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AB45" w14:textId="77777777" w:rsidR="00B97417" w:rsidRPr="00F91F14" w:rsidRDefault="00B97417" w:rsidP="00C26997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1F1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F91F14" w:rsidRDefault="007F12A3" w:rsidP="00AE5F8B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16"/>
          <w:szCs w:val="14"/>
          <w:lang w:val="en-US" w:bidi="th-TH"/>
        </w:rPr>
      </w:pPr>
    </w:p>
    <w:p w14:paraId="668C2D9A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ABE5C5E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3EA3972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BAAA634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นโยบายการบัญชีที่สำคัญ</w:t>
      </w:r>
    </w:p>
    <w:p w14:paraId="4CB6DFEC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hint="cs"/>
          <w:sz w:val="30"/>
          <w:szCs w:val="30"/>
          <w:cs/>
          <w:lang w:bidi="th-TH"/>
        </w:rPr>
        <w:t>การซื้อธุรกิจ</w:t>
      </w:r>
    </w:p>
    <w:p w14:paraId="1EB94212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285E24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BB06E5B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Pr="00F91F14">
        <w:rPr>
          <w:rFonts w:asciiTheme="majorBidi" w:hAnsiTheme="majorBidi" w:hint="cs"/>
          <w:sz w:val="30"/>
          <w:szCs w:val="30"/>
          <w:cs/>
          <w:lang w:bidi="th-TH"/>
        </w:rPr>
        <w:t>หมุนเวียนอื่น</w:t>
      </w:r>
    </w:p>
    <w:p w14:paraId="1A868CC0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ลูกหนี้ตามสัญญาเช่าซื้อ</w:t>
      </w:r>
    </w:p>
    <w:p w14:paraId="36D2669C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ลูกหนี้เงินให้สินเชื่อ</w:t>
      </w:r>
    </w:p>
    <w:p w14:paraId="40B745BD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1FB400C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ED4E4C7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85966A8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EB2C753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B958F00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</w:t>
      </w:r>
      <w:r w:rsidRPr="00F91F14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16C6F70E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6A008456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30E1D68C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hint="cs"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62F083A3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F6E8B2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E49BE64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E19F856" w14:textId="1BB0B0FE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(ขาดทุน) กำไรต่อหุ้น</w:t>
      </w:r>
    </w:p>
    <w:p w14:paraId="7558FEBD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2319078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F6859A2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14370F9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351C11F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626A92BC" w14:textId="77777777" w:rsidR="00141A4D" w:rsidRPr="00F91F14" w:rsidRDefault="00141A4D" w:rsidP="00141A4D">
      <w:pPr>
        <w:pStyle w:val="index"/>
        <w:numPr>
          <w:ilvl w:val="0"/>
          <w:numId w:val="31"/>
        </w:numPr>
        <w:tabs>
          <w:tab w:val="clear" w:pos="3496"/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1F14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87740DD" w14:textId="0836A4C1" w:rsidR="00982385" w:rsidRPr="00F91F14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F91F14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2AFC0" w14:textId="58B5A85B" w:rsidR="00982385" w:rsidRPr="00F91F14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F91F14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F91F14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F91F14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F91F14">
        <w:rPr>
          <w:rFonts w:asciiTheme="majorBidi" w:hAnsiTheme="majorBidi" w:cstheme="majorBidi"/>
          <w:sz w:val="30"/>
          <w:szCs w:val="30"/>
          <w:cs/>
        </w:rPr>
        <w:t>อวันท</w:t>
      </w:r>
      <w:r w:rsidR="00D6061F" w:rsidRPr="00F91F14">
        <w:rPr>
          <w:rFonts w:asciiTheme="majorBidi" w:hAnsiTheme="majorBidi" w:cstheme="majorBidi"/>
          <w:sz w:val="30"/>
          <w:szCs w:val="30"/>
          <w:cs/>
        </w:rPr>
        <w:t xml:space="preserve">ี่ </w:t>
      </w:r>
      <w:r w:rsidR="00B84AE7" w:rsidRPr="00F91F14">
        <w:rPr>
          <w:rFonts w:asciiTheme="majorBidi" w:hAnsiTheme="majorBidi" w:cstheme="majorBidi"/>
          <w:sz w:val="30"/>
          <w:szCs w:val="30"/>
        </w:rPr>
        <w:t>2</w:t>
      </w:r>
      <w:r w:rsidR="009806B7" w:rsidRPr="00F91F14">
        <w:rPr>
          <w:rFonts w:asciiTheme="majorBidi" w:hAnsiTheme="majorBidi" w:cstheme="majorBidi"/>
          <w:sz w:val="30"/>
          <w:szCs w:val="30"/>
        </w:rPr>
        <w:t>9</w:t>
      </w:r>
      <w:r w:rsidR="00ED6D7B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="00ED6D7B" w:rsidRPr="00F91F1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D6D7B" w:rsidRPr="00F91F14">
        <w:rPr>
          <w:rFonts w:asciiTheme="majorBidi" w:hAnsiTheme="majorBidi"/>
          <w:sz w:val="30"/>
          <w:szCs w:val="30"/>
          <w:cs/>
        </w:rPr>
        <w:t xml:space="preserve"> </w:t>
      </w:r>
      <w:r w:rsidR="00ED6D7B" w:rsidRPr="00F91F14">
        <w:rPr>
          <w:rFonts w:asciiTheme="majorBidi" w:hAnsiTheme="majorBidi" w:cstheme="majorBidi"/>
          <w:sz w:val="30"/>
          <w:szCs w:val="30"/>
        </w:rPr>
        <w:t>256</w:t>
      </w:r>
      <w:r w:rsidR="00E14AA3" w:rsidRPr="00F91F14">
        <w:rPr>
          <w:rFonts w:asciiTheme="majorBidi" w:hAnsiTheme="majorBidi" w:cstheme="majorBidi"/>
          <w:sz w:val="30"/>
          <w:szCs w:val="30"/>
        </w:rPr>
        <w:t>7</w:t>
      </w:r>
    </w:p>
    <w:p w14:paraId="5CFD476C" w14:textId="77777777" w:rsidR="00E3304C" w:rsidRPr="00F91F14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A9CF93" w14:textId="77777777" w:rsidR="00982385" w:rsidRPr="00F91F14" w:rsidRDefault="00982385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F91F14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E1233E" w14:textId="7D4073A2" w:rsidR="00531D31" w:rsidRPr="00F91F14" w:rsidRDefault="00531D31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สบาย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คอนเน็กซ์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เทค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(</w:t>
      </w:r>
      <w:r w:rsidRPr="00F91F14">
        <w:rPr>
          <w:rFonts w:ascii="Angsana New" w:hAnsi="Angsana New" w:hint="cs"/>
          <w:sz w:val="30"/>
          <w:szCs w:val="30"/>
          <w:cs/>
        </w:rPr>
        <w:t>มหาชน</w:t>
      </w:r>
      <w:r w:rsidRPr="00F91F14">
        <w:rPr>
          <w:rFonts w:ascii="Angsana New" w:hAnsi="Angsana New"/>
          <w:sz w:val="30"/>
          <w:szCs w:val="30"/>
          <w:cs/>
        </w:rPr>
        <w:t>) (</w:t>
      </w:r>
      <w:r w:rsidRPr="00F91F14">
        <w:rPr>
          <w:rFonts w:ascii="Angsana New" w:hAnsi="Angsana New" w:hint="cs"/>
          <w:sz w:val="30"/>
          <w:szCs w:val="30"/>
          <w:cs/>
        </w:rPr>
        <w:t>เดิมชื่อ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(</w:t>
      </w:r>
      <w:r w:rsidRPr="00F91F14">
        <w:rPr>
          <w:rFonts w:ascii="Angsana New" w:hAnsi="Angsana New" w:hint="cs"/>
          <w:sz w:val="30"/>
          <w:szCs w:val="30"/>
          <w:cs/>
        </w:rPr>
        <w:t>มหาชน</w:t>
      </w:r>
      <w:r w:rsidRPr="00F91F14">
        <w:rPr>
          <w:rFonts w:ascii="Angsana New" w:hAnsi="Angsana New"/>
          <w:sz w:val="30"/>
          <w:szCs w:val="30"/>
          <w:cs/>
        </w:rPr>
        <w:t>)) “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 w:hint="eastAsia"/>
          <w:sz w:val="30"/>
          <w:szCs w:val="30"/>
          <w:cs/>
        </w:rPr>
        <w:t>”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เป็นนิติบุคคล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BA4E15" w:rsidRPr="00F91F14">
        <w:rPr>
          <w:rFonts w:ascii="Angsana New" w:hAnsi="Angsana New"/>
          <w:sz w:val="30"/>
          <w:szCs w:val="30"/>
        </w:rPr>
        <w:t xml:space="preserve"> 2557 </w:t>
      </w:r>
      <w:r w:rsidRPr="00F91F14">
        <w:rPr>
          <w:rFonts w:ascii="Angsana New" w:hAnsi="Angsana New" w:hint="cs"/>
          <w:sz w:val="30"/>
          <w:szCs w:val="30"/>
          <w:cs/>
        </w:rPr>
        <w:t>โดยมีที่อยู่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จดทะเบียนของบริษัทตั้งอยู่เลขที่</w:t>
      </w:r>
      <w:r w:rsidR="00BA4E15" w:rsidRPr="00F91F14">
        <w:rPr>
          <w:rFonts w:ascii="Angsana New" w:hAnsi="Angsana New"/>
          <w:sz w:val="30"/>
          <w:szCs w:val="30"/>
        </w:rPr>
        <w:t xml:space="preserve"> 43/9 </w:t>
      </w:r>
      <w:r w:rsidRPr="00F91F14">
        <w:rPr>
          <w:rFonts w:ascii="Angsana New" w:hAnsi="Angsana New" w:hint="cs"/>
          <w:sz w:val="30"/>
          <w:szCs w:val="30"/>
          <w:cs/>
        </w:rPr>
        <w:t>หมู่</w:t>
      </w:r>
      <w:r w:rsidR="00BA4E15" w:rsidRPr="00F91F14">
        <w:rPr>
          <w:rFonts w:ascii="Angsana New" w:hAnsi="Angsana New"/>
          <w:sz w:val="30"/>
          <w:szCs w:val="30"/>
        </w:rPr>
        <w:t xml:space="preserve"> 7 </w:t>
      </w:r>
      <w:r w:rsidRPr="00F91F14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Pr="00F91F14">
        <w:rPr>
          <w:rFonts w:ascii="Angsana New" w:hAnsi="Angsana New"/>
          <w:sz w:val="30"/>
          <w:szCs w:val="30"/>
          <w:cs/>
        </w:rPr>
        <w:t xml:space="preserve"> 4 </w:t>
      </w:r>
      <w:r w:rsidRPr="00F91F14">
        <w:rPr>
          <w:rFonts w:ascii="Angsana New" w:hAnsi="Angsana New" w:hint="cs"/>
          <w:sz w:val="30"/>
          <w:szCs w:val="30"/>
          <w:cs/>
        </w:rPr>
        <w:t>ตำบลบางตลาด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2A11E987" w14:textId="77777777" w:rsidR="00531D31" w:rsidRPr="00F91F14" w:rsidRDefault="00531D31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F985AC" w14:textId="4C9325A7" w:rsidR="00531D31" w:rsidRPr="00F91F14" w:rsidRDefault="00531D31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A4E15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="00BA4E15" w:rsidRPr="00F91F14">
        <w:rPr>
          <w:rFonts w:ascii="Angsana New" w:hAnsi="Angsana New"/>
          <w:sz w:val="30"/>
          <w:szCs w:val="30"/>
        </w:rPr>
        <w:t xml:space="preserve">20 </w:t>
      </w:r>
      <w:r w:rsidRPr="00F91F14">
        <w:rPr>
          <w:rFonts w:ascii="Angsana New" w:hAnsi="Angsana New" w:hint="cs"/>
          <w:sz w:val="30"/>
          <w:szCs w:val="30"/>
          <w:cs/>
        </w:rPr>
        <w:t>เมษายน</w:t>
      </w:r>
      <w:r w:rsidR="00BA4E15" w:rsidRPr="00F91F14">
        <w:rPr>
          <w:rFonts w:ascii="Angsana New" w:hAnsi="Angsana New"/>
          <w:sz w:val="30"/>
          <w:szCs w:val="30"/>
        </w:rPr>
        <w:t xml:space="preserve"> 2566 </w:t>
      </w:r>
      <w:r w:rsidRPr="00F91F14">
        <w:rPr>
          <w:rFonts w:ascii="Angsana New" w:hAnsi="Angsana New" w:hint="cs"/>
          <w:sz w:val="30"/>
          <w:szCs w:val="30"/>
          <w:cs/>
        </w:rPr>
        <w:t>การประชุมสามัญผู้ถือหุ้นประจำปีมีมติอนุมัติการเปลี่ยนชื่อบริษัทและตราประทับจากเดิมชื่อ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(</w:t>
      </w:r>
      <w:r w:rsidRPr="00F91F14">
        <w:rPr>
          <w:rFonts w:ascii="Angsana New" w:hAnsi="Angsana New" w:hint="cs"/>
          <w:sz w:val="30"/>
          <w:szCs w:val="30"/>
          <w:cs/>
        </w:rPr>
        <w:t>มหาชน</w:t>
      </w:r>
      <w:r w:rsidRPr="00F91F14">
        <w:rPr>
          <w:rFonts w:ascii="Angsana New" w:hAnsi="Angsana New"/>
          <w:sz w:val="30"/>
          <w:szCs w:val="30"/>
          <w:cs/>
        </w:rPr>
        <w:t xml:space="preserve">) </w:t>
      </w:r>
      <w:r w:rsidRPr="00F91F14">
        <w:rPr>
          <w:rFonts w:ascii="Angsana New" w:hAnsi="Angsana New" w:hint="cs"/>
          <w:sz w:val="30"/>
          <w:szCs w:val="30"/>
          <w:cs/>
        </w:rPr>
        <w:t>เป็น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สบาย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คอนเน็กซ์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เทค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(</w:t>
      </w:r>
      <w:r w:rsidRPr="00F91F14">
        <w:rPr>
          <w:rFonts w:ascii="Angsana New" w:hAnsi="Angsana New" w:hint="cs"/>
          <w:sz w:val="30"/>
          <w:szCs w:val="30"/>
          <w:cs/>
        </w:rPr>
        <w:t>มหาชน</w:t>
      </w:r>
      <w:r w:rsidRPr="00F91F14">
        <w:rPr>
          <w:rFonts w:ascii="Angsana New" w:hAnsi="Angsana New"/>
          <w:sz w:val="30"/>
          <w:szCs w:val="30"/>
          <w:cs/>
        </w:rPr>
        <w:t xml:space="preserve">) </w:t>
      </w:r>
      <w:r w:rsidRPr="00F91F14">
        <w:rPr>
          <w:rFonts w:ascii="Angsana New" w:hAnsi="Angsana New" w:hint="cs"/>
          <w:sz w:val="30"/>
          <w:szCs w:val="30"/>
          <w:cs/>
        </w:rPr>
        <w:t>ซึ่งบริษัทได้ดำเนินการ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จดทะเบียนกับกรมพัฒนาธุรกิจการค้า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A4E15" w:rsidRPr="00F91F14">
        <w:rPr>
          <w:rFonts w:ascii="Angsana New" w:hAnsi="Angsana New"/>
          <w:sz w:val="30"/>
          <w:szCs w:val="30"/>
        </w:rPr>
        <w:t xml:space="preserve"> 26 </w:t>
      </w:r>
      <w:r w:rsidRPr="00F91F14">
        <w:rPr>
          <w:rFonts w:ascii="Angsana New" w:hAnsi="Angsana New" w:hint="cs"/>
          <w:sz w:val="30"/>
          <w:szCs w:val="30"/>
          <w:cs/>
        </w:rPr>
        <w:t>เมษายน</w:t>
      </w:r>
      <w:r w:rsidR="00BA4E15" w:rsidRPr="00F91F14">
        <w:rPr>
          <w:rFonts w:ascii="Angsana New" w:hAnsi="Angsana New"/>
          <w:sz w:val="30"/>
          <w:szCs w:val="30"/>
        </w:rPr>
        <w:t xml:space="preserve"> 2566</w:t>
      </w:r>
    </w:p>
    <w:p w14:paraId="17DE309E" w14:textId="77777777" w:rsidR="006372E7" w:rsidRPr="00F91F14" w:rsidRDefault="006372E7" w:rsidP="00E020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4F06E63" w14:textId="3705D78D" w:rsidR="006372E7" w:rsidRPr="00F91F14" w:rsidRDefault="005404F9" w:rsidP="00E020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91F14">
        <w:rPr>
          <w:rFonts w:ascii="Angsana New" w:hAnsi="Angsana New" w:hint="cs"/>
          <w:sz w:val="30"/>
          <w:szCs w:val="30"/>
          <w:cs/>
        </w:rPr>
        <w:t xml:space="preserve">บริษัทใหญ่ในระหว่างปีได้แก่ </w:t>
      </w:r>
      <w:r w:rsidR="00F52529"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="00F52529" w:rsidRPr="00F91F14">
        <w:rPr>
          <w:rFonts w:ascii="Angsana New" w:hAnsi="Angsana New"/>
          <w:sz w:val="30"/>
          <w:szCs w:val="30"/>
          <w:cs/>
        </w:rPr>
        <w:t xml:space="preserve"> </w:t>
      </w:r>
      <w:r w:rsidR="00F52529" w:rsidRPr="00F91F14">
        <w:rPr>
          <w:rFonts w:ascii="Angsana New" w:hAnsi="Angsana New" w:hint="cs"/>
          <w:sz w:val="30"/>
          <w:szCs w:val="30"/>
          <w:cs/>
        </w:rPr>
        <w:t>สบาย</w:t>
      </w:r>
      <w:r w:rsidR="00760E55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="00F52529" w:rsidRPr="00F91F14">
        <w:rPr>
          <w:rFonts w:ascii="Angsana New" w:hAnsi="Angsana New" w:hint="cs"/>
          <w:sz w:val="30"/>
          <w:szCs w:val="30"/>
          <w:cs/>
        </w:rPr>
        <w:t>เทคโนโลยี</w:t>
      </w:r>
      <w:r w:rsidR="00F52529" w:rsidRPr="00F91F14">
        <w:rPr>
          <w:rFonts w:ascii="Angsana New" w:hAnsi="Angsana New"/>
          <w:sz w:val="30"/>
          <w:szCs w:val="30"/>
          <w:cs/>
        </w:rPr>
        <w:t xml:space="preserve"> </w:t>
      </w:r>
      <w:r w:rsidR="00F52529" w:rsidRPr="00F91F14">
        <w:rPr>
          <w:rFonts w:ascii="Angsana New" w:hAnsi="Angsana New" w:hint="cs"/>
          <w:sz w:val="30"/>
          <w:szCs w:val="30"/>
          <w:cs/>
        </w:rPr>
        <w:t>จำกัด</w:t>
      </w:r>
      <w:r w:rsidR="00F52529" w:rsidRPr="00F91F14">
        <w:rPr>
          <w:rFonts w:ascii="Angsana New" w:hAnsi="Angsana New"/>
          <w:sz w:val="30"/>
          <w:szCs w:val="30"/>
          <w:cs/>
        </w:rPr>
        <w:t xml:space="preserve"> (</w:t>
      </w:r>
      <w:r w:rsidR="00F52529" w:rsidRPr="00F91F14">
        <w:rPr>
          <w:rFonts w:ascii="Angsana New" w:hAnsi="Angsana New" w:hint="cs"/>
          <w:sz w:val="30"/>
          <w:szCs w:val="30"/>
          <w:cs/>
        </w:rPr>
        <w:t>มหาชน</w:t>
      </w:r>
      <w:r w:rsidR="00F52529" w:rsidRPr="00F91F14">
        <w:rPr>
          <w:rFonts w:ascii="Angsana New" w:hAnsi="Angsana New"/>
          <w:sz w:val="30"/>
          <w:szCs w:val="30"/>
          <w:cs/>
        </w:rPr>
        <w:t xml:space="preserve">) </w:t>
      </w:r>
      <w:r w:rsidR="008E10EE" w:rsidRPr="00F91F14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8E10EE" w:rsidRPr="00F91F14">
        <w:rPr>
          <w:rFonts w:ascii="Angsana New" w:hAnsi="Angsana New"/>
          <w:sz w:val="30"/>
          <w:szCs w:val="30"/>
        </w:rPr>
        <w:t>24.9</w:t>
      </w:r>
      <w:r w:rsidR="008E10EE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200A8" w:rsidRPr="00F91F14">
        <w:rPr>
          <w:rFonts w:ascii="Angsana New" w:hAnsi="Angsana New"/>
          <w:sz w:val="30"/>
          <w:szCs w:val="30"/>
        </w:rPr>
        <w:t xml:space="preserve"> </w:t>
      </w:r>
    </w:p>
    <w:p w14:paraId="70F14252" w14:textId="77777777" w:rsidR="00F52529" w:rsidRPr="00F91F14" w:rsidRDefault="00F52529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C7D0D0" w14:textId="6989B0AF" w:rsidR="006372E7" w:rsidRPr="00F91F14" w:rsidRDefault="006372E7" w:rsidP="00E020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91F14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กลุ่มบริษัทดำเนินธุรกิจหลักเกี่ยวกับการผลิตและจำหน่ายเครื่องกรองน้ำ เครื่องใช้ไฟฟ้า</w:t>
      </w:r>
      <w:r w:rsidR="008B7BB0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  <w:cs/>
        </w:rPr>
        <w:t>และอื่น</w:t>
      </w:r>
      <w:r w:rsidR="005404F9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  <w:cs/>
        </w:rPr>
        <w:t>ๆ</w:t>
      </w:r>
      <w:r w:rsidR="002030BB" w:rsidRPr="00F91F14">
        <w:rPr>
          <w:rFonts w:ascii="Angsana New" w:hAnsi="Angsana New"/>
          <w:sz w:val="30"/>
          <w:szCs w:val="30"/>
        </w:rPr>
        <w:t xml:space="preserve"> </w:t>
      </w:r>
      <w:r w:rsidR="002030BB" w:rsidRPr="00F91F14">
        <w:rPr>
          <w:rFonts w:ascii="Angsana New" w:hAnsi="Angsana New" w:hint="cs"/>
          <w:sz w:val="30"/>
          <w:szCs w:val="30"/>
          <w:cs/>
        </w:rPr>
        <w:t>การให้</w:t>
      </w:r>
      <w:r w:rsidR="005404F9" w:rsidRPr="00F91F14">
        <w:rPr>
          <w:rFonts w:ascii="Angsana New" w:hAnsi="Angsana New" w:hint="cs"/>
          <w:sz w:val="30"/>
          <w:szCs w:val="30"/>
          <w:cs/>
        </w:rPr>
        <w:t>สินเชื่อ</w:t>
      </w:r>
      <w:r w:rsidR="00E020FE" w:rsidRPr="00F91F14">
        <w:rPr>
          <w:rFonts w:ascii="Angsana New" w:hAnsi="Angsana New"/>
          <w:sz w:val="30"/>
          <w:szCs w:val="30"/>
        </w:rPr>
        <w:br/>
      </w:r>
      <w:r w:rsidR="002030BB" w:rsidRPr="00F91F14">
        <w:rPr>
          <w:rFonts w:ascii="Angsana New" w:hAnsi="Angsana New" w:hint="cs"/>
          <w:sz w:val="30"/>
          <w:szCs w:val="30"/>
          <w:cs/>
        </w:rPr>
        <w:t>เช่าซื้อเครื่องกรองน้ำ เครื่องใช้ไฟฟ้า รถยนต์และอื่น</w:t>
      </w:r>
      <w:r w:rsidR="005404F9"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="002030BB" w:rsidRPr="00F91F14">
        <w:rPr>
          <w:rFonts w:ascii="Angsana New" w:hAnsi="Angsana New" w:hint="cs"/>
          <w:sz w:val="30"/>
          <w:szCs w:val="30"/>
          <w:cs/>
        </w:rPr>
        <w:t>ๆ</w:t>
      </w:r>
      <w:r w:rsidRPr="00F91F14">
        <w:rPr>
          <w:rFonts w:ascii="Angsana New" w:hAnsi="Angsana New"/>
          <w:sz w:val="30"/>
          <w:szCs w:val="30"/>
        </w:rPr>
        <w:t xml:space="preserve"> </w:t>
      </w:r>
      <w:r w:rsidR="009B53A1" w:rsidRPr="00F91F14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="009B53A1" w:rsidRPr="00F91F14">
        <w:rPr>
          <w:rFonts w:ascii="Angsana New" w:hAnsi="Angsana New"/>
          <w:sz w:val="30"/>
          <w:szCs w:val="30"/>
        </w:rPr>
        <w:t>31</w:t>
      </w:r>
      <w:r w:rsidR="009B53A1" w:rsidRPr="00F91F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53A1" w:rsidRPr="00F91F14">
        <w:rPr>
          <w:rFonts w:ascii="Angsana New" w:hAnsi="Angsana New"/>
          <w:sz w:val="30"/>
          <w:szCs w:val="30"/>
        </w:rPr>
        <w:t>256</w:t>
      </w:r>
      <w:r w:rsidR="00982A66" w:rsidRPr="00F91F14">
        <w:rPr>
          <w:rFonts w:ascii="Angsana New" w:hAnsi="Angsana New"/>
          <w:sz w:val="30"/>
          <w:szCs w:val="30"/>
        </w:rPr>
        <w:t>6</w:t>
      </w:r>
      <w:r w:rsidR="009B53A1" w:rsidRPr="00F91F14">
        <w:rPr>
          <w:rFonts w:ascii="Angsana New" w:hAnsi="Angsana New"/>
          <w:sz w:val="30"/>
          <w:szCs w:val="30"/>
        </w:rPr>
        <w:t xml:space="preserve"> </w:t>
      </w:r>
      <w:r w:rsidR="00760E55" w:rsidRPr="00F91F1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E55" w:rsidRPr="00F91F14">
        <w:rPr>
          <w:rFonts w:ascii="Angsana New" w:hAnsi="Angsana New"/>
          <w:sz w:val="30"/>
          <w:szCs w:val="30"/>
        </w:rPr>
        <w:t xml:space="preserve">2565 </w:t>
      </w:r>
      <w:r w:rsidR="009B53A1" w:rsidRPr="00F91F14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5404F9" w:rsidRPr="00F91F14">
        <w:rPr>
          <w:rFonts w:ascii="Angsana New" w:hAnsi="Angsana New"/>
          <w:sz w:val="30"/>
          <w:szCs w:val="30"/>
        </w:rPr>
        <w:t>12</w:t>
      </w:r>
    </w:p>
    <w:p w14:paraId="55C8A6E7" w14:textId="77777777" w:rsidR="000D47B5" w:rsidRPr="00F91F14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B7C3E3" w14:textId="77777777" w:rsidR="00243549" w:rsidRPr="00F91F14" w:rsidRDefault="00243549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1B5D351" w14:textId="77777777" w:rsidR="009F63F4" w:rsidRPr="00F91F14" w:rsidRDefault="009F63F4" w:rsidP="009B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78C7DB" w14:textId="67F96E26" w:rsidR="00D10B03" w:rsidRPr="00F91F14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B53A1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53A1" w:rsidRPr="00F91F14">
        <w:rPr>
          <w:rFonts w:asciiTheme="majorBidi" w:hAnsiTheme="majorBidi" w:cstheme="majorBidi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5404F9" w:rsidRPr="00F91F14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5404F9" w:rsidRPr="00F91F14">
        <w:rPr>
          <w:rFonts w:asciiTheme="majorBidi" w:hAnsiTheme="majorBidi" w:cstheme="majorBidi"/>
          <w:sz w:val="30"/>
          <w:szCs w:val="30"/>
        </w:rPr>
        <w:t xml:space="preserve">4 </w:t>
      </w:r>
      <w:r w:rsidR="009B53A1" w:rsidRPr="00F91F14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A873E9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0E55" w:rsidRPr="00F91F14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A873E9" w:rsidRPr="00F91F14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การเปลี่ยนแปลงนโยบายการบัญชีตามที่ได้เปิดเผยในหมายเหตุข้อ </w:t>
      </w:r>
      <w:r w:rsidR="00A873E9" w:rsidRPr="00F91F14">
        <w:rPr>
          <w:rFonts w:asciiTheme="majorBidi" w:hAnsiTheme="majorBidi" w:cstheme="majorBidi"/>
          <w:sz w:val="30"/>
          <w:szCs w:val="30"/>
        </w:rPr>
        <w:t>3</w:t>
      </w:r>
    </w:p>
    <w:p w14:paraId="1F97F919" w14:textId="6312DEB6" w:rsidR="007A73B0" w:rsidRPr="00F91F14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EECD1" w14:textId="77777777" w:rsidR="00760E55" w:rsidRPr="00F91F14" w:rsidRDefault="00760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F6CDBF" w14:textId="09583612" w:rsidR="0072224D" w:rsidRPr="00F91F14" w:rsidRDefault="009B53A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งบการเงินรวมประกอบด้วยงบการเงินของบริษัทและบริษัทย่อย </w:t>
      </w:r>
      <w:r w:rsidRPr="00F91F14">
        <w:rPr>
          <w:rFonts w:asciiTheme="majorBidi" w:hAnsiTheme="majorBidi" w:cstheme="majorBidi"/>
          <w:sz w:val="30"/>
          <w:szCs w:val="30"/>
        </w:rPr>
        <w:t>(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="00760E55" w:rsidRPr="00F91F14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60E55" w:rsidRPr="00F91F14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F91F14">
        <w:rPr>
          <w:rFonts w:asciiTheme="majorBidi" w:hAnsiTheme="majorBidi" w:cstheme="majorBidi"/>
          <w:sz w:val="30"/>
          <w:szCs w:val="30"/>
        </w:rPr>
        <w:t>)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ในการจัดทำ</w:t>
      </w:r>
      <w:r w:rsidR="00760E55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BA4E15"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C0377CC" w14:textId="77777777" w:rsidR="00760E55" w:rsidRPr="00F91F14" w:rsidRDefault="00760E5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0E2125" w14:textId="07D1A491" w:rsidR="009B53A1" w:rsidRPr="00F91F14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10A2F8A4" w14:textId="57295443" w:rsidR="0072224D" w:rsidRPr="00F91F14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3F49B" w14:textId="7B2A7941" w:rsidR="0072224D" w:rsidRPr="00F91F14" w:rsidRDefault="0072224D" w:rsidP="0072224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="00CC4E12" w:rsidRPr="00F91F14">
        <w:rPr>
          <w:rFonts w:ascii="Angsana New" w:hAnsi="Angsana New"/>
          <w:sz w:val="30"/>
          <w:szCs w:val="30"/>
        </w:rPr>
        <w:t xml:space="preserve"> 8</w:t>
      </w:r>
      <w:r w:rsidR="004B4C60">
        <w:rPr>
          <w:rFonts w:ascii="Angsana New" w:hAnsi="Angsana New"/>
          <w:sz w:val="30"/>
          <w:szCs w:val="30"/>
        </w:rPr>
        <w:t>6.5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</w:t>
      </w:r>
      <w:r w:rsidR="00CC4E12" w:rsidRPr="00F91F14">
        <w:rPr>
          <w:rFonts w:ascii="Angsana New" w:hAnsi="Angsana New" w:hint="cs"/>
          <w:sz w:val="30"/>
          <w:szCs w:val="30"/>
          <w:cs/>
        </w:rPr>
        <w:t xml:space="preserve">ะ </w:t>
      </w:r>
      <w:r w:rsidR="00CC4E12" w:rsidRPr="00F91F14">
        <w:rPr>
          <w:rFonts w:ascii="Angsana New" w:hAnsi="Angsana New"/>
          <w:sz w:val="30"/>
          <w:szCs w:val="30"/>
        </w:rPr>
        <w:t>83.5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ตามลำดับ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สำหรับ</w:t>
      </w:r>
      <w:r w:rsidR="00A873E9" w:rsidRPr="00F91F14">
        <w:rPr>
          <w:rFonts w:ascii="Angsana New" w:hAnsi="Angsana New" w:hint="cs"/>
          <w:sz w:val="30"/>
          <w:szCs w:val="30"/>
          <w:cs/>
        </w:rPr>
        <w:t>ปี</w:t>
      </w:r>
      <w:r w:rsidRPr="00F91F1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873E9"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/>
          <w:sz w:val="30"/>
          <w:szCs w:val="30"/>
        </w:rPr>
        <w:t>3</w:t>
      </w:r>
      <w:r w:rsidR="00A873E9" w:rsidRPr="00F91F14">
        <w:rPr>
          <w:rFonts w:ascii="Angsana New" w:hAnsi="Angsana New"/>
          <w:sz w:val="30"/>
          <w:szCs w:val="30"/>
        </w:rPr>
        <w:t xml:space="preserve">1 </w:t>
      </w:r>
      <w:r w:rsidR="00A873E9" w:rsidRPr="00F91F1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และ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ณ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</w:t>
      </w:r>
      <w:r w:rsidR="004B4C60">
        <w:rPr>
          <w:rFonts w:ascii="Angsana New" w:hAnsi="Angsana New" w:hint="cs"/>
          <w:sz w:val="30"/>
          <w:szCs w:val="30"/>
          <w:cs/>
        </w:rPr>
        <w:t>สูง</w:t>
      </w:r>
      <w:r w:rsidRPr="00F91F14">
        <w:rPr>
          <w:rFonts w:ascii="Angsana New" w:hAnsi="Angsana New" w:hint="cs"/>
          <w:sz w:val="30"/>
          <w:szCs w:val="30"/>
          <w:cs/>
        </w:rPr>
        <w:t>กว่าสินทรัพย์หมุนเวียนจำนวน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="00CC4E12" w:rsidRPr="00F91F14">
        <w:rPr>
          <w:rFonts w:ascii="Angsana New" w:hAnsi="Angsana New"/>
          <w:sz w:val="30"/>
          <w:szCs w:val="30"/>
        </w:rPr>
        <w:t>5</w:t>
      </w:r>
      <w:r w:rsidR="004B4C60">
        <w:rPr>
          <w:rFonts w:ascii="Angsana New" w:hAnsi="Angsana New"/>
          <w:sz w:val="30"/>
          <w:szCs w:val="30"/>
        </w:rPr>
        <w:t>70.7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และ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="00CC4E12" w:rsidRPr="00F91F14">
        <w:rPr>
          <w:rFonts w:ascii="Angsana New" w:hAnsi="Angsana New"/>
          <w:sz w:val="30"/>
          <w:szCs w:val="30"/>
        </w:rPr>
        <w:t>514.</w:t>
      </w:r>
      <w:r w:rsidR="00207FE7">
        <w:rPr>
          <w:rFonts w:ascii="Angsana New" w:hAnsi="Angsana New"/>
          <w:sz w:val="30"/>
          <w:szCs w:val="30"/>
        </w:rPr>
        <w:t>4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ตามลำดับ</w:t>
      </w:r>
      <w:r w:rsidR="00CC4E12" w:rsidRPr="00F91F14">
        <w:rPr>
          <w:rFonts w:ascii="Angsana New" w:hAnsi="Angsana New"/>
          <w:sz w:val="30"/>
          <w:szCs w:val="30"/>
        </w:rPr>
        <w:t xml:space="preserve"> </w:t>
      </w:r>
      <w:r w:rsidR="00CC4E12" w:rsidRPr="00F91F14">
        <w:rPr>
          <w:rFonts w:ascii="Angsana New" w:hAnsi="Angsana New" w:hint="cs"/>
          <w:sz w:val="30"/>
          <w:szCs w:val="30"/>
          <w:cs/>
        </w:rPr>
        <w:t>นอกจากนี้กลุ่มบริษัทและบริษัทมีกระแสเงินสดใช้ไปในกิจกรรม</w:t>
      </w:r>
      <w:r w:rsidR="00CC4E12" w:rsidRPr="00207FE7">
        <w:rPr>
          <w:rFonts w:ascii="Angsana New" w:hAnsi="Angsana New" w:hint="cs"/>
          <w:sz w:val="30"/>
          <w:szCs w:val="30"/>
          <w:cs/>
        </w:rPr>
        <w:t xml:space="preserve">ดำเนินงานสำหรับปีสิ้นสุดวันที่ </w:t>
      </w:r>
      <w:r w:rsidR="00CC4E12" w:rsidRPr="00207FE7">
        <w:rPr>
          <w:rFonts w:ascii="Angsana New" w:hAnsi="Angsana New"/>
          <w:sz w:val="30"/>
          <w:szCs w:val="30"/>
        </w:rPr>
        <w:t xml:space="preserve">31 </w:t>
      </w:r>
      <w:r w:rsidR="00CC4E12" w:rsidRPr="00207FE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4E12" w:rsidRPr="00207FE7">
        <w:rPr>
          <w:rFonts w:ascii="Angsana New" w:hAnsi="Angsana New"/>
          <w:sz w:val="30"/>
          <w:szCs w:val="30"/>
        </w:rPr>
        <w:t>2566</w:t>
      </w:r>
      <w:r w:rsidR="00CC4E12" w:rsidRPr="00207FE7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Hlk160173058"/>
      <w:r w:rsidR="00CC4E12" w:rsidRPr="00207FE7">
        <w:rPr>
          <w:rFonts w:ascii="Angsana New" w:hAnsi="Angsana New" w:hint="cs"/>
          <w:sz w:val="30"/>
          <w:szCs w:val="30"/>
          <w:cs/>
        </w:rPr>
        <w:t>จำนวน</w:t>
      </w:r>
      <w:r w:rsidR="00207FE7" w:rsidRPr="00207FE7">
        <w:rPr>
          <w:rFonts w:ascii="Angsana New" w:hAnsi="Angsana New"/>
          <w:sz w:val="30"/>
          <w:szCs w:val="30"/>
        </w:rPr>
        <w:t xml:space="preserve"> </w:t>
      </w:r>
      <w:bookmarkStart w:id="1" w:name="_Hlk160173043"/>
      <w:r w:rsidR="00207FE7" w:rsidRPr="00207FE7">
        <w:rPr>
          <w:rFonts w:ascii="Angsana New" w:hAnsi="Angsana New"/>
          <w:sz w:val="30"/>
          <w:szCs w:val="30"/>
        </w:rPr>
        <w:t>272.9</w:t>
      </w:r>
      <w:r w:rsidR="00CC4E12" w:rsidRPr="00207FE7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207FE7" w:rsidRPr="00207FE7">
        <w:rPr>
          <w:rFonts w:ascii="Angsana New" w:hAnsi="Angsana New"/>
          <w:sz w:val="30"/>
          <w:szCs w:val="30"/>
        </w:rPr>
        <w:t xml:space="preserve"> 521.8</w:t>
      </w:r>
      <w:r w:rsidR="00CC4E12" w:rsidRPr="00207FE7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End w:id="0"/>
      <w:bookmarkEnd w:id="1"/>
      <w:r w:rsidR="00CC4E12" w:rsidRPr="00207FE7">
        <w:rPr>
          <w:rFonts w:ascii="Angsana New" w:hAnsi="Angsana New" w:hint="cs"/>
          <w:sz w:val="30"/>
          <w:szCs w:val="30"/>
          <w:cs/>
        </w:rPr>
        <w:t>ตามลำดับ</w:t>
      </w:r>
      <w:r w:rsidRPr="00207FE7">
        <w:rPr>
          <w:rFonts w:ascii="Angsana New" w:hAnsi="Angsana New"/>
          <w:sz w:val="30"/>
          <w:szCs w:val="30"/>
          <w:cs/>
        </w:rPr>
        <w:t xml:space="preserve"> </w:t>
      </w:r>
      <w:r w:rsidRPr="00207FE7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</w:t>
      </w:r>
      <w:r w:rsidRPr="00F91F14">
        <w:rPr>
          <w:rFonts w:ascii="Angsana New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01DBE9AE" w14:textId="77777777" w:rsidR="0072224D" w:rsidRPr="00F91F14" w:rsidRDefault="0072224D" w:rsidP="0072224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A065FD" w14:textId="707E4936" w:rsidR="0072224D" w:rsidRPr="00F91F14" w:rsidRDefault="0072224D" w:rsidP="0072224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ลุ่มบริษัทและบริษัทได้มีการดำเนินการตามนโยบายและแนวทางปฏิบัติเพื่อจัดการความเสี่ยงด้านสภาพคล่องและสถานการณ์อื่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ๆ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รวมถึงการได้รับความช่วยเหลือจากบริษัทใหญ่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ใหญ่ได้เปิดเผยในงบการเงินล่าสุดของบริษัทใหญ่เกี่ยวกับเกณฑ์การจัดทำงบการเงินโดยใช้เกณฑ์การดำเนินงานต่อเนื่อง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และสภาพคล่องของบริษัทใหญ่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บริษัทใหญ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ตลอดจนแผนเพื่อให้มั่นใจว่าจะมีกระแสเงินสดเพียงพอในการสนับสนุนสภาพคล่องของกลุ่มบริษัท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67928061" w14:textId="77777777" w:rsidR="0072224D" w:rsidRPr="00F91F14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1022B" w14:textId="7CA60F93" w:rsidR="00531D31" w:rsidRPr="00F91F14" w:rsidRDefault="00531D31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09B064A8" w14:textId="23B50E58" w:rsidR="00531D31" w:rsidRPr="00F91F14" w:rsidRDefault="00531D31" w:rsidP="00531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C6D3DC5" w14:textId="45E86268" w:rsidR="00531D31" w:rsidRPr="00F91F14" w:rsidRDefault="00531D31" w:rsidP="00531D31">
      <w:pPr>
        <w:pStyle w:val="ListParagraph"/>
        <w:numPr>
          <w:ilvl w:val="0"/>
          <w:numId w:val="21"/>
        </w:numPr>
        <w:tabs>
          <w:tab w:val="clear" w:pos="454"/>
          <w:tab w:val="clear" w:pos="907"/>
        </w:tabs>
        <w:spacing w:line="240" w:lineRule="atLeast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  <w:lang w:val="en-GB"/>
        </w:rPr>
        <w:t>ในเดือน</w:t>
      </w:r>
      <w:r w:rsidRPr="00F91F1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91F14">
        <w:rPr>
          <w:rFonts w:ascii="Angsana New" w:hAnsi="Angsana New"/>
          <w:sz w:val="30"/>
          <w:szCs w:val="30"/>
        </w:rPr>
        <w:t xml:space="preserve">2566 </w:t>
      </w:r>
      <w:r w:rsidRPr="00F91F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8055D" w:rsidRPr="00F91F14">
        <w:rPr>
          <w:rFonts w:ascii="Angsana New" w:hAnsi="Angsana New" w:hint="cs"/>
          <w:sz w:val="30"/>
          <w:szCs w:val="30"/>
          <w:cs/>
        </w:rPr>
        <w:t>และบริษัท</w:t>
      </w:r>
      <w:r w:rsidRPr="00F91F14">
        <w:rPr>
          <w:rFonts w:ascii="Angsana New" w:hAnsi="Angsana New" w:hint="cs"/>
          <w:sz w:val="30"/>
          <w:szCs w:val="30"/>
          <w:cs/>
        </w:rPr>
        <w:t>ได้เปลี่ยนแปลงนโยบายการบัญชีในการวัดมูลค่าภายหลังการรับรู้รายการของอสังหาริมทรัพย์เพื่อการลงทุน จากวิธีราคาทุนเป็นวิธีมูลค่ายุติธรรม เพื่อสะท้อนมูลค่าที่เหมาะสมในปัจจุบัน</w:t>
      </w:r>
    </w:p>
    <w:p w14:paraId="05E7AFD2" w14:textId="77777777" w:rsidR="00531D31" w:rsidRPr="00F91F14" w:rsidRDefault="00531D31" w:rsidP="00531D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50CB81" w14:textId="2AD22480" w:rsidR="00531D31" w:rsidRPr="00F91F14" w:rsidRDefault="00531D31" w:rsidP="00531D31">
      <w:pPr>
        <w:pStyle w:val="ListParagraph"/>
        <w:numPr>
          <w:ilvl w:val="0"/>
          <w:numId w:val="21"/>
        </w:numPr>
        <w:tabs>
          <w:tab w:val="clear" w:pos="454"/>
          <w:tab w:val="clear" w:pos="907"/>
        </w:tabs>
        <w:spacing w:line="240" w:lineRule="atLeast"/>
        <w:ind w:left="540" w:right="-45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91F14">
        <w:rPr>
          <w:rFonts w:ascii="Angsana New" w:hAnsi="Angsana New" w:hint="cs"/>
          <w:sz w:val="30"/>
          <w:szCs w:val="30"/>
          <w:cs/>
          <w:lang w:val="en-GB"/>
        </w:rPr>
        <w:lastRenderedPageBreak/>
        <w:t xml:space="preserve">ในเดือนกันยายน </w:t>
      </w:r>
      <w:r w:rsidRPr="00F91F14">
        <w:rPr>
          <w:rFonts w:ascii="Angsana New" w:hAnsi="Angsana New"/>
          <w:sz w:val="30"/>
          <w:szCs w:val="30"/>
          <w:lang w:val="en-GB"/>
        </w:rPr>
        <w:t xml:space="preserve">2566 </w:t>
      </w:r>
      <w:r w:rsidRPr="00F91F14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="0058055D" w:rsidRPr="00F91F14">
        <w:rPr>
          <w:rFonts w:ascii="Angsana New" w:hAnsi="Angsana New" w:hint="cs"/>
          <w:sz w:val="30"/>
          <w:szCs w:val="30"/>
          <w:cs/>
          <w:lang w:val="en-GB"/>
        </w:rPr>
        <w:t>และบริษัท</w:t>
      </w:r>
      <w:r w:rsidRPr="00F91F14">
        <w:rPr>
          <w:rFonts w:ascii="Angsana New" w:hAnsi="Angsana New" w:hint="cs"/>
          <w:sz w:val="30"/>
          <w:szCs w:val="30"/>
          <w:cs/>
          <w:lang w:val="en-GB"/>
        </w:rPr>
        <w:t>ได้เปลี่ยนแปลงนโยบายการบัญชีในการวัดมูลค่าภายหลังการรับรู้รายการของที่ดิน อาคารและอุปกรณ์ สำหรับสินทรัพย์ประเภทที่ดินและอาคาร</w:t>
      </w:r>
      <w:r w:rsidRPr="00F91F14">
        <w:rPr>
          <w:rFonts w:ascii="Angsana New" w:hAnsi="Angsana New"/>
          <w:sz w:val="30"/>
          <w:szCs w:val="30"/>
          <w:lang w:val="en-GB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  <w:lang w:val="en-GB"/>
        </w:rPr>
        <w:t>จากวิธีราคาทุนเป็นวิธีการตีราคาใหม่</w:t>
      </w:r>
      <w:r w:rsidRPr="00F91F14">
        <w:rPr>
          <w:rFonts w:ascii="Angsana New" w:hAnsi="Angsana New"/>
          <w:sz w:val="30"/>
          <w:szCs w:val="30"/>
          <w:lang w:val="en-GB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  <w:lang w:val="en-GB"/>
        </w:rPr>
        <w:t>เพื่อสะท้อนมูลค่าที่เหมาะสมในปัจจุบัน</w:t>
      </w:r>
    </w:p>
    <w:p w14:paraId="4A9BE0E4" w14:textId="77777777" w:rsidR="00531D31" w:rsidRPr="00F91F14" w:rsidRDefault="00531D31" w:rsidP="00531D31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90F5A2D" w14:textId="76EEE0F5" w:rsidR="00531D31" w:rsidRPr="00F91F14" w:rsidRDefault="00531D31" w:rsidP="00531D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F91F14">
        <w:rPr>
          <w:rFonts w:ascii="Angsana New" w:hAnsi="Angsana New"/>
          <w:sz w:val="30"/>
          <w:szCs w:val="30"/>
        </w:rPr>
        <w:t xml:space="preserve">8 </w:t>
      </w:r>
      <w:r w:rsidRPr="00F91F1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</w:t>
      </w:r>
      <w:r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การเปลี่ยนแปลงประมาณการทางการบัญชี และข้อผิดพลาด</w:t>
      </w:r>
      <w:r w:rsidRPr="00F91F14">
        <w:rPr>
          <w:rFonts w:ascii="Angsana New" w:hAnsi="Angsana New" w:hint="cs"/>
          <w:sz w:val="30"/>
          <w:szCs w:val="30"/>
          <w:cs/>
        </w:rPr>
        <w:t xml:space="preserve"> การเปลี่ยนแปลงนโยบายการบัญชีนี้ใช้วิธีปรับย้อนหลังสำหรับงบการเงินรวมและงบการเงินเฉพาะกิจการทุกงวดบัญชี ยกเว้นการเปลี่ยนแปลงนโยบายการบัญชีตามที่ได้กล่าวไว้ในข้อ </w:t>
      </w:r>
      <w:r w:rsidRPr="00F91F14">
        <w:rPr>
          <w:rFonts w:ascii="Angsana New" w:hAnsi="Angsana New"/>
          <w:sz w:val="30"/>
          <w:szCs w:val="30"/>
        </w:rPr>
        <w:t xml:space="preserve">3 (2) </w:t>
      </w:r>
      <w:r w:rsidRPr="00F91F14">
        <w:rPr>
          <w:rFonts w:ascii="Angsana New" w:hAnsi="Angsana New" w:hint="cs"/>
          <w:sz w:val="30"/>
          <w:szCs w:val="30"/>
          <w:cs/>
        </w:rPr>
        <w:t xml:space="preserve">ซึ่งถือเป็นการปรับมูลค่าของสินทรัพย์ตามมาตรฐานการบัญชี ฉบับที่ </w:t>
      </w:r>
      <w:r w:rsidRPr="00F91F14">
        <w:rPr>
          <w:rFonts w:ascii="Angsana New" w:hAnsi="Angsana New"/>
          <w:sz w:val="30"/>
          <w:szCs w:val="30"/>
        </w:rPr>
        <w:t xml:space="preserve">16 </w:t>
      </w:r>
      <w:r w:rsidRPr="00F91F1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>ที่ดิน</w:t>
      </w:r>
      <w:r w:rsidRPr="00F91F14">
        <w:rPr>
          <w:rFonts w:ascii="Angsana New" w:hAnsi="Angsana New"/>
          <w:i/>
          <w:iCs/>
          <w:sz w:val="30"/>
          <w:szCs w:val="30"/>
        </w:rPr>
        <w:t xml:space="preserve"> 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>อาคาร และอุปกรณ์</w:t>
      </w:r>
      <w:r w:rsidRPr="00F91F14">
        <w:rPr>
          <w:rFonts w:ascii="Angsana New" w:hAnsi="Angsana New" w:hint="cs"/>
          <w:sz w:val="30"/>
          <w:szCs w:val="30"/>
          <w:cs/>
        </w:rPr>
        <w:t xml:space="preserve"> ซึ่งไม่กำหนดให้ใช้วิธีปรับย้อนหลัง ดังนั้นกลุ่มบริษัท</w:t>
      </w:r>
      <w:r w:rsidR="00A873E9" w:rsidRPr="00F91F14">
        <w:rPr>
          <w:rFonts w:ascii="Angsana New" w:hAnsi="Angsana New" w:hint="cs"/>
          <w:sz w:val="30"/>
          <w:szCs w:val="30"/>
          <w:cs/>
        </w:rPr>
        <w:t>และบริษัท</w:t>
      </w:r>
      <w:r w:rsidRPr="00F91F14">
        <w:rPr>
          <w:rFonts w:ascii="Angsana New" w:hAnsi="Angsana New" w:hint="cs"/>
          <w:sz w:val="30"/>
          <w:szCs w:val="30"/>
          <w:cs/>
        </w:rPr>
        <w:t>จึงใช้วิธีเปลี่ยนทันทีเป็นต้นไป</w:t>
      </w:r>
    </w:p>
    <w:p w14:paraId="6477B066" w14:textId="5EB71A3C" w:rsidR="00E02FD9" w:rsidRPr="00F91F14" w:rsidRDefault="00E02FD9" w:rsidP="00531D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766031" w14:textId="7B18AF3B" w:rsidR="00E02FD9" w:rsidRPr="00F91F14" w:rsidRDefault="00E02FD9" w:rsidP="00251C35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ตารางต่อไปนี้แสดงผลกระทบจากการเปลี่ยนแปลงนโยบายการบัญชี</w:t>
      </w:r>
      <w:r w:rsidR="00251C35" w:rsidRPr="00F91F14">
        <w:rPr>
          <w:rFonts w:ascii="Angsana New" w:hAnsi="Angsana New" w:hint="cs"/>
          <w:sz w:val="30"/>
          <w:szCs w:val="30"/>
          <w:cs/>
        </w:rPr>
        <w:t>ต่องบการเงิน</w:t>
      </w:r>
    </w:p>
    <w:p w14:paraId="444FED71" w14:textId="77777777" w:rsidR="00531D31" w:rsidRPr="00F91F14" w:rsidRDefault="00531D31" w:rsidP="00251C35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9"/>
        <w:gridCol w:w="1872"/>
        <w:gridCol w:w="181"/>
        <w:gridCol w:w="1502"/>
        <w:gridCol w:w="183"/>
        <w:gridCol w:w="1491"/>
      </w:tblGrid>
      <w:tr w:rsidR="00D8240C" w:rsidRPr="00F91F14" w14:paraId="6FB80363" w14:textId="77777777" w:rsidTr="00E320A4">
        <w:trPr>
          <w:cantSplit/>
          <w:tblHeader/>
        </w:trPr>
        <w:tc>
          <w:tcPr>
            <w:tcW w:w="3969" w:type="dxa"/>
          </w:tcPr>
          <w:p w14:paraId="6D6F5F88" w14:textId="77777777" w:rsidR="00D8240C" w:rsidRPr="00F91F14" w:rsidRDefault="00D8240C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9" w:type="dxa"/>
            <w:gridSpan w:val="5"/>
          </w:tcPr>
          <w:p w14:paraId="1BD90596" w14:textId="04A4237F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8240C" w:rsidRPr="00F91F14" w14:paraId="20669A41" w14:textId="77777777" w:rsidTr="00E320A4">
        <w:trPr>
          <w:cantSplit/>
          <w:tblHeader/>
        </w:trPr>
        <w:tc>
          <w:tcPr>
            <w:tcW w:w="3969" w:type="dxa"/>
          </w:tcPr>
          <w:p w14:paraId="2A563ED8" w14:textId="77777777" w:rsidR="00D8240C" w:rsidRPr="00F91F14" w:rsidRDefault="00D8240C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49B5ABCD" w14:textId="01BDBCF9" w:rsidR="00D8240C" w:rsidRPr="00F91F14" w:rsidRDefault="00D8240C" w:rsidP="00251C35">
            <w:pPr>
              <w:pStyle w:val="acctmergecolhdg"/>
              <w:spacing w:line="240" w:lineRule="atLeast"/>
              <w:ind w:left="-100" w:right="-71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98CAE50" w14:textId="77777777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50820E9" w14:textId="77777777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23E34910" w14:textId="77777777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6176AA0D" w14:textId="6707528E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8240C" w:rsidRPr="00F91F14" w14:paraId="2ECD91B2" w14:textId="77777777" w:rsidTr="00E320A4">
        <w:trPr>
          <w:cantSplit/>
          <w:tblHeader/>
        </w:trPr>
        <w:tc>
          <w:tcPr>
            <w:tcW w:w="3969" w:type="dxa"/>
          </w:tcPr>
          <w:p w14:paraId="7BB85118" w14:textId="77777777" w:rsidR="00D8240C" w:rsidRPr="00F91F14" w:rsidRDefault="00D8240C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690C0FA9" w14:textId="2EE3EDC4" w:rsidR="00D8240C" w:rsidRPr="00F91F14" w:rsidRDefault="00D8240C" w:rsidP="00251C35">
            <w:pPr>
              <w:pStyle w:val="acctmergecolhdg"/>
              <w:spacing w:line="240" w:lineRule="atLeast"/>
              <w:ind w:left="-100" w:right="-71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0EC1AFAC" w14:textId="77777777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77D14D4" w14:textId="74AA34CE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5494DD75" w14:textId="77777777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6E00C68A" w14:textId="4B31CAD3" w:rsidR="00D8240C" w:rsidRPr="00F91F14" w:rsidRDefault="00D8240C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E320A4" w:rsidRPr="00F91F14" w14:paraId="3548D2CC" w14:textId="77777777" w:rsidTr="00E320A4">
        <w:trPr>
          <w:cantSplit/>
          <w:tblHeader/>
        </w:trPr>
        <w:tc>
          <w:tcPr>
            <w:tcW w:w="3969" w:type="dxa"/>
          </w:tcPr>
          <w:p w14:paraId="51436DB1" w14:textId="77777777" w:rsidR="00E320A4" w:rsidRPr="00F91F14" w:rsidRDefault="00E320A4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22D402A8" w14:textId="63431EEA" w:rsidR="00E320A4" w:rsidRPr="00F91F14" w:rsidRDefault="00E320A4" w:rsidP="00251C35">
            <w:pPr>
              <w:pStyle w:val="acctmergecolhdg"/>
              <w:spacing w:line="240" w:lineRule="atLeast"/>
              <w:ind w:left="-100" w:right="-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ตามที่รายงานในปีก่อน</w:t>
            </w:r>
          </w:p>
        </w:tc>
        <w:tc>
          <w:tcPr>
            <w:tcW w:w="181" w:type="dxa"/>
          </w:tcPr>
          <w:p w14:paraId="3A76BB54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77FD4640" w14:textId="79CAEF7C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  <w:tc>
          <w:tcPr>
            <w:tcW w:w="183" w:type="dxa"/>
          </w:tcPr>
          <w:p w14:paraId="4A7D030E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6A395A44" w14:textId="1D1D68CC" w:rsidR="00E320A4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E320A4" w:rsidRPr="00F91F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20A4" w:rsidRPr="00F91F14" w14:paraId="13CA7666" w14:textId="77777777" w:rsidTr="00E320A4">
        <w:trPr>
          <w:cantSplit/>
          <w:tblHeader/>
        </w:trPr>
        <w:tc>
          <w:tcPr>
            <w:tcW w:w="3969" w:type="dxa"/>
          </w:tcPr>
          <w:p w14:paraId="46FF4952" w14:textId="77777777" w:rsidR="00E320A4" w:rsidRPr="00F91F14" w:rsidRDefault="00E320A4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4AACB391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E71A747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492B3452" w14:textId="4FC44B8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3" w:type="dxa"/>
          </w:tcPr>
          <w:p w14:paraId="19830C5A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537D9503" w14:textId="77777777" w:rsidR="00E320A4" w:rsidRPr="00F91F14" w:rsidRDefault="00E320A4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320A4" w:rsidRPr="00F91F14" w14:paraId="00A8142A" w14:textId="77777777" w:rsidTr="00E320A4">
        <w:trPr>
          <w:cantSplit/>
          <w:tblHeader/>
        </w:trPr>
        <w:tc>
          <w:tcPr>
            <w:tcW w:w="3969" w:type="dxa"/>
          </w:tcPr>
          <w:p w14:paraId="740C05C4" w14:textId="77777777" w:rsidR="00E320A4" w:rsidRPr="00F91F14" w:rsidRDefault="00E320A4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72" w:type="dxa"/>
          </w:tcPr>
          <w:p w14:paraId="0C4634E8" w14:textId="77777777" w:rsidR="00E320A4" w:rsidRPr="00F91F14" w:rsidRDefault="00E320A4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684FC4" w14:textId="77777777" w:rsidR="00E320A4" w:rsidRPr="00F91F14" w:rsidRDefault="00E320A4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48C907D7" w14:textId="15079E39" w:rsidR="00E320A4" w:rsidRPr="00F91F14" w:rsidRDefault="00E320A4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33EA3D6" w14:textId="77777777" w:rsidR="00E320A4" w:rsidRPr="00F91F14" w:rsidRDefault="00E320A4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13E62F0F" w14:textId="77777777" w:rsidR="00E320A4" w:rsidRPr="00F91F14" w:rsidRDefault="00E320A4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320A4" w:rsidRPr="00F91F14" w14:paraId="6825A25C" w14:textId="77777777" w:rsidTr="00E320A4">
        <w:trPr>
          <w:cantSplit/>
        </w:trPr>
        <w:tc>
          <w:tcPr>
            <w:tcW w:w="3969" w:type="dxa"/>
          </w:tcPr>
          <w:p w14:paraId="4B1A4E32" w14:textId="2097B330" w:rsidR="00E320A4" w:rsidRPr="00F91F14" w:rsidRDefault="00E320A4" w:rsidP="00251C3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72" w:type="dxa"/>
          </w:tcPr>
          <w:p w14:paraId="4B36C42F" w14:textId="33FFAAA1" w:rsidR="00E320A4" w:rsidRPr="00F91F14" w:rsidRDefault="00E320A4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/>
              </w:rPr>
              <w:t>58,336</w:t>
            </w:r>
          </w:p>
        </w:tc>
        <w:tc>
          <w:tcPr>
            <w:tcW w:w="181" w:type="dxa"/>
          </w:tcPr>
          <w:p w14:paraId="0F111339" w14:textId="77777777" w:rsidR="00E320A4" w:rsidRPr="00F91F14" w:rsidRDefault="00E320A4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D1B2483" w14:textId="432C0F29" w:rsidR="00E320A4" w:rsidRPr="00F91F14" w:rsidRDefault="00E320A4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112,904</w:t>
            </w:r>
          </w:p>
        </w:tc>
        <w:tc>
          <w:tcPr>
            <w:tcW w:w="183" w:type="dxa"/>
          </w:tcPr>
          <w:p w14:paraId="35546EE9" w14:textId="77777777" w:rsidR="00E320A4" w:rsidRPr="00F91F14" w:rsidRDefault="00E320A4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392C00C0" w14:textId="3A4752BD" w:rsidR="00E320A4" w:rsidRPr="00F91F14" w:rsidRDefault="00E320A4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171,240</w:t>
            </w:r>
          </w:p>
        </w:tc>
      </w:tr>
      <w:tr w:rsidR="00D732BF" w:rsidRPr="00F91F14" w14:paraId="39C356DE" w14:textId="77777777" w:rsidTr="00E320A4">
        <w:trPr>
          <w:cantSplit/>
        </w:trPr>
        <w:tc>
          <w:tcPr>
            <w:tcW w:w="3969" w:type="dxa"/>
          </w:tcPr>
          <w:p w14:paraId="06D290BF" w14:textId="25B16660" w:rsidR="00D732BF" w:rsidRPr="00F91F14" w:rsidRDefault="00D732BF" w:rsidP="00251C3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</w:tcPr>
          <w:p w14:paraId="5707A363" w14:textId="2445B7C8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25,296</w:t>
            </w:r>
          </w:p>
        </w:tc>
        <w:tc>
          <w:tcPr>
            <w:tcW w:w="181" w:type="dxa"/>
          </w:tcPr>
          <w:p w14:paraId="5B13E90D" w14:textId="77777777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5E07AA1" w14:textId="497E6289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(22,581)</w:t>
            </w:r>
          </w:p>
        </w:tc>
        <w:tc>
          <w:tcPr>
            <w:tcW w:w="183" w:type="dxa"/>
          </w:tcPr>
          <w:p w14:paraId="2FCD4356" w14:textId="77777777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</w:tcPr>
          <w:p w14:paraId="7647C0FB" w14:textId="10DA6B7C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2,715</w:t>
            </w:r>
          </w:p>
        </w:tc>
      </w:tr>
      <w:tr w:rsidR="00D732BF" w:rsidRPr="00F91F14" w14:paraId="7628EC0D" w14:textId="77777777" w:rsidTr="00E320A4">
        <w:trPr>
          <w:cantSplit/>
        </w:trPr>
        <w:tc>
          <w:tcPr>
            <w:tcW w:w="3969" w:type="dxa"/>
          </w:tcPr>
          <w:p w14:paraId="64BE51E8" w14:textId="691AA30A" w:rsidR="00D732BF" w:rsidRPr="00F91F14" w:rsidRDefault="00D732BF" w:rsidP="00251C3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กำไรสะสม - ยังไม่ได้จัดสรร  </w:t>
            </w:r>
          </w:p>
        </w:tc>
        <w:tc>
          <w:tcPr>
            <w:tcW w:w="1872" w:type="dxa"/>
          </w:tcPr>
          <w:p w14:paraId="7459190E" w14:textId="5B9FA58B" w:rsidR="00D732BF" w:rsidRPr="00F91F14" w:rsidRDefault="003E438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416</w:t>
            </w:r>
            <w:r w:rsidR="00D732BF" w:rsidRPr="00F91F14">
              <w:rPr>
                <w:rFonts w:ascii="Angsana New" w:hAnsi="Angsana New" w:hint="cs"/>
                <w:sz w:val="30"/>
                <w:szCs w:val="30"/>
              </w:rPr>
              <w:t>,</w:t>
            </w:r>
            <w:r w:rsidR="00E6251A" w:rsidRPr="00F91F14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81" w:type="dxa"/>
          </w:tcPr>
          <w:p w14:paraId="19231DE2" w14:textId="77777777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33E1AE0" w14:textId="7EC7AEDC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90,323</w:t>
            </w:r>
          </w:p>
        </w:tc>
        <w:tc>
          <w:tcPr>
            <w:tcW w:w="183" w:type="dxa"/>
          </w:tcPr>
          <w:p w14:paraId="3099F0EC" w14:textId="77777777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</w:tcPr>
          <w:p w14:paraId="2649BEC9" w14:textId="2C8E0EE7" w:rsidR="00D732BF" w:rsidRPr="00F91F14" w:rsidRDefault="00D732BF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50</w:t>
            </w:r>
            <w:r w:rsidR="00E6251A" w:rsidRPr="00F91F14">
              <w:rPr>
                <w:rFonts w:ascii="Angsana New" w:hAnsi="Angsana New"/>
                <w:sz w:val="30"/>
                <w:szCs w:val="30"/>
              </w:rPr>
              <w:t>7,272</w:t>
            </w:r>
          </w:p>
        </w:tc>
      </w:tr>
    </w:tbl>
    <w:p w14:paraId="1AF49E71" w14:textId="05D1001B" w:rsidR="00531D31" w:rsidRPr="00F91F14" w:rsidRDefault="00531D31" w:rsidP="00251C35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"/>
        <w:gridCol w:w="1872"/>
        <w:gridCol w:w="9"/>
        <w:gridCol w:w="172"/>
        <w:gridCol w:w="9"/>
        <w:gridCol w:w="1493"/>
        <w:gridCol w:w="9"/>
        <w:gridCol w:w="174"/>
        <w:gridCol w:w="9"/>
        <w:gridCol w:w="1483"/>
        <w:gridCol w:w="8"/>
      </w:tblGrid>
      <w:tr w:rsidR="00BC0823" w:rsidRPr="00F91F14" w14:paraId="42286056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65B647C9" w14:textId="77777777" w:rsidR="00BC0823" w:rsidRPr="00F91F14" w:rsidRDefault="00BC0823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30" w:type="dxa"/>
            <w:gridSpan w:val="9"/>
          </w:tcPr>
          <w:p w14:paraId="1CECC403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BC0823" w:rsidRPr="00F91F14" w14:paraId="50695D61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22049464" w14:textId="77777777" w:rsidR="00BC0823" w:rsidRPr="00F91F14" w:rsidRDefault="00BC0823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24BD8F4E" w14:textId="39B2E939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 xml:space="preserve">1 </w:t>
            </w:r>
            <w:r w:rsidR="00926240"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gridSpan w:val="2"/>
          </w:tcPr>
          <w:p w14:paraId="172F680C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10B75D7E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58A6909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2" w:type="dxa"/>
            <w:gridSpan w:val="2"/>
          </w:tcPr>
          <w:p w14:paraId="09EC7C4D" w14:textId="6C5A4BEE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 xml:space="preserve">1 </w:t>
            </w:r>
            <w:r w:rsidR="00926240"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</w:tr>
      <w:tr w:rsidR="00BC0823" w:rsidRPr="00F91F14" w14:paraId="19A835C2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7530300C" w14:textId="77777777" w:rsidR="00BC0823" w:rsidRPr="00F91F14" w:rsidRDefault="00BC0823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54B02615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1" w:type="dxa"/>
            <w:gridSpan w:val="2"/>
          </w:tcPr>
          <w:p w14:paraId="04B1D8DC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35D9329C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8775779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2" w:type="dxa"/>
            <w:gridSpan w:val="2"/>
          </w:tcPr>
          <w:p w14:paraId="45639DC4" w14:textId="77777777" w:rsidR="00BC0823" w:rsidRPr="00F91F14" w:rsidRDefault="00BC0823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251C35" w:rsidRPr="00F91F14" w14:paraId="139435FF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652306E0" w14:textId="77777777" w:rsidR="00251C35" w:rsidRPr="00F91F14" w:rsidRDefault="00251C35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0BCBB072" w14:textId="6B710A19" w:rsidR="00251C35" w:rsidRPr="00F91F14" w:rsidRDefault="00251C35" w:rsidP="00251C35">
            <w:pPr>
              <w:pStyle w:val="acctmergecolhdg"/>
              <w:spacing w:line="240" w:lineRule="atLeast"/>
              <w:ind w:left="-72" w:right="-63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ตามที่รายงานในปีก่อน</w:t>
            </w:r>
          </w:p>
        </w:tc>
        <w:tc>
          <w:tcPr>
            <w:tcW w:w="181" w:type="dxa"/>
            <w:gridSpan w:val="2"/>
          </w:tcPr>
          <w:p w14:paraId="203CBC90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551AAE29" w14:textId="3DEB33D9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  <w:tc>
          <w:tcPr>
            <w:tcW w:w="183" w:type="dxa"/>
            <w:gridSpan w:val="2"/>
          </w:tcPr>
          <w:p w14:paraId="7B985087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2" w:type="dxa"/>
            <w:gridSpan w:val="2"/>
          </w:tcPr>
          <w:p w14:paraId="1D5651FE" w14:textId="73AD30DA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251C35" w:rsidRPr="00F91F14" w14:paraId="566CB5D9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37E83E5F" w14:textId="77777777" w:rsidR="00251C35" w:rsidRPr="00F91F14" w:rsidRDefault="00251C35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2" w:type="dxa"/>
          </w:tcPr>
          <w:p w14:paraId="63AD87F8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13461D8C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03E83F48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3" w:type="dxa"/>
            <w:gridSpan w:val="2"/>
          </w:tcPr>
          <w:p w14:paraId="7FD06234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2" w:type="dxa"/>
            <w:gridSpan w:val="2"/>
          </w:tcPr>
          <w:p w14:paraId="785455CE" w14:textId="77777777" w:rsidR="00251C35" w:rsidRPr="00F91F14" w:rsidRDefault="00251C35" w:rsidP="00251C3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51C35" w:rsidRPr="00F91F14" w14:paraId="39DFE6D7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238922F8" w14:textId="77777777" w:rsidR="00251C35" w:rsidRPr="00F91F14" w:rsidRDefault="00251C35" w:rsidP="00251C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72" w:type="dxa"/>
          </w:tcPr>
          <w:p w14:paraId="5F0F5577" w14:textId="77777777" w:rsidR="00251C35" w:rsidRPr="00F91F14" w:rsidRDefault="00251C35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6A4E9A1C" w14:textId="77777777" w:rsidR="00251C35" w:rsidRPr="00F91F14" w:rsidRDefault="00251C35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647B02E1" w14:textId="77777777" w:rsidR="00251C35" w:rsidRPr="00F91F14" w:rsidRDefault="00251C35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5E2A625B" w14:textId="77777777" w:rsidR="00251C35" w:rsidRPr="00F91F14" w:rsidRDefault="00251C35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92" w:type="dxa"/>
            <w:gridSpan w:val="2"/>
          </w:tcPr>
          <w:p w14:paraId="1B0C1720" w14:textId="77777777" w:rsidR="00251C35" w:rsidRPr="00F91F14" w:rsidRDefault="00251C35" w:rsidP="00251C35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51C35" w:rsidRPr="00F91F14" w14:paraId="55583213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5DA79321" w14:textId="77777777" w:rsidR="00251C35" w:rsidRPr="00F91F14" w:rsidRDefault="00251C35" w:rsidP="00251C3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72" w:type="dxa"/>
          </w:tcPr>
          <w:p w14:paraId="00C44EB4" w14:textId="7720DEB4" w:rsidR="00251C35" w:rsidRPr="00F91F14" w:rsidRDefault="007A0F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B207EE" w:rsidRPr="00F91F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F14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181" w:type="dxa"/>
            <w:gridSpan w:val="2"/>
          </w:tcPr>
          <w:p w14:paraId="060C1095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7E4D8A8" w14:textId="77BFEA3B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112,831</w:t>
            </w:r>
          </w:p>
        </w:tc>
        <w:tc>
          <w:tcPr>
            <w:tcW w:w="183" w:type="dxa"/>
            <w:gridSpan w:val="2"/>
          </w:tcPr>
          <w:p w14:paraId="415870AB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2" w:type="dxa"/>
            <w:gridSpan w:val="2"/>
          </w:tcPr>
          <w:p w14:paraId="78E71D33" w14:textId="27F93A7F" w:rsidR="00251C35" w:rsidRPr="00F91F14" w:rsidRDefault="007A0F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/>
                <w:sz w:val="30"/>
                <w:szCs w:val="30"/>
                <w:lang w:val="en-US" w:bidi="th-TH"/>
              </w:rPr>
              <w:t>171,240</w:t>
            </w:r>
          </w:p>
        </w:tc>
      </w:tr>
      <w:tr w:rsidR="00251C35" w:rsidRPr="00F91F14" w14:paraId="5D6A9070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3385E92E" w14:textId="042ED43E" w:rsidR="00251C35" w:rsidRPr="00F91F14" w:rsidRDefault="00251C35" w:rsidP="00251C3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</w:tcPr>
          <w:p w14:paraId="334F613A" w14:textId="728B15D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27,842</w:t>
            </w:r>
          </w:p>
        </w:tc>
        <w:tc>
          <w:tcPr>
            <w:tcW w:w="181" w:type="dxa"/>
            <w:gridSpan w:val="2"/>
          </w:tcPr>
          <w:p w14:paraId="0751CDE8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854FCF8" w14:textId="141A4D10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(22,566)</w:t>
            </w:r>
          </w:p>
        </w:tc>
        <w:tc>
          <w:tcPr>
            <w:tcW w:w="183" w:type="dxa"/>
            <w:gridSpan w:val="2"/>
          </w:tcPr>
          <w:p w14:paraId="1F799F12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gridSpan w:val="2"/>
          </w:tcPr>
          <w:p w14:paraId="17D83B60" w14:textId="2E5EEA9E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5,276</w:t>
            </w:r>
          </w:p>
        </w:tc>
      </w:tr>
      <w:tr w:rsidR="00251C35" w:rsidRPr="00F91F14" w14:paraId="5EE3DC7B" w14:textId="77777777" w:rsidTr="00251C35">
        <w:trPr>
          <w:gridAfter w:val="1"/>
          <w:wAfter w:w="8" w:type="dxa"/>
          <w:cantSplit/>
        </w:trPr>
        <w:tc>
          <w:tcPr>
            <w:tcW w:w="3969" w:type="dxa"/>
            <w:gridSpan w:val="2"/>
          </w:tcPr>
          <w:p w14:paraId="5C340C3A" w14:textId="77777777" w:rsidR="00251C35" w:rsidRPr="00F91F14" w:rsidRDefault="00251C35" w:rsidP="00251C3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กำไรสะสม - ยังไม่ได้จัดสรร  </w:t>
            </w:r>
          </w:p>
        </w:tc>
        <w:tc>
          <w:tcPr>
            <w:tcW w:w="1872" w:type="dxa"/>
          </w:tcPr>
          <w:p w14:paraId="53C5EA5B" w14:textId="732795A4" w:rsidR="00251C35" w:rsidRPr="00F91F14" w:rsidRDefault="00451BC0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340,658</w:t>
            </w:r>
          </w:p>
        </w:tc>
        <w:tc>
          <w:tcPr>
            <w:tcW w:w="181" w:type="dxa"/>
            <w:gridSpan w:val="2"/>
          </w:tcPr>
          <w:p w14:paraId="6ABC845D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D2EE5C9" w14:textId="4762049D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90,265</w:t>
            </w:r>
          </w:p>
        </w:tc>
        <w:tc>
          <w:tcPr>
            <w:tcW w:w="183" w:type="dxa"/>
            <w:gridSpan w:val="2"/>
          </w:tcPr>
          <w:p w14:paraId="6B322F7A" w14:textId="77777777" w:rsidR="00251C35" w:rsidRPr="00F91F14" w:rsidRDefault="00251C35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gridSpan w:val="2"/>
          </w:tcPr>
          <w:p w14:paraId="7F5444E4" w14:textId="37847EA4" w:rsidR="00251C35" w:rsidRPr="00F91F14" w:rsidRDefault="00E253D0" w:rsidP="00251C3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430,293</w:t>
            </w:r>
          </w:p>
        </w:tc>
      </w:tr>
      <w:tr w:rsidR="00E320A4" w:rsidRPr="00F91F14" w14:paraId="1794EAAC" w14:textId="77777777" w:rsidTr="00251C35">
        <w:trPr>
          <w:cantSplit/>
        </w:trPr>
        <w:tc>
          <w:tcPr>
            <w:tcW w:w="3960" w:type="dxa"/>
          </w:tcPr>
          <w:p w14:paraId="3ED67E72" w14:textId="77777777" w:rsidR="00E320A4" w:rsidRPr="00F91F14" w:rsidRDefault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47" w:type="dxa"/>
            <w:gridSpan w:val="11"/>
          </w:tcPr>
          <w:p w14:paraId="45BDA5F8" w14:textId="268C4EB6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320A4" w:rsidRPr="00F91F14" w14:paraId="30674F54" w14:textId="77777777" w:rsidTr="00251C35">
        <w:trPr>
          <w:cantSplit/>
        </w:trPr>
        <w:tc>
          <w:tcPr>
            <w:tcW w:w="3960" w:type="dxa"/>
          </w:tcPr>
          <w:p w14:paraId="46FB7837" w14:textId="77777777" w:rsidR="00E320A4" w:rsidRPr="00F91F14" w:rsidRDefault="00E320A4" w:rsidP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383FA482" w14:textId="0CBD2C05" w:rsidR="00E320A4" w:rsidRPr="00F91F14" w:rsidRDefault="00926240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E320A4" w:rsidRPr="00F91F1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C96D07C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40C92D44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00DA6C3D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  <w:gridSpan w:val="2"/>
          </w:tcPr>
          <w:p w14:paraId="56770E2A" w14:textId="428C9F4D" w:rsidR="00E320A4" w:rsidRPr="00F91F14" w:rsidRDefault="00926240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320A4" w:rsidRPr="00F91F14" w14:paraId="78660644" w14:textId="77777777" w:rsidTr="00251C35">
        <w:trPr>
          <w:cantSplit/>
        </w:trPr>
        <w:tc>
          <w:tcPr>
            <w:tcW w:w="3960" w:type="dxa"/>
          </w:tcPr>
          <w:p w14:paraId="065B284E" w14:textId="77777777" w:rsidR="00E320A4" w:rsidRPr="00F91F14" w:rsidRDefault="00E320A4" w:rsidP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7225E331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1" w:type="dxa"/>
            <w:gridSpan w:val="2"/>
          </w:tcPr>
          <w:p w14:paraId="3289CB1C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6B41B1D5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52502F37" w14:textId="77777777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  <w:gridSpan w:val="2"/>
          </w:tcPr>
          <w:p w14:paraId="69302E1D" w14:textId="580A2BA3" w:rsidR="00E320A4" w:rsidRPr="00F91F14" w:rsidRDefault="00E320A4" w:rsidP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E320A4" w:rsidRPr="00F91F14" w14:paraId="097A5BC0" w14:textId="77777777" w:rsidTr="00251C35">
        <w:trPr>
          <w:cantSplit/>
        </w:trPr>
        <w:tc>
          <w:tcPr>
            <w:tcW w:w="3960" w:type="dxa"/>
          </w:tcPr>
          <w:p w14:paraId="7D0B68F1" w14:textId="77777777" w:rsidR="00E320A4" w:rsidRPr="00F91F14" w:rsidRDefault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39C5EAB3" w14:textId="7DE338F0" w:rsidR="00E320A4" w:rsidRPr="00F91F14" w:rsidRDefault="00E320A4" w:rsidP="00E320A4">
            <w:pPr>
              <w:pStyle w:val="acctmergecolhdg"/>
              <w:spacing w:line="240" w:lineRule="atLeast"/>
              <w:ind w:left="-62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ตามที่รายงานในปีก่อน</w:t>
            </w:r>
          </w:p>
        </w:tc>
        <w:tc>
          <w:tcPr>
            <w:tcW w:w="181" w:type="dxa"/>
            <w:gridSpan w:val="2"/>
          </w:tcPr>
          <w:p w14:paraId="78C9A652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6AFE9B10" w14:textId="5741F14E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  <w:tc>
          <w:tcPr>
            <w:tcW w:w="183" w:type="dxa"/>
            <w:gridSpan w:val="2"/>
          </w:tcPr>
          <w:p w14:paraId="448F97A5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53B95EE5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E320A4" w:rsidRPr="00F91F14" w14:paraId="19BBE312" w14:textId="77777777" w:rsidTr="00251C35">
        <w:trPr>
          <w:cantSplit/>
        </w:trPr>
        <w:tc>
          <w:tcPr>
            <w:tcW w:w="3960" w:type="dxa"/>
          </w:tcPr>
          <w:p w14:paraId="361E7F16" w14:textId="77777777" w:rsidR="00E320A4" w:rsidRPr="00F91F14" w:rsidRDefault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4AFE3A85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1617DDC1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2CA2FBFF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3" w:type="dxa"/>
            <w:gridSpan w:val="2"/>
          </w:tcPr>
          <w:p w14:paraId="03AA3909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345AC81D" w14:textId="77777777" w:rsidR="00E320A4" w:rsidRPr="00F91F14" w:rsidRDefault="00E320A4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320A4" w:rsidRPr="00F91F14" w14:paraId="03773CF8" w14:textId="77777777" w:rsidTr="00251C35">
        <w:trPr>
          <w:cantSplit/>
        </w:trPr>
        <w:tc>
          <w:tcPr>
            <w:tcW w:w="3960" w:type="dxa"/>
          </w:tcPr>
          <w:p w14:paraId="5802D78B" w14:textId="77777777" w:rsidR="00E320A4" w:rsidRPr="00F91F14" w:rsidRDefault="00E320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90" w:type="dxa"/>
            <w:gridSpan w:val="3"/>
          </w:tcPr>
          <w:p w14:paraId="0013DD92" w14:textId="77777777" w:rsidR="00E320A4" w:rsidRPr="00F91F14" w:rsidRDefault="00E320A4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527D700" w14:textId="77777777" w:rsidR="00E320A4" w:rsidRPr="00F91F14" w:rsidRDefault="00E320A4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</w:tcPr>
          <w:p w14:paraId="346FCDE1" w14:textId="77777777" w:rsidR="00E320A4" w:rsidRPr="00F91F14" w:rsidRDefault="00E320A4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039FEAF" w14:textId="77777777" w:rsidR="00E320A4" w:rsidRPr="00F91F14" w:rsidRDefault="00E320A4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0BEC4DF4" w14:textId="77777777" w:rsidR="00E320A4" w:rsidRPr="00F91F14" w:rsidRDefault="00E320A4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320A4" w:rsidRPr="00F91F14" w14:paraId="35751906" w14:textId="77777777" w:rsidTr="00251C35">
        <w:trPr>
          <w:cantSplit/>
        </w:trPr>
        <w:tc>
          <w:tcPr>
            <w:tcW w:w="3960" w:type="dxa"/>
          </w:tcPr>
          <w:p w14:paraId="106AB9D5" w14:textId="77777777" w:rsidR="00E320A4" w:rsidRPr="00F91F14" w:rsidRDefault="00E320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90" w:type="dxa"/>
            <w:gridSpan w:val="3"/>
          </w:tcPr>
          <w:p w14:paraId="6967DBA5" w14:textId="77777777" w:rsidR="00E320A4" w:rsidRPr="00F91F14" w:rsidRDefault="00E320A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58,336</w:t>
            </w:r>
          </w:p>
        </w:tc>
        <w:tc>
          <w:tcPr>
            <w:tcW w:w="181" w:type="dxa"/>
            <w:gridSpan w:val="2"/>
          </w:tcPr>
          <w:p w14:paraId="50623CC8" w14:textId="77777777" w:rsidR="00E320A4" w:rsidRPr="00F91F14" w:rsidRDefault="00E320A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3C29773" w14:textId="36756E8D" w:rsidR="00E320A4" w:rsidRPr="00F91F14" w:rsidRDefault="00E320A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</w:t>
            </w:r>
            <w:r w:rsidR="00926240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83" w:type="dxa"/>
            <w:gridSpan w:val="2"/>
          </w:tcPr>
          <w:p w14:paraId="3B390BF7" w14:textId="77777777" w:rsidR="00E320A4" w:rsidRPr="00F91F14" w:rsidRDefault="00E320A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  <w:gridSpan w:val="2"/>
          </w:tcPr>
          <w:p w14:paraId="168CDFDF" w14:textId="32F2779D" w:rsidR="00E320A4" w:rsidRPr="00F91F14" w:rsidRDefault="00E320A4" w:rsidP="00250521">
            <w:pPr>
              <w:pStyle w:val="acctfourfigures"/>
              <w:tabs>
                <w:tab w:val="clear" w:pos="765"/>
                <w:tab w:val="decimal" w:pos="1202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</w:t>
            </w:r>
            <w:r w:rsidR="00926240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</w:tr>
      <w:tr w:rsidR="00DF73F0" w:rsidRPr="00F91F14" w14:paraId="03762B5A" w14:textId="77777777" w:rsidTr="00251C35">
        <w:trPr>
          <w:cantSplit/>
        </w:trPr>
        <w:tc>
          <w:tcPr>
            <w:tcW w:w="3960" w:type="dxa"/>
          </w:tcPr>
          <w:p w14:paraId="684DB8B2" w14:textId="2F62201A" w:rsidR="00DF73F0" w:rsidRPr="00F91F14" w:rsidRDefault="00DF73F0" w:rsidP="00DF73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</w:tcPr>
          <w:p w14:paraId="08B36361" w14:textId="7A789E3C" w:rsidR="00DF73F0" w:rsidRPr="00F91F14" w:rsidRDefault="00DF73F0" w:rsidP="00DF73F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21,397</w:t>
            </w:r>
          </w:p>
        </w:tc>
        <w:tc>
          <w:tcPr>
            <w:tcW w:w="181" w:type="dxa"/>
            <w:gridSpan w:val="2"/>
          </w:tcPr>
          <w:p w14:paraId="64F82421" w14:textId="77777777" w:rsidR="00DF73F0" w:rsidRPr="00F91F14" w:rsidRDefault="00DF73F0" w:rsidP="00DF73F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E8EE00E" w14:textId="1F799AD5" w:rsidR="00DF73F0" w:rsidRPr="00F91F14" w:rsidRDefault="00DF73F0" w:rsidP="00DF73F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(21,397)</w:t>
            </w:r>
          </w:p>
        </w:tc>
        <w:tc>
          <w:tcPr>
            <w:tcW w:w="183" w:type="dxa"/>
            <w:gridSpan w:val="2"/>
          </w:tcPr>
          <w:p w14:paraId="6A36394C" w14:textId="77777777" w:rsidR="00DF73F0" w:rsidRPr="00F91F14" w:rsidRDefault="00DF73F0" w:rsidP="00DF73F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3D410C00" w14:textId="698E37A4" w:rsidR="00DF73F0" w:rsidRPr="00F91F14" w:rsidRDefault="00DF73F0" w:rsidP="00DF73F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73F0" w:rsidRPr="00F91F14" w14:paraId="6D273DF3" w14:textId="77777777" w:rsidTr="00251C35">
        <w:trPr>
          <w:cantSplit/>
        </w:trPr>
        <w:tc>
          <w:tcPr>
            <w:tcW w:w="3960" w:type="dxa"/>
          </w:tcPr>
          <w:p w14:paraId="5737CFD9" w14:textId="14951923" w:rsidR="00DF73F0" w:rsidRPr="00F91F14" w:rsidRDefault="00DF73F0" w:rsidP="00DF73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หนี้สินภาษีเงินได้รอการตัดบัญชี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</w:tcPr>
          <w:p w14:paraId="132D9C50" w14:textId="48116044" w:rsidR="00DF73F0" w:rsidRPr="00F91F14" w:rsidRDefault="00DF73F0" w:rsidP="00DF73F0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57D272CA" w14:textId="77777777" w:rsidR="00DF73F0" w:rsidRPr="00F91F14" w:rsidRDefault="00DF73F0" w:rsidP="00DF73F0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F8AA565" w14:textId="2F77BDCD" w:rsidR="00DF73F0" w:rsidRPr="00F91F14" w:rsidRDefault="00B207EE" w:rsidP="00DF73F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1,184</w:t>
            </w:r>
          </w:p>
        </w:tc>
        <w:tc>
          <w:tcPr>
            <w:tcW w:w="183" w:type="dxa"/>
            <w:gridSpan w:val="2"/>
          </w:tcPr>
          <w:p w14:paraId="44F7F0C1" w14:textId="77777777" w:rsidR="00DF73F0" w:rsidRPr="00F91F14" w:rsidRDefault="00DF73F0" w:rsidP="00DF73F0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76DBE684" w14:textId="3E0D36E2" w:rsidR="00DF73F0" w:rsidRPr="00F91F14" w:rsidRDefault="00DF73F0" w:rsidP="00250521">
            <w:pPr>
              <w:pStyle w:val="acctfourfigures"/>
              <w:tabs>
                <w:tab w:val="clear" w:pos="765"/>
                <w:tab w:val="decimal" w:pos="1202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1,184</w:t>
            </w:r>
          </w:p>
        </w:tc>
      </w:tr>
      <w:tr w:rsidR="00D732BF" w:rsidRPr="00F91F14" w14:paraId="6B2D5FE1" w14:textId="77777777" w:rsidTr="00251C35">
        <w:trPr>
          <w:cantSplit/>
        </w:trPr>
        <w:tc>
          <w:tcPr>
            <w:tcW w:w="3960" w:type="dxa"/>
          </w:tcPr>
          <w:p w14:paraId="6769DCE1" w14:textId="77777777" w:rsidR="00D732BF" w:rsidRPr="00F91F14" w:rsidRDefault="00D732BF" w:rsidP="00D732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กำไรสะสม - ยังไม่ได้จัดสรร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gridSpan w:val="3"/>
          </w:tcPr>
          <w:p w14:paraId="634BA4FD" w14:textId="6193A23F" w:rsidR="00D732BF" w:rsidRPr="00F91F14" w:rsidRDefault="00926240" w:rsidP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303,395</w:t>
            </w:r>
          </w:p>
        </w:tc>
        <w:tc>
          <w:tcPr>
            <w:tcW w:w="181" w:type="dxa"/>
            <w:gridSpan w:val="2"/>
          </w:tcPr>
          <w:p w14:paraId="68056469" w14:textId="77777777" w:rsidR="00D732BF" w:rsidRPr="00F91F14" w:rsidRDefault="00D732BF" w:rsidP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1E9FC91" w14:textId="5B974865" w:rsidR="00D732BF" w:rsidRPr="00F91F14" w:rsidRDefault="00D732BF" w:rsidP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926240" w:rsidRPr="00F91F14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83" w:type="dxa"/>
            <w:gridSpan w:val="2"/>
          </w:tcPr>
          <w:p w14:paraId="788B1A25" w14:textId="77777777" w:rsidR="00D732BF" w:rsidRPr="00F91F14" w:rsidRDefault="00D732BF" w:rsidP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  <w:gridSpan w:val="2"/>
          </w:tcPr>
          <w:p w14:paraId="0B76E49F" w14:textId="4B65CBDE" w:rsidR="00D732BF" w:rsidRPr="00F91F14" w:rsidRDefault="00DF73F0" w:rsidP="00250521">
            <w:pPr>
              <w:pStyle w:val="acctfourfigures"/>
              <w:tabs>
                <w:tab w:val="clear" w:pos="765"/>
                <w:tab w:val="decimal" w:pos="1202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393,</w:t>
            </w:r>
            <w:r w:rsidR="00B207EE" w:rsidRPr="00F91F14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</w:tr>
    </w:tbl>
    <w:p w14:paraId="4653B016" w14:textId="13971BD4" w:rsidR="00E320A4" w:rsidRPr="00F91F14" w:rsidRDefault="00E320A4" w:rsidP="00531D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181"/>
        <w:gridCol w:w="1502"/>
        <w:gridCol w:w="183"/>
        <w:gridCol w:w="1491"/>
      </w:tblGrid>
      <w:tr w:rsidR="00D732BF" w:rsidRPr="00F91F14" w14:paraId="0BF0D596" w14:textId="77777777">
        <w:trPr>
          <w:cantSplit/>
          <w:tblHeader/>
        </w:trPr>
        <w:tc>
          <w:tcPr>
            <w:tcW w:w="3960" w:type="dxa"/>
          </w:tcPr>
          <w:p w14:paraId="6929C2F7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47" w:type="dxa"/>
            <w:gridSpan w:val="5"/>
          </w:tcPr>
          <w:p w14:paraId="02297818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732BF" w:rsidRPr="00F91F14" w14:paraId="653D5270" w14:textId="77777777">
        <w:trPr>
          <w:cantSplit/>
          <w:tblHeader/>
        </w:trPr>
        <w:tc>
          <w:tcPr>
            <w:tcW w:w="3960" w:type="dxa"/>
          </w:tcPr>
          <w:p w14:paraId="313E9D0F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A1C1072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31AFC55C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F3337C8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2AEFD9EF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4E887D57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</w:tr>
      <w:tr w:rsidR="00D732BF" w:rsidRPr="00F91F14" w14:paraId="091861D9" w14:textId="77777777">
        <w:trPr>
          <w:cantSplit/>
          <w:tblHeader/>
        </w:trPr>
        <w:tc>
          <w:tcPr>
            <w:tcW w:w="3960" w:type="dxa"/>
          </w:tcPr>
          <w:p w14:paraId="7C9078BD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D74D3A2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15E7DA20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AA7C328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10F6C4F4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65EE7C03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D732BF" w:rsidRPr="00F91F14" w14:paraId="15AA4CC8" w14:textId="77777777">
        <w:trPr>
          <w:cantSplit/>
          <w:tblHeader/>
        </w:trPr>
        <w:tc>
          <w:tcPr>
            <w:tcW w:w="3960" w:type="dxa"/>
          </w:tcPr>
          <w:p w14:paraId="076E84BF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5E74EBB" w14:textId="77777777" w:rsidR="00D732BF" w:rsidRPr="00F91F14" w:rsidRDefault="00D732BF">
            <w:pPr>
              <w:pStyle w:val="acctmergecolhdg"/>
              <w:spacing w:line="240" w:lineRule="atLeast"/>
              <w:ind w:left="-62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ตามที่รายงานในปีก่อน</w:t>
            </w:r>
          </w:p>
        </w:tc>
        <w:tc>
          <w:tcPr>
            <w:tcW w:w="181" w:type="dxa"/>
          </w:tcPr>
          <w:p w14:paraId="05C43062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5280C7EA" w14:textId="22F48C84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  <w:tc>
          <w:tcPr>
            <w:tcW w:w="183" w:type="dxa"/>
          </w:tcPr>
          <w:p w14:paraId="31822B35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69C069DE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D732BF" w:rsidRPr="00F91F14" w14:paraId="4AD8CBDE" w14:textId="77777777">
        <w:trPr>
          <w:cantSplit/>
          <w:tblHeader/>
        </w:trPr>
        <w:tc>
          <w:tcPr>
            <w:tcW w:w="3960" w:type="dxa"/>
          </w:tcPr>
          <w:p w14:paraId="4150540C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1B51D76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C380E2F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6D850480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3" w:type="dxa"/>
          </w:tcPr>
          <w:p w14:paraId="230AA421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6A4742C1" w14:textId="77777777" w:rsidR="00D732BF" w:rsidRPr="00F91F14" w:rsidRDefault="00D732B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732BF" w:rsidRPr="00F91F14" w14:paraId="0DB09F33" w14:textId="77777777">
        <w:trPr>
          <w:cantSplit/>
          <w:tblHeader/>
        </w:trPr>
        <w:tc>
          <w:tcPr>
            <w:tcW w:w="3960" w:type="dxa"/>
          </w:tcPr>
          <w:p w14:paraId="7A11D0BF" w14:textId="77777777" w:rsidR="00D732BF" w:rsidRPr="00F91F14" w:rsidRDefault="00D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18822C12" w14:textId="77777777" w:rsidR="00D732BF" w:rsidRPr="00F91F14" w:rsidRDefault="00D732BF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4E16B9B" w14:textId="77777777" w:rsidR="00D732BF" w:rsidRPr="00F91F14" w:rsidRDefault="00D732BF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66E9F492" w14:textId="77777777" w:rsidR="00D732BF" w:rsidRPr="00F91F14" w:rsidRDefault="00D732BF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8586805" w14:textId="77777777" w:rsidR="00D732BF" w:rsidRPr="00F91F14" w:rsidRDefault="00D732BF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91" w:type="dxa"/>
          </w:tcPr>
          <w:p w14:paraId="329B5FA2" w14:textId="77777777" w:rsidR="00D732BF" w:rsidRPr="00F91F14" w:rsidRDefault="00D732BF">
            <w:pPr>
              <w:pStyle w:val="acctmergecolhdg"/>
              <w:tabs>
                <w:tab w:val="decimal" w:pos="1180"/>
              </w:tabs>
              <w:spacing w:line="240" w:lineRule="atLeast"/>
              <w:ind w:left="-62" w:right="-9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D732BF" w:rsidRPr="00F91F14" w14:paraId="15C4B29E" w14:textId="77777777">
        <w:trPr>
          <w:cantSplit/>
        </w:trPr>
        <w:tc>
          <w:tcPr>
            <w:tcW w:w="3960" w:type="dxa"/>
          </w:tcPr>
          <w:p w14:paraId="4BD816BB" w14:textId="77777777" w:rsidR="00D732BF" w:rsidRPr="00F91F14" w:rsidRDefault="00D732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90" w:type="dxa"/>
          </w:tcPr>
          <w:p w14:paraId="3BECEE68" w14:textId="6C3D356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</w:t>
            </w:r>
            <w:r w:rsidR="0093122C"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  <w:tc>
          <w:tcPr>
            <w:tcW w:w="181" w:type="dxa"/>
          </w:tcPr>
          <w:p w14:paraId="0B82E9E5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3853AF10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112,831</w:t>
            </w:r>
          </w:p>
        </w:tc>
        <w:tc>
          <w:tcPr>
            <w:tcW w:w="183" w:type="dxa"/>
          </w:tcPr>
          <w:p w14:paraId="7D6FCD7A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1" w:type="dxa"/>
          </w:tcPr>
          <w:p w14:paraId="452ACB43" w14:textId="16B17AF3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</w:t>
            </w:r>
            <w:r w:rsidR="0093122C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</w:tr>
      <w:tr w:rsidR="00D732BF" w:rsidRPr="00F91F14" w14:paraId="33A288BF" w14:textId="77777777">
        <w:trPr>
          <w:cantSplit/>
        </w:trPr>
        <w:tc>
          <w:tcPr>
            <w:tcW w:w="3960" w:type="dxa"/>
          </w:tcPr>
          <w:p w14:paraId="360512BE" w14:textId="0740CC01" w:rsidR="00D732BF" w:rsidRPr="00F91F14" w:rsidRDefault="00D732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7BACD777" w14:textId="1E8BD0D6" w:rsidR="00D732BF" w:rsidRPr="00F91F14" w:rsidRDefault="009312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24,187</w:t>
            </w:r>
          </w:p>
        </w:tc>
        <w:tc>
          <w:tcPr>
            <w:tcW w:w="181" w:type="dxa"/>
          </w:tcPr>
          <w:p w14:paraId="30D2E545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5B2576B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(22,566)</w:t>
            </w:r>
          </w:p>
        </w:tc>
        <w:tc>
          <w:tcPr>
            <w:tcW w:w="183" w:type="dxa"/>
          </w:tcPr>
          <w:p w14:paraId="45D0650F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</w:tcPr>
          <w:p w14:paraId="66C1CB56" w14:textId="5F66D1C0" w:rsidR="00D732BF" w:rsidRPr="00F91F14" w:rsidRDefault="009312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1,621</w:t>
            </w:r>
          </w:p>
        </w:tc>
      </w:tr>
      <w:tr w:rsidR="00D732BF" w:rsidRPr="00F91F14" w14:paraId="3CA9ACDF" w14:textId="77777777">
        <w:trPr>
          <w:cantSplit/>
        </w:trPr>
        <w:tc>
          <w:tcPr>
            <w:tcW w:w="3960" w:type="dxa"/>
          </w:tcPr>
          <w:p w14:paraId="7D64CD71" w14:textId="77777777" w:rsidR="00D732BF" w:rsidRPr="00F91F14" w:rsidRDefault="00D732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กำไรสะสม - ยังไม่ได้จัดสรร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</w:tcPr>
          <w:p w14:paraId="1F2A61E3" w14:textId="4CA5DDE9" w:rsidR="00D732BF" w:rsidRPr="00F91F14" w:rsidRDefault="009312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271,957</w:t>
            </w:r>
          </w:p>
        </w:tc>
        <w:tc>
          <w:tcPr>
            <w:tcW w:w="181" w:type="dxa"/>
          </w:tcPr>
          <w:p w14:paraId="37FA026E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D3BFBF3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90,265</w:t>
            </w:r>
          </w:p>
        </w:tc>
        <w:tc>
          <w:tcPr>
            <w:tcW w:w="183" w:type="dxa"/>
          </w:tcPr>
          <w:p w14:paraId="513D3F6A" w14:textId="77777777" w:rsidR="00D732BF" w:rsidRPr="00F91F14" w:rsidRDefault="00D732B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1" w:type="dxa"/>
          </w:tcPr>
          <w:p w14:paraId="35B6B0CE" w14:textId="073674B5" w:rsidR="00D732BF" w:rsidRPr="00F91F14" w:rsidRDefault="009312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62" w:right="-98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362,222</w:t>
            </w:r>
          </w:p>
        </w:tc>
      </w:tr>
    </w:tbl>
    <w:p w14:paraId="271353B5" w14:textId="2B7F095E" w:rsidR="00E320A4" w:rsidRPr="00F91F14" w:rsidRDefault="00E320A4" w:rsidP="00531D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3F062D" w14:textId="2AA05EDC" w:rsidR="00D732BF" w:rsidRPr="00F91F14" w:rsidRDefault="00D732BF" w:rsidP="00D732B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F482FDC" w14:textId="77777777" w:rsidR="0004530C" w:rsidRPr="00F91F14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F60CCDB" w14:textId="27EE1DF0" w:rsidR="0004530C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(ก)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F91F14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14:paraId="1F9FE7C5" w14:textId="77777777" w:rsidR="0004530C" w:rsidRPr="00F91F14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F4FEE" w14:textId="6BC8F299" w:rsidR="00A247D4" w:rsidRPr="00F91F14" w:rsidRDefault="0004530C" w:rsidP="00A24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B207EE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F91F14">
        <w:rPr>
          <w:rFonts w:asciiTheme="majorBidi" w:hAnsiTheme="majorBidi" w:cstheme="majorBidi"/>
          <w:sz w:val="30"/>
          <w:szCs w:val="30"/>
        </w:rPr>
        <w:t xml:space="preserve">          </w:t>
      </w:r>
      <w:r w:rsidRPr="00F91F14">
        <w:rPr>
          <w:rFonts w:asciiTheme="majorBidi" w:hAnsiTheme="majorBidi" w:cstheme="majorBidi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D247063" w14:textId="77777777" w:rsidR="00454555" w:rsidRPr="00F91F14" w:rsidRDefault="00454555" w:rsidP="00A24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7583CE" w14:textId="3CAC7E74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lastRenderedPageBreak/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  <w:r w:rsidRPr="00F91F1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</w:t>
      </w:r>
      <w:r w:rsidR="0089438A" w:rsidRPr="00F91F14">
        <w:rPr>
          <w:rFonts w:asciiTheme="majorBidi" w:hAnsiTheme="majorBidi" w:cstheme="majorBidi" w:hint="cs"/>
          <w:sz w:val="30"/>
          <w:szCs w:val="30"/>
          <w:cs/>
        </w:rPr>
        <w:t>ได้มา</w:t>
      </w:r>
      <w:r w:rsidRPr="00F91F14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89438A" w:rsidRPr="00F91F14">
        <w:rPr>
          <w:rFonts w:asciiTheme="majorBidi" w:hAnsiTheme="majorBidi" w:cstheme="majorBidi" w:hint="cs"/>
          <w:sz w:val="30"/>
          <w:szCs w:val="30"/>
          <w:cs/>
        </w:rPr>
        <w:t>เกิน</w:t>
      </w:r>
      <w:r w:rsidRPr="00F91F14">
        <w:rPr>
          <w:rFonts w:asciiTheme="majorBidi" w:hAnsiTheme="majorBidi" w:cstheme="majorBidi"/>
          <w:sz w:val="30"/>
          <w:szCs w:val="30"/>
          <w:cs/>
        </w:rPr>
        <w:t>ทุนอื่นในส่วนของ</w:t>
      </w:r>
      <w:r w:rsidR="0089438A" w:rsidRPr="00F91F14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</w:p>
    <w:p w14:paraId="624E3B71" w14:textId="77777777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B546F" w14:textId="07204DBB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</w:t>
      </w:r>
      <w:r w:rsidR="0089438A" w:rsidRPr="00F91F14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F91F14">
        <w:rPr>
          <w:rFonts w:asciiTheme="majorBidi" w:hAnsiTheme="majorBidi" w:cstheme="majorBidi"/>
          <w:sz w:val="30"/>
          <w:szCs w:val="30"/>
          <w:cs/>
        </w:rPr>
        <w:t>ที่เกี่ยวข้องกับบริษัทย่อยนั้น ผลกำไรหรือขาดทุนที่เกิดขึ้นจาก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การสูญเสียการควบคุมในบริษัทย่อยรับรู้ในกำไรหรือขาดทุน </w:t>
      </w:r>
    </w:p>
    <w:p w14:paraId="5AF3263A" w14:textId="77777777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E5B4F" w14:textId="7D52B88D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AD1B02D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9609D52" w14:textId="697EED36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455F115A" w14:textId="77777777" w:rsidR="0089438A" w:rsidRPr="00F91F14" w:rsidRDefault="0089438A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5A8006B7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Pr="00F91F14">
        <w:rPr>
          <w:rFonts w:asciiTheme="majorBidi" w:eastAsia="MS Mincho" w:hAnsiTheme="majorBidi" w:cstheme="majorBidi"/>
          <w:sz w:val="30"/>
          <w:szCs w:val="30"/>
          <w:cs/>
        </w:rPr>
        <w:br/>
        <w:t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</w:t>
      </w:r>
      <w:r w:rsidRPr="00F91F14">
        <w:rPr>
          <w:rFonts w:asciiTheme="majorBidi" w:eastAsia="MS Mincho" w:hAnsiTheme="majorBidi" w:cstheme="majorBidi"/>
          <w:sz w:val="30"/>
          <w:szCs w:val="30"/>
        </w:rPr>
        <w:br/>
      </w:r>
      <w:r w:rsidRPr="00F91F14">
        <w:rPr>
          <w:rFonts w:asciiTheme="majorBidi" w:eastAsia="MS Mincho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วันที่ซื้อกิจการคือวันที่อำนาจในการควบคุมนั้นได้ถูกโอนมาให้กลุ่มบริษัท 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7C8E6F98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F5C279B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ยุติธรรมสุทธิของสินทรัพย์ที่ระบุได้ที่ได้มาและหนี้สินที่รับมา </w:t>
      </w:r>
    </w:p>
    <w:p w14:paraId="0D685C39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7A6B45F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</w:t>
      </w:r>
      <w:r w:rsidRPr="00F91F14">
        <w:rPr>
          <w:rFonts w:asciiTheme="majorBidi" w:eastAsia="MS Mincho" w:hAnsiTheme="majorBidi" w:cstheme="majorBidi"/>
          <w:sz w:val="30"/>
          <w:szCs w:val="30"/>
          <w:cs/>
        </w:rPr>
        <w:br/>
        <w:t>ที่อาจเกิดขึ้น และส่วนได้เสียในส่วนของผู้ถือหุ้นที่ออกโดยกลุ่มบริษัท</w:t>
      </w:r>
    </w:p>
    <w:p w14:paraId="51628D28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CCE200E" w14:textId="7777777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F91F14">
        <w:rPr>
          <w:rFonts w:asciiTheme="majorBidi" w:eastAsia="MS Mincho" w:hAnsiTheme="majorBidi" w:cstheme="majorBidi"/>
          <w:sz w:val="30"/>
          <w:szCs w:val="30"/>
          <w:cs/>
        </w:rPr>
        <w:br/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C531AE" w14:textId="77777777" w:rsidR="0089438A" w:rsidRPr="00F91F14" w:rsidRDefault="0089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  <w:cs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br w:type="page"/>
      </w:r>
    </w:p>
    <w:p w14:paraId="053D660A" w14:textId="6B297047" w:rsidR="0004530C" w:rsidRPr="00F91F14" w:rsidRDefault="0004530C" w:rsidP="0004530C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F91F14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F91F1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91F14">
        <w:rPr>
          <w:rFonts w:asciiTheme="majorBidi" w:eastAsia="MS Mincho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1F803233" w14:textId="77777777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  <w:cs/>
        </w:rPr>
      </w:pPr>
    </w:p>
    <w:p w14:paraId="14129A95" w14:textId="301F4DB7" w:rsidR="0004530C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(ข)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F91F14">
        <w:rPr>
          <w:rFonts w:asciiTheme="majorBidi" w:hAnsiTheme="majorBidi" w:cstheme="majorBidi"/>
          <w:b/>
          <w:bCs/>
          <w:cs/>
          <w:lang w:val="th-TH"/>
        </w:rPr>
        <w:t>เงินลงทุนในบริษัทย่อย</w:t>
      </w:r>
    </w:p>
    <w:p w14:paraId="28C1079E" w14:textId="77777777" w:rsidR="0004530C" w:rsidRPr="00F91F14" w:rsidRDefault="0004530C" w:rsidP="0004530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04E08CD" w14:textId="67F21B2C" w:rsidR="0004530C" w:rsidRPr="00F91F14" w:rsidRDefault="0004530C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ในกำไรหรือขาดทุนในวันที่</w:t>
      </w:r>
      <w:r w:rsidR="00921424" w:rsidRPr="00F91F1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91F14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 กำไร</w:t>
      </w:r>
      <w:r w:rsidR="00921424" w:rsidRPr="00F91F14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F91F14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</w:p>
    <w:p w14:paraId="4E09514F" w14:textId="568113DF" w:rsidR="00B22C69" w:rsidRPr="00F91F14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03524" w14:textId="5D424A8A" w:rsidR="00B22C6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(ค)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B22C69" w:rsidRPr="00F91F14">
        <w:rPr>
          <w:rFonts w:asciiTheme="majorBidi" w:hAnsiTheme="majorBidi" w:cstheme="majorBidi" w:hint="cs"/>
          <w:b/>
          <w:bCs/>
          <w:cs/>
          <w:lang w:val="th-TH"/>
        </w:rPr>
        <w:t>เงินตราต่างประเทศ</w:t>
      </w:r>
    </w:p>
    <w:p w14:paraId="30E4397D" w14:textId="41D36BC3" w:rsidR="00B22C69" w:rsidRPr="00F91F14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E7E33" w14:textId="77777777" w:rsidR="00772B19" w:rsidRPr="00F91F14" w:rsidRDefault="00772B19" w:rsidP="00772B1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F91F14">
        <w:rPr>
          <w:rFonts w:ascii="Angsana New" w:hAnsi="Angsana New" w:hint="cs"/>
          <w:sz w:val="30"/>
          <w:szCs w:val="30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79C35E9" w14:textId="77777777" w:rsidR="00772B19" w:rsidRPr="00F91F14" w:rsidRDefault="00772B19" w:rsidP="00772B1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D9EED4" w14:textId="0ECCD4C9" w:rsidR="00B22C6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ผลต่างของอัตราแลกเปลี่ยนที่เกิดขึ้นจากการแปลงค่าให้รับรู้เป็นกำไรหรือขาดทุนในปีบัญชีนั้น ยกเว้นผลต่างของ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เข้ากำไรขาดทุนเบ็ดเสร็จอื่น 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</w:p>
    <w:p w14:paraId="56BF0CA5" w14:textId="1219997B" w:rsidR="00F737B5" w:rsidRPr="00F91F14" w:rsidRDefault="00F7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br w:type="page"/>
      </w:r>
    </w:p>
    <w:p w14:paraId="4C72C98B" w14:textId="28DED177" w:rsidR="0004530C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lastRenderedPageBreak/>
        <w:t>(ง)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F91F14">
        <w:rPr>
          <w:rFonts w:asciiTheme="majorBidi" w:hAnsiTheme="majorBidi" w:cstheme="majorBidi"/>
          <w:b/>
          <w:bCs/>
          <w:cs/>
          <w:lang w:val="th-TH"/>
        </w:rPr>
        <w:t>เครื่องมือทางการเงิน</w:t>
      </w:r>
    </w:p>
    <w:p w14:paraId="6AAAC53E" w14:textId="77777777" w:rsidR="0004530C" w:rsidRPr="00F91F14" w:rsidRDefault="0004530C" w:rsidP="0004530C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345DBD02" w14:textId="0F1803C7" w:rsidR="0004530C" w:rsidRPr="00F91F14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(1) 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การจัดประเภทและการวัดมูลค่า </w:t>
      </w:r>
    </w:p>
    <w:p w14:paraId="1967DEF2" w14:textId="77777777" w:rsidR="00711D05" w:rsidRPr="00F91F14" w:rsidRDefault="00711D05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28B545" w14:textId="3AD95521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F91F14">
        <w:rPr>
          <w:rFonts w:asciiTheme="majorBidi" w:hAnsiTheme="majorBidi" w:cstheme="majorBidi"/>
          <w:color w:val="000000"/>
          <w:spacing w:val="-6"/>
          <w:sz w:val="30"/>
          <w:szCs w:val="30"/>
        </w:rPr>
        <w:t>(</w:t>
      </w:r>
      <w:r w:rsidRPr="00F91F1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="00711D05" w:rsidRPr="00F91F1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และลูกหนี้อื่น</w:t>
      </w:r>
      <w:r w:rsidR="008D146F" w:rsidRPr="00F91F14">
        <w:rPr>
          <w:rFonts w:asciiTheme="majorBidi" w:hAnsiTheme="majorBidi" w:cstheme="majorBidi"/>
          <w:color w:val="000000"/>
          <w:spacing w:val="-6"/>
          <w:sz w:val="30"/>
          <w:szCs w:val="30"/>
        </w:rPr>
        <w:t>)</w:t>
      </w:r>
      <w:r w:rsidRPr="00F91F1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="005D2FFB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D2FFB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2FFB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ไม่ได้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 จะ</w:t>
      </w:r>
      <w:r w:rsidR="005D2FFB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รวมหรือหัก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6A71A93D" w14:textId="77777777" w:rsidR="005D2FFB" w:rsidRPr="00F91F14" w:rsidRDefault="005D2FFB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BECCBE" w14:textId="76C6CAFC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78616C" w:rsidRPr="00F91F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9C16319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52539D" w14:textId="77777777" w:rsidR="00977230" w:rsidRPr="00F91F14" w:rsidRDefault="0004530C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950247" w14:textId="77777777" w:rsidR="00977230" w:rsidRPr="00F91F14" w:rsidRDefault="00977230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BEADE15" w14:textId="2A227311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C56A732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58DB4A" w14:textId="1AD95602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</w:t>
      </w:r>
      <w:r w:rsidR="0031256E" w:rsidRPr="00F91F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2E19394" w14:textId="56565525" w:rsidR="0004530C" w:rsidRPr="00F91F14" w:rsidRDefault="0004530C" w:rsidP="6DF343B7">
      <w:pPr>
        <w:pStyle w:val="BodyText"/>
        <w:shd w:val="clear" w:color="auto" w:fill="FFFFFF" w:themeFill="background1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EC5201" w14:textId="63E93BD2" w:rsidR="001D089F" w:rsidRPr="00F91F14" w:rsidRDefault="001D089F" w:rsidP="6DF343B7">
      <w:pPr>
        <w:pStyle w:val="BodyText"/>
        <w:shd w:val="clear" w:color="auto" w:fill="FFFFFF" w:themeFill="background1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747F2" w14:textId="68729CCF" w:rsidR="0004530C" w:rsidRPr="00F91F14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(2)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140A4CC" w14:textId="77777777" w:rsidR="0031256E" w:rsidRPr="00F91F14" w:rsidRDefault="0031256E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EFF484" w14:textId="597C0E5C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กลุ่มบริษัทและ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73FBF2F" w14:textId="77777777" w:rsidR="00F737B5" w:rsidRPr="00F91F14" w:rsidRDefault="00F737B5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36BA52" w14:textId="339626CC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D969F13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617A17" w14:textId="1C58EB2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1A4207DE" w14:textId="77777777" w:rsidR="00977230" w:rsidRPr="00F91F14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FD42B5" w14:textId="225B26D8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="00F737B5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5D7D38D" w14:textId="77777777" w:rsidR="00A247D4" w:rsidRPr="00F91F14" w:rsidRDefault="00A247D4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75AC5F" w14:textId="6731EAC8" w:rsidR="0004530C" w:rsidRPr="00F91F14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>(3)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65BB3742" w14:textId="77777777" w:rsidR="00977230" w:rsidRPr="00F91F14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62664B" w14:textId="7523492D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6DFB2469" w14:textId="796FA231" w:rsidR="001922C8" w:rsidRPr="00F91F14" w:rsidRDefault="001922C8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0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56B0AFD4" w14:textId="39DC2777" w:rsidR="0004530C" w:rsidRPr="00F91F14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(4)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  <w:r w:rsidR="00353AC6" w:rsidRPr="00F91F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ของ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ลูกหนี้ตามสัญญาเช่าซื้อ และ</w:t>
      </w:r>
      <w:r w:rsidR="00D077EA" w:rsidRPr="00F91F1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สินทรัพย์ทางการเงิน</w:t>
      </w:r>
    </w:p>
    <w:p w14:paraId="74E0F4FB" w14:textId="77777777" w:rsidR="00977230" w:rsidRPr="00F91F14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563035" w14:textId="31F3CBC5" w:rsidR="0004530C" w:rsidRPr="00F91F14" w:rsidRDefault="00353AC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</w:t>
      </w:r>
      <w:r w:rsidR="0004530C" w:rsidRPr="00F91F1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ผลขาดทุนด้านเครดิตที่คาดว่าจะเกิดขึ้นของ</w:t>
      </w:r>
      <w:r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04530C" w:rsidRPr="00F91F14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ขึ้นอยู่กับแบบจำลองที่สลับซับซ้อนและชุดข้อมูล</w:t>
      </w:r>
      <w:r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="0004530C"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</w:t>
      </w:r>
      <w:r w:rsidR="0004530C" w:rsidRPr="00F91F1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และการพัฒนา</w:t>
      </w:r>
      <w:r w:rsidRPr="00F91F14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</w:rPr>
        <w:t>แบบจำลอง</w:t>
      </w:r>
      <w:r w:rsidR="0004530C" w:rsidRPr="00F91F1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ผลขาดทุนด้านเครดิตที่คาดว่าจะเกิดขึ้น รวมถึงการเลือกข้อมูลเศรษฐ</w:t>
      </w:r>
      <w:r w:rsidRPr="00F91F14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</w:rPr>
        <w:t>ศาสตร์</w:t>
      </w:r>
      <w:r w:rsidR="0004530C" w:rsidRPr="00F91F1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มหภาค</w:t>
      </w:r>
      <w:r w:rsidR="0004530C"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04530C"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คำนวณผลขาดทุนด้านเครดิตที่คาดว่าจะเกิดขึ้น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2C843314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A8473A" w14:textId="70DD0F0B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547BBB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C1686A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CF9D5F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5D530D0" w14:textId="6601A256" w:rsidR="00A247D4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ประมาณการของจำนวนเงินสดที่คาดว่าจะไม่ได้รับคำนวณโดย</w:t>
      </w:r>
      <w:r w:rsidR="00353AC6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ใช้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ผลคูณของความน่าจะเป็นของการปฏิบัติผิดสัญญา (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>PD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Probability of default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) กับร้อยละของความเสียหายที่อาจจะเกิดขึ้นเมื่อมีการปฏิบัติผิดสัญญาต่อยอดหนี้ (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LGD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Loss given default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="00353AC6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ประมาณการยอดหนี้เมื่อมีการปฏิบัติผิดสัญญา (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 Exposure at the time of default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41FC0DE3" w14:textId="77777777" w:rsidR="00353AC6" w:rsidRPr="00F91F14" w:rsidRDefault="00353AC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8BFD10" w14:textId="71F7942A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5378279A" w14:textId="47DF42A7" w:rsidR="001922C8" w:rsidRPr="00F91F14" w:rsidRDefault="001922C8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43942227" w14:textId="7F848F08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สถานการณ์ที่หลากหลายของ</w:t>
      </w:r>
      <w:r w:rsidR="00353AC6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สมมติเศรษฐ</w:t>
      </w:r>
      <w:r w:rsidR="00353AC6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ศาสตร์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>EAD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4EEF887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C11C05" w14:textId="1DEDF1EE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15CE8DF" w14:textId="1766BC0E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5E92FE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6B3A0E43" w14:textId="77777777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D420113" w14:textId="3E5E85B5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การจัดชั้น</w:t>
      </w:r>
    </w:p>
    <w:p w14:paraId="091A31BC" w14:textId="77777777" w:rsidR="00194213" w:rsidRPr="00F91F14" w:rsidRDefault="00194213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2FFC8F" w14:textId="4E347F87" w:rsidR="0004530C" w:rsidRPr="00F91F14" w:rsidRDefault="0004530C" w:rsidP="00772B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F91F1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F0D4DE9" w14:textId="4C72C4C0" w:rsidR="00772B19" w:rsidRPr="00F91F14" w:rsidRDefault="00772B19" w:rsidP="00772B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01FEA1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F14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F91F14">
        <w:rPr>
          <w:rFonts w:ascii="Angsana New" w:hAnsi="Angsana New"/>
          <w:i/>
          <w:iCs/>
          <w:sz w:val="30"/>
          <w:szCs w:val="30"/>
        </w:rPr>
        <w:t>1</w:t>
      </w:r>
      <w:r w:rsidRPr="00F91F14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359232B1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AF7FBA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F91F14">
        <w:rPr>
          <w:rFonts w:ascii="Angsana New" w:hAnsi="Angsana New"/>
          <w:sz w:val="30"/>
          <w:szCs w:val="30"/>
        </w:rPr>
        <w:t xml:space="preserve">2 </w:t>
      </w:r>
      <w:r w:rsidRPr="00F91F14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F91F14">
        <w:rPr>
          <w:rFonts w:ascii="Angsana New" w:hAnsi="Angsana New"/>
          <w:sz w:val="30"/>
          <w:szCs w:val="30"/>
        </w:rPr>
        <w:t>3)</w:t>
      </w:r>
      <w:r w:rsidRPr="00F91F14">
        <w:rPr>
          <w:rFonts w:ascii="Angsana New" w:hAnsi="Angsana New"/>
          <w:sz w:val="30"/>
          <w:szCs w:val="30"/>
          <w:cs/>
        </w:rPr>
        <w:t xml:space="preserve">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F91F14">
        <w:rPr>
          <w:rFonts w:ascii="Angsana New" w:hAnsi="Angsana New"/>
          <w:sz w:val="30"/>
          <w:szCs w:val="30"/>
        </w:rPr>
        <w:t xml:space="preserve">12 </w:t>
      </w:r>
      <w:r w:rsidRPr="00F91F14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F91F14">
        <w:rPr>
          <w:rFonts w:ascii="Angsana New" w:hAnsi="Angsana New"/>
          <w:sz w:val="30"/>
          <w:szCs w:val="30"/>
        </w:rPr>
        <w:t xml:space="preserve">12 </w:t>
      </w:r>
      <w:r w:rsidRPr="00F91F14">
        <w:rPr>
          <w:rFonts w:ascii="Angsana New" w:hAnsi="Angsana New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F91F14">
        <w:rPr>
          <w:rFonts w:ascii="Angsana New" w:hAnsi="Angsana New"/>
          <w:sz w:val="30"/>
          <w:szCs w:val="30"/>
        </w:rPr>
        <w:t xml:space="preserve">12 </w:t>
      </w:r>
      <w:r w:rsidRPr="00F91F14">
        <w:rPr>
          <w:rFonts w:ascii="Angsana New" w:hAnsi="Angsana New"/>
          <w:sz w:val="30"/>
          <w:szCs w:val="30"/>
          <w:cs/>
        </w:rPr>
        <w:t xml:space="preserve">เดือนนับจากวันที่รายงาน </w:t>
      </w:r>
    </w:p>
    <w:p w14:paraId="1BC3CABB" w14:textId="21D7F49A" w:rsidR="001922C8" w:rsidRPr="00F91F14" w:rsidRDefault="001922C8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</w:rPr>
        <w:br w:type="page"/>
      </w:r>
    </w:p>
    <w:p w14:paraId="41451856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F1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ชั้นที่ </w:t>
      </w:r>
      <w:r w:rsidRPr="00F91F14">
        <w:rPr>
          <w:rFonts w:ascii="Angsana New" w:hAnsi="Angsana New"/>
          <w:i/>
          <w:iCs/>
          <w:sz w:val="30"/>
          <w:szCs w:val="30"/>
        </w:rPr>
        <w:t xml:space="preserve">2 </w:t>
      </w:r>
      <w:r w:rsidRPr="00F91F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12C3821F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163A1CC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F91F14">
        <w:rPr>
          <w:rFonts w:ascii="Angsana New" w:hAnsi="Angsana New"/>
          <w:sz w:val="30"/>
          <w:szCs w:val="30"/>
        </w:rPr>
        <w:t>lifetime ECL)</w:t>
      </w:r>
      <w:r w:rsidRPr="00F91F14">
        <w:rPr>
          <w:rFonts w:ascii="Angsana New" w:hAnsi="Angsana New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F91F14">
        <w:rPr>
          <w:rFonts w:ascii="Angsana New" w:hAnsi="Angsana New"/>
          <w:sz w:val="30"/>
          <w:szCs w:val="30"/>
        </w:rPr>
        <w:t xml:space="preserve">30 </w:t>
      </w:r>
      <w:r w:rsidRPr="00F91F14">
        <w:rPr>
          <w:rFonts w:ascii="Angsana New" w:hAnsi="Angsana New"/>
          <w:sz w:val="30"/>
          <w:szCs w:val="30"/>
          <w:cs/>
        </w:rPr>
        <w:t>วั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32F08257" w14:textId="77777777" w:rsidR="001922C8" w:rsidRPr="00F91F14" w:rsidRDefault="001922C8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1A4705E" w14:textId="57DF774C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สินทรัพย์ทางการเงินสามารถโอนกลับไปยังชั้นที่</w:t>
      </w:r>
      <w:r w:rsidRPr="00F91F14">
        <w:rPr>
          <w:rFonts w:ascii="Angsana New" w:hAnsi="Angsana New"/>
          <w:sz w:val="30"/>
          <w:szCs w:val="30"/>
        </w:rPr>
        <w:t xml:space="preserve"> 1 </w:t>
      </w:r>
      <w:r w:rsidRPr="00F91F14">
        <w:rPr>
          <w:rFonts w:ascii="Angsana New" w:hAnsi="Angsana New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3C7799EB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358A90E" w14:textId="7585418F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91F14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F91F14">
        <w:rPr>
          <w:rFonts w:ascii="Angsana New" w:hAnsi="Angsana New"/>
          <w:i/>
          <w:iCs/>
          <w:sz w:val="30"/>
          <w:szCs w:val="30"/>
        </w:rPr>
        <w:t xml:space="preserve">3 </w:t>
      </w:r>
      <w:r w:rsidRPr="00F91F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B5A7261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7E2A31F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F91F14">
        <w:rPr>
          <w:rFonts w:ascii="Angsana New" w:hAnsi="Angsana New"/>
          <w:sz w:val="30"/>
          <w:szCs w:val="30"/>
        </w:rPr>
        <w:t>90</w:t>
      </w:r>
      <w:r w:rsidRPr="00F91F14">
        <w:rPr>
          <w:rFonts w:ascii="Angsana New" w:hAnsi="Angsana New"/>
          <w:sz w:val="30"/>
          <w:szCs w:val="30"/>
          <w:cs/>
        </w:rPr>
        <w:t xml:space="preserve"> วันนับแต่วันถึงกำหนดชำระ</w:t>
      </w:r>
      <w:r w:rsidRPr="00F91F14">
        <w:rPr>
          <w:rFonts w:ascii="Angsana New" w:hAnsi="Angsana New"/>
          <w:sz w:val="30"/>
          <w:szCs w:val="30"/>
        </w:rPr>
        <w:t xml:space="preserve"> </w:t>
      </w:r>
      <w:r w:rsidRPr="00F91F14">
        <w:rPr>
          <w:rFonts w:ascii="Angsana New" w:hAnsi="Angsana New"/>
          <w:sz w:val="30"/>
          <w:szCs w:val="30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3C98925C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33B2CE" w14:textId="04AF2030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</w:t>
      </w:r>
      <w:r w:rsidRPr="00F91F14">
        <w:rPr>
          <w:rFonts w:ascii="Angsana New" w:hAnsi="Angsana New"/>
          <w:sz w:val="30"/>
          <w:szCs w:val="30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เช่น </w:t>
      </w:r>
      <w:r w:rsidR="00F737B5" w:rsidRPr="00F91F14">
        <w:rPr>
          <w:rFonts w:ascii="Angsana New" w:hAnsi="Angsana New"/>
          <w:sz w:val="30"/>
          <w:szCs w:val="30"/>
        </w:rPr>
        <w:br/>
      </w:r>
      <w:r w:rsidRPr="00F91F14">
        <w:rPr>
          <w:rFonts w:ascii="Angsana New" w:hAnsi="Angsana New"/>
          <w:sz w:val="30"/>
          <w:szCs w:val="30"/>
          <w:cs/>
        </w:rPr>
        <w:t>อยู่ระหว่างการฟ้องร้อง</w:t>
      </w:r>
    </w:p>
    <w:p w14:paraId="0E5F6B72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DA9A963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70D424E9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98F8DB" w14:textId="77777777" w:rsidR="00772B19" w:rsidRPr="00F91F14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9F2E32C" w14:textId="77777777" w:rsidR="00772B19" w:rsidRPr="00F91F14" w:rsidRDefault="00772B19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A20AEB" w14:textId="347DB745" w:rsidR="0004530C" w:rsidRPr="00F91F14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 xml:space="preserve">(5) 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การตัดจำหน่าย </w:t>
      </w:r>
    </w:p>
    <w:p w14:paraId="70F97291" w14:textId="77777777" w:rsidR="00772B19" w:rsidRPr="00F91F14" w:rsidRDefault="00772B19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9C869" w14:textId="4FC51461" w:rsidR="0004530C" w:rsidRPr="00F91F1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772B19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ที่ได้รับคืน</w:t>
      </w:r>
    </w:p>
    <w:p w14:paraId="56AB9FBC" w14:textId="77777777" w:rsidR="001922C8" w:rsidRPr="00F91F14" w:rsidRDefault="001922C8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B6149E" w14:textId="070E18B4" w:rsidR="005A22F9" w:rsidRPr="00F91F14" w:rsidRDefault="005A22F9" w:rsidP="005A22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(6) </w:t>
      </w:r>
      <w:r w:rsidRPr="00F91F1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ดอกเบี้ย </w:t>
      </w:r>
    </w:p>
    <w:p w14:paraId="33EBA136" w14:textId="77777777" w:rsidR="00772B19" w:rsidRPr="00F91F14" w:rsidRDefault="00772B1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41DC52" w14:textId="71EBF64A" w:rsidR="005A22F9" w:rsidRPr="00F91F14" w:rsidRDefault="005A22F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</w:t>
      </w:r>
      <w:r w:rsidR="00772B19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วิธี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ดอกเบี้ยที่</w:t>
      </w:r>
      <w:r w:rsidR="00772B19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แท้จริง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1922C8" w:rsidRPr="00F91F1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="00772B19" w:rsidRPr="00F91F14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</w:t>
      </w:r>
      <w:r w:rsidRPr="00F91F14">
        <w:rPr>
          <w:rFonts w:asciiTheme="majorBidi" w:hAnsiTheme="majorBidi" w:cstheme="majorBidi"/>
          <w:color w:val="000000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BAE176C" w14:textId="4F193C61" w:rsidR="005A22F9" w:rsidRPr="00F91F14" w:rsidRDefault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</w:p>
    <w:p w14:paraId="50C557B6" w14:textId="2BF4F194" w:rsidR="005A22F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(จ)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เงินสดและรายการเทียบเท่าเงินสด</w:t>
      </w:r>
    </w:p>
    <w:p w14:paraId="3DC2B3EA" w14:textId="77777777" w:rsidR="005A22F9" w:rsidRPr="00F91F14" w:rsidRDefault="005A22F9" w:rsidP="005A22F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7CE6D4" w14:textId="79D7C019" w:rsidR="005A22F9" w:rsidRPr="00F91F14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FB05683" w14:textId="77777777" w:rsidR="005A22F9" w:rsidRPr="00F91F14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F3D767" w14:textId="4B0A11C0" w:rsidR="005A22F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(ฉ)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  <w:r w:rsidR="00675A7B" w:rsidRPr="00F91F14">
        <w:rPr>
          <w:rFonts w:asciiTheme="majorBidi" w:hAnsiTheme="majorBidi" w:cstheme="majorBidi" w:hint="cs"/>
          <w:b/>
          <w:bCs/>
          <w:cs/>
          <w:lang w:val="th-TH"/>
        </w:rPr>
        <w:t>และลูกหนี้อื่น</w:t>
      </w:r>
    </w:p>
    <w:p w14:paraId="479B4EE7" w14:textId="77777777" w:rsidR="005A22F9" w:rsidRPr="00F91F14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C2ECE82" w14:textId="18D77F43" w:rsidR="005A22F9" w:rsidRPr="00F91F14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AB51BDC" w14:textId="359E5004" w:rsidR="001922C8" w:rsidRPr="00F91F14" w:rsidRDefault="001922C8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br w:type="page"/>
      </w:r>
    </w:p>
    <w:p w14:paraId="30FA771A" w14:textId="1655DDD9" w:rsidR="005A22F9" w:rsidRPr="00F91F14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75A7B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75A7B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CE2AD8D" w14:textId="5BD8D027" w:rsidR="00194213" w:rsidRPr="00F91F14" w:rsidRDefault="0019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F28D569" w14:textId="0DE96754" w:rsidR="005A22F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32CE9" w:rsidRPr="00F91F14">
        <w:rPr>
          <w:rFonts w:asciiTheme="majorBidi" w:hAnsiTheme="majorBidi" w:cstheme="majorBidi" w:hint="cs"/>
          <w:b/>
          <w:bCs/>
          <w:cs/>
          <w:lang w:val="th-TH"/>
        </w:rPr>
        <w:t>ช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4C8FF928" w14:textId="77777777" w:rsidR="005A22F9" w:rsidRPr="00F91F14" w:rsidRDefault="005A22F9" w:rsidP="005A22F9">
      <w:pPr>
        <w:rPr>
          <w:rFonts w:asciiTheme="majorBidi" w:hAnsiTheme="majorBidi" w:cstheme="majorBidi"/>
          <w:sz w:val="30"/>
          <w:szCs w:val="30"/>
        </w:rPr>
      </w:pPr>
    </w:p>
    <w:p w14:paraId="4A564F78" w14:textId="4D071B9E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F91F1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9863661" w14:textId="77777777" w:rsidR="00A247D4" w:rsidRPr="00F91F14" w:rsidRDefault="00A247D4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0468" w14:textId="178615DE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tab/>
      </w:r>
      <w:r w:rsidRPr="00F91F14">
        <w:rPr>
          <w:rFonts w:asciiTheme="majorBidi" w:hAnsiTheme="majorBidi" w:cstheme="majorBidi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E01A0B2" w14:textId="6F7E853B" w:rsidR="00990418" w:rsidRPr="00F91F14" w:rsidRDefault="00990418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63D56" w14:textId="74308473" w:rsidR="006D20A5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32CE9" w:rsidRPr="00F91F14">
        <w:rPr>
          <w:rFonts w:asciiTheme="majorBidi" w:hAnsiTheme="majorBidi" w:cstheme="majorBidi" w:hint="cs"/>
          <w:b/>
          <w:bCs/>
          <w:cs/>
          <w:lang w:val="th-TH"/>
        </w:rPr>
        <w:t>ซ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6D20A5" w:rsidRPr="00F91F14">
        <w:rPr>
          <w:rFonts w:asciiTheme="majorBidi" w:hAnsiTheme="majorBidi" w:cstheme="majorBidi" w:hint="cs"/>
          <w:b/>
          <w:bCs/>
          <w:cs/>
          <w:lang w:val="th-TH"/>
        </w:rPr>
        <w:t>สินทรัพย์รอการขาย</w:t>
      </w:r>
    </w:p>
    <w:p w14:paraId="63CA2DF4" w14:textId="16777721" w:rsidR="00990418" w:rsidRPr="00F91F14" w:rsidRDefault="00990418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EBB5" w14:textId="55636F1C" w:rsidR="006D20A5" w:rsidRPr="00F91F14" w:rsidRDefault="002E3E4B" w:rsidP="002E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tab/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สินทรัพย์รอการขาย</w:t>
      </w:r>
      <w:r w:rsidR="008E10EE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ราคาทุนหรือมูลค่าสุทธิที่คาดว่าจะได้รับคืนแล้วแต่ราคาใดจะต่ำกว่า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กำไรหรือขาดทุนจากการจำหน่ายสินทรัพย์รอการขายจะรับรู้เป็นรายได้ในกำไรหรือขาดทุนเมื่อจำหน่าย ขาดทุนจาก</w:t>
      </w:r>
      <w:r w:rsidR="001922C8"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การด้อยค่าจะรับรู้เป็นค่าใช้จ่ายในกำไรหรือขาดทุน</w:t>
      </w:r>
    </w:p>
    <w:p w14:paraId="6A88C414" w14:textId="7C73AB54" w:rsidR="00364591" w:rsidRPr="00F91F14" w:rsidRDefault="00364591" w:rsidP="002E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52076" w14:textId="1EF3693F" w:rsidR="005A22F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4036AF" w:rsidRPr="00F91F14">
        <w:rPr>
          <w:rFonts w:asciiTheme="majorBidi" w:hAnsiTheme="majorBidi" w:cstheme="majorBidi" w:hint="cs"/>
          <w:b/>
          <w:bCs/>
          <w:cs/>
          <w:lang w:val="th-TH"/>
        </w:rPr>
        <w:t>ฌ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อสังหาริมทรัพย์เพื่อการลงทุน</w:t>
      </w:r>
    </w:p>
    <w:p w14:paraId="1F1B153A" w14:textId="77777777" w:rsidR="005A22F9" w:rsidRPr="00F91F14" w:rsidRDefault="005A22F9" w:rsidP="0036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91726C" w14:textId="1D605384" w:rsidR="00D20A83" w:rsidRPr="00F91F14" w:rsidRDefault="00D20A83" w:rsidP="00D2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br/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20A98167" w14:textId="6FEB79EA" w:rsidR="005A22F9" w:rsidRPr="00F91F14" w:rsidRDefault="000B0D12" w:rsidP="00D1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t xml:space="preserve">           </w:t>
      </w:r>
    </w:p>
    <w:p w14:paraId="21D606CA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ACF39F8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ECC19B" w14:textId="49106983" w:rsidR="005A22F9" w:rsidRPr="00F91F14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  <w:lang w:val="th-TH"/>
        </w:rPr>
      </w:pPr>
      <w:r w:rsidRPr="00F91F14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(</w:t>
      </w:r>
      <w:r w:rsidR="00DF14F7" w:rsidRPr="00F91F14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ญ</w:t>
      </w:r>
      <w:r w:rsidRPr="00F91F14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ที่ดิน อาคารและอุปกรณ์</w:t>
      </w:r>
    </w:p>
    <w:p w14:paraId="6FCC1366" w14:textId="0E7F1E79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23B93E" w14:textId="77777777" w:rsidR="002D2B70" w:rsidRPr="00F91F14" w:rsidRDefault="002D2B70" w:rsidP="001922C8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ค่าเผื่อการด้อยค่าของสินทรัพย์</w:t>
      </w:r>
    </w:p>
    <w:p w14:paraId="478674C9" w14:textId="77777777" w:rsidR="002D2B70" w:rsidRPr="00F91F14" w:rsidRDefault="002D2B70" w:rsidP="001922C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AEC7F1" w14:textId="5B15166F" w:rsidR="00A247D4" w:rsidRPr="00F91F14" w:rsidRDefault="005A22F9" w:rsidP="001922C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F91F1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</w:t>
      </w:r>
      <w:r w:rsidRPr="00F91F14">
        <w:rPr>
          <w:rFonts w:asciiTheme="majorBidi" w:hAnsiTheme="majorBidi" w:cstheme="majorBidi"/>
          <w:color w:val="auto"/>
          <w:sz w:val="30"/>
          <w:szCs w:val="30"/>
        </w:rPr>
        <w:br/>
      </w: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ถือว่าลิขสิทธิ์ซอฟต์แวร์ดังกล่าวเป็นส่วนหนึ่งของอุปกรณ์</w:t>
      </w:r>
    </w:p>
    <w:p w14:paraId="1581B236" w14:textId="77777777" w:rsidR="00194213" w:rsidRPr="00F91F14" w:rsidRDefault="00194213" w:rsidP="00A2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7A63D4" w14:textId="530A92E4" w:rsidR="005A22F9" w:rsidRPr="00F91F14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อาคารและอุปกรณ์โดยรับรู้</w:t>
      </w:r>
      <w:r w:rsidRPr="00F91F14">
        <w:rPr>
          <w:rFonts w:asciiTheme="majorBidi" w:hAnsiTheme="majorBidi" w:cstheme="majorBidi"/>
          <w:color w:val="auto"/>
          <w:sz w:val="30"/>
          <w:szCs w:val="30"/>
        </w:rPr>
        <w:br/>
      </w: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ในกำไรหรือขาดทุน</w:t>
      </w:r>
    </w:p>
    <w:p w14:paraId="4E216AE2" w14:textId="52C71980" w:rsidR="001F61EA" w:rsidRPr="00F91F14" w:rsidRDefault="001F61EA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94EFEC" w14:textId="208FE36A" w:rsidR="002D2B70" w:rsidRPr="00F91F14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F91F14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789E90C1" w14:textId="77777777" w:rsidR="002D2B70" w:rsidRPr="00F91F14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8015CF" w14:textId="1D0A1B04" w:rsidR="002D2B70" w:rsidRPr="00F91F14" w:rsidRDefault="002D2B70" w:rsidP="002D2B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="002B2C4F" w:rsidRPr="00F91F1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319DD7F0" w14:textId="7062F230" w:rsidR="002D2B70" w:rsidRPr="00F91F14" w:rsidRDefault="002D2B70" w:rsidP="002D2B70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1FE8E0AF" w14:textId="77777777" w:rsidR="002D2B70" w:rsidRPr="00F91F14" w:rsidRDefault="002D2B70" w:rsidP="002D2B7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0DAAC" w14:textId="41E1ACF7" w:rsidR="002D2B70" w:rsidRPr="00F91F14" w:rsidRDefault="002D2B70" w:rsidP="002D2B7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</w:t>
      </w:r>
      <w:r w:rsidR="006E1AA2" w:rsidRPr="00F91F1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91F14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</w:t>
      </w:r>
      <w:r w:rsidR="003242B2" w:rsidRPr="00F91F1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91F14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</w:t>
      </w:r>
      <w:r w:rsidR="003242B2" w:rsidRPr="00F91F1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ขาดทุนส่วนที่เหลือรับรู้ในกำไรหรือขาดทุนทันที</w:t>
      </w:r>
    </w:p>
    <w:p w14:paraId="35548B84" w14:textId="5AE236B2" w:rsidR="001F61EA" w:rsidRPr="00F91F14" w:rsidRDefault="001F61EA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07791615" w14:textId="1BE89B15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5923272" w14:textId="77777777" w:rsidR="00194213" w:rsidRPr="00F91F14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B50CFE9" w14:textId="11764C1D" w:rsidR="005A22F9" w:rsidRPr="00F91F14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292C5A" w:rsidRPr="00F91F14">
        <w:rPr>
          <w:rFonts w:asciiTheme="majorBidi" w:hAnsiTheme="majorBidi" w:cstheme="majorBidi" w:hint="cs"/>
          <w:color w:val="auto"/>
          <w:sz w:val="30"/>
          <w:szCs w:val="30"/>
          <w:cs/>
        </w:rPr>
        <w:t>เป็นประจำ</w:t>
      </w:r>
      <w:r w:rsidRPr="00F91F14">
        <w:rPr>
          <w:rFonts w:asciiTheme="majorBidi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64504E5" w14:textId="77777777" w:rsidR="005A22F9" w:rsidRPr="00F91F14" w:rsidRDefault="005A22F9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9AA92" w14:textId="14A613A3" w:rsidR="005A22F9" w:rsidRPr="00F91F14" w:rsidRDefault="005A22F9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24C0DFC" w14:textId="77777777" w:rsidR="00194213" w:rsidRPr="00F91F14" w:rsidRDefault="00194213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7173BD" w14:textId="769E6BFA" w:rsidR="005A22F9" w:rsidRPr="00F91F14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292C5A" w:rsidRPr="00F91F14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F91F14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</w:t>
      </w:r>
      <w:r w:rsidR="00292C5A" w:rsidRPr="00F91F14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ส่วนประกอบของสินทรัพย์และรับรู้ในกำไรหรือขาดทุน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A14863" w14:textId="77777777" w:rsidR="001F61EA" w:rsidRPr="00F91F14" w:rsidRDefault="001F61EA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EDAB98" w14:textId="77777777" w:rsidR="007841CB" w:rsidRPr="00F91F14" w:rsidRDefault="0078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723FDF" w14:textId="33593FB4" w:rsidR="005A22F9" w:rsidRPr="00F91F14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</w:t>
      </w:r>
      <w:r w:rsidR="002E3E4B" w:rsidRPr="00F91F14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F91F14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ประโยชน์ของสินทรัพย์แสดงได้ดังนี้</w:t>
      </w:r>
    </w:p>
    <w:p w14:paraId="7F6DCAC3" w14:textId="77777777" w:rsidR="00194213" w:rsidRPr="00F91F14" w:rsidRDefault="00194213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6949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5A22F9" w:rsidRPr="00F91F14" w14:paraId="19D0723F" w14:textId="77777777">
        <w:trPr>
          <w:trHeight w:val="367"/>
        </w:trPr>
        <w:tc>
          <w:tcPr>
            <w:tcW w:w="4599" w:type="dxa"/>
          </w:tcPr>
          <w:p w14:paraId="3B33265F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00" w:type="dxa"/>
          </w:tcPr>
          <w:p w14:paraId="3453EAB8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450" w:type="dxa"/>
          </w:tcPr>
          <w:p w14:paraId="12607761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F91F14" w14:paraId="2A33423D" w14:textId="77777777">
        <w:trPr>
          <w:trHeight w:val="367"/>
        </w:trPr>
        <w:tc>
          <w:tcPr>
            <w:tcW w:w="4599" w:type="dxa"/>
          </w:tcPr>
          <w:p w14:paraId="6CBBA297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75597489" w14:textId="7080F8CE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5, 10</w:t>
            </w:r>
            <w:r w:rsidR="004E1A62"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E1A62"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1A62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4E1A62" w:rsidRPr="00F91F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450" w:type="dxa"/>
          </w:tcPr>
          <w:p w14:paraId="03D8AB60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F91F14" w14:paraId="6AEAC6A4" w14:textId="77777777">
        <w:tc>
          <w:tcPr>
            <w:tcW w:w="4599" w:type="dxa"/>
          </w:tcPr>
          <w:p w14:paraId="0B80F920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6DE207BB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34F793D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F91F14" w14:paraId="5A847B08" w14:textId="77777777">
        <w:tc>
          <w:tcPr>
            <w:tcW w:w="4599" w:type="dxa"/>
          </w:tcPr>
          <w:p w14:paraId="4BD3653B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00" w:type="dxa"/>
          </w:tcPr>
          <w:p w14:paraId="07DF78C1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2328424E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F91F14" w14:paraId="032BAF6C" w14:textId="77777777">
        <w:tc>
          <w:tcPr>
            <w:tcW w:w="4599" w:type="dxa"/>
          </w:tcPr>
          <w:p w14:paraId="2770D3CD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2E7A168C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CBFBFBE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A22F9" w:rsidRPr="00F91F14" w14:paraId="78B9D1AF" w14:textId="77777777">
        <w:tc>
          <w:tcPr>
            <w:tcW w:w="4599" w:type="dxa"/>
          </w:tcPr>
          <w:p w14:paraId="3DF57C14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0DA5EDCD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31A0967C" w14:textId="77777777" w:rsidR="005A22F9" w:rsidRPr="00F91F14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BAE2116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237FBDF" w14:textId="6DAEF5BD" w:rsidR="005A22F9" w:rsidRPr="00F91F14" w:rsidRDefault="00292C5A" w:rsidP="0029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F14F7"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ฎ</w:t>
      </w: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</w:t>
      </w: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5A22F9"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  <w:r w:rsidR="005A22F9"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65E02A9" w14:textId="77777777" w:rsidR="00194213" w:rsidRPr="00F91F14" w:rsidRDefault="00194213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97E0B2" w14:textId="77777777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F91F14">
        <w:rPr>
          <w:rFonts w:ascii="Angsana New" w:hAnsi="Angsana New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F91F14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ยังไม่พร้อมใช้งานจะประมาณมูลค่าที่คาดว่าจะได้รับคืนทุกปีในช่วงเวลาเดียวกัน</w:t>
      </w:r>
    </w:p>
    <w:p w14:paraId="1593CC22" w14:textId="15DC9979" w:rsidR="001F61EA" w:rsidRPr="00F91F14" w:rsidRDefault="001F61EA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0AE20E" w14:textId="77777777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F91F14">
        <w:rPr>
          <w:rFonts w:ascii="Angsana New" w:hAnsi="Angsana New" w:hint="cs"/>
          <w:sz w:val="30"/>
          <w:szCs w:val="30"/>
          <w:cs/>
        </w:rPr>
        <w:t>สินทรัพย์</w:t>
      </w:r>
      <w:r w:rsidRPr="00F91F14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68F2BA5" w14:textId="77777777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8A3CBF" w14:textId="77777777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Pr="00F91F14">
        <w:rPr>
          <w:rFonts w:ascii="Angsana New" w:hAnsi="Angsana New" w:hint="cs"/>
          <w:sz w:val="30"/>
          <w:szCs w:val="30"/>
          <w:cs/>
        </w:rPr>
        <w:t>ถึง</w:t>
      </w:r>
      <w:r w:rsidRPr="00F91F14">
        <w:rPr>
          <w:rFonts w:ascii="Angsana New" w:hAnsi="Angsana New"/>
          <w:sz w:val="30"/>
          <w:szCs w:val="30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F91F14">
        <w:rPr>
          <w:rFonts w:ascii="Angsana New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F91F14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F91F14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F91F14">
        <w:rPr>
          <w:rFonts w:ascii="Angsana New" w:hAnsi="Angsana New"/>
          <w:sz w:val="30"/>
          <w:szCs w:val="30"/>
          <w:cs/>
        </w:rPr>
        <w:t>เกี่ยวข้อง</w:t>
      </w:r>
      <w:r w:rsidRPr="00F91F14">
        <w:rPr>
          <w:rFonts w:ascii="Angsana New" w:hAnsi="Angsana New" w:hint="cs"/>
          <w:sz w:val="30"/>
          <w:szCs w:val="30"/>
          <w:cs/>
        </w:rPr>
        <w:t>ด้วย</w:t>
      </w:r>
    </w:p>
    <w:p w14:paraId="4B494321" w14:textId="77777777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A1175D" w14:textId="445B26A4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Pr="00F91F14">
        <w:rPr>
          <w:rFonts w:ascii="Angsana New" w:hAnsi="Angsana New" w:hint="cs"/>
          <w:sz w:val="30"/>
          <w:szCs w:val="30"/>
          <w:cs/>
        </w:rPr>
        <w:t>ปี</w:t>
      </w:r>
      <w:r w:rsidRPr="00F91F14">
        <w:rPr>
          <w:rFonts w:ascii="Angsana New" w:hAnsi="Angsana New"/>
          <w:sz w:val="30"/>
          <w:szCs w:val="30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2D48B067" w14:textId="0F1DA953" w:rsidR="005A22F9" w:rsidRPr="00F91F14" w:rsidRDefault="008A1689" w:rsidP="008A168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lastRenderedPageBreak/>
        <w:t>(</w:t>
      </w:r>
      <w:r w:rsidR="009813D5" w:rsidRPr="00F91F14">
        <w:rPr>
          <w:rFonts w:asciiTheme="majorBidi" w:hAnsiTheme="majorBidi" w:cstheme="majorBidi" w:hint="cs"/>
          <w:b/>
          <w:bCs/>
          <w:cs/>
          <w:lang w:val="th-TH"/>
        </w:rPr>
        <w:t>ฏ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</w:p>
    <w:p w14:paraId="58A43D3A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084A3" w14:textId="1BDA2D2E" w:rsidR="005A22F9" w:rsidRPr="00F91F14" w:rsidRDefault="005A22F9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8A1689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8A1689" w:rsidRPr="00F91F1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91F14">
        <w:rPr>
          <w:rFonts w:asciiTheme="majorBidi" w:eastAsia="Calibri" w:hAnsiTheme="majorBidi" w:cstheme="majorBidi"/>
          <w:sz w:val="30"/>
          <w:szCs w:val="30"/>
          <w:cs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  <w:r w:rsidR="008A1689" w:rsidRPr="00F91F1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F61EA" w:rsidRPr="00F91F14">
        <w:rPr>
          <w:rFonts w:asciiTheme="majorBidi" w:hAnsiTheme="majorBidi" w:cstheme="majorBidi"/>
          <w:sz w:val="30"/>
          <w:szCs w:val="30"/>
        </w:rPr>
        <w:br/>
      </w:r>
      <w:r w:rsidR="008A1689" w:rsidRPr="00F91F1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91F14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บริษัทไม่คิดค่าตัดจำหน่ายสำหรับซอฟต์แวร์คอมพิวเตอร์ระหว่าง</w:t>
      </w:r>
      <w:r w:rsidR="008E10EE">
        <w:rPr>
          <w:rFonts w:asciiTheme="majorBidi" w:hAnsiTheme="majorBidi" w:cstheme="majorBidi" w:hint="cs"/>
          <w:sz w:val="30"/>
          <w:szCs w:val="30"/>
          <w:cs/>
        </w:rPr>
        <w:t>การติดตั้ง</w:t>
      </w:r>
    </w:p>
    <w:p w14:paraId="02EC72F9" w14:textId="44037DBE" w:rsidR="00BA7F03" w:rsidRPr="00F91F14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BC036" w14:textId="5ABEB71C" w:rsidR="00BA7F03" w:rsidRPr="00F91F14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อายุการใช้</w:t>
      </w:r>
      <w:r w:rsidRPr="00F91F14">
        <w:rPr>
          <w:rFonts w:asciiTheme="majorBidi" w:hAnsiTheme="majorBidi" w:cstheme="majorBidi"/>
          <w:sz w:val="30"/>
          <w:szCs w:val="30"/>
          <w:cs/>
        </w:rPr>
        <w:t>ประโยชน์ของซอฟต์แวร์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คอมพิวเตอร์คือ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3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10 </w:t>
      </w:r>
      <w:r w:rsidRPr="00F91F14">
        <w:rPr>
          <w:rFonts w:asciiTheme="majorBidi" w:hAnsiTheme="majorBidi" w:cstheme="majorBidi"/>
          <w:sz w:val="30"/>
          <w:szCs w:val="30"/>
          <w:cs/>
        </w:rPr>
        <w:t>ปี</w:t>
      </w:r>
    </w:p>
    <w:p w14:paraId="2A0C5101" w14:textId="4AF873BA" w:rsidR="001F61EA" w:rsidRPr="00F91F14" w:rsidRDefault="001F61EA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94926" w14:textId="12837D74" w:rsidR="005A22F9" w:rsidRPr="00F91F14" w:rsidRDefault="00AC73FF" w:rsidP="00AC73FF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072C7" w:rsidRPr="00F91F14">
        <w:rPr>
          <w:rFonts w:asciiTheme="majorBidi" w:hAnsiTheme="majorBidi" w:cstheme="majorBidi" w:hint="cs"/>
          <w:b/>
          <w:bCs/>
          <w:cs/>
          <w:lang w:val="th-TH"/>
        </w:rPr>
        <w:t>ฐ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สัญญาเช่า</w:t>
      </w:r>
    </w:p>
    <w:p w14:paraId="14F807E1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A530ABF" w14:textId="03DF3BFC" w:rsidR="005A22F9" w:rsidRPr="00F91F14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0CDF22" w14:textId="7E45E02F" w:rsidR="00AC73FF" w:rsidRPr="00F91F14" w:rsidRDefault="00AC73FF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66967" w14:textId="1D1F3989" w:rsidR="00AC73FF" w:rsidRPr="00F91F14" w:rsidRDefault="00AC73FF" w:rsidP="005A22F9">
      <w:pPr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D00A38" w14:textId="77777777" w:rsidR="005A22F9" w:rsidRPr="00F91F14" w:rsidRDefault="005A22F9" w:rsidP="005A22F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24CF18" w14:textId="51EEF15A" w:rsidR="005A22F9" w:rsidRPr="00F91F14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6529DA3B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11A5F5DC" w14:textId="790747DF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1F14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F91F14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6D5A608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4F41B7" w14:textId="3833829B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F91F14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1F14">
        <w:rPr>
          <w:rFonts w:asciiTheme="majorBidi" w:hAnsiTheme="majorBidi" w:cstheme="majorBidi"/>
          <w:b/>
          <w:sz w:val="30"/>
          <w:szCs w:val="30"/>
          <w:cs/>
        </w:rPr>
        <w:t xml:space="preserve"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61C59C6" w14:textId="61A47088" w:rsidR="00A247D4" w:rsidRPr="00F91F14" w:rsidRDefault="00A2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</w:p>
    <w:p w14:paraId="4EC4A85B" w14:textId="6CCD918F" w:rsidR="005A22F9" w:rsidRPr="00F91F14" w:rsidRDefault="005A22F9" w:rsidP="005A22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F14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="00AC73FF" w:rsidRPr="00F91F1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97B959B" w14:textId="77777777" w:rsidR="005A22F9" w:rsidRPr="00F91F14" w:rsidRDefault="005A22F9" w:rsidP="005A22F9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274063" w14:textId="6AFE4AFC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F14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          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8F9DE2" w14:textId="78A8B626" w:rsidR="00AC73FF" w:rsidRPr="00F91F14" w:rsidRDefault="00AC73FF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60C1D8" w14:textId="2A1C494D" w:rsidR="00AC73FF" w:rsidRPr="00F91F14" w:rsidRDefault="00AC73FF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ในฐานะผู้ให้เช่า</w:t>
      </w:r>
    </w:p>
    <w:p w14:paraId="1FFB4C37" w14:textId="37395EFE" w:rsidR="00AC73FF" w:rsidRPr="00F91F14" w:rsidRDefault="00AC73FF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FE0A7F" w14:textId="0E7E700E" w:rsidR="00703FC2" w:rsidRPr="00F91F14" w:rsidRDefault="00F9360F" w:rsidP="00F9360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ณ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53696D9" w14:textId="5AE092AF" w:rsidR="00703FC2" w:rsidRPr="00F91F14" w:rsidRDefault="00703FC2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4681A43" w14:textId="22946446" w:rsidR="00F9360F" w:rsidRPr="00F91F14" w:rsidRDefault="00F9360F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F14">
        <w:rPr>
          <w:rFonts w:asciiTheme="majorBidi" w:hAnsiTheme="majorBidi" w:hint="cs"/>
          <w:b/>
          <w:sz w:val="30"/>
          <w:szCs w:val="30"/>
          <w:cs/>
        </w:rPr>
        <w:t>ณ</w:t>
      </w:r>
      <w:r w:rsidRPr="00F91F1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b/>
          <w:sz w:val="30"/>
          <w:szCs w:val="30"/>
          <w:cs/>
        </w:rPr>
        <w:t>วันเริ่มต้นของสัญญาให้เช่า</w:t>
      </w:r>
      <w:r w:rsidRPr="00F91F1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b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91F1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b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05D387B2" w14:textId="36707CFC" w:rsidR="00F9360F" w:rsidRPr="00F91F14" w:rsidRDefault="00F9360F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77ABA3" w14:textId="47AA5685" w:rsidR="00F9360F" w:rsidRPr="00F91F14" w:rsidRDefault="00F9360F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F14">
        <w:rPr>
          <w:rFonts w:asciiTheme="majorBidi" w:hAnsiTheme="majorBidi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F91F14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ในรอบระยะเวลาบัญชีที่ได้รับ</w:t>
      </w:r>
    </w:p>
    <w:p w14:paraId="0F3C08B4" w14:textId="77777777" w:rsidR="00703FC2" w:rsidRPr="00F91F14" w:rsidRDefault="00703FC2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11EDFA" w14:textId="4B93C69F" w:rsidR="0051131B" w:rsidRPr="00F91F14" w:rsidRDefault="0051131B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(</w:t>
      </w:r>
      <w:r w:rsidR="000072C7" w:rsidRPr="00F91F1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ฑ</w:t>
      </w:r>
      <w:r w:rsidRPr="00F91F1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)</w:t>
      </w:r>
      <w:r w:rsidRPr="00F91F14">
        <w:rPr>
          <w:rFonts w:asciiTheme="majorBidi" w:hAnsiTheme="majorBidi" w:cstheme="majorBidi"/>
          <w:bCs/>
          <w:i/>
          <w:iCs/>
          <w:sz w:val="30"/>
          <w:szCs w:val="30"/>
          <w:cs/>
        </w:rPr>
        <w:tab/>
      </w:r>
      <w:r w:rsidRPr="00F91F1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ค่าความนิยม</w:t>
      </w:r>
    </w:p>
    <w:p w14:paraId="3CE5F838" w14:textId="6C01C128" w:rsidR="0051131B" w:rsidRPr="00F91F14" w:rsidRDefault="0051131B" w:rsidP="00511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7ED05C" w14:textId="3D31A555" w:rsidR="00703FC2" w:rsidRPr="00F91F14" w:rsidRDefault="00703FC2" w:rsidP="00703FC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314FCA8E" w14:textId="387C7CF7" w:rsidR="007841CB" w:rsidRPr="00F91F14" w:rsidRDefault="0078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  <w:r w:rsidRPr="00F91F14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6766150" w14:textId="4E38319E" w:rsidR="005A22F9" w:rsidRPr="00F91F14" w:rsidRDefault="0051131B" w:rsidP="0051131B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lastRenderedPageBreak/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ฒ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567FF3C2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05B72E13" w14:textId="53A4FE72" w:rsidR="005A22F9" w:rsidRPr="00F91F14" w:rsidRDefault="005A22F9" w:rsidP="0019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F91F1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931B979" w14:textId="77777777" w:rsidR="00194213" w:rsidRPr="00F91F14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30"/>
          <w:szCs w:val="30"/>
        </w:rPr>
      </w:pPr>
    </w:p>
    <w:p w14:paraId="5F6F4526" w14:textId="30B6418B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15AFC" w:rsidRPr="00F91F14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</w:t>
      </w:r>
      <w:r w:rsidR="005D648C" w:rsidRPr="00F91F14">
        <w:rPr>
          <w:rFonts w:asciiTheme="majorBidi" w:hAnsiTheme="majorBidi" w:cstheme="majorBidi" w:hint="cs"/>
          <w:i/>
          <w:sz w:val="30"/>
          <w:szCs w:val="30"/>
          <w:cs/>
        </w:rPr>
        <w:t>ของ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AFD4856" w14:textId="77777777" w:rsidR="001F61EA" w:rsidRPr="00F91F14" w:rsidRDefault="001F61EA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3BD95FD" w14:textId="49DCA517" w:rsidR="005A22F9" w:rsidRPr="00F91F14" w:rsidRDefault="005A22F9" w:rsidP="001F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F91F1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EA39964" w14:textId="77777777" w:rsidR="00194213" w:rsidRPr="00F91F14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</w:p>
    <w:p w14:paraId="5B2FE6FF" w14:textId="19601535" w:rsidR="005A22F9" w:rsidRDefault="005A22F9" w:rsidP="005A22F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9D5C34" w:rsidRPr="00F91F14">
        <w:rPr>
          <w:rFonts w:asciiTheme="majorBidi" w:hAnsiTheme="majorBidi" w:cstheme="majorBidi"/>
          <w:i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</w:t>
      </w:r>
      <w:r w:rsidR="00115AFC" w:rsidRPr="00F91F14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115AFC" w:rsidRPr="00F91F14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ก่อน</w:t>
      </w:r>
      <w:r w:rsidR="0067712E" w:rsidRPr="00F91F1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</w:t>
      </w:r>
      <w:r w:rsidR="001F61EA" w:rsidRPr="00F91F14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115AFC" w:rsidRPr="00F91F14">
        <w:rPr>
          <w:rFonts w:asciiTheme="majorBidi" w:hAnsiTheme="majorBidi" w:cstheme="majorBidi" w:hint="cs"/>
          <w:i/>
          <w:sz w:val="30"/>
          <w:szCs w:val="30"/>
          <w:cs/>
        </w:rPr>
        <w:t>เป็นประจำ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โดยวิธีคิดลด</w:t>
      </w:r>
      <w:r w:rsidR="004B4C60">
        <w:rPr>
          <w:rFonts w:asciiTheme="majorBidi" w:hAnsiTheme="majorBidi" w:cstheme="majorBidi"/>
          <w:i/>
          <w:sz w:val="30"/>
          <w:szCs w:val="30"/>
        </w:rPr>
        <w:br/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แต่ละหน่วยที่ประมาณการไว้</w:t>
      </w:r>
    </w:p>
    <w:p w14:paraId="161A5CBC" w14:textId="77777777" w:rsidR="004B4C60" w:rsidRPr="00F91F14" w:rsidRDefault="004B4C60" w:rsidP="005A22F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1D15059" w14:textId="4853D7F9" w:rsidR="00A247D4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67712E" w:rsidRPr="00F91F1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7712E" w:rsidRPr="00F91F1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539158B4" w14:textId="77777777" w:rsidR="009D5C34" w:rsidRPr="00F91F14" w:rsidRDefault="009D5C34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16508C85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B2B9206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18DC380" w14:textId="463FD831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F91F14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4A2F94F" w14:textId="77777777" w:rsidR="00CC27E9" w:rsidRPr="00F91F14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1ADF50" w14:textId="17CA8549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DA5B0B" w14:textId="77777777" w:rsidR="001F61EA" w:rsidRPr="00F91F14" w:rsidRDefault="001F61EA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4B60C5B6" w14:textId="577727ED" w:rsidR="00CC27E9" w:rsidRPr="00F91F14" w:rsidRDefault="00CC27E9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(</w:t>
      </w:r>
      <w:r w:rsidR="00270E28" w:rsidRPr="00F91F14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ณ</w:t>
      </w:r>
      <w:r w:rsidRPr="00F91F14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)</w:t>
      </w:r>
      <w:r w:rsidRPr="00F91F14">
        <w:rPr>
          <w:rFonts w:asciiTheme="majorBidi" w:hAnsiTheme="majorBidi" w:cstheme="majorBidi"/>
          <w:b/>
          <w:bCs/>
          <w:iCs/>
          <w:sz w:val="30"/>
          <w:szCs w:val="30"/>
          <w:cs/>
        </w:rPr>
        <w:tab/>
      </w:r>
      <w:r w:rsidRPr="00F91F14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ประมาณการหนี้สิน</w:t>
      </w:r>
    </w:p>
    <w:p w14:paraId="07DBE36A" w14:textId="19B00951" w:rsidR="00CC27E9" w:rsidRPr="00F91F14" w:rsidRDefault="00CC27E9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07F3B9C" w14:textId="77777777" w:rsidR="008D2C12" w:rsidRPr="00F91F14" w:rsidRDefault="008D2C12" w:rsidP="008D2C1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</w:t>
      </w:r>
      <w:r w:rsidRPr="00F91F14">
        <w:rPr>
          <w:rFonts w:ascii="Angsana New" w:hAnsi="Angsana New" w:hint="cs"/>
          <w:sz w:val="30"/>
          <w:szCs w:val="30"/>
          <w:cs/>
        </w:rPr>
        <w:t>อ</w:t>
      </w:r>
      <w:r w:rsidRPr="00F91F14">
        <w:rPr>
          <w:rFonts w:ascii="Angsana New" w:hAnsi="Angsana New"/>
          <w:sz w:val="30"/>
          <w:szCs w:val="30"/>
          <w:cs/>
        </w:rPr>
        <w:t xml:space="preserve"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1F14">
        <w:rPr>
          <w:rFonts w:ascii="Angsana New" w:hAnsi="Angsana New"/>
          <w:sz w:val="30"/>
          <w:szCs w:val="30"/>
        </w:rPr>
        <w:t xml:space="preserve"> </w:t>
      </w:r>
    </w:p>
    <w:p w14:paraId="1162178F" w14:textId="2512DD59" w:rsidR="00F9360F" w:rsidRPr="00F91F14" w:rsidRDefault="00F9360F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BDACE6C" w14:textId="6AEB62B0" w:rsidR="005A22F9" w:rsidRPr="00F91F14" w:rsidRDefault="00CC27E9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ด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การวัดมูลค่ายุติธรรม</w:t>
      </w:r>
    </w:p>
    <w:p w14:paraId="042DBE90" w14:textId="77777777" w:rsidR="005A22F9" w:rsidRPr="00F91F14" w:rsidRDefault="005A22F9" w:rsidP="005A22F9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3CB4" w14:textId="6BE3A310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CC27E9" w:rsidRPr="00F91F14">
        <w:rPr>
          <w:rFonts w:asciiTheme="majorBidi" w:hAnsiTheme="majorBidi" w:cstheme="majorBidi"/>
          <w:i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9C9AD8A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9137368" w14:textId="32EA2001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CC27E9" w:rsidRPr="00F91F1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</w:t>
      </w:r>
      <w:r w:rsidRPr="00F91F14">
        <w:rPr>
          <w:rFonts w:asciiTheme="majorBidi" w:hAnsiTheme="majorBidi" w:cstheme="majorBidi"/>
          <w:i/>
          <w:sz w:val="30"/>
          <w:szCs w:val="30"/>
        </w:rPr>
        <w:br/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91F1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ดังนี้ </w:t>
      </w:r>
    </w:p>
    <w:p w14:paraId="5ADA999B" w14:textId="0F43C7F2" w:rsidR="00CC27E9" w:rsidRPr="00F91F14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A3F2250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Pr="00F91F14">
        <w:rPr>
          <w:rFonts w:asciiTheme="majorBidi" w:hAnsiTheme="majorBidi" w:cstheme="majorBidi"/>
          <w:sz w:val="30"/>
          <w:szCs w:val="30"/>
        </w:rPr>
        <w:t xml:space="preserve">1  </w:t>
      </w:r>
      <w:r w:rsidRPr="00F91F1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314467C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F91F14">
        <w:rPr>
          <w:rFonts w:asciiTheme="majorBidi" w:hAnsiTheme="majorBidi" w:cstheme="majorBidi"/>
          <w:sz w:val="30"/>
          <w:szCs w:val="30"/>
        </w:rPr>
        <w:t xml:space="preserve"> 2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91F14">
        <w:rPr>
          <w:rFonts w:asciiTheme="majorBidi" w:hAnsiTheme="majorBidi" w:cstheme="majorBidi"/>
          <w:sz w:val="30"/>
          <w:szCs w:val="30"/>
        </w:rPr>
        <w:t>1</w:t>
      </w:r>
    </w:p>
    <w:p w14:paraId="0BE0BA59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-</w:t>
      </w:r>
      <w:r w:rsidRPr="00F91F14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F91F14">
        <w:rPr>
          <w:rFonts w:asciiTheme="majorBidi" w:hAnsiTheme="majorBidi" w:cstheme="majorBidi"/>
          <w:sz w:val="30"/>
          <w:szCs w:val="30"/>
        </w:rPr>
        <w:t xml:space="preserve"> 3  </w:t>
      </w:r>
      <w:r w:rsidRPr="00F91F1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7599DC1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05E282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0CF7690" w14:textId="77777777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20423EB" w14:textId="64131A96" w:rsidR="00A247D4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CC27E9" w:rsidRPr="00F91F1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กลุ่มบริษัทวัดมูลค่าสินทรัพย์และ</w:t>
      </w:r>
      <w:r w:rsidR="00CC27E9" w:rsidRPr="00F91F14">
        <w:rPr>
          <w:rFonts w:asciiTheme="majorBidi" w:hAnsiTheme="majorBidi" w:cstheme="majorBidi" w:hint="cs"/>
          <w:i/>
          <w:sz w:val="30"/>
          <w:szCs w:val="30"/>
          <w:cs/>
        </w:rPr>
        <w:t>สถานะการ</w:t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0A4256" w14:textId="64C09254" w:rsidR="00A247D4" w:rsidRPr="00F91F14" w:rsidRDefault="00A2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30"/>
          <w:szCs w:val="30"/>
          <w:cs/>
        </w:rPr>
      </w:pPr>
    </w:p>
    <w:p w14:paraId="09D20EB7" w14:textId="4A9265CA" w:rsidR="005A22F9" w:rsidRPr="00F91F14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1F14">
        <w:rPr>
          <w:rFonts w:asciiTheme="majorBidi" w:hAnsiTheme="majorBidi" w:cstheme="majorBidi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CC27E9" w:rsidRPr="00F91F14">
        <w:rPr>
          <w:rFonts w:asciiTheme="majorBidi" w:hAnsiTheme="majorBidi" w:cstheme="majorBidi"/>
          <w:i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i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Pr="00F91F14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91F14" w:rsidDel="001A6CC8">
        <w:rPr>
          <w:rFonts w:asciiTheme="majorBidi" w:hAnsiTheme="majorBidi" w:cstheme="majorBidi"/>
          <w:i/>
          <w:sz w:val="30"/>
          <w:szCs w:val="30"/>
        </w:rPr>
        <w:t>3</w:t>
      </w:r>
      <w:r w:rsidRPr="00F91F14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A43C4A3" w14:textId="77777777" w:rsidR="00CC27E9" w:rsidRPr="00F91F14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8AD74AC" w14:textId="26B640D4" w:rsidR="005A22F9" w:rsidRPr="00F91F14" w:rsidRDefault="00CC27E9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ต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14:paraId="2161A288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1027" w14:textId="4ABA9AF3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3D72E79" w14:textId="77777777" w:rsidR="00194213" w:rsidRPr="00F91F14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696C5B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</w:p>
    <w:p w14:paraId="436E9DC6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5A7900C" w14:textId="211EBBC4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3315FF95" w14:textId="77777777" w:rsidR="00194213" w:rsidRPr="00F91F14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DCB0B" w14:textId="125B488F" w:rsidR="005A22F9" w:rsidRPr="00F91F14" w:rsidRDefault="005A22F9" w:rsidP="005A22F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</w:t>
      </w:r>
      <w:r w:rsidR="00240266" w:rsidRPr="00F91F14">
        <w:rPr>
          <w:rFonts w:asciiTheme="majorBidi" w:hAnsiTheme="majorBidi" w:cstheme="majorBidi" w:hint="cs"/>
          <w:sz w:val="30"/>
          <w:szCs w:val="30"/>
          <w:cs/>
        </w:rPr>
        <w:t>ส่วนเกินทุน</w:t>
      </w:r>
      <w:r w:rsidRPr="00F91F14">
        <w:rPr>
          <w:rFonts w:asciiTheme="majorBidi" w:hAnsiTheme="majorBidi" w:cstheme="majorBidi"/>
          <w:sz w:val="30"/>
          <w:szCs w:val="30"/>
          <w:cs/>
        </w:rPr>
        <w:t>หุ้นทุนซื้อคืนไปกำไรสะสม ส่วนเกินทุนจากการจำหน่ายหุ้นทุนซื้อคืน (</w:t>
      </w:r>
      <w:r w:rsidRPr="00F91F14">
        <w:rPr>
          <w:rFonts w:asciiTheme="majorBidi" w:hAnsiTheme="majorBidi" w:cstheme="majorBidi"/>
          <w:sz w:val="30"/>
          <w:szCs w:val="30"/>
        </w:rPr>
        <w:t>“</w:t>
      </w:r>
      <w:r w:rsidRPr="00F91F14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F91F14">
        <w:rPr>
          <w:rFonts w:asciiTheme="majorBidi" w:hAnsiTheme="majorBidi" w:cstheme="majorBidi"/>
          <w:sz w:val="30"/>
          <w:szCs w:val="30"/>
        </w:rPr>
        <w:t>”</w:t>
      </w:r>
      <w:r w:rsidRPr="00F91F14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B1A9683" w14:textId="4BCF91BB" w:rsidR="00A247D4" w:rsidRPr="00F91F14" w:rsidRDefault="00CC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1E9CC1C" w14:textId="47BA1C93" w:rsidR="005A22F9" w:rsidRPr="00F91F14" w:rsidRDefault="00CC27E9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lastRenderedPageBreak/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ถ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รายได้จากสัญญาที่ทำกับลูกค้า</w:t>
      </w:r>
    </w:p>
    <w:p w14:paraId="71482A42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8396F3" w14:textId="6AE43DEE" w:rsidR="005A22F9" w:rsidRPr="00F91F14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</w:t>
      </w:r>
      <w:r w:rsidRPr="00F91F14">
        <w:rPr>
          <w:rFonts w:asciiTheme="majorBidi" w:hAnsiTheme="majorBidi" w:cstheme="majorBidi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6D42C1D0" w14:textId="77777777" w:rsidR="005A22F9" w:rsidRPr="00F91F14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124B17" w14:textId="1395636D" w:rsidR="005A22F9" w:rsidRPr="00F91F14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F91F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กลุ่มบริษัททำการประมาณการการรับคืนสินค้าจากข้อมูลอัตราการคืนสินค้าในอดีตและจะไม่รับรู้รายได้</w:t>
      </w:r>
      <w:r w:rsidR="001E6C84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และต้นทุนขายสำหรับ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สินค้าที่คาดว่าจะได้รับคืน</w:t>
      </w:r>
      <w:r w:rsidR="001E6C84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19D77505" w14:textId="5FC25C52" w:rsidR="00F9360F" w:rsidRPr="00F91F14" w:rsidRDefault="00F9360F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5F0D47D" w14:textId="3DDA4D61" w:rsidR="005A22F9" w:rsidRPr="00F91F14" w:rsidRDefault="00B8132A" w:rsidP="00B8132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ท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031469C0" w14:textId="77777777" w:rsidR="005A22F9" w:rsidRPr="00F91F14" w:rsidRDefault="005A22F9" w:rsidP="005A22F9">
      <w:pPr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298FEA" w14:textId="08952095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282E171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FB04D" w14:textId="35183C31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67712E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ๆ</w:t>
      </w:r>
    </w:p>
    <w:p w14:paraId="436019A2" w14:textId="77777777" w:rsidR="00F9360F" w:rsidRPr="00F91F14" w:rsidRDefault="00F9360F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2AAFEE0" w14:textId="3D962040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91F14">
        <w:rPr>
          <w:rFonts w:asciiTheme="majorBidi" w:hAnsiTheme="majorBidi" w:cstheme="majorBidi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การรับรู้ค่าความนิยมในครั้งแรก</w:t>
      </w:r>
      <w:r w:rsidRPr="00F91F14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</w:t>
      </w:r>
      <w:r w:rsidR="00E244D1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การรวมธุรกิจและรายการนั้นไม่มี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</w:t>
      </w:r>
      <w:r w:rsidR="00E244D1" w:rsidRPr="00F91F1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หากเป็นไปได้ว่าจะไม่มีการกลับรายการในอนาคตอันใกล้   </w:t>
      </w:r>
    </w:p>
    <w:p w14:paraId="6500B5B5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7D4E4" w14:textId="5A1F0DCE" w:rsidR="005A22F9" w:rsidRPr="00F91F14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F91F14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ที่ประกาศใช</w:t>
      </w:r>
      <w:r w:rsidR="00FA7AFD" w:rsidRPr="00F91F14">
        <w:rPr>
          <w:rFonts w:asciiTheme="majorBidi" w:hAnsiTheme="majorBidi" w:cstheme="majorBidi" w:hint="cs"/>
          <w:sz w:val="30"/>
          <w:szCs w:val="30"/>
          <w:cs/>
        </w:rPr>
        <w:t>้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F91F14">
        <w:rPr>
          <w:rFonts w:asciiTheme="majorBidi" w:hAnsiTheme="majorBidi" w:cstheme="majorBidi"/>
          <w:sz w:val="30"/>
          <w:szCs w:val="30"/>
          <w:cs/>
        </w:rPr>
        <w:t>ที่คาดว่ามีผลบังคับใช้ ณ วันที่รายงาน ทั้งนี้สินทรัพย์ภาษีเงินได้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รอ</w:t>
      </w:r>
      <w:r w:rsidR="00FA7AFD" w:rsidRPr="00F91F14">
        <w:rPr>
          <w:rFonts w:asciiTheme="majorBidi" w:hAnsiTheme="majorBidi" w:cstheme="majorBidi"/>
          <w:sz w:val="30"/>
          <w:szCs w:val="30"/>
          <w:cs/>
        </w:rPr>
        <w:br/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การตัดบัญชีของปี</w:t>
      </w:r>
      <w:r w:rsidRPr="00F91F14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</w:t>
      </w:r>
      <w:r w:rsidR="00A563D3" w:rsidRPr="00F91F14">
        <w:rPr>
          <w:rFonts w:asciiTheme="majorBidi" w:hAnsiTheme="majorBidi" w:cstheme="majorBidi" w:hint="cs"/>
          <w:sz w:val="30"/>
          <w:szCs w:val="30"/>
          <w:cs/>
        </w:rPr>
        <w:t>รอการตัดบัญชีของปี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ปัจจุบันในงบการเงินเฉพาะกิจการ </w:t>
      </w:r>
    </w:p>
    <w:p w14:paraId="49BF1D7F" w14:textId="74618946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75D7" w14:textId="235E8ADD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54497BD" w14:textId="77777777" w:rsidR="005A22F9" w:rsidRPr="00F91F14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7E174F" w14:textId="70CA8C59" w:rsidR="005A22F9" w:rsidRPr="00F91F14" w:rsidRDefault="00A563D3" w:rsidP="00A563D3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270E28" w:rsidRPr="00F91F14">
        <w:rPr>
          <w:rFonts w:asciiTheme="majorBidi" w:hAnsiTheme="majorBidi" w:cstheme="majorBidi" w:hint="cs"/>
          <w:b/>
          <w:bCs/>
          <w:cs/>
          <w:lang w:val="th-TH"/>
        </w:rPr>
        <w:t>ธ</w:t>
      </w:r>
      <w:r w:rsidRPr="00F91F14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F91F14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F91F14">
        <w:rPr>
          <w:rFonts w:asciiTheme="majorBidi" w:hAnsiTheme="majorBidi" w:cstheme="majorBidi"/>
          <w:b/>
          <w:bCs/>
          <w:cs/>
        </w:rPr>
        <w:t>(ขาดทุน)</w:t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 xml:space="preserve"> </w:t>
      </w:r>
      <w:r w:rsidR="00CB217C" w:rsidRPr="00F91F14">
        <w:rPr>
          <w:rFonts w:asciiTheme="majorBidi" w:hAnsiTheme="majorBidi" w:cstheme="majorBidi" w:hint="cs"/>
          <w:b/>
          <w:bCs/>
          <w:cs/>
          <w:lang w:val="th-TH"/>
        </w:rPr>
        <w:t>กำไร</w:t>
      </w:r>
      <w:r w:rsidR="005A22F9" w:rsidRPr="00F91F14">
        <w:rPr>
          <w:rFonts w:asciiTheme="majorBidi" w:hAnsiTheme="majorBidi" w:cstheme="majorBidi"/>
          <w:b/>
          <w:bCs/>
          <w:cs/>
          <w:lang w:val="th-TH"/>
        </w:rPr>
        <w:t>ต่อหุ้น</w:t>
      </w:r>
    </w:p>
    <w:p w14:paraId="57510FE2" w14:textId="77777777" w:rsidR="005A22F9" w:rsidRPr="00F91F14" w:rsidRDefault="005A22F9" w:rsidP="005A22F9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1AE81F" w14:textId="3E5CB072" w:rsidR="00221B3E" w:rsidRPr="00F91F14" w:rsidRDefault="00C25612" w:rsidP="00221B3E">
      <w:pPr>
        <w:ind w:left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F91F14">
        <w:rPr>
          <w:rFonts w:asciiTheme="majorBidi" w:hAnsiTheme="majorBidi" w:hint="cs"/>
          <w:spacing w:val="2"/>
          <w:sz w:val="30"/>
          <w:szCs w:val="30"/>
          <w:cs/>
        </w:rPr>
        <w:t xml:space="preserve">(ขาดทุน) </w:t>
      </w:r>
      <w:r w:rsidR="00221B3E" w:rsidRPr="00F91F14">
        <w:rPr>
          <w:rFonts w:asciiTheme="majorBidi" w:hAnsiTheme="majorBidi" w:hint="cs"/>
          <w:spacing w:val="2"/>
          <w:sz w:val="30"/>
          <w:szCs w:val="30"/>
          <w:cs/>
        </w:rPr>
        <w:t>กำไรต่อหุ้นขั้นพื้นฐ</w:t>
      </w:r>
      <w:r w:rsidR="000000DB" w:rsidRPr="00F91F14">
        <w:rPr>
          <w:rFonts w:asciiTheme="majorBidi" w:hAnsiTheme="majorBidi" w:hint="cs"/>
          <w:spacing w:val="2"/>
          <w:sz w:val="30"/>
          <w:szCs w:val="30"/>
          <w:cs/>
        </w:rPr>
        <w:t>าน</w:t>
      </w:r>
      <w:r w:rsidR="00221B3E" w:rsidRPr="00F91F14">
        <w:rPr>
          <w:rFonts w:asciiTheme="majorBidi" w:hAnsiTheme="majorBidi" w:hint="cs"/>
          <w:spacing w:val="2"/>
          <w:sz w:val="30"/>
          <w:szCs w:val="30"/>
          <w:cs/>
        </w:rPr>
        <w:t>คำนวณโดยการหารกำไรหรือขาดทุนของผู้ถือหุ้นสามัญของบริษัท</w:t>
      </w:r>
      <w:r w:rsidR="00221B3E" w:rsidRPr="00F91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21B3E" w:rsidRPr="00F91F14">
        <w:rPr>
          <w:rFonts w:asciiTheme="majorBidi" w:hAnsiTheme="majorBidi" w:hint="cs"/>
          <w:spacing w:val="2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="00221B3E" w:rsidRPr="00F91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pacing w:val="2"/>
          <w:sz w:val="30"/>
          <w:szCs w:val="30"/>
          <w:cs/>
        </w:rPr>
        <w:t xml:space="preserve">(ขาดทุน) </w:t>
      </w:r>
      <w:r w:rsidR="00221B3E" w:rsidRPr="00F91F14">
        <w:rPr>
          <w:rFonts w:asciiTheme="majorBidi" w:hAnsiTheme="majorBidi" w:hint="cs"/>
          <w:spacing w:val="2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</w:t>
      </w:r>
      <w:r w:rsidR="00221B3E" w:rsidRPr="00F91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21B3E" w:rsidRPr="00F91F14">
        <w:rPr>
          <w:rFonts w:asciiTheme="majorBidi" w:hAnsiTheme="majorBidi" w:hint="cs"/>
          <w:spacing w:val="2"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และผลกระทบของตราสารที่อาจเปลี่ยนเป็นหุ้นสามัญปรับลดทั้งหมดและสิทธิซื้อหุ้นของพนักงาน</w:t>
      </w:r>
      <w:r w:rsidR="00221B3E" w:rsidRPr="00F91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04E9EC85" w14:textId="77777777" w:rsidR="007841CB" w:rsidRPr="00F91F14" w:rsidRDefault="007841CB" w:rsidP="00221B3E">
      <w:pPr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A2A0F5B" w14:textId="5170BFC5" w:rsidR="00FA7AFD" w:rsidRPr="00F91F14" w:rsidRDefault="00FA7AFD" w:rsidP="00FA7A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(</w:t>
      </w:r>
      <w:r w:rsidR="00270E28" w:rsidRPr="00F91F14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</w:t>
      </w:r>
      <w:r w:rsidRPr="00F91F14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)</w:t>
      </w:r>
      <w:r w:rsidRPr="00F91F14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ab/>
        <w:t xml:space="preserve">รายงานทางการเงินจำแนกตามส่วนงาน </w:t>
      </w:r>
    </w:p>
    <w:p w14:paraId="0A9BCF02" w14:textId="77777777" w:rsidR="00FA7AFD" w:rsidRPr="00F91F14" w:rsidRDefault="00FA7AFD" w:rsidP="00FA7A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6613501" w14:textId="12A26BB2" w:rsidR="00FA7AFD" w:rsidRPr="00F91F14" w:rsidRDefault="00FA7AFD" w:rsidP="00FA7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C0A365F" w14:textId="77777777" w:rsidR="00F9360F" w:rsidRPr="00F91F14" w:rsidRDefault="00F9360F" w:rsidP="00FA7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6F284C" w14:textId="2FAE87EE" w:rsidR="00531D31" w:rsidRPr="00F91F14" w:rsidRDefault="00531D31" w:rsidP="00531D3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การซื้อธุรกิจ</w:t>
      </w:r>
    </w:p>
    <w:p w14:paraId="0469BDE2" w14:textId="77777777" w:rsidR="00531D31" w:rsidRPr="00F91F14" w:rsidRDefault="00531D31" w:rsidP="00531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30BF9DC" w14:textId="414CA2EA" w:rsidR="00363D5F" w:rsidRPr="00F91F14" w:rsidRDefault="00531D31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4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2566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ไปยังกลุ่มบริษัท</w:t>
      </w:r>
      <w:r w:rsidRPr="00F91F14">
        <w:rPr>
          <w:rFonts w:ascii="Angsana New" w:eastAsia="MS Mincho" w:hAnsi="Angsana New"/>
          <w:sz w:val="30"/>
          <w:szCs w:val="30"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(</w:t>
      </w:r>
      <w:r w:rsidRPr="00F91F14">
        <w:rPr>
          <w:rFonts w:ascii="Angsana New" w:eastAsia="MS Mincho" w:hAnsi="Angsana New"/>
          <w:sz w:val="30"/>
          <w:szCs w:val="30"/>
        </w:rPr>
        <w:t>“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Pr="00F91F14">
        <w:rPr>
          <w:rFonts w:ascii="Angsana New" w:eastAsia="MS Mincho" w:hAnsi="Angsana New"/>
          <w:sz w:val="30"/>
          <w:szCs w:val="30"/>
        </w:rPr>
        <w:t>”)</w:t>
      </w:r>
    </w:p>
    <w:p w14:paraId="3412D209" w14:textId="511073BE" w:rsidR="00E86F84" w:rsidRPr="00F91F14" w:rsidRDefault="00E86F84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7F351D02" w14:textId="31873B97" w:rsidR="00E86F84" w:rsidRPr="00F91F14" w:rsidRDefault="00454555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การได้มาซึ่งหน่วยธุรกิจจะทำให้กลุ่มบริษัท</w:t>
      </w:r>
      <w:r w:rsidR="008A5796" w:rsidRPr="00F91F14">
        <w:rPr>
          <w:rFonts w:ascii="Angsana New" w:eastAsia="MS Mincho" w:hAnsi="Angsana New" w:hint="cs"/>
          <w:sz w:val="30"/>
          <w:szCs w:val="30"/>
          <w:cs/>
        </w:rPr>
        <w:t>สามารถขยายการดำเนินธุรกิจ</w:t>
      </w:r>
      <w:r w:rsidR="00F04BD7" w:rsidRPr="00F91F14">
        <w:rPr>
          <w:rFonts w:ascii="Angsana New" w:eastAsia="MS Mincho" w:hAnsi="Angsana New" w:hint="cs"/>
          <w:sz w:val="30"/>
          <w:szCs w:val="30"/>
          <w:cs/>
        </w:rPr>
        <w:t>ตามแผนยุทธ</w:t>
      </w:r>
      <w:r w:rsidR="001E4645" w:rsidRPr="00F91F14">
        <w:rPr>
          <w:rFonts w:ascii="Angsana New" w:eastAsia="MS Mincho" w:hAnsi="Angsana New" w:hint="cs"/>
          <w:sz w:val="30"/>
          <w:szCs w:val="30"/>
          <w:cs/>
        </w:rPr>
        <w:t>ศาสตร์ของกลุ่มบริษัท</w:t>
      </w:r>
      <w:r w:rsidR="00BB4A5F" w:rsidRPr="00F91F14">
        <w:rPr>
          <w:rFonts w:ascii="Angsana New" w:eastAsia="MS Mincho" w:hAnsi="Angsana New" w:hint="cs"/>
          <w:sz w:val="30"/>
          <w:szCs w:val="30"/>
          <w:cs/>
        </w:rPr>
        <w:t>ที่ดำเนินธุรกิจเกี่ยวกับการบริหารและพัฒนา</w:t>
      </w:r>
      <w:r w:rsidR="007E67F3" w:rsidRPr="00F91F14">
        <w:rPr>
          <w:rFonts w:ascii="Angsana New" w:eastAsia="MS Mincho" w:hAnsi="Angsana New" w:hint="cs"/>
          <w:sz w:val="30"/>
          <w:szCs w:val="30"/>
          <w:cs/>
        </w:rPr>
        <w:t>ช่อง</w:t>
      </w:r>
      <w:r w:rsidR="00C208F2" w:rsidRPr="00F91F14">
        <w:rPr>
          <w:rFonts w:ascii="Angsana New" w:eastAsia="MS Mincho" w:hAnsi="Angsana New" w:hint="cs"/>
          <w:sz w:val="30"/>
          <w:szCs w:val="30"/>
          <w:cs/>
        </w:rPr>
        <w:t>ทางการจัดจำหน่าย การเข้าถึงลูกค้าเพื่อเชื่อมต่อระหว่าง</w:t>
      </w:r>
      <w:r w:rsidR="00B737E7" w:rsidRPr="00F91F14">
        <w:rPr>
          <w:rFonts w:ascii="Angsana New" w:eastAsia="MS Mincho" w:hAnsi="Angsana New" w:hint="cs"/>
          <w:sz w:val="30"/>
          <w:szCs w:val="30"/>
          <w:cs/>
        </w:rPr>
        <w:t>กลุ่มบริษัทกับผู้ใช้บริการเข้าด้วยกัน โดยมุ่งเน้นการให้บริการที่สะดวกสบายและตอบโจทย์ความต้องการของ</w:t>
      </w:r>
      <w:r w:rsidR="008E4B6B" w:rsidRPr="00F91F14">
        <w:rPr>
          <w:rFonts w:ascii="Angsana New" w:eastAsia="MS Mincho" w:hAnsi="Angsana New" w:hint="cs"/>
          <w:sz w:val="30"/>
          <w:szCs w:val="30"/>
          <w:cs/>
        </w:rPr>
        <w:t>ผู้คน</w:t>
      </w:r>
      <w:r w:rsidR="00B737E7" w:rsidRPr="00F91F14">
        <w:rPr>
          <w:rFonts w:ascii="Angsana New" w:eastAsia="MS Mincho" w:hAnsi="Angsana New" w:hint="cs"/>
          <w:sz w:val="30"/>
          <w:szCs w:val="30"/>
          <w:cs/>
        </w:rPr>
        <w:t>ยุคปัจจุบัน</w:t>
      </w:r>
      <w:r w:rsidR="008E4B6B" w:rsidRPr="00F91F14">
        <w:rPr>
          <w:rFonts w:ascii="Angsana New" w:eastAsia="MS Mincho" w:hAnsi="Angsana New" w:hint="cs"/>
          <w:sz w:val="30"/>
          <w:szCs w:val="30"/>
          <w:cs/>
        </w:rPr>
        <w:t xml:space="preserve"> และ</w:t>
      </w:r>
      <w:r w:rsidR="00BC7E65" w:rsidRPr="00F91F14">
        <w:rPr>
          <w:rFonts w:ascii="Angsana New" w:eastAsia="MS Mincho" w:hAnsi="Angsana New" w:hint="cs"/>
          <w:sz w:val="30"/>
          <w:szCs w:val="30"/>
          <w:cs/>
        </w:rPr>
        <w:t>เกิดการประหยัด</w:t>
      </w:r>
      <w:r w:rsidR="00AF1588" w:rsidRPr="00F91F14">
        <w:rPr>
          <w:rFonts w:ascii="Angsana New" w:eastAsia="MS Mincho" w:hAnsi="Angsana New" w:hint="cs"/>
          <w:sz w:val="30"/>
          <w:szCs w:val="30"/>
          <w:cs/>
        </w:rPr>
        <w:t>ต่อขนาด (</w:t>
      </w:r>
      <w:r w:rsidR="00AF1588" w:rsidRPr="00F91F14">
        <w:rPr>
          <w:rFonts w:ascii="Angsana New" w:eastAsia="MS Mincho" w:hAnsi="Angsana New"/>
          <w:sz w:val="30"/>
          <w:szCs w:val="30"/>
        </w:rPr>
        <w:t xml:space="preserve">Economy of scale) </w:t>
      </w:r>
      <w:r w:rsidR="00AF1588" w:rsidRPr="00F91F14">
        <w:rPr>
          <w:rFonts w:ascii="Angsana New" w:eastAsia="MS Mincho" w:hAnsi="Angsana New" w:hint="cs"/>
          <w:sz w:val="30"/>
          <w:szCs w:val="30"/>
          <w:cs/>
        </w:rPr>
        <w:t>ของธุรกิจตู้จำหน่ายสินค้าอัตโนมัติ</w:t>
      </w:r>
      <w:r w:rsidR="00073F4E" w:rsidRPr="00F91F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F0D47" w:rsidRPr="00F91F14">
        <w:rPr>
          <w:rFonts w:ascii="Angsana New" w:eastAsia="MS Mincho" w:hAnsi="Angsana New" w:hint="cs"/>
          <w:sz w:val="30"/>
          <w:szCs w:val="30"/>
          <w:cs/>
        </w:rPr>
        <w:t>รวมถึงขยายพื้นที่ให้บริการ</w:t>
      </w:r>
      <w:r w:rsidR="00450E1A" w:rsidRPr="00F91F14">
        <w:rPr>
          <w:rFonts w:ascii="Angsana New" w:eastAsia="MS Mincho" w:hAnsi="Angsana New" w:hint="cs"/>
          <w:sz w:val="30"/>
          <w:szCs w:val="30"/>
          <w:cs/>
        </w:rPr>
        <w:t>ให้ครอบคลุมมากยิ่งขึ้น</w:t>
      </w:r>
    </w:p>
    <w:p w14:paraId="1F0E63CE" w14:textId="77777777" w:rsidR="00E86F84" w:rsidRPr="00F91F14" w:rsidRDefault="00E86F84" w:rsidP="00E86F84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41847E0" w14:textId="25B1AE4A" w:rsidR="00531D31" w:rsidRPr="00F91F14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lastRenderedPageBreak/>
        <w:t xml:space="preserve">โดยธุรกรรมดังกล่าวได้กระทำการจนเสร็จสิ้นในวันที่ </w:t>
      </w:r>
      <w:r w:rsidRPr="00F91F14">
        <w:rPr>
          <w:rFonts w:ascii="Angsana New" w:eastAsia="MS Mincho" w:hAnsi="Angsana New"/>
          <w:sz w:val="30"/>
          <w:szCs w:val="30"/>
        </w:rPr>
        <w:t xml:space="preserve">31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กรกฎาคม </w:t>
      </w:r>
      <w:r w:rsidRPr="00F91F14">
        <w:rPr>
          <w:rFonts w:ascii="Angsana New" w:eastAsia="MS Mincho" w:hAnsi="Angsana New"/>
          <w:sz w:val="30"/>
          <w:szCs w:val="30"/>
        </w:rPr>
        <w:t xml:space="preserve">2566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และมีราคาตอบแทนเป็นเงินสด</w:t>
      </w:r>
      <w:r w:rsidRPr="00F91F14">
        <w:rPr>
          <w:rFonts w:ascii="Angsana New" w:eastAsia="MS Mincho" w:hAnsi="Angsana New"/>
          <w:sz w:val="30"/>
          <w:szCs w:val="30"/>
          <w:cs/>
        </w:rPr>
        <w:br/>
      </w:r>
      <w:r w:rsidRPr="00F91F14">
        <w:rPr>
          <w:rFonts w:ascii="Angsana New" w:eastAsia="MS Mincho" w:hAnsi="Angsana New"/>
          <w:sz w:val="30"/>
          <w:szCs w:val="30"/>
        </w:rPr>
        <w:t>302.2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ล้านบาท ธุรกรรมดังกล่าวถือเป็นการรวมธุรกิจ</w:t>
      </w:r>
      <w:r w:rsidRPr="00F91F14">
        <w:rPr>
          <w:rFonts w:ascii="Angsana New" w:eastAsia="MS Mincho" w:hAnsi="Angsana New"/>
          <w:sz w:val="30"/>
          <w:szCs w:val="30"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ในระหว่างงวดนับตั้งแต่วันที่ซื้อธุรกิจจนถึงวันที่</w:t>
      </w:r>
      <w:r w:rsidRPr="00F91F14">
        <w:rPr>
          <w:rFonts w:ascii="Angsana New" w:eastAsia="MS Mincho" w:hAnsi="Angsana New"/>
          <w:sz w:val="30"/>
          <w:szCs w:val="30"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br/>
      </w:r>
      <w:r w:rsidR="003A0740" w:rsidRPr="00F91F14">
        <w:rPr>
          <w:rFonts w:ascii="Angsana New" w:eastAsia="MS Mincho" w:hAnsi="Angsana New"/>
          <w:sz w:val="30"/>
          <w:szCs w:val="30"/>
        </w:rPr>
        <w:t xml:space="preserve">31 </w:t>
      </w:r>
      <w:r w:rsidR="003A0740" w:rsidRPr="00F91F14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2566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ธุรกิจดังกล่าวก่อให้เกิดรายได้และขาดทุนสุทธิ จำนวน </w:t>
      </w:r>
      <w:r w:rsidR="00CD790D" w:rsidRPr="00F91F14">
        <w:rPr>
          <w:rFonts w:ascii="Angsana New" w:eastAsia="MS Mincho" w:hAnsi="Angsana New"/>
          <w:sz w:val="30"/>
          <w:szCs w:val="30"/>
        </w:rPr>
        <w:t>64.6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ล้านบาท และ </w:t>
      </w:r>
      <w:r w:rsidR="00EF33C5" w:rsidRPr="00F91F14">
        <w:rPr>
          <w:rFonts w:ascii="Angsana New" w:eastAsia="MS Mincho" w:hAnsi="Angsana New"/>
          <w:sz w:val="30"/>
          <w:szCs w:val="30"/>
        </w:rPr>
        <w:t xml:space="preserve">3.2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ล้านบาท ตามลำดับกลุ่มบริษัทไม่สามารถคาดการณ์ถึงรายได้ และกำไร (หรือขาดทุน) หากกลุ่มบริษัทได้เข้าทำการซื้อธุรกิจตั้งแต่วันที่ </w:t>
      </w:r>
      <w:r w:rsidRPr="00F91F14">
        <w:rPr>
          <w:rFonts w:ascii="Angsana New" w:eastAsia="MS Mincho" w:hAnsi="Angsana New"/>
          <w:sz w:val="30"/>
          <w:szCs w:val="30"/>
        </w:rPr>
        <w:t xml:space="preserve">1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มกราคม</w:t>
      </w:r>
      <w:r w:rsidRPr="00F91F14">
        <w:rPr>
          <w:rFonts w:ascii="Angsana New" w:eastAsia="MS Mincho" w:hAnsi="Angsana New"/>
          <w:sz w:val="30"/>
          <w:szCs w:val="30"/>
        </w:rPr>
        <w:t xml:space="preserve"> 2566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นื่องจากกลุ่มบริษัทไม่สามารถเข้าถึงข้อมูลทางการเงินที่เกี่ยวข้องกับหน่วยธุรกิจดังกล่าวก่อนการควบคุม</w:t>
      </w:r>
    </w:p>
    <w:p w14:paraId="128A5803" w14:textId="31A225D6" w:rsidR="00F9360F" w:rsidRPr="00F91F14" w:rsidRDefault="00F9360F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3A7545BF" w14:textId="45E92CA9" w:rsidR="00531D31" w:rsidRPr="00F91F14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สินทรัพย์ที่ระบุได้ที่ได้มาและหนี้สินที่รับมา</w:t>
      </w:r>
      <w:r w:rsidRPr="00F91F1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ณ</w:t>
      </w:r>
      <w:r w:rsidRPr="00F91F1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วันที่ซื้อธุรกิจมีดังนี้</w:t>
      </w:r>
    </w:p>
    <w:p w14:paraId="40018E1F" w14:textId="77777777" w:rsidR="00531D31" w:rsidRPr="00F91F14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531D31" w:rsidRPr="00F91F14" w14:paraId="2D1F3D3D" w14:textId="77777777">
        <w:trPr>
          <w:tblHeader/>
        </w:trPr>
        <w:tc>
          <w:tcPr>
            <w:tcW w:w="6480" w:type="dxa"/>
            <w:vAlign w:val="bottom"/>
          </w:tcPr>
          <w:p w14:paraId="16B61E05" w14:textId="77777777" w:rsidR="00531D31" w:rsidRPr="00F91F14" w:rsidRDefault="00531D3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AA68BA" w14:textId="77777777" w:rsidR="00531D31" w:rsidRPr="00F91F14" w:rsidRDefault="00531D3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B808948" w14:textId="77777777" w:rsidR="00531D31" w:rsidRPr="00F91F14" w:rsidRDefault="00531D31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ประมาณการ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ณ วันที่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91F1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กรกฎาคม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531D31" w:rsidRPr="00F91F14" w14:paraId="02AC5064" w14:textId="77777777">
        <w:trPr>
          <w:tblHeader/>
        </w:trPr>
        <w:tc>
          <w:tcPr>
            <w:tcW w:w="6480" w:type="dxa"/>
            <w:vAlign w:val="bottom"/>
          </w:tcPr>
          <w:p w14:paraId="227D1BD6" w14:textId="77777777" w:rsidR="00531D31" w:rsidRPr="00F91F14" w:rsidRDefault="00531D3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4A1AFF1" w14:textId="77777777" w:rsidR="00531D31" w:rsidRPr="00F91F14" w:rsidRDefault="00531D3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39E78A2A" w14:textId="77777777" w:rsidR="00531D31" w:rsidRPr="00F91F14" w:rsidRDefault="00531D31">
            <w:pPr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1D31" w:rsidRPr="00F91F14" w14:paraId="2090332A" w14:textId="77777777">
        <w:tc>
          <w:tcPr>
            <w:tcW w:w="6480" w:type="dxa"/>
            <w:shd w:val="clear" w:color="auto" w:fill="auto"/>
            <w:vAlign w:val="bottom"/>
          </w:tcPr>
          <w:p w14:paraId="2794CBB8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581EF3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A8173C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</w:tr>
      <w:tr w:rsidR="00531D31" w:rsidRPr="00F91F14" w14:paraId="56B31E5B" w14:textId="77777777">
        <w:tc>
          <w:tcPr>
            <w:tcW w:w="6480" w:type="dxa"/>
            <w:shd w:val="clear" w:color="auto" w:fill="auto"/>
            <w:vAlign w:val="bottom"/>
          </w:tcPr>
          <w:p w14:paraId="570787FB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F88B16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FCC235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149,474</w:t>
            </w:r>
          </w:p>
        </w:tc>
      </w:tr>
      <w:tr w:rsidR="00531D31" w:rsidRPr="00F91F14" w14:paraId="15A96D86" w14:textId="77777777">
        <w:tc>
          <w:tcPr>
            <w:tcW w:w="6480" w:type="dxa"/>
            <w:shd w:val="clear" w:color="auto" w:fill="auto"/>
            <w:vAlign w:val="bottom"/>
          </w:tcPr>
          <w:p w14:paraId="30A05E41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CAB3F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525C3C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11,304</w:t>
            </w:r>
          </w:p>
        </w:tc>
      </w:tr>
      <w:tr w:rsidR="00531D31" w:rsidRPr="00F91F14" w14:paraId="776A0371" w14:textId="77777777">
        <w:tc>
          <w:tcPr>
            <w:tcW w:w="6480" w:type="dxa"/>
            <w:shd w:val="clear" w:color="auto" w:fill="auto"/>
            <w:vAlign w:val="bottom"/>
          </w:tcPr>
          <w:p w14:paraId="1FDB6DBF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0DF77A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DBDAE9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(11,304)</w:t>
            </w:r>
          </w:p>
        </w:tc>
      </w:tr>
      <w:tr w:rsidR="00531D31" w:rsidRPr="00F91F14" w14:paraId="567A62A8" w14:textId="77777777">
        <w:tc>
          <w:tcPr>
            <w:tcW w:w="6480" w:type="dxa"/>
            <w:shd w:val="clear" w:color="auto" w:fill="auto"/>
            <w:vAlign w:val="bottom"/>
          </w:tcPr>
          <w:p w14:paraId="39130E59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1A2F65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8FEF9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(428)</w:t>
            </w:r>
          </w:p>
        </w:tc>
      </w:tr>
      <w:tr w:rsidR="00531D31" w:rsidRPr="00F91F14" w14:paraId="169F73BD" w14:textId="77777777">
        <w:tc>
          <w:tcPr>
            <w:tcW w:w="6480" w:type="dxa"/>
            <w:shd w:val="clear" w:color="auto" w:fill="auto"/>
            <w:vAlign w:val="bottom"/>
          </w:tcPr>
          <w:p w14:paraId="3027BCD2" w14:textId="77777777" w:rsidR="00531D31" w:rsidRPr="00F91F14" w:rsidRDefault="00531D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รวมประมาณการมูลค่ายุติธรรมของสินทรัพย์สุทธิที่ระบุได้ที่ได้มา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38C71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FC82E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152,934</w:t>
            </w:r>
          </w:p>
        </w:tc>
      </w:tr>
      <w:tr w:rsidR="00531D31" w:rsidRPr="00F91F14" w14:paraId="1CBFE3B3" w14:textId="77777777">
        <w:tc>
          <w:tcPr>
            <w:tcW w:w="6480" w:type="dxa"/>
            <w:shd w:val="clear" w:color="auto" w:fill="auto"/>
            <w:vAlign w:val="bottom"/>
          </w:tcPr>
          <w:p w14:paraId="7E27EA34" w14:textId="77777777" w:rsidR="00531D31" w:rsidRPr="00F91F14" w:rsidRDefault="00531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50D735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F215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149,302</w:t>
            </w:r>
          </w:p>
        </w:tc>
      </w:tr>
      <w:tr w:rsidR="00531D31" w:rsidRPr="00F91F14" w14:paraId="7C906A53" w14:textId="77777777">
        <w:tc>
          <w:tcPr>
            <w:tcW w:w="6480" w:type="dxa"/>
            <w:shd w:val="clear" w:color="auto" w:fill="auto"/>
            <w:vAlign w:val="bottom"/>
          </w:tcPr>
          <w:p w14:paraId="088F1C3A" w14:textId="77777777" w:rsidR="00531D31" w:rsidRPr="00F91F14" w:rsidRDefault="00531D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3A9A82" w14:textId="77777777" w:rsidR="00531D31" w:rsidRPr="00F91F14" w:rsidRDefault="00531D3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66B54" w14:textId="77777777" w:rsidR="00531D31" w:rsidRPr="00F91F14" w:rsidRDefault="00531D3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302,236</w:t>
            </w:r>
          </w:p>
        </w:tc>
      </w:tr>
    </w:tbl>
    <w:p w14:paraId="343E958F" w14:textId="77777777" w:rsidR="00F9360F" w:rsidRPr="00F91F14" w:rsidRDefault="00F9360F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3CA2F31D" w14:textId="415D52CF" w:rsidR="00531D31" w:rsidRPr="00F91F14" w:rsidRDefault="00531D31" w:rsidP="00531D31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ณ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วันที่รายงาน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ผู้บริหารของกลุ่มบริษัทอยู่ระหว่างดำเนินการต่าง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ๆ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เพื่อให้ได้มาซึ่งมูลค่ายุติธรรมของสินทรัพย์ที่ระบุได้ที่ได้มาและหนี้สินที่รับมา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รวมทั้งพิจารณาการด้อยค่าของค่าความนิยม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ถ้ามี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1427FEAA" w14:textId="34925D08" w:rsidR="007841CB" w:rsidRPr="00F91F14" w:rsidRDefault="0078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1E3EE7F" w14:textId="0CDC471E" w:rsidR="00D94804" w:rsidRPr="00F91F14" w:rsidRDefault="008426EE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</w:t>
      </w:r>
      <w:r w:rsidR="008F2CCA"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หรือ</w:t>
      </w: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772F8AC2" w14:textId="77777777" w:rsidR="00FE2C63" w:rsidRPr="00F91F14" w:rsidRDefault="00FE2C63" w:rsidP="007E2F43">
      <w:pPr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6C21AFB" w14:textId="19BDFA2A" w:rsidR="00BB225B" w:rsidRPr="00F91F14" w:rsidRDefault="00E523C5" w:rsidP="00BB2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อ</w:t>
      </w:r>
      <w:r w:rsidR="00FA7AFD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</w:t>
      </w:r>
      <w:r w:rsidR="00FA7AFD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การตัดสินใจทางการเงินและการบริหารต่อบุคคลหรือกิจการนั้น </w:t>
      </w:r>
      <w:r w:rsidR="00BB225B" w:rsidRPr="00F91F14">
        <w:rPr>
          <w:rFonts w:ascii="Angsana New" w:hAnsi="Angsana New" w:hint="cs"/>
          <w:sz w:val="30"/>
          <w:szCs w:val="30"/>
          <w:cs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6ACBC7EF" w14:textId="77777777" w:rsidR="00BB225B" w:rsidRPr="00F91F14" w:rsidRDefault="00BB225B" w:rsidP="00E5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E420D" w14:textId="5822488D" w:rsidR="00E523C5" w:rsidRPr="00F91F14" w:rsidRDefault="00E523C5" w:rsidP="00E523C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F1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F91F1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bCs/>
          <w:sz w:val="30"/>
          <w:szCs w:val="30"/>
        </w:rPr>
        <w:t>12</w:t>
      </w:r>
      <w:r w:rsidRPr="00F91F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728DD6A" w14:textId="77777777" w:rsidR="00E523C5" w:rsidRPr="00F91F14" w:rsidRDefault="00E523C5" w:rsidP="00E5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15"/>
        <w:gridCol w:w="1494"/>
        <w:gridCol w:w="3960"/>
      </w:tblGrid>
      <w:tr w:rsidR="00E523C5" w:rsidRPr="00F91F14" w14:paraId="2022F1CE" w14:textId="77777777" w:rsidTr="003A0740">
        <w:trPr>
          <w:trHeight w:val="60"/>
          <w:tblHeader/>
        </w:trPr>
        <w:tc>
          <w:tcPr>
            <w:tcW w:w="3915" w:type="dxa"/>
          </w:tcPr>
          <w:p w14:paraId="3F76438C" w14:textId="77777777" w:rsidR="003A0740" w:rsidRPr="00F91F14" w:rsidRDefault="003A0740" w:rsidP="003A074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C30C8B" w14:textId="36463BF0" w:rsidR="00E523C5" w:rsidRPr="00F91F14" w:rsidRDefault="00E523C5" w:rsidP="003A074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บ</w:t>
            </w:r>
            <w:r w:rsidR="000761B3"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ุคคล</w:t>
            </w:r>
          </w:p>
        </w:tc>
        <w:tc>
          <w:tcPr>
            <w:tcW w:w="1494" w:type="dxa"/>
          </w:tcPr>
          <w:p w14:paraId="279E58D1" w14:textId="77777777" w:rsidR="003A0740" w:rsidRPr="00F91F14" w:rsidRDefault="00E523C5" w:rsidP="003A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3A0740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26C4EC97" w14:textId="5F2AC81C" w:rsidR="00E523C5" w:rsidRPr="00F91F14" w:rsidRDefault="00E523C5" w:rsidP="003A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</w:t>
            </w:r>
            <w:r w:rsidR="003A0740"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าติ</w:t>
            </w:r>
          </w:p>
        </w:tc>
        <w:tc>
          <w:tcPr>
            <w:tcW w:w="3960" w:type="dxa"/>
          </w:tcPr>
          <w:p w14:paraId="7FC62ABF" w14:textId="77777777" w:rsidR="003A0740" w:rsidRPr="00F91F14" w:rsidRDefault="003A0740" w:rsidP="003A074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B52A41" w14:textId="6EDBC29E" w:rsidR="00E523C5" w:rsidRPr="00F91F14" w:rsidRDefault="00E523C5" w:rsidP="003A074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523C5" w:rsidRPr="00F91F14" w14:paraId="38916F84" w14:textId="77777777">
        <w:trPr>
          <w:trHeight w:val="342"/>
        </w:trPr>
        <w:tc>
          <w:tcPr>
            <w:tcW w:w="3915" w:type="dxa"/>
          </w:tcPr>
          <w:p w14:paraId="6A2CBE91" w14:textId="77777777" w:rsidR="00E523C5" w:rsidRPr="00F91F14" w:rsidRDefault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94" w:type="dxa"/>
          </w:tcPr>
          <w:p w14:paraId="5197B69D" w14:textId="77777777" w:rsidR="00E523C5" w:rsidRPr="00F91F14" w:rsidRDefault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457B21" w14:textId="77777777" w:rsidR="00E523C5" w:rsidRPr="00F91F14" w:rsidRDefault="00E523C5">
            <w:pPr>
              <w:tabs>
                <w:tab w:val="clear" w:pos="227"/>
                <w:tab w:val="clear" w:pos="3742"/>
              </w:tabs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 และความรับผิดชอบในการวางแผน</w:t>
            </w:r>
            <w:r w:rsidRPr="00F91F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สั่งการและควบคุมกิจกรรมต่าง ๆของกิจการไม่ว่าทางตรงหรือทางอ้อม ทั้งนี้รวมถึงกรรมการของกลุ่มบริษัทและบริษัท </w:t>
            </w:r>
            <w:r w:rsidRPr="00F91F14">
              <w:rPr>
                <w:rFonts w:ascii="Angsana New" w:hAnsi="Angsana New"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91F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23C5" w:rsidRPr="00F91F14" w14:paraId="14FCAD12" w14:textId="77777777">
        <w:trPr>
          <w:trHeight w:val="342"/>
        </w:trPr>
        <w:tc>
          <w:tcPr>
            <w:tcW w:w="3915" w:type="dxa"/>
          </w:tcPr>
          <w:p w14:paraId="77A33EC7" w14:textId="3D375A9F" w:rsidR="00E523C5" w:rsidRPr="00F91F14" w:rsidRDefault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สบาย</w:t>
            </w:r>
            <w:r w:rsidR="003A0740"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เทคโนโลยี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4CAC5B6B" w14:textId="77777777" w:rsidR="00E523C5" w:rsidRPr="00F91F14" w:rsidRDefault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B3BECEB" w14:textId="7A426CB8" w:rsidR="00E523C5" w:rsidRPr="00F91F14" w:rsidRDefault="00E523C5">
            <w:pPr>
              <w:tabs>
                <w:tab w:val="clear" w:pos="227"/>
                <w:tab w:val="clear" w:pos="3742"/>
              </w:tabs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เป็นบริษัทใหญ่และมีผู้แทนเป็นกรรมการของบริษัท</w:t>
            </w:r>
          </w:p>
        </w:tc>
      </w:tr>
      <w:tr w:rsidR="00E523C5" w:rsidRPr="00F91F14" w14:paraId="2F7FA87C" w14:textId="77777777">
        <w:trPr>
          <w:trHeight w:val="342"/>
        </w:trPr>
        <w:tc>
          <w:tcPr>
            <w:tcW w:w="3915" w:type="dxa"/>
          </w:tcPr>
          <w:p w14:paraId="3C8839C5" w14:textId="77777777" w:rsidR="00E523C5" w:rsidRPr="00F91F14" w:rsidRDefault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เวนดิ้งพลัส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511D172D" w14:textId="77777777" w:rsidR="00E523C5" w:rsidRPr="00F91F14" w:rsidRDefault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40F06AB" w14:textId="798BDCA1" w:rsidR="00E523C5" w:rsidRPr="00F91F14" w:rsidRDefault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E523C5" w:rsidRPr="00F91F14" w14:paraId="7C464C1E" w14:textId="77777777">
        <w:trPr>
          <w:trHeight w:val="342"/>
        </w:trPr>
        <w:tc>
          <w:tcPr>
            <w:tcW w:w="3915" w:type="dxa"/>
          </w:tcPr>
          <w:p w14:paraId="4F6F7922" w14:textId="77777777" w:rsidR="00E523C5" w:rsidRPr="00F91F14" w:rsidRDefault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ซอฟต์เทล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คอมมูนิเคชั่น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ไทยแลนด์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69C918DB" w14:textId="77777777" w:rsidR="004B4C60" w:rsidRDefault="004B4C60" w:rsidP="00E46F82">
            <w:pPr>
              <w:tabs>
                <w:tab w:val="clear" w:pos="454"/>
                <w:tab w:val="clear" w:pos="907"/>
                <w:tab w:val="left" w:pos="762"/>
                <w:tab w:val="left" w:pos="1152"/>
                <w:tab w:val="left" w:pos="4752"/>
              </w:tabs>
              <w:ind w:left="402" w:right="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6F043" w14:textId="257738C1" w:rsidR="00E523C5" w:rsidRPr="00F91F14" w:rsidRDefault="00D276C5" w:rsidP="00E46F82">
            <w:pPr>
              <w:tabs>
                <w:tab w:val="clear" w:pos="454"/>
                <w:tab w:val="clear" w:pos="907"/>
                <w:tab w:val="left" w:pos="762"/>
                <w:tab w:val="left" w:pos="1152"/>
                <w:tab w:val="left" w:pos="4752"/>
              </w:tabs>
              <w:ind w:left="402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523C5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7E8C5F" w14:textId="77777777" w:rsidR="003A0740" w:rsidRPr="00F91F14" w:rsidRDefault="003A0740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BBE4D4" w14:textId="2CF65744" w:rsidR="00E523C5" w:rsidRPr="00F91F14" w:rsidRDefault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E523C5" w:rsidRPr="00F91F14" w14:paraId="509F6CF8" w14:textId="77777777">
        <w:trPr>
          <w:trHeight w:val="342"/>
        </w:trPr>
        <w:tc>
          <w:tcPr>
            <w:tcW w:w="3915" w:type="dxa"/>
          </w:tcPr>
          <w:p w14:paraId="2FE30719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อินฟราสตรัคเจอร์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339408A6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11C957B" w14:textId="565E8BB7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E523C5" w:rsidRPr="00F91F14" w14:paraId="4A951238" w14:textId="77777777">
        <w:trPr>
          <w:trHeight w:val="342"/>
        </w:trPr>
        <w:tc>
          <w:tcPr>
            <w:tcW w:w="3915" w:type="dxa"/>
          </w:tcPr>
          <w:p w14:paraId="0F244568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7D875C0D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CE3648B" w14:textId="756B42C8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B1D41" w:rsidRPr="00F91F14" w14:paraId="3C5AF2ED" w14:textId="77777777">
        <w:trPr>
          <w:trHeight w:val="342"/>
        </w:trPr>
        <w:tc>
          <w:tcPr>
            <w:tcW w:w="3915" w:type="dxa"/>
          </w:tcPr>
          <w:p w14:paraId="11445548" w14:textId="65B16495" w:rsidR="004B1D41" w:rsidRPr="00F91F14" w:rsidRDefault="004B1D41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มาสเตอร์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05885891" w14:textId="3CB6B093" w:rsidR="004B1D41" w:rsidRPr="00F91F14" w:rsidRDefault="004B1D41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ABA68FF" w14:textId="26FDCDD6" w:rsidR="004B1D41" w:rsidRPr="00F91F14" w:rsidRDefault="004B1D41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4B1D41" w:rsidRPr="00F91F14" w14:paraId="23E9F7C9" w14:textId="77777777">
        <w:trPr>
          <w:trHeight w:val="342"/>
        </w:trPr>
        <w:tc>
          <w:tcPr>
            <w:tcW w:w="3915" w:type="dxa"/>
          </w:tcPr>
          <w:p w14:paraId="353F4105" w14:textId="3FE4495F" w:rsidR="004B1D41" w:rsidRPr="00F91F14" w:rsidRDefault="00AD5E8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อินโนเวชั่น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56AE3B73" w14:textId="5253C9AC" w:rsidR="004B1D41" w:rsidRPr="00F91F14" w:rsidRDefault="00220EA2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52B946C" w14:textId="4F9BF75A" w:rsidR="004B1D41" w:rsidRPr="00F91F14" w:rsidRDefault="00AD5E8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220EA2" w:rsidRPr="00F91F14" w14:paraId="2A210FCE" w14:textId="77777777">
        <w:trPr>
          <w:trHeight w:val="342"/>
        </w:trPr>
        <w:tc>
          <w:tcPr>
            <w:tcW w:w="3915" w:type="dxa"/>
          </w:tcPr>
          <w:p w14:paraId="76E4A30C" w14:textId="3DB1AFF8" w:rsidR="004B4C60" w:rsidRPr="00F91F14" w:rsidRDefault="00506ACB" w:rsidP="004B4C6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มาร์เก็ต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3C4FFEC4" w14:textId="66964E38" w:rsidR="00220EA2" w:rsidRPr="00F91F14" w:rsidRDefault="005F11A1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3ED8556" w14:textId="042DDA2D" w:rsidR="00220EA2" w:rsidRPr="00F91F14" w:rsidRDefault="00065CA3" w:rsidP="005F11A1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536D49" w:rsidRPr="00F91F14" w14:paraId="1EABF824" w14:textId="77777777">
        <w:trPr>
          <w:trHeight w:val="342"/>
        </w:trPr>
        <w:tc>
          <w:tcPr>
            <w:tcW w:w="3915" w:type="dxa"/>
          </w:tcPr>
          <w:p w14:paraId="0C8C9958" w14:textId="56DBB4C6" w:rsidR="00536D49" w:rsidRPr="00F91F14" w:rsidRDefault="00164E7F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อลิอันซ์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08E3698A" w14:textId="2B198857" w:rsidR="00536D49" w:rsidRPr="00F91F14" w:rsidRDefault="000734C6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75478D3" w14:textId="69FB70A5" w:rsidR="00536D49" w:rsidRPr="00F91F14" w:rsidRDefault="00E30B70" w:rsidP="005F11A1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0F1927" w:rsidRPr="00F91F14" w14:paraId="1C4E3738" w14:textId="77777777">
        <w:trPr>
          <w:trHeight w:val="342"/>
        </w:trPr>
        <w:tc>
          <w:tcPr>
            <w:tcW w:w="3915" w:type="dxa"/>
          </w:tcPr>
          <w:p w14:paraId="771E79D4" w14:textId="42D1809E" w:rsidR="000F1927" w:rsidRPr="00F91F14" w:rsidRDefault="00EA6714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วอช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94" w:type="dxa"/>
          </w:tcPr>
          <w:p w14:paraId="6734BC9D" w14:textId="6E79F19B" w:rsidR="000F1927" w:rsidRPr="00F91F14" w:rsidRDefault="00EA6714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34C3F3" w14:textId="577AD64E" w:rsidR="000F1927" w:rsidRPr="00F91F14" w:rsidRDefault="00EA6714" w:rsidP="00E30B70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0734C6" w:rsidRPr="00F91F14" w14:paraId="54FDAB77" w14:textId="77777777">
        <w:trPr>
          <w:trHeight w:val="342"/>
        </w:trPr>
        <w:tc>
          <w:tcPr>
            <w:tcW w:w="3915" w:type="dxa"/>
          </w:tcPr>
          <w:p w14:paraId="1B5B2954" w14:textId="7207A72B" w:rsidR="000734C6" w:rsidRPr="00F91F14" w:rsidRDefault="007618F9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เลิฟ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ลีสซิ่ง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94" w:type="dxa"/>
          </w:tcPr>
          <w:p w14:paraId="134D3A89" w14:textId="6FA4D80B" w:rsidR="000734C6" w:rsidRPr="00F91F14" w:rsidRDefault="000F1927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4CB4408" w14:textId="246C73D7" w:rsidR="000734C6" w:rsidRPr="00F91F14" w:rsidRDefault="0009746A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E106F5" w:rsidRPr="00F91F14" w14:paraId="5C554533" w14:textId="77777777">
        <w:trPr>
          <w:trHeight w:val="342"/>
        </w:trPr>
        <w:tc>
          <w:tcPr>
            <w:tcW w:w="3915" w:type="dxa"/>
          </w:tcPr>
          <w:p w14:paraId="3C65A678" w14:textId="4469E3CB" w:rsidR="00E106F5" w:rsidRPr="00F91F14" w:rsidRDefault="00D276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โซลูชั่นส์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94" w:type="dxa"/>
          </w:tcPr>
          <w:p w14:paraId="22B02ADA" w14:textId="180442A7" w:rsidR="00E106F5" w:rsidRPr="00F91F14" w:rsidRDefault="004E1E0E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68BE31" w14:textId="62DA3BFB" w:rsidR="00E106F5" w:rsidRPr="00F91F14" w:rsidRDefault="004E1E0E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6664DD" w:rsidRPr="00F91F14" w14:paraId="7A43B590" w14:textId="77777777">
        <w:trPr>
          <w:trHeight w:val="342"/>
        </w:trPr>
        <w:tc>
          <w:tcPr>
            <w:tcW w:w="3915" w:type="dxa"/>
          </w:tcPr>
          <w:p w14:paraId="010AE997" w14:textId="3E34BAC1" w:rsidR="006664DD" w:rsidRPr="00F91F14" w:rsidRDefault="000A375E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เอสเควี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ยูนิตี้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ซัพพลาย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1AAFF4EA" w14:textId="6F4169EA" w:rsidR="006664DD" w:rsidRPr="00F91F14" w:rsidRDefault="000A375E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B536B2E" w14:textId="00685442" w:rsidR="006664DD" w:rsidRPr="00F91F14" w:rsidRDefault="000A375E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</w:tr>
      <w:tr w:rsidR="003647B1" w:rsidRPr="00F91F14" w14:paraId="46A65AA0" w14:textId="77777777">
        <w:trPr>
          <w:trHeight w:val="342"/>
        </w:trPr>
        <w:tc>
          <w:tcPr>
            <w:tcW w:w="3915" w:type="dxa"/>
          </w:tcPr>
          <w:p w14:paraId="16843800" w14:textId="6C1D11AF" w:rsidR="003647B1" w:rsidRPr="00F91F14" w:rsidRDefault="003A6B9C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ฮิวเมน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รีซอร์สเซส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69651CA2" w14:textId="1D147E45" w:rsidR="003647B1" w:rsidRPr="00F91F14" w:rsidRDefault="003A6B9C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7085B60" w14:textId="6C90329A" w:rsidR="003647B1" w:rsidRPr="00F91F14" w:rsidRDefault="003A6B9C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770F8C" w:rsidRPr="00F91F14" w14:paraId="52990699" w14:textId="77777777">
        <w:trPr>
          <w:trHeight w:val="342"/>
        </w:trPr>
        <w:tc>
          <w:tcPr>
            <w:tcW w:w="3915" w:type="dxa"/>
          </w:tcPr>
          <w:p w14:paraId="6E9E2E2A" w14:textId="3817BBB2" w:rsidR="00770F8C" w:rsidRPr="00F91F14" w:rsidRDefault="00745977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แมกซี่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อินชัวรันส์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1832A41F" w14:textId="77777777" w:rsidR="004B4C60" w:rsidRDefault="004B4C60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DE48A" w14:textId="64B894D5" w:rsidR="00770F8C" w:rsidRPr="00F91F14" w:rsidRDefault="00745977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572097" w14:textId="77777777" w:rsidR="004B4C60" w:rsidRDefault="004B4C60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</w:rPr>
            </w:pPr>
          </w:p>
          <w:p w14:paraId="3E154F89" w14:textId="0A0DF938" w:rsidR="00770F8C" w:rsidRPr="00F91F14" w:rsidRDefault="00AE745F" w:rsidP="0009746A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เป็น</w:t>
            </w:r>
            <w:r w:rsidR="004B4C60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ร่วมค้าของบริษัทใหญ่</w:t>
            </w:r>
          </w:p>
        </w:tc>
      </w:tr>
      <w:tr w:rsidR="00E523C5" w:rsidRPr="00F91F14" w14:paraId="7ADE2B22" w14:textId="77777777">
        <w:trPr>
          <w:trHeight w:val="342"/>
        </w:trPr>
        <w:tc>
          <w:tcPr>
            <w:tcW w:w="3915" w:type="dxa"/>
          </w:tcPr>
          <w:p w14:paraId="53E8D37F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26069138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4FDE244" w14:textId="77777777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23C5" w:rsidRPr="00F91F14" w14:paraId="531AED6E" w14:textId="77777777">
        <w:trPr>
          <w:trHeight w:val="342"/>
        </w:trPr>
        <w:tc>
          <w:tcPr>
            <w:tcW w:w="3915" w:type="dxa"/>
          </w:tcPr>
          <w:p w14:paraId="3829AECA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3223438A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DE2DBE7" w14:textId="77777777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23C5" w:rsidRPr="00F91F14" w14:paraId="0200865D" w14:textId="77777777">
        <w:trPr>
          <w:trHeight w:val="342"/>
        </w:trPr>
        <w:tc>
          <w:tcPr>
            <w:tcW w:w="3915" w:type="dxa"/>
          </w:tcPr>
          <w:p w14:paraId="4B137DDC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45D04626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22008DA" w14:textId="77777777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23C5" w:rsidRPr="00F91F14" w14:paraId="2FFAC510" w14:textId="77777777">
        <w:trPr>
          <w:trHeight w:val="342"/>
        </w:trPr>
        <w:tc>
          <w:tcPr>
            <w:tcW w:w="3915" w:type="dxa"/>
          </w:tcPr>
          <w:p w14:paraId="692F583A" w14:textId="77777777" w:rsidR="00E523C5" w:rsidRPr="00F91F14" w:rsidRDefault="00E523C5" w:rsidP="00E523C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58589CFC" w14:textId="77777777" w:rsidR="00E523C5" w:rsidRPr="00F91F14" w:rsidRDefault="00E523C5" w:rsidP="00E523C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A8B6050" w14:textId="77777777" w:rsidR="00E523C5" w:rsidRPr="00F91F14" w:rsidRDefault="00E523C5" w:rsidP="00E523C5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058DFC5" w14:textId="48633C51" w:rsidR="00F9360F" w:rsidRPr="00F91F14" w:rsidRDefault="00F936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089"/>
        <w:gridCol w:w="252"/>
        <w:gridCol w:w="1116"/>
        <w:gridCol w:w="236"/>
        <w:gridCol w:w="1132"/>
        <w:gridCol w:w="236"/>
        <w:gridCol w:w="1123"/>
      </w:tblGrid>
      <w:tr w:rsidR="00E97606" w:rsidRPr="00F91F14" w14:paraId="0B4036E4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F41" w14:textId="640855BC" w:rsidR="00E97606" w:rsidRPr="00F91F14" w:rsidRDefault="00E97606">
            <w:pP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6566" w14:textId="77777777" w:rsidR="00E97606" w:rsidRPr="00F91F14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A27" w14:textId="77777777" w:rsidR="00E97606" w:rsidRPr="00F91F14" w:rsidRDefault="00E976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1AAC" w14:textId="77777777" w:rsidR="00E97606" w:rsidRPr="00F91F14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A66" w:rsidRPr="00F91F14" w14:paraId="75DA7FE8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8CCA" w14:textId="77777777" w:rsidR="00982A66" w:rsidRPr="00F91F14" w:rsidRDefault="00982A66" w:rsidP="00982A66">
            <w:pPr>
              <w:ind w:right="-3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F18E" w14:textId="6663246F" w:rsidR="00982A66" w:rsidRPr="00F91F14" w:rsidRDefault="00982A66" w:rsidP="00982A66">
            <w:pPr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BC10" w14:textId="77777777" w:rsidR="00982A66" w:rsidRPr="00F91F14" w:rsidRDefault="00982A66" w:rsidP="00982A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5CE" w14:textId="48E3F2AD" w:rsidR="00982A66" w:rsidRPr="00F91F14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216D" w14:textId="77777777" w:rsidR="00982A66" w:rsidRPr="00F91F14" w:rsidRDefault="00982A66" w:rsidP="00982A6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3A86" w14:textId="1750D763" w:rsidR="00982A66" w:rsidRPr="00F91F14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E0D" w14:textId="77777777" w:rsidR="00982A66" w:rsidRPr="00F91F14" w:rsidRDefault="00982A66" w:rsidP="00982A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E442" w14:textId="71352E62" w:rsidR="00982A66" w:rsidRPr="00F91F14" w:rsidRDefault="00982A66" w:rsidP="00982A6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82A66" w:rsidRPr="00F91F14" w14:paraId="4C645C17" w14:textId="77777777" w:rsidTr="00B5747F">
        <w:trPr>
          <w:trHeight w:val="227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CF81" w14:textId="77777777" w:rsidR="00982A66" w:rsidRPr="00F91F14" w:rsidRDefault="00982A66" w:rsidP="00982A66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7B2E" w14:textId="77777777" w:rsidR="00982A66" w:rsidRPr="00F91F14" w:rsidRDefault="00982A66" w:rsidP="00982A6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2A66" w:rsidRPr="00F91F14" w14:paraId="3CF84FA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CA07" w14:textId="36D3BEF3" w:rsidR="00982A66" w:rsidRPr="00F91F14" w:rsidRDefault="00420FCA" w:rsidP="00982A6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90F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881C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74D7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0757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6706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49E4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7B48" w14:textId="77777777" w:rsidR="00982A66" w:rsidRPr="00F91F14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FCA" w:rsidRPr="00F91F14" w14:paraId="0BA82C5F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B3471BF" w14:textId="60A389CC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919D" w14:textId="739E0C8E" w:rsidR="00420FCA" w:rsidRPr="00F91F14" w:rsidRDefault="00305D15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1D16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A1CC" w14:textId="49301C94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C98D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1A23" w14:textId="2782FEDF" w:rsidR="00420FCA" w:rsidRPr="00F91F14" w:rsidRDefault="00E039E3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8A8E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3B42" w14:textId="58C94F5C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20FCA" w:rsidRPr="00F91F14" w14:paraId="7BB63317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5226053" w14:textId="7CEA4301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3CA7" w14:textId="11548E23" w:rsidR="00420FCA" w:rsidRPr="00F91F14" w:rsidRDefault="00305D15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86BF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0A14" w14:textId="468298BB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800E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43F2" w14:textId="0FE9D604" w:rsidR="00420FCA" w:rsidRPr="00F91F14" w:rsidRDefault="00E039E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70DB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6884" w14:textId="1B2A1E25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</w:tr>
      <w:tr w:rsidR="00420FCA" w:rsidRPr="00F91F14" w14:paraId="2E5D38AC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C0F4791" w14:textId="42196CC8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5912" w14:textId="34548E2C" w:rsidR="00420FCA" w:rsidRPr="00F91F14" w:rsidRDefault="00305D15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9,155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E7C0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6CEB" w14:textId="55C53541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47BD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1A1E" w14:textId="6A7BD55B" w:rsidR="00420FCA" w:rsidRPr="00F91F14" w:rsidRDefault="00E039E3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BF80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59BB" w14:textId="3DF64F71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20FCA" w:rsidRPr="00F91F14" w14:paraId="358CF041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9C4D3C5" w14:textId="646F1264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189D" w14:textId="134BCA73" w:rsidR="00420FCA" w:rsidRPr="00F91F14" w:rsidRDefault="00305D15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1608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DFF7" w14:textId="0998D024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BCE8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D045" w14:textId="24E26A7A" w:rsidR="00420FCA" w:rsidRPr="00F91F14" w:rsidRDefault="00E039E3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C58C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DEF" w14:textId="2D5285C8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20FCA" w:rsidRPr="00F91F14" w14:paraId="5E03C8AC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639F992" w14:textId="14216916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59FD" w14:textId="1CFF6F12" w:rsidR="00420FCA" w:rsidRPr="00F91F14" w:rsidRDefault="00305D15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13CF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97F6" w14:textId="46759A2B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6ED7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09F7" w14:textId="301F68CB" w:rsidR="00420FCA" w:rsidRPr="00F91F14" w:rsidRDefault="00E039E3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3D19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9F00" w14:textId="51E31A6E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20FCA" w:rsidRPr="00F91F14" w14:paraId="4D825FE9" w14:textId="77777777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BA5D241" w14:textId="60C933E7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C728" w14:textId="0C6884EC" w:rsidR="00420FCA" w:rsidRPr="00F91F14" w:rsidRDefault="00305D15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37,763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FE35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0554" w14:textId="28A83A17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4BB1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BFE2" w14:textId="2B564C80" w:rsidR="00420FCA" w:rsidRPr="00F91F14" w:rsidRDefault="00E039E3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37,763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213C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D65C" w14:textId="1079C076" w:rsidR="00420FCA" w:rsidRPr="00F91F14" w:rsidRDefault="002C159A" w:rsidP="002C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20FCA" w:rsidRPr="00F91F14" w14:paraId="7256520D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9485" w14:textId="77777777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86D5" w14:textId="20BFFFAB" w:rsidR="00420FCA" w:rsidRPr="00F91F14" w:rsidRDefault="00305D15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9562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C21F" w14:textId="01557FA2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D9DB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820B" w14:textId="3A37A788" w:rsidR="00420FCA" w:rsidRPr="00F91F14" w:rsidRDefault="00E039E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D7E2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C48E" w14:textId="24CDB38A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</w:tr>
      <w:tr w:rsidR="00420FCA" w:rsidRPr="00F91F14" w14:paraId="3FEF3E95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AE16" w14:textId="77777777" w:rsidR="00420FCA" w:rsidRPr="00F91F14" w:rsidRDefault="00420FCA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7B73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D58C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55D8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0E39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5083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8716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423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1CB" w:rsidRPr="00F91F14" w14:paraId="1315A935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EE2E" w14:textId="77777777" w:rsidR="007841CB" w:rsidRPr="00F91F14" w:rsidRDefault="007841CB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3A2C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6D32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E62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E990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097C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1C187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059A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1CB" w:rsidRPr="00F91F14" w14:paraId="718C194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AB30" w14:textId="77777777" w:rsidR="007841CB" w:rsidRPr="00F91F14" w:rsidRDefault="007841CB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293B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7947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5F27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2427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9C7E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940C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5704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1CB" w:rsidRPr="00F91F14" w14:paraId="076488F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4D6F" w14:textId="77777777" w:rsidR="007841CB" w:rsidRPr="00F91F14" w:rsidRDefault="007841CB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443D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9261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7240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C104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8008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9AFB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748F" w14:textId="77777777" w:rsidR="007841CB" w:rsidRPr="00F91F14" w:rsidRDefault="007841CB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C60" w:rsidRPr="00F91F14" w14:paraId="5B1B6EA2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B6E1" w14:textId="77777777" w:rsidR="004B4C60" w:rsidRPr="00F91F14" w:rsidRDefault="004B4C60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A862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9EDB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F6B9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F5C4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42E3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BA7C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ED7B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C60" w:rsidRPr="00F91F14" w14:paraId="29A1427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F90B" w14:textId="77777777" w:rsidR="004B4C60" w:rsidRPr="00F91F14" w:rsidRDefault="004B4C60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DAAF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548D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6B0F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DD03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AFA0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90ED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9B0E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C60" w:rsidRPr="00F91F14" w14:paraId="048CE07D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D4BA" w14:textId="77777777" w:rsidR="004B4C60" w:rsidRPr="00F91F14" w:rsidRDefault="004B4C60" w:rsidP="00420F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C6B4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A6C8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13C3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CFCC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822C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D39C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EAA8" w14:textId="77777777" w:rsidR="004B4C60" w:rsidRPr="00F91F14" w:rsidRDefault="004B4C60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FCA" w:rsidRPr="00F91F14" w14:paraId="06B5F842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B8FD" w14:textId="77777777" w:rsidR="00420FCA" w:rsidRPr="00F91F14" w:rsidRDefault="00420FCA" w:rsidP="00420F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9A1A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A944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7D07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61E4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347B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258E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8E61" w14:textId="77777777" w:rsidR="00420FCA" w:rsidRPr="00F91F14" w:rsidRDefault="00420FCA" w:rsidP="0042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23F3B70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A75D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54C7" w14:textId="22533F1E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46C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730B" w14:textId="5D54B60C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C6B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C364" w14:textId="055D9E29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131,389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AA2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2178" w14:textId="3D63B70A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97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516</w:t>
            </w:r>
          </w:p>
        </w:tc>
      </w:tr>
      <w:tr w:rsidR="00746938" w:rsidRPr="00F91F14" w14:paraId="58857E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D54" w14:textId="6D9AD3ED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550C" w14:textId="6EA91D9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658D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9DB45" w14:textId="375BF0AB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A215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EC6D" w14:textId="112D2E34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40,468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E18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8A6F" w14:textId="68FFC501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15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544</w:t>
            </w:r>
          </w:p>
        </w:tc>
      </w:tr>
      <w:tr w:rsidR="00746938" w:rsidRPr="00F91F14" w14:paraId="56D13CA8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FA07" w14:textId="7BEB2C9E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886D" w14:textId="68E20752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C0B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F1CB" w14:textId="11D23E76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E3BF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D88D" w14:textId="5559A061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5B9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6F6" w14:textId="1EFEB352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723</w:t>
            </w:r>
          </w:p>
        </w:tc>
      </w:tr>
      <w:tr w:rsidR="00746938" w:rsidRPr="00F91F14" w14:paraId="4D887CA7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D9D86DD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C239" w14:textId="423FB539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DAF4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A78BE" w14:textId="24B43C83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A0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EA9A" w14:textId="059AFB90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5,320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F148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411C" w14:textId="5AA2860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799</w:t>
            </w:r>
          </w:p>
        </w:tc>
      </w:tr>
      <w:tr w:rsidR="00746938" w:rsidRPr="00F91F14" w14:paraId="7C37F144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22F654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97F5" w14:textId="21181CC8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689E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74B3" w14:textId="6A40C391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E83F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7E0B" w14:textId="65A9AFF3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41,446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5EF0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E917" w14:textId="45AC5172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441</w:t>
            </w:r>
          </w:p>
        </w:tc>
      </w:tr>
      <w:tr w:rsidR="00746938" w:rsidRPr="00F91F14" w14:paraId="6036439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BCB6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7411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31A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97C6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8B6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CDA6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5455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4AD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160EE76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B033" w14:textId="77777777" w:rsidR="00746938" w:rsidRPr="00F91F14" w:rsidRDefault="00746938" w:rsidP="00746938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C5C0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9D81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14378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11C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1E09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121F4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5738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0FCBFAA9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D92C" w14:textId="77777777" w:rsidR="00746938" w:rsidRPr="00F91F14" w:rsidRDefault="00746938" w:rsidP="007469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5D00" w14:textId="5CB67560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8772F6" w:rsidRPr="00F91F14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80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5F54" w14:textId="4497CCF1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F17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ADEF6" w14:textId="3798EED5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13,627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7722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F1F2E" w14:textId="44813879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</w:tr>
      <w:tr w:rsidR="00746938" w:rsidRPr="00F91F14" w14:paraId="427852D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BCB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CFA4" w14:textId="40187057" w:rsidR="00746938" w:rsidRPr="00F91F14" w:rsidRDefault="008772F6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98B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3E7DD" w14:textId="63225076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4,525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526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DB0CE" w14:textId="72D4C073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AC0B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20B3" w14:textId="07B7BC8F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4,525</w:t>
            </w:r>
          </w:p>
        </w:tc>
      </w:tr>
      <w:tr w:rsidR="00746938" w:rsidRPr="00F91F14" w14:paraId="157FFD0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A7FA" w14:textId="41817875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E46E" w14:textId="03AD8683" w:rsidR="00746938" w:rsidRPr="00F91F14" w:rsidRDefault="008772F6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3,556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3C28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AF76" w14:textId="5D722FBF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0F0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F648" w14:textId="66E801F9" w:rsidR="00746938" w:rsidRPr="00F91F14" w:rsidRDefault="00746938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D078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1BBC" w14:textId="0174B4E5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46938" w:rsidRPr="00F91F14" w14:paraId="475F446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ACA8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AA0E" w14:textId="362B6E7C" w:rsidR="00746938" w:rsidRPr="00F91F14" w:rsidRDefault="008772F6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1,606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D30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45DB" w14:textId="5DE95991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ABBDF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47A2" w14:textId="01E92432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6E1B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682D" w14:textId="0CAC1894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199</w:t>
            </w:r>
          </w:p>
        </w:tc>
      </w:tr>
      <w:tr w:rsidR="00746938" w:rsidRPr="00F91F14" w14:paraId="2756579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7317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0D20" w14:textId="546194A5" w:rsidR="00746938" w:rsidRPr="00F91F14" w:rsidRDefault="00122523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8,066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614F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07FD" w14:textId="068DDC50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2,893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4B28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7F3A0" w14:textId="19483EB8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46E0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BBB1" w14:textId="0C29FAC5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2,721</w:t>
            </w:r>
          </w:p>
        </w:tc>
      </w:tr>
      <w:tr w:rsidR="00746938" w:rsidRPr="00F91F14" w14:paraId="54A4DB4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2010" w14:textId="77777777" w:rsidR="00746938" w:rsidRPr="00F91F14" w:rsidRDefault="00746938" w:rsidP="007469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8C234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F2E2B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E30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4D20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E0E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4094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6A39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7150609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C13" w14:textId="77777777" w:rsidR="00746938" w:rsidRPr="00F91F14" w:rsidRDefault="00746938" w:rsidP="007469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9315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61F9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630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C7A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2FC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C487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43C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5C546D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9E72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2BE5" w14:textId="62986AE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B7AD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3D44" w14:textId="61BB3E1B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363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A884" w14:textId="55CBE090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48839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DC5B" w14:textId="12B7341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</w:tr>
      <w:tr w:rsidR="00746938" w:rsidRPr="00F91F14" w14:paraId="5415BA5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C9BA" w14:textId="77777777" w:rsidR="00746938" w:rsidRPr="00F91F14" w:rsidRDefault="00746938" w:rsidP="007469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B51E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23DB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47E0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2281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AFA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EFE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BD4C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8" w:rsidRPr="00F91F14" w14:paraId="5D85F1CB" w14:textId="77777777" w:rsidTr="00C2143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879F" w14:textId="77777777" w:rsidR="00746938" w:rsidRPr="00F91F14" w:rsidRDefault="00746938" w:rsidP="00746938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C290" w14:textId="3AF7A5B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47,505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0C6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3353" w14:textId="2D24B013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39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B173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4864" w14:textId="16300974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38,528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0655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DB32" w14:textId="384AE8DD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37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</w:rPr>
              <w:t>543</w:t>
            </w:r>
          </w:p>
        </w:tc>
      </w:tr>
      <w:tr w:rsidR="00746938" w:rsidRPr="00F91F14" w14:paraId="672B7CC7" w14:textId="77777777" w:rsidTr="00C2143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069" w14:textId="77777777" w:rsidR="00746938" w:rsidRPr="00F91F14" w:rsidRDefault="00746938" w:rsidP="00746938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D39EB" w14:textId="3F56E9C6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A3E5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5286" w14:textId="68958FBE" w:rsidR="00746938" w:rsidRPr="00F91F14" w:rsidRDefault="008239B9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995A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CDCA" w14:textId="14FC0BF0" w:rsidR="00746938" w:rsidRPr="00F91F14" w:rsidRDefault="000E3C72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8BC9" w14:textId="77777777" w:rsidR="00746938" w:rsidRPr="00F91F14" w:rsidRDefault="00746938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69D9" w14:textId="24F927ED" w:rsidR="00746938" w:rsidRPr="00F91F14" w:rsidRDefault="008239B9" w:rsidP="0074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>2,237</w:t>
            </w:r>
          </w:p>
        </w:tc>
      </w:tr>
    </w:tbl>
    <w:p w14:paraId="59A9D67B" w14:textId="63961BA7" w:rsidR="00E97606" w:rsidRPr="00F91F14" w:rsidRDefault="00E9760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083"/>
        <w:gridCol w:w="1080"/>
        <w:gridCol w:w="270"/>
        <w:gridCol w:w="1080"/>
        <w:gridCol w:w="236"/>
        <w:gridCol w:w="1087"/>
        <w:gridCol w:w="270"/>
        <w:gridCol w:w="1080"/>
      </w:tblGrid>
      <w:tr w:rsidR="00420FCA" w:rsidRPr="00F91F14" w14:paraId="194BA4C4" w14:textId="77777777" w:rsidTr="00FA7AFD">
        <w:trPr>
          <w:gridBefore w:val="1"/>
          <w:wBefore w:w="12" w:type="dxa"/>
          <w:tblHeader/>
        </w:trPr>
        <w:tc>
          <w:tcPr>
            <w:tcW w:w="4083" w:type="dxa"/>
            <w:tcBorders>
              <w:top w:val="nil"/>
            </w:tcBorders>
            <w:vAlign w:val="bottom"/>
          </w:tcPr>
          <w:p w14:paraId="64EDA5C0" w14:textId="1CF7C7AD" w:rsidR="00420FCA" w:rsidRPr="00F91F14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="00442D10"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  <w:vAlign w:val="bottom"/>
          </w:tcPr>
          <w:p w14:paraId="0BFCAD71" w14:textId="77777777" w:rsidR="00420FCA" w:rsidRPr="00F91F14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79670BC" w14:textId="77777777" w:rsidR="00420FCA" w:rsidRPr="00F91F14" w:rsidRDefault="00420FCA" w:rsidP="00CB42B8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</w:tcBorders>
            <w:vAlign w:val="bottom"/>
          </w:tcPr>
          <w:p w14:paraId="616FCE56" w14:textId="77777777" w:rsidR="00420FCA" w:rsidRPr="00F91F14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FCA" w:rsidRPr="00F91F14" w14:paraId="585BCC9E" w14:textId="77777777" w:rsidTr="00974A80">
        <w:trPr>
          <w:gridBefore w:val="1"/>
          <w:wBefore w:w="12" w:type="dxa"/>
          <w:tblHeader/>
        </w:trPr>
        <w:tc>
          <w:tcPr>
            <w:tcW w:w="4083" w:type="dxa"/>
            <w:vAlign w:val="bottom"/>
          </w:tcPr>
          <w:p w14:paraId="740D9AE5" w14:textId="3ABA6D79" w:rsidR="00420FCA" w:rsidRPr="00F91F14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8FC4B43" w14:textId="77777777" w:rsidR="00420FCA" w:rsidRPr="00F91F14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1E01DCA" w14:textId="77777777" w:rsidR="00420FCA" w:rsidRPr="00F91F14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E376B1" w14:textId="77777777" w:rsidR="00420FCA" w:rsidRPr="00F91F14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A4D59DC" w14:textId="77777777" w:rsidR="00420FCA" w:rsidRPr="00F91F14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47D4CE7" w14:textId="77777777" w:rsidR="00420FCA" w:rsidRPr="00F91F14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55FBF6AF" w14:textId="77777777" w:rsidR="00420FCA" w:rsidRPr="00F91F14" w:rsidRDefault="00420FCA" w:rsidP="00CB42B8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337D54" w14:textId="77777777" w:rsidR="00420FCA" w:rsidRPr="00F91F14" w:rsidRDefault="00420FCA" w:rsidP="00CB42B8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20FCA" w:rsidRPr="00F91F14" w14:paraId="0B1B4FE9" w14:textId="77777777" w:rsidTr="00FA7AFD">
        <w:trPr>
          <w:gridBefore w:val="1"/>
          <w:wBefore w:w="12" w:type="dxa"/>
          <w:tblHeader/>
        </w:trPr>
        <w:tc>
          <w:tcPr>
            <w:tcW w:w="4083" w:type="dxa"/>
            <w:tcBorders>
              <w:bottom w:val="nil"/>
            </w:tcBorders>
            <w:vAlign w:val="bottom"/>
          </w:tcPr>
          <w:p w14:paraId="54C59FB7" w14:textId="77777777" w:rsidR="00420FCA" w:rsidRPr="00F91F14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tcBorders>
              <w:bottom w:val="nil"/>
            </w:tcBorders>
            <w:vAlign w:val="bottom"/>
          </w:tcPr>
          <w:p w14:paraId="3C8D12E9" w14:textId="77777777" w:rsidR="00420FCA" w:rsidRPr="00F91F14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0FCA" w:rsidRPr="00F91F14" w14:paraId="21E497E0" w14:textId="77777777" w:rsidTr="00FA7AFD">
        <w:trPr>
          <w:gridBefore w:val="1"/>
          <w:wBefore w:w="12" w:type="dxa"/>
        </w:trPr>
        <w:tc>
          <w:tcPr>
            <w:tcW w:w="4083" w:type="dxa"/>
            <w:tcBorders>
              <w:bottom w:val="nil"/>
            </w:tcBorders>
            <w:vAlign w:val="bottom"/>
          </w:tcPr>
          <w:p w14:paraId="31D55A43" w14:textId="77777777" w:rsidR="00420FCA" w:rsidRPr="00F91F14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103" w:type="dxa"/>
            <w:gridSpan w:val="7"/>
            <w:tcBorders>
              <w:bottom w:val="nil"/>
            </w:tcBorders>
            <w:vAlign w:val="bottom"/>
          </w:tcPr>
          <w:p w14:paraId="60F49427" w14:textId="77777777" w:rsidR="00420FCA" w:rsidRPr="00F91F14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523" w:rsidRPr="00F91F14" w14:paraId="36682A9D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59A341F1" w14:textId="77777777" w:rsidR="00122523" w:rsidRPr="00F91F14" w:rsidRDefault="00122523" w:rsidP="00122523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5A506" w14:textId="7A0010E1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8B54B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FB71E" w14:textId="4D5B9419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0CE92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17441" w14:textId="764A476E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5CACF" w14:textId="77777777" w:rsidR="00122523" w:rsidRPr="00F91F14" w:rsidRDefault="00122523" w:rsidP="0012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2684D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2523" w:rsidRPr="00F91F14" w14:paraId="73255904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55379E4D" w14:textId="77777777" w:rsidR="00122523" w:rsidRPr="00F91F14" w:rsidRDefault="00122523" w:rsidP="00122523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  <w:lang w:val="en-US"/>
              </w:rPr>
            </w:pPr>
            <w:r w:rsidRPr="00F91F14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E4EF" w14:textId="6F948B3C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B936A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34D9B" w14:textId="2C2938F3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51623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F2D08" w14:textId="04724D7F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F7075" w14:textId="77777777" w:rsidR="00122523" w:rsidRPr="00F91F14" w:rsidRDefault="00122523" w:rsidP="0012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A2FB7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2523" w:rsidRPr="00F91F14" w14:paraId="2F7ADA05" w14:textId="77777777" w:rsidTr="007841CB">
        <w:trPr>
          <w:gridBefore w:val="1"/>
          <w:wBefore w:w="12" w:type="dxa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7AD4F0FA" w14:textId="77777777" w:rsidR="00122523" w:rsidRPr="00F91F14" w:rsidRDefault="00122523" w:rsidP="00122523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D90D8" w14:textId="30AE749C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1A8935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E8ED1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3,269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9DC97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5FA7" w14:textId="44B8269B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C2587F" w14:textId="77777777" w:rsidR="00122523" w:rsidRPr="00F91F14" w:rsidRDefault="00122523" w:rsidP="0012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9B6E9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3,269</w:t>
            </w:r>
          </w:p>
        </w:tc>
      </w:tr>
      <w:tr w:rsidR="00122523" w:rsidRPr="00F91F14" w14:paraId="33E74981" w14:textId="77777777" w:rsidTr="007841CB">
        <w:trPr>
          <w:gridBefore w:val="1"/>
          <w:wBefore w:w="12" w:type="dxa"/>
          <w:trHeight w:val="128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170AAF56" w14:textId="77777777" w:rsidR="00122523" w:rsidRPr="00F91F14" w:rsidRDefault="00122523" w:rsidP="0012252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52E97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9211C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8093D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72961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B14E7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DB145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66540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523" w:rsidRPr="00F91F14" w14:paraId="2F6FA9C5" w14:textId="77777777" w:rsidTr="007841CB">
        <w:trPr>
          <w:gridBefore w:val="1"/>
          <w:wBefore w:w="12" w:type="dxa"/>
        </w:trPr>
        <w:tc>
          <w:tcPr>
            <w:tcW w:w="4083" w:type="dxa"/>
            <w:tcBorders>
              <w:top w:val="nil"/>
            </w:tcBorders>
            <w:vAlign w:val="bottom"/>
          </w:tcPr>
          <w:p w14:paraId="4AFB9A14" w14:textId="77777777" w:rsidR="00122523" w:rsidRPr="00F91F14" w:rsidRDefault="00122523" w:rsidP="0012252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152BE4B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E5B1298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6E538C6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2BFB874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bottom"/>
          </w:tcPr>
          <w:p w14:paraId="401420A5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F351FFF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4197379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523" w:rsidRPr="00F91F14" w14:paraId="4E58CB7F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top w:val="nil"/>
            </w:tcBorders>
            <w:vAlign w:val="bottom"/>
          </w:tcPr>
          <w:p w14:paraId="69D0C8F9" w14:textId="77777777" w:rsidR="00122523" w:rsidRPr="00F91F14" w:rsidRDefault="00122523" w:rsidP="00122523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9BAF391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41EC5DC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B996E01" w14:textId="0441FCB0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81DD11E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bottom"/>
          </w:tcPr>
          <w:p w14:paraId="4AEC1A94" w14:textId="449BE581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C47FD2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368963F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30,006</w:t>
            </w:r>
          </w:p>
        </w:tc>
      </w:tr>
      <w:tr w:rsidR="00122523" w:rsidRPr="00F91F14" w14:paraId="6AE95516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bottom w:val="nil"/>
            </w:tcBorders>
            <w:vAlign w:val="bottom"/>
          </w:tcPr>
          <w:p w14:paraId="3F83B475" w14:textId="77777777" w:rsidR="00122523" w:rsidRPr="00F91F14" w:rsidRDefault="00122523" w:rsidP="00122523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GB"/>
              </w:rPr>
            </w:pPr>
            <w:r w:rsidRPr="00F91F14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AEC6DE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100EBC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122534" w14:textId="7287A64E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82A0CBD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40378820" w14:textId="0B135E60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326,734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6E08D2" w14:textId="77777777" w:rsidR="00122523" w:rsidRPr="00F91F14" w:rsidRDefault="00122523" w:rsidP="00122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5527EB" w14:textId="77777777" w:rsidR="00122523" w:rsidRPr="00F91F14" w:rsidRDefault="00122523" w:rsidP="001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5,439</w:t>
            </w:r>
          </w:p>
        </w:tc>
      </w:tr>
      <w:tr w:rsidR="007477F7" w:rsidRPr="00F91F14" w14:paraId="13C150B8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bottom w:val="nil"/>
            </w:tcBorders>
            <w:vAlign w:val="bottom"/>
          </w:tcPr>
          <w:p w14:paraId="14720A6E" w14:textId="77777777" w:rsidR="007477F7" w:rsidRPr="00F91F14" w:rsidRDefault="007477F7" w:rsidP="007477F7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6E4EA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8E5BD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BE23988" w14:textId="5903EB48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60740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0F665" w14:textId="6112A805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C959DA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9063E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289</w:t>
            </w:r>
          </w:p>
        </w:tc>
      </w:tr>
      <w:tr w:rsidR="007477F7" w:rsidRPr="00F91F14" w14:paraId="075B08CA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bottom w:val="nil"/>
            </w:tcBorders>
            <w:vAlign w:val="bottom"/>
          </w:tcPr>
          <w:p w14:paraId="7A424E4D" w14:textId="77777777" w:rsidR="007477F7" w:rsidRPr="00F91F14" w:rsidRDefault="007477F7" w:rsidP="007477F7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C74C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49B08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9C5561" w14:textId="06660732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42B0C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47023" w14:textId="4E48C45A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E9D18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D8C46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2,810</w:t>
            </w:r>
          </w:p>
        </w:tc>
      </w:tr>
      <w:tr w:rsidR="007477F7" w:rsidRPr="00F91F14" w14:paraId="04FC7F51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4A6CD911" w14:textId="77777777" w:rsidR="007477F7" w:rsidRPr="00F91F14" w:rsidRDefault="007477F7" w:rsidP="007477F7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D0370B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DC80FA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CEAD0" w14:textId="132EBB12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D8E7EF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68269" w14:textId="204FDC2D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</w:t>
            </w:r>
            <w:r w:rsidR="00CA2F5A" w:rsidRPr="00F91F14">
              <w:rPr>
                <w:rFonts w:ascii="Angsana New" w:hAnsi="Angsana New"/>
                <w:sz w:val="30"/>
                <w:szCs w:val="30"/>
              </w:rPr>
              <w:t>,486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5ADAC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44374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477F7" w:rsidRPr="00F91F14" w14:paraId="0C0D6957" w14:textId="77777777" w:rsidTr="00974A80">
        <w:trPr>
          <w:gridBefore w:val="1"/>
          <w:wBefore w:w="12" w:type="dxa"/>
        </w:trPr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14:paraId="65ACEAD7" w14:textId="77777777" w:rsidR="007477F7" w:rsidRPr="00F91F14" w:rsidRDefault="007477F7" w:rsidP="007477F7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F91F14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BA1E96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342A39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449C5B" w14:textId="02CB53F8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F2F2C1E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C6BAB" w14:textId="47471EB7" w:rsidR="007477F7" w:rsidRPr="00F91F14" w:rsidRDefault="00CA2F5A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40C2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030D0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10,895</w:t>
            </w:r>
          </w:p>
        </w:tc>
      </w:tr>
      <w:tr w:rsidR="007477F7" w:rsidRPr="00F91F14" w14:paraId="679A2A27" w14:textId="77777777" w:rsidTr="00974A80">
        <w:tc>
          <w:tcPr>
            <w:tcW w:w="4095" w:type="dxa"/>
            <w:gridSpan w:val="2"/>
            <w:tcBorders>
              <w:top w:val="nil"/>
              <w:bottom w:val="nil"/>
            </w:tcBorders>
            <w:vAlign w:val="bottom"/>
          </w:tcPr>
          <w:p w14:paraId="57A1AE84" w14:textId="77777777" w:rsidR="007477F7" w:rsidRPr="00F91F14" w:rsidRDefault="007477F7" w:rsidP="007477F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B0D23F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7EA1FD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193E59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79DB90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8E746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D389A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1536D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7F7" w:rsidRPr="00F91F14" w14:paraId="5F042139" w14:textId="77777777" w:rsidTr="00974A80">
        <w:tc>
          <w:tcPr>
            <w:tcW w:w="4095" w:type="dxa"/>
            <w:gridSpan w:val="2"/>
            <w:tcBorders>
              <w:top w:val="nil"/>
              <w:bottom w:val="nil"/>
            </w:tcBorders>
            <w:vAlign w:val="bottom"/>
          </w:tcPr>
          <w:p w14:paraId="3E8DDD1F" w14:textId="77777777" w:rsidR="007477F7" w:rsidRPr="00F91F14" w:rsidRDefault="007477F7" w:rsidP="007477F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368B2F8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A6C396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2AA3620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EB1AEE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4E3DF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69976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4A073B" w14:textId="77777777" w:rsidR="007477F7" w:rsidRPr="00F91F14" w:rsidRDefault="007477F7" w:rsidP="007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1DFA" w:rsidRPr="00F91F14" w14:paraId="678ADB2D" w14:textId="77777777" w:rsidTr="00974A80">
        <w:tc>
          <w:tcPr>
            <w:tcW w:w="4095" w:type="dxa"/>
            <w:gridSpan w:val="2"/>
            <w:tcBorders>
              <w:top w:val="nil"/>
              <w:bottom w:val="nil"/>
            </w:tcBorders>
            <w:vAlign w:val="bottom"/>
          </w:tcPr>
          <w:p w14:paraId="3C7B69CA" w14:textId="77777777" w:rsidR="00281DFA" w:rsidRPr="00F91F14" w:rsidRDefault="00281DFA" w:rsidP="00281DF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63B4E" w14:textId="540CEEBF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DFFC5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F9F9A3" w14:textId="0BB98CF5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AD096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0D352" w14:textId="144E32D2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7DFE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5AF81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281DFA" w:rsidRPr="00F91F14" w14:paraId="6D895B34" w14:textId="77777777" w:rsidTr="00974A80">
        <w:tc>
          <w:tcPr>
            <w:tcW w:w="4095" w:type="dxa"/>
            <w:gridSpan w:val="2"/>
            <w:tcBorders>
              <w:top w:val="nil"/>
              <w:bottom w:val="nil"/>
            </w:tcBorders>
            <w:vAlign w:val="bottom"/>
          </w:tcPr>
          <w:p w14:paraId="55073C17" w14:textId="77777777" w:rsidR="00281DFA" w:rsidRPr="00F91F14" w:rsidRDefault="00281DFA" w:rsidP="00281DFA">
            <w:pPr>
              <w:spacing w:line="240" w:lineRule="atLeas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92A08" w14:textId="7F2DB880" w:rsidR="00281DFA" w:rsidRPr="00F91F14" w:rsidRDefault="007643D3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5</w:t>
            </w:r>
            <w:r w:rsidR="00281DFA" w:rsidRPr="00F91F14">
              <w:rPr>
                <w:rFonts w:ascii="Angsana New" w:hAnsi="Angsana New"/>
                <w:sz w:val="30"/>
                <w:szCs w:val="30"/>
              </w:rPr>
              <w:t>,</w:t>
            </w:r>
            <w:r w:rsidRPr="00F91F1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E290F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9E81C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4,479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A54D6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56758" w14:textId="6179090D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A470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3A9E4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4,479</w:t>
            </w:r>
          </w:p>
        </w:tc>
      </w:tr>
      <w:tr w:rsidR="00281DFA" w:rsidRPr="00F91F14" w14:paraId="2B0741B4" w14:textId="77777777" w:rsidTr="00974A80">
        <w:tc>
          <w:tcPr>
            <w:tcW w:w="4095" w:type="dxa"/>
            <w:gridSpan w:val="2"/>
            <w:tcBorders>
              <w:top w:val="nil"/>
              <w:bottom w:val="nil"/>
            </w:tcBorders>
            <w:vAlign w:val="bottom"/>
          </w:tcPr>
          <w:p w14:paraId="6771582F" w14:textId="6CD2E1AA" w:rsidR="00281DFA" w:rsidRPr="00F91F14" w:rsidRDefault="00281DFA" w:rsidP="00281DFA">
            <w:pPr>
              <w:spacing w:line="240" w:lineRule="atLeas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0DE44" w14:textId="3FD374E5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F91F14">
              <w:rPr>
                <w:rFonts w:ascii="Angsana New" w:hAnsi="Angsana New"/>
                <w:sz w:val="30"/>
                <w:szCs w:val="30"/>
              </w:rPr>
              <w:t>,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8C59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434A2" w14:textId="164C170A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416D2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C6CC1" w14:textId="7B348F24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F91F14">
              <w:rPr>
                <w:rFonts w:ascii="Angsana New" w:hAnsi="Angsana New"/>
                <w:sz w:val="30"/>
                <w:szCs w:val="30"/>
              </w:rPr>
              <w:t>,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4E242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8D604" w14:textId="001C965B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1DFA" w:rsidRPr="00F91F14" w14:paraId="6788D1B5" w14:textId="77777777" w:rsidTr="00974A8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CFC1" w14:textId="77777777" w:rsidR="00281DFA" w:rsidRPr="00F91F14" w:rsidRDefault="00281DFA" w:rsidP="00281DF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EE50" w14:textId="3DB3A509" w:rsidR="00281DFA" w:rsidRPr="00F91F14" w:rsidRDefault="007643D3" w:rsidP="007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4CAD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B6BFA" w14:textId="75781E42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3BA6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235F" w14:textId="28B3E19A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CEC13" w14:textId="77777777" w:rsidR="00281DFA" w:rsidRPr="00F91F14" w:rsidRDefault="00281DFA" w:rsidP="002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525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DFA" w:rsidRPr="00F91F14" w14:paraId="19CB4B71" w14:textId="77777777" w:rsidTr="00974A8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017F" w14:textId="77777777" w:rsidR="00281DFA" w:rsidRPr="00F91F14" w:rsidRDefault="00281DFA" w:rsidP="00281DF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1877" w14:textId="3F87CB3C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eastAsia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50F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F55D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BE43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E322" w14:textId="6B886C2B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eastAsia="Angsana New" w:hAnsi="Angsana New"/>
                <w:sz w:val="30"/>
                <w:szCs w:val="30"/>
              </w:rPr>
            </w:pPr>
            <w:r w:rsidRPr="00F91F14">
              <w:rPr>
                <w:rFonts w:ascii="Angsana New" w:eastAsia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848A" w14:textId="77777777" w:rsidR="00281DFA" w:rsidRPr="00F91F14" w:rsidRDefault="00281DFA" w:rsidP="002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7F46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1DFA" w:rsidRPr="00F91F14" w14:paraId="5D2ACB3C" w14:textId="77777777" w:rsidTr="00974A8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EB92" w14:textId="77777777" w:rsidR="00281DFA" w:rsidRPr="00F91F14" w:rsidRDefault="00281DFA" w:rsidP="00281DF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F863" w14:textId="4D38044C" w:rsidR="00281DFA" w:rsidRPr="00F91F14" w:rsidRDefault="007643D3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2,03</w:t>
            </w:r>
            <w:r w:rsidR="00B853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B83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1668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37A5D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9E874" w14:textId="49749156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75321" w14:textId="77777777" w:rsidR="00281DFA" w:rsidRPr="00F91F14" w:rsidRDefault="00281DFA" w:rsidP="002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DA2D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684</w:t>
            </w:r>
          </w:p>
        </w:tc>
      </w:tr>
      <w:tr w:rsidR="00281DFA" w:rsidRPr="00F91F14" w14:paraId="0E24BCC6" w14:textId="77777777" w:rsidTr="00974A8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A34C" w14:textId="77777777" w:rsidR="00281DFA" w:rsidRPr="00F91F14" w:rsidRDefault="00281DFA" w:rsidP="00281DF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8707" w14:textId="494D67F0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51161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770E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C0C23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4919" w14:textId="4BD7FA12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845" w14:textId="77777777" w:rsidR="00281DFA" w:rsidRPr="00F91F14" w:rsidRDefault="00281DFA" w:rsidP="0028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0FDC9" w14:textId="77777777" w:rsidR="00281DFA" w:rsidRPr="00F91F14" w:rsidRDefault="00281DFA" w:rsidP="0028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85736DC" w14:textId="3798BFBC" w:rsidR="002F7532" w:rsidRPr="00F91F14" w:rsidRDefault="002F7532" w:rsidP="00CB42B8">
      <w:pPr>
        <w:spacing w:line="240" w:lineRule="atLeast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</w:p>
    <w:p w14:paraId="1B2F683E" w14:textId="2308734F" w:rsidR="00442D10" w:rsidRPr="00F91F14" w:rsidRDefault="00442D10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</w:t>
      </w:r>
    </w:p>
    <w:tbl>
      <w:tblPr>
        <w:tblStyle w:val="TableGrid"/>
        <w:tblW w:w="96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B06EF" w:rsidRPr="00F91F14" w14:paraId="14FE9585" w14:textId="77777777">
        <w:trPr>
          <w:tblHeader/>
        </w:trPr>
        <w:tc>
          <w:tcPr>
            <w:tcW w:w="2070" w:type="dxa"/>
          </w:tcPr>
          <w:p w14:paraId="7EE9CD7E" w14:textId="77777777" w:rsidR="00AB06EF" w:rsidRPr="00F91F14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9" w:type="dxa"/>
            <w:gridSpan w:val="10"/>
          </w:tcPr>
          <w:p w14:paraId="2B0FB77A" w14:textId="6A4E0637" w:rsidR="00AB06EF" w:rsidRPr="00F91F14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D10" w:rsidRPr="00F91F14" w14:paraId="00EA845A" w14:textId="77777777">
        <w:trPr>
          <w:tblHeader/>
        </w:trPr>
        <w:tc>
          <w:tcPr>
            <w:tcW w:w="2070" w:type="dxa"/>
          </w:tcPr>
          <w:p w14:paraId="1506F552" w14:textId="2E477AC5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6FDFECA" w14:textId="7E759F14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9246779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24A24980" w14:textId="4E5160B8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D10" w:rsidRPr="00F91F14" w14:paraId="59335ECA" w14:textId="77777777" w:rsidTr="00442D10">
        <w:trPr>
          <w:tblHeader/>
        </w:trPr>
        <w:tc>
          <w:tcPr>
            <w:tcW w:w="2070" w:type="dxa"/>
          </w:tcPr>
          <w:p w14:paraId="3FE423CC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78B17" w14:textId="771CA01C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E3E1E4E" w14:textId="10E44E96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3628BA9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5EA6623B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3473A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EA05515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FEBE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F57917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42D10" w:rsidRPr="00F91F14" w14:paraId="21C06CD6" w14:textId="77777777" w:rsidTr="00442D10">
        <w:trPr>
          <w:tblHeader/>
        </w:trPr>
        <w:tc>
          <w:tcPr>
            <w:tcW w:w="2070" w:type="dxa"/>
          </w:tcPr>
          <w:p w14:paraId="22C859E7" w14:textId="429ADCD8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BCA5B" w14:textId="296AE71C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7B2DC9AF" w14:textId="338FB1FB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26C95C1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5DE72D8" w14:textId="4135A175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E895A5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2C1B83A" w14:textId="3693050D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56861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C422CE0" w14:textId="77777777" w:rsidR="00442D10" w:rsidRPr="00F91F14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42D10" w:rsidRPr="00F91F14" w14:paraId="1B64E65E" w14:textId="77777777" w:rsidTr="00442D10">
        <w:trPr>
          <w:tblHeader/>
        </w:trPr>
        <w:tc>
          <w:tcPr>
            <w:tcW w:w="2070" w:type="dxa"/>
          </w:tcPr>
          <w:p w14:paraId="263CFC20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118D1" w14:textId="0AC3D644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170" w:type="dxa"/>
            <w:vAlign w:val="bottom"/>
          </w:tcPr>
          <w:p w14:paraId="1B41BE74" w14:textId="3B2AADF2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44342848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FFA1837" w14:textId="5A8A9726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587FC97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396027F4" w14:textId="785A2A73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8E99A0D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4C7B977" w14:textId="361B735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2D22F4C8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1155B86" w14:textId="49BE3FB9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442D10" w:rsidRPr="00F91F14" w14:paraId="3C9F810E" w14:textId="77777777">
        <w:trPr>
          <w:tblHeader/>
        </w:trPr>
        <w:tc>
          <w:tcPr>
            <w:tcW w:w="2070" w:type="dxa"/>
          </w:tcPr>
          <w:p w14:paraId="6E1C10F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5C337DB" w14:textId="1B7ED0ED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336ECC47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D10" w:rsidRPr="00F91F14" w14:paraId="2E03A918" w14:textId="77777777" w:rsidTr="00442D10">
        <w:tc>
          <w:tcPr>
            <w:tcW w:w="2070" w:type="dxa"/>
          </w:tcPr>
          <w:p w14:paraId="3934F8B6" w14:textId="77777777" w:rsidR="00442D10" w:rsidRPr="00F91F14" w:rsidRDefault="00442D10" w:rsidP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ECA648C" w14:textId="23E26E91" w:rsidR="00442D10" w:rsidRPr="00F91F14" w:rsidRDefault="008E33C8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2.50 - 4.09</w:t>
            </w:r>
          </w:p>
        </w:tc>
        <w:tc>
          <w:tcPr>
            <w:tcW w:w="1170" w:type="dxa"/>
          </w:tcPr>
          <w:p w14:paraId="4036419F" w14:textId="31BF78B6" w:rsidR="00442D10" w:rsidRPr="00F91F14" w:rsidRDefault="008E33C8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 xml:space="preserve">2.50 </w:t>
            </w:r>
            <w:r w:rsidR="009308D9" w:rsidRPr="00F91F14">
              <w:rPr>
                <w:rFonts w:ascii="Angsana New" w:hAnsi="Angsana New"/>
                <w:sz w:val="28"/>
                <w:szCs w:val="28"/>
              </w:rPr>
              <w:t>-</w:t>
            </w:r>
            <w:r w:rsidRPr="00F91F14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36" w:type="dxa"/>
          </w:tcPr>
          <w:p w14:paraId="7C8052FD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FCB922" w14:textId="60272FF4" w:rsidR="00442D10" w:rsidRPr="00F91F14" w:rsidRDefault="00C47B3C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6" w:type="dxa"/>
            <w:shd w:val="clear" w:color="auto" w:fill="auto"/>
          </w:tcPr>
          <w:p w14:paraId="375725B1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254DD710" w14:textId="621076DA" w:rsidR="00442D10" w:rsidRPr="00F91F14" w:rsidRDefault="0058267E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03989" w14:textId="77777777" w:rsidR="00442D10" w:rsidRPr="00F91F14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C0380" w14:textId="588C8525" w:rsidR="00442D10" w:rsidRPr="00F91F14" w:rsidRDefault="007F0EB1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F3152" w14:textId="77777777" w:rsidR="00442D10" w:rsidRPr="00F91F14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623FF3E" w14:textId="4F2DCA48" w:rsidR="00442D10" w:rsidRPr="00F91F14" w:rsidRDefault="007F0EB1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442D10" w:rsidRPr="00F91F14" w14:paraId="505D669D" w14:textId="77777777" w:rsidTr="00442D10">
        <w:tc>
          <w:tcPr>
            <w:tcW w:w="2070" w:type="dxa"/>
          </w:tcPr>
          <w:p w14:paraId="5D7AC0B4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27AB79E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3FA211" w14:textId="758034E9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393680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B8D" w14:textId="71BA849F" w:rsidR="00442D10" w:rsidRPr="00F91F14" w:rsidRDefault="005C336F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1,150</w:t>
            </w:r>
          </w:p>
        </w:tc>
        <w:tc>
          <w:tcPr>
            <w:tcW w:w="236" w:type="dxa"/>
            <w:shd w:val="clear" w:color="auto" w:fill="auto"/>
          </w:tcPr>
          <w:p w14:paraId="1A183BE7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2EBED1EE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885619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2E5BF797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363506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4F9CE080" w14:textId="5ED6CEE1" w:rsidR="00442D10" w:rsidRPr="00F91F14" w:rsidRDefault="00117AB2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1,150</w:t>
            </w:r>
          </w:p>
        </w:tc>
      </w:tr>
      <w:tr w:rsidR="00442D10" w:rsidRPr="00F91F14" w14:paraId="13C9DEA1" w14:textId="77777777" w:rsidTr="00442D10">
        <w:tc>
          <w:tcPr>
            <w:tcW w:w="2070" w:type="dxa"/>
          </w:tcPr>
          <w:p w14:paraId="2A368641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CD004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C930B3" w14:textId="48E314AB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5E08A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177E253E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676EB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40EA530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E40C50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7B925C9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B9039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1C08AC62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0F488A2" w14:textId="37799EDC" w:rsidR="00294221" w:rsidRPr="00F91F14" w:rsidRDefault="00294221">
      <w:pPr>
        <w:rPr>
          <w:rFonts w:ascii="Angsana New" w:hAnsi="Angsana New"/>
          <w:sz w:val="30"/>
          <w:szCs w:val="30"/>
          <w:cs/>
        </w:rPr>
      </w:pPr>
      <w:r w:rsidRPr="00F91F14"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6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7D34B0" w:rsidRPr="00F91F14" w14:paraId="1603DAE4" w14:textId="77777777">
        <w:trPr>
          <w:tblHeader/>
        </w:trPr>
        <w:tc>
          <w:tcPr>
            <w:tcW w:w="2070" w:type="dxa"/>
          </w:tcPr>
          <w:p w14:paraId="5C03A3D4" w14:textId="77777777" w:rsidR="007D34B0" w:rsidRPr="00F91F14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9" w:type="dxa"/>
            <w:gridSpan w:val="10"/>
          </w:tcPr>
          <w:p w14:paraId="20591EEB" w14:textId="4836D302" w:rsidR="007D34B0" w:rsidRPr="00F91F14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7C59" w:rsidRPr="00F91F14" w14:paraId="75207CA8" w14:textId="77777777">
        <w:trPr>
          <w:tblHeader/>
        </w:trPr>
        <w:tc>
          <w:tcPr>
            <w:tcW w:w="2070" w:type="dxa"/>
          </w:tcPr>
          <w:p w14:paraId="19E6EDCE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B3DA88A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7779286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613CD0BB" w14:textId="7A49DA4D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C59" w:rsidRPr="00F91F14" w14:paraId="574BE645" w14:textId="77777777">
        <w:trPr>
          <w:tblHeader/>
        </w:trPr>
        <w:tc>
          <w:tcPr>
            <w:tcW w:w="2070" w:type="dxa"/>
          </w:tcPr>
          <w:p w14:paraId="7A5B3A5B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AA2AE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169FBD2A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928A078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A0D583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32BEC18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170CFE9B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04863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235F421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E35A9F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F186E4A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A7C59" w:rsidRPr="00F91F14" w14:paraId="3DBFC926" w14:textId="77777777">
        <w:trPr>
          <w:tblHeader/>
        </w:trPr>
        <w:tc>
          <w:tcPr>
            <w:tcW w:w="2070" w:type="dxa"/>
          </w:tcPr>
          <w:p w14:paraId="15CDD9A8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3CDC9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199A6400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2FB0E85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468D8D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5535F63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A7F240B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9693FC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DB80A28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A71AF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697EF2F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A7C59" w:rsidRPr="00F91F14" w14:paraId="2C4DD09E" w14:textId="77777777">
        <w:trPr>
          <w:tblHeader/>
        </w:trPr>
        <w:tc>
          <w:tcPr>
            <w:tcW w:w="2070" w:type="dxa"/>
          </w:tcPr>
          <w:p w14:paraId="01948004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B853" w14:textId="1F99371A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454F1BB3" w14:textId="613DC30C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6E6754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22DD0B3" w14:textId="00B75060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2AC4DCD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731851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1CBB87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F70A9C3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102D737C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AB42720" w14:textId="5A2AF820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A7C59" w:rsidRPr="00F91F14" w14:paraId="7F2BDD0F" w14:textId="77777777">
        <w:trPr>
          <w:tblHeader/>
        </w:trPr>
        <w:tc>
          <w:tcPr>
            <w:tcW w:w="2070" w:type="dxa"/>
          </w:tcPr>
          <w:p w14:paraId="4048F6A5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2AE91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B3CE654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1A5D0F97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D10" w:rsidRPr="00F91F14" w14:paraId="6F83FEFB" w14:textId="77777777" w:rsidTr="00442D10">
        <w:tc>
          <w:tcPr>
            <w:tcW w:w="2070" w:type="dxa"/>
          </w:tcPr>
          <w:p w14:paraId="6600424B" w14:textId="3413EA66" w:rsidR="00442D10" w:rsidRPr="00F91F14" w:rsidRDefault="00442D10" w:rsidP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99CECB" w14:textId="4EB1A7C3" w:rsidR="00442D10" w:rsidRPr="00F91F14" w:rsidRDefault="00442D10" w:rsidP="00442D10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2.25 - 9.00</w:t>
            </w:r>
          </w:p>
        </w:tc>
        <w:tc>
          <w:tcPr>
            <w:tcW w:w="1170" w:type="dxa"/>
          </w:tcPr>
          <w:p w14:paraId="32FC2F95" w14:textId="3C2FA6FD" w:rsidR="00442D10" w:rsidRPr="00F91F14" w:rsidRDefault="00442D10" w:rsidP="00442D10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5</w:t>
            </w:r>
            <w:r w:rsidR="007841CB" w:rsidRPr="00F91F14">
              <w:rPr>
                <w:rFonts w:ascii="Angsana New" w:hAnsi="Angsana New"/>
                <w:sz w:val="30"/>
                <w:szCs w:val="30"/>
              </w:rPr>
              <w:t>0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0FBA3608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B78EA5" w14:textId="327B9DEB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1DE8438F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27482EA" w14:textId="235F4574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4,400</w:t>
            </w:r>
          </w:p>
        </w:tc>
        <w:tc>
          <w:tcPr>
            <w:tcW w:w="236" w:type="dxa"/>
            <w:shd w:val="clear" w:color="auto" w:fill="auto"/>
          </w:tcPr>
          <w:p w14:paraId="7ACF2D29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9047C4C" w14:textId="02F9CC8F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431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7,485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2159EF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683F612" w14:textId="7A9CAD7F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1,150</w:t>
            </w:r>
          </w:p>
        </w:tc>
      </w:tr>
      <w:tr w:rsidR="00442D10" w:rsidRPr="00F91F14" w14:paraId="5D7E5C95" w14:textId="77777777" w:rsidTr="00442D10">
        <w:tc>
          <w:tcPr>
            <w:tcW w:w="2070" w:type="dxa"/>
          </w:tcPr>
          <w:p w14:paraId="4A107B63" w14:textId="39E3415A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43EDE3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5A5A4E" w14:textId="1C9F3EF4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475E45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4154" w14:textId="1485D018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40EEF933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ADAF085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49F3BC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C184FD6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BB84BB" w14:textId="77777777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FD86C" w14:textId="72D41CBD" w:rsidR="00442D10" w:rsidRPr="00F91F14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1,150</w:t>
            </w:r>
          </w:p>
        </w:tc>
      </w:tr>
    </w:tbl>
    <w:p w14:paraId="3EAED0B8" w14:textId="7F7FA1F6" w:rsidR="00F9360F" w:rsidRPr="00F91F14" w:rsidRDefault="00F936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1"/>
        <w:gridCol w:w="1179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7D34B0" w:rsidRPr="00F91F14" w14:paraId="4C3B5573" w14:textId="77777777">
        <w:trPr>
          <w:tblHeader/>
        </w:trPr>
        <w:tc>
          <w:tcPr>
            <w:tcW w:w="2061" w:type="dxa"/>
          </w:tcPr>
          <w:p w14:paraId="5262983A" w14:textId="77777777" w:rsidR="007D34B0" w:rsidRPr="00F91F14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0" w:type="dxa"/>
            <w:gridSpan w:val="10"/>
          </w:tcPr>
          <w:p w14:paraId="18674128" w14:textId="04D1F712" w:rsidR="007D34B0" w:rsidRPr="00F91F14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452" w:rsidRPr="00F91F14" w14:paraId="247287E2" w14:textId="77777777" w:rsidTr="00224452">
        <w:trPr>
          <w:tblHeader/>
        </w:trPr>
        <w:tc>
          <w:tcPr>
            <w:tcW w:w="2061" w:type="dxa"/>
          </w:tcPr>
          <w:p w14:paraId="07AC7B0B" w14:textId="6E73B33D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gridSpan w:val="2"/>
          </w:tcPr>
          <w:p w14:paraId="7EF90638" w14:textId="6B3E6273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32709F83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25A42029" w14:textId="7B584813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452" w:rsidRPr="00F91F14" w14:paraId="0711D968" w14:textId="77777777" w:rsidTr="00224452">
        <w:trPr>
          <w:tblHeader/>
        </w:trPr>
        <w:tc>
          <w:tcPr>
            <w:tcW w:w="2061" w:type="dxa"/>
          </w:tcPr>
          <w:p w14:paraId="58D3AB69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42B6D9" w14:textId="57F4D3C9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4B63D1D5" w14:textId="1832BA3B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</w:tcPr>
          <w:p w14:paraId="4F75A76D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FA4F2A3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FF05991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91127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B03DA36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729AE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66A698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24452" w:rsidRPr="00F91F14" w14:paraId="6D170353" w14:textId="77777777" w:rsidTr="00224452">
        <w:trPr>
          <w:tblHeader/>
        </w:trPr>
        <w:tc>
          <w:tcPr>
            <w:tcW w:w="2061" w:type="dxa"/>
          </w:tcPr>
          <w:p w14:paraId="52CE297F" w14:textId="42A350BA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9" w:type="dxa"/>
          </w:tcPr>
          <w:p w14:paraId="7A239AD7" w14:textId="532ABB50" w:rsidR="00224452" w:rsidRPr="00F91F14" w:rsidRDefault="003A7C59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</w:t>
            </w:r>
            <w:r w:rsidR="00224452"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4A1AC840" w14:textId="11DCCBDC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0081144C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2F4614D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232DAFB0" w14:textId="55D86AD6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B9BFD1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3007657" w14:textId="790BD432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8B109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53C8069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452" w:rsidRPr="00F91F14" w14:paraId="6099561C" w14:textId="77777777" w:rsidTr="00224452">
        <w:trPr>
          <w:tblHeader/>
        </w:trPr>
        <w:tc>
          <w:tcPr>
            <w:tcW w:w="2061" w:type="dxa"/>
          </w:tcPr>
          <w:p w14:paraId="6FD6FF38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609EB60" w14:textId="5E856022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179" w:type="dxa"/>
            <w:vAlign w:val="bottom"/>
          </w:tcPr>
          <w:p w14:paraId="6597883B" w14:textId="3DC5CE72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8" w:type="dxa"/>
          </w:tcPr>
          <w:p w14:paraId="01522EC8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8D95EFC" w14:textId="42C7B3DC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561DC975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4FC65FA0" w14:textId="09A354A6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4F59F7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73B0E3A" w14:textId="59F31FDF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5F9DBB6F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12C6E89" w14:textId="7BAAB76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224452" w:rsidRPr="00F91F14" w14:paraId="54FD9BCD" w14:textId="77777777">
        <w:trPr>
          <w:tblHeader/>
        </w:trPr>
        <w:tc>
          <w:tcPr>
            <w:tcW w:w="2061" w:type="dxa"/>
          </w:tcPr>
          <w:p w14:paraId="26E7766C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gridSpan w:val="2"/>
          </w:tcPr>
          <w:p w14:paraId="18B6DD09" w14:textId="42F83433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3A4A66E8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535A9471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452" w:rsidRPr="00F91F14" w14:paraId="7DCEF30F" w14:textId="77777777" w:rsidTr="007841CB">
        <w:tc>
          <w:tcPr>
            <w:tcW w:w="2061" w:type="dxa"/>
          </w:tcPr>
          <w:p w14:paraId="61D760F8" w14:textId="1EBEE12B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770D8A14" w14:textId="625933F5" w:rsidR="00224452" w:rsidRPr="00F91F14" w:rsidRDefault="004F5EB3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2.</w:t>
            </w:r>
            <w:r w:rsidR="00961738" w:rsidRPr="00F91F14">
              <w:rPr>
                <w:rFonts w:ascii="Angsana New" w:hAnsi="Angsana New"/>
                <w:sz w:val="30"/>
                <w:szCs w:val="30"/>
              </w:rPr>
              <w:t>50 - 3.80</w:t>
            </w:r>
          </w:p>
        </w:tc>
        <w:tc>
          <w:tcPr>
            <w:tcW w:w="1179" w:type="dxa"/>
          </w:tcPr>
          <w:p w14:paraId="1EB00667" w14:textId="0B21F556" w:rsidR="00224452" w:rsidRPr="00F91F14" w:rsidRDefault="002F77A5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2.50 - 7.</w:t>
            </w:r>
            <w:r w:rsidR="00E01134" w:rsidRPr="00F91F1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8" w:type="dxa"/>
          </w:tcPr>
          <w:p w14:paraId="61F25E01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0D3C3C" w14:textId="7AA7A0A1" w:rsidR="00224452" w:rsidRPr="00F91F14" w:rsidRDefault="00E74C64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</w:t>
            </w:r>
            <w:r w:rsidR="00D62C63" w:rsidRPr="00F91F14">
              <w:rPr>
                <w:rFonts w:ascii="Angsana New" w:hAnsi="Angsana New"/>
                <w:sz w:val="30"/>
                <w:szCs w:val="30"/>
              </w:rPr>
              <w:t>99,369</w:t>
            </w:r>
          </w:p>
        </w:tc>
        <w:tc>
          <w:tcPr>
            <w:tcW w:w="236" w:type="dxa"/>
            <w:shd w:val="clear" w:color="auto" w:fill="auto"/>
          </w:tcPr>
          <w:p w14:paraId="58CC848A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9058B8F" w14:textId="36612D1C" w:rsidR="00224452" w:rsidRPr="00F91F14" w:rsidRDefault="00D62C63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185,000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CA6C1A3" w14:textId="329C35C9" w:rsidR="00224452" w:rsidRPr="00F91F14" w:rsidRDefault="000B6E4E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91F14">
              <w:rPr>
                <w:rFonts w:ascii="Angsana New" w:hAnsi="Angsana New"/>
                <w:sz w:val="30"/>
                <w:szCs w:val="30"/>
              </w:rPr>
              <w:t>347,184)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8FEB0BD" w14:textId="0366BAA2" w:rsidR="00224452" w:rsidRPr="00F91F14" w:rsidRDefault="000B6E4E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37,185</w:t>
            </w:r>
          </w:p>
        </w:tc>
      </w:tr>
      <w:tr w:rsidR="00224452" w:rsidRPr="00F91F14" w14:paraId="504E2DF1" w14:textId="77777777" w:rsidTr="007841CB">
        <w:tc>
          <w:tcPr>
            <w:tcW w:w="2061" w:type="dxa"/>
          </w:tcPr>
          <w:p w14:paraId="48538F6F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</w:tcPr>
          <w:p w14:paraId="7BCE6F99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8B27575" w14:textId="658D60FB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150E512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095AB" w14:textId="548CFD88" w:rsidR="00224452" w:rsidRPr="00F91F14" w:rsidRDefault="00D62C63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199,369</w:t>
            </w:r>
          </w:p>
        </w:tc>
        <w:tc>
          <w:tcPr>
            <w:tcW w:w="236" w:type="dxa"/>
            <w:shd w:val="clear" w:color="auto" w:fill="auto"/>
          </w:tcPr>
          <w:p w14:paraId="552A8874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BC1AC7C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2E737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A6CFE78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4B76" w14:textId="77777777" w:rsidR="00224452" w:rsidRPr="00F91F14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AD01A" w14:textId="2A89AAE5" w:rsidR="00224452" w:rsidRPr="00F91F14" w:rsidRDefault="00B7280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556E9C" w:rsidRPr="00F91F14">
              <w:rPr>
                <w:rFonts w:ascii="Angsana New" w:hAnsi="Angsana New"/>
                <w:b/>
                <w:bCs/>
                <w:sz w:val="30"/>
                <w:szCs w:val="30"/>
              </w:rPr>
              <w:t>,185</w:t>
            </w:r>
          </w:p>
        </w:tc>
      </w:tr>
    </w:tbl>
    <w:p w14:paraId="1C1917F8" w14:textId="6BC0686A" w:rsidR="00224452" w:rsidRPr="00F91F14" w:rsidRDefault="0022445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6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61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7D34B0" w:rsidRPr="00F91F14" w14:paraId="0F147317" w14:textId="77777777">
        <w:trPr>
          <w:tblHeader/>
        </w:trPr>
        <w:tc>
          <w:tcPr>
            <w:tcW w:w="2070" w:type="dxa"/>
          </w:tcPr>
          <w:p w14:paraId="354C0FD2" w14:textId="77777777" w:rsidR="007D34B0" w:rsidRPr="00F91F14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  <w:gridSpan w:val="10"/>
          </w:tcPr>
          <w:p w14:paraId="119B54E4" w14:textId="31026509" w:rsidR="007D34B0" w:rsidRPr="00F91F14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C59" w:rsidRPr="00F91F14" w14:paraId="401A1B26" w14:textId="77777777" w:rsidTr="003A7C59">
        <w:trPr>
          <w:tblHeader/>
        </w:trPr>
        <w:tc>
          <w:tcPr>
            <w:tcW w:w="2070" w:type="dxa"/>
          </w:tcPr>
          <w:p w14:paraId="715F4174" w14:textId="402D1205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E5EF0F4" w14:textId="1F547FDC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4B4EBD8C" w14:textId="77777777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26CA75E8" w14:textId="1F70448C" w:rsidR="003A7C59" w:rsidRPr="00F91F14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6A7" w:rsidRPr="00F91F14" w14:paraId="3B16F453" w14:textId="77777777" w:rsidTr="003A7C59">
        <w:trPr>
          <w:tblHeader/>
        </w:trPr>
        <w:tc>
          <w:tcPr>
            <w:tcW w:w="2070" w:type="dxa"/>
          </w:tcPr>
          <w:p w14:paraId="449060CA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E95B48B" w14:textId="222317F5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71DDF301" w14:textId="321FDCCB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</w:tcPr>
          <w:p w14:paraId="6AC07475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4409986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D4E8E88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9BEE420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28F0C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37676BC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5C6B0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2943736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706A7" w:rsidRPr="00F91F14" w14:paraId="1D84C52C" w14:textId="77777777" w:rsidTr="003A7C59">
        <w:trPr>
          <w:tblHeader/>
        </w:trPr>
        <w:tc>
          <w:tcPr>
            <w:tcW w:w="2070" w:type="dxa"/>
          </w:tcPr>
          <w:p w14:paraId="7AA7E898" w14:textId="7BD8CAAF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9D5C15" w14:textId="0B662E11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16930442" w14:textId="69A9C8C9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21172754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04C82B5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23F0E47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2813A04C" w14:textId="7A426418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F949AC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D8BF897" w14:textId="571C785D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CCA008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E243152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06A7" w:rsidRPr="00F91F14" w14:paraId="7654DAC3" w14:textId="77777777" w:rsidTr="003A7C59">
        <w:trPr>
          <w:tblHeader/>
        </w:trPr>
        <w:tc>
          <w:tcPr>
            <w:tcW w:w="2070" w:type="dxa"/>
          </w:tcPr>
          <w:p w14:paraId="3586567D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B0CD40" w14:textId="033678A3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1F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9" w:type="dxa"/>
            <w:vAlign w:val="bottom"/>
          </w:tcPr>
          <w:p w14:paraId="02BF1A46" w14:textId="2AC8B44E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785F9304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5980B60" w14:textId="36B223C5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4F9234A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54CB9750" w14:textId="1FBCC652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178B234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E593C13" w14:textId="28110D49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30626DCF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B1B6DEC" w14:textId="5A716ED6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06A7" w:rsidRPr="00F91F14" w14:paraId="38E36052" w14:textId="77777777">
        <w:trPr>
          <w:tblHeader/>
        </w:trPr>
        <w:tc>
          <w:tcPr>
            <w:tcW w:w="2070" w:type="dxa"/>
          </w:tcPr>
          <w:p w14:paraId="098CED2C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E736FB2" w14:textId="22E25178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2D910124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2EE59720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6A7" w:rsidRPr="00F91F14" w14:paraId="15840F7F" w14:textId="77777777" w:rsidTr="003A7C59">
        <w:tc>
          <w:tcPr>
            <w:tcW w:w="2070" w:type="dxa"/>
          </w:tcPr>
          <w:p w14:paraId="30764AFE" w14:textId="60804CB2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50DBC26F" w14:textId="67AAFF51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2.25 - 3.50</w:t>
            </w:r>
          </w:p>
        </w:tc>
        <w:tc>
          <w:tcPr>
            <w:tcW w:w="1179" w:type="dxa"/>
          </w:tcPr>
          <w:p w14:paraId="4527B1BD" w14:textId="4D8C8F8B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5</w:t>
            </w:r>
            <w:r w:rsidR="007841CB" w:rsidRPr="00F91F14">
              <w:rPr>
                <w:rFonts w:ascii="Angsana New" w:hAnsi="Angsana New"/>
                <w:sz w:val="30"/>
                <w:szCs w:val="30"/>
              </w:rPr>
              <w:t>0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38" w:type="dxa"/>
          </w:tcPr>
          <w:p w14:paraId="1EDA73BB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D969F21" w14:textId="4486EA84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49,500</w:t>
            </w:r>
          </w:p>
        </w:tc>
        <w:tc>
          <w:tcPr>
            <w:tcW w:w="236" w:type="dxa"/>
          </w:tcPr>
          <w:p w14:paraId="566398CB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45E97B7D" w14:textId="4DBAE77C" w:rsidR="00C706A7" w:rsidRPr="00F91F14" w:rsidRDefault="00C706A7" w:rsidP="00C706A7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188,869</w:t>
            </w:r>
          </w:p>
        </w:tc>
        <w:tc>
          <w:tcPr>
            <w:tcW w:w="236" w:type="dxa"/>
          </w:tcPr>
          <w:p w14:paraId="293338C9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1650B6" w14:textId="7EA25AD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39,000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C2319DA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9A3A1D3" w14:textId="1D9BCEA9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199,369</w:t>
            </w:r>
          </w:p>
        </w:tc>
      </w:tr>
      <w:tr w:rsidR="00C706A7" w:rsidRPr="00F91F14" w14:paraId="02591C0C" w14:textId="77777777" w:rsidTr="003A7C59">
        <w:tc>
          <w:tcPr>
            <w:tcW w:w="2070" w:type="dxa"/>
          </w:tcPr>
          <w:p w14:paraId="7A962DDA" w14:textId="16BA3843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</w:tcPr>
          <w:p w14:paraId="4EB9F223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E69F004" w14:textId="19BEFB43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29B1FA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79DACA5" w14:textId="700A6D93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49,500</w:t>
            </w:r>
          </w:p>
        </w:tc>
        <w:tc>
          <w:tcPr>
            <w:tcW w:w="236" w:type="dxa"/>
          </w:tcPr>
          <w:p w14:paraId="26F51447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317B592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58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50596AC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231F" w14:textId="77777777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FBA1F8C" w14:textId="26CCC064" w:rsidR="00C706A7" w:rsidRPr="00F91F14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199,369</w:t>
            </w:r>
          </w:p>
        </w:tc>
      </w:tr>
    </w:tbl>
    <w:p w14:paraId="58A70F09" w14:textId="77777777" w:rsidR="00556E9C" w:rsidRPr="00F91F14" w:rsidRDefault="00556E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2D4D65B" w14:textId="77777777" w:rsidR="005E725C" w:rsidRPr="00F91F14" w:rsidRDefault="005E725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2B5D040" w14:textId="77777777" w:rsidR="005E725C" w:rsidRPr="00F91F14" w:rsidRDefault="005E725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5EE1742" w14:textId="77777777" w:rsidR="005E725C" w:rsidRPr="00F91F14" w:rsidRDefault="005E725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40576FD" w14:textId="1413B2C3" w:rsidR="003E09F3" w:rsidRPr="00F91F14" w:rsidRDefault="003E09F3" w:rsidP="003E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14810535" w14:textId="77777777" w:rsidR="008E409A" w:rsidRPr="00F91F14" w:rsidRDefault="008E409A" w:rsidP="003E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6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3E09F3" w:rsidRPr="00F91F14" w14:paraId="4A2A3331" w14:textId="77777777">
        <w:trPr>
          <w:tblHeader/>
        </w:trPr>
        <w:tc>
          <w:tcPr>
            <w:tcW w:w="2070" w:type="dxa"/>
          </w:tcPr>
          <w:p w14:paraId="60B26EA5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9" w:type="dxa"/>
            <w:gridSpan w:val="10"/>
          </w:tcPr>
          <w:p w14:paraId="384BAC9F" w14:textId="6F685C88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477DC"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E09F3" w:rsidRPr="00F91F14" w14:paraId="10BF049A" w14:textId="77777777">
        <w:trPr>
          <w:tblHeader/>
        </w:trPr>
        <w:tc>
          <w:tcPr>
            <w:tcW w:w="2070" w:type="dxa"/>
          </w:tcPr>
          <w:p w14:paraId="4FFABA10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0C0DACB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196758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6428EAA7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9F3" w:rsidRPr="00F91F14" w14:paraId="407E451D" w14:textId="77777777">
        <w:trPr>
          <w:tblHeader/>
        </w:trPr>
        <w:tc>
          <w:tcPr>
            <w:tcW w:w="2070" w:type="dxa"/>
          </w:tcPr>
          <w:p w14:paraId="0B204C0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2933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70A5C465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26C51CD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08AE9B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C3596FB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EEDF22E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07DC4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B95A4BD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DCD03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60ECA93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E09F3" w:rsidRPr="00F91F14" w14:paraId="68093519" w14:textId="77777777">
        <w:trPr>
          <w:tblHeader/>
        </w:trPr>
        <w:tc>
          <w:tcPr>
            <w:tcW w:w="2070" w:type="dxa"/>
          </w:tcPr>
          <w:p w14:paraId="472E4FF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E75D2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63BAD0E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0EC2E8B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FC24610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B06BD2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C93B69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CFCF70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455D1C8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DB42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4D6305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E09F3" w:rsidRPr="00F91F14" w14:paraId="640E3D91" w14:textId="77777777">
        <w:trPr>
          <w:tblHeader/>
        </w:trPr>
        <w:tc>
          <w:tcPr>
            <w:tcW w:w="2070" w:type="dxa"/>
          </w:tcPr>
          <w:p w14:paraId="4446E277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6AB5A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170" w:type="dxa"/>
            <w:vAlign w:val="bottom"/>
          </w:tcPr>
          <w:p w14:paraId="0EC80AB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2B4F9467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6FCF44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513539B7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1F3F21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9BBA5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F4989B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6334C24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A0D1C93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3E09F3" w:rsidRPr="00F91F14" w14:paraId="77E2520E" w14:textId="77777777">
        <w:trPr>
          <w:tblHeader/>
        </w:trPr>
        <w:tc>
          <w:tcPr>
            <w:tcW w:w="2070" w:type="dxa"/>
          </w:tcPr>
          <w:p w14:paraId="115CE1C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34E8408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2C0098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411FB15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9F3" w:rsidRPr="00F91F14" w14:paraId="21CB93B6" w14:textId="77777777">
        <w:tc>
          <w:tcPr>
            <w:tcW w:w="2070" w:type="dxa"/>
            <w:vAlign w:val="bottom"/>
          </w:tcPr>
          <w:p w14:paraId="4072D6ED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0AC150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B023C2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236" w:type="dxa"/>
          </w:tcPr>
          <w:p w14:paraId="64589E5E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6C074A2" w14:textId="77777777" w:rsidR="003E09F3" w:rsidRPr="00F91F14" w:rsidRDefault="003E09F3" w:rsidP="0023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4747B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99606CD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1,534,231</w:t>
            </w:r>
          </w:p>
        </w:tc>
        <w:tc>
          <w:tcPr>
            <w:tcW w:w="236" w:type="dxa"/>
          </w:tcPr>
          <w:p w14:paraId="2B8FB47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430B632B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(611,382)</w:t>
            </w:r>
          </w:p>
        </w:tc>
        <w:tc>
          <w:tcPr>
            <w:tcW w:w="236" w:type="dxa"/>
          </w:tcPr>
          <w:p w14:paraId="26E840F7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10FD20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3E09F3" w:rsidRPr="00F91F14" w14:paraId="59DF5B76" w14:textId="77777777">
        <w:tc>
          <w:tcPr>
            <w:tcW w:w="2070" w:type="dxa"/>
          </w:tcPr>
          <w:p w14:paraId="53BA846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5769C58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589A89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2D46F2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78F33" w14:textId="0F0B0972" w:rsidR="003E09F3" w:rsidRPr="00F91F14" w:rsidRDefault="00C477DC" w:rsidP="00233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0D76D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894CB60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4B27B2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013EC164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8DD831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5FABB8DA" w14:textId="355074EB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="007841CB" w:rsidRPr="00F91F1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841CB" w:rsidRPr="00F91F14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 w:rsidRPr="00F91F1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3E09F3" w:rsidRPr="00F91F14" w14:paraId="0D8746EB" w14:textId="77777777">
        <w:tc>
          <w:tcPr>
            <w:tcW w:w="2070" w:type="dxa"/>
          </w:tcPr>
          <w:p w14:paraId="68C496A8" w14:textId="1528ABA5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48E3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D618084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8C374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E323574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396A9F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50BC3A8A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1EA5B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2C902D4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7E3736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3918F54C" w14:textId="77777777" w:rsidR="003E09F3" w:rsidRPr="00F91F14" w:rsidRDefault="003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725C" w:rsidRPr="00F91F14" w14:paraId="6E248C1B" w14:textId="77777777">
        <w:trPr>
          <w:tblHeader/>
        </w:trPr>
        <w:tc>
          <w:tcPr>
            <w:tcW w:w="2070" w:type="dxa"/>
          </w:tcPr>
          <w:p w14:paraId="1C413DBD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9" w:type="dxa"/>
            <w:gridSpan w:val="10"/>
          </w:tcPr>
          <w:p w14:paraId="0DEA3CA0" w14:textId="2E2E4D28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E725C" w:rsidRPr="00F91F14" w14:paraId="3D107EAB" w14:textId="77777777">
        <w:trPr>
          <w:tblHeader/>
        </w:trPr>
        <w:tc>
          <w:tcPr>
            <w:tcW w:w="2070" w:type="dxa"/>
          </w:tcPr>
          <w:p w14:paraId="0B1FDAAD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014E3DB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C762D9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7CBEC17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725C" w:rsidRPr="00F91F14" w14:paraId="55C55D5C" w14:textId="77777777">
        <w:trPr>
          <w:tblHeader/>
        </w:trPr>
        <w:tc>
          <w:tcPr>
            <w:tcW w:w="2070" w:type="dxa"/>
          </w:tcPr>
          <w:p w14:paraId="3CD845F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087B1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3F627A47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FF9BBA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A9FCE0D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FB0BC4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A3333A1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0606E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B905DF6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185D3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A27D93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E725C" w:rsidRPr="00F91F14" w14:paraId="5F19313F" w14:textId="77777777">
        <w:trPr>
          <w:tblHeader/>
        </w:trPr>
        <w:tc>
          <w:tcPr>
            <w:tcW w:w="2070" w:type="dxa"/>
          </w:tcPr>
          <w:p w14:paraId="0F9B83B7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8CF88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3EDE7C42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851C05F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34DF8E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15230C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924FB36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C608B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A48C32C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744A66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C56F59B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725C" w:rsidRPr="00F91F14" w14:paraId="5C36DD63" w14:textId="77777777">
        <w:trPr>
          <w:tblHeader/>
        </w:trPr>
        <w:tc>
          <w:tcPr>
            <w:tcW w:w="2070" w:type="dxa"/>
          </w:tcPr>
          <w:p w14:paraId="64831421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8127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31D8A52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F44F88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3FE21D6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764F8B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7A57224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118D92C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1503DD5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</w:tcPr>
          <w:p w14:paraId="0E60EDD9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7914CA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E725C" w:rsidRPr="00F91F14" w14:paraId="0E189F63" w14:textId="77777777">
        <w:trPr>
          <w:tblHeader/>
        </w:trPr>
        <w:tc>
          <w:tcPr>
            <w:tcW w:w="2070" w:type="dxa"/>
          </w:tcPr>
          <w:p w14:paraId="3FD811AE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F2B1D92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41A5052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50880AF1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25C" w:rsidRPr="00F91F14" w14:paraId="2B436652" w14:textId="77777777">
        <w:tc>
          <w:tcPr>
            <w:tcW w:w="2070" w:type="dxa"/>
            <w:vAlign w:val="bottom"/>
          </w:tcPr>
          <w:p w14:paraId="61A758A7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C00E7A4" w14:textId="77777777" w:rsidR="005E725C" w:rsidRPr="00F91F14" w:rsidRDefault="005E725C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C36AC5" w14:textId="795585FC" w:rsidR="005E725C" w:rsidRPr="00F91F14" w:rsidRDefault="007841CB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412DB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0B44F2C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-464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E2F3D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2771259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1D07BC59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CD157E8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431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30,000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263441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2AF5457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E725C" w:rsidRPr="00F91F14" w14:paraId="53D91BF9" w14:textId="77777777">
        <w:tc>
          <w:tcPr>
            <w:tcW w:w="2070" w:type="dxa"/>
          </w:tcPr>
          <w:p w14:paraId="330B2F90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2C81F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83256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3F4C4B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EAB98" w14:textId="7A3FCCCD" w:rsidR="005E725C" w:rsidRPr="00F91F14" w:rsidRDefault="005E725C" w:rsidP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E9B198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44F0A15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4296C2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09E3CC3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8DC5BA" w14:textId="77777777" w:rsidR="005E725C" w:rsidRPr="00F91F14" w:rsidRDefault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755F2" w14:textId="1F56F0C9" w:rsidR="005E725C" w:rsidRPr="00F91F14" w:rsidRDefault="005E725C" w:rsidP="005E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F95B833" w14:textId="66E5E14E" w:rsidR="00F9360F" w:rsidRPr="00F91F14" w:rsidRDefault="00F936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5DAF4BA0" w14:textId="2611A49D" w:rsidR="00D86DF0" w:rsidRPr="00F91F14" w:rsidRDefault="00D86DF0" w:rsidP="00D86DF0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สัญญาความช่วยเหลือส่งเสริมการขาย</w:t>
      </w: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28F50F12" w14:textId="77777777" w:rsidR="00D86DF0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4FFD21" w14:textId="6CCE7E5A" w:rsidR="00D86DF0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สบาย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คอนเน็กซ์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เทค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มหาชน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>)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SBNEXT”)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ได้ทำสัญญาความช่วยเหลือส่งเสริมการขายกับ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เธียรสุรัตน์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ลีสซิ่ง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TSRL”)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SBNEXT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จะต้องจ่าย</w:t>
      </w:r>
      <w:r w:rsidR="001201F9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ค่า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ส่งเสริมการขายเครื่องใช้ไฟฟ้า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ในอัตราร้อยละ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4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-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5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ของยอดชำระค่าสินค้าดังกล่าวตามเงื่อนไขที่กำหนดในสัญญา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สัญญานี้มีผลบังคับใช้เป็น</w:t>
      </w:r>
      <w:r w:rsidR="001201F9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ระยะ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เวลา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1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="00DA2E5A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1201F9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ต่อมา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2566 SBNEXT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ได้ยกเลิกสัญญาดังกล่าว</w:t>
      </w:r>
    </w:p>
    <w:p w14:paraId="03AEC1CB" w14:textId="1C03F0AA" w:rsidR="008E10EE" w:rsidRDefault="008E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A554760" w14:textId="77777777" w:rsidR="00F93ACA" w:rsidRPr="00F91F14" w:rsidRDefault="00F93ACA" w:rsidP="00F93ACA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F91F1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สัญญาบริหารจัดการ</w:t>
      </w:r>
    </w:p>
    <w:p w14:paraId="34A037D2" w14:textId="77777777" w:rsidR="00F93ACA" w:rsidRPr="00F91F14" w:rsidRDefault="00F93ACA" w:rsidP="00F93ACA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18A3634" w14:textId="0F773B3A" w:rsidR="00F93ACA" w:rsidRPr="00F91F14" w:rsidRDefault="00F93ACA" w:rsidP="00F93ACA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สบาย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คอนเน็กซ์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เทค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มหาชน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>)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SBNEXT”)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ได้ทำสัญญารับบริการด้านการบริหารจัดการกับ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สบาย เทคโนโลยี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จำกัด (มหาชน)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SABUY”)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SBNEXT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จะต้องจ่ายค่าบริการในอัตราที่ระบุในสัญญา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สัญญานี้มีผลบังคับใช้ตั้งแต่วันที่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1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มกราคม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ถึงวันที่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31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เมื่อครบกำหนดอายุสัญญาแล้ว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หากไม่มีฝ่ายใดฝ่ายหนึ่งบอกเลิกสัญญาเป็นลายลักษณ์อักษร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สัญญาดังกล่าวจะมีผลผูกพันไปอีกครั้งละ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12</w:t>
      </w:r>
      <w:r w:rsidRPr="00F91F1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เดือน</w:t>
      </w:r>
      <w:r w:rsidR="007B2F9D" w:rsidRPr="00F91F1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ต่อมาเมื่อวันที่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พฤษภาคม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2566 SABUY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ได้ยกเลิกสัญญาดังกล่าว</w:t>
      </w:r>
    </w:p>
    <w:p w14:paraId="1D25D643" w14:textId="77777777" w:rsidR="001201F9" w:rsidRPr="00F91F14" w:rsidRDefault="001201F9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24D4450" w14:textId="77777777" w:rsidR="00D86DF0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สัญญาให้บริการ</w:t>
      </w:r>
    </w:p>
    <w:p w14:paraId="49429A69" w14:textId="77777777" w:rsidR="00D86DF0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2A96D2" w14:textId="7D5A8665" w:rsidR="00CB42B8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 สบาย คอนเน็กซ์ เทค จำกัด (มหาชน) (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“SBNEXT”)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ได้ทำสัญญาให้บริการด้านการบริหารจัดการกับบริษัท เธียรสุรัตน์ ลีสซิ่ง จำกัด (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“TSRL”)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ซึ่ง </w:t>
      </w:r>
      <w:r w:rsidR="0026589F" w:rsidRPr="00F91F14">
        <w:rPr>
          <w:rFonts w:asciiTheme="majorBidi" w:eastAsia="Times New Roman" w:hAnsiTheme="majorBidi" w:cstheme="majorBidi"/>
          <w:sz w:val="30"/>
          <w:szCs w:val="30"/>
        </w:rPr>
        <w:t>SBNEXT</w:t>
      </w:r>
      <w:r w:rsidR="0026589F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จะ</w:t>
      </w:r>
      <w:r w:rsidR="0026589F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ได้รับ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ค่าบริการในอัตราที่ระบุในสัญญา สัญญานี้มีผลบังคับ</w:t>
      </w:r>
      <w:r w:rsidR="00F93ACA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ใช้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ตั้งแต่วันที่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1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มกราคม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="00F93ACA"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วันที่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F91F14">
        <w:rPr>
          <w:rFonts w:asciiTheme="majorBidi" w:eastAsia="Times New Roman" w:hAnsiTheme="majorBidi" w:cstheme="majorBidi" w:hint="cs"/>
          <w:sz w:val="30"/>
          <w:szCs w:val="30"/>
          <w:cs/>
        </w:rPr>
        <w:t>เดือน</w:t>
      </w:r>
    </w:p>
    <w:p w14:paraId="14E2CC1A" w14:textId="77777777" w:rsidR="00AC5D59" w:rsidRPr="00F91F14" w:rsidRDefault="00AC5D59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C184416" w14:textId="13DD6298" w:rsidR="00D86DF0" w:rsidRPr="00F91F14" w:rsidRDefault="00D86DF0" w:rsidP="00D86DF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91F14">
        <w:rPr>
          <w:rFonts w:asciiTheme="majorBidi" w:eastAsia="Times New Roman" w:hAnsiTheme="majorBidi" w:hint="cs"/>
          <w:sz w:val="30"/>
          <w:szCs w:val="30"/>
          <w:cs/>
        </w:rPr>
        <w:t>บริษัท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สบาย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คอนเน็กซ์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เทค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(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มหาชน</w:t>
      </w:r>
      <w:r w:rsidRPr="00F91F14">
        <w:rPr>
          <w:rFonts w:asciiTheme="majorBidi" w:eastAsia="Times New Roman" w:hAnsiTheme="majorBidi"/>
          <w:sz w:val="30"/>
          <w:szCs w:val="30"/>
          <w:cs/>
        </w:rPr>
        <w:t>)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SBNEXT”)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ได้ทำสัญญาให้บริการด้านการตลาด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การจัดซื้อ</w:t>
      </w:r>
      <w:r w:rsidR="008B13E9" w:rsidRPr="00F91F14">
        <w:rPr>
          <w:rFonts w:asciiTheme="majorBidi" w:eastAsia="Times New Roman" w:hAnsiTheme="majorBidi"/>
          <w:sz w:val="30"/>
          <w:szCs w:val="30"/>
          <w:cs/>
        </w:rPr>
        <w:br/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การปฏิบัติการ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งานกฎหมาย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งานบัญชีและการเงิน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และงานคลังสินค้าและขนส่งกับบริษัท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เซฟ</w:t>
      </w:r>
      <w:r w:rsidR="008B13E9" w:rsidRPr="00F91F14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เทรด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อินเตอร์เนชั่นแนล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STI”)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ซึ่ง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S</w:t>
      </w:r>
      <w:r w:rsidR="00A17F53" w:rsidRPr="00F91F14">
        <w:rPr>
          <w:rFonts w:asciiTheme="majorBidi" w:eastAsia="Times New Roman" w:hAnsiTheme="majorBidi" w:cstheme="majorBidi"/>
          <w:sz w:val="30"/>
          <w:szCs w:val="30"/>
        </w:rPr>
        <w:t>BNEXT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จะ</w:t>
      </w:r>
      <w:r w:rsidR="00A17F53" w:rsidRPr="00F91F14">
        <w:rPr>
          <w:rFonts w:asciiTheme="majorBidi" w:eastAsia="Times New Roman" w:hAnsiTheme="majorBidi" w:hint="cs"/>
          <w:sz w:val="30"/>
          <w:szCs w:val="30"/>
          <w:cs/>
        </w:rPr>
        <w:t>ได้รับ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ค่าบริการในอัตราที่ระบุในสัญญา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สัญญานี้มีผล</w:t>
      </w:r>
      <w:r w:rsidR="00F93ACA" w:rsidRPr="00F91F14">
        <w:rPr>
          <w:rFonts w:asciiTheme="majorBidi" w:eastAsia="Times New Roman" w:hAnsiTheme="majorBidi" w:hint="cs"/>
          <w:sz w:val="30"/>
          <w:szCs w:val="30"/>
          <w:cs/>
        </w:rPr>
        <w:t>บังคับใช้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ตั้งแต่วันที่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B2F9D" w:rsidRPr="00F91F14">
        <w:rPr>
          <w:rFonts w:asciiTheme="majorBidi" w:eastAsia="Times New Roman" w:hAnsiTheme="majorBidi"/>
          <w:sz w:val="30"/>
          <w:szCs w:val="30"/>
        </w:rPr>
        <w:br/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มกราคม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ถึง</w:t>
      </w:r>
      <w:r w:rsidR="00F93ACA" w:rsidRPr="00F91F14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41FFE607" w14:textId="77777777" w:rsidR="00402D81" w:rsidRPr="00F91F14" w:rsidRDefault="00402D81" w:rsidP="00C93345">
      <w:pPr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213C2F" w14:textId="6FC13B83" w:rsidR="007968F6" w:rsidRPr="00F91F14" w:rsidRDefault="007B2F9D" w:rsidP="00E17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6314FF1B" w14:textId="4250D1D4" w:rsidR="007B2F9D" w:rsidRPr="00F91F14" w:rsidRDefault="007B2F9D" w:rsidP="00E17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FC391" w14:textId="53F43AED" w:rsidR="00F87139" w:rsidRPr="00F91F14" w:rsidRDefault="00F87139" w:rsidP="00F87139">
      <w:pPr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158759815"/>
      <w:r w:rsidRPr="00F91F14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บริษัทได้ทำสัญญาเงินให้กู้ยืมระยะสั้นแก่บริษัทย่อย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โดยมีอัตราดอกเบี้ยร้อยละ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/>
          <w:sz w:val="30"/>
          <w:szCs w:val="30"/>
        </w:rPr>
        <w:t xml:space="preserve">2.50 - </w:t>
      </w:r>
      <w:r w:rsidR="002230A4" w:rsidRPr="00F91F14">
        <w:rPr>
          <w:rFonts w:asciiTheme="majorBidi" w:eastAsia="Times New Roman" w:hAnsiTheme="majorBidi"/>
          <w:sz w:val="30"/>
          <w:szCs w:val="30"/>
        </w:rPr>
        <w:t>7.31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ทั้งนี้จะครบกำหนดชำระเมื่อทวงถาม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161A83F1" w14:textId="7851E498" w:rsidR="00F87139" w:rsidRPr="00F91F14" w:rsidRDefault="00F87139" w:rsidP="00F87139">
      <w:pPr>
        <w:jc w:val="thaiDistribute"/>
        <w:rPr>
          <w:rFonts w:asciiTheme="majorBidi" w:eastAsia="Times New Roman" w:hAnsiTheme="majorBidi"/>
          <w:sz w:val="30"/>
          <w:szCs w:val="30"/>
        </w:rPr>
      </w:pPr>
    </w:p>
    <w:bookmarkEnd w:id="2"/>
    <w:p w14:paraId="49A48902" w14:textId="27AFAE4A" w:rsidR="007B2F9D" w:rsidRPr="00F91F14" w:rsidRDefault="007B2F9D" w:rsidP="007B2F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4828F24F" w14:textId="77777777" w:rsidR="007B2F9D" w:rsidRPr="00F91F14" w:rsidRDefault="007B2F9D" w:rsidP="007B2F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22D66" w14:textId="6EA8B1E1" w:rsidR="007B2F9D" w:rsidRPr="00F91F14" w:rsidRDefault="00A25B00" w:rsidP="00E17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F91F14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บริษัทได้ทำสัญญาเงินกู้ยืมระยะสั้น</w:t>
      </w:r>
      <w:r w:rsidR="00BA0AF5" w:rsidRPr="00F91F14">
        <w:rPr>
          <w:rFonts w:asciiTheme="majorBidi" w:eastAsia="Times New Roman" w:hAnsiTheme="majorBidi" w:hint="cs"/>
          <w:sz w:val="30"/>
          <w:szCs w:val="30"/>
          <w:cs/>
        </w:rPr>
        <w:t>จาก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บริษัท</w:t>
      </w:r>
      <w:r w:rsidR="00BA0AF5" w:rsidRPr="00F91F14">
        <w:rPr>
          <w:rFonts w:asciiTheme="majorBidi" w:eastAsia="Times New Roman" w:hAnsiTheme="majorBidi" w:hint="cs"/>
          <w:sz w:val="30"/>
          <w:szCs w:val="30"/>
          <w:cs/>
        </w:rPr>
        <w:t>ใหญ่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โดยมีอัตราดอกเบี้ยร้อยละ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0A5AF8" w:rsidRPr="00F91F14">
        <w:rPr>
          <w:rFonts w:asciiTheme="majorBidi" w:eastAsia="Times New Roman" w:hAnsiTheme="majorBidi"/>
          <w:sz w:val="30"/>
          <w:szCs w:val="30"/>
        </w:rPr>
        <w:t>6.23</w:t>
      </w:r>
      <w:r w:rsidRPr="00F91F14">
        <w:rPr>
          <w:rFonts w:asciiTheme="majorBidi" w:eastAsia="Times New Roman" w:hAnsiTheme="majorBidi"/>
          <w:sz w:val="30"/>
          <w:szCs w:val="30"/>
        </w:rPr>
        <w:t xml:space="preserve"> </w:t>
      </w:r>
      <w:r w:rsidR="003470C5" w:rsidRPr="00F91F14">
        <w:rPr>
          <w:rFonts w:asciiTheme="majorBidi" w:eastAsia="Times New Roman" w:hAnsiTheme="majorBidi"/>
          <w:sz w:val="30"/>
          <w:szCs w:val="30"/>
        </w:rPr>
        <w:t>-</w:t>
      </w:r>
      <w:r w:rsidRPr="00F91F14">
        <w:rPr>
          <w:rFonts w:asciiTheme="majorBidi" w:eastAsia="Times New Roman" w:hAnsiTheme="majorBidi"/>
          <w:sz w:val="30"/>
          <w:szCs w:val="30"/>
        </w:rPr>
        <w:t xml:space="preserve"> </w:t>
      </w:r>
      <w:r w:rsidR="000A5AF8" w:rsidRPr="00F91F14">
        <w:rPr>
          <w:rFonts w:asciiTheme="majorBidi" w:eastAsia="Times New Roman" w:hAnsiTheme="majorBidi"/>
          <w:sz w:val="30"/>
          <w:szCs w:val="30"/>
        </w:rPr>
        <w:t>6.31</w:t>
      </w:r>
      <w:r w:rsidRPr="00F91F14">
        <w:rPr>
          <w:rFonts w:asciiTheme="majorBidi" w:eastAsia="Times New Roman" w:hAnsiTheme="majorBidi"/>
          <w:sz w:val="30"/>
          <w:szCs w:val="30"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F91F14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F91F14">
        <w:rPr>
          <w:rFonts w:asciiTheme="majorBidi" w:eastAsia="Times New Roman" w:hAnsiTheme="majorBidi" w:hint="cs"/>
          <w:sz w:val="30"/>
          <w:szCs w:val="30"/>
          <w:cs/>
        </w:rPr>
        <w:t>ทั้งนี้จะครบกำหนดชำระเมื่อทวงถาม</w:t>
      </w:r>
    </w:p>
    <w:p w14:paraId="75BF94FC" w14:textId="77777777" w:rsidR="00AC5D59" w:rsidRPr="00F91F14" w:rsidRDefault="00AC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B9AD6D1" w14:textId="7267088A" w:rsidR="00CD5712" w:rsidRPr="00F91F14" w:rsidRDefault="00CD5712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E2FE32B" w14:textId="4E4C1F67" w:rsidR="00CD5712" w:rsidRPr="00F91F14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F91F14" w14:paraId="465EF08B" w14:textId="77777777" w:rsidTr="00FC5B10">
        <w:trPr>
          <w:tblHeader/>
        </w:trPr>
        <w:tc>
          <w:tcPr>
            <w:tcW w:w="3636" w:type="dxa"/>
          </w:tcPr>
          <w:p w14:paraId="4AEE1DD8" w14:textId="676C21EF" w:rsidR="00801125" w:rsidRPr="00F91F14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F91F14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F91F14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F91F14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277" w:rsidRPr="00F91F14" w14:paraId="21D8464C" w14:textId="77777777" w:rsidTr="00FC5B10">
        <w:trPr>
          <w:tblHeader/>
        </w:trPr>
        <w:tc>
          <w:tcPr>
            <w:tcW w:w="3636" w:type="dxa"/>
          </w:tcPr>
          <w:p w14:paraId="433ED113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5DBD756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DD165C0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6B7D55D6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A78499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116CC69B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2F1C34E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06BB9480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46277" w:rsidRPr="00F91F14" w14:paraId="1AC67EA1" w14:textId="77777777" w:rsidTr="00FC5B10">
        <w:trPr>
          <w:tblHeader/>
        </w:trPr>
        <w:tc>
          <w:tcPr>
            <w:tcW w:w="3636" w:type="dxa"/>
          </w:tcPr>
          <w:p w14:paraId="010D948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277" w:rsidRPr="00F91F14" w14:paraId="2720E1DF" w14:textId="77777777" w:rsidTr="00FC5B10">
        <w:tc>
          <w:tcPr>
            <w:tcW w:w="3636" w:type="dxa"/>
          </w:tcPr>
          <w:p w14:paraId="4BF49A4C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2F0F3C6B" w:rsidR="00D46277" w:rsidRPr="00F91F14" w:rsidRDefault="004220ED" w:rsidP="0023314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2,419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714841E6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0D90B968" w:rsidR="00D46277" w:rsidRPr="00F91F14" w:rsidRDefault="007D1941" w:rsidP="00220B6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5FDCC539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46277" w:rsidRPr="00F91F14" w14:paraId="498E7AA5" w14:textId="77777777" w:rsidTr="00FC5B10">
        <w:tc>
          <w:tcPr>
            <w:tcW w:w="3636" w:type="dxa"/>
          </w:tcPr>
          <w:p w14:paraId="3385EBAC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3ED9CA4B" w:rsidR="00D46277" w:rsidRPr="00F91F14" w:rsidRDefault="007D1941" w:rsidP="002331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11,685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4B327D31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7,189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34EB4CBC" w:rsidR="00D46277" w:rsidRPr="00F91F14" w:rsidRDefault="007D1941" w:rsidP="00220B6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629D2" w:rsidRPr="00F91F14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5F7AA002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6,222</w:t>
            </w:r>
          </w:p>
        </w:tc>
      </w:tr>
      <w:tr w:rsidR="00D46277" w:rsidRPr="00F91F14" w14:paraId="653479F7" w14:textId="77777777" w:rsidTr="00FC5B10">
        <w:tc>
          <w:tcPr>
            <w:tcW w:w="3636" w:type="dxa"/>
          </w:tcPr>
          <w:p w14:paraId="7A03F6A3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3A349AB8" w:rsidR="00D46277" w:rsidRPr="00F91F14" w:rsidRDefault="003629D2" w:rsidP="002331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38,290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0657C41D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70,266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07F1A8DC" w:rsidR="00D46277" w:rsidRPr="00F91F14" w:rsidRDefault="003629D2" w:rsidP="00220B6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2,274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42F7AEB5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43,361</w:t>
            </w:r>
          </w:p>
        </w:tc>
      </w:tr>
      <w:tr w:rsidR="00D46277" w:rsidRPr="00F91F14" w14:paraId="6AEBE2D9" w14:textId="77777777" w:rsidTr="00FC5B10">
        <w:tc>
          <w:tcPr>
            <w:tcW w:w="3636" w:type="dxa"/>
          </w:tcPr>
          <w:p w14:paraId="62A2E211" w14:textId="57598B2C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485519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42BE5159" w:rsidR="00D46277" w:rsidRPr="00F91F14" w:rsidRDefault="003629D2" w:rsidP="0023314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7B2D7E8D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11,903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28876A42" w:rsidR="00D46277" w:rsidRPr="00F91F14" w:rsidRDefault="003629D2" w:rsidP="00220B6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2,222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2B6416AF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D46277" w:rsidRPr="00F91F14" w14:paraId="0ADF8C18" w14:textId="77777777" w:rsidTr="00FC5B10">
        <w:tc>
          <w:tcPr>
            <w:tcW w:w="3636" w:type="dxa"/>
          </w:tcPr>
          <w:p w14:paraId="6FE03691" w14:textId="3F0E2412" w:rsidR="00D46277" w:rsidRPr="00F91F14" w:rsidRDefault="00485519" w:rsidP="00D46277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6ADB17C2" w:rsidR="00D46277" w:rsidRPr="00F91F14" w:rsidRDefault="003629D2" w:rsidP="00D4627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55359D35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7B403A0A" w:rsidR="00D46277" w:rsidRPr="00F91F14" w:rsidRDefault="003629D2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21564AD3" w:rsidR="00D46277" w:rsidRPr="00F91F14" w:rsidRDefault="00D46277" w:rsidP="00D462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50,959</w:t>
            </w:r>
          </w:p>
        </w:tc>
      </w:tr>
    </w:tbl>
    <w:p w14:paraId="11250E91" w14:textId="52E90B48" w:rsidR="00CB42B8" w:rsidRPr="00F91F14" w:rsidRDefault="00CB4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9DEBB57" w14:textId="38077520" w:rsidR="009058AE" w:rsidRPr="00F91F14" w:rsidRDefault="009058AE" w:rsidP="00E6141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A47EF8"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</w:p>
    <w:p w14:paraId="70C5F356" w14:textId="607C5C1B" w:rsidR="009058AE" w:rsidRPr="00F91F14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7707A8" w:rsidRPr="00F91F14" w14:paraId="2CB8A54E" w14:textId="77777777" w:rsidTr="00FC5B10">
        <w:trPr>
          <w:trHeight w:val="335"/>
          <w:tblHeader/>
        </w:trPr>
        <w:tc>
          <w:tcPr>
            <w:tcW w:w="3604" w:type="dxa"/>
            <w:gridSpan w:val="2"/>
          </w:tcPr>
          <w:p w14:paraId="75151875" w14:textId="77777777" w:rsidR="007707A8" w:rsidRPr="00F91F14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5584833" w14:textId="77777777" w:rsidR="007707A8" w:rsidRPr="00F91F14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F91F14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F91F14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277" w:rsidRPr="00F91F14" w14:paraId="21118AEA" w14:textId="77777777">
        <w:trPr>
          <w:tblHeader/>
        </w:trPr>
        <w:tc>
          <w:tcPr>
            <w:tcW w:w="2722" w:type="dxa"/>
          </w:tcPr>
          <w:p w14:paraId="42AA6692" w14:textId="77777777" w:rsidR="00D46277" w:rsidRPr="00F91F14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E2DC296" w14:textId="77777777" w:rsidR="00D46277" w:rsidRPr="00F91F14" w:rsidRDefault="00D46277" w:rsidP="00D46277">
            <w:pPr>
              <w:tabs>
                <w:tab w:val="clear" w:pos="680"/>
                <w:tab w:val="clear" w:pos="907"/>
              </w:tabs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C8EBC46" w14:textId="1E96F12F" w:rsidR="00D46277" w:rsidRPr="00F91F14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D9A3B7" w14:textId="77777777" w:rsidR="00D46277" w:rsidRPr="00F91F14" w:rsidRDefault="00D46277" w:rsidP="00D4627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A6A9EF7" w14:textId="245F4179" w:rsidR="00D46277" w:rsidRPr="00F91F14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7612A65" w14:textId="77777777" w:rsidR="00D46277" w:rsidRPr="00F91F14" w:rsidRDefault="00D46277" w:rsidP="00D46277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4352A" w14:textId="740A39FB" w:rsidR="00D46277" w:rsidRPr="00F91F14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8693F" w14:textId="77777777" w:rsidR="00D46277" w:rsidRPr="00F91F14" w:rsidRDefault="00D46277" w:rsidP="00D4627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0A5952" w14:textId="2F782B3F" w:rsidR="00D46277" w:rsidRPr="00F91F14" w:rsidRDefault="00D46277" w:rsidP="00D4627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46277" w:rsidRPr="00F91F14" w14:paraId="750DD72C" w14:textId="77777777" w:rsidTr="00FC5B10">
        <w:trPr>
          <w:tblHeader/>
        </w:trPr>
        <w:tc>
          <w:tcPr>
            <w:tcW w:w="2722" w:type="dxa"/>
          </w:tcPr>
          <w:p w14:paraId="390AEA9B" w14:textId="77777777" w:rsidR="00D46277" w:rsidRPr="00F91F14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2D70D9A" w14:textId="77777777" w:rsidR="00D46277" w:rsidRPr="00F91F14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3F31D038" w14:textId="77777777" w:rsidR="00D46277" w:rsidRPr="00F91F14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277" w:rsidRPr="00F91F14" w14:paraId="7BE05420" w14:textId="77777777" w:rsidTr="00FC5B10">
        <w:tc>
          <w:tcPr>
            <w:tcW w:w="2722" w:type="dxa"/>
          </w:tcPr>
          <w:p w14:paraId="2F04A33A" w14:textId="77777777" w:rsidR="00D46277" w:rsidRPr="00F91F14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5FF6C5CE" w14:textId="77777777" w:rsidR="00D46277" w:rsidRPr="00F91F14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190F5298" w14:textId="77777777" w:rsidR="00D46277" w:rsidRPr="00F91F14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46277" w:rsidRPr="00F91F14" w14:paraId="1FD8ECFC" w14:textId="77777777" w:rsidTr="008F7C85">
        <w:tc>
          <w:tcPr>
            <w:tcW w:w="2722" w:type="dxa"/>
          </w:tcPr>
          <w:p w14:paraId="680857B1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3191C1C" w14:textId="0F60D297" w:rsidR="00D46277" w:rsidRPr="00F91F14" w:rsidRDefault="005F3153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14:paraId="15582CD9" w14:textId="7CEA1D57" w:rsidR="00D46277" w:rsidRPr="00F91F14" w:rsidRDefault="00A8616D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D46277" w:rsidRPr="00F91F14" w:rsidRDefault="00D46277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B41C85" w14:textId="0BDDEFEE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45EBFA94" w:rsidR="00D46277" w:rsidRPr="00F91F14" w:rsidRDefault="00EE1BEB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16,135</w:t>
            </w:r>
          </w:p>
        </w:tc>
        <w:tc>
          <w:tcPr>
            <w:tcW w:w="270" w:type="dxa"/>
            <w:shd w:val="clear" w:color="auto" w:fill="auto"/>
          </w:tcPr>
          <w:p w14:paraId="1AAF12BA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E1999" w14:textId="15E5CDF9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/>
                <w:sz w:val="30"/>
                <w:szCs w:val="30"/>
                <w:lang w:val="en-US" w:bidi="th-TH"/>
              </w:rPr>
              <w:t>30,062</w:t>
            </w:r>
          </w:p>
        </w:tc>
      </w:tr>
      <w:tr w:rsidR="00D46277" w:rsidRPr="00F91F14" w14:paraId="37E4E4DC" w14:textId="77777777" w:rsidTr="008F7C85">
        <w:tc>
          <w:tcPr>
            <w:tcW w:w="2722" w:type="dxa"/>
          </w:tcPr>
          <w:p w14:paraId="60083053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532C382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6932EB6B" w:rsidR="00D46277" w:rsidRPr="00F91F14" w:rsidRDefault="00A8616D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24360505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91F14">
              <w:rPr>
                <w:rFonts w:asciiTheme="majorBidi" w:hAnsi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70573723" w:rsidR="00D46277" w:rsidRPr="00F91F14" w:rsidRDefault="002B509E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40,53</w:t>
            </w:r>
            <w:r w:rsidR="00846767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B6D4F8F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1EAAE" w14:textId="3940A435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D46277" w:rsidRPr="00F91F14" w14:paraId="0D251413" w14:textId="77777777" w:rsidTr="008F7C85">
        <w:tc>
          <w:tcPr>
            <w:tcW w:w="2722" w:type="dxa"/>
          </w:tcPr>
          <w:p w14:paraId="632CA8FB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435B95F3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B947348" w14:textId="6D934ACF" w:rsidR="00D46277" w:rsidRPr="00F91F14" w:rsidRDefault="00A8616D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C12A5C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,657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D5D44C4" w14:textId="79A63D39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12,402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4664A631" w:rsidR="00D46277" w:rsidRPr="00F91F14" w:rsidRDefault="002B509E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56,67</w:t>
            </w:r>
            <w:r w:rsidR="00846767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86FD2E0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9C5C6" w14:textId="0FC8D693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F91F14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91F1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F91F14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D46277" w:rsidRPr="00F91F14" w14:paraId="32C9E9F2" w14:textId="77777777" w:rsidTr="009553E5">
        <w:tc>
          <w:tcPr>
            <w:tcW w:w="2722" w:type="dxa"/>
          </w:tcPr>
          <w:p w14:paraId="7FF9F981" w14:textId="14C236BF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33E5D78E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38B28A6" w14:textId="0564184E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A31569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7794451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3EDC34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26546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3F29E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F6D1F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46277" w:rsidRPr="00F91F14" w14:paraId="4CE96217" w14:textId="77777777" w:rsidTr="009553E5">
        <w:tc>
          <w:tcPr>
            <w:tcW w:w="2722" w:type="dxa"/>
          </w:tcPr>
          <w:p w14:paraId="2F5C36DE" w14:textId="7C265BA3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7FB1A46F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FE2298" w14:textId="1E1268C6" w:rsidR="00D46277" w:rsidRPr="00F91F14" w:rsidRDefault="00C12A5C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(4,416)</w:t>
            </w:r>
          </w:p>
        </w:tc>
        <w:tc>
          <w:tcPr>
            <w:tcW w:w="270" w:type="dxa"/>
            <w:shd w:val="clear" w:color="auto" w:fill="auto"/>
          </w:tcPr>
          <w:p w14:paraId="1C820D31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40E0D3" w14:textId="678EF20F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DD832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5BABF7" w14:textId="215647D6" w:rsidR="00D46277" w:rsidRPr="00F91F14" w:rsidRDefault="00FF0E7B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2E58FB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416)</w:t>
            </w:r>
          </w:p>
        </w:tc>
        <w:tc>
          <w:tcPr>
            <w:tcW w:w="270" w:type="dxa"/>
            <w:shd w:val="clear" w:color="auto" w:fill="auto"/>
          </w:tcPr>
          <w:p w14:paraId="47E0E63E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EDA541" w14:textId="76A2788A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46277" w:rsidRPr="00F91F14" w14:paraId="1372DE34" w14:textId="77777777" w:rsidTr="00DD3583">
        <w:tc>
          <w:tcPr>
            <w:tcW w:w="2722" w:type="dxa"/>
          </w:tcPr>
          <w:p w14:paraId="18ECFD7B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56C50B88" w14:textId="77777777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54EB" w14:textId="3582297B" w:rsidR="00D46277" w:rsidRPr="00F91F14" w:rsidRDefault="009574D5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52,241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0C6B" w14:textId="17A80C16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12,227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6B47E" w14:textId="769C9AC3" w:rsidR="00D46277" w:rsidRPr="00F91F14" w:rsidRDefault="002E58FB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52,258</w:t>
            </w:r>
          </w:p>
        </w:tc>
        <w:tc>
          <w:tcPr>
            <w:tcW w:w="270" w:type="dxa"/>
            <w:shd w:val="clear" w:color="auto" w:fill="auto"/>
          </w:tcPr>
          <w:p w14:paraId="1DD73006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1F62" w14:textId="16916026" w:rsidR="00D46277" w:rsidRPr="00F91F14" w:rsidRDefault="00D46277" w:rsidP="00D462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35,419</w:t>
            </w:r>
          </w:p>
        </w:tc>
      </w:tr>
      <w:tr w:rsidR="00D46277" w:rsidRPr="00F91F14" w14:paraId="0F052ACF" w14:textId="77777777" w:rsidTr="008F7C85">
        <w:tc>
          <w:tcPr>
            <w:tcW w:w="2722" w:type="dxa"/>
          </w:tcPr>
          <w:p w14:paraId="624FF43E" w14:textId="6BEF26FA" w:rsidR="00D46277" w:rsidRPr="00F91F14" w:rsidRDefault="00D46277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059C7C4" w14:textId="77777777" w:rsidR="00D46277" w:rsidRPr="00F91F14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516A7D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F37C4" w14:textId="77777777" w:rsidR="00D46277" w:rsidRPr="00F91F14" w:rsidRDefault="00D46277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2BB4BDE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5A729D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BF19E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A0E230" w14:textId="77777777" w:rsidR="00D46277" w:rsidRPr="00F91F14" w:rsidRDefault="00D46277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121039" w14:textId="77777777" w:rsidR="00D46277" w:rsidRPr="00F91F14" w:rsidRDefault="00D46277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59883ED7" w14:textId="77777777" w:rsidTr="008F7C85">
        <w:tc>
          <w:tcPr>
            <w:tcW w:w="2722" w:type="dxa"/>
          </w:tcPr>
          <w:p w14:paraId="73F71FE8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A8FF87F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3D0BA9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51EF9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6B2025C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115D56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684E2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94A75E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5B61C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2B67AD78" w14:textId="77777777" w:rsidTr="008F7C85">
        <w:tc>
          <w:tcPr>
            <w:tcW w:w="2722" w:type="dxa"/>
          </w:tcPr>
          <w:p w14:paraId="0449B0C6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A0F551A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4090A0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F91D39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BE2D80B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86EAA5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4B52E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75524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A1F17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00C8B92F" w14:textId="77777777" w:rsidTr="008F7C85">
        <w:tc>
          <w:tcPr>
            <w:tcW w:w="2722" w:type="dxa"/>
          </w:tcPr>
          <w:p w14:paraId="0827BC48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76EC4E9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F8505AB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376808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19EDEF0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DB6379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3DAF9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7436E7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6B41D0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55A15D70" w14:textId="77777777" w:rsidTr="008F7C85">
        <w:tc>
          <w:tcPr>
            <w:tcW w:w="2722" w:type="dxa"/>
          </w:tcPr>
          <w:p w14:paraId="591C8F11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7A95CC3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5879A8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0138D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D3AC2E4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53874A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79C912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23914F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8A3F0A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1FB283DF" w14:textId="77777777" w:rsidTr="008F7C85">
        <w:tc>
          <w:tcPr>
            <w:tcW w:w="2722" w:type="dxa"/>
          </w:tcPr>
          <w:p w14:paraId="17C4D2B3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4D3D9A4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E5166C1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FF5D3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E64EEF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6EF1E7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4304E7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2017E3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156FB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13E9" w:rsidRPr="00F91F14" w14:paraId="6CBA5F98" w14:textId="77777777" w:rsidTr="008F7C85">
        <w:tc>
          <w:tcPr>
            <w:tcW w:w="2722" w:type="dxa"/>
          </w:tcPr>
          <w:p w14:paraId="21C3D341" w14:textId="77777777" w:rsidR="008B13E9" w:rsidRPr="00F91F14" w:rsidRDefault="008B13E9" w:rsidP="00D4627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08C15FD" w14:textId="77777777" w:rsidR="008B13E9" w:rsidRPr="00F91F14" w:rsidRDefault="008B13E9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9347FA6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11DD24" w14:textId="77777777" w:rsidR="008B13E9" w:rsidRPr="00F91F14" w:rsidRDefault="008B13E9" w:rsidP="00D4627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E5DA61E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BA8013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D03510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9090B0" w14:textId="77777777" w:rsidR="008B13E9" w:rsidRPr="00F91F14" w:rsidRDefault="008B13E9" w:rsidP="00D4627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B7CA9" w14:textId="77777777" w:rsidR="008B13E9" w:rsidRPr="00F91F14" w:rsidRDefault="008B13E9" w:rsidP="00D462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0951" w:rsidRPr="00F91F14" w14:paraId="5AF4033E" w14:textId="77777777" w:rsidTr="008F7C85">
        <w:tc>
          <w:tcPr>
            <w:tcW w:w="2722" w:type="dxa"/>
          </w:tcPr>
          <w:p w14:paraId="3824AC11" w14:textId="113006CE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ลูกหนี้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71E9E1F0" w14:textId="77777777" w:rsidR="003D0951" w:rsidRPr="00F91F14" w:rsidRDefault="003D0951" w:rsidP="003D095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48DA541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98C33" w14:textId="77777777" w:rsidR="003D0951" w:rsidRPr="00F91F14" w:rsidRDefault="003D0951" w:rsidP="003D0951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545559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5B027C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7B3000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ED71D9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3589CC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0951" w:rsidRPr="00F91F14" w14:paraId="75DAC4B8" w14:textId="77777777" w:rsidTr="008F7C85">
        <w:tc>
          <w:tcPr>
            <w:tcW w:w="2722" w:type="dxa"/>
          </w:tcPr>
          <w:p w14:paraId="70647DFC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A4227BA" w14:textId="6C2E6CF2" w:rsidR="003D0951" w:rsidRPr="00F91F14" w:rsidRDefault="003D0951" w:rsidP="003D09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14:paraId="36FAFC16" w14:textId="60CB091D" w:rsidR="003D0951" w:rsidRPr="00F91F14" w:rsidRDefault="009574D5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3D0951" w:rsidRPr="00F91F14" w:rsidRDefault="003D0951" w:rsidP="003D0951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51DC4" w14:textId="68EECCBF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6F267F29" w:rsidR="003D0951" w:rsidRPr="00F91F14" w:rsidRDefault="002E58FB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331,6</w:t>
            </w:r>
            <w:r w:rsidR="004C161B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9F71CA6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2D74F" w14:textId="56AC19A1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9,918</w:t>
            </w:r>
          </w:p>
        </w:tc>
      </w:tr>
      <w:tr w:rsidR="003D0951" w:rsidRPr="00F91F14" w14:paraId="682DF189" w14:textId="77777777" w:rsidTr="008F7C85">
        <w:tc>
          <w:tcPr>
            <w:tcW w:w="2722" w:type="dxa"/>
          </w:tcPr>
          <w:p w14:paraId="64B9AA92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1D19A40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0EB73C77" w:rsidR="003D0951" w:rsidRPr="00F91F14" w:rsidRDefault="009574D5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36,042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05C65D48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5E42B8E9" w:rsidR="003D0951" w:rsidRPr="00F91F14" w:rsidRDefault="00A4215F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</w:t>
            </w:r>
            <w:r w:rsidR="00FF0E4C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6A46EA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F6476" w14:textId="3ACDD1EF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11,703</w:t>
            </w:r>
          </w:p>
        </w:tc>
      </w:tr>
      <w:tr w:rsidR="003D0951" w:rsidRPr="00F91F14" w14:paraId="1659A7F7" w14:textId="77777777" w:rsidTr="008F7C85">
        <w:tc>
          <w:tcPr>
            <w:tcW w:w="2722" w:type="dxa"/>
          </w:tcPr>
          <w:p w14:paraId="4597F979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24A7597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8E0B81" w14:textId="04806FDF" w:rsidR="003D0951" w:rsidRPr="00F91F14" w:rsidRDefault="004C0B9F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41,322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4FE9C4E" w14:textId="4B701FDF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17,965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42D59D54" w:rsidR="003D0951" w:rsidRPr="00F91F14" w:rsidRDefault="00723B9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345,</w:t>
            </w:r>
            <w:r w:rsidR="00613D1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C1232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D2B84CA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92231C" w14:textId="415B18EC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21,621</w:t>
            </w:r>
          </w:p>
        </w:tc>
      </w:tr>
      <w:tr w:rsidR="003D0951" w:rsidRPr="00F91F14" w14:paraId="0FBA9C14" w14:textId="77777777" w:rsidTr="009553E5">
        <w:tc>
          <w:tcPr>
            <w:tcW w:w="2722" w:type="dxa"/>
          </w:tcPr>
          <w:p w14:paraId="29D267F8" w14:textId="4356E838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07EB7049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3F562A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D98B90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ACBC1FE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E0D56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24A79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DFE091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707FF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D0951" w:rsidRPr="00F91F14" w14:paraId="47C1557E" w14:textId="77777777" w:rsidTr="009553E5">
        <w:tc>
          <w:tcPr>
            <w:tcW w:w="2722" w:type="dxa"/>
          </w:tcPr>
          <w:p w14:paraId="28E28AE7" w14:textId="2778B744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15F790D8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57C688A" w14:textId="4E5074EF" w:rsidR="003D0951" w:rsidRPr="00F91F14" w:rsidRDefault="004C0B9F" w:rsidP="004C0B9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34735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E8F8442" w14:textId="7C3EC505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62D1C72B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D2ABBE" w14:textId="3A062DDD" w:rsidR="003D0951" w:rsidRPr="00F91F14" w:rsidRDefault="00AD0096" w:rsidP="004C0B9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359D0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94679" w14:textId="1F1134ED" w:rsidR="003D0951" w:rsidRPr="00F91F14" w:rsidRDefault="003D0951" w:rsidP="003D09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</w:tr>
      <w:tr w:rsidR="003D0951" w:rsidRPr="00F91F14" w14:paraId="5E908C78" w14:textId="77777777" w:rsidTr="00DD3583">
        <w:tc>
          <w:tcPr>
            <w:tcW w:w="2722" w:type="dxa"/>
          </w:tcPr>
          <w:p w14:paraId="20AD7075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38BFEC48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4D57" w14:textId="7B321147" w:rsidR="003D0951" w:rsidRPr="00F91F14" w:rsidRDefault="00477913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41,322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B3051" w14:textId="571E1765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17,748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CC01" w14:textId="5D7EF4C6" w:rsidR="003D0951" w:rsidRPr="00F91F14" w:rsidRDefault="00476CF2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345,8</w:t>
            </w:r>
            <w:r w:rsidR="00BC1232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0070460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B1B1" w14:textId="0C14D5C5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21,404</w:t>
            </w:r>
          </w:p>
        </w:tc>
      </w:tr>
      <w:tr w:rsidR="003D0951" w:rsidRPr="00F91F14" w14:paraId="76EC90B8" w14:textId="77777777" w:rsidTr="008F7C85">
        <w:trPr>
          <w:trHeight w:val="143"/>
        </w:trPr>
        <w:tc>
          <w:tcPr>
            <w:tcW w:w="2722" w:type="dxa"/>
          </w:tcPr>
          <w:p w14:paraId="6A69C822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72FB9CF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6F87E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67B738" w14:textId="77777777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D0951" w:rsidRPr="00F91F14" w14:paraId="7A034F9D" w14:textId="77777777" w:rsidTr="008F7C85">
        <w:tc>
          <w:tcPr>
            <w:tcW w:w="2722" w:type="dxa"/>
          </w:tcPr>
          <w:p w14:paraId="6C78D794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2F348F7" w14:textId="77777777" w:rsidR="003D0951" w:rsidRPr="00F91F14" w:rsidRDefault="003D0951" w:rsidP="003D0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14A54FE2" w:rsidR="003D0951" w:rsidRPr="00F91F14" w:rsidRDefault="00477913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93,563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6120FBA8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29,975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56ED5657" w:rsidR="003D0951" w:rsidRPr="00F91F14" w:rsidRDefault="00476CF2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398,108</w:t>
            </w:r>
          </w:p>
        </w:tc>
        <w:tc>
          <w:tcPr>
            <w:tcW w:w="270" w:type="dxa"/>
            <w:shd w:val="clear" w:color="auto" w:fill="auto"/>
          </w:tcPr>
          <w:p w14:paraId="5A507CD5" w14:textId="77777777" w:rsidR="003D0951" w:rsidRPr="00F91F14" w:rsidRDefault="003D0951" w:rsidP="003D0951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D1DC75" w14:textId="07A25C39" w:rsidR="003D0951" w:rsidRPr="00F91F14" w:rsidRDefault="003D0951" w:rsidP="003D09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56,823</w:t>
            </w:r>
          </w:p>
        </w:tc>
      </w:tr>
    </w:tbl>
    <w:p w14:paraId="4FFD4D0C" w14:textId="6081F93B" w:rsidR="009A23C0" w:rsidRPr="00F91F14" w:rsidRDefault="009A23C0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753"/>
        <w:gridCol w:w="1172"/>
        <w:gridCol w:w="248"/>
        <w:gridCol w:w="1162"/>
        <w:gridCol w:w="261"/>
        <w:gridCol w:w="1149"/>
        <w:gridCol w:w="326"/>
        <w:gridCol w:w="1198"/>
      </w:tblGrid>
      <w:tr w:rsidR="008B7512" w:rsidRPr="00F91F14" w14:paraId="64703EA1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DC30" w14:textId="77777777" w:rsidR="008B7512" w:rsidRPr="00F91F14" w:rsidRDefault="008B751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D1AB" w14:textId="77777777" w:rsidR="008B7512" w:rsidRPr="00F91F14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0E464865" w14:textId="77777777" w:rsidR="008B7512" w:rsidRPr="00F91F14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53F1CE" w14:textId="77777777" w:rsidR="008B7512" w:rsidRPr="00F91F14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512" w:rsidRPr="00F91F14" w14:paraId="7BDECD08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F9BAD" w14:textId="3AA724B1" w:rsidR="008B7512" w:rsidRPr="00F91F14" w:rsidRDefault="008B7512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A418FB" w14:textId="77777777" w:rsidR="008B7512" w:rsidRPr="00F91F14" w:rsidRDefault="008B75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91F1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F4CEB" w14:textId="77777777" w:rsidR="008B7512" w:rsidRPr="00F91F14" w:rsidRDefault="008B751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16B767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91F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7F86B0B2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vAlign w:val="center"/>
          </w:tcPr>
          <w:p w14:paraId="6D35AB66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91F1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</w:tcPr>
          <w:p w14:paraId="3EFD694E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14:paraId="1ABDBBEA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91F1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B7512" w:rsidRPr="00F91F14" w14:paraId="619D5209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A19F" w14:textId="77777777" w:rsidR="008B7512" w:rsidRPr="00F91F14" w:rsidRDefault="008B7512">
            <w:pPr>
              <w:ind w:left="69" w:right="-200" w:hanging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11206" w14:textId="77777777" w:rsidR="008B7512" w:rsidRPr="00F91F14" w:rsidRDefault="008B751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F91F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7512" w:rsidRPr="00F91F14" w14:paraId="07B3E7FD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05A6" w14:textId="77777777" w:rsidR="008B7512" w:rsidRPr="00F91F14" w:rsidRDefault="008B7512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229E1B" w14:textId="7C7A7803" w:rsidR="008B7512" w:rsidRPr="00F91F14" w:rsidRDefault="000B3D7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4,241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81B65" w14:textId="77777777" w:rsidR="008B7512" w:rsidRPr="00F91F14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FC444" w14:textId="6D301EBC" w:rsidR="008B7512" w:rsidRPr="00F91F14" w:rsidRDefault="00476CF2">
            <w:pPr>
              <w:pStyle w:val="numbernegative"/>
              <w:tabs>
                <w:tab w:val="decimal" w:pos="910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F91F14">
              <w:rPr>
                <w:rFonts w:eastAsia="MS Mincho"/>
                <w:sz w:val="30"/>
                <w:szCs w:val="30"/>
                <w:lang w:val="en-US"/>
              </w:rPr>
              <w:t>64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1EA0" w14:textId="77777777" w:rsidR="008B7512" w:rsidRPr="00F91F14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98A342" w14:textId="5C82928F" w:rsidR="008B7512" w:rsidRPr="00F91F14" w:rsidRDefault="000B3D79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F91F14">
              <w:rPr>
                <w:rFonts w:eastAsia="MS Mincho"/>
                <w:sz w:val="30"/>
                <w:szCs w:val="30"/>
                <w:lang w:val="en-US"/>
              </w:rPr>
              <w:t>4,241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1197" w14:textId="77777777" w:rsidR="008B7512" w:rsidRPr="00F91F14" w:rsidRDefault="008B751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FB95F1" w14:textId="7240F3B7" w:rsidR="008B7512" w:rsidRPr="00F91F14" w:rsidRDefault="00476CF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F91F14">
              <w:rPr>
                <w:rFonts w:eastAsia="MS Mincho"/>
                <w:sz w:val="30"/>
                <w:szCs w:val="30"/>
                <w:lang w:val="en-US"/>
              </w:rPr>
              <w:t>64</w:t>
            </w:r>
          </w:p>
        </w:tc>
      </w:tr>
    </w:tbl>
    <w:p w14:paraId="7543388D" w14:textId="2EDD7D8C" w:rsidR="008B7512" w:rsidRPr="00F91F14" w:rsidRDefault="008B7512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6354F" w14:textId="7F3E64CA" w:rsidR="008B7512" w:rsidRPr="00F91F14" w:rsidRDefault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3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72"/>
        <w:gridCol w:w="1008"/>
        <w:gridCol w:w="236"/>
        <w:gridCol w:w="970"/>
        <w:gridCol w:w="236"/>
        <w:gridCol w:w="979"/>
        <w:gridCol w:w="252"/>
        <w:gridCol w:w="981"/>
      </w:tblGrid>
      <w:tr w:rsidR="008B7512" w:rsidRPr="00F91F14" w14:paraId="3FFB556E" w14:textId="77777777">
        <w:tc>
          <w:tcPr>
            <w:tcW w:w="4572" w:type="dxa"/>
          </w:tcPr>
          <w:p w14:paraId="39D10A5B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23870CEB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74E45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265257B4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512" w:rsidRPr="00F91F14" w14:paraId="56D0147B" w14:textId="77777777">
        <w:tc>
          <w:tcPr>
            <w:tcW w:w="4572" w:type="dxa"/>
          </w:tcPr>
          <w:p w14:paraId="280929E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99BE65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F29C7A3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0DC92BB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5EA9A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35C12D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240D421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C16EEB3" w14:textId="77777777" w:rsidR="008B7512" w:rsidRPr="00F91F14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7512" w:rsidRPr="00F91F14" w14:paraId="4F393301" w14:textId="77777777">
        <w:tc>
          <w:tcPr>
            <w:tcW w:w="4572" w:type="dxa"/>
          </w:tcPr>
          <w:p w14:paraId="07AE892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4DD0682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512" w:rsidRPr="00F91F14" w14:paraId="6D942970" w14:textId="77777777">
        <w:tc>
          <w:tcPr>
            <w:tcW w:w="4572" w:type="dxa"/>
          </w:tcPr>
          <w:p w14:paraId="6066911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D9167D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40B24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503DA6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DA8DB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5A3CFCB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86790B7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277A86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8B7512" w:rsidRPr="00F91F14" w14:paraId="6DF52509" w14:textId="77777777">
        <w:tc>
          <w:tcPr>
            <w:tcW w:w="4572" w:type="dxa"/>
          </w:tcPr>
          <w:p w14:paraId="6806A7D2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610020" w14:textId="2A1E0AF7" w:rsidR="008B7512" w:rsidRPr="00F91F14" w:rsidRDefault="00CF2EA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3,223</w:t>
            </w:r>
          </w:p>
        </w:tc>
        <w:tc>
          <w:tcPr>
            <w:tcW w:w="236" w:type="dxa"/>
          </w:tcPr>
          <w:p w14:paraId="3E4EA77D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6A7C3469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7D5B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4D1CE466" w14:textId="109D6118" w:rsidR="008B7512" w:rsidRPr="00F91F14" w:rsidRDefault="009C6F1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</w:t>
            </w:r>
            <w:r w:rsidR="0063256A"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52" w:type="dxa"/>
          </w:tcPr>
          <w:p w14:paraId="6872FCD0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E5996A6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30,051</w:t>
            </w:r>
          </w:p>
        </w:tc>
      </w:tr>
      <w:tr w:rsidR="008B7512" w:rsidRPr="00F91F14" w14:paraId="17BA59E8" w14:textId="77777777">
        <w:tc>
          <w:tcPr>
            <w:tcW w:w="4572" w:type="dxa"/>
          </w:tcPr>
          <w:p w14:paraId="709AB61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878E1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52389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250CAA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B101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2C24BE16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89D1E46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E9F1375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8B7512" w:rsidRPr="00F91F14" w14:paraId="1527E9B7" w14:textId="77777777">
        <w:tc>
          <w:tcPr>
            <w:tcW w:w="4572" w:type="dxa"/>
          </w:tcPr>
          <w:p w14:paraId="6317CA0F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F84CE" w14:textId="5A73ED5A" w:rsidR="008B7512" w:rsidRPr="00F91F14" w:rsidRDefault="00CF2EA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236" w:type="dxa"/>
          </w:tcPr>
          <w:p w14:paraId="4286A72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2C68417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63DC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43D93F9" w14:textId="1C297401" w:rsidR="008B7512" w:rsidRPr="00F91F14" w:rsidRDefault="006D75D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4,961</w:t>
            </w:r>
          </w:p>
        </w:tc>
        <w:tc>
          <w:tcPr>
            <w:tcW w:w="252" w:type="dxa"/>
          </w:tcPr>
          <w:p w14:paraId="5962A1A1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7DF8617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8B7512" w:rsidRPr="00F91F14" w14:paraId="75F3767F" w14:textId="77777777">
        <w:tc>
          <w:tcPr>
            <w:tcW w:w="4572" w:type="dxa"/>
          </w:tcPr>
          <w:p w14:paraId="373DBE4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9E82F" w14:textId="39B96DFA" w:rsidR="008B7512" w:rsidRPr="00F91F14" w:rsidRDefault="004E08B8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</w:tcPr>
          <w:p w14:paraId="350D41F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58A89A57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5CDE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627F526" w14:textId="535C4080" w:rsidR="008B7512" w:rsidRPr="00F91F14" w:rsidRDefault="00BF135E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52" w:type="dxa"/>
          </w:tcPr>
          <w:p w14:paraId="05F4866E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0D5D25A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780D7D27" w14:textId="77777777">
        <w:tc>
          <w:tcPr>
            <w:tcW w:w="4572" w:type="dxa"/>
          </w:tcPr>
          <w:p w14:paraId="1815E1FF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8BB0DB" w14:textId="281EFFCC" w:rsidR="008B7512" w:rsidRPr="00F91F14" w:rsidRDefault="00760305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36" w:type="dxa"/>
          </w:tcPr>
          <w:p w14:paraId="7C0C846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73FF16F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DE19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464A638" w14:textId="647A192F" w:rsidR="008B7512" w:rsidRPr="00F91F14" w:rsidRDefault="00BF135E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52" w:type="dxa"/>
          </w:tcPr>
          <w:p w14:paraId="24495A95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D24CE5C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45390C7A" w14:textId="77777777">
        <w:tc>
          <w:tcPr>
            <w:tcW w:w="4572" w:type="dxa"/>
          </w:tcPr>
          <w:p w14:paraId="38874A4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91 - 120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9BBF2" w14:textId="0DAF0642" w:rsidR="008B7512" w:rsidRPr="00F91F14" w:rsidRDefault="00760305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76EBFC3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5636D65D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AA3A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F4E66E" w14:textId="14B11664" w:rsidR="008B7512" w:rsidRPr="00F91F14" w:rsidRDefault="00BF135E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252" w:type="dxa"/>
          </w:tcPr>
          <w:p w14:paraId="7638DC9B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E740D8E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5607DECD" w14:textId="77777777">
        <w:tc>
          <w:tcPr>
            <w:tcW w:w="4572" w:type="dxa"/>
          </w:tcPr>
          <w:p w14:paraId="38A082F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121 - 150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CCB44B" w14:textId="0E8FBFD6" w:rsidR="008B7512" w:rsidRPr="00F91F14" w:rsidRDefault="00760305" w:rsidP="00760305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82D591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EBEC762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3B04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BD632F" w14:textId="4861924E" w:rsidR="008B7512" w:rsidRPr="00F91F14" w:rsidRDefault="007D310F" w:rsidP="00DB79C1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E92FD67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81057DE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41F665B6" w14:textId="77777777">
        <w:tc>
          <w:tcPr>
            <w:tcW w:w="4572" w:type="dxa"/>
          </w:tcPr>
          <w:p w14:paraId="06FB41AE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137691" w14:textId="3BBF2E83" w:rsidR="008B7512" w:rsidRPr="00F91F14" w:rsidRDefault="00760305" w:rsidP="00760305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B8880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346FEAA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460E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E255629" w14:textId="6232DBC7" w:rsidR="008B7512" w:rsidRPr="00F91F14" w:rsidRDefault="00A0200A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52" w:type="dxa"/>
          </w:tcPr>
          <w:p w14:paraId="196712C7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2481265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02B98233" w14:textId="77777777">
        <w:tc>
          <w:tcPr>
            <w:tcW w:w="4572" w:type="dxa"/>
          </w:tcPr>
          <w:p w14:paraId="5540244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BC7324" w14:textId="0842CE32" w:rsidR="008B7512" w:rsidRPr="00F91F14" w:rsidRDefault="0091203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36" w:type="dxa"/>
          </w:tcPr>
          <w:p w14:paraId="1099DA2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9532591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5213E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C68FAD9" w14:textId="18AE2108" w:rsidR="008B7512" w:rsidRPr="00F91F14" w:rsidRDefault="004A2029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16,135</w:t>
            </w:r>
          </w:p>
        </w:tc>
        <w:tc>
          <w:tcPr>
            <w:tcW w:w="252" w:type="dxa"/>
          </w:tcPr>
          <w:p w14:paraId="426C40EE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03CC18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30,062</w:t>
            </w:r>
          </w:p>
        </w:tc>
      </w:tr>
      <w:tr w:rsidR="008B7512" w:rsidRPr="00F91F14" w14:paraId="159B54D9" w14:textId="77777777">
        <w:tc>
          <w:tcPr>
            <w:tcW w:w="4572" w:type="dxa"/>
          </w:tcPr>
          <w:p w14:paraId="21C48AF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644" w:right="-110" w:hanging="5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CE33" w14:textId="5CFFE9D6" w:rsidR="008B7512" w:rsidRPr="00F91F14" w:rsidRDefault="00736EFE" w:rsidP="00736EFE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DA21F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154E2DB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FD056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3858D8" w14:textId="30769188" w:rsidR="008B7512" w:rsidRPr="00F91F14" w:rsidRDefault="00190C04" w:rsidP="00DB79C1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4B53C00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7CB8432" w14:textId="77777777" w:rsidR="008B7512" w:rsidRPr="00F91F14" w:rsidRDefault="008B7512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620BF8FA" w14:textId="77777777">
        <w:tc>
          <w:tcPr>
            <w:tcW w:w="4572" w:type="dxa"/>
          </w:tcPr>
          <w:p w14:paraId="0312C4C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3C5C3" w14:textId="0E9AAC55" w:rsidR="008B7512" w:rsidRPr="00F91F14" w:rsidRDefault="00736EFE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36" w:type="dxa"/>
          </w:tcPr>
          <w:p w14:paraId="4B96778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6751F0D" w14:textId="77777777" w:rsidR="008B7512" w:rsidRPr="00F91F14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36352F2F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E269" w14:textId="36F6C277" w:rsidR="008B7512" w:rsidRPr="00F91F14" w:rsidRDefault="00B11181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16,135</w:t>
            </w:r>
          </w:p>
        </w:tc>
        <w:tc>
          <w:tcPr>
            <w:tcW w:w="252" w:type="dxa"/>
          </w:tcPr>
          <w:p w14:paraId="467DA2CC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CDB3EFB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30,062</w:t>
            </w:r>
          </w:p>
        </w:tc>
      </w:tr>
    </w:tbl>
    <w:p w14:paraId="005B67D7" w14:textId="77777777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DAB4E7D" w14:textId="77777777" w:rsidR="008B7512" w:rsidRPr="00F91F14" w:rsidRDefault="008B7512" w:rsidP="008B7512">
      <w:r w:rsidRPr="00F91F14">
        <w:br w:type="page"/>
      </w:r>
    </w:p>
    <w:tbl>
      <w:tblPr>
        <w:tblW w:w="924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81"/>
        <w:gridCol w:w="1026"/>
        <w:gridCol w:w="236"/>
        <w:gridCol w:w="970"/>
        <w:gridCol w:w="236"/>
        <w:gridCol w:w="970"/>
        <w:gridCol w:w="252"/>
        <w:gridCol w:w="972"/>
      </w:tblGrid>
      <w:tr w:rsidR="008B7512" w:rsidRPr="00F91F14" w14:paraId="34EE75FC" w14:textId="77777777">
        <w:tc>
          <w:tcPr>
            <w:tcW w:w="4581" w:type="dxa"/>
          </w:tcPr>
          <w:p w14:paraId="3FEEF1C5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2232" w:type="dxa"/>
            <w:gridSpan w:val="3"/>
            <w:shd w:val="clear" w:color="auto" w:fill="auto"/>
            <w:vAlign w:val="bottom"/>
          </w:tcPr>
          <w:p w14:paraId="4CBDEB0E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F65C8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7720807F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512" w:rsidRPr="00F91F14" w14:paraId="02E6AA48" w14:textId="77777777">
        <w:tc>
          <w:tcPr>
            <w:tcW w:w="4581" w:type="dxa"/>
          </w:tcPr>
          <w:p w14:paraId="3B31031D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2513CB6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192EF67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CF721BA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5B836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508A8B7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83D37B2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2F8E5885" w14:textId="77777777" w:rsidR="008B7512" w:rsidRPr="00F91F14" w:rsidRDefault="008B7512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7512" w:rsidRPr="00F91F14" w14:paraId="28BAD82E" w14:textId="77777777">
        <w:tc>
          <w:tcPr>
            <w:tcW w:w="4581" w:type="dxa"/>
          </w:tcPr>
          <w:p w14:paraId="661F35F7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56662C3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512" w:rsidRPr="00F91F14" w14:paraId="1F51E7CA" w14:textId="77777777">
        <w:tc>
          <w:tcPr>
            <w:tcW w:w="4581" w:type="dxa"/>
          </w:tcPr>
          <w:p w14:paraId="230417E8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26" w:type="dxa"/>
            <w:shd w:val="clear" w:color="auto" w:fill="auto"/>
          </w:tcPr>
          <w:p w14:paraId="6F15E5C9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1D4D4D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1D2B516D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F7CE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5C71CCF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2A8ECD8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7592E46C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B7512" w:rsidRPr="00F91F14" w14:paraId="55EC9288" w14:textId="77777777">
        <w:tc>
          <w:tcPr>
            <w:tcW w:w="4581" w:type="dxa"/>
          </w:tcPr>
          <w:p w14:paraId="2436013C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ยังไม่</w:t>
            </w: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26" w:type="dxa"/>
            <w:shd w:val="clear" w:color="auto" w:fill="auto"/>
          </w:tcPr>
          <w:p w14:paraId="46DA0DE6" w14:textId="0C1D99CE" w:rsidR="008B7512" w:rsidRPr="00F91F14" w:rsidRDefault="001E74EB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14,085</w:t>
            </w:r>
          </w:p>
        </w:tc>
        <w:tc>
          <w:tcPr>
            <w:tcW w:w="236" w:type="dxa"/>
          </w:tcPr>
          <w:p w14:paraId="365405C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06D5E6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7,637</w:t>
            </w:r>
          </w:p>
        </w:tc>
        <w:tc>
          <w:tcPr>
            <w:tcW w:w="236" w:type="dxa"/>
            <w:shd w:val="clear" w:color="auto" w:fill="auto"/>
          </w:tcPr>
          <w:p w14:paraId="0ECAA1F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EB3EB01" w14:textId="64776500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12,665</w:t>
            </w:r>
          </w:p>
        </w:tc>
        <w:tc>
          <w:tcPr>
            <w:tcW w:w="252" w:type="dxa"/>
          </w:tcPr>
          <w:p w14:paraId="274B4547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DAD8C50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4,078</w:t>
            </w:r>
          </w:p>
        </w:tc>
      </w:tr>
      <w:tr w:rsidR="008B7512" w:rsidRPr="00F91F14" w14:paraId="39A9CD27" w14:textId="77777777">
        <w:tc>
          <w:tcPr>
            <w:tcW w:w="4581" w:type="dxa"/>
          </w:tcPr>
          <w:p w14:paraId="6FBE5175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1026" w:type="dxa"/>
            <w:shd w:val="clear" w:color="auto" w:fill="auto"/>
          </w:tcPr>
          <w:p w14:paraId="7347DE7A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2EDA9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B84BED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999B0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5DDA82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3897C25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C6C8152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7512" w:rsidRPr="00F91F14" w14:paraId="645180AE" w14:textId="77777777">
        <w:tc>
          <w:tcPr>
            <w:tcW w:w="4581" w:type="dxa"/>
          </w:tcPr>
          <w:p w14:paraId="42302B02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1 - 30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4CEEBD66" w14:textId="760617AD" w:rsidR="008B7512" w:rsidRPr="00F91F14" w:rsidRDefault="00965F06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236" w:type="dxa"/>
          </w:tcPr>
          <w:p w14:paraId="7DE4CB7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D5DA2A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1,947</w:t>
            </w:r>
          </w:p>
        </w:tc>
        <w:tc>
          <w:tcPr>
            <w:tcW w:w="236" w:type="dxa"/>
            <w:shd w:val="clear" w:color="auto" w:fill="auto"/>
          </w:tcPr>
          <w:p w14:paraId="1C35395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0E53DDB" w14:textId="02DCECA7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8,449</w:t>
            </w:r>
          </w:p>
        </w:tc>
        <w:tc>
          <w:tcPr>
            <w:tcW w:w="252" w:type="dxa"/>
          </w:tcPr>
          <w:p w14:paraId="3582DB71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8295291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8B7512" w:rsidRPr="00F91F14" w14:paraId="4884F9B7" w14:textId="77777777">
        <w:tc>
          <w:tcPr>
            <w:tcW w:w="4581" w:type="dxa"/>
          </w:tcPr>
          <w:p w14:paraId="25C284BB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F91F14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326AB487" w14:textId="7765B3FF" w:rsidR="008B7512" w:rsidRPr="00F91F14" w:rsidRDefault="00965F06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3,391</w:t>
            </w:r>
          </w:p>
        </w:tc>
        <w:tc>
          <w:tcPr>
            <w:tcW w:w="236" w:type="dxa"/>
          </w:tcPr>
          <w:p w14:paraId="429C7A8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81584EF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3C9969E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64810C79" w14:textId="48D892DC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2,938</w:t>
            </w:r>
          </w:p>
        </w:tc>
        <w:tc>
          <w:tcPr>
            <w:tcW w:w="252" w:type="dxa"/>
          </w:tcPr>
          <w:p w14:paraId="45C86F53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563962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</w:tr>
      <w:tr w:rsidR="008B7512" w:rsidRPr="00F91F14" w14:paraId="2A132576" w14:textId="77777777">
        <w:tc>
          <w:tcPr>
            <w:tcW w:w="4581" w:type="dxa"/>
          </w:tcPr>
          <w:p w14:paraId="306CB241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61 - 90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54FF3A1C" w14:textId="3F9E54ED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6,679</w:t>
            </w:r>
          </w:p>
        </w:tc>
        <w:tc>
          <w:tcPr>
            <w:tcW w:w="236" w:type="dxa"/>
          </w:tcPr>
          <w:p w14:paraId="5E651D7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8290BA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36" w:type="dxa"/>
            <w:shd w:val="clear" w:color="auto" w:fill="auto"/>
          </w:tcPr>
          <w:p w14:paraId="09B16F0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6FBF83D" w14:textId="097173B0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6,561</w:t>
            </w:r>
          </w:p>
        </w:tc>
        <w:tc>
          <w:tcPr>
            <w:tcW w:w="252" w:type="dxa"/>
          </w:tcPr>
          <w:p w14:paraId="3B6F2091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1411D70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8B7512" w:rsidRPr="00F91F14" w14:paraId="59205B49" w14:textId="77777777">
        <w:tc>
          <w:tcPr>
            <w:tcW w:w="4581" w:type="dxa"/>
          </w:tcPr>
          <w:p w14:paraId="3B90D631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91 - 120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3E75E3BA" w14:textId="321DD582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36" w:type="dxa"/>
          </w:tcPr>
          <w:p w14:paraId="4BAE2CD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3FA040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5979399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AA22BFF" w14:textId="667BFCF0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3,064</w:t>
            </w:r>
          </w:p>
        </w:tc>
        <w:tc>
          <w:tcPr>
            <w:tcW w:w="252" w:type="dxa"/>
          </w:tcPr>
          <w:p w14:paraId="5A7E9194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44A3C098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8B7512" w:rsidRPr="00F91F14" w14:paraId="74A37098" w14:textId="77777777">
        <w:tc>
          <w:tcPr>
            <w:tcW w:w="4581" w:type="dxa"/>
          </w:tcPr>
          <w:p w14:paraId="495AF814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121 - 150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41EBFB12" w14:textId="0E61E808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36" w:type="dxa"/>
          </w:tcPr>
          <w:p w14:paraId="150BB94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DCFCD8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280CB419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A65E6E5" w14:textId="4BBDB57E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52" w:type="dxa"/>
          </w:tcPr>
          <w:p w14:paraId="0257A16F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6D8C250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8B7512" w:rsidRPr="00F91F14" w14:paraId="0B16013A" w14:textId="77777777">
        <w:tc>
          <w:tcPr>
            <w:tcW w:w="4581" w:type="dxa"/>
          </w:tcPr>
          <w:p w14:paraId="3D237FF7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F91F14">
              <w:rPr>
                <w:rFonts w:asciiTheme="majorBidi" w:hAnsiTheme="majorBidi"/>
                <w:sz w:val="30"/>
                <w:szCs w:val="30"/>
              </w:rPr>
              <w:t xml:space="preserve">151 - 180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15F0ED3E" w14:textId="01960AD7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36" w:type="dxa"/>
          </w:tcPr>
          <w:p w14:paraId="56CA1413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217111B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09C17A2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E7776B1" w14:textId="1F1997A4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52" w:type="dxa"/>
          </w:tcPr>
          <w:p w14:paraId="2811464F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9C30EA7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8B7512" w:rsidRPr="00F91F14" w14:paraId="185E6A57" w14:textId="77777777">
        <w:tc>
          <w:tcPr>
            <w:tcW w:w="4581" w:type="dxa"/>
          </w:tcPr>
          <w:p w14:paraId="6639B867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181 - 210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4F64394F" w14:textId="086800EB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3,052</w:t>
            </w:r>
          </w:p>
        </w:tc>
        <w:tc>
          <w:tcPr>
            <w:tcW w:w="236" w:type="dxa"/>
          </w:tcPr>
          <w:p w14:paraId="52F76922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8892A9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  <w:shd w:val="clear" w:color="auto" w:fill="auto"/>
          </w:tcPr>
          <w:p w14:paraId="413402F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363111B" w14:textId="4C1BC068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  <w:tc>
          <w:tcPr>
            <w:tcW w:w="252" w:type="dxa"/>
          </w:tcPr>
          <w:p w14:paraId="0A93FBF3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A354329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8B7512" w:rsidRPr="00F91F14" w14:paraId="74467835" w14:textId="77777777">
        <w:tc>
          <w:tcPr>
            <w:tcW w:w="4581" w:type="dxa"/>
          </w:tcPr>
          <w:p w14:paraId="79225B67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211 - 240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3619696B" w14:textId="7766B7AD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</w:tcPr>
          <w:p w14:paraId="07EDF009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E1E4BA8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7B494352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4A89215" w14:textId="1B7FBC62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52" w:type="dxa"/>
          </w:tcPr>
          <w:p w14:paraId="11F8FBAF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7DC2A10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8B7512" w:rsidRPr="00F91F14" w14:paraId="29C52752" w14:textId="77777777">
        <w:tc>
          <w:tcPr>
            <w:tcW w:w="4581" w:type="dxa"/>
          </w:tcPr>
          <w:p w14:paraId="4E7E85A2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241 - 270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66D985C5" w14:textId="50966691" w:rsidR="008B7512" w:rsidRPr="00F91F14" w:rsidRDefault="008C3DDE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1,334</w:t>
            </w:r>
          </w:p>
        </w:tc>
        <w:tc>
          <w:tcPr>
            <w:tcW w:w="236" w:type="dxa"/>
          </w:tcPr>
          <w:p w14:paraId="41EDC25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944588B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2E05B26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B99CE18" w14:textId="74FA0539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252" w:type="dxa"/>
          </w:tcPr>
          <w:p w14:paraId="46843CCB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A1D1BE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</w:tr>
      <w:tr w:rsidR="008B7512" w:rsidRPr="00F91F14" w14:paraId="3701BE14" w14:textId="77777777">
        <w:tc>
          <w:tcPr>
            <w:tcW w:w="4581" w:type="dxa"/>
          </w:tcPr>
          <w:p w14:paraId="0B822E90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271 - 300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1C40FF84" w14:textId="7864CD9D" w:rsidR="008B7512" w:rsidRPr="00F91F14" w:rsidRDefault="00A51A3C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</w:tcPr>
          <w:p w14:paraId="04971D1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44375F6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B11353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E332018" w14:textId="04138B76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52" w:type="dxa"/>
          </w:tcPr>
          <w:p w14:paraId="0A6343D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D2F349A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8B7512" w:rsidRPr="00F91F14" w14:paraId="63250AC9" w14:textId="77777777">
        <w:tc>
          <w:tcPr>
            <w:tcW w:w="4581" w:type="dxa"/>
          </w:tcPr>
          <w:p w14:paraId="58E5DFB4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301 - 330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05C3DF73" w14:textId="3E651562" w:rsidR="008B7512" w:rsidRPr="00F91F14" w:rsidRDefault="00A51A3C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465FF733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A9B30BF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5EAA0BB1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C8F6C41" w14:textId="30539CFF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52" w:type="dxa"/>
          </w:tcPr>
          <w:p w14:paraId="6538C31E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4DA23701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  <w:tr w:rsidR="008B7512" w:rsidRPr="00F91F14" w14:paraId="7525FFF3" w14:textId="77777777">
        <w:tc>
          <w:tcPr>
            <w:tcW w:w="4581" w:type="dxa"/>
          </w:tcPr>
          <w:p w14:paraId="1F1BB0AA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331 - 360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shd w:val="clear" w:color="auto" w:fill="auto"/>
          </w:tcPr>
          <w:p w14:paraId="045535F7" w14:textId="30772E52" w:rsidR="008B7512" w:rsidRPr="00F91F14" w:rsidRDefault="00A51A3C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5403EDC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5C64CE7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  <w:shd w:val="clear" w:color="auto" w:fill="auto"/>
          </w:tcPr>
          <w:p w14:paraId="138110B0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969F073" w14:textId="1E9B9FFD" w:rsidR="008B7512" w:rsidRPr="00F91F14" w:rsidRDefault="001E164D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52" w:type="dxa"/>
          </w:tcPr>
          <w:p w14:paraId="503A54A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8CF5613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512" w:rsidRPr="00F91F14" w14:paraId="4C798D2D" w14:textId="77777777">
        <w:tc>
          <w:tcPr>
            <w:tcW w:w="4581" w:type="dxa"/>
          </w:tcPr>
          <w:p w14:paraId="4DD90071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F91F14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Pr="00F91F14">
              <w:rPr>
                <w:rFonts w:asciiTheme="majorBidi" w:hAnsiTheme="majorBidi"/>
                <w:sz w:val="30"/>
                <w:szCs w:val="30"/>
              </w:rPr>
              <w:t xml:space="preserve">360 </w:t>
            </w: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8F2CFF0" w14:textId="2B5EBBA9" w:rsidR="008B7512" w:rsidRPr="00F91F14" w:rsidRDefault="007420E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2,646</w:t>
            </w:r>
          </w:p>
        </w:tc>
        <w:tc>
          <w:tcPr>
            <w:tcW w:w="236" w:type="dxa"/>
          </w:tcPr>
          <w:p w14:paraId="361FD85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EBB7D9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36" w:type="dxa"/>
            <w:shd w:val="clear" w:color="auto" w:fill="auto"/>
          </w:tcPr>
          <w:p w14:paraId="79CEBB1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AED21AD" w14:textId="3949B11D" w:rsidR="008B7512" w:rsidRPr="00F91F14" w:rsidRDefault="001E164D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52" w:type="dxa"/>
          </w:tcPr>
          <w:p w14:paraId="4631B11B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B6428AE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8B7512" w:rsidRPr="00F91F14" w14:paraId="0C0F4AE8" w14:textId="77777777">
        <w:tc>
          <w:tcPr>
            <w:tcW w:w="4581" w:type="dxa"/>
          </w:tcPr>
          <w:p w14:paraId="6E29DBD3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E31DBE" w14:textId="40849391" w:rsidR="008B7512" w:rsidRPr="00F91F14" w:rsidRDefault="00986141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47,233</w:t>
            </w:r>
          </w:p>
        </w:tc>
        <w:tc>
          <w:tcPr>
            <w:tcW w:w="236" w:type="dxa"/>
          </w:tcPr>
          <w:p w14:paraId="61F8F809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7504E5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12,346</w:t>
            </w:r>
          </w:p>
        </w:tc>
        <w:tc>
          <w:tcPr>
            <w:tcW w:w="236" w:type="dxa"/>
            <w:shd w:val="clear" w:color="auto" w:fill="auto"/>
          </w:tcPr>
          <w:p w14:paraId="4ED9DD4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70AFB29" w14:textId="7DC67927" w:rsidR="008B7512" w:rsidRPr="00F91F14" w:rsidRDefault="001E164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  <w:tc>
          <w:tcPr>
            <w:tcW w:w="252" w:type="dxa"/>
          </w:tcPr>
          <w:p w14:paraId="1B520BDE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59E116D" w14:textId="77777777" w:rsidR="008B7512" w:rsidRPr="00F91F14" w:rsidRDefault="008B751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8B7512" w:rsidRPr="00F91F14" w14:paraId="25AA6E56" w14:textId="77777777">
        <w:tc>
          <w:tcPr>
            <w:tcW w:w="4581" w:type="dxa"/>
          </w:tcPr>
          <w:p w14:paraId="41B9649F" w14:textId="77777777" w:rsidR="008B7512" w:rsidRPr="00F91F14" w:rsidRDefault="008B7512" w:rsidP="007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0560666" w14:textId="0F0875F0" w:rsidR="008B7512" w:rsidRPr="00F91F14" w:rsidRDefault="00986141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073D18"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4,416)</w:t>
            </w:r>
          </w:p>
        </w:tc>
        <w:tc>
          <w:tcPr>
            <w:tcW w:w="236" w:type="dxa"/>
          </w:tcPr>
          <w:p w14:paraId="7F403A5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E0AF9C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DAF0B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BD13215" w14:textId="7D3B1BD4" w:rsidR="008B7512" w:rsidRPr="00F91F14" w:rsidRDefault="008E4E26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  <w:tc>
          <w:tcPr>
            <w:tcW w:w="252" w:type="dxa"/>
          </w:tcPr>
          <w:p w14:paraId="437B177C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440D14D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</w:tr>
      <w:tr w:rsidR="008B7512" w:rsidRPr="00F91F14" w14:paraId="35C26771" w14:textId="77777777">
        <w:tc>
          <w:tcPr>
            <w:tcW w:w="4581" w:type="dxa"/>
          </w:tcPr>
          <w:p w14:paraId="16579A48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6891C" w14:textId="21B6A1DD" w:rsidR="008B7512" w:rsidRPr="00F91F14" w:rsidRDefault="00073D18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42,817</w:t>
            </w:r>
          </w:p>
        </w:tc>
        <w:tc>
          <w:tcPr>
            <w:tcW w:w="236" w:type="dxa"/>
          </w:tcPr>
          <w:p w14:paraId="1086BF8E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C6F6FE6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12,171</w:t>
            </w:r>
          </w:p>
        </w:tc>
        <w:tc>
          <w:tcPr>
            <w:tcW w:w="236" w:type="dxa"/>
            <w:shd w:val="clear" w:color="auto" w:fill="auto"/>
          </w:tcPr>
          <w:p w14:paraId="7A247EB4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DA96A" w14:textId="3771169F" w:rsidR="008B7512" w:rsidRPr="00F91F14" w:rsidRDefault="008E4E26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36,123</w:t>
            </w:r>
          </w:p>
        </w:tc>
        <w:tc>
          <w:tcPr>
            <w:tcW w:w="252" w:type="dxa"/>
          </w:tcPr>
          <w:p w14:paraId="3DF9223F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9A3A374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5,357</w:t>
            </w:r>
          </w:p>
        </w:tc>
      </w:tr>
      <w:tr w:rsidR="008B7512" w:rsidRPr="00F91F14" w14:paraId="23A08316" w14:textId="77777777" w:rsidTr="00BB14CC">
        <w:trPr>
          <w:trHeight w:val="361"/>
        </w:trPr>
        <w:tc>
          <w:tcPr>
            <w:tcW w:w="4581" w:type="dxa"/>
          </w:tcPr>
          <w:p w14:paraId="7E072CC5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44D6FC8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59C6535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8787BBD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12FC58C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0BA5511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575E3269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3C0B9B0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8B7512" w:rsidRPr="00F91F14" w14:paraId="7EF99749" w14:textId="77777777">
        <w:tc>
          <w:tcPr>
            <w:tcW w:w="4581" w:type="dxa"/>
          </w:tcPr>
          <w:p w14:paraId="5FD196EA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06978A7E" w14:textId="6630949E" w:rsidR="008B7512" w:rsidRPr="00F91F14" w:rsidRDefault="00073D18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52,241</w:t>
            </w:r>
          </w:p>
        </w:tc>
        <w:tc>
          <w:tcPr>
            <w:tcW w:w="236" w:type="dxa"/>
          </w:tcPr>
          <w:p w14:paraId="7EA8C46F" w14:textId="77777777" w:rsidR="008B7512" w:rsidRPr="00F91F14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2B84CD29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12,227</w:t>
            </w:r>
          </w:p>
        </w:tc>
        <w:tc>
          <w:tcPr>
            <w:tcW w:w="236" w:type="dxa"/>
            <w:shd w:val="clear" w:color="auto" w:fill="auto"/>
          </w:tcPr>
          <w:p w14:paraId="20BF7B08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6CDFB347" w14:textId="7081FBA2" w:rsidR="008B7512" w:rsidRPr="00F91F14" w:rsidRDefault="00074D8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52,258</w:t>
            </w:r>
          </w:p>
        </w:tc>
        <w:tc>
          <w:tcPr>
            <w:tcW w:w="252" w:type="dxa"/>
            <w:tcBorders>
              <w:bottom w:val="nil"/>
            </w:tcBorders>
          </w:tcPr>
          <w:p w14:paraId="5CED8EAC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20873B45" w14:textId="77777777" w:rsidR="008B7512" w:rsidRPr="00F91F14" w:rsidRDefault="008B7512">
            <w:pPr>
              <w:pStyle w:val="numbernegative"/>
              <w:tabs>
                <w:tab w:val="decimal" w:pos="780"/>
              </w:tabs>
              <w:spacing w:line="360" w:lineRule="exact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35,419</w:t>
            </w:r>
          </w:p>
        </w:tc>
      </w:tr>
    </w:tbl>
    <w:p w14:paraId="482DC7D3" w14:textId="77777777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7D0AE" w14:textId="77777777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F91F14">
        <w:rPr>
          <w:rFonts w:asciiTheme="majorBidi" w:hAnsiTheme="majorBidi" w:cstheme="majorBidi"/>
          <w:sz w:val="30"/>
          <w:szCs w:val="30"/>
          <w:cs/>
        </w:rPr>
        <w:t>ของกลุ่มบริษัทมีระยะเวลาตั้งแต่</w:t>
      </w:r>
      <w:r w:rsidRPr="00F91F14">
        <w:rPr>
          <w:rFonts w:asciiTheme="majorBidi" w:hAnsiTheme="majorBidi" w:cstheme="majorBidi"/>
          <w:sz w:val="30"/>
          <w:szCs w:val="30"/>
        </w:rPr>
        <w:t xml:space="preserve"> 30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F91F14">
        <w:rPr>
          <w:rFonts w:asciiTheme="majorBidi" w:hAnsiTheme="majorBidi" w:cstheme="majorBidi"/>
          <w:sz w:val="30"/>
          <w:szCs w:val="30"/>
        </w:rPr>
        <w:t>60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6ED73B0" w14:textId="77777777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BDD8F" w14:textId="28520801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86B53" w:rsidRPr="00F91F14">
        <w:rPr>
          <w:rFonts w:asciiTheme="majorBidi" w:hAnsiTheme="majorBidi" w:cstheme="majorBidi"/>
          <w:sz w:val="30"/>
          <w:szCs w:val="30"/>
        </w:rPr>
        <w:t>3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ปีย้อนหลัง </w:t>
      </w:r>
    </w:p>
    <w:p w14:paraId="17AD9FF5" w14:textId="77777777" w:rsidR="008B7512" w:rsidRPr="00F91F14" w:rsidRDefault="008B7512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8DD44" w14:textId="77777777" w:rsidR="002A5989" w:rsidRPr="00F91F14" w:rsidRDefault="002A5989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66DC3" w14:textId="77777777" w:rsidR="002A5989" w:rsidRPr="00F91F14" w:rsidRDefault="002A5989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2E5DC" w14:textId="77777777" w:rsidR="00BB14CC" w:rsidRPr="00F91F14" w:rsidRDefault="00BB14CC" w:rsidP="00BB1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4D8FC2C" w14:textId="77777777" w:rsidR="00BB14CC" w:rsidRPr="00F91F14" w:rsidRDefault="00BB14CC" w:rsidP="00BB14C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98"/>
        <w:gridCol w:w="236"/>
        <w:gridCol w:w="7"/>
        <w:gridCol w:w="1062"/>
        <w:gridCol w:w="242"/>
        <w:gridCol w:w="1072"/>
        <w:gridCol w:w="243"/>
        <w:gridCol w:w="1098"/>
      </w:tblGrid>
      <w:tr w:rsidR="00BB14CC" w:rsidRPr="00F91F14" w14:paraId="0B6FAFB3" w14:textId="77777777" w:rsidTr="006C5478">
        <w:trPr>
          <w:tblHeader/>
        </w:trPr>
        <w:tc>
          <w:tcPr>
            <w:tcW w:w="3870" w:type="dxa"/>
            <w:vAlign w:val="bottom"/>
            <w:hideMark/>
          </w:tcPr>
          <w:p w14:paraId="634ECFE4" w14:textId="77777777" w:rsidR="00BB14CC" w:rsidRPr="00F91F14" w:rsidRDefault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8A4899" w14:textId="77777777" w:rsidR="00BB14CC" w:rsidRPr="00F91F14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vAlign w:val="bottom"/>
            <w:hideMark/>
          </w:tcPr>
          <w:p w14:paraId="11100F92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031FC6D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hideMark/>
          </w:tcPr>
          <w:p w14:paraId="08ADB7C5" w14:textId="77777777" w:rsidR="00BB14CC" w:rsidRPr="00F91F14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14CC" w:rsidRPr="00F91F14" w14:paraId="464A6423" w14:textId="77777777" w:rsidTr="006C5478">
        <w:trPr>
          <w:tblHeader/>
        </w:trPr>
        <w:tc>
          <w:tcPr>
            <w:tcW w:w="3870" w:type="dxa"/>
            <w:vAlign w:val="bottom"/>
          </w:tcPr>
          <w:p w14:paraId="56B4232B" w14:textId="77777777" w:rsidR="00BB14CC" w:rsidRPr="00F91F14" w:rsidRDefault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7B60ADA" w14:textId="77777777" w:rsidR="00BB14CC" w:rsidRPr="00F91F14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CB2C0D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665ED46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3F4C8EB1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2" w:type="dxa"/>
            <w:vAlign w:val="bottom"/>
          </w:tcPr>
          <w:p w14:paraId="770AE44E" w14:textId="77777777" w:rsidR="00BB14CC" w:rsidRPr="00F91F14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7E57387" w14:textId="77777777" w:rsidR="00BB14CC" w:rsidRPr="00F91F14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388DF12A" w14:textId="77777777" w:rsidR="00BB14CC" w:rsidRPr="00F91F14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699A1F" w14:textId="77777777" w:rsidR="00BB14CC" w:rsidRPr="00F91F14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B14CC" w:rsidRPr="00F91F14" w14:paraId="1C2A9017" w14:textId="77777777" w:rsidTr="006C5478">
        <w:trPr>
          <w:tblHeader/>
        </w:trPr>
        <w:tc>
          <w:tcPr>
            <w:tcW w:w="3870" w:type="dxa"/>
            <w:hideMark/>
          </w:tcPr>
          <w:p w14:paraId="2EF07A7E" w14:textId="77777777" w:rsidR="00BB14CC" w:rsidRPr="00F91F14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7FD34" w14:textId="77777777" w:rsidR="00BB14CC" w:rsidRPr="00F91F14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14:paraId="13D98E08" w14:textId="77777777" w:rsidR="00BB14CC" w:rsidRPr="00F91F14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14CC" w:rsidRPr="00F91F14" w14:paraId="75FEED37" w14:textId="77777777" w:rsidTr="006C5478">
        <w:trPr>
          <w:tblHeader/>
        </w:trPr>
        <w:tc>
          <w:tcPr>
            <w:tcW w:w="3870" w:type="dxa"/>
            <w:hideMark/>
          </w:tcPr>
          <w:p w14:paraId="27E68B43" w14:textId="77777777" w:rsidR="00BB14CC" w:rsidRPr="00F91F14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2795910" w14:textId="77777777" w:rsidR="00BB14CC" w:rsidRPr="00F91F14" w:rsidRDefault="00BB14CC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45A9ED8" w14:textId="370F2E29" w:rsidR="00BB14CC" w:rsidRPr="00F91F14" w:rsidRDefault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175</w:t>
            </w:r>
          </w:p>
        </w:tc>
        <w:tc>
          <w:tcPr>
            <w:tcW w:w="243" w:type="dxa"/>
            <w:gridSpan w:val="2"/>
          </w:tcPr>
          <w:p w14:paraId="738C8AC0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1B3D01F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111</w:t>
            </w:r>
          </w:p>
        </w:tc>
        <w:tc>
          <w:tcPr>
            <w:tcW w:w="242" w:type="dxa"/>
          </w:tcPr>
          <w:p w14:paraId="1A443684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5EC262B" w14:textId="54E189CF" w:rsidR="00BB14CC" w:rsidRPr="00F91F14" w:rsidRDefault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175</w:t>
            </w:r>
          </w:p>
        </w:tc>
        <w:tc>
          <w:tcPr>
            <w:tcW w:w="243" w:type="dxa"/>
          </w:tcPr>
          <w:p w14:paraId="0F810CA7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CF0BA7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111</w:t>
            </w:r>
          </w:p>
        </w:tc>
      </w:tr>
      <w:tr w:rsidR="00C24519" w:rsidRPr="00F91F14" w14:paraId="633F2EDA" w14:textId="77777777" w:rsidTr="006C5478">
        <w:trPr>
          <w:tblHeader/>
        </w:trPr>
        <w:tc>
          <w:tcPr>
            <w:tcW w:w="3870" w:type="dxa"/>
          </w:tcPr>
          <w:p w14:paraId="18922FB8" w14:textId="7D79F41D" w:rsidR="00C24519" w:rsidRPr="00F91F14" w:rsidRDefault="00784CE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</w:t>
            </w:r>
            <w:r w:rsidR="00486E83" w:rsidRPr="00F91F14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B45D0B" w:rsidRPr="00F91F14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  <w:r w:rsidR="006C5478" w:rsidRPr="00F91F1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270" w:type="dxa"/>
          </w:tcPr>
          <w:p w14:paraId="3B3D6888" w14:textId="77777777" w:rsidR="00C24519" w:rsidRPr="00F91F14" w:rsidRDefault="00C24519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DFF635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3F5300F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41A35E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125008C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392EBEE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71CF12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21B58F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24519" w:rsidRPr="00F91F14" w14:paraId="7459EF21" w14:textId="77777777" w:rsidTr="006C5478">
        <w:trPr>
          <w:tblHeader/>
        </w:trPr>
        <w:tc>
          <w:tcPr>
            <w:tcW w:w="3870" w:type="dxa"/>
          </w:tcPr>
          <w:p w14:paraId="4D8FFEA4" w14:textId="38FEF559" w:rsidR="00C24519" w:rsidRPr="00F91F14" w:rsidRDefault="00FC32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828B91D" w14:textId="77777777" w:rsidR="00C24519" w:rsidRPr="00F91F14" w:rsidRDefault="00C24519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5257B7" w14:textId="2D4BCE41" w:rsidR="00C24519" w:rsidRPr="00F91F14" w:rsidRDefault="00D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1,045</w:t>
            </w:r>
          </w:p>
        </w:tc>
        <w:tc>
          <w:tcPr>
            <w:tcW w:w="243" w:type="dxa"/>
            <w:gridSpan w:val="2"/>
          </w:tcPr>
          <w:p w14:paraId="1AFBDA94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FD241A" w14:textId="53512BA0" w:rsidR="00C24519" w:rsidRPr="00F91F14" w:rsidRDefault="00BE3372" w:rsidP="00BE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C5EC618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E27FF5" w14:textId="716772A2" w:rsidR="00C24519" w:rsidRPr="00F91F14" w:rsidRDefault="006B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1,045</w:t>
            </w:r>
          </w:p>
        </w:tc>
        <w:tc>
          <w:tcPr>
            <w:tcW w:w="243" w:type="dxa"/>
          </w:tcPr>
          <w:p w14:paraId="2E538996" w14:textId="77777777" w:rsidR="00C24519" w:rsidRPr="00F91F14" w:rsidRDefault="00C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20014" w14:textId="6C0378E2" w:rsidR="00C24519" w:rsidRPr="00F91F14" w:rsidRDefault="00BE3372" w:rsidP="00BE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B14CC" w:rsidRPr="00F91F14" w14:paraId="42BDAD8F" w14:textId="77777777" w:rsidTr="006C5478">
        <w:trPr>
          <w:tblHeader/>
        </w:trPr>
        <w:tc>
          <w:tcPr>
            <w:tcW w:w="3870" w:type="dxa"/>
            <w:hideMark/>
          </w:tcPr>
          <w:p w14:paraId="4FDF583B" w14:textId="2054FAC2" w:rsidR="00BB14CC" w:rsidRPr="00F91F14" w:rsidRDefault="00C2451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4648B603" w14:textId="77777777" w:rsidR="00BB14CC" w:rsidRPr="00F91F14" w:rsidRDefault="00BB14CC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E7B5E1D" w14:textId="6BC4FA41" w:rsidR="00BB14CC" w:rsidRPr="00F91F14" w:rsidRDefault="00D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3,221</w:t>
            </w:r>
          </w:p>
        </w:tc>
        <w:tc>
          <w:tcPr>
            <w:tcW w:w="243" w:type="dxa"/>
            <w:gridSpan w:val="2"/>
          </w:tcPr>
          <w:p w14:paraId="0DD67440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7367C82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942</w:t>
            </w:r>
          </w:p>
        </w:tc>
        <w:tc>
          <w:tcPr>
            <w:tcW w:w="242" w:type="dxa"/>
            <w:vAlign w:val="center"/>
          </w:tcPr>
          <w:p w14:paraId="00538F73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0B2EAF2" w14:textId="524388E9" w:rsidR="00BB14CC" w:rsidRPr="00F91F14" w:rsidRDefault="006B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3,221</w:t>
            </w:r>
          </w:p>
        </w:tc>
        <w:tc>
          <w:tcPr>
            <w:tcW w:w="243" w:type="dxa"/>
          </w:tcPr>
          <w:p w14:paraId="0AEC1A4A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EB9389D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942</w:t>
            </w:r>
          </w:p>
        </w:tc>
      </w:tr>
      <w:tr w:rsidR="00BB14CC" w:rsidRPr="00F91F14" w14:paraId="3289AE5A" w14:textId="77777777" w:rsidTr="006C5478">
        <w:trPr>
          <w:tblHeader/>
        </w:trPr>
        <w:tc>
          <w:tcPr>
            <w:tcW w:w="3870" w:type="dxa"/>
            <w:hideMark/>
          </w:tcPr>
          <w:p w14:paraId="01B82E94" w14:textId="7C2A4237" w:rsidR="00BB14CC" w:rsidRPr="00F91F14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F24C3" w:rsidRPr="00F91F14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11DF9F43" w14:textId="77777777" w:rsidR="00BB14CC" w:rsidRPr="00F91F14" w:rsidRDefault="00BB14CC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D895C" w14:textId="1D369058" w:rsidR="00BB14CC" w:rsidRPr="00F91F14" w:rsidRDefault="00D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(25)</w:t>
            </w:r>
          </w:p>
        </w:tc>
        <w:tc>
          <w:tcPr>
            <w:tcW w:w="243" w:type="dxa"/>
            <w:gridSpan w:val="2"/>
          </w:tcPr>
          <w:p w14:paraId="15BB6BDC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2259DCE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(878)</w:t>
            </w:r>
          </w:p>
        </w:tc>
        <w:tc>
          <w:tcPr>
            <w:tcW w:w="242" w:type="dxa"/>
            <w:vAlign w:val="center"/>
          </w:tcPr>
          <w:p w14:paraId="0823BB3C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2A6A4" w14:textId="3E06793B" w:rsidR="00BB14CC" w:rsidRPr="00F91F14" w:rsidRDefault="006B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(25)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54FC41B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33A8B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 w:hint="cs"/>
                <w:sz w:val="30"/>
                <w:szCs w:val="30"/>
              </w:rPr>
              <w:t>(878)</w:t>
            </w:r>
          </w:p>
        </w:tc>
      </w:tr>
      <w:tr w:rsidR="00BB14CC" w:rsidRPr="00F91F14" w14:paraId="377AA932" w14:textId="77777777" w:rsidTr="006C5478">
        <w:trPr>
          <w:tblHeader/>
        </w:trPr>
        <w:tc>
          <w:tcPr>
            <w:tcW w:w="3870" w:type="dxa"/>
            <w:hideMark/>
          </w:tcPr>
          <w:p w14:paraId="66F293F3" w14:textId="77777777" w:rsidR="00BB14CC" w:rsidRPr="00F91F14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322C8A4" w14:textId="77777777" w:rsidR="00BB14CC" w:rsidRPr="00F91F14" w:rsidRDefault="00BB14CC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7FC9D" w14:textId="48CB0B5C" w:rsidR="00BB14CC" w:rsidRPr="00F91F14" w:rsidRDefault="0059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4,416</w:t>
            </w:r>
          </w:p>
        </w:tc>
        <w:tc>
          <w:tcPr>
            <w:tcW w:w="243" w:type="dxa"/>
            <w:gridSpan w:val="2"/>
          </w:tcPr>
          <w:p w14:paraId="5E23065A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78A15" w14:textId="0F7DB556" w:rsidR="00BB14CC" w:rsidRPr="00F91F14" w:rsidRDefault="0010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42" w:type="dxa"/>
            <w:vAlign w:val="center"/>
          </w:tcPr>
          <w:p w14:paraId="1C3903E0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5D5A" w14:textId="27D0848D" w:rsidR="00BB14CC" w:rsidRPr="00F91F14" w:rsidRDefault="0059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4,416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564814C8" w14:textId="77777777" w:rsidR="00BB14CC" w:rsidRPr="00F91F14" w:rsidRDefault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1EF7" w14:textId="28718EC9" w:rsidR="00BB14CC" w:rsidRPr="00F91F14" w:rsidRDefault="0010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175</w:t>
            </w:r>
          </w:p>
        </w:tc>
      </w:tr>
    </w:tbl>
    <w:p w14:paraId="7C25A474" w14:textId="77777777" w:rsidR="00BB14CC" w:rsidRPr="00F91F14" w:rsidRDefault="00BB14CC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828A37" w14:textId="251C8444" w:rsidR="003D3B0E" w:rsidRPr="00F91F14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E75722" w:rsidRPr="00F91F14">
        <w:rPr>
          <w:rFonts w:asciiTheme="majorBidi" w:hAnsiTheme="majorBidi" w:cstheme="majorBidi"/>
          <w:sz w:val="30"/>
          <w:szCs w:val="30"/>
          <w:cs/>
        </w:rPr>
        <w:t>เ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F91F14">
        <w:rPr>
          <w:rFonts w:asciiTheme="majorBidi" w:hAnsiTheme="majorBidi" w:cstheme="majorBidi"/>
          <w:sz w:val="30"/>
          <w:szCs w:val="30"/>
        </w:rPr>
        <w:t>2</w:t>
      </w:r>
      <w:r w:rsidR="002A5989" w:rsidRPr="00F91F14">
        <w:rPr>
          <w:rFonts w:asciiTheme="majorBidi" w:hAnsiTheme="majorBidi" w:cstheme="majorBidi"/>
          <w:sz w:val="30"/>
          <w:szCs w:val="30"/>
        </w:rPr>
        <w:t>5</w:t>
      </w:r>
    </w:p>
    <w:p w14:paraId="47F66205" w14:textId="548EC2F0" w:rsidR="00397022" w:rsidRPr="00F91F14" w:rsidRDefault="0024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br w:type="page"/>
      </w:r>
    </w:p>
    <w:p w14:paraId="69D6538C" w14:textId="4C3CB7A6" w:rsidR="00E11C81" w:rsidRPr="00F91F14" w:rsidRDefault="00E11C81" w:rsidP="003D09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ลูกหนี้ตามสัญญาเช่าซื้อ</w:t>
      </w:r>
    </w:p>
    <w:p w14:paraId="505E30B9" w14:textId="77777777" w:rsidR="00C92969" w:rsidRPr="00F91F14" w:rsidRDefault="00C92969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0A4ED6" w:rsidRPr="00F91F14" w14:paraId="3F1A2F76" w14:textId="0A7D6AF9" w:rsidTr="000A4ED6">
        <w:tc>
          <w:tcPr>
            <w:tcW w:w="1078" w:type="pct"/>
          </w:tcPr>
          <w:p w14:paraId="67A41841" w14:textId="7F954900" w:rsidR="000A4ED6" w:rsidRPr="00F91F14" w:rsidRDefault="000A4ED6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shd w:val="clear" w:color="auto" w:fill="auto"/>
            <w:vAlign w:val="bottom"/>
          </w:tcPr>
          <w:p w14:paraId="087D9A9E" w14:textId="2D54807A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A4ED6" w:rsidRPr="00F91F14" w14:paraId="36A7EA55" w14:textId="55A14FCD" w:rsidTr="000A4ED6">
        <w:tc>
          <w:tcPr>
            <w:tcW w:w="1078" w:type="pct"/>
          </w:tcPr>
          <w:p w14:paraId="6A9B9C27" w14:textId="77777777" w:rsidR="000A4ED6" w:rsidRPr="00F91F14" w:rsidRDefault="000A4ED6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287F525A" w14:textId="0EED0C1B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46277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A4ED6" w:rsidRPr="00F91F14" w14:paraId="5E96798B" w14:textId="3787093C" w:rsidTr="000A4ED6">
        <w:tc>
          <w:tcPr>
            <w:tcW w:w="1078" w:type="pct"/>
          </w:tcPr>
          <w:p w14:paraId="62D58F6D" w14:textId="77777777" w:rsidR="000A4ED6" w:rsidRPr="00F91F14" w:rsidRDefault="000A4ED6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35EC2C8E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07602E7" w14:textId="75DC7216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914AB"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914AB" w:rsidRPr="00F91F1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A5A1E0E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3E3FB329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2CC90EF4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4F5F10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57FEBA09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33C136" w14:textId="77777777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5B33419E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0A4ED6"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6881B91" w14:textId="23EBECC5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527A01A9" w14:textId="4B816DC0" w:rsidR="000A4ED6" w:rsidRPr="00F91F14" w:rsidRDefault="000A4ED6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F91F14" w14:paraId="1A92D2AF" w14:textId="2D9E9972" w:rsidTr="000A6061">
        <w:tc>
          <w:tcPr>
            <w:tcW w:w="1078" w:type="pct"/>
          </w:tcPr>
          <w:p w14:paraId="4DC1AAAD" w14:textId="77777777" w:rsidR="000A6061" w:rsidRPr="00F91F14" w:rsidRDefault="000A606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38717737" w14:textId="037A7C14" w:rsidR="000A6061" w:rsidRPr="00F91F14" w:rsidRDefault="000A606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4ED6" w:rsidRPr="00F91F14" w14:paraId="05D1FDB7" w14:textId="73F759C9" w:rsidTr="00FC7A44">
        <w:trPr>
          <w:trHeight w:val="144"/>
        </w:trPr>
        <w:tc>
          <w:tcPr>
            <w:tcW w:w="1078" w:type="pct"/>
            <w:vAlign w:val="center"/>
          </w:tcPr>
          <w:p w14:paraId="0DA95028" w14:textId="77777777" w:rsidR="000A4ED6" w:rsidRPr="00F91F14" w:rsidRDefault="000A4ED6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374B412" w14:textId="0BFCF88F" w:rsidR="000A4ED6" w:rsidRPr="00F91F14" w:rsidRDefault="003006E5" w:rsidP="003D095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728,953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F2CF075" w14:textId="521083E2" w:rsidR="000A4ED6" w:rsidRPr="00F91F14" w:rsidRDefault="00750EA3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114,366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116AC9" w14:textId="5875A715" w:rsidR="000A4ED6" w:rsidRPr="00F91F14" w:rsidRDefault="008C4BCB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72,646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3A4FED" w14:textId="6C45E262" w:rsidR="000A4ED6" w:rsidRPr="00F91F14" w:rsidRDefault="0028419C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45,324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D1905B3" w14:textId="02369076" w:rsidR="000A4ED6" w:rsidRPr="00F91F14" w:rsidRDefault="0028419C" w:rsidP="003D0951">
            <w:pPr>
              <w:pStyle w:val="numbernegative"/>
              <w:tabs>
                <w:tab w:val="decimal" w:pos="803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</w:t>
            </w:r>
            <w:r w:rsidR="008A3075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,746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FC6C43" w14:textId="6D098C6B" w:rsidR="000A4ED6" w:rsidRPr="00F91F14" w:rsidRDefault="00935537" w:rsidP="00935537">
            <w:pPr>
              <w:pStyle w:val="numbernegative"/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5,921</w:t>
            </w:r>
          </w:p>
        </w:tc>
        <w:tc>
          <w:tcPr>
            <w:tcW w:w="573" w:type="pct"/>
            <w:vAlign w:val="center"/>
          </w:tcPr>
          <w:p w14:paraId="733C67EE" w14:textId="008F1A02" w:rsidR="000A4ED6" w:rsidRPr="00F91F14" w:rsidRDefault="00BF55E9" w:rsidP="003D09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986,956</w:t>
            </w:r>
          </w:p>
        </w:tc>
      </w:tr>
      <w:tr w:rsidR="000A4ED6" w:rsidRPr="00F91F14" w14:paraId="39F5BA23" w14:textId="6F6C15A9" w:rsidTr="00FC7A44">
        <w:trPr>
          <w:trHeight w:val="144"/>
        </w:trPr>
        <w:tc>
          <w:tcPr>
            <w:tcW w:w="1078" w:type="pct"/>
            <w:vAlign w:val="center"/>
          </w:tcPr>
          <w:p w14:paraId="63FF11DF" w14:textId="379F40FF" w:rsidR="000A4ED6" w:rsidRPr="00F91F14" w:rsidRDefault="000A4ED6" w:rsidP="003D0951">
            <w:pPr>
              <w:tabs>
                <w:tab w:val="clear" w:pos="1871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3D0951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B5D8149" w14:textId="6D3AF6F4" w:rsidR="000A4ED6" w:rsidRPr="00F91F14" w:rsidRDefault="000A4ED6" w:rsidP="003D0951">
            <w:pPr>
              <w:tabs>
                <w:tab w:val="clear" w:pos="907"/>
                <w:tab w:val="decimal" w:pos="817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D35AF39" w14:textId="7D52D178" w:rsidR="000A4ED6" w:rsidRPr="00F91F14" w:rsidRDefault="000A4ED6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901883" w14:textId="0DF14E3A" w:rsidR="000A4ED6" w:rsidRPr="00F91F14" w:rsidRDefault="000A4ED6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6094EA2" w14:textId="73D6AE80" w:rsidR="000A4ED6" w:rsidRPr="00F91F14" w:rsidRDefault="000A4ED6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E1A45D7" w14:textId="00DE8666" w:rsidR="000A4ED6" w:rsidRPr="00F91F14" w:rsidRDefault="000A4ED6" w:rsidP="003D0951">
            <w:pPr>
              <w:pStyle w:val="numbernegative"/>
              <w:tabs>
                <w:tab w:val="decimal" w:pos="803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F60A4B" w14:textId="62E8324C" w:rsidR="000A4ED6" w:rsidRPr="00F91F14" w:rsidRDefault="000A4ED6" w:rsidP="00935537">
            <w:pPr>
              <w:pStyle w:val="numbernegative"/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2087EC82" w14:textId="01A2F045" w:rsidR="000A4ED6" w:rsidRPr="00F91F14" w:rsidRDefault="000A4ED6" w:rsidP="003D09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F38" w:rsidRPr="00F91F14" w14:paraId="0D794C6F" w14:textId="1988F14C" w:rsidTr="00FC7A44">
        <w:trPr>
          <w:trHeight w:val="144"/>
        </w:trPr>
        <w:tc>
          <w:tcPr>
            <w:tcW w:w="1078" w:type="pct"/>
            <w:vAlign w:val="center"/>
          </w:tcPr>
          <w:p w14:paraId="22F290DB" w14:textId="24DF3918" w:rsidR="00205F38" w:rsidRPr="00F91F14" w:rsidRDefault="00205F38" w:rsidP="003D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002298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</w:t>
            </w:r>
            <w:r w:rsidR="003D0951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ABE79E" w14:textId="3EEEDE7F" w:rsidR="00205F38" w:rsidRPr="00F91F14" w:rsidRDefault="0003020E" w:rsidP="003D095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(128,778)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E16BDF" w14:textId="5F0433C9" w:rsidR="00205F38" w:rsidRPr="00F91F14" w:rsidRDefault="007212C4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(14,819)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9F40AD3" w14:textId="232BB62E" w:rsidR="00205F38" w:rsidRPr="00F91F14" w:rsidRDefault="008C4BCB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(11,979)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501F10" w14:textId="3299C91E" w:rsidR="00205F38" w:rsidRPr="00F91F14" w:rsidRDefault="0028419C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(5,474)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6C47D8E" w14:textId="3F113C3E" w:rsidR="00205F38" w:rsidRPr="00F91F14" w:rsidRDefault="008A3075" w:rsidP="003D0951">
            <w:pPr>
              <w:pStyle w:val="numbernegative"/>
              <w:tabs>
                <w:tab w:val="decimal" w:pos="7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(1,741)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B119B23" w14:textId="7CA089F0" w:rsidR="00205F38" w:rsidRPr="00F91F14" w:rsidRDefault="00A11560" w:rsidP="00935537">
            <w:pPr>
              <w:pStyle w:val="numbernegative"/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573" w:type="pct"/>
            <w:vAlign w:val="center"/>
          </w:tcPr>
          <w:p w14:paraId="359DC1AF" w14:textId="2CE52CDB" w:rsidR="00205F38" w:rsidRPr="00F91F14" w:rsidRDefault="00BF55E9" w:rsidP="003D0951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(163,298)</w:t>
            </w:r>
          </w:p>
        </w:tc>
      </w:tr>
      <w:tr w:rsidR="00205F38" w:rsidRPr="00F91F14" w14:paraId="50DD0D28" w14:textId="001C1E96" w:rsidTr="00FC7A44">
        <w:trPr>
          <w:trHeight w:val="144"/>
        </w:trPr>
        <w:tc>
          <w:tcPr>
            <w:tcW w:w="1078" w:type="pct"/>
            <w:vAlign w:val="center"/>
          </w:tcPr>
          <w:p w14:paraId="0175F314" w14:textId="77777777" w:rsidR="00205F38" w:rsidRPr="00F91F14" w:rsidRDefault="00205F38" w:rsidP="003D0951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4FAF4F3" w14:textId="487FC471" w:rsidR="00205F38" w:rsidRPr="00F91F14" w:rsidRDefault="005210E8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(37,566)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A93C7F9" w14:textId="7E6E2C6C" w:rsidR="00205F38" w:rsidRPr="00F91F14" w:rsidRDefault="007212C4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(7,480)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26B7B8E" w14:textId="51641821" w:rsidR="00205F38" w:rsidRPr="00F91F14" w:rsidRDefault="008C4BCB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(4,753)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06FBB86" w14:textId="7E3E1561" w:rsidR="00205F38" w:rsidRPr="00F91F14" w:rsidRDefault="0028419C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(2,965)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979BB5A" w14:textId="3E0B119C" w:rsidR="00205F38" w:rsidRPr="00F91F14" w:rsidRDefault="008A3075" w:rsidP="008A3075">
            <w:pPr>
              <w:pStyle w:val="numbernegative"/>
              <w:pBdr>
                <w:bottom w:val="single" w:sz="4" w:space="1" w:color="auto"/>
              </w:pBdr>
              <w:spacing w:line="240" w:lineRule="atLeast"/>
              <w:ind w:right="-373"/>
              <w:jc w:val="center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(1,292)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1543F6" w14:textId="14C442EA" w:rsidR="00205F38" w:rsidRPr="00F91F14" w:rsidRDefault="00A11560" w:rsidP="00935537">
            <w:pPr>
              <w:pStyle w:val="numbernegative"/>
              <w:pBdr>
                <w:bottom w:val="single" w:sz="4" w:space="1" w:color="auto"/>
              </w:pBdr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73" w:type="pct"/>
            <w:vAlign w:val="center"/>
          </w:tcPr>
          <w:p w14:paraId="51CE02F5" w14:textId="764609E6" w:rsidR="00205F38" w:rsidRPr="00F91F14" w:rsidRDefault="00EE2046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(54,443)</w:t>
            </w:r>
          </w:p>
        </w:tc>
      </w:tr>
      <w:tr w:rsidR="00205F38" w:rsidRPr="00F91F14" w14:paraId="5365DA96" w14:textId="6754601F" w:rsidTr="00FC7A44">
        <w:trPr>
          <w:trHeight w:val="144"/>
        </w:trPr>
        <w:tc>
          <w:tcPr>
            <w:tcW w:w="1078" w:type="pct"/>
            <w:vAlign w:val="center"/>
          </w:tcPr>
          <w:p w14:paraId="4B4E9ABC" w14:textId="77777777" w:rsidR="00205F38" w:rsidRPr="00F91F14" w:rsidRDefault="00205F38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930B05" w14:textId="0705316C" w:rsidR="00205F38" w:rsidRPr="00F91F14" w:rsidRDefault="00FA389F" w:rsidP="003D095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562,609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11A87CC" w14:textId="404DB78D" w:rsidR="00205F38" w:rsidRPr="00F91F14" w:rsidRDefault="007212C4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92,067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1D873CE" w14:textId="34E55E16" w:rsidR="00205F38" w:rsidRPr="00F91F14" w:rsidRDefault="00043ABD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55,914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DF5F62" w14:textId="70E07969" w:rsidR="00205F38" w:rsidRPr="00F91F14" w:rsidRDefault="0028419C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36,885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5AF943" w14:textId="797E575F" w:rsidR="00205F38" w:rsidRPr="00F91F14" w:rsidRDefault="009D0236" w:rsidP="003D0951">
            <w:pPr>
              <w:pStyle w:val="numbernegative"/>
              <w:tabs>
                <w:tab w:val="decimal" w:pos="803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16,713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0193DD5" w14:textId="2C1EA6F7" w:rsidR="00205F38" w:rsidRPr="00F91F14" w:rsidRDefault="00A11560" w:rsidP="00935537">
            <w:pPr>
              <w:pStyle w:val="numbernegative"/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5,027</w:t>
            </w:r>
          </w:p>
        </w:tc>
        <w:tc>
          <w:tcPr>
            <w:tcW w:w="573" w:type="pct"/>
            <w:vAlign w:val="center"/>
          </w:tcPr>
          <w:p w14:paraId="2AF87BCD" w14:textId="0623969F" w:rsidR="00205F38" w:rsidRPr="00F91F14" w:rsidRDefault="00EE2046" w:rsidP="003D0951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769,215</w:t>
            </w:r>
          </w:p>
        </w:tc>
      </w:tr>
      <w:tr w:rsidR="00205F38" w:rsidRPr="00F91F14" w14:paraId="0C8C867C" w14:textId="19B22897" w:rsidTr="00FC7A44">
        <w:trPr>
          <w:trHeight w:val="144"/>
        </w:trPr>
        <w:tc>
          <w:tcPr>
            <w:tcW w:w="1078" w:type="pct"/>
            <w:vAlign w:val="center"/>
          </w:tcPr>
          <w:p w14:paraId="057F8DE7" w14:textId="69533DD3" w:rsidR="00205F38" w:rsidRPr="00F91F14" w:rsidRDefault="00205F38" w:rsidP="003D0951">
            <w:pPr>
              <w:tabs>
                <w:tab w:val="clear" w:pos="227"/>
                <w:tab w:val="clear" w:pos="454"/>
              </w:tabs>
              <w:spacing w:line="240" w:lineRule="atLeast"/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9738F7E" w14:textId="3C2E59EC" w:rsidR="00205F38" w:rsidRPr="00F91F14" w:rsidRDefault="00FA389F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</w:t>
            </w:r>
            <w:r w:rsidR="00750EA3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4,75</w:t>
            </w:r>
            <w:r w:rsidR="00277A3A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750EA3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1548D92" w14:textId="23F80A62" w:rsidR="00205F38" w:rsidRPr="00F91F14" w:rsidRDefault="00CF7DFA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(6,50</w:t>
            </w:r>
            <w:r w:rsidR="00277A3A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3C7E7BE" w14:textId="753F84FA" w:rsidR="00205F38" w:rsidRPr="00F91F14" w:rsidRDefault="00195C2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(1,028)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712255C" w14:textId="1715941A" w:rsidR="00205F38" w:rsidRPr="00F91F14" w:rsidRDefault="0028419C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(767)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E302340" w14:textId="45C04F70" w:rsidR="00205F38" w:rsidRPr="00F91F14" w:rsidRDefault="009D0236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7C50638" w14:textId="5864A534" w:rsidR="00205F38" w:rsidRPr="00F91F14" w:rsidRDefault="008C2CAD" w:rsidP="00935537">
            <w:pPr>
              <w:pStyle w:val="numbernegative"/>
              <w:pBdr>
                <w:bottom w:val="single" w:sz="4" w:space="1" w:color="auto"/>
              </w:pBdr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573" w:type="pct"/>
            <w:vAlign w:val="bottom"/>
          </w:tcPr>
          <w:p w14:paraId="62CBD669" w14:textId="47CE0115" w:rsidR="00205F38" w:rsidRPr="00F91F14" w:rsidRDefault="00EE2046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(63,169)</w:t>
            </w:r>
          </w:p>
        </w:tc>
      </w:tr>
      <w:tr w:rsidR="00205F38" w:rsidRPr="00F91F14" w14:paraId="709EF2E9" w14:textId="40ED64C5" w:rsidTr="00FC7A44">
        <w:trPr>
          <w:trHeight w:val="144"/>
        </w:trPr>
        <w:tc>
          <w:tcPr>
            <w:tcW w:w="1078" w:type="pct"/>
            <w:vAlign w:val="center"/>
          </w:tcPr>
          <w:p w14:paraId="06100B5B" w14:textId="77777777" w:rsidR="00205F38" w:rsidRPr="00F91F14" w:rsidRDefault="00205F38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906066" w14:textId="0359D009" w:rsidR="00205F38" w:rsidRPr="00F91F14" w:rsidRDefault="00750EA3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507,85</w:t>
            </w:r>
            <w:r w:rsidR="00277A3A"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DCF07B1" w14:textId="58243E72" w:rsidR="00205F38" w:rsidRPr="00F91F14" w:rsidRDefault="006A195B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85,55</w:t>
            </w:r>
            <w:r w:rsidR="00277A3A"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A66D495" w14:textId="1A132BEB" w:rsidR="00205F38" w:rsidRPr="00F91F14" w:rsidRDefault="006A195B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54,886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5F65CAD" w14:textId="3AD9B087" w:rsidR="00205F38" w:rsidRPr="00F91F14" w:rsidRDefault="0028419C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36,118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74E3F1F" w14:textId="61DADD03" w:rsidR="00205F38" w:rsidRPr="00F91F14" w:rsidRDefault="00935537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FD88624" w14:textId="3F50AD9E" w:rsidR="00205F38" w:rsidRPr="00F91F14" w:rsidRDefault="00BF55E9" w:rsidP="00935537">
            <w:pPr>
              <w:pStyle w:val="numbernegative"/>
              <w:pBdr>
                <w:bottom w:val="double" w:sz="4" w:space="1" w:color="auto"/>
              </w:pBdr>
              <w:tabs>
                <w:tab w:val="decimal" w:pos="77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5,008</w:t>
            </w:r>
          </w:p>
        </w:tc>
        <w:tc>
          <w:tcPr>
            <w:tcW w:w="573" w:type="pct"/>
            <w:vAlign w:val="center"/>
          </w:tcPr>
          <w:p w14:paraId="6E3F9F3F" w14:textId="23349483" w:rsidR="00205F38" w:rsidRPr="00F91F14" w:rsidRDefault="00140C8E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706,046</w:t>
            </w:r>
          </w:p>
        </w:tc>
      </w:tr>
    </w:tbl>
    <w:p w14:paraId="491BF283" w14:textId="503372EA" w:rsidR="00B35FF7" w:rsidRDefault="00B35FF7" w:rsidP="00B35FF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r w:rsidRPr="00F91F14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7B43494D" w14:textId="35EC5323" w:rsidR="00B35FF7" w:rsidRDefault="00B35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63E24BB" w14:textId="47664288" w:rsidR="00B35FF7" w:rsidRDefault="00B35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>
        <w:rPr>
          <w:cs/>
        </w:rPr>
        <w:br w:type="page"/>
      </w: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3D0951" w:rsidRPr="00F91F14" w14:paraId="2EE3877E" w14:textId="77777777" w:rsidTr="007E519B">
        <w:trPr>
          <w:trHeight w:val="128"/>
        </w:trPr>
        <w:tc>
          <w:tcPr>
            <w:tcW w:w="1078" w:type="pct"/>
          </w:tcPr>
          <w:p w14:paraId="7700702D" w14:textId="661BCBEC" w:rsidR="003D0951" w:rsidRPr="00F91F14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6DC5CDD" w14:textId="2CFD0665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07720" w:rsidRPr="00F91F14" w14:paraId="0DD8294D" w14:textId="77777777" w:rsidTr="007E519B">
        <w:trPr>
          <w:trHeight w:val="128"/>
        </w:trPr>
        <w:tc>
          <w:tcPr>
            <w:tcW w:w="1078" w:type="pct"/>
          </w:tcPr>
          <w:p w14:paraId="6243E372" w14:textId="77777777" w:rsidR="00707720" w:rsidRPr="00F91F14" w:rsidRDefault="00707720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179845F" w14:textId="199B55D5" w:rsidR="00707720" w:rsidRPr="00F91F14" w:rsidRDefault="00707720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D0951" w:rsidRPr="00F91F14" w14:paraId="7757F1C4" w14:textId="77777777" w:rsidTr="007E519B">
        <w:trPr>
          <w:trHeight w:val="1766"/>
        </w:trPr>
        <w:tc>
          <w:tcPr>
            <w:tcW w:w="1078" w:type="pct"/>
          </w:tcPr>
          <w:p w14:paraId="6D950A40" w14:textId="77777777" w:rsidR="003D0951" w:rsidRPr="00F91F14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09B71843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02A821A" w14:textId="6E582E5F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9CE0F64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4131310A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173331F0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0F8DD8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49C16026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9272FD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4ED8C0FA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F521DF0" w14:textId="6C700E42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0C536BB7" w14:textId="77777777" w:rsidR="003D0951" w:rsidRPr="00F91F14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F91F14" w14:paraId="15D8CA8F" w14:textId="77777777" w:rsidTr="000A6061">
        <w:trPr>
          <w:trHeight w:val="200"/>
        </w:trPr>
        <w:tc>
          <w:tcPr>
            <w:tcW w:w="1078" w:type="pct"/>
          </w:tcPr>
          <w:p w14:paraId="03E2E571" w14:textId="77777777" w:rsidR="000A6061" w:rsidRPr="00F91F14" w:rsidRDefault="000A606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45923A71" w14:textId="501B01E1" w:rsidR="000A6061" w:rsidRPr="00F91F14" w:rsidRDefault="000A606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7720" w:rsidRPr="00F91F14" w14:paraId="0008B36C" w14:textId="77777777">
        <w:trPr>
          <w:trHeight w:val="432"/>
        </w:trPr>
        <w:tc>
          <w:tcPr>
            <w:tcW w:w="1078" w:type="pct"/>
            <w:vAlign w:val="center"/>
          </w:tcPr>
          <w:p w14:paraId="38DF8AB2" w14:textId="3758E347" w:rsidR="00707720" w:rsidRPr="00F91F14" w:rsidRDefault="00707720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2D891B9" w14:textId="61157717" w:rsidR="00707720" w:rsidRPr="00F91F14" w:rsidRDefault="00707720" w:rsidP="003D095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561,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95B55D9" w14:textId="39BABB48" w:rsidR="00707720" w:rsidRPr="00F91F14" w:rsidRDefault="00707720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FF9588C" w14:textId="285F610E" w:rsidR="00707720" w:rsidRPr="00F91F14" w:rsidRDefault="00707720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,946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BC6D04B" w14:textId="1FA39B78" w:rsidR="00707720" w:rsidRPr="00F91F14" w:rsidRDefault="00707720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531BA7D" w14:textId="49A8437C" w:rsidR="00707720" w:rsidRPr="00F91F14" w:rsidRDefault="00707720" w:rsidP="003D095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FCC472C" w14:textId="2DD18C7F" w:rsidR="00707720" w:rsidRPr="00F91F14" w:rsidRDefault="00707720" w:rsidP="003D095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4,108</w:t>
            </w:r>
          </w:p>
        </w:tc>
        <w:tc>
          <w:tcPr>
            <w:tcW w:w="573" w:type="pct"/>
            <w:vAlign w:val="center"/>
          </w:tcPr>
          <w:p w14:paraId="2AD31CE8" w14:textId="5240FACE" w:rsidR="00707720" w:rsidRPr="00F91F14" w:rsidRDefault="00707720" w:rsidP="003D095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804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672</w:t>
            </w:r>
          </w:p>
        </w:tc>
      </w:tr>
      <w:tr w:rsidR="00707720" w:rsidRPr="00F91F14" w14:paraId="279A0607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68D7E01E" w14:textId="4EC4A28B" w:rsidR="00707720" w:rsidRPr="00F91F14" w:rsidRDefault="00707720" w:rsidP="003D0951">
            <w:pPr>
              <w:tabs>
                <w:tab w:val="clear" w:pos="1871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3D0951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CBDCD58" w14:textId="77777777" w:rsidR="00707720" w:rsidRPr="00F91F14" w:rsidRDefault="00707720" w:rsidP="003D0951">
            <w:pPr>
              <w:tabs>
                <w:tab w:val="clear" w:pos="907"/>
                <w:tab w:val="decimal" w:pos="817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87B8667" w14:textId="77777777" w:rsidR="00707720" w:rsidRPr="00F91F14" w:rsidRDefault="00707720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5E00AAB" w14:textId="77777777" w:rsidR="00707720" w:rsidRPr="00F91F14" w:rsidRDefault="00707720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F05EF27" w14:textId="77777777" w:rsidR="00707720" w:rsidRPr="00F91F14" w:rsidRDefault="00707720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1B48B61" w14:textId="77777777" w:rsidR="00707720" w:rsidRPr="00F91F14" w:rsidRDefault="00707720" w:rsidP="003D095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653C467" w14:textId="77777777" w:rsidR="00707720" w:rsidRPr="00F91F14" w:rsidRDefault="00707720" w:rsidP="003D095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06A29E28" w14:textId="77777777" w:rsidR="00707720" w:rsidRPr="00F91F14" w:rsidRDefault="00707720" w:rsidP="003D095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3D0951" w:rsidRPr="00F91F14" w14:paraId="4C708171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46BA0346" w14:textId="447ECFF2" w:rsidR="003D0951" w:rsidRPr="00F91F14" w:rsidRDefault="003D0951" w:rsidP="003D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91C6BF2" w14:textId="0A0962A8" w:rsidR="003D0951" w:rsidRPr="00F91F14" w:rsidRDefault="003D0951" w:rsidP="005F4515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96,357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026602C0" w14:textId="251A7903" w:rsidR="003D0951" w:rsidRPr="00F91F14" w:rsidRDefault="003D0951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22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952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E843F71" w14:textId="03A1217D" w:rsidR="003D0951" w:rsidRPr="00F91F14" w:rsidRDefault="003D0951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128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8294AA" w14:textId="578E7121" w:rsidR="003D0951" w:rsidRPr="00F91F14" w:rsidRDefault="003D0951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090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68E1A97" w14:textId="0E96EC16" w:rsidR="003D0951" w:rsidRPr="00F91F14" w:rsidRDefault="003D0951" w:rsidP="003D095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1,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662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49F1515" w14:textId="4EEBCD73" w:rsidR="003D0951" w:rsidRPr="00F91F14" w:rsidRDefault="003D0951" w:rsidP="003D095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167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25F894C8" w14:textId="47359D3A" w:rsidR="003D0951" w:rsidRPr="00F91F14" w:rsidRDefault="003D0951" w:rsidP="003D095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139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,356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D0951" w:rsidRPr="00F91F14" w14:paraId="28D3129C" w14:textId="77777777" w:rsidTr="007E519B">
        <w:trPr>
          <w:trHeight w:val="74"/>
        </w:trPr>
        <w:tc>
          <w:tcPr>
            <w:tcW w:w="1078" w:type="pct"/>
            <w:vAlign w:val="center"/>
          </w:tcPr>
          <w:p w14:paraId="387C1ADA" w14:textId="7B49A84E" w:rsidR="003D0951" w:rsidRPr="00F91F14" w:rsidRDefault="003D0951" w:rsidP="003D0951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C1EFB75" w14:textId="24EDC2AC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30,636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A17E50" w14:textId="76367170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639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D778F7E" w14:textId="2F7DD8CA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051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EC892BE" w14:textId="38A36E45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324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FB23ED1" w14:textId="164643D4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1,593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20AFD1" w14:textId="6D0C6E34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269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6505C13C" w14:textId="6276ECF8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,512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D0951" w:rsidRPr="00F91F14" w14:paraId="2E110E6F" w14:textId="77777777" w:rsidTr="007E519B">
        <w:trPr>
          <w:trHeight w:val="254"/>
        </w:trPr>
        <w:tc>
          <w:tcPr>
            <w:tcW w:w="1078" w:type="pct"/>
            <w:vAlign w:val="center"/>
          </w:tcPr>
          <w:p w14:paraId="447DAF28" w14:textId="77777777" w:rsidR="003D0951" w:rsidRPr="00F91F14" w:rsidRDefault="003D0951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B56C1F" w14:textId="1A435029" w:rsidR="003D0951" w:rsidRPr="00F91F14" w:rsidRDefault="003D0951" w:rsidP="003D095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F01ABE4" w14:textId="3F7164BA" w:rsidR="003D0951" w:rsidRPr="00F91F14" w:rsidRDefault="003D0951" w:rsidP="003D0951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E2C205E" w14:textId="244548D5" w:rsidR="003D0951" w:rsidRPr="00F91F14" w:rsidRDefault="003D0951" w:rsidP="003D0951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,767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DE2AE7B" w14:textId="73C90131" w:rsidR="003D0951" w:rsidRPr="00F91F14" w:rsidRDefault="003D0951" w:rsidP="003D095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,102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C4C99F2" w14:textId="02270F19" w:rsidR="003D0951" w:rsidRPr="00F91F14" w:rsidRDefault="003D0951" w:rsidP="003D0951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1BABD06" w14:textId="1B40BF8B" w:rsidR="003D0951" w:rsidRPr="00F91F14" w:rsidRDefault="003D0951" w:rsidP="003D0951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,672</w:t>
            </w:r>
          </w:p>
        </w:tc>
        <w:tc>
          <w:tcPr>
            <w:tcW w:w="573" w:type="pct"/>
            <w:vAlign w:val="center"/>
          </w:tcPr>
          <w:p w14:paraId="73F23611" w14:textId="246FB220" w:rsidR="003D0951" w:rsidRPr="00F91F14" w:rsidRDefault="003D0951" w:rsidP="003D0951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618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,804</w:t>
            </w:r>
          </w:p>
        </w:tc>
      </w:tr>
      <w:tr w:rsidR="003D0951" w:rsidRPr="00F91F14" w14:paraId="2F59D92E" w14:textId="77777777" w:rsidTr="007E519B">
        <w:trPr>
          <w:trHeight w:val="767"/>
        </w:trPr>
        <w:tc>
          <w:tcPr>
            <w:tcW w:w="1078" w:type="pct"/>
            <w:vAlign w:val="center"/>
          </w:tcPr>
          <w:p w14:paraId="5F63843A" w14:textId="6E1E359B" w:rsidR="003D0951" w:rsidRPr="00F91F14" w:rsidRDefault="003D0951" w:rsidP="003D0951">
            <w:pPr>
              <w:tabs>
                <w:tab w:val="clear" w:pos="227"/>
                <w:tab w:val="clear" w:pos="454"/>
              </w:tabs>
              <w:spacing w:line="240" w:lineRule="atLeast"/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7D47EFD" w14:textId="2134D696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71,754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E18622F" w14:textId="7165D521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1,958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87BA0B6" w14:textId="3B2AD987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9D10E82" w14:textId="5C3DFDB2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4264108" w14:textId="4C249EE5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A99A566" w14:textId="2E29BAE4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47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3" w:type="pct"/>
            <w:vAlign w:val="bottom"/>
          </w:tcPr>
          <w:p w14:paraId="336B1D90" w14:textId="474FC228" w:rsidR="003D0951" w:rsidRPr="00F91F14" w:rsidRDefault="003D0951" w:rsidP="003D0951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,081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D0951" w:rsidRPr="00F91F14" w14:paraId="61E983EC" w14:textId="77777777" w:rsidTr="007E519B">
        <w:trPr>
          <w:trHeight w:val="119"/>
        </w:trPr>
        <w:tc>
          <w:tcPr>
            <w:tcW w:w="1078" w:type="pct"/>
            <w:vAlign w:val="center"/>
          </w:tcPr>
          <w:p w14:paraId="24ED9892" w14:textId="5C414825" w:rsidR="003D0951" w:rsidRPr="00F91F14" w:rsidRDefault="003D0951" w:rsidP="003D09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A02F13B" w14:textId="0904E89A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362,708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DED3641" w14:textId="1438635B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71,826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04742F1" w14:textId="3C3202AA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45,574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DFDD9D" w14:textId="54730003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39,998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457D25" w14:textId="20163B6D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20,945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7DEB540" w14:textId="64C43943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3,672</w:t>
            </w:r>
          </w:p>
        </w:tc>
        <w:tc>
          <w:tcPr>
            <w:tcW w:w="573" w:type="pct"/>
            <w:vAlign w:val="center"/>
          </w:tcPr>
          <w:p w14:paraId="35DC5D06" w14:textId="5CD7FA92" w:rsidR="003D0951" w:rsidRPr="00F91F14" w:rsidRDefault="003D0951" w:rsidP="003D0951">
            <w:pPr>
              <w:pStyle w:val="numbernegative"/>
              <w:pBdr>
                <w:bottom w:val="doub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544,723</w:t>
            </w:r>
          </w:p>
        </w:tc>
      </w:tr>
    </w:tbl>
    <w:p w14:paraId="1DC4ABE9" w14:textId="1D03C152" w:rsidR="008B7512" w:rsidRPr="00F91F14" w:rsidRDefault="00707720" w:rsidP="008B751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rPr>
          <w:rFonts w:asciiTheme="majorBidi" w:hAnsiTheme="majorBidi" w:cstheme="majorBidi"/>
          <w:sz w:val="24"/>
          <w:szCs w:val="24"/>
        </w:rPr>
      </w:pPr>
      <w:bookmarkStart w:id="3" w:name="_Hlk160157996"/>
      <w:r w:rsidRPr="00F91F14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  <w:bookmarkEnd w:id="3"/>
    </w:p>
    <w:p w14:paraId="31403790" w14:textId="704BBDC8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8B7512" w:rsidRPr="00F91F14" w14:paraId="1B0567D8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C790" w14:textId="77777777" w:rsidR="008B7512" w:rsidRPr="00F91F14" w:rsidRDefault="008B75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3C68F" w14:textId="77777777" w:rsidR="008B7512" w:rsidRPr="00F91F14" w:rsidRDefault="008B75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7512" w:rsidRPr="00F91F14" w14:paraId="7F7285E1" w14:textId="77777777" w:rsidTr="00127C02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81BE" w14:textId="34EB992B" w:rsidR="008B7512" w:rsidRPr="00F91F14" w:rsidRDefault="008B751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17194F" w14:textId="77777777" w:rsidR="008B7512" w:rsidRPr="00F91F14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C9E2" w14:textId="77777777" w:rsidR="008B7512" w:rsidRPr="00F91F14" w:rsidRDefault="008B751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77C94E" w14:textId="77777777" w:rsidR="008B7512" w:rsidRPr="00F91F14" w:rsidRDefault="008B751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B7512" w:rsidRPr="00F91F14" w14:paraId="586B1614" w14:textId="77777777" w:rsidTr="00127C02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7130E" w14:textId="77777777" w:rsidR="008B7512" w:rsidRPr="00F91F14" w:rsidRDefault="008B751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2E5EA" w14:textId="77777777" w:rsidR="008B7512" w:rsidRPr="00F91F14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F91F1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B7512" w:rsidRPr="00F91F14" w14:paraId="20B3F91B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CF77" w14:textId="77777777" w:rsidR="008B7512" w:rsidRPr="00F91F14" w:rsidRDefault="008B7512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35C5AC" w14:textId="13A208E2" w:rsidR="008B7512" w:rsidRPr="00F91F14" w:rsidRDefault="00460353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91F14">
              <w:rPr>
                <w:rFonts w:eastAsia="MS Mincho"/>
                <w:sz w:val="28"/>
                <w:szCs w:val="28"/>
                <w:lang w:val="en-US"/>
              </w:rPr>
              <w:t>113,438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D2F39" w14:textId="77777777" w:rsidR="008B7512" w:rsidRPr="00F91F14" w:rsidRDefault="008B751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99272" w14:textId="1803F35E" w:rsidR="008B7512" w:rsidRPr="00F91F14" w:rsidRDefault="00896A54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 w:rsidRPr="00F91F14">
              <w:rPr>
                <w:rFonts w:hint="cs"/>
                <w:sz w:val="28"/>
                <w:szCs w:val="28"/>
              </w:rPr>
              <w:t>170,130</w:t>
            </w:r>
          </w:p>
        </w:tc>
      </w:tr>
    </w:tbl>
    <w:p w14:paraId="24BC92CD" w14:textId="77777777" w:rsidR="008B7512" w:rsidRPr="00F91F14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EF37D77" w14:textId="5E3BA545" w:rsidR="00707720" w:rsidRPr="00F91F14" w:rsidRDefault="00707720" w:rsidP="008B75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ind w:left="893"/>
        <w:rPr>
          <w:rFonts w:asciiTheme="majorBidi" w:hAnsiTheme="majorBidi" w:cstheme="majorBidi"/>
          <w:sz w:val="24"/>
          <w:szCs w:val="24"/>
        </w:rPr>
      </w:pPr>
      <w:r w:rsidRPr="00F91F14">
        <w:br w:type="page"/>
      </w:r>
    </w:p>
    <w:tbl>
      <w:tblPr>
        <w:tblW w:w="479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6"/>
        <w:gridCol w:w="1091"/>
        <w:gridCol w:w="1109"/>
        <w:gridCol w:w="1124"/>
        <w:gridCol w:w="1100"/>
        <w:gridCol w:w="1093"/>
        <w:gridCol w:w="1132"/>
      </w:tblGrid>
      <w:tr w:rsidR="00811981" w:rsidRPr="00F91F14" w14:paraId="301BB008" w14:textId="77777777" w:rsidTr="00811981">
        <w:trPr>
          <w:trHeight w:val="245"/>
        </w:trPr>
        <w:tc>
          <w:tcPr>
            <w:tcW w:w="1392" w:type="pct"/>
          </w:tcPr>
          <w:p w14:paraId="00279596" w14:textId="73729CBA" w:rsidR="00811981" w:rsidRPr="00F91F14" w:rsidRDefault="0081198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pacing w:val="-2"/>
              </w:rPr>
              <w:lastRenderedPageBreak/>
              <w:br w:type="page"/>
            </w:r>
          </w:p>
        </w:tc>
        <w:tc>
          <w:tcPr>
            <w:tcW w:w="3608" w:type="pct"/>
            <w:gridSpan w:val="6"/>
            <w:shd w:val="clear" w:color="auto" w:fill="auto"/>
            <w:vAlign w:val="bottom"/>
          </w:tcPr>
          <w:p w14:paraId="09A23D70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11981" w:rsidRPr="00F91F14" w14:paraId="7E9EAC93" w14:textId="77777777" w:rsidTr="00811981">
        <w:trPr>
          <w:trHeight w:val="155"/>
        </w:trPr>
        <w:tc>
          <w:tcPr>
            <w:tcW w:w="1392" w:type="pct"/>
          </w:tcPr>
          <w:p w14:paraId="313CE98E" w14:textId="77777777" w:rsidR="00811981" w:rsidRPr="00F91F14" w:rsidRDefault="0081198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8" w:type="pct"/>
            <w:gridSpan w:val="6"/>
            <w:vAlign w:val="bottom"/>
          </w:tcPr>
          <w:p w14:paraId="08D8C232" w14:textId="03257F16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46277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811981" w:rsidRPr="00F91F14" w14:paraId="170FD93C" w14:textId="77777777" w:rsidTr="00305B15">
        <w:trPr>
          <w:trHeight w:val="1388"/>
        </w:trPr>
        <w:tc>
          <w:tcPr>
            <w:tcW w:w="1392" w:type="pct"/>
          </w:tcPr>
          <w:p w14:paraId="284F72A3" w14:textId="77777777" w:rsidR="00811981" w:rsidRPr="00F91F14" w:rsidRDefault="0081198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0AED9064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6C8F025" w14:textId="75BACC4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DD140A"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D140A" w:rsidRPr="00F91F1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2" w:type="pct"/>
            <w:vAlign w:val="bottom"/>
          </w:tcPr>
          <w:p w14:paraId="75B18E89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0" w:type="pct"/>
            <w:vAlign w:val="bottom"/>
          </w:tcPr>
          <w:p w14:paraId="37B60878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5D6FB03E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0C933C2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61D36F45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7608316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1C918E61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1981" w:rsidRPr="00F91F14" w14:paraId="05DF92D2" w14:textId="77777777" w:rsidTr="00811981">
        <w:tc>
          <w:tcPr>
            <w:tcW w:w="1392" w:type="pct"/>
          </w:tcPr>
          <w:p w14:paraId="560D9CE6" w14:textId="77777777" w:rsidR="00811981" w:rsidRPr="00F91F14" w:rsidRDefault="0081198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8" w:type="pct"/>
            <w:gridSpan w:val="6"/>
            <w:vAlign w:val="bottom"/>
          </w:tcPr>
          <w:p w14:paraId="6349160B" w14:textId="77777777" w:rsidR="00811981" w:rsidRPr="00F91F14" w:rsidRDefault="0081198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113C" w:rsidRPr="00F91F14" w14:paraId="492D124F" w14:textId="77777777" w:rsidTr="00305B15">
        <w:trPr>
          <w:trHeight w:val="432"/>
        </w:trPr>
        <w:tc>
          <w:tcPr>
            <w:tcW w:w="1392" w:type="pct"/>
            <w:vAlign w:val="center"/>
          </w:tcPr>
          <w:p w14:paraId="6D102833" w14:textId="77777777" w:rsidR="00D5113C" w:rsidRPr="00F91F14" w:rsidRDefault="00D5113C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FE32949" w14:textId="11797B95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484,444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B399A1" w14:textId="7C86B4CE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50,872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199399" w14:textId="56D32D15" w:rsidR="00D5113C" w:rsidRPr="00F91F14" w:rsidRDefault="00D5113C" w:rsidP="00AA0E4B">
            <w:pPr>
              <w:pStyle w:val="numbernegative"/>
              <w:tabs>
                <w:tab w:val="decimal" w:pos="528"/>
                <w:tab w:val="decimal" w:pos="817"/>
              </w:tabs>
              <w:spacing w:line="240" w:lineRule="atLeast"/>
              <w:ind w:right="9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94033D0" w14:textId="7E756E58" w:rsidR="00D5113C" w:rsidRPr="00F91F14" w:rsidRDefault="00D5113C" w:rsidP="00C71EC6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F10AD98" w14:textId="7A171F80" w:rsidR="00D5113C" w:rsidRPr="00F91F14" w:rsidRDefault="00D5113C" w:rsidP="00C71EC6">
            <w:pPr>
              <w:pStyle w:val="numbernegative"/>
              <w:tabs>
                <w:tab w:val="decimal" w:pos="87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DE083CD" w14:textId="13EC02F5" w:rsidR="00D5113C" w:rsidRPr="00F91F14" w:rsidRDefault="00D060FE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535,</w:t>
            </w:r>
            <w:r w:rsidR="00052B56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365</w:t>
            </w:r>
          </w:p>
        </w:tc>
      </w:tr>
      <w:tr w:rsidR="00D5113C" w:rsidRPr="00F91F14" w14:paraId="285E2658" w14:textId="77777777">
        <w:trPr>
          <w:trHeight w:val="236"/>
        </w:trPr>
        <w:tc>
          <w:tcPr>
            <w:tcW w:w="1392" w:type="pct"/>
            <w:vAlign w:val="center"/>
          </w:tcPr>
          <w:p w14:paraId="4B8CCAC9" w14:textId="2FB3601B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รายได้ดอกเบี้ย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34C6FC3" w14:textId="41AC3474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56687783" w14:textId="4C1E4E3C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0BDB72F" w14:textId="0BB8D05E" w:rsidR="00D5113C" w:rsidRPr="00F91F14" w:rsidRDefault="00D5113C" w:rsidP="00AA0E4B">
            <w:pPr>
              <w:pStyle w:val="numbernegative"/>
              <w:tabs>
                <w:tab w:val="decimal" w:pos="645"/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9292A58" w14:textId="7E1F2419" w:rsidR="00D5113C" w:rsidRPr="00F91F14" w:rsidRDefault="00D5113C" w:rsidP="00AA0E4B">
            <w:pPr>
              <w:pStyle w:val="numbernegative"/>
              <w:tabs>
                <w:tab w:val="decimal" w:pos="690"/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B4A2227" w14:textId="35F7CA78" w:rsidR="00D5113C" w:rsidRPr="00F91F14" w:rsidRDefault="00D5113C" w:rsidP="00AA0E4B">
            <w:pPr>
              <w:pStyle w:val="numbernegative"/>
              <w:tabs>
                <w:tab w:val="decimal" w:pos="645"/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360CE947" w14:textId="4DAB0BFD" w:rsidR="00D5113C" w:rsidRPr="00F91F14" w:rsidRDefault="00D5113C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D5113C" w:rsidRPr="00F91F14" w14:paraId="3299EAD0" w14:textId="77777777">
        <w:trPr>
          <w:trHeight w:val="236"/>
        </w:trPr>
        <w:tc>
          <w:tcPr>
            <w:tcW w:w="1392" w:type="pct"/>
            <w:vAlign w:val="center"/>
          </w:tcPr>
          <w:p w14:paraId="2CA57A7F" w14:textId="7C780C39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35923F0" w14:textId="498EF0F8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(74,376)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DC4AB2A" w14:textId="0BBF2C12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(2,332)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CE76990" w14:textId="400A5713" w:rsidR="00D5113C" w:rsidRPr="00F91F14" w:rsidRDefault="00D5113C" w:rsidP="00015527">
            <w:pPr>
              <w:pStyle w:val="numbernegative"/>
              <w:spacing w:line="240" w:lineRule="atLeast"/>
              <w:ind w:left="-1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4C9842A" w14:textId="67BB5801" w:rsidR="00D5113C" w:rsidRPr="00F91F14" w:rsidRDefault="00D5113C" w:rsidP="00015527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1E02AB6" w14:textId="192C11FB" w:rsidR="00D5113C" w:rsidRPr="00F91F14" w:rsidRDefault="00D5113C" w:rsidP="00015527">
            <w:pPr>
              <w:pStyle w:val="numbernegative"/>
              <w:tabs>
                <w:tab w:val="decimal" w:pos="81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FD3275E" w14:textId="5834E352" w:rsidR="00D5113C" w:rsidRPr="00F91F14" w:rsidRDefault="00ED098B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021A9"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76,718)</w:t>
            </w:r>
          </w:p>
        </w:tc>
      </w:tr>
      <w:tr w:rsidR="00D5113C" w:rsidRPr="00F91F14" w14:paraId="024781C4" w14:textId="77777777" w:rsidTr="00305B15">
        <w:trPr>
          <w:trHeight w:val="308"/>
        </w:trPr>
        <w:tc>
          <w:tcPr>
            <w:tcW w:w="1392" w:type="pct"/>
            <w:vAlign w:val="center"/>
          </w:tcPr>
          <w:p w14:paraId="3EF1BC29" w14:textId="07FF392B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ACC4197" w14:textId="71031C16" w:rsidR="00D5113C" w:rsidRPr="00F91F14" w:rsidRDefault="00D5113C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(25,333)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FD2FBF" w14:textId="1F597A5F" w:rsidR="00D5113C" w:rsidRPr="00F91F14" w:rsidRDefault="00D5113C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(1,710)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41D8FD2" w14:textId="46B84416" w:rsidR="00D5113C" w:rsidRPr="00F91F14" w:rsidRDefault="00D5113C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D23588A" w14:textId="2618D4F6" w:rsidR="00D5113C" w:rsidRPr="00F91F14" w:rsidRDefault="00D5113C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008532B" w14:textId="21AEBA76" w:rsidR="00D5113C" w:rsidRPr="00F91F14" w:rsidRDefault="00D5113C" w:rsidP="00C71EC6">
            <w:pPr>
              <w:pStyle w:val="numbernegative"/>
              <w:pBdr>
                <w:bottom w:val="single" w:sz="4" w:space="1" w:color="auto"/>
              </w:pBdr>
              <w:tabs>
                <w:tab w:val="decimal" w:pos="64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A6B5276" w14:textId="7C3E387A" w:rsidR="00D5113C" w:rsidRPr="00F91F14" w:rsidRDefault="00C021A9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(27,046)</w:t>
            </w:r>
          </w:p>
        </w:tc>
      </w:tr>
      <w:tr w:rsidR="00D5113C" w:rsidRPr="00F91F14" w14:paraId="3F8DE428" w14:textId="77777777" w:rsidTr="00305B15">
        <w:trPr>
          <w:trHeight w:val="200"/>
        </w:trPr>
        <w:tc>
          <w:tcPr>
            <w:tcW w:w="1392" w:type="pct"/>
            <w:vAlign w:val="center"/>
          </w:tcPr>
          <w:p w14:paraId="0C49EA4A" w14:textId="77777777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AADC133" w14:textId="2F068795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384,735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6D9815B" w14:textId="288C299C" w:rsidR="00D5113C" w:rsidRPr="00F91F14" w:rsidRDefault="00D5113C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4467B7" w14:textId="24250E48" w:rsidR="00D5113C" w:rsidRPr="00F91F14" w:rsidRDefault="00D5113C" w:rsidP="00015527">
            <w:pPr>
              <w:pStyle w:val="numbernegative"/>
              <w:spacing w:line="240" w:lineRule="atLeast"/>
              <w:ind w:right="19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84B9A64" w14:textId="3CA19402" w:rsidR="00D5113C" w:rsidRPr="00F91F14" w:rsidRDefault="00D5113C" w:rsidP="00015527">
            <w:pPr>
              <w:pStyle w:val="numbernegative"/>
              <w:spacing w:line="240" w:lineRule="atLeast"/>
              <w:ind w:right="4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76ED008" w14:textId="1DB7DEE1" w:rsidR="00D5113C" w:rsidRPr="00F91F14" w:rsidRDefault="00D5113C" w:rsidP="00015527">
            <w:pPr>
              <w:pStyle w:val="numbernegative"/>
              <w:tabs>
                <w:tab w:val="decimal" w:pos="81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12FBDB7" w14:textId="75A41372" w:rsidR="00D5113C" w:rsidRPr="00F91F14" w:rsidRDefault="00C021A9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431,601</w:t>
            </w:r>
          </w:p>
        </w:tc>
      </w:tr>
      <w:tr w:rsidR="00D5113C" w:rsidRPr="00F91F14" w14:paraId="224C8E7D" w14:textId="77777777" w:rsidTr="00305B15">
        <w:trPr>
          <w:trHeight w:val="821"/>
        </w:trPr>
        <w:tc>
          <w:tcPr>
            <w:tcW w:w="1392" w:type="pct"/>
            <w:vAlign w:val="center"/>
          </w:tcPr>
          <w:p w14:paraId="43436718" w14:textId="77777777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176A1BB" w14:textId="0BD6D09A" w:rsidR="00D5113C" w:rsidRPr="00F91F14" w:rsidRDefault="00D5113C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F275C8B" w14:textId="17AF3EC8" w:rsidR="00D5113C" w:rsidRPr="00F91F14" w:rsidRDefault="00D5113C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(45,306)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41649FE" w14:textId="390838CD" w:rsidR="00D5113C" w:rsidRPr="00F91F14" w:rsidRDefault="00D5113C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(5,807)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2154BE" w14:textId="0B77E884" w:rsidR="00D5113C" w:rsidRPr="00F91F14" w:rsidRDefault="00D5113C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  <w:tab w:val="decimal" w:pos="817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47BCAABB" w14:textId="121FD3D7" w:rsidR="00D5113C" w:rsidRPr="00F91F14" w:rsidRDefault="00D5113C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  <w:tab w:val="decimal" w:pos="817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BEE9A22" w14:textId="6A0EA84F" w:rsidR="00D5113C" w:rsidRPr="00F91F14" w:rsidRDefault="00D5113C" w:rsidP="00C71EC6">
            <w:pPr>
              <w:pStyle w:val="numbernegative"/>
              <w:pBdr>
                <w:bottom w:val="single" w:sz="4" w:space="1" w:color="auto"/>
              </w:pBdr>
              <w:tabs>
                <w:tab w:val="decimal" w:pos="641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7B9BC7CA" w14:textId="17920C22" w:rsidR="00D5113C" w:rsidRPr="00F91F14" w:rsidRDefault="0082041F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(51,120)</w:t>
            </w:r>
          </w:p>
        </w:tc>
      </w:tr>
      <w:tr w:rsidR="00D5113C" w:rsidRPr="00F91F14" w14:paraId="3A095328" w14:textId="77777777" w:rsidTr="00305B15">
        <w:trPr>
          <w:trHeight w:val="432"/>
        </w:trPr>
        <w:tc>
          <w:tcPr>
            <w:tcW w:w="1392" w:type="pct"/>
            <w:vAlign w:val="center"/>
          </w:tcPr>
          <w:p w14:paraId="6E031FDC" w14:textId="77777777" w:rsidR="00D5113C" w:rsidRPr="00F91F14" w:rsidRDefault="00D5113C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8EA1B95" w14:textId="7FC6DC4C" w:rsidR="00D5113C" w:rsidRPr="00F91F14" w:rsidRDefault="005D5A5B" w:rsidP="00AA0E4B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339,429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830E2E5" w14:textId="6584A613" w:rsidR="00D5113C" w:rsidRPr="00F91F14" w:rsidRDefault="005D5A5B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41,023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7D34C6" w14:textId="3078BBC1" w:rsidR="00D5113C" w:rsidRPr="00F91F14" w:rsidRDefault="005D5A5B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799"/>
              </w:tabs>
              <w:spacing w:line="240" w:lineRule="atLeast"/>
              <w:ind w:right="-7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C5E51A5" w14:textId="621CAA52" w:rsidR="00D5113C" w:rsidRPr="00F91F14" w:rsidRDefault="005D5A5B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96EE5E2" w14:textId="3850AE15" w:rsidR="00D5113C" w:rsidRPr="00F91F14" w:rsidRDefault="005D5A5B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81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E75D8C1" w14:textId="0AC8A8E1" w:rsidR="00D5113C" w:rsidRPr="00F91F14" w:rsidRDefault="0082041F" w:rsidP="0082041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380,481</w:t>
            </w:r>
          </w:p>
        </w:tc>
      </w:tr>
    </w:tbl>
    <w:p w14:paraId="6F936C21" w14:textId="77777777" w:rsidR="00605F5F" w:rsidRPr="00F91F14" w:rsidRDefault="00605F5F" w:rsidP="0060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05A82CFF" w14:textId="77777777" w:rsidR="00605F5F" w:rsidRPr="00F91F14" w:rsidRDefault="00605F5F" w:rsidP="0060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F91F14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3E73C3F1" w14:textId="77777777" w:rsidR="00811981" w:rsidRPr="00F91F14" w:rsidRDefault="00811981" w:rsidP="00582851">
      <w:pPr>
        <w:tabs>
          <w:tab w:val="left" w:pos="27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A406A2E" w14:textId="77777777" w:rsidR="00C92969" w:rsidRPr="00F91F14" w:rsidRDefault="00C92969">
      <w:r w:rsidRPr="00F91F14"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4"/>
        <w:gridCol w:w="1091"/>
        <w:gridCol w:w="1117"/>
        <w:gridCol w:w="1117"/>
        <w:gridCol w:w="1096"/>
        <w:gridCol w:w="1087"/>
        <w:gridCol w:w="1126"/>
      </w:tblGrid>
      <w:tr w:rsidR="00EC4287" w:rsidRPr="00F91F14" w14:paraId="08C98C08" w14:textId="77777777" w:rsidTr="00305B15">
        <w:trPr>
          <w:trHeight w:val="191"/>
        </w:trPr>
        <w:tc>
          <w:tcPr>
            <w:tcW w:w="1394" w:type="pct"/>
          </w:tcPr>
          <w:p w14:paraId="19A53CAA" w14:textId="38EB69A3" w:rsidR="00EC4287" w:rsidRPr="00F91F14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73150764" w14:textId="201F5CBB" w:rsidR="00EC4287" w:rsidRPr="00F91F14" w:rsidRDefault="0058285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82851" w:rsidRPr="00F91F14" w14:paraId="5AD93E21" w14:textId="77777777" w:rsidTr="00305B15">
        <w:trPr>
          <w:trHeight w:val="191"/>
        </w:trPr>
        <w:tc>
          <w:tcPr>
            <w:tcW w:w="1394" w:type="pct"/>
          </w:tcPr>
          <w:p w14:paraId="0BF1A94A" w14:textId="77777777" w:rsidR="00582851" w:rsidRPr="00F91F14" w:rsidRDefault="00582851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50F82611" w14:textId="6FB8D31E" w:rsidR="00582851" w:rsidRPr="00F91F14" w:rsidRDefault="00582851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C4287" w:rsidRPr="00F91F14" w14:paraId="78E36A0C" w14:textId="77777777" w:rsidTr="00305B15">
        <w:trPr>
          <w:trHeight w:val="1649"/>
        </w:trPr>
        <w:tc>
          <w:tcPr>
            <w:tcW w:w="1394" w:type="pct"/>
          </w:tcPr>
          <w:p w14:paraId="370DB665" w14:textId="77777777" w:rsidR="00EC4287" w:rsidRPr="00F91F14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241B0FF8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D405750" w14:textId="2FC61BD6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297706"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297706" w:rsidRPr="00F91F1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7" w:type="pct"/>
            <w:vAlign w:val="bottom"/>
          </w:tcPr>
          <w:p w14:paraId="68627712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7" w:type="pct"/>
            <w:vAlign w:val="bottom"/>
          </w:tcPr>
          <w:p w14:paraId="247ED3AB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6" w:type="pct"/>
            <w:vAlign w:val="bottom"/>
          </w:tcPr>
          <w:p w14:paraId="308B10B4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0C8B1A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1" w:type="pct"/>
            <w:vAlign w:val="bottom"/>
          </w:tcPr>
          <w:p w14:paraId="164149C0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1B71467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2" w:type="pct"/>
            <w:vAlign w:val="bottom"/>
          </w:tcPr>
          <w:p w14:paraId="4796A276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4287" w:rsidRPr="00F91F14" w14:paraId="72214501" w14:textId="77777777" w:rsidTr="00305B15">
        <w:tc>
          <w:tcPr>
            <w:tcW w:w="1394" w:type="pct"/>
          </w:tcPr>
          <w:p w14:paraId="47683EC0" w14:textId="77777777" w:rsidR="00EC4287" w:rsidRPr="00F91F14" w:rsidRDefault="00EC4287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053C3747" w14:textId="77777777" w:rsidR="00EC4287" w:rsidRPr="00F91F14" w:rsidRDefault="00EC4287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7720" w:rsidRPr="00F91F14" w14:paraId="01E4B6C9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016129A2" w14:textId="7E3155B0" w:rsidR="00707720" w:rsidRPr="00F91F14" w:rsidRDefault="00707720" w:rsidP="005828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86DF7B" w14:textId="376FB81A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393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C382AEE" w14:textId="35C900AF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1D3C91B" w14:textId="644DC28D" w:rsidR="00707720" w:rsidRPr="00F91F14" w:rsidRDefault="00707720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4D714D5" w14:textId="699770FB" w:rsidR="00707720" w:rsidRPr="00F91F14" w:rsidRDefault="00707720" w:rsidP="00582851">
            <w:pPr>
              <w:pStyle w:val="numbernegative"/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470B51" w14:textId="43FF30AC" w:rsidR="00707720" w:rsidRPr="00F91F14" w:rsidRDefault="00707720" w:rsidP="0004251B">
            <w:pPr>
              <w:pStyle w:val="numbernegative"/>
              <w:tabs>
                <w:tab w:val="decimal" w:pos="82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89F766" w14:textId="4F79FD22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408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287</w:t>
            </w:r>
          </w:p>
        </w:tc>
      </w:tr>
      <w:tr w:rsidR="00707720" w:rsidRPr="00F91F14" w14:paraId="10A7A1D6" w14:textId="77777777">
        <w:trPr>
          <w:trHeight w:val="236"/>
        </w:trPr>
        <w:tc>
          <w:tcPr>
            <w:tcW w:w="1394" w:type="pct"/>
            <w:vAlign w:val="center"/>
          </w:tcPr>
          <w:p w14:paraId="58BAE2AE" w14:textId="51D644DE" w:rsidR="00707720" w:rsidRPr="00F91F14" w:rsidRDefault="00707720" w:rsidP="005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971511" w14:textId="141AD6E1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50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149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30FD737" w14:textId="21E3F4A8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190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1C008A3" w14:textId="0A3001AE" w:rsidR="00707720" w:rsidRPr="00F91F14" w:rsidRDefault="00707720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F181CC7" w14:textId="66F280EC" w:rsidR="00707720" w:rsidRPr="00F91F14" w:rsidRDefault="00707720" w:rsidP="00582851">
            <w:pPr>
              <w:pStyle w:val="numbernegative"/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B14B451" w14:textId="01CB47AA" w:rsidR="00707720" w:rsidRPr="00F91F14" w:rsidRDefault="00707720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4565FD7" w14:textId="15CACB50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355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7720" w:rsidRPr="00F91F14" w14:paraId="21E29122" w14:textId="77777777">
        <w:trPr>
          <w:trHeight w:val="236"/>
        </w:trPr>
        <w:tc>
          <w:tcPr>
            <w:tcW w:w="1394" w:type="pct"/>
            <w:vAlign w:val="center"/>
          </w:tcPr>
          <w:p w14:paraId="50DD5D77" w14:textId="62540DA9" w:rsidR="00707720" w:rsidRPr="00F91F14" w:rsidRDefault="00707720" w:rsidP="005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7577C6B" w14:textId="77777777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524CEBB6" w14:textId="77777777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BFB92F6" w14:textId="77777777" w:rsidR="00707720" w:rsidRPr="00F91F14" w:rsidRDefault="00707720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D41CC26" w14:textId="77777777" w:rsidR="00707720" w:rsidRPr="00F91F14" w:rsidRDefault="00707720" w:rsidP="00582851">
            <w:pPr>
              <w:pStyle w:val="numbernegative"/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0418D1E" w14:textId="77777777" w:rsidR="00707720" w:rsidRPr="00F91F14" w:rsidRDefault="00707720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7DCFA464" w14:textId="77777777" w:rsidR="00707720" w:rsidRPr="00F91F14" w:rsidRDefault="00707720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</w:pPr>
          </w:p>
        </w:tc>
      </w:tr>
      <w:tr w:rsidR="00707720" w:rsidRPr="00F91F14" w14:paraId="41A805D9" w14:textId="77777777" w:rsidTr="00305B15">
        <w:trPr>
          <w:trHeight w:val="308"/>
        </w:trPr>
        <w:tc>
          <w:tcPr>
            <w:tcW w:w="1394" w:type="pct"/>
            <w:vAlign w:val="center"/>
          </w:tcPr>
          <w:p w14:paraId="09F84358" w14:textId="5B79BE79" w:rsidR="00707720" w:rsidRPr="00F91F14" w:rsidRDefault="00707720" w:rsidP="005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3C4E14" w14:textId="004761E4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20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253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88C1733" w14:textId="38682045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780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162F9BC" w14:textId="6D56A35D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D1384F4" w14:textId="5EE6D443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0E04E71" w14:textId="71DD5FCD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82E4209" w14:textId="2F45426B" w:rsidR="00707720" w:rsidRPr="00F91F14" w:rsidRDefault="00707720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047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6277" w:rsidRPr="00F91F14" w14:paraId="537464F8" w14:textId="77777777" w:rsidTr="00305B15">
        <w:trPr>
          <w:trHeight w:val="236"/>
        </w:trPr>
        <w:tc>
          <w:tcPr>
            <w:tcW w:w="1394" w:type="pct"/>
            <w:vAlign w:val="center"/>
          </w:tcPr>
          <w:p w14:paraId="65F5209C" w14:textId="77777777" w:rsidR="00D46277" w:rsidRPr="00F91F14" w:rsidRDefault="00D46277" w:rsidP="005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7F0E528" w14:textId="3B55A367" w:rsidR="00D46277" w:rsidRPr="00F91F14" w:rsidRDefault="00D46277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323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F93D2E6" w14:textId="11DBABC4" w:rsidR="00D46277" w:rsidRPr="00F91F14" w:rsidRDefault="00D46277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0E9135" w14:textId="01E1BA38" w:rsidR="00D46277" w:rsidRPr="00F91F14" w:rsidRDefault="00D46277" w:rsidP="00582851">
            <w:pPr>
              <w:pStyle w:val="numbernegative"/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AE554F4" w14:textId="7BB2791B" w:rsidR="00D46277" w:rsidRPr="00F91F14" w:rsidRDefault="00D46277" w:rsidP="00582851">
            <w:pPr>
              <w:pStyle w:val="numbernegative"/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AF8DF0C" w14:textId="1E3B0758" w:rsidR="00D46277" w:rsidRPr="00F91F14" w:rsidRDefault="00D46277" w:rsidP="0004251B">
            <w:pPr>
              <w:pStyle w:val="numbernegative"/>
              <w:tabs>
                <w:tab w:val="decimal" w:pos="82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8919100" w14:textId="569527BF" w:rsidR="00D46277" w:rsidRPr="00F91F14" w:rsidRDefault="00D46277" w:rsidP="00582851">
            <w:pPr>
              <w:pStyle w:val="numbernegative"/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335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885</w:t>
            </w:r>
          </w:p>
        </w:tc>
      </w:tr>
      <w:tr w:rsidR="00D46277" w:rsidRPr="00F91F14" w14:paraId="21D23D06" w14:textId="77777777" w:rsidTr="00305B15">
        <w:trPr>
          <w:trHeight w:val="821"/>
        </w:trPr>
        <w:tc>
          <w:tcPr>
            <w:tcW w:w="1394" w:type="pct"/>
            <w:vAlign w:val="center"/>
          </w:tcPr>
          <w:p w14:paraId="3352723C" w14:textId="45990A29" w:rsidR="00D46277" w:rsidRPr="00F91F14" w:rsidRDefault="00D46277" w:rsidP="005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466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707720"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07720"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CF53019" w14:textId="37340C1B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66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034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5433A26" w14:textId="2C61DF12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478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F1AA270" w14:textId="38B9BCC9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BD68C57" w14:textId="4471C92D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0D29D6E" w14:textId="1094DF91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AEE44CC" w14:textId="64B33134" w:rsidR="00D46277" w:rsidRPr="00F91F14" w:rsidRDefault="00D46277" w:rsidP="00582851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F91F1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599</w:t>
            </w:r>
            <w:r w:rsidRPr="00F91F14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46277" w:rsidRPr="00F91F14" w14:paraId="3E7CDABB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197BCCD9" w14:textId="710F145D" w:rsidR="00D46277" w:rsidRPr="00F91F14" w:rsidRDefault="00D46277" w:rsidP="0058285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D6E671E" w14:textId="459A6809" w:rsidR="00D46277" w:rsidRPr="00F91F14" w:rsidRDefault="00D46277" w:rsidP="00582851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257</w:t>
            </w: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F76ABE9" w14:textId="4667E302" w:rsidR="00D46277" w:rsidRPr="00F91F14" w:rsidRDefault="00D46277" w:rsidP="00582851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6ADE476" w14:textId="3C19D9CD" w:rsidR="00D46277" w:rsidRPr="00F91F14" w:rsidRDefault="00D46277" w:rsidP="00582851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8223C0A" w14:textId="1EB752A0" w:rsidR="00D46277" w:rsidRPr="00F91F14" w:rsidRDefault="00D46277" w:rsidP="00582851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46615D0" w14:textId="0D13FB51" w:rsidR="00D46277" w:rsidRPr="00F91F14" w:rsidRDefault="00D46277" w:rsidP="0004251B">
            <w:pPr>
              <w:pStyle w:val="numbernegative"/>
              <w:pBdr>
                <w:bottom w:val="double" w:sz="4" w:space="1" w:color="auto"/>
              </w:pBdr>
              <w:tabs>
                <w:tab w:val="decimal" w:pos="82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B5F9FA9" w14:textId="705699CA" w:rsidR="00D46277" w:rsidRPr="00F91F14" w:rsidRDefault="00D46277" w:rsidP="00582851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F91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91F14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286</w:t>
            </w:r>
          </w:p>
        </w:tc>
      </w:tr>
    </w:tbl>
    <w:p w14:paraId="2DAAB521" w14:textId="1B27ABD3" w:rsidR="00811981" w:rsidRPr="00F91F14" w:rsidRDefault="00811981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1FC8134" w14:textId="77777777" w:rsidR="00707720" w:rsidRPr="00F91F14" w:rsidRDefault="00707720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F91F14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25672DF6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127C02" w:rsidRPr="00F91F14" w14:paraId="3C547ECC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B05B8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72507" w14:textId="54D0BA56" w:rsidR="00127C02" w:rsidRPr="00F91F14" w:rsidRDefault="00127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91F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27C02" w:rsidRPr="00F91F14" w14:paraId="233891CE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12F41" w14:textId="77777777" w:rsidR="00127C02" w:rsidRPr="00F91F14" w:rsidRDefault="00127C0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E8D9B" w14:textId="77777777" w:rsidR="00127C02" w:rsidRPr="00F91F14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B479B" w14:textId="77777777" w:rsidR="00127C02" w:rsidRPr="00F91F14" w:rsidRDefault="00127C0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6C60C" w14:textId="77777777" w:rsidR="00127C02" w:rsidRPr="00F91F14" w:rsidRDefault="00127C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27C02" w:rsidRPr="00F91F14" w14:paraId="5A8EF21B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E3E56" w14:textId="77777777" w:rsidR="00127C02" w:rsidRPr="00F91F14" w:rsidRDefault="00127C0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A536B" w14:textId="77777777" w:rsidR="00127C02" w:rsidRPr="00F91F14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F91F1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27C02" w:rsidRPr="00F91F14" w14:paraId="78C946F7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AE587" w14:textId="77777777" w:rsidR="00127C02" w:rsidRPr="00F91F14" w:rsidRDefault="00127C02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3F37" w14:textId="78A0967E" w:rsidR="00127C02" w:rsidRPr="00F91F14" w:rsidRDefault="00CD3BBF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91F14">
              <w:rPr>
                <w:rFonts w:eastAsia="MS Mincho"/>
                <w:sz w:val="28"/>
                <w:szCs w:val="28"/>
                <w:lang w:val="en-US"/>
              </w:rPr>
              <w:t>103,457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9EC48" w14:textId="77777777" w:rsidR="00127C02" w:rsidRPr="00F91F14" w:rsidRDefault="00127C0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A750E" w14:textId="6690FBE6" w:rsidR="00127C02" w:rsidRPr="00F91F14" w:rsidRDefault="006F5474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 w:rsidRPr="00F91F14">
              <w:rPr>
                <w:rFonts w:hint="cs"/>
                <w:sz w:val="28"/>
                <w:szCs w:val="28"/>
              </w:rPr>
              <w:t>155,231</w:t>
            </w:r>
          </w:p>
        </w:tc>
      </w:tr>
    </w:tbl>
    <w:p w14:paraId="373A8BFF" w14:textId="083EB49E" w:rsidR="00127C02" w:rsidRPr="00F91F14" w:rsidRDefault="00127C02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D4A57E" w14:textId="77777777" w:rsidR="00AA7CAF" w:rsidRPr="00F91F14" w:rsidRDefault="00127C02" w:rsidP="00A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  <w:r w:rsidR="00AA7CAF"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</w:t>
      </w:r>
      <w:r w:rsidR="00AA7CAF" w:rsidRPr="00F91F14">
        <w:rPr>
          <w:rFonts w:asciiTheme="majorBidi" w:hAnsiTheme="majorBidi" w:cstheme="majorBidi"/>
          <w:sz w:val="30"/>
          <w:szCs w:val="30"/>
        </w:rPr>
        <w:t xml:space="preserve"> 31 </w:t>
      </w:r>
      <w:r w:rsidR="00AA7CAF"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A7CAF" w:rsidRPr="00F91F14">
        <w:rPr>
          <w:rFonts w:asciiTheme="majorBidi" w:hAnsiTheme="majorBidi" w:cstheme="majorBidi"/>
          <w:sz w:val="30"/>
          <w:szCs w:val="30"/>
        </w:rPr>
        <w:t xml:space="preserve">2566 </w:t>
      </w:r>
      <w:r w:rsidR="00AA7CAF" w:rsidRPr="00F91F1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A7CAF" w:rsidRPr="00F91F14">
        <w:rPr>
          <w:rFonts w:asciiTheme="majorBidi" w:hAnsiTheme="majorBidi" w:cstheme="majorBidi"/>
          <w:sz w:val="30"/>
          <w:szCs w:val="30"/>
        </w:rPr>
        <w:t xml:space="preserve">2565 </w:t>
      </w:r>
      <w:r w:rsidR="00AA7CAF" w:rsidRPr="00F91F14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68A3C579" w14:textId="7DDDB0F4" w:rsidR="00127C02" w:rsidRPr="00F91F14" w:rsidRDefault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127C02" w:rsidRPr="00F91F14" w14:paraId="08540698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18199390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283EB289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F91F14" w14:paraId="2D7E5810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1A8D9A03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455A1FAF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2566</w:t>
            </w:r>
          </w:p>
        </w:tc>
      </w:tr>
      <w:tr w:rsidR="00BB14CC" w:rsidRPr="00F91F14" w14:paraId="1D0F08E5" w14:textId="77777777">
        <w:trPr>
          <w:tblHeader/>
        </w:trPr>
        <w:tc>
          <w:tcPr>
            <w:tcW w:w="3222" w:type="dxa"/>
            <w:vAlign w:val="bottom"/>
          </w:tcPr>
          <w:p w14:paraId="63052F55" w14:textId="77777777" w:rsidR="00BB14CC" w:rsidRPr="00F91F14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8F5C1B2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714A021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1D50035B" w14:textId="1D7B5EEC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219D8D15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43A1BFF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450D669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C3E4CA5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F91F14" w14:paraId="1BE3DE99" w14:textId="77777777">
        <w:trPr>
          <w:tblHeader/>
        </w:trPr>
        <w:tc>
          <w:tcPr>
            <w:tcW w:w="3222" w:type="dxa"/>
            <w:vAlign w:val="bottom"/>
          </w:tcPr>
          <w:p w14:paraId="64D50072" w14:textId="77777777" w:rsidR="00BB14CC" w:rsidRPr="00F91F14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A7F0BA6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6EED145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2DF2879" w14:textId="7C4DCD86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66206CB7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4F7A29E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B263DB9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51AB021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F91F14" w14:paraId="3FB26D94" w14:textId="77777777">
        <w:trPr>
          <w:tblHeader/>
        </w:trPr>
        <w:tc>
          <w:tcPr>
            <w:tcW w:w="3222" w:type="dxa"/>
            <w:vAlign w:val="bottom"/>
          </w:tcPr>
          <w:p w14:paraId="0FDF49C2" w14:textId="77777777" w:rsidR="00BB14CC" w:rsidRPr="00F91F14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041D5778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4B14EB6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1259E31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B32A43B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0D32A86" w14:textId="793FB7E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0132E45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AE2F3DF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F91F14" w14:paraId="24555E0F" w14:textId="77777777">
        <w:trPr>
          <w:tblHeader/>
        </w:trPr>
        <w:tc>
          <w:tcPr>
            <w:tcW w:w="3222" w:type="dxa"/>
            <w:vAlign w:val="bottom"/>
          </w:tcPr>
          <w:p w14:paraId="3B22B01E" w14:textId="77777777" w:rsidR="00BB14CC" w:rsidRPr="00F91F14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CCB3136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A2BB4F0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9C95099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B25EFA0" w14:textId="77777777" w:rsidR="00BB14CC" w:rsidRPr="00F91F14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9669223" w14:textId="52E24CC9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F01075C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5840234" w14:textId="77777777" w:rsidR="00BB14CC" w:rsidRPr="00F91F14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27DFFC51" w14:textId="77777777">
        <w:trPr>
          <w:tblHeader/>
        </w:trPr>
        <w:tc>
          <w:tcPr>
            <w:tcW w:w="3222" w:type="dxa"/>
            <w:vAlign w:val="bottom"/>
          </w:tcPr>
          <w:p w14:paraId="7A061EC4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7D743A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784C5B6D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245C500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0477A21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C9336D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6AC673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F00AC5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1FD4E660" w14:textId="77777777">
        <w:trPr>
          <w:tblHeader/>
        </w:trPr>
        <w:tc>
          <w:tcPr>
            <w:tcW w:w="3222" w:type="dxa"/>
            <w:vAlign w:val="bottom"/>
          </w:tcPr>
          <w:p w14:paraId="56DF752F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59F6A09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5FB3AC91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0AF01397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372C4453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45EE0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6DC9867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739649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F91F14" w14:paraId="7DB95526" w14:textId="77777777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4596AB78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03CF615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F91F14" w14:paraId="37C208A3" w14:textId="77777777">
        <w:trPr>
          <w:tblHeader/>
        </w:trPr>
        <w:tc>
          <w:tcPr>
            <w:tcW w:w="3222" w:type="dxa"/>
          </w:tcPr>
          <w:p w14:paraId="4A04849F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58" w:type="dxa"/>
          </w:tcPr>
          <w:p w14:paraId="2A609E4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7A5E84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2CDED9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120EAB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82F3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9728B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800F4F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26481FC4" w14:textId="77777777">
        <w:trPr>
          <w:tblHeader/>
        </w:trPr>
        <w:tc>
          <w:tcPr>
            <w:tcW w:w="3222" w:type="dxa"/>
          </w:tcPr>
          <w:p w14:paraId="29D22072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D3376F9" w14:textId="373AB7A2" w:rsidR="00127C02" w:rsidRPr="00F91F14" w:rsidRDefault="00227E6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393,335</w:t>
            </w:r>
          </w:p>
        </w:tc>
        <w:tc>
          <w:tcPr>
            <w:tcW w:w="243" w:type="dxa"/>
            <w:gridSpan w:val="2"/>
          </w:tcPr>
          <w:p w14:paraId="3A682C3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973FF7C" w14:textId="3A880DB6" w:rsidR="00127C02" w:rsidRPr="00F91F14" w:rsidRDefault="00963707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21D0DE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ABA9FE" w14:textId="483A7963" w:rsidR="00127C02" w:rsidRPr="00F91F14" w:rsidRDefault="00E6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7A542E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04694A" w14:textId="08F0267E" w:rsidR="00127C02" w:rsidRPr="00F91F14" w:rsidRDefault="003C0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393,</w:t>
            </w:r>
            <w:r w:rsidR="00605F5F" w:rsidRPr="00F91F14">
              <w:rPr>
                <w:rFonts w:ascii="Angsana New" w:eastAsia="MS Mincho" w:hAnsi="Angsana New"/>
                <w:sz w:val="30"/>
                <w:szCs w:val="30"/>
              </w:rPr>
              <w:t>335</w:t>
            </w:r>
          </w:p>
        </w:tc>
      </w:tr>
      <w:tr w:rsidR="00127C02" w:rsidRPr="00F91F14" w14:paraId="5BF6CFB6" w14:textId="77777777">
        <w:trPr>
          <w:tblHeader/>
        </w:trPr>
        <w:tc>
          <w:tcPr>
            <w:tcW w:w="3222" w:type="dxa"/>
          </w:tcPr>
          <w:p w14:paraId="37F75A8D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599D7A" w14:textId="2330D1AA" w:rsidR="00127C02" w:rsidRPr="00F91F14" w:rsidRDefault="00227E6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93,689</w:t>
            </w:r>
          </w:p>
        </w:tc>
        <w:tc>
          <w:tcPr>
            <w:tcW w:w="243" w:type="dxa"/>
            <w:gridSpan w:val="2"/>
          </w:tcPr>
          <w:p w14:paraId="33FB2B6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5BC352E" w14:textId="1082DD88" w:rsidR="00127C02" w:rsidRPr="00F91F14" w:rsidRDefault="00963707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050F2B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C7D0C03" w14:textId="064F9539" w:rsidR="00127C02" w:rsidRPr="00F91F14" w:rsidRDefault="00E6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42904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8A5CEAF" w14:textId="7EF7B67B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93,689</w:t>
            </w:r>
          </w:p>
        </w:tc>
      </w:tr>
      <w:tr w:rsidR="00127C02" w:rsidRPr="00F91F14" w14:paraId="59209692" w14:textId="77777777">
        <w:trPr>
          <w:tblHeader/>
        </w:trPr>
        <w:tc>
          <w:tcPr>
            <w:tcW w:w="3222" w:type="dxa"/>
          </w:tcPr>
          <w:p w14:paraId="268B658A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4CC3329A" w14:textId="22E82493" w:rsidR="00127C02" w:rsidRPr="00F91F14" w:rsidRDefault="00227E6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779251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91F4AB" w14:textId="043AA6AE" w:rsidR="00127C02" w:rsidRPr="00F91F14" w:rsidRDefault="00963707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43,96</w:t>
            </w:r>
            <w:r w:rsidR="003310EA" w:rsidRPr="00F91F14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63643F3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DA7EB2" w14:textId="361C5F69" w:rsidR="00127C02" w:rsidRPr="00F91F14" w:rsidRDefault="00E6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3B385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EED8552" w14:textId="042AF2E3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43,96</w:t>
            </w:r>
            <w:r w:rsidR="00AE1EC1" w:rsidRPr="00F91F14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127C02" w:rsidRPr="00F91F14" w14:paraId="1D62664E" w14:textId="77777777">
        <w:trPr>
          <w:tblHeader/>
        </w:trPr>
        <w:tc>
          <w:tcPr>
            <w:tcW w:w="3222" w:type="dxa"/>
          </w:tcPr>
          <w:p w14:paraId="523D3B93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235CC2" w14:textId="3ECFEF9F" w:rsidR="00127C02" w:rsidRPr="00F91F14" w:rsidRDefault="00227E6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AA369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9FD674C" w14:textId="77D7F97D" w:rsidR="00127C02" w:rsidRPr="00F91F14" w:rsidRDefault="00963707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52</w:t>
            </w:r>
            <w:r w:rsidR="00735C52" w:rsidRPr="00F91F14">
              <w:rPr>
                <w:rFonts w:ascii="Angsana New" w:eastAsia="MS Mincho" w:hAnsi="Angsana New"/>
                <w:sz w:val="30"/>
                <w:szCs w:val="30"/>
              </w:rPr>
              <w:t>,685</w:t>
            </w:r>
          </w:p>
        </w:tc>
        <w:tc>
          <w:tcPr>
            <w:tcW w:w="242" w:type="dxa"/>
          </w:tcPr>
          <w:p w14:paraId="79708EA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E1E41EF" w14:textId="7984FF5B" w:rsidR="00127C02" w:rsidRPr="00F91F14" w:rsidRDefault="00E6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D46BE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53D57EA" w14:textId="00E2E64B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52,685</w:t>
            </w:r>
          </w:p>
        </w:tc>
      </w:tr>
      <w:tr w:rsidR="00127C02" w:rsidRPr="00F91F14" w14:paraId="6C1CC601" w14:textId="77777777">
        <w:trPr>
          <w:tblHeader/>
        </w:trPr>
        <w:tc>
          <w:tcPr>
            <w:tcW w:w="3222" w:type="dxa"/>
          </w:tcPr>
          <w:p w14:paraId="62FB7DF3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51BB548" w14:textId="4A2886E5" w:rsidR="00127C02" w:rsidRPr="00F91F14" w:rsidRDefault="00227E6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3067B7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ABBB582" w14:textId="338B2A78" w:rsidR="00127C02" w:rsidRPr="00F91F14" w:rsidRDefault="00735C52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E2F336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D52927" w14:textId="7E40D1BE" w:rsidR="00127C02" w:rsidRPr="00F91F14" w:rsidRDefault="00E62439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4398928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F398128" w14:textId="5755593B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185,540</w:t>
            </w:r>
          </w:p>
        </w:tc>
      </w:tr>
      <w:tr w:rsidR="00127C02" w:rsidRPr="00F91F14" w14:paraId="15C39D9B" w14:textId="77777777">
        <w:trPr>
          <w:tblHeader/>
        </w:trPr>
        <w:tc>
          <w:tcPr>
            <w:tcW w:w="3222" w:type="dxa"/>
          </w:tcPr>
          <w:p w14:paraId="26E4F27A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836EB31" w14:textId="6AC5F715" w:rsidR="00127C02" w:rsidRPr="00F91F14" w:rsidRDefault="00963707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487,024</w:t>
            </w:r>
          </w:p>
        </w:tc>
        <w:tc>
          <w:tcPr>
            <w:tcW w:w="243" w:type="dxa"/>
            <w:gridSpan w:val="2"/>
          </w:tcPr>
          <w:p w14:paraId="2DE98B7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985E2C" w14:textId="34AE196B" w:rsidR="00127C02" w:rsidRPr="00F91F14" w:rsidRDefault="00E63E61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96,65</w:t>
            </w:r>
            <w:r w:rsidR="003310EA" w:rsidRPr="00F91F1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3761A72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85790D0" w14:textId="708744A1" w:rsidR="00127C02" w:rsidRPr="00F91F14" w:rsidRDefault="00E62439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125B542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4B7444A" w14:textId="2216F498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769,21</w:t>
            </w:r>
            <w:r w:rsidR="00AE1EC1" w:rsidRPr="00F91F14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127C02" w:rsidRPr="00F91F14" w14:paraId="41FBFCC0" w14:textId="77777777">
        <w:trPr>
          <w:tblHeader/>
        </w:trPr>
        <w:tc>
          <w:tcPr>
            <w:tcW w:w="3222" w:type="dxa"/>
          </w:tcPr>
          <w:p w14:paraId="0C820B2B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73F32B83" w14:textId="54516E12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2D937F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2444CC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1415C0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74898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CCEC1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88A055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6624ADB3" w14:textId="77777777">
        <w:trPr>
          <w:tblHeader/>
        </w:trPr>
        <w:tc>
          <w:tcPr>
            <w:tcW w:w="3222" w:type="dxa"/>
          </w:tcPr>
          <w:p w14:paraId="7B1C2E48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88CE0" w14:textId="78EFEAF2" w:rsidR="00127C02" w:rsidRPr="00F91F14" w:rsidRDefault="00963707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(9,89</w:t>
            </w:r>
            <w:r w:rsidR="005D2255" w:rsidRPr="00F91F14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F91F1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45B125A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7FE1498" w14:textId="47E06F3E" w:rsidR="00127C02" w:rsidRPr="00F91F14" w:rsidRDefault="00E63E61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(11,34</w:t>
            </w:r>
            <w:r w:rsidR="003310EA" w:rsidRPr="00F91F14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F91F1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vAlign w:val="center"/>
          </w:tcPr>
          <w:p w14:paraId="2968DA0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1B522" w14:textId="2B7A558C" w:rsidR="00127C02" w:rsidRPr="00F91F14" w:rsidRDefault="003C0A46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(41,93</w:t>
            </w:r>
            <w:r w:rsidR="003310EA" w:rsidRPr="00F91F14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F91F1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90EAAB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85F16" w14:textId="52069AFA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(63,</w:t>
            </w:r>
            <w:r w:rsidR="00AE1EC1" w:rsidRPr="00F91F14">
              <w:rPr>
                <w:rFonts w:ascii="Angsana New" w:eastAsia="MS Mincho" w:hAnsi="Angsana New"/>
                <w:sz w:val="30"/>
                <w:szCs w:val="30"/>
              </w:rPr>
              <w:t>169</w:t>
            </w:r>
            <w:r w:rsidRPr="00F91F1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127C02" w:rsidRPr="00F91F14" w14:paraId="3E4577C9" w14:textId="77777777">
        <w:trPr>
          <w:tblHeader/>
        </w:trPr>
        <w:tc>
          <w:tcPr>
            <w:tcW w:w="3222" w:type="dxa"/>
          </w:tcPr>
          <w:p w14:paraId="28289CA5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E4002" w14:textId="76C537EB" w:rsidR="00127C02" w:rsidRPr="00F91F14" w:rsidRDefault="00963707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477,13</w:t>
            </w:r>
            <w:r w:rsidR="005D2255"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</w:tcPr>
          <w:p w14:paraId="72BA4CF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70268693" w14:textId="2D6AA697" w:rsidR="00127C02" w:rsidRPr="00F91F14" w:rsidRDefault="00E63E61" w:rsidP="0087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85,306</w:t>
            </w:r>
          </w:p>
        </w:tc>
        <w:tc>
          <w:tcPr>
            <w:tcW w:w="242" w:type="dxa"/>
            <w:vAlign w:val="center"/>
          </w:tcPr>
          <w:p w14:paraId="1105AB1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25F2A" w14:textId="59BA7114" w:rsidR="00127C02" w:rsidRPr="00F91F14" w:rsidRDefault="003C0A46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143,60</w:t>
            </w:r>
            <w:r w:rsidR="003310EA"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18989C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66D22" w14:textId="34620E41" w:rsidR="00127C02" w:rsidRPr="00F91F14" w:rsidRDefault="0060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706,04</w:t>
            </w:r>
            <w:r w:rsidR="003310EA"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5CFF9C8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vertAlign w:val="superscript"/>
        </w:rPr>
      </w:pPr>
    </w:p>
    <w:p w14:paraId="0A1129F9" w14:textId="210B654F" w:rsidR="00127C02" w:rsidRPr="00F91F14" w:rsidRDefault="00127C02" w:rsidP="00BB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="00BB14CC" w:rsidRPr="00F91F1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261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240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127C02" w:rsidRPr="00F91F14" w14:paraId="5401C422" w14:textId="77777777">
        <w:trPr>
          <w:tblHeader/>
        </w:trPr>
        <w:tc>
          <w:tcPr>
            <w:tcW w:w="3240" w:type="dxa"/>
            <w:vAlign w:val="bottom"/>
            <w:hideMark/>
          </w:tcPr>
          <w:p w14:paraId="4F83E1AA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1175170B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F91F14" w14:paraId="6C3CC457" w14:textId="77777777">
        <w:trPr>
          <w:tblHeader/>
        </w:trPr>
        <w:tc>
          <w:tcPr>
            <w:tcW w:w="3240" w:type="dxa"/>
            <w:vAlign w:val="bottom"/>
          </w:tcPr>
          <w:p w14:paraId="62CE1C99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182C0807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2565</w:t>
            </w:r>
          </w:p>
        </w:tc>
      </w:tr>
      <w:tr w:rsidR="00127C02" w:rsidRPr="00F91F14" w14:paraId="5F58B1B7" w14:textId="77777777">
        <w:trPr>
          <w:tblHeader/>
        </w:trPr>
        <w:tc>
          <w:tcPr>
            <w:tcW w:w="3240" w:type="dxa"/>
            <w:vAlign w:val="bottom"/>
          </w:tcPr>
          <w:p w14:paraId="7245289A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233847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D6DD86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A145F2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6A92624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CD24B1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A9680E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BDA7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0F2903CE" w14:textId="77777777">
        <w:trPr>
          <w:tblHeader/>
        </w:trPr>
        <w:tc>
          <w:tcPr>
            <w:tcW w:w="3240" w:type="dxa"/>
            <w:vAlign w:val="bottom"/>
          </w:tcPr>
          <w:p w14:paraId="68A69305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96302F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6761AB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BEAEB6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E55352B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E5844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1110AA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1DD7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0B170136" w14:textId="77777777">
        <w:trPr>
          <w:tblHeader/>
        </w:trPr>
        <w:tc>
          <w:tcPr>
            <w:tcW w:w="3240" w:type="dxa"/>
            <w:vAlign w:val="bottom"/>
          </w:tcPr>
          <w:p w14:paraId="3383C1E4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0B20950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291C38D3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ABCCCA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804AA0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FC2D6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665C3D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180F7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761ACD0C" w14:textId="77777777">
        <w:trPr>
          <w:tblHeader/>
        </w:trPr>
        <w:tc>
          <w:tcPr>
            <w:tcW w:w="3240" w:type="dxa"/>
            <w:vAlign w:val="bottom"/>
          </w:tcPr>
          <w:p w14:paraId="0C961D15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75E6656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22CCF1CB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B64B66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51B6C6C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F51BC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3536BC4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2426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32D97B0B" w14:textId="77777777">
        <w:trPr>
          <w:tblHeader/>
        </w:trPr>
        <w:tc>
          <w:tcPr>
            <w:tcW w:w="3240" w:type="dxa"/>
            <w:vAlign w:val="bottom"/>
          </w:tcPr>
          <w:p w14:paraId="7D393ED1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82BC2B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1D920B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61C92EE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E1A0C2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4850BD4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C7B5FD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1849F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07BC3619" w14:textId="77777777">
        <w:trPr>
          <w:tblHeader/>
        </w:trPr>
        <w:tc>
          <w:tcPr>
            <w:tcW w:w="3240" w:type="dxa"/>
            <w:vAlign w:val="bottom"/>
          </w:tcPr>
          <w:p w14:paraId="5C521C54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515995B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38A925E7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C1FF3B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0D4D945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09FEB3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21014F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2427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F91F14" w14:paraId="0DD9D9D9" w14:textId="77777777">
        <w:trPr>
          <w:tblHeader/>
        </w:trPr>
        <w:tc>
          <w:tcPr>
            <w:tcW w:w="3240" w:type="dxa"/>
            <w:hideMark/>
          </w:tcPr>
          <w:p w14:paraId="5A73FFA9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2F23DCC9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F91F14" w14:paraId="2A191ABA" w14:textId="77777777">
        <w:trPr>
          <w:tblHeader/>
        </w:trPr>
        <w:tc>
          <w:tcPr>
            <w:tcW w:w="3240" w:type="dxa"/>
          </w:tcPr>
          <w:p w14:paraId="7987109A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76" w:type="dxa"/>
          </w:tcPr>
          <w:p w14:paraId="4D94DBA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2BC863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576BEC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82CD3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076B8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B41A5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4E3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1E7D1BE5" w14:textId="77777777">
        <w:trPr>
          <w:tblHeader/>
        </w:trPr>
        <w:tc>
          <w:tcPr>
            <w:tcW w:w="3240" w:type="dxa"/>
          </w:tcPr>
          <w:p w14:paraId="20231263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7C851802" w14:textId="036A4569" w:rsidR="00127C02" w:rsidRPr="00F91F14" w:rsidRDefault="00AF2EF4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410,820</w:t>
            </w:r>
          </w:p>
        </w:tc>
        <w:tc>
          <w:tcPr>
            <w:tcW w:w="243" w:type="dxa"/>
            <w:gridSpan w:val="2"/>
          </w:tcPr>
          <w:p w14:paraId="18F6FFD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6C17900" w14:textId="4634A5A6" w:rsidR="00127C02" w:rsidRPr="00F91F14" w:rsidRDefault="006C07DC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74BE10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5605B" w14:textId="51B061EE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4E321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55F12" w14:textId="0484B495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410,820</w:t>
            </w:r>
          </w:p>
        </w:tc>
      </w:tr>
      <w:tr w:rsidR="00127C02" w:rsidRPr="00F91F14" w14:paraId="32579E08" w14:textId="77777777">
        <w:trPr>
          <w:tblHeader/>
        </w:trPr>
        <w:tc>
          <w:tcPr>
            <w:tcW w:w="3240" w:type="dxa"/>
          </w:tcPr>
          <w:p w14:paraId="40A3D876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68B41084" w14:textId="768D97C5" w:rsidR="00127C02" w:rsidRPr="00F91F14" w:rsidRDefault="00AF2EF4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77,408</w:t>
            </w:r>
          </w:p>
        </w:tc>
        <w:tc>
          <w:tcPr>
            <w:tcW w:w="243" w:type="dxa"/>
            <w:gridSpan w:val="2"/>
          </w:tcPr>
          <w:p w14:paraId="5EEA762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C302EA" w14:textId="6CC39869" w:rsidR="00127C02" w:rsidRPr="00F91F14" w:rsidRDefault="006C07DC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B53C1E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433853" w14:textId="76A9BA8E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D4ADD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D8A83" w14:textId="152F47CA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77,408</w:t>
            </w:r>
          </w:p>
        </w:tc>
      </w:tr>
      <w:tr w:rsidR="00127C02" w:rsidRPr="00F91F14" w14:paraId="3EEA5F7D" w14:textId="77777777">
        <w:trPr>
          <w:tblHeader/>
        </w:trPr>
        <w:tc>
          <w:tcPr>
            <w:tcW w:w="3240" w:type="dxa"/>
          </w:tcPr>
          <w:p w14:paraId="66565599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91EAD5E" w14:textId="31044BCA" w:rsidR="00127C02" w:rsidRPr="00F91F14" w:rsidRDefault="00AF2EF4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8EDC05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F9D274" w14:textId="79F2283E" w:rsidR="00127C02" w:rsidRPr="00F91F14" w:rsidRDefault="006C07DC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32,158</w:t>
            </w:r>
          </w:p>
        </w:tc>
        <w:tc>
          <w:tcPr>
            <w:tcW w:w="242" w:type="dxa"/>
          </w:tcPr>
          <w:p w14:paraId="020B931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16C93A" w14:textId="6866C448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3270D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DBFD" w14:textId="1F791D34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32,158</w:t>
            </w:r>
          </w:p>
        </w:tc>
      </w:tr>
      <w:tr w:rsidR="00127C02" w:rsidRPr="00F91F14" w14:paraId="46AD0B0F" w14:textId="77777777">
        <w:trPr>
          <w:tblHeader/>
        </w:trPr>
        <w:tc>
          <w:tcPr>
            <w:tcW w:w="3240" w:type="dxa"/>
          </w:tcPr>
          <w:p w14:paraId="405E0B70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72E99709" w14:textId="0CDC5B87" w:rsidR="00127C02" w:rsidRPr="00F91F14" w:rsidRDefault="00AF2EF4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541BD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BC2253" w14:textId="7A68C9BD" w:rsidR="00127C02" w:rsidRPr="00F91F14" w:rsidRDefault="006C07DC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24,374</w:t>
            </w:r>
          </w:p>
        </w:tc>
        <w:tc>
          <w:tcPr>
            <w:tcW w:w="242" w:type="dxa"/>
          </w:tcPr>
          <w:p w14:paraId="437DBE9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058B09" w14:textId="4984F12C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1B3AC7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D178A" w14:textId="3F018EB9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24,374</w:t>
            </w:r>
          </w:p>
        </w:tc>
      </w:tr>
      <w:tr w:rsidR="00127C02" w:rsidRPr="00F91F14" w14:paraId="4C8E589A" w14:textId="77777777">
        <w:trPr>
          <w:tblHeader/>
        </w:trPr>
        <w:tc>
          <w:tcPr>
            <w:tcW w:w="3240" w:type="dxa"/>
          </w:tcPr>
          <w:p w14:paraId="778E1716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18A2A0" w14:textId="7CB00708" w:rsidR="00127C02" w:rsidRPr="00F91F14" w:rsidRDefault="00AF2EF4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923A2E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72C418A" w14:textId="2110632E" w:rsidR="00127C02" w:rsidRPr="00F91F14" w:rsidRDefault="006C07DC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DB46F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23F3B7E" w14:textId="41BA5042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74,044</w:t>
            </w:r>
          </w:p>
        </w:tc>
        <w:tc>
          <w:tcPr>
            <w:tcW w:w="243" w:type="dxa"/>
          </w:tcPr>
          <w:p w14:paraId="3EDA13A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20248" w14:textId="517EA2B4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74,044</w:t>
            </w:r>
          </w:p>
        </w:tc>
      </w:tr>
      <w:tr w:rsidR="00127C02" w:rsidRPr="00F91F14" w14:paraId="51D51FF5" w14:textId="77777777">
        <w:trPr>
          <w:tblHeader/>
        </w:trPr>
        <w:tc>
          <w:tcPr>
            <w:tcW w:w="3240" w:type="dxa"/>
          </w:tcPr>
          <w:p w14:paraId="0BE9DAA0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574D4F6" w14:textId="259BE66C" w:rsidR="00127C02" w:rsidRPr="00F91F14" w:rsidRDefault="0015227C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448,228</w:t>
            </w:r>
          </w:p>
        </w:tc>
        <w:tc>
          <w:tcPr>
            <w:tcW w:w="243" w:type="dxa"/>
            <w:gridSpan w:val="2"/>
          </w:tcPr>
          <w:p w14:paraId="0E1ABAF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2841251" w14:textId="20526021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56,532</w:t>
            </w:r>
          </w:p>
        </w:tc>
        <w:tc>
          <w:tcPr>
            <w:tcW w:w="242" w:type="dxa"/>
          </w:tcPr>
          <w:p w14:paraId="0FBF6CD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DBE5B07" w14:textId="1066AF94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74,044</w:t>
            </w:r>
          </w:p>
        </w:tc>
        <w:tc>
          <w:tcPr>
            <w:tcW w:w="243" w:type="dxa"/>
          </w:tcPr>
          <w:p w14:paraId="4AB6F1D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69685A" w14:textId="1E0C91A5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618,804</w:t>
            </w:r>
          </w:p>
        </w:tc>
      </w:tr>
      <w:tr w:rsidR="00127C02" w:rsidRPr="00F91F14" w14:paraId="0E45A27A" w14:textId="77777777">
        <w:trPr>
          <w:tblHeader/>
        </w:trPr>
        <w:tc>
          <w:tcPr>
            <w:tcW w:w="3240" w:type="dxa"/>
          </w:tcPr>
          <w:p w14:paraId="7837DCFB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1225875E" w14:textId="77777777" w:rsidR="00127C02" w:rsidRPr="00F91F14" w:rsidRDefault="00127C02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4C6D02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1A2B578F" w14:textId="77777777" w:rsidR="00127C02" w:rsidRPr="00F91F14" w:rsidRDefault="00127C02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BCACD1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E29968E" w14:textId="77777777" w:rsidR="00127C02" w:rsidRPr="00F91F14" w:rsidRDefault="00127C02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81CB3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C9ED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6B85FF65" w14:textId="77777777">
        <w:trPr>
          <w:tblHeader/>
        </w:trPr>
        <w:tc>
          <w:tcPr>
            <w:tcW w:w="3240" w:type="dxa"/>
          </w:tcPr>
          <w:p w14:paraId="2076E10A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3F163" w14:textId="227867CF" w:rsidR="00127C02" w:rsidRPr="00F91F14" w:rsidRDefault="008C3EE9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(8,566)</w:t>
            </w:r>
          </w:p>
        </w:tc>
        <w:tc>
          <w:tcPr>
            <w:tcW w:w="243" w:type="dxa"/>
            <w:gridSpan w:val="2"/>
          </w:tcPr>
          <w:p w14:paraId="2B7011A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561C701" w14:textId="039D7400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(13,549)</w:t>
            </w:r>
          </w:p>
        </w:tc>
        <w:tc>
          <w:tcPr>
            <w:tcW w:w="242" w:type="dxa"/>
            <w:vAlign w:val="center"/>
          </w:tcPr>
          <w:p w14:paraId="131C1F9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E6D5" w14:textId="22CF226B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(51,966)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648405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8FD9B" w14:textId="650B169D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(74,081)</w:t>
            </w:r>
          </w:p>
        </w:tc>
      </w:tr>
      <w:tr w:rsidR="00127C02" w:rsidRPr="00F91F14" w14:paraId="2C863508" w14:textId="77777777">
        <w:trPr>
          <w:tblHeader/>
        </w:trPr>
        <w:tc>
          <w:tcPr>
            <w:tcW w:w="3240" w:type="dxa"/>
          </w:tcPr>
          <w:p w14:paraId="0EA3A89A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7C66E" w14:textId="6C72FCDE" w:rsidR="00127C02" w:rsidRPr="00F91F14" w:rsidRDefault="008C3EE9" w:rsidP="008C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479,662</w:t>
            </w:r>
          </w:p>
        </w:tc>
        <w:tc>
          <w:tcPr>
            <w:tcW w:w="243" w:type="dxa"/>
            <w:gridSpan w:val="2"/>
          </w:tcPr>
          <w:p w14:paraId="6ED4436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02B81CA" w14:textId="437761FC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42,983</w:t>
            </w:r>
          </w:p>
        </w:tc>
        <w:tc>
          <w:tcPr>
            <w:tcW w:w="242" w:type="dxa"/>
            <w:vAlign w:val="center"/>
          </w:tcPr>
          <w:p w14:paraId="001F107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C70576" w14:textId="7476FBF9" w:rsidR="00127C02" w:rsidRPr="00F91F14" w:rsidRDefault="00753BCF" w:rsidP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22,078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6829591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C55D9" w14:textId="2DE69E72" w:rsidR="00127C02" w:rsidRPr="00F91F14" w:rsidRDefault="0075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544,723</w:t>
            </w:r>
          </w:p>
        </w:tc>
      </w:tr>
    </w:tbl>
    <w:p w14:paraId="33AD4D86" w14:textId="77777777" w:rsidR="00127C02" w:rsidRPr="00F91F14" w:rsidRDefault="00127C02" w:rsidP="00BB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vertAlign w:val="superscript"/>
        </w:rPr>
      </w:pPr>
    </w:p>
    <w:p w14:paraId="1A83CA73" w14:textId="2E3E452A" w:rsidR="00127C02" w:rsidRPr="00F91F14" w:rsidRDefault="00BB14CC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F91F1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4CFA5D2B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BD507B9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6961A85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7846A1B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DE78F83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7795840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53B69E9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035B079C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63F97CE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3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127C02" w:rsidRPr="00F91F14" w14:paraId="6ADC5378" w14:textId="77777777">
        <w:trPr>
          <w:tblHeader/>
        </w:trPr>
        <w:tc>
          <w:tcPr>
            <w:tcW w:w="3213" w:type="dxa"/>
            <w:vAlign w:val="bottom"/>
            <w:hideMark/>
          </w:tcPr>
          <w:p w14:paraId="60AF9326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4AAD066D" w14:textId="77777777" w:rsidR="00127C02" w:rsidRPr="00F91F14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F91F14" w14:paraId="2227C3B1" w14:textId="77777777">
        <w:trPr>
          <w:tblHeader/>
        </w:trPr>
        <w:tc>
          <w:tcPr>
            <w:tcW w:w="3213" w:type="dxa"/>
            <w:vAlign w:val="bottom"/>
          </w:tcPr>
          <w:p w14:paraId="217B1490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09D0966F" w14:textId="77777777" w:rsidR="00127C02" w:rsidRPr="00F91F14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2566</w:t>
            </w:r>
          </w:p>
        </w:tc>
      </w:tr>
      <w:tr w:rsidR="00127C02" w:rsidRPr="00F91F14" w14:paraId="32F56A5C" w14:textId="77777777">
        <w:trPr>
          <w:tblHeader/>
        </w:trPr>
        <w:tc>
          <w:tcPr>
            <w:tcW w:w="3213" w:type="dxa"/>
            <w:vAlign w:val="bottom"/>
          </w:tcPr>
          <w:p w14:paraId="6A8B2CF3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7848435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074C2B03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101AD3C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03C44C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274FF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632E60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9AFA90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2F44785A" w14:textId="77777777">
        <w:trPr>
          <w:tblHeader/>
        </w:trPr>
        <w:tc>
          <w:tcPr>
            <w:tcW w:w="3213" w:type="dxa"/>
            <w:vAlign w:val="bottom"/>
          </w:tcPr>
          <w:p w14:paraId="0BFE10F5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CDD500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1552D1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7BB066F5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96AB26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D4AD46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AC2B1E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A30DAB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764721A3" w14:textId="77777777">
        <w:trPr>
          <w:tblHeader/>
        </w:trPr>
        <w:tc>
          <w:tcPr>
            <w:tcW w:w="3213" w:type="dxa"/>
            <w:vAlign w:val="bottom"/>
          </w:tcPr>
          <w:p w14:paraId="70C9D98D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AABF3A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01AF2A35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7F2F33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E6A700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457EF7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4C899F7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6B8454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52454688" w14:textId="77777777">
        <w:trPr>
          <w:tblHeader/>
        </w:trPr>
        <w:tc>
          <w:tcPr>
            <w:tcW w:w="3213" w:type="dxa"/>
            <w:vAlign w:val="bottom"/>
          </w:tcPr>
          <w:p w14:paraId="21E270CA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70DB18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3361429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54488ED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145BF6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BCD451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5CE129D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50E57A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69F558C0" w14:textId="77777777">
        <w:trPr>
          <w:tblHeader/>
        </w:trPr>
        <w:tc>
          <w:tcPr>
            <w:tcW w:w="3213" w:type="dxa"/>
            <w:vAlign w:val="bottom"/>
          </w:tcPr>
          <w:p w14:paraId="46AFB755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5E190F3E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26AB5C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52CCA7F3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053FD8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121B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4E854B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0077A8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2EA3F574" w14:textId="77777777">
        <w:trPr>
          <w:tblHeader/>
        </w:trPr>
        <w:tc>
          <w:tcPr>
            <w:tcW w:w="3213" w:type="dxa"/>
            <w:vAlign w:val="bottom"/>
          </w:tcPr>
          <w:p w14:paraId="045A9C63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32E4541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123866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0AE9368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FDDA99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5BFE9C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E798FE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89170D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F91F14" w14:paraId="78BBD57A" w14:textId="77777777">
        <w:trPr>
          <w:tblHeader/>
        </w:trPr>
        <w:tc>
          <w:tcPr>
            <w:tcW w:w="3213" w:type="dxa"/>
            <w:hideMark/>
          </w:tcPr>
          <w:p w14:paraId="630C1FD5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632E0D29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F91F14" w14:paraId="1CAB0DF4" w14:textId="77777777">
        <w:trPr>
          <w:tblHeader/>
        </w:trPr>
        <w:tc>
          <w:tcPr>
            <w:tcW w:w="3213" w:type="dxa"/>
          </w:tcPr>
          <w:p w14:paraId="58F9A5A0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503" w:type="dxa"/>
          </w:tcPr>
          <w:p w14:paraId="7C53D22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6B1F2A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B65AB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5C2EFD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2786214" w14:textId="77777777" w:rsidR="00127C02" w:rsidRPr="00F91F14" w:rsidRDefault="00127C02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57519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3E2BE4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789417C0" w14:textId="77777777">
        <w:trPr>
          <w:tblHeader/>
        </w:trPr>
        <w:tc>
          <w:tcPr>
            <w:tcW w:w="3213" w:type="dxa"/>
          </w:tcPr>
          <w:p w14:paraId="694300C9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4A82133C" w14:textId="56D645D2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220,649</w:t>
            </w:r>
          </w:p>
        </w:tc>
        <w:tc>
          <w:tcPr>
            <w:tcW w:w="243" w:type="dxa"/>
            <w:gridSpan w:val="2"/>
          </w:tcPr>
          <w:p w14:paraId="7B28B41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90F71F" w14:textId="75417675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B653F5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63C0011" w14:textId="6B6A594B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DB51A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D79C4D" w14:textId="69F07693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220,649</w:t>
            </w:r>
          </w:p>
        </w:tc>
      </w:tr>
      <w:tr w:rsidR="00127C02" w:rsidRPr="00F91F14" w14:paraId="2AC037A2" w14:textId="77777777">
        <w:trPr>
          <w:tblHeader/>
        </w:trPr>
        <w:tc>
          <w:tcPr>
            <w:tcW w:w="3213" w:type="dxa"/>
          </w:tcPr>
          <w:p w14:paraId="64602286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57195F98" w14:textId="4901C7A2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59,050</w:t>
            </w:r>
          </w:p>
        </w:tc>
        <w:tc>
          <w:tcPr>
            <w:tcW w:w="243" w:type="dxa"/>
            <w:gridSpan w:val="2"/>
          </w:tcPr>
          <w:p w14:paraId="0375402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42B14A0" w14:textId="645470B5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C30CA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CC923EF" w14:textId="1674CE50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4435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6475CCE" w14:textId="1A1B7E86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59,050</w:t>
            </w:r>
          </w:p>
        </w:tc>
      </w:tr>
      <w:tr w:rsidR="00127C02" w:rsidRPr="00F91F14" w14:paraId="64CE9618" w14:textId="77777777">
        <w:trPr>
          <w:tblHeader/>
        </w:trPr>
        <w:tc>
          <w:tcPr>
            <w:tcW w:w="3213" w:type="dxa"/>
          </w:tcPr>
          <w:p w14:paraId="2B2311CD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B6EB80A" w14:textId="2BD19BA5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1975E4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708B35F" w14:textId="234CCEED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29,728</w:t>
            </w:r>
          </w:p>
        </w:tc>
        <w:tc>
          <w:tcPr>
            <w:tcW w:w="242" w:type="dxa"/>
          </w:tcPr>
          <w:p w14:paraId="73D5F45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20C7E1B" w14:textId="54AB2699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4EC86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6B9F64" w14:textId="44F4A6E1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29,728</w:t>
            </w:r>
          </w:p>
        </w:tc>
      </w:tr>
      <w:tr w:rsidR="00127C02" w:rsidRPr="00F91F14" w14:paraId="2ADFE154" w14:textId="77777777">
        <w:trPr>
          <w:tblHeader/>
        </w:trPr>
        <w:tc>
          <w:tcPr>
            <w:tcW w:w="3213" w:type="dxa"/>
          </w:tcPr>
          <w:p w14:paraId="6460FD98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7ED991E" w14:textId="78B2E3C5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17F92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BD29C0" w14:textId="01D8FB33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22,774</w:t>
            </w:r>
          </w:p>
        </w:tc>
        <w:tc>
          <w:tcPr>
            <w:tcW w:w="242" w:type="dxa"/>
          </w:tcPr>
          <w:p w14:paraId="56F77E9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FC070DF" w14:textId="7C29861A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B70B2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34BA67" w14:textId="600A8496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22,774</w:t>
            </w:r>
          </w:p>
        </w:tc>
      </w:tr>
      <w:tr w:rsidR="00127C02" w:rsidRPr="00F91F14" w14:paraId="6F7D4668" w14:textId="77777777">
        <w:trPr>
          <w:tblHeader/>
        </w:trPr>
        <w:tc>
          <w:tcPr>
            <w:tcW w:w="3213" w:type="dxa"/>
          </w:tcPr>
          <w:p w14:paraId="69D41A2C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F91F1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8FCEED7" w14:textId="0E8D6A0D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63745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4720279" w14:textId="622A3C5A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4D5948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0AFDE34" w14:textId="095A3B6A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65EC3E9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32A0E8F" w14:textId="65A60881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99,400</w:t>
            </w:r>
          </w:p>
        </w:tc>
      </w:tr>
      <w:tr w:rsidR="00127C02" w:rsidRPr="00F91F14" w14:paraId="4F1CC5EF" w14:textId="77777777">
        <w:trPr>
          <w:tblHeader/>
        </w:trPr>
        <w:tc>
          <w:tcPr>
            <w:tcW w:w="3213" w:type="dxa"/>
          </w:tcPr>
          <w:p w14:paraId="34030868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36644BC" w14:textId="2DA12324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279,699</w:t>
            </w:r>
          </w:p>
        </w:tc>
        <w:tc>
          <w:tcPr>
            <w:tcW w:w="243" w:type="dxa"/>
            <w:gridSpan w:val="2"/>
          </w:tcPr>
          <w:p w14:paraId="3567E10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D307F6A" w14:textId="19CDF399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52,502</w:t>
            </w:r>
          </w:p>
        </w:tc>
        <w:tc>
          <w:tcPr>
            <w:tcW w:w="242" w:type="dxa"/>
          </w:tcPr>
          <w:p w14:paraId="7894F65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5BBA374" w14:textId="0D06EE0E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0A7A5B0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302023E" w14:textId="5DE74EC6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431,601</w:t>
            </w:r>
          </w:p>
        </w:tc>
      </w:tr>
      <w:tr w:rsidR="00127C02" w:rsidRPr="00F91F14" w14:paraId="5216BD1A" w14:textId="77777777">
        <w:trPr>
          <w:tblHeader/>
        </w:trPr>
        <w:tc>
          <w:tcPr>
            <w:tcW w:w="3213" w:type="dxa"/>
          </w:tcPr>
          <w:p w14:paraId="1DE2519F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E61F48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EF195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5AB015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C5EE99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0349CF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76E91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D972D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78CFDE9E" w14:textId="77777777">
        <w:trPr>
          <w:tblHeader/>
        </w:trPr>
        <w:tc>
          <w:tcPr>
            <w:tcW w:w="3213" w:type="dxa"/>
          </w:tcPr>
          <w:p w14:paraId="4D616DFA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5005D" w14:textId="0DC5EAE8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(9,406)</w:t>
            </w:r>
          </w:p>
        </w:tc>
        <w:tc>
          <w:tcPr>
            <w:tcW w:w="243" w:type="dxa"/>
            <w:gridSpan w:val="2"/>
          </w:tcPr>
          <w:p w14:paraId="79ABC2E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D601C70" w14:textId="7CD18C1C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(11,046)</w:t>
            </w:r>
          </w:p>
        </w:tc>
        <w:tc>
          <w:tcPr>
            <w:tcW w:w="242" w:type="dxa"/>
            <w:vAlign w:val="center"/>
          </w:tcPr>
          <w:p w14:paraId="7B2FC15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8F979" w14:textId="0DF91978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(30,668)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327934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585D" w14:textId="2852B77C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(52,120)</w:t>
            </w:r>
          </w:p>
        </w:tc>
      </w:tr>
      <w:tr w:rsidR="00127C02" w:rsidRPr="00F91F14" w14:paraId="1F05F279" w14:textId="77777777">
        <w:trPr>
          <w:tblHeader/>
        </w:trPr>
        <w:tc>
          <w:tcPr>
            <w:tcW w:w="3213" w:type="dxa"/>
          </w:tcPr>
          <w:p w14:paraId="599C56BF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B8C742" w14:textId="0855CDF1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270,293</w:t>
            </w:r>
          </w:p>
        </w:tc>
        <w:tc>
          <w:tcPr>
            <w:tcW w:w="243" w:type="dxa"/>
            <w:gridSpan w:val="2"/>
          </w:tcPr>
          <w:p w14:paraId="14C1221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5044C004" w14:textId="5ECA4B60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41,456</w:t>
            </w:r>
          </w:p>
        </w:tc>
        <w:tc>
          <w:tcPr>
            <w:tcW w:w="242" w:type="dxa"/>
            <w:vAlign w:val="center"/>
          </w:tcPr>
          <w:p w14:paraId="78872B1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8E4403" w14:textId="11BA7DE4" w:rsidR="00127C02" w:rsidRPr="00F91F14" w:rsidRDefault="001341C3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68,732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0D41BC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398DE9" w14:textId="3A7C4967" w:rsidR="00127C02" w:rsidRPr="00F91F14" w:rsidRDefault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380,481</w:t>
            </w:r>
          </w:p>
        </w:tc>
      </w:tr>
    </w:tbl>
    <w:p w14:paraId="72264A3E" w14:textId="77777777" w:rsidR="002E7878" w:rsidRPr="00F91F14" w:rsidRDefault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1FB229C" w14:textId="49C2730E" w:rsidR="002E7878" w:rsidRPr="00F91F14" w:rsidRDefault="002E7878" w:rsidP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F91F1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58"/>
        <w:gridCol w:w="236"/>
        <w:gridCol w:w="7"/>
        <w:gridCol w:w="1467"/>
        <w:gridCol w:w="242"/>
        <w:gridCol w:w="1288"/>
        <w:gridCol w:w="243"/>
        <w:gridCol w:w="1191"/>
        <w:gridCol w:w="6"/>
      </w:tblGrid>
      <w:tr w:rsidR="00127C02" w:rsidRPr="00F91F14" w14:paraId="1C5979B1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  <w:hideMark/>
          </w:tcPr>
          <w:p w14:paraId="56C2514E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132" w:type="dxa"/>
            <w:gridSpan w:val="8"/>
            <w:vAlign w:val="bottom"/>
            <w:hideMark/>
          </w:tcPr>
          <w:p w14:paraId="77B60136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F91F14" w14:paraId="3EA6F0E2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</w:tcPr>
          <w:p w14:paraId="2F9E458E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132" w:type="dxa"/>
            <w:gridSpan w:val="8"/>
            <w:vAlign w:val="bottom"/>
          </w:tcPr>
          <w:p w14:paraId="65DF32A6" w14:textId="77777777" w:rsidR="00127C02" w:rsidRPr="00F91F14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2565</w:t>
            </w:r>
          </w:p>
        </w:tc>
      </w:tr>
      <w:tr w:rsidR="00127C02" w:rsidRPr="00F91F14" w14:paraId="41A4E574" w14:textId="77777777">
        <w:trPr>
          <w:tblHeader/>
        </w:trPr>
        <w:tc>
          <w:tcPr>
            <w:tcW w:w="3330" w:type="dxa"/>
            <w:vAlign w:val="bottom"/>
          </w:tcPr>
          <w:p w14:paraId="2573DB21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68AA505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8D8DAC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24E78A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776C55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7DFA1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5F1247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F0FF13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49ED9960" w14:textId="77777777">
        <w:trPr>
          <w:tblHeader/>
        </w:trPr>
        <w:tc>
          <w:tcPr>
            <w:tcW w:w="3330" w:type="dxa"/>
            <w:vAlign w:val="bottom"/>
          </w:tcPr>
          <w:p w14:paraId="6E036842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3C3930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0EB5DE9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707E9799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38AAE43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4C068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1A40A4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D2AB1A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5B595401" w14:textId="77777777">
        <w:trPr>
          <w:tblHeader/>
        </w:trPr>
        <w:tc>
          <w:tcPr>
            <w:tcW w:w="3330" w:type="dxa"/>
            <w:vAlign w:val="bottom"/>
          </w:tcPr>
          <w:p w14:paraId="3B21C594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9A5801B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D304E4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41378B5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AE8DC7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5EE85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2E036DE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49B0D4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14C62383" w14:textId="77777777">
        <w:trPr>
          <w:tblHeader/>
        </w:trPr>
        <w:tc>
          <w:tcPr>
            <w:tcW w:w="3330" w:type="dxa"/>
            <w:vAlign w:val="bottom"/>
          </w:tcPr>
          <w:p w14:paraId="0CF883D5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4E63136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DFAAC3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14AEDF9B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3C4F462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E01A7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164DA7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51D014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3F00174B" w14:textId="77777777">
        <w:trPr>
          <w:tblHeader/>
        </w:trPr>
        <w:tc>
          <w:tcPr>
            <w:tcW w:w="3330" w:type="dxa"/>
            <w:vAlign w:val="bottom"/>
          </w:tcPr>
          <w:p w14:paraId="104D121A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77BC1F6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70EDF6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09DF84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274B28B8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965DBA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23A89A7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39B5C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F91F14" w14:paraId="1C356DDD" w14:textId="77777777">
        <w:trPr>
          <w:tblHeader/>
        </w:trPr>
        <w:tc>
          <w:tcPr>
            <w:tcW w:w="3330" w:type="dxa"/>
            <w:vAlign w:val="bottom"/>
          </w:tcPr>
          <w:p w14:paraId="018A7D54" w14:textId="77777777" w:rsidR="00127C02" w:rsidRPr="00F91F14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8F6B444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B6E69BF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05DBAFEA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57F84A4C" w14:textId="77777777" w:rsidR="00127C02" w:rsidRPr="00F91F14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47187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2182FC7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391CAD6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F91F14" w14:paraId="3A28937B" w14:textId="77777777">
        <w:trPr>
          <w:gridAfter w:val="1"/>
          <w:wAfter w:w="6" w:type="dxa"/>
          <w:tblHeader/>
        </w:trPr>
        <w:tc>
          <w:tcPr>
            <w:tcW w:w="3330" w:type="dxa"/>
            <w:hideMark/>
          </w:tcPr>
          <w:p w14:paraId="48C46D29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132" w:type="dxa"/>
            <w:gridSpan w:val="8"/>
          </w:tcPr>
          <w:p w14:paraId="329C8860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F91F14" w14:paraId="48AD1E94" w14:textId="77777777">
        <w:trPr>
          <w:tblHeader/>
        </w:trPr>
        <w:tc>
          <w:tcPr>
            <w:tcW w:w="3330" w:type="dxa"/>
          </w:tcPr>
          <w:p w14:paraId="41AEAFE6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58" w:type="dxa"/>
          </w:tcPr>
          <w:p w14:paraId="659ED8B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9EC5C8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BA6EA3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D74B9F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0E2A9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4CD2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5C02DE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71537AC4" w14:textId="77777777">
        <w:trPr>
          <w:tblHeader/>
        </w:trPr>
        <w:tc>
          <w:tcPr>
            <w:tcW w:w="3330" w:type="dxa"/>
          </w:tcPr>
          <w:p w14:paraId="347AE7B0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6A170F32" w14:textId="0F570D98" w:rsidR="00127C02" w:rsidRPr="00F91F14" w:rsidRDefault="00F206F6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209,</w:t>
            </w:r>
            <w:r w:rsidR="0098795F" w:rsidRPr="00F91F14">
              <w:rPr>
                <w:rFonts w:ascii="Angsana New" w:eastAsia="MS Mincho" w:hAnsi="Angsana New"/>
                <w:sz w:val="30"/>
                <w:szCs w:val="30"/>
              </w:rPr>
              <w:t>896</w:t>
            </w:r>
          </w:p>
        </w:tc>
        <w:tc>
          <w:tcPr>
            <w:tcW w:w="243" w:type="dxa"/>
            <w:gridSpan w:val="2"/>
          </w:tcPr>
          <w:p w14:paraId="11AEDD3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C69379B" w14:textId="073F3CA1" w:rsidR="00127C02" w:rsidRPr="00F91F14" w:rsidRDefault="003873E9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87311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C731BE4" w14:textId="20D56DC0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01E04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E050312" w14:textId="72660124" w:rsidR="00127C02" w:rsidRPr="00F91F14" w:rsidRDefault="0030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209,896</w:t>
            </w:r>
          </w:p>
        </w:tc>
      </w:tr>
      <w:tr w:rsidR="00127C02" w:rsidRPr="00F91F14" w14:paraId="6886C95D" w14:textId="77777777">
        <w:trPr>
          <w:tblHeader/>
        </w:trPr>
        <w:tc>
          <w:tcPr>
            <w:tcW w:w="3330" w:type="dxa"/>
          </w:tcPr>
          <w:p w14:paraId="2A999802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91F1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6169404B" w14:textId="2FCC3D2F" w:rsidR="00127C02" w:rsidRPr="00F91F14" w:rsidRDefault="0098795F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39,180</w:t>
            </w:r>
          </w:p>
        </w:tc>
        <w:tc>
          <w:tcPr>
            <w:tcW w:w="243" w:type="dxa"/>
            <w:gridSpan w:val="2"/>
          </w:tcPr>
          <w:p w14:paraId="1DD4669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870BDE4" w14:textId="50D218E5" w:rsidR="00127C02" w:rsidRPr="00F91F14" w:rsidRDefault="003873E9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831CA8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932F901" w14:textId="36E032E5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387670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C88D601" w14:textId="23C8295A" w:rsidR="00127C02" w:rsidRPr="00F91F14" w:rsidRDefault="0030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39,180</w:t>
            </w:r>
          </w:p>
        </w:tc>
      </w:tr>
      <w:tr w:rsidR="00127C02" w:rsidRPr="00F91F14" w14:paraId="476859CF" w14:textId="77777777" w:rsidTr="008C24BE">
        <w:trPr>
          <w:trHeight w:val="398"/>
          <w:tblHeader/>
        </w:trPr>
        <w:tc>
          <w:tcPr>
            <w:tcW w:w="3330" w:type="dxa"/>
          </w:tcPr>
          <w:p w14:paraId="15E7EF4C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91F1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7DD3E968" w14:textId="4953F57D" w:rsidR="00127C02" w:rsidRPr="00F91F14" w:rsidRDefault="0098795F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5AE40D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8F9DD35" w14:textId="2B1A8F8E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18,876</w:t>
            </w:r>
          </w:p>
        </w:tc>
        <w:tc>
          <w:tcPr>
            <w:tcW w:w="242" w:type="dxa"/>
          </w:tcPr>
          <w:p w14:paraId="34A80C1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DE41C3B" w14:textId="520D545B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1BC96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0ADA5F" w14:textId="1DF87D0C" w:rsidR="00127C02" w:rsidRPr="00F91F14" w:rsidRDefault="0030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18,876</w:t>
            </w:r>
          </w:p>
        </w:tc>
      </w:tr>
      <w:tr w:rsidR="00127C02" w:rsidRPr="00F91F14" w14:paraId="3A16E031" w14:textId="77777777">
        <w:trPr>
          <w:tblHeader/>
        </w:trPr>
        <w:tc>
          <w:tcPr>
            <w:tcW w:w="3330" w:type="dxa"/>
          </w:tcPr>
          <w:p w14:paraId="094A383D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F91F1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7F5C2E0F" w14:textId="34FD85D7" w:rsidR="00127C02" w:rsidRPr="00F91F14" w:rsidRDefault="0098795F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E5FF49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2379B3A" w14:textId="5E0275B3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11,587</w:t>
            </w:r>
          </w:p>
        </w:tc>
        <w:tc>
          <w:tcPr>
            <w:tcW w:w="242" w:type="dxa"/>
          </w:tcPr>
          <w:p w14:paraId="7A4ACD6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B686EA" w14:textId="646A06BD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62962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427132A" w14:textId="16E5E22C" w:rsidR="00127C02" w:rsidRPr="00F91F14" w:rsidRDefault="0030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11,587</w:t>
            </w:r>
          </w:p>
        </w:tc>
      </w:tr>
      <w:tr w:rsidR="00127C02" w:rsidRPr="00F91F14" w14:paraId="4E3F065E" w14:textId="77777777">
        <w:trPr>
          <w:tblHeader/>
        </w:trPr>
        <w:tc>
          <w:tcPr>
            <w:tcW w:w="3330" w:type="dxa"/>
          </w:tcPr>
          <w:p w14:paraId="1AA3788B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F91F1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91F1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C541D94" w14:textId="7D04633E" w:rsidR="00127C02" w:rsidRPr="00F91F14" w:rsidRDefault="0098795F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1FF694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E763FE1" w14:textId="3501FE19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97D5CF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964AC2E" w14:textId="5AB88AC1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56,346</w:t>
            </w:r>
          </w:p>
        </w:tc>
        <w:tc>
          <w:tcPr>
            <w:tcW w:w="243" w:type="dxa"/>
          </w:tcPr>
          <w:p w14:paraId="762E0D8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FC9729E" w14:textId="73EA5B6B" w:rsidR="00127C02" w:rsidRPr="00F91F14" w:rsidRDefault="00CF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56,346</w:t>
            </w:r>
          </w:p>
        </w:tc>
      </w:tr>
      <w:tr w:rsidR="00127C02" w:rsidRPr="00F91F14" w14:paraId="229A5545" w14:textId="77777777">
        <w:trPr>
          <w:tblHeader/>
        </w:trPr>
        <w:tc>
          <w:tcPr>
            <w:tcW w:w="3330" w:type="dxa"/>
          </w:tcPr>
          <w:p w14:paraId="62E41E5C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46DA3EF" w14:textId="0D1A20EB" w:rsidR="00127C02" w:rsidRPr="00F91F14" w:rsidRDefault="0098795F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249,076</w:t>
            </w:r>
          </w:p>
        </w:tc>
        <w:tc>
          <w:tcPr>
            <w:tcW w:w="243" w:type="dxa"/>
            <w:gridSpan w:val="2"/>
          </w:tcPr>
          <w:p w14:paraId="5D36F2F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0140A8F" w14:textId="18A5BCA6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30,463</w:t>
            </w:r>
          </w:p>
        </w:tc>
        <w:tc>
          <w:tcPr>
            <w:tcW w:w="242" w:type="dxa"/>
          </w:tcPr>
          <w:p w14:paraId="3BE5CA1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986D2C2" w14:textId="223EB405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56,346</w:t>
            </w:r>
          </w:p>
        </w:tc>
        <w:tc>
          <w:tcPr>
            <w:tcW w:w="243" w:type="dxa"/>
          </w:tcPr>
          <w:p w14:paraId="445046B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6B616ED" w14:textId="1BB8C3AF" w:rsidR="00127C02" w:rsidRPr="00F91F14" w:rsidRDefault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335,885</w:t>
            </w:r>
          </w:p>
        </w:tc>
      </w:tr>
      <w:tr w:rsidR="00127C02" w:rsidRPr="00F91F14" w14:paraId="273B514B" w14:textId="77777777">
        <w:trPr>
          <w:tblHeader/>
        </w:trPr>
        <w:tc>
          <w:tcPr>
            <w:tcW w:w="3330" w:type="dxa"/>
          </w:tcPr>
          <w:p w14:paraId="15C6035F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7C1C0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C4CA53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36C0DCC" w14:textId="070B3C43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35A0FA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117F4A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127DB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36DD2C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F91F14" w14:paraId="74E3C722" w14:textId="77777777">
        <w:trPr>
          <w:tblHeader/>
        </w:trPr>
        <w:tc>
          <w:tcPr>
            <w:tcW w:w="3330" w:type="dxa"/>
          </w:tcPr>
          <w:p w14:paraId="29AA648B" w14:textId="77777777" w:rsidR="00127C02" w:rsidRPr="00F91F14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FE81D" w14:textId="6BBF5EA6" w:rsidR="00127C02" w:rsidRPr="00F91F14" w:rsidRDefault="008E3F79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(6,603)</w:t>
            </w:r>
          </w:p>
        </w:tc>
        <w:tc>
          <w:tcPr>
            <w:tcW w:w="243" w:type="dxa"/>
            <w:gridSpan w:val="2"/>
          </w:tcPr>
          <w:p w14:paraId="10D85C2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7551AAA" w14:textId="0191C82A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(11,983)</w:t>
            </w:r>
          </w:p>
        </w:tc>
        <w:tc>
          <w:tcPr>
            <w:tcW w:w="242" w:type="dxa"/>
            <w:vAlign w:val="center"/>
          </w:tcPr>
          <w:p w14:paraId="76ECD04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05DC2" w14:textId="3B6CEC50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(49,013)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719CD7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B4C89" w14:textId="321A1F4F" w:rsidR="00127C02" w:rsidRPr="00F91F14" w:rsidRDefault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sz w:val="30"/>
                <w:szCs w:val="30"/>
              </w:rPr>
              <w:t>(67,599)</w:t>
            </w:r>
          </w:p>
        </w:tc>
      </w:tr>
      <w:tr w:rsidR="00127C02" w:rsidRPr="00F91F14" w14:paraId="6C97C925" w14:textId="77777777">
        <w:trPr>
          <w:tblHeader/>
        </w:trPr>
        <w:tc>
          <w:tcPr>
            <w:tcW w:w="3330" w:type="dxa"/>
          </w:tcPr>
          <w:p w14:paraId="615B595D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021ED" w14:textId="6EA4F125" w:rsidR="00127C02" w:rsidRPr="00F91F14" w:rsidRDefault="008E3F79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242,473</w:t>
            </w:r>
          </w:p>
        </w:tc>
        <w:tc>
          <w:tcPr>
            <w:tcW w:w="243" w:type="dxa"/>
            <w:gridSpan w:val="2"/>
          </w:tcPr>
          <w:p w14:paraId="36A22C1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0682EBB1" w14:textId="47788CD2" w:rsidR="00127C02" w:rsidRPr="00F91F14" w:rsidRDefault="00C91974" w:rsidP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18,480</w:t>
            </w:r>
          </w:p>
        </w:tc>
        <w:tc>
          <w:tcPr>
            <w:tcW w:w="242" w:type="dxa"/>
            <w:vAlign w:val="center"/>
          </w:tcPr>
          <w:p w14:paraId="67989DA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4B38F" w14:textId="64D332C5" w:rsidR="00127C02" w:rsidRPr="00F91F14" w:rsidRDefault="003043D6" w:rsidP="000F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7,333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4C94F0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E90CAB" w14:textId="2F611E7A" w:rsidR="00127C02" w:rsidRPr="00F91F14" w:rsidRDefault="00E2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268,286</w:t>
            </w:r>
          </w:p>
        </w:tc>
      </w:tr>
    </w:tbl>
    <w:p w14:paraId="33161FDC" w14:textId="77777777" w:rsidR="002E7878" w:rsidRPr="00F91F14" w:rsidRDefault="002E7878" w:rsidP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9836DCA" w14:textId="0D347B8A" w:rsidR="00127C02" w:rsidRPr="00F91F14" w:rsidRDefault="002E7878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F91F1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 w:rsidRPr="00F91F1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0DD470C7" w14:textId="77777777" w:rsidR="001F4C89" w:rsidRPr="00F91F14" w:rsidRDefault="001F4C89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7E69A" w14:textId="15A47C7E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โดยปกติระยะเวลาการให้สินเชื่อแก่ลูกหนี้ของกลุ่มบริษัทมีระยะเวลาตั้งแต่</w:t>
      </w:r>
      <w:r w:rsidR="00AF2EF4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5701" w:rsidRPr="00F91F14">
        <w:rPr>
          <w:rFonts w:asciiTheme="majorBidi" w:hAnsiTheme="majorBidi" w:cstheme="majorBidi"/>
          <w:sz w:val="30"/>
          <w:szCs w:val="30"/>
        </w:rPr>
        <w:t xml:space="preserve">3 </w:t>
      </w:r>
      <w:r w:rsidR="00DE5701" w:rsidRPr="00F91F14">
        <w:rPr>
          <w:rFonts w:asciiTheme="majorBidi" w:hAnsiTheme="majorBidi" w:cstheme="majorBidi" w:hint="cs"/>
          <w:sz w:val="30"/>
          <w:szCs w:val="30"/>
          <w:cs/>
        </w:rPr>
        <w:t xml:space="preserve">เดือน ถึง </w:t>
      </w:r>
      <w:r w:rsidR="00DE5701" w:rsidRPr="00F91F14">
        <w:rPr>
          <w:rFonts w:asciiTheme="majorBidi" w:hAnsiTheme="majorBidi" w:cstheme="majorBidi"/>
          <w:sz w:val="30"/>
          <w:szCs w:val="30"/>
        </w:rPr>
        <w:t xml:space="preserve">84 </w:t>
      </w:r>
      <w:r w:rsidR="00DE5701" w:rsidRPr="00F91F14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9F6847A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5F339CF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EDF56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51DE6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E69AB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5E038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8F70D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76160" w14:textId="77777777" w:rsidR="0081658B" w:rsidRPr="00F91F14" w:rsidRDefault="0081658B" w:rsidP="004F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64B4F9" w14:textId="77777777" w:rsidR="002A294C" w:rsidRPr="00F91F14" w:rsidRDefault="00127C02" w:rsidP="002A2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2A294C" w:rsidRPr="00F91F14">
        <w:rPr>
          <w:rFonts w:asciiTheme="majorBidi" w:hAnsiTheme="majorBidi" w:cstheme="majorBidi" w:hint="cs"/>
          <w:sz w:val="30"/>
          <w:szCs w:val="30"/>
          <w:cs/>
        </w:rPr>
        <w:t>ของลูกหนี้ตามสัญญาเช่าซื้อ</w:t>
      </w:r>
      <w:r w:rsidR="002A294C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91F14">
        <w:rPr>
          <w:rFonts w:asciiTheme="majorBidi" w:hAnsiTheme="majorBidi" w:cstheme="majorBidi"/>
          <w:sz w:val="30"/>
          <w:szCs w:val="30"/>
        </w:rPr>
        <w:t xml:space="preserve">2566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91F14">
        <w:rPr>
          <w:rFonts w:asciiTheme="majorBidi" w:hAnsiTheme="majorBidi" w:cstheme="majorBidi"/>
          <w:sz w:val="30"/>
          <w:szCs w:val="30"/>
        </w:rPr>
        <w:t xml:space="preserve">2565 </w:t>
      </w:r>
      <w:r w:rsidR="002A294C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641FD05D" w14:textId="6E7FA692" w:rsidR="00127C02" w:rsidRPr="00F91F14" w:rsidRDefault="00127C02" w:rsidP="002A2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6" w:type="dxa"/>
        <w:tblInd w:w="396" w:type="dxa"/>
        <w:tblLook w:val="04A0" w:firstRow="1" w:lastRow="0" w:firstColumn="1" w:lastColumn="0" w:noHBand="0" w:noVBand="1"/>
      </w:tblPr>
      <w:tblGrid>
        <w:gridCol w:w="3348"/>
        <w:gridCol w:w="1422"/>
        <w:gridCol w:w="269"/>
        <w:gridCol w:w="1441"/>
        <w:gridCol w:w="269"/>
        <w:gridCol w:w="1209"/>
        <w:gridCol w:w="269"/>
        <w:gridCol w:w="1209"/>
      </w:tblGrid>
      <w:tr w:rsidR="00127C02" w:rsidRPr="00F91F14" w14:paraId="029FD842" w14:textId="77777777">
        <w:trPr>
          <w:trHeight w:val="20"/>
          <w:tblHeader/>
        </w:trPr>
        <w:tc>
          <w:tcPr>
            <w:tcW w:w="3348" w:type="dxa"/>
            <w:vAlign w:val="bottom"/>
          </w:tcPr>
          <w:p w14:paraId="338966D0" w14:textId="77777777" w:rsidR="00127C02" w:rsidRPr="00F91F14" w:rsidRDefault="00127C02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88" w:type="dxa"/>
            <w:gridSpan w:val="7"/>
            <w:vAlign w:val="bottom"/>
            <w:hideMark/>
          </w:tcPr>
          <w:p w14:paraId="393A0A09" w14:textId="77777777" w:rsidR="00127C02" w:rsidRPr="00F91F14" w:rsidRDefault="00127C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127C02" w:rsidRPr="00F91F14" w14:paraId="6E1ED800" w14:textId="77777777">
        <w:trPr>
          <w:trHeight w:val="83"/>
          <w:tblHeader/>
        </w:trPr>
        <w:tc>
          <w:tcPr>
            <w:tcW w:w="3348" w:type="dxa"/>
            <w:vAlign w:val="bottom"/>
          </w:tcPr>
          <w:p w14:paraId="49381F69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0919EB46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26384AB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EE55C59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4014C66E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</w:p>
          <w:p w14:paraId="780D4CCA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47D1A0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2B41C4DD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52A0EAE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981EC20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584C42F8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B1F88B" w14:textId="77777777" w:rsidR="00127C02" w:rsidRPr="00F91F14" w:rsidRDefault="00127C02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69894CF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6919866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A906621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10AB0178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0B640747" w14:textId="77777777" w:rsidR="00127C02" w:rsidRPr="00F91F14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1777E87E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7C02" w:rsidRPr="00F91F14" w14:paraId="0E839FA9" w14:textId="77777777">
        <w:trPr>
          <w:trHeight w:val="83"/>
          <w:tblHeader/>
        </w:trPr>
        <w:tc>
          <w:tcPr>
            <w:tcW w:w="3348" w:type="dxa"/>
            <w:vAlign w:val="bottom"/>
          </w:tcPr>
          <w:p w14:paraId="30517AFA" w14:textId="77777777" w:rsidR="00127C02" w:rsidRPr="00F91F14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88" w:type="dxa"/>
            <w:gridSpan w:val="7"/>
            <w:shd w:val="clear" w:color="auto" w:fill="auto"/>
            <w:vAlign w:val="bottom"/>
          </w:tcPr>
          <w:p w14:paraId="40E78FC7" w14:textId="77777777" w:rsidR="00127C02" w:rsidRPr="00F91F14" w:rsidRDefault="00127C02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27C02" w:rsidRPr="00F91F14" w14:paraId="27D7CF9B" w14:textId="77777777">
        <w:trPr>
          <w:trHeight w:val="20"/>
        </w:trPr>
        <w:tc>
          <w:tcPr>
            <w:tcW w:w="3348" w:type="dxa"/>
            <w:vAlign w:val="bottom"/>
          </w:tcPr>
          <w:p w14:paraId="6A90CC1E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1F14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F91F14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F91F1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F91F1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4FF37DC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13,205</w:t>
            </w:r>
          </w:p>
        </w:tc>
        <w:tc>
          <w:tcPr>
            <w:tcW w:w="269" w:type="dxa"/>
            <w:tcBorders>
              <w:bottom w:val="nil"/>
            </w:tcBorders>
          </w:tcPr>
          <w:p w14:paraId="4B2E18AF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4275CB0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21,172</w:t>
            </w:r>
          </w:p>
        </w:tc>
        <w:tc>
          <w:tcPr>
            <w:tcW w:w="269" w:type="dxa"/>
            <w:tcBorders>
              <w:bottom w:val="nil"/>
            </w:tcBorders>
          </w:tcPr>
          <w:p w14:paraId="3BFB13D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A3473A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41,290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94573A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872D16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75,667</w:t>
            </w:r>
          </w:p>
        </w:tc>
      </w:tr>
      <w:tr w:rsidR="00127C02" w:rsidRPr="00F91F14" w14:paraId="54F9BF97" w14:textId="77777777">
        <w:trPr>
          <w:trHeight w:val="20"/>
        </w:trPr>
        <w:tc>
          <w:tcPr>
            <w:tcW w:w="3348" w:type="dxa"/>
            <w:vAlign w:val="bottom"/>
          </w:tcPr>
          <w:p w14:paraId="1D4444D4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5F11327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(1,981)</w:t>
            </w:r>
          </w:p>
        </w:tc>
        <w:tc>
          <w:tcPr>
            <w:tcW w:w="269" w:type="dxa"/>
            <w:tcBorders>
              <w:bottom w:val="nil"/>
            </w:tcBorders>
          </w:tcPr>
          <w:p w14:paraId="31CAA51A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462C990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(725)</w:t>
            </w:r>
          </w:p>
        </w:tc>
        <w:tc>
          <w:tcPr>
            <w:tcW w:w="269" w:type="dxa"/>
            <w:tcBorders>
              <w:bottom w:val="nil"/>
            </w:tcBorders>
          </w:tcPr>
          <w:p w14:paraId="37F89A4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743A11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2,706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887962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6498CCE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127C02" w:rsidRPr="00F91F14" w14:paraId="065FC04D" w14:textId="77777777">
        <w:trPr>
          <w:trHeight w:val="20"/>
        </w:trPr>
        <w:tc>
          <w:tcPr>
            <w:tcW w:w="3348" w:type="dxa"/>
            <w:vAlign w:val="bottom"/>
          </w:tcPr>
          <w:p w14:paraId="0C37DF7F" w14:textId="77777777" w:rsidR="00127C02" w:rsidRPr="00F91F14" w:rsidRDefault="00127C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5685C43B" w14:textId="26D9241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4C5F501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95524F2" w14:textId="68808E1F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72771BD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5E75308C" w14:textId="3F45815C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0D4527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7C6D40E6" w14:textId="4FE5D5BD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A294C" w:rsidRPr="00F91F14" w14:paraId="54217DA3" w14:textId="77777777">
        <w:trPr>
          <w:trHeight w:val="20"/>
        </w:trPr>
        <w:tc>
          <w:tcPr>
            <w:tcW w:w="3348" w:type="dxa"/>
            <w:vAlign w:val="bottom"/>
          </w:tcPr>
          <w:p w14:paraId="2261107B" w14:textId="77777777" w:rsidR="002A294C" w:rsidRPr="00F91F14" w:rsidRDefault="002A294C" w:rsidP="002A294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0C2159B" w14:textId="2FAA5C42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1,432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0C38366" w14:textId="77777777" w:rsidR="002A294C" w:rsidRPr="00F91F14" w:rsidRDefault="002A294C" w:rsidP="002A294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7949A59" w14:textId="35A21F54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(175)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7AF239CF" w14:textId="77777777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9A0AAE4" w14:textId="27989AB4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14,267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3C8CDDC" w14:textId="77777777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298E5361" w14:textId="2473C648" w:rsidR="002A294C" w:rsidRPr="00F91F14" w:rsidRDefault="002A294C" w:rsidP="002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15,524</w:t>
            </w:r>
          </w:p>
        </w:tc>
      </w:tr>
      <w:tr w:rsidR="00127C02" w:rsidRPr="00F91F14" w14:paraId="5DD017E8" w14:textId="77777777">
        <w:trPr>
          <w:trHeight w:val="20"/>
        </w:trPr>
        <w:tc>
          <w:tcPr>
            <w:tcW w:w="3348" w:type="dxa"/>
            <w:vAlign w:val="bottom"/>
          </w:tcPr>
          <w:p w14:paraId="23DDC868" w14:textId="77777777" w:rsidR="00127C02" w:rsidRPr="00F91F14" w:rsidRDefault="00127C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E5E10B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9,913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9B48C55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2E786DC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13,159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D18170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00392A9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30,443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2C228BD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445A789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53,515</w:t>
            </w:r>
          </w:p>
        </w:tc>
      </w:tr>
      <w:tr w:rsidR="00127C02" w:rsidRPr="00F91F14" w14:paraId="42C1CA64" w14:textId="77777777">
        <w:trPr>
          <w:trHeight w:val="20"/>
        </w:trPr>
        <w:tc>
          <w:tcPr>
            <w:tcW w:w="3348" w:type="dxa"/>
            <w:vAlign w:val="bottom"/>
          </w:tcPr>
          <w:p w14:paraId="13321931" w14:textId="77777777" w:rsidR="00127C02" w:rsidRPr="00F91F14" w:rsidRDefault="00127C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03FD349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(14,003)</w:t>
            </w:r>
          </w:p>
        </w:tc>
        <w:tc>
          <w:tcPr>
            <w:tcW w:w="269" w:type="dxa"/>
            <w:tcBorders>
              <w:bottom w:val="nil"/>
            </w:tcBorders>
          </w:tcPr>
          <w:p w14:paraId="23D7126B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CEA67F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(19,882)</w:t>
            </w:r>
          </w:p>
        </w:tc>
        <w:tc>
          <w:tcPr>
            <w:tcW w:w="269" w:type="dxa"/>
            <w:tcBorders>
              <w:bottom w:val="nil"/>
            </w:tcBorders>
          </w:tcPr>
          <w:p w14:paraId="17A43BF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9C36A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(36,740)</w:t>
            </w:r>
          </w:p>
        </w:tc>
        <w:tc>
          <w:tcPr>
            <w:tcW w:w="269" w:type="dxa"/>
            <w:tcBorders>
              <w:bottom w:val="nil"/>
            </w:tcBorders>
          </w:tcPr>
          <w:p w14:paraId="0DE9CE6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D9F490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(70,625)</w:t>
            </w:r>
          </w:p>
        </w:tc>
      </w:tr>
      <w:tr w:rsidR="00127C02" w:rsidRPr="00F91F14" w14:paraId="0A2E813F" w14:textId="77777777">
        <w:trPr>
          <w:trHeight w:val="20"/>
        </w:trPr>
        <w:tc>
          <w:tcPr>
            <w:tcW w:w="3348" w:type="dxa"/>
            <w:vAlign w:val="bottom"/>
          </w:tcPr>
          <w:p w14:paraId="516B37F8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2565 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194F048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8,566</w:t>
            </w:r>
          </w:p>
        </w:tc>
        <w:tc>
          <w:tcPr>
            <w:tcW w:w="269" w:type="dxa"/>
          </w:tcPr>
          <w:p w14:paraId="076E7ECD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5032F5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13,549</w:t>
            </w:r>
          </w:p>
        </w:tc>
        <w:tc>
          <w:tcPr>
            <w:tcW w:w="269" w:type="dxa"/>
          </w:tcPr>
          <w:p w14:paraId="563B6D7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0E3B17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51,966</w:t>
            </w:r>
          </w:p>
        </w:tc>
        <w:tc>
          <w:tcPr>
            <w:tcW w:w="269" w:type="dxa"/>
            <w:vAlign w:val="bottom"/>
          </w:tcPr>
          <w:p w14:paraId="7A1D163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B692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74,081</w:t>
            </w:r>
          </w:p>
        </w:tc>
      </w:tr>
      <w:tr w:rsidR="00127C02" w:rsidRPr="00F91F14" w14:paraId="14171028" w14:textId="77777777">
        <w:trPr>
          <w:trHeight w:val="20"/>
        </w:trPr>
        <w:tc>
          <w:tcPr>
            <w:tcW w:w="3348" w:type="dxa"/>
            <w:vAlign w:val="bottom"/>
          </w:tcPr>
          <w:p w14:paraId="35211392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0F89F08" w14:textId="6E2FC33F" w:rsidR="00127C02" w:rsidRPr="00F91F14" w:rsidRDefault="0046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(1,574)</w:t>
            </w:r>
          </w:p>
        </w:tc>
        <w:tc>
          <w:tcPr>
            <w:tcW w:w="269" w:type="dxa"/>
          </w:tcPr>
          <w:p w14:paraId="6CF9CB52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5FA0BB0" w14:textId="69E12FCB" w:rsidR="00127C02" w:rsidRPr="00F91F14" w:rsidRDefault="005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(5,919)</w:t>
            </w:r>
          </w:p>
        </w:tc>
        <w:tc>
          <w:tcPr>
            <w:tcW w:w="269" w:type="dxa"/>
          </w:tcPr>
          <w:p w14:paraId="249F455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34E63E" w14:textId="05A96930" w:rsidR="00127C02" w:rsidRPr="00F91F14" w:rsidRDefault="009F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7,493</w:t>
            </w:r>
          </w:p>
        </w:tc>
        <w:tc>
          <w:tcPr>
            <w:tcW w:w="269" w:type="dxa"/>
            <w:vAlign w:val="bottom"/>
          </w:tcPr>
          <w:p w14:paraId="417189C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3BBE718D" w14:textId="6CA4FFC5" w:rsidR="00127C02" w:rsidRPr="00F91F14" w:rsidRDefault="0014271E" w:rsidP="001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127C02" w:rsidRPr="00F91F14" w14:paraId="34153615" w14:textId="77777777">
        <w:trPr>
          <w:trHeight w:val="20"/>
        </w:trPr>
        <w:tc>
          <w:tcPr>
            <w:tcW w:w="3348" w:type="dxa"/>
            <w:vAlign w:val="bottom"/>
          </w:tcPr>
          <w:p w14:paraId="53D39184" w14:textId="77777777" w:rsidR="00127C02" w:rsidRPr="00F91F14" w:rsidRDefault="00127C0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6825DA0" w14:textId="173BA758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24EB9D1" w14:textId="77777777" w:rsidR="00127C02" w:rsidRPr="00F91F14" w:rsidRDefault="00127C0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13B2F9D" w14:textId="4F80B20E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69E65B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B0F97E" w14:textId="227DCF26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16032B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2864516" w14:textId="3FA4708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35FF7" w:rsidRPr="00F91F14" w14:paraId="3CFA6D4C" w14:textId="77777777">
        <w:trPr>
          <w:trHeight w:val="20"/>
        </w:trPr>
        <w:tc>
          <w:tcPr>
            <w:tcW w:w="3348" w:type="dxa"/>
            <w:vAlign w:val="bottom"/>
          </w:tcPr>
          <w:p w14:paraId="2CC89C58" w14:textId="77777777" w:rsidR="00B35FF7" w:rsidRPr="00F91F14" w:rsidRDefault="00B35FF7" w:rsidP="00B35FF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722B835" w14:textId="4C669C69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(1,313)</w:t>
            </w:r>
          </w:p>
        </w:tc>
        <w:tc>
          <w:tcPr>
            <w:tcW w:w="269" w:type="dxa"/>
          </w:tcPr>
          <w:p w14:paraId="7A0193BB" w14:textId="77777777" w:rsidR="00B35FF7" w:rsidRPr="00F91F14" w:rsidRDefault="00B35FF7" w:rsidP="00B35FF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98D5BE7" w14:textId="178B40F0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341</w:t>
            </w:r>
          </w:p>
        </w:tc>
        <w:tc>
          <w:tcPr>
            <w:tcW w:w="269" w:type="dxa"/>
          </w:tcPr>
          <w:p w14:paraId="2F0B8735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4ED15F" w14:textId="5446F40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(3,683)</w:t>
            </w:r>
          </w:p>
        </w:tc>
        <w:tc>
          <w:tcPr>
            <w:tcW w:w="269" w:type="dxa"/>
            <w:vAlign w:val="bottom"/>
          </w:tcPr>
          <w:p w14:paraId="32C3108A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005E4E9C" w14:textId="410C9D44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(4,655)</w:t>
            </w:r>
          </w:p>
        </w:tc>
      </w:tr>
      <w:tr w:rsidR="00B35FF7" w:rsidRPr="00F91F14" w14:paraId="592EA3C1" w14:textId="77777777">
        <w:trPr>
          <w:trHeight w:val="20"/>
        </w:trPr>
        <w:tc>
          <w:tcPr>
            <w:tcW w:w="3348" w:type="dxa"/>
            <w:vAlign w:val="bottom"/>
          </w:tcPr>
          <w:p w14:paraId="5AF5DBB7" w14:textId="22372A31" w:rsidR="00B35FF7" w:rsidRPr="00F91F14" w:rsidRDefault="00B35FF7" w:rsidP="00B35FF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4FAE641" w14:textId="6D358D48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9,691</w:t>
            </w:r>
          </w:p>
        </w:tc>
        <w:tc>
          <w:tcPr>
            <w:tcW w:w="269" w:type="dxa"/>
          </w:tcPr>
          <w:p w14:paraId="48601F3C" w14:textId="77777777" w:rsidR="00B35FF7" w:rsidRPr="00F91F14" w:rsidRDefault="00B35FF7" w:rsidP="00B35FF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A9B0F8C" w14:textId="3A79F619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10,735</w:t>
            </w:r>
          </w:p>
        </w:tc>
        <w:tc>
          <w:tcPr>
            <w:tcW w:w="269" w:type="dxa"/>
          </w:tcPr>
          <w:p w14:paraId="19B04408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2E960A" w14:textId="73E2E922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16,764</w:t>
            </w:r>
          </w:p>
        </w:tc>
        <w:tc>
          <w:tcPr>
            <w:tcW w:w="269" w:type="dxa"/>
            <w:vAlign w:val="bottom"/>
          </w:tcPr>
          <w:p w14:paraId="083EBAC7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9902029" w14:textId="6316A533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37,190</w:t>
            </w:r>
          </w:p>
        </w:tc>
      </w:tr>
      <w:tr w:rsidR="00B35FF7" w:rsidRPr="00F91F14" w14:paraId="51ABEA9F" w14:textId="77777777">
        <w:trPr>
          <w:trHeight w:val="20"/>
        </w:trPr>
        <w:tc>
          <w:tcPr>
            <w:tcW w:w="3348" w:type="dxa"/>
            <w:vAlign w:val="bottom"/>
          </w:tcPr>
          <w:p w14:paraId="73F7A2DC" w14:textId="214A4493" w:rsidR="00B35FF7" w:rsidRPr="00F91F14" w:rsidRDefault="00B35FF7" w:rsidP="00B35F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E2FB559" w14:textId="21C890B3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(5,478)</w:t>
            </w:r>
          </w:p>
        </w:tc>
        <w:tc>
          <w:tcPr>
            <w:tcW w:w="269" w:type="dxa"/>
          </w:tcPr>
          <w:p w14:paraId="074D1909" w14:textId="77777777" w:rsidR="00B35FF7" w:rsidRPr="00F91F14" w:rsidRDefault="00B35FF7" w:rsidP="00B35FF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3C631EE" w14:textId="7ADDBF00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(7,361)</w:t>
            </w:r>
          </w:p>
        </w:tc>
        <w:tc>
          <w:tcPr>
            <w:tcW w:w="269" w:type="dxa"/>
          </w:tcPr>
          <w:p w14:paraId="55765220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396739" w14:textId="5F63C4F5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(30,608)</w:t>
            </w:r>
          </w:p>
        </w:tc>
        <w:tc>
          <w:tcPr>
            <w:tcW w:w="269" w:type="dxa"/>
            <w:vAlign w:val="bottom"/>
          </w:tcPr>
          <w:p w14:paraId="3039C821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33BF6C56" w14:textId="7EFFAB4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(43,447)</w:t>
            </w:r>
          </w:p>
        </w:tc>
      </w:tr>
      <w:tr w:rsidR="00B35FF7" w:rsidRPr="00F91F14" w14:paraId="7CAFFAA6" w14:textId="77777777">
        <w:trPr>
          <w:trHeight w:val="20"/>
        </w:trPr>
        <w:tc>
          <w:tcPr>
            <w:tcW w:w="3348" w:type="dxa"/>
            <w:vAlign w:val="bottom"/>
          </w:tcPr>
          <w:p w14:paraId="10B805CD" w14:textId="7CAB10E5" w:rsidR="00B35FF7" w:rsidRPr="00F91F14" w:rsidRDefault="00B35FF7" w:rsidP="00B35F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91F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344D0" w14:textId="0E7D8A1C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9,892</w:t>
            </w:r>
          </w:p>
        </w:tc>
        <w:tc>
          <w:tcPr>
            <w:tcW w:w="269" w:type="dxa"/>
          </w:tcPr>
          <w:p w14:paraId="2433DA5F" w14:textId="77777777" w:rsidR="00B35FF7" w:rsidRPr="00F91F14" w:rsidRDefault="00B35FF7" w:rsidP="00B35FF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D3D42" w14:textId="446F2149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11,345</w:t>
            </w:r>
          </w:p>
        </w:tc>
        <w:tc>
          <w:tcPr>
            <w:tcW w:w="269" w:type="dxa"/>
          </w:tcPr>
          <w:p w14:paraId="52340982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D95DF" w14:textId="6C6B4D13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41,932</w:t>
            </w:r>
          </w:p>
        </w:tc>
        <w:tc>
          <w:tcPr>
            <w:tcW w:w="269" w:type="dxa"/>
            <w:vAlign w:val="bottom"/>
          </w:tcPr>
          <w:p w14:paraId="6E4B5716" w14:textId="77777777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8E758" w14:textId="48BC5711" w:rsidR="00B35FF7" w:rsidRPr="00F91F14" w:rsidRDefault="00B35FF7" w:rsidP="00B3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63,169</w:t>
            </w:r>
          </w:p>
        </w:tc>
      </w:tr>
    </w:tbl>
    <w:p w14:paraId="062FB0CA" w14:textId="77777777" w:rsidR="00127C02" w:rsidRPr="00F91F14" w:rsidRDefault="00127C02" w:rsidP="00127C0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9DD9DF" w14:textId="77777777" w:rsidR="00127C02" w:rsidRPr="00F91F14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24" w:type="dxa"/>
        <w:tblInd w:w="547" w:type="dxa"/>
        <w:tblLook w:val="04A0" w:firstRow="1" w:lastRow="0" w:firstColumn="1" w:lastColumn="0" w:noHBand="0" w:noVBand="1"/>
      </w:tblPr>
      <w:tblGrid>
        <w:gridCol w:w="3348"/>
        <w:gridCol w:w="1521"/>
        <w:gridCol w:w="269"/>
        <w:gridCol w:w="1527"/>
        <w:gridCol w:w="269"/>
        <w:gridCol w:w="1209"/>
        <w:gridCol w:w="269"/>
        <w:gridCol w:w="1212"/>
      </w:tblGrid>
      <w:tr w:rsidR="00127C02" w:rsidRPr="00F91F14" w14:paraId="06E9BF17" w14:textId="77777777">
        <w:trPr>
          <w:trHeight w:val="20"/>
          <w:tblHeader/>
        </w:trPr>
        <w:tc>
          <w:tcPr>
            <w:tcW w:w="3348" w:type="dxa"/>
            <w:vAlign w:val="bottom"/>
          </w:tcPr>
          <w:p w14:paraId="38BC2B76" w14:textId="77777777" w:rsidR="00127C02" w:rsidRPr="00F91F14" w:rsidRDefault="00127C02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6" w:type="dxa"/>
            <w:gridSpan w:val="7"/>
            <w:vAlign w:val="bottom"/>
            <w:hideMark/>
          </w:tcPr>
          <w:p w14:paraId="25DC13A1" w14:textId="77777777" w:rsidR="00127C02" w:rsidRPr="00F91F14" w:rsidRDefault="00127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  <w:r w:rsidRPr="00F91F14">
              <w:rPr>
                <w:rFonts w:ascii="Angsana New" w:eastAsia="Angsana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27C02" w:rsidRPr="00F91F14" w14:paraId="07209E55" w14:textId="77777777">
        <w:trPr>
          <w:cantSplit/>
          <w:trHeight w:val="83"/>
          <w:tblHeader/>
        </w:trPr>
        <w:tc>
          <w:tcPr>
            <w:tcW w:w="3348" w:type="dxa"/>
            <w:vAlign w:val="bottom"/>
          </w:tcPr>
          <w:p w14:paraId="5054804A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bottom"/>
            <w:hideMark/>
          </w:tcPr>
          <w:p w14:paraId="54CA73CB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  <w:p w14:paraId="75C91593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  <w:p w14:paraId="3E4D98A5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ที่ไม่มีการเพิ่มขึ้น</w:t>
            </w:r>
          </w:p>
          <w:p w14:paraId="41E5CFAD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</w:t>
            </w:r>
          </w:p>
          <w:p w14:paraId="285D029B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39B739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bottom"/>
            <w:hideMark/>
          </w:tcPr>
          <w:p w14:paraId="2836C10D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  <w:p w14:paraId="5798E42A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  <w:p w14:paraId="1F76144C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ที่มีการเพิ่มขึ้น</w:t>
            </w:r>
          </w:p>
          <w:p w14:paraId="0FF576D0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6DBBCD0" w14:textId="77777777" w:rsidR="00127C02" w:rsidRPr="00F91F14" w:rsidRDefault="00127C02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6E75AB1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  <w:p w14:paraId="348F1E0E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  <w:p w14:paraId="7180CC2F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ที่มีการด้อยค่า</w:t>
            </w:r>
          </w:p>
          <w:p w14:paraId="752623C1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336868B" w14:textId="77777777" w:rsidR="00127C02" w:rsidRPr="00F91F14" w:rsidRDefault="00127C02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  <w:hideMark/>
          </w:tcPr>
          <w:p w14:paraId="6DD45DD5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27C02" w:rsidRPr="00F91F14" w14:paraId="62B7F211" w14:textId="77777777">
        <w:trPr>
          <w:trHeight w:val="83"/>
          <w:tblHeader/>
        </w:trPr>
        <w:tc>
          <w:tcPr>
            <w:tcW w:w="3348" w:type="dxa"/>
            <w:vAlign w:val="bottom"/>
          </w:tcPr>
          <w:p w14:paraId="0966D05D" w14:textId="77777777" w:rsidR="00127C02" w:rsidRPr="00F91F14" w:rsidRDefault="00127C02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76" w:type="dxa"/>
            <w:gridSpan w:val="7"/>
            <w:shd w:val="clear" w:color="auto" w:fill="auto"/>
            <w:vAlign w:val="bottom"/>
          </w:tcPr>
          <w:p w14:paraId="48543D14" w14:textId="77777777" w:rsidR="00127C02" w:rsidRPr="00F91F14" w:rsidRDefault="00127C02">
            <w:pPr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F91F1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F91F14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27C02" w:rsidRPr="00F91F14" w14:paraId="57E3761F" w14:textId="77777777">
        <w:trPr>
          <w:trHeight w:val="20"/>
        </w:trPr>
        <w:tc>
          <w:tcPr>
            <w:tcW w:w="3348" w:type="dxa"/>
            <w:vAlign w:val="bottom"/>
          </w:tcPr>
          <w:p w14:paraId="45CE7328" w14:textId="77777777" w:rsidR="00127C02" w:rsidRPr="00F91F14" w:rsidRDefault="00127C02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1C249E7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10,811</w:t>
            </w:r>
          </w:p>
        </w:tc>
        <w:tc>
          <w:tcPr>
            <w:tcW w:w="269" w:type="dxa"/>
          </w:tcPr>
          <w:p w14:paraId="43E052B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FD2DAC7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20,128</w:t>
            </w:r>
          </w:p>
        </w:tc>
        <w:tc>
          <w:tcPr>
            <w:tcW w:w="269" w:type="dxa"/>
          </w:tcPr>
          <w:p w14:paraId="271FCE0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2F8BD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39,419</w:t>
            </w:r>
          </w:p>
        </w:tc>
        <w:tc>
          <w:tcPr>
            <w:tcW w:w="269" w:type="dxa"/>
            <w:vAlign w:val="bottom"/>
          </w:tcPr>
          <w:p w14:paraId="5D14211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6845C6A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70,358</w:t>
            </w:r>
          </w:p>
        </w:tc>
      </w:tr>
      <w:tr w:rsidR="00127C02" w:rsidRPr="00F91F14" w14:paraId="4D3CFD84" w14:textId="77777777">
        <w:trPr>
          <w:trHeight w:val="20"/>
        </w:trPr>
        <w:tc>
          <w:tcPr>
            <w:tcW w:w="3348" w:type="dxa"/>
            <w:vAlign w:val="bottom"/>
          </w:tcPr>
          <w:p w14:paraId="4C376199" w14:textId="77777777" w:rsidR="00127C02" w:rsidRPr="00F91F14" w:rsidRDefault="00127C02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03A7F85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</w:rPr>
              <w:t>(1,528)</w:t>
            </w:r>
          </w:p>
        </w:tc>
        <w:tc>
          <w:tcPr>
            <w:tcW w:w="269" w:type="dxa"/>
            <w:vAlign w:val="bottom"/>
          </w:tcPr>
          <w:p w14:paraId="5DEFA9B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4E4F2946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(982)</w:t>
            </w:r>
          </w:p>
        </w:tc>
        <w:tc>
          <w:tcPr>
            <w:tcW w:w="269" w:type="dxa"/>
            <w:vAlign w:val="bottom"/>
          </w:tcPr>
          <w:p w14:paraId="4DEF411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E9FEC7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2,510</w:t>
            </w:r>
          </w:p>
        </w:tc>
        <w:tc>
          <w:tcPr>
            <w:tcW w:w="269" w:type="dxa"/>
            <w:vAlign w:val="bottom"/>
          </w:tcPr>
          <w:p w14:paraId="083F490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7EE25DF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</w:tr>
      <w:tr w:rsidR="00127C02" w:rsidRPr="00F91F14" w14:paraId="06FA7620" w14:textId="77777777">
        <w:trPr>
          <w:trHeight w:val="20"/>
        </w:trPr>
        <w:tc>
          <w:tcPr>
            <w:tcW w:w="3348" w:type="dxa"/>
            <w:vAlign w:val="bottom"/>
          </w:tcPr>
          <w:p w14:paraId="37D690CA" w14:textId="77777777" w:rsidR="00127C02" w:rsidRPr="00F91F14" w:rsidRDefault="00127C02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3D7D551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0C357C8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AF699C8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617698F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DD66F8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4681724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6F0AA8C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127C02" w:rsidRPr="00F91F14" w14:paraId="36DF7E64" w14:textId="77777777">
        <w:trPr>
          <w:trHeight w:val="20"/>
        </w:trPr>
        <w:tc>
          <w:tcPr>
            <w:tcW w:w="3348" w:type="dxa"/>
            <w:vAlign w:val="bottom"/>
          </w:tcPr>
          <w:p w14:paraId="51925F33" w14:textId="77777777" w:rsidR="00127C02" w:rsidRPr="00F91F14" w:rsidRDefault="00127C02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775AFC7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 w:hint="cs"/>
                <w:sz w:val="24"/>
                <w:szCs w:val="24"/>
              </w:rPr>
              <w:t>283</w:t>
            </w:r>
          </w:p>
        </w:tc>
        <w:tc>
          <w:tcPr>
            <w:tcW w:w="269" w:type="dxa"/>
            <w:vAlign w:val="bottom"/>
          </w:tcPr>
          <w:p w14:paraId="78956D3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178C22DD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92</w:t>
            </w:r>
          </w:p>
        </w:tc>
        <w:tc>
          <w:tcPr>
            <w:tcW w:w="269" w:type="dxa"/>
            <w:vAlign w:val="bottom"/>
          </w:tcPr>
          <w:p w14:paraId="7622353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95FD93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14,178</w:t>
            </w:r>
          </w:p>
        </w:tc>
        <w:tc>
          <w:tcPr>
            <w:tcW w:w="269" w:type="dxa"/>
            <w:vAlign w:val="bottom"/>
          </w:tcPr>
          <w:p w14:paraId="0D1CFE3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2C50E7F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14,553</w:t>
            </w:r>
          </w:p>
        </w:tc>
      </w:tr>
      <w:tr w:rsidR="00127C02" w:rsidRPr="00F91F14" w14:paraId="28887F12" w14:textId="77777777">
        <w:trPr>
          <w:trHeight w:val="20"/>
        </w:trPr>
        <w:tc>
          <w:tcPr>
            <w:tcW w:w="3348" w:type="dxa"/>
            <w:vAlign w:val="bottom"/>
          </w:tcPr>
          <w:p w14:paraId="37009ABF" w14:textId="77777777" w:rsidR="00127C02" w:rsidRPr="00F91F14" w:rsidRDefault="00127C02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2D3D51C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7,683</w:t>
            </w:r>
          </w:p>
        </w:tc>
        <w:tc>
          <w:tcPr>
            <w:tcW w:w="269" w:type="dxa"/>
            <w:vAlign w:val="bottom"/>
          </w:tcPr>
          <w:p w14:paraId="24760DB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FF8EC96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11,264</w:t>
            </w:r>
          </w:p>
        </w:tc>
        <w:tc>
          <w:tcPr>
            <w:tcW w:w="269" w:type="dxa"/>
            <w:vAlign w:val="bottom"/>
          </w:tcPr>
          <w:p w14:paraId="6B991EC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C3F259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30,181</w:t>
            </w:r>
          </w:p>
        </w:tc>
        <w:tc>
          <w:tcPr>
            <w:tcW w:w="269" w:type="dxa"/>
            <w:vAlign w:val="bottom"/>
          </w:tcPr>
          <w:p w14:paraId="4D91F59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73874C5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49,128</w:t>
            </w:r>
          </w:p>
        </w:tc>
      </w:tr>
      <w:tr w:rsidR="00FE3C25" w:rsidRPr="00F91F14" w14:paraId="73450C8E" w14:textId="77777777">
        <w:trPr>
          <w:trHeight w:val="20"/>
        </w:trPr>
        <w:tc>
          <w:tcPr>
            <w:tcW w:w="3348" w:type="dxa"/>
            <w:vAlign w:val="bottom"/>
          </w:tcPr>
          <w:p w14:paraId="177FAAE3" w14:textId="121EDD91" w:rsidR="00FE3C25" w:rsidRPr="00F91F14" w:rsidRDefault="009E3077" w:rsidP="00FE3C25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17CB75AC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(10,646)</w:t>
            </w:r>
          </w:p>
        </w:tc>
        <w:tc>
          <w:tcPr>
            <w:tcW w:w="269" w:type="dxa"/>
            <w:vAlign w:val="bottom"/>
          </w:tcPr>
          <w:p w14:paraId="736E0B97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FBFA454" w14:textId="77777777" w:rsidR="00FE3C25" w:rsidRPr="00F91F14" w:rsidRDefault="00FE3C25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(18,519)</w:t>
            </w:r>
          </w:p>
        </w:tc>
        <w:tc>
          <w:tcPr>
            <w:tcW w:w="269" w:type="dxa"/>
            <w:vAlign w:val="bottom"/>
          </w:tcPr>
          <w:p w14:paraId="561009C0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052DF6B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(37,275)</w:t>
            </w:r>
          </w:p>
        </w:tc>
        <w:tc>
          <w:tcPr>
            <w:tcW w:w="269" w:type="dxa"/>
            <w:vAlign w:val="bottom"/>
          </w:tcPr>
          <w:p w14:paraId="4651EF73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505BF7FA" w14:textId="77777777" w:rsidR="00FE3C25" w:rsidRPr="00F91F14" w:rsidRDefault="00FE3C25" w:rsidP="00FE3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(66,440)</w:t>
            </w:r>
          </w:p>
        </w:tc>
      </w:tr>
      <w:tr w:rsidR="00127C02" w:rsidRPr="00F91F14" w14:paraId="2AFDD390" w14:textId="77777777">
        <w:trPr>
          <w:trHeight w:val="20"/>
        </w:trPr>
        <w:tc>
          <w:tcPr>
            <w:tcW w:w="3348" w:type="dxa"/>
            <w:vAlign w:val="bottom"/>
          </w:tcPr>
          <w:p w14:paraId="3AFFA284" w14:textId="77777777" w:rsidR="00127C02" w:rsidRPr="00F91F14" w:rsidRDefault="00127C02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2565 </w:t>
            </w: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</w:tcPr>
          <w:p w14:paraId="7C0A706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lang w:bidi="ar-SA"/>
              </w:rPr>
              <w:t>6,603</w:t>
            </w:r>
          </w:p>
        </w:tc>
        <w:tc>
          <w:tcPr>
            <w:tcW w:w="269" w:type="dxa"/>
          </w:tcPr>
          <w:p w14:paraId="3787001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511ABF07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lang w:bidi="ar-SA"/>
              </w:rPr>
              <w:t>11,983</w:t>
            </w:r>
          </w:p>
        </w:tc>
        <w:tc>
          <w:tcPr>
            <w:tcW w:w="269" w:type="dxa"/>
          </w:tcPr>
          <w:p w14:paraId="0A1F5F7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09F001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lang w:bidi="ar-SA"/>
              </w:rPr>
              <w:t>49,013</w:t>
            </w:r>
          </w:p>
        </w:tc>
        <w:tc>
          <w:tcPr>
            <w:tcW w:w="269" w:type="dxa"/>
            <w:vAlign w:val="bottom"/>
          </w:tcPr>
          <w:p w14:paraId="1ED48A9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4A65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lang w:bidi="ar-SA"/>
              </w:rPr>
              <w:t>67,599</w:t>
            </w:r>
          </w:p>
        </w:tc>
      </w:tr>
      <w:tr w:rsidR="00127C02" w:rsidRPr="00F91F14" w14:paraId="2E2E70A8" w14:textId="77777777">
        <w:trPr>
          <w:trHeight w:val="20"/>
        </w:trPr>
        <w:tc>
          <w:tcPr>
            <w:tcW w:w="3348" w:type="dxa"/>
            <w:vAlign w:val="bottom"/>
          </w:tcPr>
          <w:p w14:paraId="66A9F621" w14:textId="77777777" w:rsidR="00127C02" w:rsidRPr="00F91F14" w:rsidRDefault="00127C02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21544062" w14:textId="732E5762" w:rsidR="00127C02" w:rsidRPr="00F91F14" w:rsidRDefault="00AF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</w:rPr>
            </w:pPr>
            <w:r w:rsidRPr="00F91F14">
              <w:rPr>
                <w:rFonts w:ascii="Angsana New" w:hAnsi="Angsana New"/>
                <w:sz w:val="24"/>
                <w:szCs w:val="24"/>
              </w:rPr>
              <w:t>(1,583)</w:t>
            </w:r>
          </w:p>
        </w:tc>
        <w:tc>
          <w:tcPr>
            <w:tcW w:w="269" w:type="dxa"/>
          </w:tcPr>
          <w:p w14:paraId="3836B4C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5C1696B" w14:textId="59B601EA" w:rsidR="00127C02" w:rsidRPr="00F91F14" w:rsidRDefault="00822C4F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(5,110)</w:t>
            </w:r>
          </w:p>
        </w:tc>
        <w:tc>
          <w:tcPr>
            <w:tcW w:w="269" w:type="dxa"/>
          </w:tcPr>
          <w:p w14:paraId="07F5F9C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7BFAD9" w14:textId="1A8ACA52" w:rsidR="00127C02" w:rsidRPr="00F91F14" w:rsidRDefault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6,693</w:t>
            </w:r>
          </w:p>
        </w:tc>
        <w:tc>
          <w:tcPr>
            <w:tcW w:w="269" w:type="dxa"/>
            <w:vAlign w:val="bottom"/>
          </w:tcPr>
          <w:p w14:paraId="6953091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31914C72" w14:textId="5CD70099" w:rsidR="00127C02" w:rsidRPr="00F91F14" w:rsidRDefault="00874248" w:rsidP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</w:tr>
      <w:tr w:rsidR="00127C02" w:rsidRPr="00F91F14" w14:paraId="0C976EAA" w14:textId="77777777">
        <w:trPr>
          <w:trHeight w:val="20"/>
        </w:trPr>
        <w:tc>
          <w:tcPr>
            <w:tcW w:w="3348" w:type="dxa"/>
            <w:vAlign w:val="bottom"/>
          </w:tcPr>
          <w:p w14:paraId="46A49C32" w14:textId="77777777" w:rsidR="00127C02" w:rsidRPr="00F91F14" w:rsidRDefault="00127C02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340908BA" w14:textId="11FD0FFB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59A083E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F07DC4" w14:textId="77777777" w:rsidR="00127C02" w:rsidRPr="00F91F14" w:rsidRDefault="00127C0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E15D466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81FAD5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7380BCE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2CDBF01E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</w:tr>
      <w:tr w:rsidR="00127C02" w:rsidRPr="00F91F14" w14:paraId="11615B85" w14:textId="77777777">
        <w:trPr>
          <w:trHeight w:val="20"/>
        </w:trPr>
        <w:tc>
          <w:tcPr>
            <w:tcW w:w="3348" w:type="dxa"/>
            <w:vAlign w:val="bottom"/>
          </w:tcPr>
          <w:p w14:paraId="287D3957" w14:textId="77777777" w:rsidR="00127C02" w:rsidRPr="00F91F14" w:rsidRDefault="00127C02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670D8051" w14:textId="6E697B41" w:rsidR="00127C02" w:rsidRPr="00F91F14" w:rsidRDefault="00AF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(231)</w:t>
            </w:r>
          </w:p>
        </w:tc>
        <w:tc>
          <w:tcPr>
            <w:tcW w:w="269" w:type="dxa"/>
          </w:tcPr>
          <w:p w14:paraId="0C0088BB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B8A3797" w14:textId="5B756B36" w:rsidR="00127C02" w:rsidRPr="00F91F14" w:rsidRDefault="00822C4F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262</w:t>
            </w:r>
          </w:p>
        </w:tc>
        <w:tc>
          <w:tcPr>
            <w:tcW w:w="269" w:type="dxa"/>
          </w:tcPr>
          <w:p w14:paraId="50836489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BB4BCF3" w14:textId="0E808D14" w:rsidR="00127C02" w:rsidRPr="00F91F14" w:rsidRDefault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(8,553)</w:t>
            </w:r>
          </w:p>
        </w:tc>
        <w:tc>
          <w:tcPr>
            <w:tcW w:w="269" w:type="dxa"/>
            <w:vAlign w:val="bottom"/>
          </w:tcPr>
          <w:p w14:paraId="3FC1A6AC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0323D9A6" w14:textId="05E7718B" w:rsidR="00127C02" w:rsidRPr="00F91F14" w:rsidRDefault="0044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(8</w:t>
            </w:r>
            <w:r w:rsidR="00FF6343" w:rsidRPr="00F91F14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522)</w:t>
            </w:r>
          </w:p>
        </w:tc>
      </w:tr>
      <w:tr w:rsidR="00127C02" w:rsidRPr="00F91F14" w14:paraId="58513D93" w14:textId="77777777">
        <w:trPr>
          <w:trHeight w:val="20"/>
        </w:trPr>
        <w:tc>
          <w:tcPr>
            <w:tcW w:w="3348" w:type="dxa"/>
            <w:vAlign w:val="bottom"/>
          </w:tcPr>
          <w:p w14:paraId="5F00C938" w14:textId="77777777" w:rsidR="00127C02" w:rsidRPr="00F91F14" w:rsidRDefault="00127C02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3C345A43" w14:textId="25012393" w:rsidR="00127C02" w:rsidRPr="00F91F14" w:rsidRDefault="00AF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9,339</w:t>
            </w:r>
          </w:p>
        </w:tc>
        <w:tc>
          <w:tcPr>
            <w:tcW w:w="269" w:type="dxa"/>
          </w:tcPr>
          <w:p w14:paraId="3F778BEA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83F6619" w14:textId="3F1C288A" w:rsidR="00127C02" w:rsidRPr="00F91F14" w:rsidRDefault="00822C4F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10,489</w:t>
            </w:r>
          </w:p>
        </w:tc>
        <w:tc>
          <w:tcPr>
            <w:tcW w:w="269" w:type="dxa"/>
          </w:tcPr>
          <w:p w14:paraId="633CC1F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CEA2EB9" w14:textId="41C6AFE7" w:rsidR="00127C02" w:rsidRPr="00F91F14" w:rsidRDefault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12,407</w:t>
            </w:r>
          </w:p>
        </w:tc>
        <w:tc>
          <w:tcPr>
            <w:tcW w:w="269" w:type="dxa"/>
            <w:vAlign w:val="bottom"/>
          </w:tcPr>
          <w:p w14:paraId="2F0F2AB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vAlign w:val="bottom"/>
          </w:tcPr>
          <w:p w14:paraId="73E5F768" w14:textId="09F6766E" w:rsidR="00127C02" w:rsidRPr="00F91F14" w:rsidRDefault="00A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32,235</w:t>
            </w:r>
          </w:p>
        </w:tc>
      </w:tr>
      <w:tr w:rsidR="00127C02" w:rsidRPr="00F91F14" w14:paraId="6AC2E37F" w14:textId="77777777">
        <w:trPr>
          <w:trHeight w:val="20"/>
        </w:trPr>
        <w:tc>
          <w:tcPr>
            <w:tcW w:w="3348" w:type="dxa"/>
            <w:vAlign w:val="bottom"/>
          </w:tcPr>
          <w:p w14:paraId="3FB426B7" w14:textId="2F472825" w:rsidR="00127C02" w:rsidRPr="00F91F14" w:rsidRDefault="003E5469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</w:tcPr>
          <w:p w14:paraId="7D3E0D0C" w14:textId="37BE7600" w:rsidR="00127C02" w:rsidRPr="00F91F14" w:rsidRDefault="00AF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(4,722)</w:t>
            </w:r>
          </w:p>
        </w:tc>
        <w:tc>
          <w:tcPr>
            <w:tcW w:w="269" w:type="dxa"/>
          </w:tcPr>
          <w:p w14:paraId="50878C0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7B12EBEF" w14:textId="001E6B7D" w:rsidR="00127C02" w:rsidRPr="00F91F14" w:rsidRDefault="00822C4F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(6,578)</w:t>
            </w:r>
          </w:p>
        </w:tc>
        <w:tc>
          <w:tcPr>
            <w:tcW w:w="269" w:type="dxa"/>
          </w:tcPr>
          <w:p w14:paraId="1FF22D68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8C4B2BE" w14:textId="6CB6E26A" w:rsidR="00127C02" w:rsidRPr="00F91F14" w:rsidRDefault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sz w:val="24"/>
                <w:szCs w:val="24"/>
                <w:lang w:bidi="ar-SA"/>
              </w:rPr>
              <w:t>(28,892)</w:t>
            </w:r>
          </w:p>
        </w:tc>
        <w:tc>
          <w:tcPr>
            <w:tcW w:w="269" w:type="dxa"/>
            <w:vAlign w:val="bottom"/>
          </w:tcPr>
          <w:p w14:paraId="1D09F333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C3ACA4" w14:textId="5F9F2DEB" w:rsidR="00127C02" w:rsidRPr="00F91F14" w:rsidRDefault="00874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 w:hint="cs"/>
                <w:sz w:val="24"/>
                <w:szCs w:val="24"/>
                <w:lang w:bidi="ar-SA"/>
              </w:rPr>
              <w:t>(</w:t>
            </w:r>
            <w:r w:rsidR="00AB7549" w:rsidRPr="00F91F14">
              <w:rPr>
                <w:rFonts w:ascii="Angsana New" w:hAnsi="Angsana New"/>
                <w:sz w:val="24"/>
                <w:szCs w:val="24"/>
                <w:lang w:bidi="ar-SA"/>
              </w:rPr>
              <w:t>40,192)</w:t>
            </w:r>
          </w:p>
        </w:tc>
      </w:tr>
      <w:tr w:rsidR="00127C02" w:rsidRPr="00F91F14" w14:paraId="63E6BC5D" w14:textId="77777777">
        <w:trPr>
          <w:trHeight w:val="20"/>
        </w:trPr>
        <w:tc>
          <w:tcPr>
            <w:tcW w:w="3348" w:type="dxa"/>
            <w:vAlign w:val="bottom"/>
          </w:tcPr>
          <w:p w14:paraId="519E69C2" w14:textId="77777777" w:rsidR="00127C02" w:rsidRPr="00F91F14" w:rsidRDefault="00127C02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91F14">
              <w:rPr>
                <w:rFonts w:ascii="Angsana New" w:hAnsi="Angsana New" w:hint="c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C2386" w14:textId="5C0D4EB3" w:rsidR="00127C02" w:rsidRPr="00F91F14" w:rsidRDefault="00AF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9,406</w:t>
            </w:r>
          </w:p>
        </w:tc>
        <w:tc>
          <w:tcPr>
            <w:tcW w:w="269" w:type="dxa"/>
          </w:tcPr>
          <w:p w14:paraId="14FBA2A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C75E8" w14:textId="0C646479" w:rsidR="00127C02" w:rsidRPr="00F91F14" w:rsidRDefault="00AF2BB2" w:rsidP="000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11,046</w:t>
            </w:r>
          </w:p>
        </w:tc>
        <w:tc>
          <w:tcPr>
            <w:tcW w:w="269" w:type="dxa"/>
          </w:tcPr>
          <w:p w14:paraId="5163FB7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2777F" w14:textId="2DBFD7A5" w:rsidR="00127C02" w:rsidRPr="00F91F14" w:rsidRDefault="0082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30,668</w:t>
            </w:r>
          </w:p>
        </w:tc>
        <w:tc>
          <w:tcPr>
            <w:tcW w:w="269" w:type="dxa"/>
            <w:vAlign w:val="bottom"/>
          </w:tcPr>
          <w:p w14:paraId="709EFB41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9EEB1" w14:textId="7A3CF152" w:rsidR="00127C02" w:rsidRPr="00F91F14" w:rsidRDefault="0082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51,120</w:t>
            </w:r>
          </w:p>
        </w:tc>
      </w:tr>
      <w:tr w:rsidR="00127C02" w:rsidRPr="00F91F14" w14:paraId="282B80B7" w14:textId="77777777">
        <w:trPr>
          <w:trHeight w:val="20"/>
        </w:trPr>
        <w:tc>
          <w:tcPr>
            <w:tcW w:w="3348" w:type="dxa"/>
            <w:vAlign w:val="bottom"/>
          </w:tcPr>
          <w:p w14:paraId="25D5213D" w14:textId="77777777" w:rsidR="00127C02" w:rsidRPr="00F91F14" w:rsidRDefault="00127C02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  <w:left w:val="nil"/>
              <w:right w:val="nil"/>
            </w:tcBorders>
          </w:tcPr>
          <w:p w14:paraId="7C68F8BF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21BC48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5E503727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4660BC84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82CFCA2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40E47CD0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95069D" w14:textId="77777777" w:rsidR="00127C02" w:rsidRPr="00F91F14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4DB7326E" w14:textId="0C327C2B" w:rsidR="00D27471" w:rsidRPr="00F91F14" w:rsidRDefault="00D27471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0B648B" w:rsidRPr="00F91F14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F91F14">
        <w:rPr>
          <w:rFonts w:asciiTheme="majorBidi" w:hAnsiTheme="majorBidi" w:cstheme="majorBidi"/>
          <w:sz w:val="30"/>
          <w:szCs w:val="30"/>
        </w:rPr>
        <w:t>2</w:t>
      </w:r>
      <w:r w:rsidR="00577CD5" w:rsidRPr="00F91F14">
        <w:rPr>
          <w:rFonts w:asciiTheme="majorBidi" w:hAnsiTheme="majorBidi" w:cstheme="majorBidi"/>
          <w:sz w:val="30"/>
          <w:szCs w:val="30"/>
        </w:rPr>
        <w:t>5</w:t>
      </w:r>
    </w:p>
    <w:p w14:paraId="10F9EFA8" w14:textId="5B00B477" w:rsidR="003D13C1" w:rsidRPr="00F91F14" w:rsidRDefault="003D13C1" w:rsidP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  <w:cs/>
        </w:rPr>
      </w:pPr>
      <w:r w:rsidRPr="00F91F14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07E6F3D" w14:textId="5B1F7739" w:rsidR="00D9613A" w:rsidRPr="00F91F14" w:rsidRDefault="00D9613A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12D9A4D" w14:textId="0B932270" w:rsidR="00D9613A" w:rsidRPr="00F91F14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59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97"/>
        <w:gridCol w:w="1242"/>
        <w:gridCol w:w="1161"/>
        <w:gridCol w:w="1188"/>
        <w:gridCol w:w="1175"/>
        <w:gridCol w:w="1194"/>
      </w:tblGrid>
      <w:tr w:rsidR="00377EBC" w:rsidRPr="00F91F14" w14:paraId="7DC2DFD7" w14:textId="48CA942C" w:rsidTr="00B606B7">
        <w:tc>
          <w:tcPr>
            <w:tcW w:w="2439" w:type="dxa"/>
          </w:tcPr>
          <w:p w14:paraId="37D18BF1" w14:textId="77777777" w:rsidR="00377EBC" w:rsidRPr="00F91F14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57" w:type="dxa"/>
            <w:gridSpan w:val="6"/>
          </w:tcPr>
          <w:p w14:paraId="1EA33706" w14:textId="1ACD4612" w:rsidR="00377EBC" w:rsidRPr="00F91F14" w:rsidRDefault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77EBC" w:rsidRPr="00F91F14" w14:paraId="7D7B26E4" w14:textId="7682AF41" w:rsidTr="00377EBC">
        <w:tc>
          <w:tcPr>
            <w:tcW w:w="2439" w:type="dxa"/>
          </w:tcPr>
          <w:p w14:paraId="3812371D" w14:textId="77777777" w:rsidR="00377EBC" w:rsidRPr="00F91F14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2DD91EB1" w14:textId="1629F216" w:rsidR="00377EBC" w:rsidRPr="00F91F14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557" w:type="dxa"/>
            <w:gridSpan w:val="3"/>
          </w:tcPr>
          <w:p w14:paraId="0E8A34CC" w14:textId="32152A19" w:rsidR="00377EBC" w:rsidRPr="00F91F14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256</w:t>
            </w:r>
            <w:r w:rsidR="00B606B7" w:rsidRPr="00F91F14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5</w:t>
            </w:r>
          </w:p>
        </w:tc>
      </w:tr>
      <w:tr w:rsidR="00377EBC" w:rsidRPr="00F91F14" w14:paraId="103077B4" w14:textId="6718240A" w:rsidTr="00377EBC">
        <w:tc>
          <w:tcPr>
            <w:tcW w:w="2439" w:type="dxa"/>
          </w:tcPr>
          <w:p w14:paraId="788FFAAD" w14:textId="77777777" w:rsidR="00377EBC" w:rsidRPr="00F91F14" w:rsidRDefault="00377EBC" w:rsidP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4690B6CF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ที่ถึงกำหนดชำระ</w:t>
            </w:r>
          </w:p>
          <w:p w14:paraId="38C1F5B2" w14:textId="51BE8AF0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ภายในหนึ่งปี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bidi="th-TH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th-TH"/>
              </w:rPr>
              <w:t>(1)</w:t>
            </w:r>
          </w:p>
        </w:tc>
        <w:tc>
          <w:tcPr>
            <w:tcW w:w="1242" w:type="dxa"/>
            <w:vAlign w:val="bottom"/>
          </w:tcPr>
          <w:p w14:paraId="03FB86FC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ที่ถึงกำหนดชำระ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61" w:type="dxa"/>
            <w:vAlign w:val="bottom"/>
          </w:tcPr>
          <w:p w14:paraId="63761270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AE48ED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88" w:type="dxa"/>
            <w:vAlign w:val="bottom"/>
          </w:tcPr>
          <w:p w14:paraId="30281FAA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ที่ถึงกำหนดชำระ</w:t>
            </w:r>
          </w:p>
          <w:p w14:paraId="033921BF" w14:textId="0E538990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ภายในหนึ่งปี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bidi="th-TH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th-TH"/>
              </w:rPr>
              <w:t>(1)</w:t>
            </w:r>
          </w:p>
        </w:tc>
        <w:tc>
          <w:tcPr>
            <w:tcW w:w="1175" w:type="dxa"/>
            <w:vAlign w:val="bottom"/>
          </w:tcPr>
          <w:p w14:paraId="4332B00B" w14:textId="35D113C2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ที่ถึงกำหนดชำระ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vAlign w:val="bottom"/>
          </w:tcPr>
          <w:p w14:paraId="30EFC707" w14:textId="77777777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2B7ABC" w14:textId="79B3314E" w:rsidR="00377EBC" w:rsidRPr="00F91F14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06B7" w:rsidRPr="00F91F14" w14:paraId="39DE8BF8" w14:textId="331055BD">
        <w:tc>
          <w:tcPr>
            <w:tcW w:w="2439" w:type="dxa"/>
          </w:tcPr>
          <w:p w14:paraId="2E6CF26F" w14:textId="77777777" w:rsidR="00B606B7" w:rsidRPr="00F91F14" w:rsidRDefault="00B606B7" w:rsidP="00377EBC">
            <w:pPr>
              <w:ind w:left="-18" w:right="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7" w:type="dxa"/>
            <w:gridSpan w:val="6"/>
          </w:tcPr>
          <w:p w14:paraId="14B60C87" w14:textId="33A2C832" w:rsidR="00B606B7" w:rsidRPr="00F91F14" w:rsidRDefault="00B606B7" w:rsidP="00B6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77EBC" w:rsidRPr="00F91F14" w14:paraId="0E10FB1C" w14:textId="270B5ADB" w:rsidTr="00377EBC">
        <w:tc>
          <w:tcPr>
            <w:tcW w:w="2439" w:type="dxa"/>
          </w:tcPr>
          <w:p w14:paraId="29AC7F57" w14:textId="77777777" w:rsidR="00377EBC" w:rsidRPr="00F91F14" w:rsidRDefault="00377EBC" w:rsidP="00377EBC">
            <w:pPr>
              <w:ind w:left="-18" w:right="-1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</w:t>
            </w:r>
          </w:p>
        </w:tc>
        <w:tc>
          <w:tcPr>
            <w:tcW w:w="1197" w:type="dxa"/>
          </w:tcPr>
          <w:p w14:paraId="599DE2B4" w14:textId="436C45AC" w:rsidR="00377EBC" w:rsidRPr="00F91F14" w:rsidRDefault="00412F8D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169,842</w:t>
            </w:r>
          </w:p>
        </w:tc>
        <w:tc>
          <w:tcPr>
            <w:tcW w:w="1242" w:type="dxa"/>
          </w:tcPr>
          <w:p w14:paraId="190EF2C7" w14:textId="0088C2BD" w:rsidR="00377EBC" w:rsidRPr="00F91F14" w:rsidRDefault="00717DA3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  <w:r w:rsidRPr="00F91F14"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  <w:t>11,908</w:t>
            </w:r>
          </w:p>
        </w:tc>
        <w:tc>
          <w:tcPr>
            <w:tcW w:w="1161" w:type="dxa"/>
          </w:tcPr>
          <w:p w14:paraId="6D847888" w14:textId="3B4B957C" w:rsidR="00377EBC" w:rsidRPr="00F91F14" w:rsidRDefault="00BA58C7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181,750</w:t>
            </w:r>
          </w:p>
        </w:tc>
        <w:tc>
          <w:tcPr>
            <w:tcW w:w="1188" w:type="dxa"/>
          </w:tcPr>
          <w:p w14:paraId="4AFA5708" w14:textId="1F310E8F" w:rsidR="00377EBC" w:rsidRPr="00F91F14" w:rsidRDefault="00B40187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187,023</w:t>
            </w:r>
          </w:p>
        </w:tc>
        <w:tc>
          <w:tcPr>
            <w:tcW w:w="1175" w:type="dxa"/>
          </w:tcPr>
          <w:p w14:paraId="0BE22D75" w14:textId="4B7E9670" w:rsidR="00377EBC" w:rsidRPr="00F91F14" w:rsidRDefault="00B40187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2,575</w:t>
            </w:r>
          </w:p>
        </w:tc>
        <w:tc>
          <w:tcPr>
            <w:tcW w:w="1194" w:type="dxa"/>
          </w:tcPr>
          <w:p w14:paraId="79A945CB" w14:textId="247B171C" w:rsidR="00377EBC" w:rsidRPr="00F91F14" w:rsidRDefault="00897EC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189,598</w:t>
            </w:r>
          </w:p>
        </w:tc>
      </w:tr>
      <w:tr w:rsidR="00377EBC" w:rsidRPr="00F91F14" w14:paraId="61756E92" w14:textId="6DE76C76" w:rsidTr="00377EBC">
        <w:tc>
          <w:tcPr>
            <w:tcW w:w="2439" w:type="dxa"/>
          </w:tcPr>
          <w:p w14:paraId="5F12DC7F" w14:textId="688E36F0" w:rsidR="00377EBC" w:rsidRPr="00F91F14" w:rsidRDefault="00296F9E" w:rsidP="0029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36"/>
              </w:tabs>
              <w:ind w:right="-10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บว</w:t>
            </w:r>
            <w:r w:rsidR="00377EBC"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</w:t>
            </w:r>
            <w:r w:rsidR="00377EBC"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ดอกเบี้ยค้างรับและ</w:t>
            </w:r>
          </w:p>
        </w:tc>
        <w:tc>
          <w:tcPr>
            <w:tcW w:w="1197" w:type="dxa"/>
          </w:tcPr>
          <w:p w14:paraId="71A1F071" w14:textId="108FF94E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C920600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</w:tcPr>
          <w:p w14:paraId="38FD1E05" w14:textId="258911AD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1D794BB6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5" w:type="dxa"/>
          </w:tcPr>
          <w:p w14:paraId="546236FE" w14:textId="00E99EAF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</w:tcPr>
          <w:p w14:paraId="6238E479" w14:textId="7EF69294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77EBC" w:rsidRPr="00F91F14" w14:paraId="0CA8C615" w14:textId="77777777" w:rsidTr="00377EBC">
        <w:tc>
          <w:tcPr>
            <w:tcW w:w="2439" w:type="dxa"/>
          </w:tcPr>
          <w:p w14:paraId="54B9535A" w14:textId="54B9AC15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รายได้ดอกเบี้ยที่ยังไม่ถึง</w:t>
            </w:r>
          </w:p>
        </w:tc>
        <w:tc>
          <w:tcPr>
            <w:tcW w:w="1197" w:type="dxa"/>
          </w:tcPr>
          <w:p w14:paraId="64BF92BD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46D3DD8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</w:tcPr>
          <w:p w14:paraId="0DEA5180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14560A8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5" w:type="dxa"/>
          </w:tcPr>
          <w:p w14:paraId="0D99FFFA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</w:tcPr>
          <w:p w14:paraId="67FDBF82" w14:textId="77777777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77EBC" w:rsidRPr="00F91F14" w14:paraId="4D07ABED" w14:textId="3BA1EEAB" w:rsidTr="00377EBC">
        <w:trPr>
          <w:trHeight w:val="274"/>
        </w:trPr>
        <w:tc>
          <w:tcPr>
            <w:tcW w:w="2439" w:type="dxa"/>
          </w:tcPr>
          <w:p w14:paraId="3C7E24D5" w14:textId="772060BC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97" w:type="dxa"/>
          </w:tcPr>
          <w:p w14:paraId="4E57DA0B" w14:textId="4879BCE6" w:rsidR="00377EBC" w:rsidRPr="00F91F14" w:rsidRDefault="009A087F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7,499</w:t>
            </w:r>
          </w:p>
        </w:tc>
        <w:tc>
          <w:tcPr>
            <w:tcW w:w="1242" w:type="dxa"/>
          </w:tcPr>
          <w:p w14:paraId="1B54A998" w14:textId="19A36AEF" w:rsidR="00377EBC" w:rsidRPr="00F91F14" w:rsidRDefault="00717DA3" w:rsidP="00717D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1" w:type="dxa"/>
          </w:tcPr>
          <w:p w14:paraId="19FAFEA4" w14:textId="50C0FB38" w:rsidR="00377EBC" w:rsidRPr="00F91F14" w:rsidRDefault="00BA58C7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7,499</w:t>
            </w:r>
          </w:p>
        </w:tc>
        <w:tc>
          <w:tcPr>
            <w:tcW w:w="1188" w:type="dxa"/>
          </w:tcPr>
          <w:p w14:paraId="0D25DD4D" w14:textId="7E44C9B9" w:rsidR="00377EBC" w:rsidRPr="00F91F14" w:rsidRDefault="00897EC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4,505</w:t>
            </w:r>
          </w:p>
        </w:tc>
        <w:tc>
          <w:tcPr>
            <w:tcW w:w="1175" w:type="dxa"/>
          </w:tcPr>
          <w:p w14:paraId="1ABEF5C2" w14:textId="632BF13C" w:rsidR="00377EBC" w:rsidRPr="00F91F14" w:rsidRDefault="00897EC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94" w:type="dxa"/>
          </w:tcPr>
          <w:p w14:paraId="4E4DE180" w14:textId="6830AFB8" w:rsidR="00377EBC" w:rsidRPr="00F91F14" w:rsidRDefault="00897EC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4,515</w:t>
            </w:r>
          </w:p>
        </w:tc>
      </w:tr>
      <w:tr w:rsidR="00377EBC" w:rsidRPr="00F91F14" w14:paraId="2B07807F" w14:textId="1CD0BB00" w:rsidTr="00377EBC">
        <w:tc>
          <w:tcPr>
            <w:tcW w:w="2439" w:type="dxa"/>
          </w:tcPr>
          <w:p w14:paraId="3A5B6E7A" w14:textId="1E8B5A2E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60AA0DD1" w14:textId="5C87E4A0" w:rsidR="00377EBC" w:rsidRPr="00F91F14" w:rsidRDefault="009D5BE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177,341</w:t>
            </w:r>
          </w:p>
        </w:tc>
        <w:tc>
          <w:tcPr>
            <w:tcW w:w="1242" w:type="dxa"/>
          </w:tcPr>
          <w:p w14:paraId="76E10069" w14:textId="0F0AE4DF" w:rsidR="00377EBC" w:rsidRPr="00F91F14" w:rsidRDefault="00BA58C7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11,908</w:t>
            </w:r>
          </w:p>
        </w:tc>
        <w:tc>
          <w:tcPr>
            <w:tcW w:w="1161" w:type="dxa"/>
          </w:tcPr>
          <w:p w14:paraId="30D9B528" w14:textId="133CE0A5" w:rsidR="00377EBC" w:rsidRPr="00F91F14" w:rsidRDefault="0059389E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182,249</w:t>
            </w:r>
          </w:p>
        </w:tc>
        <w:tc>
          <w:tcPr>
            <w:tcW w:w="1188" w:type="dxa"/>
          </w:tcPr>
          <w:p w14:paraId="3692D34D" w14:textId="70450551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191,</w:t>
            </w:r>
            <w:r w:rsidR="009873BE"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528</w:t>
            </w:r>
          </w:p>
        </w:tc>
        <w:tc>
          <w:tcPr>
            <w:tcW w:w="1175" w:type="dxa"/>
          </w:tcPr>
          <w:p w14:paraId="747678C6" w14:textId="2F9051C3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</w:t>
            </w:r>
            <w:r w:rsidR="009873BE"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585</w:t>
            </w:r>
          </w:p>
        </w:tc>
        <w:tc>
          <w:tcPr>
            <w:tcW w:w="1194" w:type="dxa"/>
          </w:tcPr>
          <w:p w14:paraId="0EA2BE21" w14:textId="20D6B052" w:rsidR="00377EBC" w:rsidRPr="00F91F14" w:rsidRDefault="00377EBC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194,113</w:t>
            </w:r>
          </w:p>
        </w:tc>
      </w:tr>
      <w:tr w:rsidR="0035462B" w:rsidRPr="00F91F14" w14:paraId="1417D3B2" w14:textId="77777777" w:rsidTr="00377EBC">
        <w:tc>
          <w:tcPr>
            <w:tcW w:w="2439" w:type="dxa"/>
          </w:tcPr>
          <w:p w14:paraId="7D3F9EAD" w14:textId="630F4EAE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97" w:type="dxa"/>
          </w:tcPr>
          <w:p w14:paraId="0CB75C1F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7155BBBE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1067DB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88" w:type="dxa"/>
          </w:tcPr>
          <w:p w14:paraId="6D6CEB89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5" w:type="dxa"/>
          </w:tcPr>
          <w:p w14:paraId="0694E2B5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</w:tcPr>
          <w:p w14:paraId="18C9E30B" w14:textId="77777777" w:rsidR="0035462B" w:rsidRPr="00F91F14" w:rsidRDefault="0035462B" w:rsidP="0037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7EBC" w:rsidRPr="00F91F14" w14:paraId="40F9FC84" w14:textId="1464A446" w:rsidTr="00377EBC">
        <w:tc>
          <w:tcPr>
            <w:tcW w:w="2439" w:type="dxa"/>
          </w:tcPr>
          <w:p w14:paraId="59D94E1E" w14:textId="6374EEF9" w:rsidR="00377EBC" w:rsidRPr="00F91F14" w:rsidRDefault="00377EBC" w:rsidP="00377EBC">
            <w:pPr>
              <w:ind w:left="-18" w:right="-1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ab/>
            </w:r>
            <w:r w:rsidRPr="00F91F14">
              <w:rPr>
                <w:rFonts w:asciiTheme="majorBidi" w:eastAsiaTheme="minorHAns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91F14">
              <w:rPr>
                <w:rFonts w:asciiTheme="majorBidi" w:eastAsiaTheme="minorHAns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97" w:type="dxa"/>
          </w:tcPr>
          <w:p w14:paraId="0096C7C5" w14:textId="3E9F9B5B" w:rsidR="00377EBC" w:rsidRPr="00F91F14" w:rsidRDefault="00374F38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eastAsia="Angsana New" w:hAnsiTheme="majorBidi" w:cstheme="majorBidi"/>
                <w:sz w:val="24"/>
                <w:szCs w:val="24"/>
              </w:rPr>
              <w:t>(1,947)</w:t>
            </w:r>
          </w:p>
        </w:tc>
        <w:tc>
          <w:tcPr>
            <w:tcW w:w="1242" w:type="dxa"/>
          </w:tcPr>
          <w:p w14:paraId="337A6F23" w14:textId="0C188AC3" w:rsidR="00377EBC" w:rsidRPr="00F91F14" w:rsidRDefault="00BA58C7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4"/>
                <w:szCs w:val="24"/>
                <w:cs/>
                <w:lang w:val="th" w:bidi="th"/>
              </w:rPr>
            </w:pPr>
            <w:r w:rsidRPr="00F91F14"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val="th" w:bidi="th"/>
              </w:rPr>
              <w:t>(117)</w:t>
            </w:r>
          </w:p>
        </w:tc>
        <w:tc>
          <w:tcPr>
            <w:tcW w:w="1161" w:type="dxa"/>
          </w:tcPr>
          <w:p w14:paraId="7B066FBF" w14:textId="53490FD9" w:rsidR="00377EBC" w:rsidRPr="00F91F14" w:rsidRDefault="00130A9B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(2,064)</w:t>
            </w:r>
          </w:p>
        </w:tc>
        <w:tc>
          <w:tcPr>
            <w:tcW w:w="1188" w:type="dxa"/>
          </w:tcPr>
          <w:p w14:paraId="3F0D7C16" w14:textId="21829665" w:rsidR="00377EBC" w:rsidRPr="00F91F14" w:rsidRDefault="00377EB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9873BE" w:rsidRPr="00F91F14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5" w:type="dxa"/>
          </w:tcPr>
          <w:p w14:paraId="3B7AC358" w14:textId="3C3ED8FF" w:rsidR="00377EBC" w:rsidRPr="00F91F14" w:rsidRDefault="00377EB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73BE" w:rsidRPr="00F91F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4" w:type="dxa"/>
          </w:tcPr>
          <w:p w14:paraId="73FED251" w14:textId="73FD9F22" w:rsidR="00377EBC" w:rsidRPr="00F91F14" w:rsidRDefault="00377EBC" w:rsidP="00377E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(1,936)</w:t>
            </w:r>
          </w:p>
        </w:tc>
      </w:tr>
      <w:tr w:rsidR="00377EBC" w:rsidRPr="00F91F14" w14:paraId="48C87B96" w14:textId="11D752CF" w:rsidTr="00377EBC">
        <w:tc>
          <w:tcPr>
            <w:tcW w:w="2439" w:type="dxa"/>
            <w:tcBorders>
              <w:bottom w:val="nil"/>
            </w:tcBorders>
          </w:tcPr>
          <w:p w14:paraId="51593B6E" w14:textId="79BCEEE0" w:rsidR="00377EBC" w:rsidRPr="00F91F14" w:rsidRDefault="00377EBC" w:rsidP="00377EBC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ลูกหนี้เงินให้สินเชื่อสุทธิ</w:t>
            </w:r>
          </w:p>
        </w:tc>
        <w:tc>
          <w:tcPr>
            <w:tcW w:w="1197" w:type="dxa"/>
            <w:tcBorders>
              <w:bottom w:val="nil"/>
            </w:tcBorders>
          </w:tcPr>
          <w:p w14:paraId="6749BEE1" w14:textId="3BE16D7C" w:rsidR="00377EBC" w:rsidRPr="00F91F14" w:rsidRDefault="00717DA3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1F14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GB"/>
              </w:rPr>
              <w:t>175,394</w:t>
            </w:r>
          </w:p>
        </w:tc>
        <w:tc>
          <w:tcPr>
            <w:tcW w:w="1242" w:type="dxa"/>
            <w:tcBorders>
              <w:bottom w:val="nil"/>
            </w:tcBorders>
          </w:tcPr>
          <w:p w14:paraId="132CA85D" w14:textId="7C203AE2" w:rsidR="00377EBC" w:rsidRPr="00F91F14" w:rsidRDefault="00BA58C7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11,791</w:t>
            </w:r>
          </w:p>
        </w:tc>
        <w:tc>
          <w:tcPr>
            <w:tcW w:w="1161" w:type="dxa"/>
            <w:tcBorders>
              <w:bottom w:val="nil"/>
            </w:tcBorders>
          </w:tcPr>
          <w:p w14:paraId="3343BD78" w14:textId="153CC7EA" w:rsidR="00377EBC" w:rsidRPr="00F91F14" w:rsidRDefault="00130A9B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187,185</w:t>
            </w:r>
          </w:p>
        </w:tc>
        <w:tc>
          <w:tcPr>
            <w:tcW w:w="1188" w:type="dxa"/>
            <w:tcBorders>
              <w:bottom w:val="nil"/>
            </w:tcBorders>
          </w:tcPr>
          <w:p w14:paraId="4D99A1D9" w14:textId="2C550B25" w:rsidR="00377EBC" w:rsidRPr="00F91F14" w:rsidRDefault="00377EBC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189,595</w:t>
            </w:r>
          </w:p>
        </w:tc>
        <w:tc>
          <w:tcPr>
            <w:tcW w:w="1175" w:type="dxa"/>
            <w:tcBorders>
              <w:bottom w:val="nil"/>
            </w:tcBorders>
          </w:tcPr>
          <w:p w14:paraId="23EF5D9F" w14:textId="0FF00F90" w:rsidR="00377EBC" w:rsidRPr="00F91F14" w:rsidRDefault="00377EBC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2,582</w:t>
            </w:r>
          </w:p>
        </w:tc>
        <w:tc>
          <w:tcPr>
            <w:tcW w:w="1194" w:type="dxa"/>
            <w:tcBorders>
              <w:bottom w:val="nil"/>
            </w:tcBorders>
          </w:tcPr>
          <w:p w14:paraId="0C90798A" w14:textId="186A78BB" w:rsidR="00377EBC" w:rsidRPr="00F91F14" w:rsidRDefault="00377EBC" w:rsidP="00377E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192,177</w:t>
            </w:r>
          </w:p>
        </w:tc>
      </w:tr>
    </w:tbl>
    <w:p w14:paraId="2AD6F892" w14:textId="20CC59C8" w:rsidR="00D9613A" w:rsidRPr="00F91F14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29383646" w14:textId="650053C3" w:rsidR="00D9613A" w:rsidRPr="00F91F14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F91F14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F91F14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F91F14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91F14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F91F14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F714D9" w:rsidRPr="00F91F14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F91F14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3432A561" w14:textId="5BD0E894" w:rsidR="00F714D9" w:rsidRPr="00F91F14" w:rsidRDefault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C42368" w:rsidRPr="00F91F14" w14:paraId="0183DF61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0D418" w14:textId="77777777" w:rsidR="00C42368" w:rsidRPr="00F91F14" w:rsidRDefault="00C4236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56300" w14:textId="6124B531" w:rsidR="00C42368" w:rsidRPr="00F91F14" w:rsidRDefault="00C4236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91F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2368" w:rsidRPr="00F91F14" w14:paraId="607B0D0A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D40B0" w14:textId="77777777" w:rsidR="00C42368" w:rsidRPr="00F91F14" w:rsidRDefault="00C42368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477F78" w14:textId="77777777" w:rsidR="00C42368" w:rsidRPr="00F91F14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1A9A" w14:textId="77777777" w:rsidR="00C42368" w:rsidRPr="00F91F14" w:rsidRDefault="00C42368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3511A" w14:textId="77777777" w:rsidR="00C42368" w:rsidRPr="00F91F14" w:rsidRDefault="00C4236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C42368" w:rsidRPr="00F91F14" w14:paraId="000A7C7A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0141E" w14:textId="77777777" w:rsidR="00C42368" w:rsidRPr="00F91F14" w:rsidRDefault="00C42368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0BAC8" w14:textId="77777777" w:rsidR="00C42368" w:rsidRPr="00F91F14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F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F91F1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42368" w:rsidRPr="00F91F14" w14:paraId="7BFD2CBD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6046D" w14:textId="77777777" w:rsidR="00C42368" w:rsidRPr="00F91F14" w:rsidRDefault="00C42368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4949A" w14:textId="51F59278" w:rsidR="00C42368" w:rsidRPr="00F91F14" w:rsidRDefault="006A1D15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F91F14">
              <w:rPr>
                <w:rFonts w:eastAsia="MS Mincho"/>
                <w:sz w:val="28"/>
                <w:szCs w:val="28"/>
                <w:lang w:val="en-US"/>
              </w:rPr>
              <w:t>12</w:t>
            </w:r>
            <w:r w:rsidR="00A52BBB" w:rsidRPr="00F91F14">
              <w:rPr>
                <w:rFonts w:eastAsia="MS Mincho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5B89A" w14:textId="77777777" w:rsidR="00C42368" w:rsidRPr="00F91F14" w:rsidRDefault="00C42368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7D1EC" w14:textId="0573E022" w:rsidR="00C42368" w:rsidRPr="00F91F14" w:rsidRDefault="0019304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 w:rsidRPr="00F91F14">
              <w:rPr>
                <w:sz w:val="28"/>
                <w:szCs w:val="28"/>
                <w:lang w:val="en-US"/>
              </w:rPr>
              <w:t>1,134</w:t>
            </w:r>
          </w:p>
        </w:tc>
      </w:tr>
    </w:tbl>
    <w:p w14:paraId="4754323A" w14:textId="21D25B8E" w:rsidR="00C42368" w:rsidRPr="00F91F14" w:rsidRDefault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79F202" w14:textId="59E64430" w:rsidR="00E344C5" w:rsidRPr="00F91F14" w:rsidRDefault="002B5448" w:rsidP="00E3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E344C5"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</w:t>
      </w:r>
      <w:r w:rsidR="00E344C5" w:rsidRPr="00F91F14">
        <w:rPr>
          <w:rFonts w:asciiTheme="majorBidi" w:hAnsiTheme="majorBidi" w:cstheme="majorBidi"/>
          <w:sz w:val="30"/>
          <w:szCs w:val="30"/>
        </w:rPr>
        <w:t xml:space="preserve"> 31 </w:t>
      </w:r>
      <w:r w:rsidR="00E344C5"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344C5" w:rsidRPr="00F91F14">
        <w:rPr>
          <w:rFonts w:asciiTheme="majorBidi" w:hAnsiTheme="majorBidi" w:cstheme="majorBidi"/>
          <w:sz w:val="30"/>
          <w:szCs w:val="30"/>
        </w:rPr>
        <w:t xml:space="preserve">2566 </w:t>
      </w:r>
      <w:r w:rsidR="00E344C5" w:rsidRPr="00F91F1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344C5" w:rsidRPr="00F91F14">
        <w:rPr>
          <w:rFonts w:asciiTheme="majorBidi" w:hAnsiTheme="majorBidi" w:cstheme="majorBidi"/>
          <w:sz w:val="30"/>
          <w:szCs w:val="30"/>
        </w:rPr>
        <w:t xml:space="preserve">2565 </w:t>
      </w:r>
      <w:r w:rsidR="00E344C5" w:rsidRPr="00F91F14">
        <w:rPr>
          <w:rFonts w:asciiTheme="majorBidi" w:hAnsiTheme="majorBidi" w:cstheme="majorBidi" w:hint="cs"/>
          <w:sz w:val="30"/>
          <w:szCs w:val="30"/>
          <w:cs/>
        </w:rPr>
        <w:t>ลูกหนี้เงินให้สินเชื่อจำแนกตามการจัดชั้นได้ดังนี้</w:t>
      </w:r>
    </w:p>
    <w:p w14:paraId="1E0F2543" w14:textId="294634FC" w:rsidR="002B5448" w:rsidRPr="00F91F14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61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44"/>
        <w:gridCol w:w="1791"/>
        <w:gridCol w:w="243"/>
        <w:gridCol w:w="1737"/>
        <w:gridCol w:w="243"/>
        <w:gridCol w:w="1318"/>
        <w:gridCol w:w="269"/>
        <w:gridCol w:w="1172"/>
      </w:tblGrid>
      <w:tr w:rsidR="002B5448" w:rsidRPr="00F91F14" w14:paraId="1AC231A1" w14:textId="77777777" w:rsidTr="00F5529F">
        <w:trPr>
          <w:trHeight w:val="20"/>
          <w:tblHeader/>
        </w:trPr>
        <w:tc>
          <w:tcPr>
            <w:tcW w:w="2844" w:type="dxa"/>
            <w:vAlign w:val="bottom"/>
            <w:hideMark/>
          </w:tcPr>
          <w:p w14:paraId="63C0EE56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73" w:type="dxa"/>
            <w:gridSpan w:val="7"/>
            <w:vAlign w:val="bottom"/>
            <w:hideMark/>
          </w:tcPr>
          <w:p w14:paraId="7B843A6C" w14:textId="77777777" w:rsidR="002B5448" w:rsidRPr="00F91F14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2B5448" w:rsidRPr="00F91F14" w14:paraId="1681E802" w14:textId="77777777" w:rsidTr="00F5529F">
        <w:trPr>
          <w:trHeight w:val="20"/>
          <w:tblHeader/>
        </w:trPr>
        <w:tc>
          <w:tcPr>
            <w:tcW w:w="2844" w:type="dxa"/>
            <w:vAlign w:val="bottom"/>
          </w:tcPr>
          <w:p w14:paraId="26F6B2A6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73" w:type="dxa"/>
            <w:gridSpan w:val="7"/>
            <w:vAlign w:val="bottom"/>
          </w:tcPr>
          <w:p w14:paraId="613056E1" w14:textId="77777777" w:rsidR="002B5448" w:rsidRPr="00F91F14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F91F14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</w:tr>
      <w:tr w:rsidR="002B5448" w:rsidRPr="00F91F14" w14:paraId="64965A85" w14:textId="77777777" w:rsidTr="00F5529F">
        <w:trPr>
          <w:trHeight w:val="20"/>
          <w:tblHeader/>
        </w:trPr>
        <w:tc>
          <w:tcPr>
            <w:tcW w:w="2844" w:type="dxa"/>
            <w:vAlign w:val="bottom"/>
            <w:hideMark/>
          </w:tcPr>
          <w:p w14:paraId="10AE4848" w14:textId="77777777" w:rsidR="002B5448" w:rsidRPr="00F91F14" w:rsidRDefault="002B5448">
            <w:pPr>
              <w:spacing w:line="360" w:lineRule="exact"/>
              <w:rPr>
                <w:rFonts w:asciiTheme="majorBidi" w:hAnsiTheme="majorBidi" w:cstheme="majorBidi"/>
                <w:b/>
                <w:sz w:val="24"/>
                <w:szCs w:val="24"/>
                <w:lang w:bidi="ar-SA"/>
              </w:rPr>
            </w:pPr>
          </w:p>
        </w:tc>
        <w:tc>
          <w:tcPr>
            <w:tcW w:w="1791" w:type="dxa"/>
            <w:vAlign w:val="bottom"/>
            <w:hideMark/>
          </w:tcPr>
          <w:p w14:paraId="0917A470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B0C0B97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82594D2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4CB0498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5B7C1FEC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Align w:val="bottom"/>
            <w:hideMark/>
          </w:tcPr>
          <w:p w14:paraId="43E17F5E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3CE022CC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DA3CA4A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0F948574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4FD05D53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07991D1C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7FE7A7D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18ADD38C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5F9955EF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188294E2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5448" w:rsidRPr="00F91F14" w14:paraId="12A134F4" w14:textId="77777777" w:rsidTr="00F5529F">
        <w:trPr>
          <w:trHeight w:val="20"/>
          <w:tblHeader/>
        </w:trPr>
        <w:tc>
          <w:tcPr>
            <w:tcW w:w="2844" w:type="dxa"/>
            <w:vAlign w:val="bottom"/>
          </w:tcPr>
          <w:p w14:paraId="771B97E6" w14:textId="77777777" w:rsidR="002B5448" w:rsidRPr="00F91F14" w:rsidRDefault="002B5448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73" w:type="dxa"/>
            <w:gridSpan w:val="7"/>
            <w:vAlign w:val="bottom"/>
            <w:hideMark/>
          </w:tcPr>
          <w:p w14:paraId="789F4EDC" w14:textId="77777777" w:rsidR="002B5448" w:rsidRPr="00F91F14" w:rsidRDefault="002B544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5448" w:rsidRPr="00F91F14" w14:paraId="2885005D" w14:textId="77777777" w:rsidTr="00F5529F">
        <w:trPr>
          <w:trHeight w:val="20"/>
        </w:trPr>
        <w:tc>
          <w:tcPr>
            <w:tcW w:w="2844" w:type="dxa"/>
            <w:vAlign w:val="bottom"/>
            <w:hideMark/>
          </w:tcPr>
          <w:p w14:paraId="4D791ED3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791" w:type="dxa"/>
            <w:vAlign w:val="bottom"/>
          </w:tcPr>
          <w:p w14:paraId="3AA0689B" w14:textId="0DBFD151" w:rsidR="002B5448" w:rsidRPr="00F91F14" w:rsidRDefault="00A94875" w:rsidP="00A94875">
            <w:pPr>
              <w:pStyle w:val="acctfourfigures"/>
              <w:tabs>
                <w:tab w:val="clear" w:pos="765"/>
                <w:tab w:val="decimal" w:pos="1577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174,387</w:t>
            </w:r>
          </w:p>
        </w:tc>
        <w:tc>
          <w:tcPr>
            <w:tcW w:w="243" w:type="dxa"/>
            <w:vAlign w:val="bottom"/>
          </w:tcPr>
          <w:p w14:paraId="36D9E7FD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vAlign w:val="bottom"/>
          </w:tcPr>
          <w:p w14:paraId="60A59B0B" w14:textId="357EEFAD" w:rsidR="002B5448" w:rsidRPr="00F91F14" w:rsidRDefault="00530ED8" w:rsidP="00B7770B">
            <w:pPr>
              <w:pStyle w:val="acctfourfigures"/>
              <w:tabs>
                <w:tab w:val="clear" w:pos="765"/>
                <w:tab w:val="decimal" w:pos="1257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39CF6F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</w:tcPr>
          <w:p w14:paraId="60D7B861" w14:textId="246CE1FF" w:rsidR="002B5448" w:rsidRPr="00F91F14" w:rsidRDefault="00AC5D2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EC94006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9A9F768" w14:textId="70F423F4" w:rsidR="002B5448" w:rsidRPr="00F91F14" w:rsidRDefault="002B1C9F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174,387</w:t>
            </w:r>
          </w:p>
        </w:tc>
      </w:tr>
      <w:tr w:rsidR="002B5448" w:rsidRPr="00F91F14" w14:paraId="455C31D7" w14:textId="77777777" w:rsidTr="00F5529F">
        <w:trPr>
          <w:trHeight w:val="20"/>
        </w:trPr>
        <w:tc>
          <w:tcPr>
            <w:tcW w:w="2844" w:type="dxa"/>
            <w:vAlign w:val="bottom"/>
          </w:tcPr>
          <w:p w14:paraId="116BB060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791" w:type="dxa"/>
            <w:vAlign w:val="bottom"/>
          </w:tcPr>
          <w:p w14:paraId="6B5A1C61" w14:textId="52C5FBF5" w:rsidR="002B5448" w:rsidRPr="00F91F14" w:rsidRDefault="00A94875" w:rsidP="00A948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9,201</w:t>
            </w:r>
          </w:p>
        </w:tc>
        <w:tc>
          <w:tcPr>
            <w:tcW w:w="243" w:type="dxa"/>
            <w:vAlign w:val="bottom"/>
          </w:tcPr>
          <w:p w14:paraId="7AFF9658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vAlign w:val="bottom"/>
          </w:tcPr>
          <w:p w14:paraId="3A379765" w14:textId="61BD98B6" w:rsidR="002B5448" w:rsidRPr="00F91F14" w:rsidRDefault="00530ED8" w:rsidP="00B7770B">
            <w:pPr>
              <w:pStyle w:val="acctfourfigures"/>
              <w:tabs>
                <w:tab w:val="clear" w:pos="765"/>
                <w:tab w:val="decimal" w:pos="1257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B7C70D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</w:tcPr>
          <w:p w14:paraId="025BEA89" w14:textId="0026C46A" w:rsidR="002B5448" w:rsidRPr="00F91F14" w:rsidRDefault="00AC5D2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B412EB7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EA9DBA6" w14:textId="08C14EA7" w:rsidR="002B5448" w:rsidRPr="00F91F14" w:rsidRDefault="002B1C9F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9,201</w:t>
            </w:r>
          </w:p>
        </w:tc>
      </w:tr>
      <w:tr w:rsidR="002B5448" w:rsidRPr="00F91F14" w14:paraId="7B171C32" w14:textId="77777777" w:rsidTr="00F5529F">
        <w:trPr>
          <w:trHeight w:val="20"/>
        </w:trPr>
        <w:tc>
          <w:tcPr>
            <w:tcW w:w="2844" w:type="dxa"/>
            <w:vAlign w:val="bottom"/>
          </w:tcPr>
          <w:p w14:paraId="7CF0EA55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791" w:type="dxa"/>
            <w:vAlign w:val="bottom"/>
          </w:tcPr>
          <w:p w14:paraId="415AA7EE" w14:textId="105FD2E1" w:rsidR="002B5448" w:rsidRPr="00F91F14" w:rsidRDefault="00A94875" w:rsidP="0095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DE92269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vAlign w:val="bottom"/>
          </w:tcPr>
          <w:p w14:paraId="03DA04E4" w14:textId="0F2F1729" w:rsidR="002B5448" w:rsidRPr="00F91F14" w:rsidRDefault="00530ED8" w:rsidP="00B7770B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5,323</w:t>
            </w:r>
          </w:p>
        </w:tc>
        <w:tc>
          <w:tcPr>
            <w:tcW w:w="243" w:type="dxa"/>
            <w:vAlign w:val="bottom"/>
          </w:tcPr>
          <w:p w14:paraId="5DFA6423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</w:tcPr>
          <w:p w14:paraId="69E06D3A" w14:textId="6A49C2A3" w:rsidR="002B5448" w:rsidRPr="00F91F14" w:rsidRDefault="00AC5D2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1CB3418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B9A5762" w14:textId="0D067124" w:rsidR="002B5448" w:rsidRPr="00F91F14" w:rsidRDefault="002B1C9F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5,323</w:t>
            </w:r>
          </w:p>
        </w:tc>
      </w:tr>
      <w:tr w:rsidR="002B5448" w:rsidRPr="00F91F14" w14:paraId="49F68E88" w14:textId="77777777" w:rsidTr="00F5529F">
        <w:trPr>
          <w:trHeight w:val="20"/>
        </w:trPr>
        <w:tc>
          <w:tcPr>
            <w:tcW w:w="2844" w:type="dxa"/>
            <w:vAlign w:val="bottom"/>
          </w:tcPr>
          <w:p w14:paraId="62C04182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เกินกำหนดชำระมากกว่า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49DF9CA" w14:textId="25A9B5B3" w:rsidR="002B5448" w:rsidRPr="00F91F14" w:rsidRDefault="00A94875" w:rsidP="00A948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B845A87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5F91C3F5" w14:textId="192230B7" w:rsidR="002B5448" w:rsidRPr="00F91F14" w:rsidRDefault="00530ED8" w:rsidP="00B7770B">
            <w:pPr>
              <w:pStyle w:val="acctfourfigures"/>
              <w:tabs>
                <w:tab w:val="clear" w:pos="765"/>
                <w:tab w:val="decimal" w:pos="1257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1782D0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F026C94" w14:textId="1F939248" w:rsidR="002B5448" w:rsidRPr="00F91F14" w:rsidRDefault="00AC5D22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1B0C7642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8218BA2" w14:textId="792ADA17" w:rsidR="002B5448" w:rsidRPr="00F91F14" w:rsidRDefault="009278E2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2B5448" w:rsidRPr="00F91F14" w14:paraId="001F9783" w14:textId="77777777" w:rsidTr="00F5529F">
        <w:trPr>
          <w:trHeight w:val="20"/>
        </w:trPr>
        <w:tc>
          <w:tcPr>
            <w:tcW w:w="2844" w:type="dxa"/>
            <w:vAlign w:val="bottom"/>
          </w:tcPr>
          <w:p w14:paraId="12C6D897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16FE2E2" w14:textId="59C7D923" w:rsidR="002B5448" w:rsidRPr="00F91F14" w:rsidRDefault="00A94875" w:rsidP="00A94875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183,588</w:t>
            </w:r>
          </w:p>
        </w:tc>
        <w:tc>
          <w:tcPr>
            <w:tcW w:w="243" w:type="dxa"/>
            <w:vAlign w:val="bottom"/>
          </w:tcPr>
          <w:p w14:paraId="6C5FE39F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35AC3DC7" w14:textId="09DA6A3E" w:rsidR="002B5448" w:rsidRPr="00F91F14" w:rsidRDefault="00B7770B" w:rsidP="00B7770B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5,323</w:t>
            </w:r>
          </w:p>
        </w:tc>
        <w:tc>
          <w:tcPr>
            <w:tcW w:w="243" w:type="dxa"/>
            <w:vAlign w:val="bottom"/>
          </w:tcPr>
          <w:p w14:paraId="2BCACE3D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1E56D6EC" w14:textId="42047EBA" w:rsidR="002B5448" w:rsidRPr="00F91F14" w:rsidRDefault="00AC5D22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047FF0A2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B3F229C" w14:textId="3C8F9A24" w:rsidR="002B5448" w:rsidRPr="00F91F14" w:rsidRDefault="009278E2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189,249</w:t>
            </w:r>
          </w:p>
        </w:tc>
      </w:tr>
      <w:tr w:rsidR="002B5448" w:rsidRPr="00F91F14" w14:paraId="5680B150" w14:textId="77777777" w:rsidTr="00F5529F">
        <w:trPr>
          <w:trHeight w:val="20"/>
        </w:trPr>
        <w:tc>
          <w:tcPr>
            <w:tcW w:w="2844" w:type="dxa"/>
            <w:vAlign w:val="bottom"/>
            <w:hideMark/>
          </w:tcPr>
          <w:p w14:paraId="5704321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vAlign w:val="bottom"/>
          </w:tcPr>
          <w:p w14:paraId="57026A5B" w14:textId="77777777" w:rsidR="002B5448" w:rsidRPr="00F91F14" w:rsidRDefault="002B5448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2B710A9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vAlign w:val="bottom"/>
          </w:tcPr>
          <w:p w14:paraId="1406D094" w14:textId="77777777" w:rsidR="002B5448" w:rsidRPr="00F91F14" w:rsidRDefault="002B5448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47C858C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81C2627" w14:textId="77777777" w:rsidR="002B5448" w:rsidRPr="00F91F14" w:rsidRDefault="002B5448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AF054ED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40F6C8C3" w14:textId="77777777" w:rsidR="002B5448" w:rsidRPr="00F91F14" w:rsidRDefault="002B5448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5448" w:rsidRPr="00F91F14" w14:paraId="11FC2276" w14:textId="77777777" w:rsidTr="00F5529F">
        <w:trPr>
          <w:trHeight w:val="20"/>
        </w:trPr>
        <w:tc>
          <w:tcPr>
            <w:tcW w:w="2844" w:type="dxa"/>
            <w:vAlign w:val="bottom"/>
          </w:tcPr>
          <w:p w14:paraId="221F270D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vAlign w:val="bottom"/>
          </w:tcPr>
          <w:p w14:paraId="2029E129" w14:textId="0A76EF40" w:rsidR="002B5448" w:rsidRPr="00F91F14" w:rsidRDefault="00A94875" w:rsidP="00A94875">
            <w:pPr>
              <w:pStyle w:val="acctfourfigures"/>
              <w:tabs>
                <w:tab w:val="clear" w:pos="765"/>
                <w:tab w:val="decimal" w:pos="157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(1,958)</w:t>
            </w:r>
          </w:p>
        </w:tc>
        <w:tc>
          <w:tcPr>
            <w:tcW w:w="243" w:type="dxa"/>
            <w:vAlign w:val="bottom"/>
          </w:tcPr>
          <w:p w14:paraId="01AFA7A8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vAlign w:val="bottom"/>
          </w:tcPr>
          <w:p w14:paraId="4ABF8FA1" w14:textId="04D7D1F3" w:rsidR="002B5448" w:rsidRPr="00F91F14" w:rsidRDefault="00B7770B" w:rsidP="00B7770B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(106)</w:t>
            </w:r>
          </w:p>
        </w:tc>
        <w:tc>
          <w:tcPr>
            <w:tcW w:w="243" w:type="dxa"/>
            <w:vAlign w:val="bottom"/>
          </w:tcPr>
          <w:p w14:paraId="31F5E4CA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156E6EF" w14:textId="2B97F7A8" w:rsidR="002B5448" w:rsidRPr="00F91F14" w:rsidRDefault="002B1C9F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DE63897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4415C38F" w14:textId="5EF01305" w:rsidR="002B5448" w:rsidRPr="00F91F14" w:rsidRDefault="009278E2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(2,064)</w:t>
            </w:r>
          </w:p>
        </w:tc>
      </w:tr>
      <w:tr w:rsidR="002B5448" w:rsidRPr="00F91F14" w14:paraId="69C1709A" w14:textId="77777777" w:rsidTr="00F5529F">
        <w:trPr>
          <w:trHeight w:val="20"/>
        </w:trPr>
        <w:tc>
          <w:tcPr>
            <w:tcW w:w="2844" w:type="dxa"/>
            <w:vAlign w:val="bottom"/>
            <w:hideMark/>
          </w:tcPr>
          <w:p w14:paraId="10C2D6B9" w14:textId="77777777" w:rsidR="002B5448" w:rsidRPr="00F91F14" w:rsidRDefault="002B544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201F" w14:textId="765C0E48" w:rsidR="002B5448" w:rsidRPr="00F91F14" w:rsidRDefault="00A94875" w:rsidP="00A94875">
            <w:pPr>
              <w:pStyle w:val="acctfourfigures"/>
              <w:tabs>
                <w:tab w:val="clear" w:pos="765"/>
                <w:tab w:val="decimal" w:pos="1577"/>
              </w:tabs>
              <w:spacing w:line="360" w:lineRule="exact"/>
              <w:ind w:left="-13" w:right="-1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181,630</w:t>
            </w:r>
          </w:p>
        </w:tc>
        <w:tc>
          <w:tcPr>
            <w:tcW w:w="243" w:type="dxa"/>
          </w:tcPr>
          <w:p w14:paraId="2240FF7C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5F0B2" w14:textId="0B48B1CB" w:rsidR="002B5448" w:rsidRPr="00F91F14" w:rsidRDefault="00B7770B" w:rsidP="00B7770B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5,217</w:t>
            </w:r>
          </w:p>
        </w:tc>
        <w:tc>
          <w:tcPr>
            <w:tcW w:w="243" w:type="dxa"/>
          </w:tcPr>
          <w:p w14:paraId="3D3F9C6E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0F18A" w14:textId="6975A934" w:rsidR="002B5448" w:rsidRPr="00F91F14" w:rsidRDefault="002B1C9F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69" w:type="dxa"/>
            <w:vAlign w:val="bottom"/>
          </w:tcPr>
          <w:p w14:paraId="3E1F2335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68D8E" w14:textId="22592328" w:rsidR="002B5448" w:rsidRPr="00F91F14" w:rsidRDefault="009278E2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187,185</w:t>
            </w:r>
          </w:p>
        </w:tc>
      </w:tr>
    </w:tbl>
    <w:p w14:paraId="3D09B2FD" w14:textId="77777777" w:rsidR="002B5448" w:rsidRPr="00F91F14" w:rsidRDefault="002B5448" w:rsidP="002B5448">
      <w:pPr>
        <w:spacing w:line="360" w:lineRule="exact"/>
        <w:ind w:left="900"/>
        <w:jc w:val="thaiDistribute"/>
        <w:rPr>
          <w:rFonts w:asciiTheme="majorBidi" w:hAnsiTheme="majorBidi" w:cstheme="majorBidi"/>
          <w:cs/>
        </w:rPr>
      </w:pPr>
    </w:p>
    <w:tbl>
      <w:tblPr>
        <w:tblW w:w="9693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2835"/>
        <w:gridCol w:w="1818"/>
        <w:gridCol w:w="243"/>
        <w:gridCol w:w="1791"/>
        <w:gridCol w:w="243"/>
        <w:gridCol w:w="1318"/>
        <w:gridCol w:w="269"/>
        <w:gridCol w:w="1167"/>
        <w:gridCol w:w="9"/>
      </w:tblGrid>
      <w:tr w:rsidR="002B5448" w:rsidRPr="00F91F14" w14:paraId="28AA01E9" w14:textId="77777777" w:rsidTr="00F5529F">
        <w:trPr>
          <w:trHeight w:val="20"/>
          <w:tblHeader/>
        </w:trPr>
        <w:tc>
          <w:tcPr>
            <w:tcW w:w="2835" w:type="dxa"/>
            <w:vAlign w:val="bottom"/>
            <w:hideMark/>
          </w:tcPr>
          <w:p w14:paraId="38247518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58" w:type="dxa"/>
            <w:gridSpan w:val="8"/>
            <w:vAlign w:val="bottom"/>
            <w:hideMark/>
          </w:tcPr>
          <w:p w14:paraId="69ACE3BF" w14:textId="77777777" w:rsidR="002B5448" w:rsidRPr="00F91F14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2B5448" w:rsidRPr="00F91F14" w14:paraId="27542C96" w14:textId="77777777" w:rsidTr="00F5529F">
        <w:trPr>
          <w:trHeight w:val="20"/>
          <w:tblHeader/>
        </w:trPr>
        <w:tc>
          <w:tcPr>
            <w:tcW w:w="2835" w:type="dxa"/>
            <w:vAlign w:val="bottom"/>
          </w:tcPr>
          <w:p w14:paraId="1D181439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58" w:type="dxa"/>
            <w:gridSpan w:val="8"/>
            <w:vAlign w:val="bottom"/>
          </w:tcPr>
          <w:p w14:paraId="3FCC9A9C" w14:textId="77777777" w:rsidR="002B5448" w:rsidRPr="00F91F14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F91F14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2565</w:t>
            </w:r>
          </w:p>
        </w:tc>
      </w:tr>
      <w:tr w:rsidR="002B5448" w:rsidRPr="00F91F14" w14:paraId="22C2E5DC" w14:textId="77777777" w:rsidTr="00F5529F">
        <w:trPr>
          <w:gridAfter w:val="1"/>
          <w:wAfter w:w="9" w:type="dxa"/>
          <w:trHeight w:val="20"/>
          <w:tblHeader/>
        </w:trPr>
        <w:tc>
          <w:tcPr>
            <w:tcW w:w="2835" w:type="dxa"/>
            <w:vAlign w:val="bottom"/>
            <w:hideMark/>
          </w:tcPr>
          <w:p w14:paraId="633F4F21" w14:textId="77777777" w:rsidR="002B5448" w:rsidRPr="00F91F14" w:rsidRDefault="002B5448">
            <w:pPr>
              <w:spacing w:line="360" w:lineRule="exact"/>
              <w:rPr>
                <w:rFonts w:asciiTheme="majorBidi" w:hAnsiTheme="majorBidi" w:cstheme="majorBidi"/>
                <w:b/>
                <w:sz w:val="24"/>
                <w:szCs w:val="24"/>
                <w:lang w:bidi="ar-SA"/>
              </w:rPr>
            </w:pPr>
          </w:p>
        </w:tc>
        <w:tc>
          <w:tcPr>
            <w:tcW w:w="1818" w:type="dxa"/>
            <w:vAlign w:val="bottom"/>
            <w:hideMark/>
          </w:tcPr>
          <w:p w14:paraId="0ECBA0A0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34DDC25D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3A763204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369A130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66599131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  <w:hideMark/>
          </w:tcPr>
          <w:p w14:paraId="1523EE14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E71309C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762A51D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1E653E93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2D1E5CC1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  <w:hideMark/>
          </w:tcPr>
          <w:p w14:paraId="00D9194E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23AC79DD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2ACBD36D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687ACE28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  <w:hideMark/>
          </w:tcPr>
          <w:p w14:paraId="4A43B6A6" w14:textId="77777777" w:rsidR="002B5448" w:rsidRPr="00F91F14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5448" w:rsidRPr="00F91F14" w14:paraId="7AE4B16D" w14:textId="77777777" w:rsidTr="00F5529F">
        <w:trPr>
          <w:trHeight w:val="20"/>
          <w:tblHeader/>
        </w:trPr>
        <w:tc>
          <w:tcPr>
            <w:tcW w:w="2835" w:type="dxa"/>
            <w:vAlign w:val="bottom"/>
          </w:tcPr>
          <w:p w14:paraId="29F8DD73" w14:textId="77777777" w:rsidR="002B5448" w:rsidRPr="00F91F14" w:rsidRDefault="002B5448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58" w:type="dxa"/>
            <w:gridSpan w:val="8"/>
            <w:vAlign w:val="bottom"/>
            <w:hideMark/>
          </w:tcPr>
          <w:p w14:paraId="4B5444EA" w14:textId="77777777" w:rsidR="002B5448" w:rsidRPr="00F91F14" w:rsidRDefault="002B544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5448" w:rsidRPr="00F91F14" w14:paraId="08312C76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  <w:hideMark/>
          </w:tcPr>
          <w:p w14:paraId="32779C6F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818" w:type="dxa"/>
            <w:vAlign w:val="bottom"/>
          </w:tcPr>
          <w:p w14:paraId="31B90F4A" w14:textId="77777777" w:rsidR="002B5448" w:rsidRPr="00F91F14" w:rsidRDefault="002B5448" w:rsidP="00A024CB">
            <w:pPr>
              <w:pStyle w:val="acctfourfigures"/>
              <w:tabs>
                <w:tab w:val="clear" w:pos="765"/>
                <w:tab w:val="decimal" w:pos="1595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193,460</w:t>
            </w:r>
          </w:p>
        </w:tc>
        <w:tc>
          <w:tcPr>
            <w:tcW w:w="243" w:type="dxa"/>
            <w:vAlign w:val="bottom"/>
          </w:tcPr>
          <w:p w14:paraId="238C4FDE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58E0C426" w14:textId="77777777" w:rsidR="002B5448" w:rsidRPr="00F91F14" w:rsidRDefault="002B5448" w:rsidP="00DA4E96">
            <w:pPr>
              <w:pStyle w:val="acctfourfigures"/>
              <w:tabs>
                <w:tab w:val="clear" w:pos="765"/>
                <w:tab w:val="decimal" w:pos="123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1D1D11A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</w:tcPr>
          <w:p w14:paraId="294FB07B" w14:textId="77777777" w:rsidR="002B5448" w:rsidRPr="00F91F14" w:rsidRDefault="002B5448" w:rsidP="009A44A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13236F2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E72E112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193,460</w:t>
            </w:r>
          </w:p>
        </w:tc>
      </w:tr>
      <w:tr w:rsidR="002B5448" w:rsidRPr="00F91F14" w14:paraId="1787DB6D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</w:tcPr>
          <w:p w14:paraId="618351D4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818" w:type="dxa"/>
            <w:vAlign w:val="bottom"/>
          </w:tcPr>
          <w:p w14:paraId="05E71D3E" w14:textId="77777777" w:rsidR="002B5448" w:rsidRPr="00F91F14" w:rsidRDefault="002B5448" w:rsidP="00A024CB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E59843B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1B328176" w14:textId="77777777" w:rsidR="002B5448" w:rsidRPr="00F91F14" w:rsidRDefault="002B5448" w:rsidP="003D6DDD">
            <w:pPr>
              <w:pStyle w:val="acctfourfigures"/>
              <w:tabs>
                <w:tab w:val="clear" w:pos="765"/>
                <w:tab w:val="decimal" w:pos="150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243" w:type="dxa"/>
            <w:vAlign w:val="bottom"/>
          </w:tcPr>
          <w:p w14:paraId="7B9D3DEA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vAlign w:val="bottom"/>
          </w:tcPr>
          <w:p w14:paraId="5A5D4719" w14:textId="77777777" w:rsidR="002B5448" w:rsidRPr="00F91F14" w:rsidRDefault="002B5448" w:rsidP="009A44A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77D651F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09D2457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</w:p>
        </w:tc>
      </w:tr>
      <w:tr w:rsidR="002B5448" w:rsidRPr="00F91F14" w14:paraId="34247AB8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</w:tcPr>
          <w:p w14:paraId="51F99274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เกินกำหนด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ชำระ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6E744C45" w14:textId="77777777" w:rsidR="002B5448" w:rsidRPr="00F91F14" w:rsidRDefault="002B5448" w:rsidP="00EE047F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E9EF4FD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3298CEA" w14:textId="77777777" w:rsidR="002B5448" w:rsidRPr="00F91F14" w:rsidRDefault="002B5448" w:rsidP="00DA4E96">
            <w:pPr>
              <w:pStyle w:val="acctfourfigures"/>
              <w:tabs>
                <w:tab w:val="clear" w:pos="765"/>
                <w:tab w:val="decimal" w:pos="123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C0FC25A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639FCC43" w14:textId="77777777" w:rsidR="002B5448" w:rsidRPr="00F91F14" w:rsidRDefault="002B5448" w:rsidP="003D6DDD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69" w:type="dxa"/>
            <w:vAlign w:val="bottom"/>
          </w:tcPr>
          <w:p w14:paraId="046C10D1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0CDD9AC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</w:tr>
      <w:tr w:rsidR="002B5448" w:rsidRPr="00F91F14" w14:paraId="5E4C2896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</w:tcPr>
          <w:p w14:paraId="7684B982" w14:textId="77777777" w:rsidR="002B5448" w:rsidRPr="00F91F14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5CCDBA2B" w14:textId="77777777" w:rsidR="002B5448" w:rsidRPr="00F91F14" w:rsidRDefault="002B5448" w:rsidP="00EE047F">
            <w:pPr>
              <w:pStyle w:val="acctfourfigures"/>
              <w:tabs>
                <w:tab w:val="clear" w:pos="765"/>
                <w:tab w:val="decimal" w:pos="1595"/>
              </w:tabs>
              <w:spacing w:line="360" w:lineRule="exact"/>
              <w:ind w:left="-13" w:right="-1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193,460</w:t>
            </w:r>
          </w:p>
        </w:tc>
        <w:tc>
          <w:tcPr>
            <w:tcW w:w="243" w:type="dxa"/>
            <w:vAlign w:val="bottom"/>
          </w:tcPr>
          <w:p w14:paraId="5B6BECE5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566BEEE6" w14:textId="77777777" w:rsidR="002B5448" w:rsidRPr="00F91F14" w:rsidRDefault="002B5448" w:rsidP="003D6DDD">
            <w:pPr>
              <w:pStyle w:val="acctfourfigures"/>
              <w:tabs>
                <w:tab w:val="clear" w:pos="765"/>
                <w:tab w:val="decimal" w:pos="1505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243" w:type="dxa"/>
            <w:vAlign w:val="bottom"/>
          </w:tcPr>
          <w:p w14:paraId="05B8C201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1BF748AD" w14:textId="77777777" w:rsidR="002B5448" w:rsidRPr="00F91F14" w:rsidRDefault="002B544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69" w:type="dxa"/>
            <w:vAlign w:val="bottom"/>
          </w:tcPr>
          <w:p w14:paraId="78ABE40B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55879F8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194,113</w:t>
            </w:r>
          </w:p>
        </w:tc>
      </w:tr>
      <w:tr w:rsidR="002B5448" w:rsidRPr="00F91F14" w14:paraId="1FF98D68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  <w:hideMark/>
          </w:tcPr>
          <w:p w14:paraId="2ABDE852" w14:textId="69913AB5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9"/>
              </w:tabs>
              <w:spacing w:line="360" w:lineRule="exact"/>
              <w:ind w:left="344" w:right="263" w:hanging="35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ab/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</w:t>
            </w:r>
            <w:r w:rsidR="00B35FF7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เครดิต   </w:t>
            </w:r>
            <w:r w:rsidR="00F5529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14:paraId="528665DC" w14:textId="0DFCDAE0" w:rsidR="002B5448" w:rsidRPr="00F91F14" w:rsidRDefault="002B5448" w:rsidP="00EE047F">
            <w:pPr>
              <w:pStyle w:val="acctfourfigures"/>
              <w:tabs>
                <w:tab w:val="clear" w:pos="765"/>
                <w:tab w:val="decimal" w:pos="1595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</w:t>
            </w:r>
            <w:r w:rsidR="00F72015"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936</w:t>
            </w: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8FE7B1F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vAlign w:val="bottom"/>
          </w:tcPr>
          <w:p w14:paraId="25C611B4" w14:textId="259EF11D" w:rsidR="002B5448" w:rsidRPr="00F91F14" w:rsidRDefault="00F72015" w:rsidP="00DA4E96">
            <w:pPr>
              <w:pStyle w:val="acctfourfigures"/>
              <w:tabs>
                <w:tab w:val="clear" w:pos="765"/>
                <w:tab w:val="decimal" w:pos="123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AA1FE22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39F2CB9" w14:textId="2B6AFAFC" w:rsidR="002B5448" w:rsidRPr="00F91F14" w:rsidRDefault="00F72015" w:rsidP="009A44A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C83B543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3CD8F27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(1,936)</w:t>
            </w:r>
          </w:p>
        </w:tc>
      </w:tr>
      <w:tr w:rsidR="002B5448" w:rsidRPr="00F91F14" w14:paraId="301E8870" w14:textId="77777777" w:rsidTr="00F5529F">
        <w:trPr>
          <w:gridAfter w:val="1"/>
          <w:wAfter w:w="9" w:type="dxa"/>
          <w:trHeight w:val="20"/>
        </w:trPr>
        <w:tc>
          <w:tcPr>
            <w:tcW w:w="2835" w:type="dxa"/>
            <w:vAlign w:val="bottom"/>
            <w:hideMark/>
          </w:tcPr>
          <w:p w14:paraId="43B29823" w14:textId="77777777" w:rsidR="002B5448" w:rsidRPr="00F91F14" w:rsidRDefault="002B5448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349E3" w14:textId="3CB74949" w:rsidR="002B5448" w:rsidRPr="00F91F14" w:rsidRDefault="002B5448" w:rsidP="00DA4E96">
            <w:pPr>
              <w:pStyle w:val="acctfourfigures"/>
              <w:tabs>
                <w:tab w:val="clear" w:pos="765"/>
                <w:tab w:val="decimal" w:pos="1595"/>
              </w:tabs>
              <w:spacing w:line="360" w:lineRule="exact"/>
              <w:ind w:left="-13" w:right="-1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191,</w:t>
            </w:r>
            <w:r w:rsidR="009F4E08"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3" w:type="dxa"/>
          </w:tcPr>
          <w:p w14:paraId="08B654C5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ED219" w14:textId="0A5FE562" w:rsidR="002B5448" w:rsidRPr="00F91F14" w:rsidRDefault="009F4E08" w:rsidP="003D6DDD">
            <w:pPr>
              <w:pStyle w:val="acctfourfigures"/>
              <w:tabs>
                <w:tab w:val="clear" w:pos="765"/>
                <w:tab w:val="decimal" w:pos="1505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243" w:type="dxa"/>
          </w:tcPr>
          <w:p w14:paraId="602EDC53" w14:textId="77777777" w:rsidR="002B5448" w:rsidRPr="00F91F1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754CB" w14:textId="2469419D" w:rsidR="002B5448" w:rsidRPr="00F91F14" w:rsidRDefault="009F4E08" w:rsidP="009F4E0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69" w:type="dxa"/>
            <w:vAlign w:val="bottom"/>
          </w:tcPr>
          <w:p w14:paraId="7A0C8DCA" w14:textId="77777777" w:rsidR="002B5448" w:rsidRPr="00F91F1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8785E" w14:textId="77777777" w:rsidR="002B5448" w:rsidRPr="00F91F14" w:rsidRDefault="002B5448" w:rsidP="00A52AAD">
            <w:pPr>
              <w:pStyle w:val="numbernegative"/>
              <w:tabs>
                <w:tab w:val="decimal" w:pos="85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192,177</w:t>
            </w:r>
          </w:p>
        </w:tc>
      </w:tr>
    </w:tbl>
    <w:p w14:paraId="1E6505CF" w14:textId="5B6FF826" w:rsidR="002B5448" w:rsidRPr="00F91F14" w:rsidRDefault="002B5448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2A294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A294C" w:rsidRPr="00F91F14">
        <w:rPr>
          <w:rFonts w:asciiTheme="majorBidi" w:hAnsiTheme="majorBidi" w:cstheme="majorBidi" w:hint="cs"/>
          <w:sz w:val="30"/>
          <w:szCs w:val="30"/>
          <w:cs/>
        </w:rPr>
        <w:t xml:space="preserve">ลูกหนี้เงินให้สินเชื่อ </w:t>
      </w:r>
      <w:r w:rsidR="002A294C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91F14">
        <w:rPr>
          <w:rFonts w:asciiTheme="majorBidi" w:hAnsiTheme="majorBidi" w:cstheme="majorBidi"/>
          <w:sz w:val="30"/>
          <w:szCs w:val="30"/>
        </w:rPr>
        <w:t xml:space="preserve">2566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91F14">
        <w:rPr>
          <w:rFonts w:asciiTheme="majorBidi" w:hAnsiTheme="majorBidi" w:cstheme="majorBidi"/>
          <w:sz w:val="30"/>
          <w:szCs w:val="30"/>
        </w:rPr>
        <w:t xml:space="preserve">2565 </w:t>
      </w:r>
      <w:r w:rsidR="002A294C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9C96DD" w14:textId="77777777" w:rsidR="002B5448" w:rsidRPr="00F91F14" w:rsidRDefault="002B5448" w:rsidP="002B54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08" w:type="dxa"/>
        <w:tblInd w:w="423" w:type="dxa"/>
        <w:tblLook w:val="04A0" w:firstRow="1" w:lastRow="0" w:firstColumn="1" w:lastColumn="0" w:noHBand="0" w:noVBand="1"/>
      </w:tblPr>
      <w:tblGrid>
        <w:gridCol w:w="3447"/>
        <w:gridCol w:w="1404"/>
        <w:gridCol w:w="243"/>
        <w:gridCol w:w="1458"/>
        <w:gridCol w:w="269"/>
        <w:gridCol w:w="1319"/>
        <w:gridCol w:w="270"/>
        <w:gridCol w:w="1098"/>
      </w:tblGrid>
      <w:tr w:rsidR="002B5448" w:rsidRPr="00F91F14" w14:paraId="32D937AB" w14:textId="77777777">
        <w:trPr>
          <w:trHeight w:val="20"/>
          <w:tblHeader/>
        </w:trPr>
        <w:tc>
          <w:tcPr>
            <w:tcW w:w="3447" w:type="dxa"/>
            <w:vAlign w:val="bottom"/>
          </w:tcPr>
          <w:p w14:paraId="26546CC3" w14:textId="77777777" w:rsidR="002B5448" w:rsidRPr="00F91F14" w:rsidRDefault="002B544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1" w:type="dxa"/>
            <w:gridSpan w:val="7"/>
            <w:vAlign w:val="bottom"/>
            <w:hideMark/>
          </w:tcPr>
          <w:p w14:paraId="0FDD2B77" w14:textId="77777777" w:rsidR="002B5448" w:rsidRPr="00F91F14" w:rsidRDefault="002B544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B5448" w:rsidRPr="00F91F14" w14:paraId="0310D333" w14:textId="77777777">
        <w:trPr>
          <w:trHeight w:val="83"/>
          <w:tblHeader/>
        </w:trPr>
        <w:tc>
          <w:tcPr>
            <w:tcW w:w="3447" w:type="dxa"/>
            <w:vAlign w:val="bottom"/>
          </w:tcPr>
          <w:p w14:paraId="523960E1" w14:textId="77777777" w:rsidR="002B5448" w:rsidRPr="00F91F14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7E4675B2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701E2552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F8ABE23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18AD2E97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E12395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14:paraId="461EE4F8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2A42CFC4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60296B97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0117472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AD052B" w14:textId="77777777" w:rsidR="002B5448" w:rsidRPr="00F91F14" w:rsidRDefault="002B5448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uto"/>
            <w:vAlign w:val="bottom"/>
            <w:hideMark/>
          </w:tcPr>
          <w:p w14:paraId="10AC0E9A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33B8E477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7217DC0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3AE20465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BCF61C6" w14:textId="77777777" w:rsidR="002B5448" w:rsidRPr="00F91F14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  <w:hideMark/>
          </w:tcPr>
          <w:p w14:paraId="2DE69C8F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5448" w:rsidRPr="00F91F14" w14:paraId="70C99D58" w14:textId="77777777">
        <w:trPr>
          <w:trHeight w:val="83"/>
          <w:tblHeader/>
        </w:trPr>
        <w:tc>
          <w:tcPr>
            <w:tcW w:w="3447" w:type="dxa"/>
            <w:vAlign w:val="bottom"/>
          </w:tcPr>
          <w:p w14:paraId="3782F650" w14:textId="77777777" w:rsidR="002B5448" w:rsidRPr="00F91F14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1" w:type="dxa"/>
            <w:gridSpan w:val="7"/>
            <w:shd w:val="clear" w:color="auto" w:fill="auto"/>
            <w:vAlign w:val="bottom"/>
          </w:tcPr>
          <w:p w14:paraId="36302A0A" w14:textId="77777777" w:rsidR="002B5448" w:rsidRPr="00F91F14" w:rsidRDefault="002B5448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5448" w:rsidRPr="00F91F14" w14:paraId="3F76B841" w14:textId="77777777">
        <w:trPr>
          <w:trHeight w:val="20"/>
        </w:trPr>
        <w:tc>
          <w:tcPr>
            <w:tcW w:w="3447" w:type="dxa"/>
            <w:vAlign w:val="bottom"/>
          </w:tcPr>
          <w:p w14:paraId="01A61F66" w14:textId="3F6CFEF0" w:rsidR="002B5448" w:rsidRPr="00F91F14" w:rsidRDefault="002B54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5D0F4B38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2EC581E8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A15690F" w14:textId="77777777" w:rsidR="002B5448" w:rsidRPr="00F91F14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26C651A" w14:textId="77777777" w:rsidR="002B5448" w:rsidRPr="00F91F14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236F6B91" w14:textId="77777777" w:rsidR="002B5448" w:rsidRPr="00F91F14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7E5A58" w14:textId="77777777" w:rsidR="002B5448" w:rsidRPr="00F91F14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E5C8C13" w14:textId="77777777" w:rsidR="002B5448" w:rsidRPr="00F91F14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5448" w:rsidRPr="00F91F14" w14:paraId="40723CA0" w14:textId="77777777">
        <w:trPr>
          <w:trHeight w:val="20"/>
        </w:trPr>
        <w:tc>
          <w:tcPr>
            <w:tcW w:w="3447" w:type="dxa"/>
            <w:vAlign w:val="bottom"/>
          </w:tcPr>
          <w:p w14:paraId="48875920" w14:textId="7E9BF3B9" w:rsidR="002B5448" w:rsidRPr="00F91F14" w:rsidRDefault="000832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0B72ED5B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</w:p>
        </w:tc>
        <w:tc>
          <w:tcPr>
            <w:tcW w:w="243" w:type="dxa"/>
            <w:tcBorders>
              <w:bottom w:val="nil"/>
            </w:tcBorders>
          </w:tcPr>
          <w:p w14:paraId="53086F89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05ABAC72" w14:textId="77777777" w:rsidR="002B5448" w:rsidRPr="00F91F14" w:rsidRDefault="002B5448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26034471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6665714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B77C8B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0631D2D7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801</w:t>
            </w:r>
          </w:p>
        </w:tc>
      </w:tr>
      <w:tr w:rsidR="00083280" w:rsidRPr="00F91F14" w14:paraId="2503455E" w14:textId="77777777">
        <w:trPr>
          <w:trHeight w:val="20"/>
        </w:trPr>
        <w:tc>
          <w:tcPr>
            <w:tcW w:w="3447" w:type="dxa"/>
            <w:vAlign w:val="bottom"/>
          </w:tcPr>
          <w:p w14:paraId="6A568B4A" w14:textId="790D9916" w:rsidR="00083280" w:rsidRPr="00F91F14" w:rsidRDefault="00083280" w:rsidP="000832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152A98DC" w14:textId="61627BEB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1E36F6E2" w14:textId="77777777" w:rsidR="00083280" w:rsidRPr="00F91F14" w:rsidRDefault="00083280" w:rsidP="0008328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3DA9F01A" w14:textId="1A38C3CF" w:rsidR="00083280" w:rsidRPr="00F91F14" w:rsidRDefault="00083280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B6CF188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5D7AD14F" w14:textId="0EBCA316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BCBAE9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25B561C" w14:textId="75C93005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2B5448" w:rsidRPr="00F91F14" w14:paraId="45A3CB46" w14:textId="77777777">
        <w:trPr>
          <w:trHeight w:val="20"/>
        </w:trPr>
        <w:tc>
          <w:tcPr>
            <w:tcW w:w="3447" w:type="dxa"/>
            <w:vAlign w:val="bottom"/>
          </w:tcPr>
          <w:p w14:paraId="798C9AA4" w14:textId="77777777" w:rsidR="002B5448" w:rsidRPr="00F91F14" w:rsidRDefault="002B544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2215819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E1922A6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1552F4E7" w14:textId="77777777" w:rsidR="002B5448" w:rsidRPr="00F91F14" w:rsidRDefault="002B5448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2A89F70B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09D7328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B9E3C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3963D309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B5448" w:rsidRPr="00F91F14" w14:paraId="7DA0D407" w14:textId="77777777">
        <w:trPr>
          <w:trHeight w:val="20"/>
        </w:trPr>
        <w:tc>
          <w:tcPr>
            <w:tcW w:w="3447" w:type="dxa"/>
            <w:vAlign w:val="bottom"/>
          </w:tcPr>
          <w:p w14:paraId="37BA0F73" w14:textId="77777777" w:rsidR="002B5448" w:rsidRPr="00F91F14" w:rsidRDefault="002B544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77EF9281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CD45600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38F410A6" w14:textId="77777777" w:rsidR="002B5448" w:rsidRPr="00F91F14" w:rsidRDefault="002B5448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062F7132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65164A2D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28975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674282CD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83280" w:rsidRPr="00F91F14" w14:paraId="03534C39" w14:textId="77777777">
        <w:trPr>
          <w:trHeight w:val="20"/>
        </w:trPr>
        <w:tc>
          <w:tcPr>
            <w:tcW w:w="3447" w:type="dxa"/>
            <w:vAlign w:val="bottom"/>
          </w:tcPr>
          <w:p w14:paraId="07067C63" w14:textId="19964D58" w:rsidR="00083280" w:rsidRPr="00F91F14" w:rsidRDefault="00083280" w:rsidP="000832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vAlign w:val="bottom"/>
          </w:tcPr>
          <w:p w14:paraId="1EDEA388" w14:textId="7DE5B306" w:rsidR="00083280" w:rsidRPr="00F91F14" w:rsidRDefault="001B28CC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6,3</w:t>
            </w:r>
            <w:r w:rsidR="008C202E"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E344968" w14:textId="77777777" w:rsidR="00083280" w:rsidRPr="00F91F14" w:rsidRDefault="00083280" w:rsidP="00083280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16F1130B" w14:textId="7E91D92C" w:rsidR="00083280" w:rsidRPr="00F91F14" w:rsidRDefault="001B28CC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97454EE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  <w:vAlign w:val="bottom"/>
          </w:tcPr>
          <w:p w14:paraId="3EEAF053" w14:textId="24CAF749" w:rsidR="00083280" w:rsidRPr="00F91F14" w:rsidRDefault="008C202E" w:rsidP="008C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126D07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1BED8D52" w14:textId="54436E4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6,349</w:t>
            </w:r>
          </w:p>
        </w:tc>
      </w:tr>
      <w:tr w:rsidR="00083280" w:rsidRPr="00F91F14" w14:paraId="0AE089A2" w14:textId="77777777">
        <w:trPr>
          <w:trHeight w:val="20"/>
        </w:trPr>
        <w:tc>
          <w:tcPr>
            <w:tcW w:w="3447" w:type="dxa"/>
            <w:vAlign w:val="bottom"/>
          </w:tcPr>
          <w:p w14:paraId="1DF2FD6B" w14:textId="24DB0CD1" w:rsidR="00083280" w:rsidRPr="00F91F14" w:rsidRDefault="00083280" w:rsidP="000832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0DF0A281" w14:textId="1DEAF0A8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8C202E"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4,423</w:t>
            </w: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6396DDEB" w14:textId="77777777" w:rsidR="00083280" w:rsidRPr="00F91F14" w:rsidRDefault="00083280" w:rsidP="0008328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2DCC5CE9" w14:textId="77777777" w:rsidR="00083280" w:rsidRPr="00F91F14" w:rsidRDefault="00083280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141516A3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08122357" w14:textId="483F8EB3" w:rsidR="00083280" w:rsidRPr="00F91F14" w:rsidRDefault="00083280" w:rsidP="0039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8C202E"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791</w:t>
            </w: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AE275F4" w14:textId="77777777" w:rsidR="00083280" w:rsidRPr="00F91F14" w:rsidRDefault="00083280" w:rsidP="008C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1CD3F812" w14:textId="77777777" w:rsidR="00083280" w:rsidRPr="00F91F14" w:rsidRDefault="00083280" w:rsidP="0008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(5,214)</w:t>
            </w:r>
          </w:p>
        </w:tc>
      </w:tr>
      <w:tr w:rsidR="002B5448" w:rsidRPr="00F91F14" w14:paraId="7DE47DFB" w14:textId="77777777">
        <w:trPr>
          <w:trHeight w:val="20"/>
        </w:trPr>
        <w:tc>
          <w:tcPr>
            <w:tcW w:w="3447" w:type="dxa"/>
            <w:vAlign w:val="bottom"/>
          </w:tcPr>
          <w:p w14:paraId="5233D78A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2565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29E0A3DF" w14:textId="3532244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1B28CC"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936</w:t>
            </w:r>
          </w:p>
        </w:tc>
        <w:tc>
          <w:tcPr>
            <w:tcW w:w="243" w:type="dxa"/>
          </w:tcPr>
          <w:p w14:paraId="29FB7A94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F9A4E11" w14:textId="3BF9D865" w:rsidR="002B5448" w:rsidRPr="00F91F14" w:rsidRDefault="001B28CC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DB1B4E5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</w:tcPr>
          <w:p w14:paraId="3575A369" w14:textId="63C9A36D" w:rsidR="002B5448" w:rsidRPr="00F91F14" w:rsidRDefault="008C202E" w:rsidP="008C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0AD46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83446B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1,936</w:t>
            </w:r>
          </w:p>
        </w:tc>
      </w:tr>
      <w:tr w:rsidR="002B5448" w:rsidRPr="00F91F14" w14:paraId="2F3466BC" w14:textId="77777777">
        <w:trPr>
          <w:trHeight w:val="20"/>
        </w:trPr>
        <w:tc>
          <w:tcPr>
            <w:tcW w:w="3447" w:type="dxa"/>
            <w:vAlign w:val="bottom"/>
          </w:tcPr>
          <w:p w14:paraId="41C20077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4A98BFDA" w14:textId="06BC6B44" w:rsidR="002B5448" w:rsidRPr="00F91F14" w:rsidRDefault="00E9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</w:tcPr>
          <w:p w14:paraId="6104FA3D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1700F385" w14:textId="579DB8B4" w:rsidR="002B5448" w:rsidRPr="00F91F14" w:rsidRDefault="00E935F8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A8AE460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5D67ED0C" w14:textId="58C3AB9A" w:rsidR="002B5448" w:rsidRPr="00F91F14" w:rsidRDefault="00E935F8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6FDCBB5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17CE39B" w14:textId="659B2775" w:rsidR="002B5448" w:rsidRPr="00F91F14" w:rsidRDefault="00E935F8" w:rsidP="009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2B5448" w:rsidRPr="00F91F14" w14:paraId="44F3B56D" w14:textId="77777777">
        <w:trPr>
          <w:trHeight w:val="20"/>
        </w:trPr>
        <w:tc>
          <w:tcPr>
            <w:tcW w:w="3447" w:type="dxa"/>
            <w:vAlign w:val="bottom"/>
          </w:tcPr>
          <w:p w14:paraId="08560155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667DE059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06149CF3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FD5D391" w14:textId="77777777" w:rsidR="002B5448" w:rsidRPr="00F91F14" w:rsidRDefault="002B5448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92251D8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24AAA216" w14:textId="77777777" w:rsidR="002B5448" w:rsidRPr="00F91F14" w:rsidRDefault="002B5448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18FEEF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6F8E19A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B5448" w:rsidRPr="00F91F14" w14:paraId="1AF9E4A6" w14:textId="77777777">
        <w:trPr>
          <w:trHeight w:val="20"/>
        </w:trPr>
        <w:tc>
          <w:tcPr>
            <w:tcW w:w="3447" w:type="dxa"/>
            <w:vAlign w:val="bottom"/>
          </w:tcPr>
          <w:p w14:paraId="5483E067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6244A609" w14:textId="6DD190A0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(5)</w:t>
            </w:r>
          </w:p>
        </w:tc>
        <w:tc>
          <w:tcPr>
            <w:tcW w:w="243" w:type="dxa"/>
          </w:tcPr>
          <w:p w14:paraId="7EA28035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B1D6265" w14:textId="4518FB51" w:rsidR="002B5448" w:rsidRPr="00F91F14" w:rsidRDefault="003359A9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154A151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56BD9E74" w14:textId="06DACD29" w:rsidR="002B5448" w:rsidRPr="00F91F14" w:rsidRDefault="003359A9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374B60F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F794932" w14:textId="75D5E2C9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(5)</w:t>
            </w:r>
          </w:p>
        </w:tc>
      </w:tr>
      <w:tr w:rsidR="002B5448" w:rsidRPr="00F91F14" w14:paraId="10133475" w14:textId="77777777">
        <w:trPr>
          <w:trHeight w:val="20"/>
        </w:trPr>
        <w:tc>
          <w:tcPr>
            <w:tcW w:w="3447" w:type="dxa"/>
            <w:vAlign w:val="bottom"/>
          </w:tcPr>
          <w:p w14:paraId="7FC573EA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54FCE060" w14:textId="4F96E0B8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1,940</w:t>
            </w:r>
          </w:p>
        </w:tc>
        <w:tc>
          <w:tcPr>
            <w:tcW w:w="243" w:type="dxa"/>
          </w:tcPr>
          <w:p w14:paraId="0438B332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E3F435C" w14:textId="5BA3B5DD" w:rsidR="002B5448" w:rsidRPr="00F91F14" w:rsidRDefault="003359A9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9" w:type="dxa"/>
          </w:tcPr>
          <w:p w14:paraId="2C07CAC2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41FA4001" w14:textId="12FD54D2" w:rsidR="002B5448" w:rsidRPr="00F91F14" w:rsidRDefault="003359A9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87643CD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C13D65B" w14:textId="4A335EEA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2,046</w:t>
            </w:r>
          </w:p>
        </w:tc>
      </w:tr>
      <w:tr w:rsidR="002B5448" w:rsidRPr="00F91F14" w14:paraId="3F4C5FFC" w14:textId="77777777">
        <w:trPr>
          <w:trHeight w:val="20"/>
        </w:trPr>
        <w:tc>
          <w:tcPr>
            <w:tcW w:w="3447" w:type="dxa"/>
            <w:vAlign w:val="bottom"/>
          </w:tcPr>
          <w:p w14:paraId="4BD02659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0B5C06DE" w14:textId="1E2B85DD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(1,913)</w:t>
            </w:r>
          </w:p>
        </w:tc>
        <w:tc>
          <w:tcPr>
            <w:tcW w:w="243" w:type="dxa"/>
          </w:tcPr>
          <w:p w14:paraId="648020A7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27194BD" w14:textId="371D2ED8" w:rsidR="002B5448" w:rsidRPr="00F91F14" w:rsidRDefault="003359A9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A63E9FA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66141B6C" w14:textId="1BABB53D" w:rsidR="002B5448" w:rsidRPr="00F91F14" w:rsidRDefault="003359A9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C6CE4F6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8988C54" w14:textId="7FF1267D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(1,913)</w:t>
            </w:r>
          </w:p>
        </w:tc>
      </w:tr>
      <w:tr w:rsidR="002B5448" w:rsidRPr="00F91F14" w14:paraId="033F0180" w14:textId="77777777">
        <w:trPr>
          <w:trHeight w:val="20"/>
        </w:trPr>
        <w:tc>
          <w:tcPr>
            <w:tcW w:w="3447" w:type="dxa"/>
            <w:vAlign w:val="bottom"/>
          </w:tcPr>
          <w:p w14:paraId="07228200" w14:textId="77777777" w:rsidR="002B5448" w:rsidRPr="00F91F14" w:rsidRDefault="002B54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1F917" w14:textId="31DB455C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1,958</w:t>
            </w:r>
          </w:p>
        </w:tc>
        <w:tc>
          <w:tcPr>
            <w:tcW w:w="243" w:type="dxa"/>
            <w:tcBorders>
              <w:bottom w:val="nil"/>
            </w:tcBorders>
          </w:tcPr>
          <w:p w14:paraId="651DBEF2" w14:textId="77777777" w:rsidR="002B5448" w:rsidRPr="00F91F14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330B7" w14:textId="16EFE9A8" w:rsidR="002B5448" w:rsidRPr="00F91F14" w:rsidRDefault="003359A9" w:rsidP="007E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9" w:type="dxa"/>
            <w:tcBorders>
              <w:bottom w:val="nil"/>
            </w:tcBorders>
          </w:tcPr>
          <w:p w14:paraId="63E0BE69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5AB7E" w14:textId="7952A1F6" w:rsidR="002B5448" w:rsidRPr="00F91F14" w:rsidRDefault="003359A9" w:rsidP="007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C0E973" w14:textId="77777777" w:rsidR="002B5448" w:rsidRPr="00F91F14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8B119" w14:textId="3CDF5838" w:rsidR="002B5448" w:rsidRPr="00F91F14" w:rsidRDefault="0033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2,064</w:t>
            </w:r>
          </w:p>
        </w:tc>
      </w:tr>
    </w:tbl>
    <w:p w14:paraId="39D969BF" w14:textId="77777777" w:rsidR="002B5448" w:rsidRPr="00F91F14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4864359" w14:textId="08252AD1" w:rsidR="00F714D9" w:rsidRPr="00F91F14" w:rsidRDefault="00F714D9" w:rsidP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ข้อมูลเกี่ยวกับความเสี่ยงด้านเครดิตเปิดเผยในหมายเหตุข้อ 2</w:t>
      </w:r>
      <w:r w:rsidR="00267398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>5</w:t>
      </w:r>
    </w:p>
    <w:p w14:paraId="63DFCEE4" w14:textId="463C4396" w:rsidR="002B5448" w:rsidRPr="00F91F14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AB8A7B6" w14:textId="27F0BD3D" w:rsidR="005D56B9" w:rsidRPr="00F91F14" w:rsidRDefault="005D56B9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3906A4F8" w14:textId="7F0A8302" w:rsidR="005D56B9" w:rsidRPr="00F91F14" w:rsidRDefault="005D56B9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6"/>
        <w:gridCol w:w="238"/>
        <w:gridCol w:w="996"/>
        <w:gridCol w:w="7"/>
        <w:gridCol w:w="260"/>
        <w:gridCol w:w="1054"/>
        <w:gridCol w:w="262"/>
        <w:gridCol w:w="1065"/>
      </w:tblGrid>
      <w:tr w:rsidR="00891105" w:rsidRPr="00F91F14" w14:paraId="3ADE356A" w14:textId="77777777" w:rsidTr="00905A47">
        <w:trPr>
          <w:trHeight w:val="20"/>
          <w:tblHeader/>
        </w:trPr>
        <w:tc>
          <w:tcPr>
            <w:tcW w:w="4320" w:type="dxa"/>
          </w:tcPr>
          <w:p w14:paraId="6A0C2DEB" w14:textId="77777777" w:rsidR="00891105" w:rsidRPr="00F91F14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237" w:type="dxa"/>
            <w:gridSpan w:val="4"/>
            <w:hideMark/>
          </w:tcPr>
          <w:p w14:paraId="725505BA" w14:textId="11362E77" w:rsidR="00891105" w:rsidRPr="00F91F14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2C998A5" w14:textId="77777777" w:rsidR="00891105" w:rsidRPr="00F91F14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AF1D752" w14:textId="7AADF0ED" w:rsidR="00891105" w:rsidRPr="00F91F14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277" w:rsidRPr="00F91F14" w14:paraId="7E4963F6" w14:textId="77777777" w:rsidTr="00905A47">
        <w:trPr>
          <w:trHeight w:val="20"/>
          <w:tblHeader/>
        </w:trPr>
        <w:tc>
          <w:tcPr>
            <w:tcW w:w="4320" w:type="dxa"/>
          </w:tcPr>
          <w:p w14:paraId="79B3E810" w14:textId="77777777" w:rsidR="00D46277" w:rsidRPr="00F91F14" w:rsidRDefault="00D46277" w:rsidP="00D462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327AB3F5" w14:textId="493107CD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8" w:type="dxa"/>
            <w:vAlign w:val="center"/>
          </w:tcPr>
          <w:p w14:paraId="28567C7F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8F2DA59" w14:textId="52E96741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7" w:type="dxa"/>
            <w:gridSpan w:val="2"/>
          </w:tcPr>
          <w:p w14:paraId="37AF4360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9B898CF" w14:textId="3879A653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vAlign w:val="center"/>
          </w:tcPr>
          <w:p w14:paraId="19CB1C5C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00BC320" w14:textId="316A0990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46277" w:rsidRPr="00F91F14" w14:paraId="349A1D15" w14:textId="77777777" w:rsidTr="00905A47">
        <w:trPr>
          <w:trHeight w:val="20"/>
          <w:tblHeader/>
        </w:trPr>
        <w:tc>
          <w:tcPr>
            <w:tcW w:w="4320" w:type="dxa"/>
          </w:tcPr>
          <w:p w14:paraId="608CBD31" w14:textId="77777777" w:rsidR="00D46277" w:rsidRPr="00F91F14" w:rsidRDefault="00D46277" w:rsidP="00D462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78" w:type="dxa"/>
            <w:gridSpan w:val="8"/>
            <w:hideMark/>
          </w:tcPr>
          <w:p w14:paraId="2A770F7E" w14:textId="6E06E08C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277" w:rsidRPr="00F91F14" w14:paraId="1E50BAF7" w14:textId="77777777" w:rsidTr="00905A47">
        <w:trPr>
          <w:trHeight w:val="20"/>
        </w:trPr>
        <w:tc>
          <w:tcPr>
            <w:tcW w:w="4320" w:type="dxa"/>
            <w:hideMark/>
          </w:tcPr>
          <w:p w14:paraId="175A6CF9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6" w:type="dxa"/>
            <w:shd w:val="clear" w:color="auto" w:fill="auto"/>
          </w:tcPr>
          <w:p w14:paraId="15407D39" w14:textId="2DF6DB96" w:rsidR="00D46277" w:rsidRPr="00F91F14" w:rsidRDefault="00976542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118,524</w:t>
            </w:r>
          </w:p>
        </w:tc>
        <w:tc>
          <w:tcPr>
            <w:tcW w:w="238" w:type="dxa"/>
            <w:shd w:val="clear" w:color="auto" w:fill="auto"/>
          </w:tcPr>
          <w:p w14:paraId="6610AB87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8915740" w14:textId="739EE560" w:rsidR="00D46277" w:rsidRPr="00F91F14" w:rsidRDefault="00F5529F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102,760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CCF9BB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54955FB6" w14:textId="1432E374" w:rsidR="00D46277" w:rsidRPr="00F91F14" w:rsidRDefault="009307A1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89,942</w:t>
            </w:r>
          </w:p>
        </w:tc>
        <w:tc>
          <w:tcPr>
            <w:tcW w:w="262" w:type="dxa"/>
            <w:shd w:val="clear" w:color="auto" w:fill="auto"/>
          </w:tcPr>
          <w:p w14:paraId="0185AECD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08F8E3F" w14:textId="3ECAEEA9" w:rsidR="00D46277" w:rsidRPr="00F91F14" w:rsidRDefault="0027072D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76,812</w:t>
            </w:r>
          </w:p>
        </w:tc>
      </w:tr>
      <w:tr w:rsidR="00D46277" w:rsidRPr="00F91F14" w14:paraId="42F326A6" w14:textId="77777777" w:rsidTr="00905A47">
        <w:trPr>
          <w:trHeight w:val="20"/>
        </w:trPr>
        <w:tc>
          <w:tcPr>
            <w:tcW w:w="4320" w:type="dxa"/>
            <w:hideMark/>
          </w:tcPr>
          <w:p w14:paraId="1A215DED" w14:textId="77C840C7" w:rsidR="00D46277" w:rsidRPr="00F91F14" w:rsidRDefault="00F714D9" w:rsidP="00D46277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="00D46277"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C290EF6" w14:textId="623D6D71" w:rsidR="00D46277" w:rsidRPr="00F91F14" w:rsidRDefault="00976542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38" w:type="dxa"/>
            <w:shd w:val="clear" w:color="auto" w:fill="auto"/>
          </w:tcPr>
          <w:p w14:paraId="3E2FB54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749D53F" w14:textId="6E94199F" w:rsidR="00D46277" w:rsidRPr="00F91F14" w:rsidRDefault="00D46277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686A47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65FFCCA" w14:textId="39929A5A" w:rsidR="00D46277" w:rsidRPr="00F91F14" w:rsidRDefault="009307A1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4B719498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F5E626F" w14:textId="4F73B55E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D46277" w:rsidRPr="00F91F14" w14:paraId="6F71BD69" w14:textId="77777777" w:rsidTr="00905A47">
        <w:trPr>
          <w:trHeight w:val="20"/>
        </w:trPr>
        <w:tc>
          <w:tcPr>
            <w:tcW w:w="4320" w:type="dxa"/>
            <w:hideMark/>
          </w:tcPr>
          <w:p w14:paraId="051E7E7B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0706708" w14:textId="5BA04AC9" w:rsidR="00D46277" w:rsidRPr="00F91F14" w:rsidRDefault="00976542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</w:t>
            </w:r>
            <w:r w:rsidR="00AA2F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38" w:type="dxa"/>
            <w:shd w:val="clear" w:color="auto" w:fill="auto"/>
          </w:tcPr>
          <w:p w14:paraId="132D622B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F1BD14E" w14:textId="277B2165" w:rsidR="00D46277" w:rsidRPr="00F91F14" w:rsidRDefault="0027072D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47,824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9397453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C308FEF" w14:textId="1F2143BC" w:rsidR="00D46277" w:rsidRPr="00F91F14" w:rsidRDefault="009307A1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30AA7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4,070</w:t>
            </w:r>
          </w:p>
        </w:tc>
        <w:tc>
          <w:tcPr>
            <w:tcW w:w="262" w:type="dxa"/>
            <w:shd w:val="clear" w:color="auto" w:fill="auto"/>
          </w:tcPr>
          <w:p w14:paraId="5E0EA05C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22ACFC5" w14:textId="1A60A2CD" w:rsidR="00D46277" w:rsidRPr="00F91F14" w:rsidRDefault="0027072D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47,824</w:t>
            </w:r>
          </w:p>
        </w:tc>
      </w:tr>
      <w:tr w:rsidR="00D46277" w:rsidRPr="00F91F14" w14:paraId="125B0038" w14:textId="77777777" w:rsidTr="00905A47">
        <w:trPr>
          <w:trHeight w:val="20"/>
        </w:trPr>
        <w:tc>
          <w:tcPr>
            <w:tcW w:w="4320" w:type="dxa"/>
            <w:hideMark/>
          </w:tcPr>
          <w:p w14:paraId="797C674B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6" w:type="dxa"/>
            <w:shd w:val="clear" w:color="auto" w:fill="auto"/>
          </w:tcPr>
          <w:p w14:paraId="1CE375DC" w14:textId="6390CE43" w:rsidR="00D46277" w:rsidRPr="00F91F14" w:rsidRDefault="00474C77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81,144</w:t>
            </w:r>
          </w:p>
        </w:tc>
        <w:tc>
          <w:tcPr>
            <w:tcW w:w="238" w:type="dxa"/>
            <w:shd w:val="clear" w:color="auto" w:fill="auto"/>
          </w:tcPr>
          <w:p w14:paraId="5D2D2D5F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932750C" w14:textId="26CF2083" w:rsidR="00D46277" w:rsidRPr="00F91F14" w:rsidRDefault="00D46277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70,715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FC1178B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DB0DC3A" w14:textId="50AC2ECA" w:rsidR="00D46277" w:rsidRPr="00F91F14" w:rsidRDefault="00530AA7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81,144</w:t>
            </w:r>
          </w:p>
        </w:tc>
        <w:tc>
          <w:tcPr>
            <w:tcW w:w="262" w:type="dxa"/>
            <w:shd w:val="clear" w:color="auto" w:fill="auto"/>
          </w:tcPr>
          <w:p w14:paraId="04FD87C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D4E5D39" w14:textId="5A2B6CC3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70,715</w:t>
            </w:r>
          </w:p>
        </w:tc>
      </w:tr>
      <w:tr w:rsidR="00D46277" w:rsidRPr="00F91F14" w14:paraId="480EE83B" w14:textId="77777777" w:rsidTr="00905A47">
        <w:trPr>
          <w:trHeight w:val="20"/>
        </w:trPr>
        <w:tc>
          <w:tcPr>
            <w:tcW w:w="4320" w:type="dxa"/>
          </w:tcPr>
          <w:p w14:paraId="3D2177CA" w14:textId="165AA60E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579EBF0A" w:rsidR="00D46277" w:rsidRPr="00F91F14" w:rsidRDefault="00474C77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38" w:type="dxa"/>
            <w:shd w:val="clear" w:color="auto" w:fill="auto"/>
          </w:tcPr>
          <w:p w14:paraId="20332ABB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7131B303" w:rsidR="00D46277" w:rsidRPr="00F91F14" w:rsidRDefault="00D46277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99FB06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2E3F2CD2" w14:textId="086C3F59" w:rsidR="00D46277" w:rsidRPr="00F91F14" w:rsidRDefault="00530AA7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62" w:type="dxa"/>
            <w:shd w:val="clear" w:color="auto" w:fill="auto"/>
          </w:tcPr>
          <w:p w14:paraId="48A7401E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40CE3AB2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</w:tr>
      <w:tr w:rsidR="00D46277" w:rsidRPr="00F91F14" w14:paraId="41A2E9AF" w14:textId="77777777" w:rsidTr="002E7878">
        <w:trPr>
          <w:trHeight w:val="262"/>
        </w:trPr>
        <w:tc>
          <w:tcPr>
            <w:tcW w:w="4320" w:type="dxa"/>
          </w:tcPr>
          <w:p w14:paraId="58D18599" w14:textId="77777777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6EC8A85A" w14:textId="09BDEA7A" w:rsidR="00D46277" w:rsidRPr="00F91F14" w:rsidRDefault="00387E3E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256,210</w:t>
            </w:r>
          </w:p>
        </w:tc>
        <w:tc>
          <w:tcPr>
            <w:tcW w:w="238" w:type="dxa"/>
            <w:shd w:val="clear" w:color="auto" w:fill="auto"/>
          </w:tcPr>
          <w:p w14:paraId="22EF67D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56EEF7B" w14:textId="480A4452" w:rsidR="00D46277" w:rsidRPr="00F91F14" w:rsidRDefault="00F5529F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222,953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E615C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4DD5F4F" w14:textId="28CA7444" w:rsidR="00D46277" w:rsidRPr="00F91F14" w:rsidRDefault="00530AA7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226,745</w:t>
            </w:r>
          </w:p>
        </w:tc>
        <w:tc>
          <w:tcPr>
            <w:tcW w:w="262" w:type="dxa"/>
            <w:shd w:val="clear" w:color="auto" w:fill="auto"/>
          </w:tcPr>
          <w:p w14:paraId="1B9E3D82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20AA559B" w14:textId="3E068B15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196,864</w:t>
            </w:r>
          </w:p>
        </w:tc>
      </w:tr>
      <w:tr w:rsidR="00D46277" w:rsidRPr="00F91F14" w14:paraId="6B0B848A" w14:textId="77777777" w:rsidTr="00905A47">
        <w:trPr>
          <w:trHeight w:val="20"/>
        </w:trPr>
        <w:tc>
          <w:tcPr>
            <w:tcW w:w="4320" w:type="dxa"/>
            <w:hideMark/>
          </w:tcPr>
          <w:p w14:paraId="482413C6" w14:textId="19CFB5E4" w:rsidR="00D46277" w:rsidRPr="00F91F14" w:rsidRDefault="00D46277" w:rsidP="00D46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30A64D11" w:rsidR="00D46277" w:rsidRPr="00F91F14" w:rsidRDefault="00387E3E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38" w:type="dxa"/>
            <w:shd w:val="clear" w:color="auto" w:fill="auto"/>
          </w:tcPr>
          <w:p w14:paraId="397AD7C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54B73462" w:rsidR="00D46277" w:rsidRPr="00F91F14" w:rsidRDefault="00D46277" w:rsidP="00D4627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(11,704)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56E1D78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1084DF6B" w:rsidR="00D46277" w:rsidRPr="00F91F14" w:rsidRDefault="00530AA7" w:rsidP="00D46277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(5,296)</w:t>
            </w:r>
          </w:p>
        </w:tc>
        <w:tc>
          <w:tcPr>
            <w:tcW w:w="262" w:type="dxa"/>
            <w:shd w:val="clear" w:color="auto" w:fill="auto"/>
          </w:tcPr>
          <w:p w14:paraId="1DF175CA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09239A74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(9,099)</w:t>
            </w:r>
          </w:p>
        </w:tc>
      </w:tr>
      <w:tr w:rsidR="00D46277" w:rsidRPr="00F91F14" w14:paraId="0AE84DAA" w14:textId="77777777" w:rsidTr="00905A47">
        <w:trPr>
          <w:trHeight w:val="20"/>
        </w:trPr>
        <w:tc>
          <w:tcPr>
            <w:tcW w:w="4320" w:type="dxa"/>
            <w:hideMark/>
          </w:tcPr>
          <w:p w14:paraId="33E89FA4" w14:textId="783FE529" w:rsidR="00D46277" w:rsidRPr="00F91F14" w:rsidRDefault="00D46277" w:rsidP="00D462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40A3486D" w:rsidR="00D46277" w:rsidRPr="00F91F14" w:rsidRDefault="00387E3E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248,675</w:t>
            </w:r>
          </w:p>
        </w:tc>
        <w:tc>
          <w:tcPr>
            <w:tcW w:w="238" w:type="dxa"/>
            <w:shd w:val="clear" w:color="auto" w:fill="auto"/>
          </w:tcPr>
          <w:p w14:paraId="64F8BA05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5916F8F5" w:rsidR="00D46277" w:rsidRPr="00F91F14" w:rsidRDefault="00F5529F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211,249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431A92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47974413" w:rsidR="00D46277" w:rsidRPr="00F91F14" w:rsidRDefault="00530AA7" w:rsidP="00D46277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221,449</w:t>
            </w:r>
          </w:p>
        </w:tc>
        <w:tc>
          <w:tcPr>
            <w:tcW w:w="262" w:type="dxa"/>
            <w:shd w:val="clear" w:color="auto" w:fill="auto"/>
          </w:tcPr>
          <w:p w14:paraId="5140261F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4AEC8681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187,765</w:t>
            </w:r>
          </w:p>
        </w:tc>
      </w:tr>
      <w:tr w:rsidR="00D46277" w:rsidRPr="00F91F14" w14:paraId="3F620F23" w14:textId="77777777" w:rsidTr="002E7878">
        <w:trPr>
          <w:trHeight w:val="332"/>
        </w:trPr>
        <w:tc>
          <w:tcPr>
            <w:tcW w:w="4320" w:type="dxa"/>
          </w:tcPr>
          <w:p w14:paraId="0CF82437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F4C654B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12A5C14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709767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D46277" w:rsidRPr="00F91F14" w:rsidRDefault="00D46277" w:rsidP="002E78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277" w:rsidRPr="00F91F14" w14:paraId="357289E8" w14:textId="77777777" w:rsidTr="00905A47">
        <w:trPr>
          <w:trHeight w:val="20"/>
        </w:trPr>
        <w:tc>
          <w:tcPr>
            <w:tcW w:w="4320" w:type="dxa"/>
            <w:hideMark/>
          </w:tcPr>
          <w:p w14:paraId="196A2280" w14:textId="77777777" w:rsidR="00D46277" w:rsidRPr="00F91F14" w:rsidRDefault="00D46277" w:rsidP="00D46277">
            <w:pPr>
              <w:pStyle w:val="acctfourfigures"/>
              <w:tabs>
                <w:tab w:val="left" w:pos="720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6" w:type="dxa"/>
            <w:shd w:val="clear" w:color="auto" w:fill="auto"/>
          </w:tcPr>
          <w:p w14:paraId="166879C0" w14:textId="27923D80" w:rsidR="00D46277" w:rsidRPr="00F91F14" w:rsidRDefault="00D46277" w:rsidP="00D4627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136875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09B22B4" w14:textId="1555830B" w:rsidR="00D46277" w:rsidRPr="00F91F14" w:rsidRDefault="00D46277" w:rsidP="00D4627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A8F10D4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5D85931E" w14:textId="66EFB73D" w:rsidR="00D46277" w:rsidRPr="00F91F14" w:rsidRDefault="00D46277" w:rsidP="00D4627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69DAB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FF858C6" w14:textId="02B4A377" w:rsidR="00D46277" w:rsidRPr="00F91F14" w:rsidRDefault="00D46277" w:rsidP="00D46277">
            <w:pPr>
              <w:pStyle w:val="acctfourfigures"/>
              <w:tabs>
                <w:tab w:val="clear" w:pos="765"/>
                <w:tab w:val="left" w:pos="720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277" w:rsidRPr="00F91F14" w14:paraId="642CB04F" w14:textId="77777777" w:rsidTr="00905A47">
        <w:trPr>
          <w:trHeight w:val="20"/>
        </w:trPr>
        <w:tc>
          <w:tcPr>
            <w:tcW w:w="4320" w:type="dxa"/>
          </w:tcPr>
          <w:p w14:paraId="5722968C" w14:textId="39B9BF69" w:rsidR="00D46277" w:rsidRPr="00F91F14" w:rsidRDefault="00D46277" w:rsidP="00D46277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6" w:type="dxa"/>
            <w:shd w:val="clear" w:color="auto" w:fill="auto"/>
          </w:tcPr>
          <w:p w14:paraId="5CDA4024" w14:textId="40205303" w:rsidR="00D46277" w:rsidRPr="00F91F14" w:rsidRDefault="00AA2F5F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684,920</w:t>
            </w:r>
          </w:p>
        </w:tc>
        <w:tc>
          <w:tcPr>
            <w:tcW w:w="238" w:type="dxa"/>
            <w:shd w:val="clear" w:color="auto" w:fill="auto"/>
          </w:tcPr>
          <w:p w14:paraId="3BDB8B0E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0727A17" w14:textId="030AE848" w:rsidR="00D46277" w:rsidRPr="00F91F14" w:rsidRDefault="00AA2F5F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446,417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C2B4AC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29A0F1D" w14:textId="742EC6EA" w:rsidR="00D46277" w:rsidRPr="00F91F14" w:rsidRDefault="00976542" w:rsidP="00D46277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548,615</w:t>
            </w:r>
          </w:p>
        </w:tc>
        <w:tc>
          <w:tcPr>
            <w:tcW w:w="262" w:type="dxa"/>
            <w:shd w:val="clear" w:color="auto" w:fill="auto"/>
          </w:tcPr>
          <w:p w14:paraId="5B42A346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267EA92B" w14:textId="2BE1F973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353,130</w:t>
            </w:r>
          </w:p>
        </w:tc>
      </w:tr>
      <w:tr w:rsidR="00D46277" w:rsidRPr="00F91F14" w14:paraId="25DFA0A8" w14:textId="77777777" w:rsidTr="00905A47">
        <w:trPr>
          <w:trHeight w:val="20"/>
        </w:trPr>
        <w:tc>
          <w:tcPr>
            <w:tcW w:w="4320" w:type="dxa"/>
            <w:shd w:val="clear" w:color="auto" w:fill="auto"/>
          </w:tcPr>
          <w:p w14:paraId="59FD2628" w14:textId="3065D62A" w:rsidR="00D46277" w:rsidRPr="00F91F14" w:rsidRDefault="00D46277" w:rsidP="00D46277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4CB9110" w14:textId="48C3AFE5" w:rsidR="00D46277" w:rsidRPr="00F91F14" w:rsidRDefault="00DE0AB7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88E310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E7BA4E6" w14:textId="17BC6345" w:rsidR="00D46277" w:rsidRPr="00F91F14" w:rsidRDefault="007F08CC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2,348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871B4FE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3938E8" w14:textId="2C98325D" w:rsidR="00D46277" w:rsidRPr="00F91F14" w:rsidRDefault="00976542" w:rsidP="00D46277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74904CF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4A3BA9" w14:textId="23B130B9" w:rsidR="00D46277" w:rsidRPr="00F91F14" w:rsidRDefault="00C12BBA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D46277" w:rsidRPr="00F91F14" w14:paraId="65D6CE92" w14:textId="77777777" w:rsidTr="00905A47">
        <w:trPr>
          <w:trHeight w:val="20"/>
        </w:trPr>
        <w:tc>
          <w:tcPr>
            <w:tcW w:w="4320" w:type="dxa"/>
            <w:hideMark/>
          </w:tcPr>
          <w:p w14:paraId="46EDA259" w14:textId="77777777" w:rsidR="00D46277" w:rsidRPr="00F91F14" w:rsidRDefault="00D46277" w:rsidP="00D462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3C349A2E" w:rsidR="00D46277" w:rsidRPr="00F91F14" w:rsidRDefault="00AA2F5F" w:rsidP="00D462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687,230</w:t>
            </w:r>
          </w:p>
        </w:tc>
        <w:tc>
          <w:tcPr>
            <w:tcW w:w="238" w:type="dxa"/>
            <w:shd w:val="clear" w:color="auto" w:fill="auto"/>
          </w:tcPr>
          <w:p w14:paraId="0A7A057A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605407D3" w:rsidR="00D46277" w:rsidRPr="00F91F14" w:rsidRDefault="00AA2F5F" w:rsidP="00D46277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448,765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553B7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0BC73288" w:rsidR="00D46277" w:rsidRPr="00F91F14" w:rsidRDefault="00976542" w:rsidP="00D46277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550,925</w:t>
            </w:r>
          </w:p>
        </w:tc>
        <w:tc>
          <w:tcPr>
            <w:tcW w:w="262" w:type="dxa"/>
            <w:shd w:val="clear" w:color="auto" w:fill="auto"/>
          </w:tcPr>
          <w:p w14:paraId="1008A491" w14:textId="77777777" w:rsidR="00D46277" w:rsidRPr="00F91F14" w:rsidRDefault="00D46277" w:rsidP="00D46277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5180305C" w:rsidR="00D46277" w:rsidRPr="00F91F14" w:rsidRDefault="00D46277" w:rsidP="00D4627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353,281</w:t>
            </w:r>
          </w:p>
        </w:tc>
      </w:tr>
    </w:tbl>
    <w:p w14:paraId="579E4FF9" w14:textId="6BF6FC42" w:rsidR="002B5448" w:rsidRPr="00F91F14" w:rsidRDefault="002B5448" w:rsidP="009073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D386217" w14:textId="77777777" w:rsidR="002B5448" w:rsidRPr="00F91F14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093F3F3" w14:textId="627257C7" w:rsidR="009D6708" w:rsidRPr="00F91F14" w:rsidRDefault="009D6708" w:rsidP="00191A8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2100EF99" w14:textId="77777777" w:rsidR="009D6708" w:rsidRPr="00F91F14" w:rsidRDefault="009D670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89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827"/>
        <w:gridCol w:w="720"/>
        <w:gridCol w:w="180"/>
        <w:gridCol w:w="720"/>
        <w:gridCol w:w="180"/>
        <w:gridCol w:w="873"/>
        <w:gridCol w:w="180"/>
        <w:gridCol w:w="918"/>
      </w:tblGrid>
      <w:tr w:rsidR="000304FE" w:rsidRPr="00F91F14" w:rsidDel="00685444" w14:paraId="2CBBC251" w14:textId="77777777" w:rsidTr="000304FE">
        <w:trPr>
          <w:cantSplit/>
        </w:trPr>
        <w:tc>
          <w:tcPr>
            <w:tcW w:w="3341" w:type="dxa"/>
            <w:vAlign w:val="bottom"/>
          </w:tcPr>
          <w:p w14:paraId="0A2EF2A1" w14:textId="77777777" w:rsidR="000304FE" w:rsidRPr="00F91F14" w:rsidRDefault="000304FE" w:rsidP="00344305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26AC4469" w14:textId="55C84EC6" w:rsidR="000304FE" w:rsidRPr="00F91F14" w:rsidRDefault="000304F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71" w:type="dxa"/>
            <w:gridSpan w:val="7"/>
          </w:tcPr>
          <w:p w14:paraId="70898C61" w14:textId="7968C0AE" w:rsidR="000304FE" w:rsidRPr="00F91F14" w:rsidDel="00685444" w:rsidRDefault="000304F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04FE" w:rsidRPr="00F91F14" w:rsidDel="00685444" w14:paraId="59BA93A7" w14:textId="77777777" w:rsidTr="000304FE">
        <w:trPr>
          <w:cantSplit/>
        </w:trPr>
        <w:tc>
          <w:tcPr>
            <w:tcW w:w="3341" w:type="dxa"/>
            <w:vAlign w:val="bottom"/>
          </w:tcPr>
          <w:p w14:paraId="03DD32B2" w14:textId="77777777" w:rsidR="000304FE" w:rsidRPr="00F91F14" w:rsidRDefault="000304FE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46595910" w14:textId="77777777" w:rsidR="000304FE" w:rsidRPr="00F91F14" w:rsidRDefault="000304FE" w:rsidP="00B03C0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E948E" w14:textId="6CBA8D75" w:rsidR="000304FE" w:rsidRPr="00F91F14" w:rsidRDefault="000304FE" w:rsidP="00B03C0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0" w:type="dxa"/>
            <w:gridSpan w:val="3"/>
          </w:tcPr>
          <w:p w14:paraId="57014723" w14:textId="77777777" w:rsidR="000304FE" w:rsidRPr="00F91F14" w:rsidRDefault="000304FE" w:rsidP="00B03C07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4A5323B" w14:textId="6712EC65" w:rsidR="000304FE" w:rsidRPr="00F91F14" w:rsidRDefault="000304FE" w:rsidP="00B03C07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084B5CE" w14:textId="77777777" w:rsidR="000304FE" w:rsidRPr="00F91F14" w:rsidDel="00685444" w:rsidRDefault="000304FE" w:rsidP="00B03C0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71" w:type="dxa"/>
            <w:gridSpan w:val="3"/>
          </w:tcPr>
          <w:p w14:paraId="5C03C0FF" w14:textId="77777777" w:rsidR="000304FE" w:rsidRPr="00F91F14" w:rsidRDefault="000304FE" w:rsidP="00B03C0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3F9EC4" w14:textId="170FDC78" w:rsidR="000304FE" w:rsidRPr="00F91F14" w:rsidRDefault="000304FE" w:rsidP="00B03C0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0304FE" w:rsidRPr="00F91F14" w14:paraId="4629242C" w14:textId="77777777" w:rsidTr="000304FE">
        <w:trPr>
          <w:cantSplit/>
        </w:trPr>
        <w:tc>
          <w:tcPr>
            <w:tcW w:w="3341" w:type="dxa"/>
            <w:vAlign w:val="bottom"/>
          </w:tcPr>
          <w:p w14:paraId="3A1A6B21" w14:textId="77777777" w:rsidR="000304FE" w:rsidRPr="00F91F14" w:rsidRDefault="000304FE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228C9254" w14:textId="77777777" w:rsidR="000304FE" w:rsidRPr="00F91F14" w:rsidRDefault="000304FE" w:rsidP="00B03C07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C9FEF15" w14:textId="6FE9D391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6EA3BF6F" w14:textId="77777777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0A3EAC7E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C8254DE" w14:textId="77777777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5C5E6C7" w14:textId="34591236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44336165" w14:textId="77777777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022C3856" w14:textId="556603F2" w:rsidR="000304FE" w:rsidRPr="00F91F14" w:rsidRDefault="000304FE" w:rsidP="00B03C07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37DA7" w:rsidRPr="00F91F14" w14:paraId="140C170B" w14:textId="77777777" w:rsidTr="004453EA">
        <w:trPr>
          <w:cantSplit/>
        </w:trPr>
        <w:tc>
          <w:tcPr>
            <w:tcW w:w="3341" w:type="dxa"/>
            <w:vAlign w:val="bottom"/>
          </w:tcPr>
          <w:p w14:paraId="6385A494" w14:textId="77777777" w:rsidR="00137DA7" w:rsidRPr="00F91F14" w:rsidRDefault="00137DA7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1907B289" w14:textId="77777777" w:rsidR="00137DA7" w:rsidRPr="00F91F14" w:rsidRDefault="00137DA7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ADD3BAD" w14:textId="32B52D2B" w:rsidR="00137DA7" w:rsidRPr="002A294C" w:rsidRDefault="00137DA7" w:rsidP="00B03C07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294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4472427" w14:textId="77777777" w:rsidR="00137DA7" w:rsidRPr="00F91F14" w:rsidRDefault="00137DA7" w:rsidP="00B03C07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19D17898" w14:textId="0C369A49" w:rsidR="00137DA7" w:rsidRPr="00F91F14" w:rsidRDefault="00137DA7" w:rsidP="00137DA7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04FE" w:rsidRPr="00F91F14" w14:paraId="1514D00D" w14:textId="77777777" w:rsidTr="000304FE">
        <w:trPr>
          <w:cantSplit/>
        </w:trPr>
        <w:tc>
          <w:tcPr>
            <w:tcW w:w="3341" w:type="dxa"/>
            <w:vAlign w:val="bottom"/>
          </w:tcPr>
          <w:p w14:paraId="1FF4FF44" w14:textId="3F145803" w:rsidR="000304FE" w:rsidRPr="00F91F14" w:rsidRDefault="000304FE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เซฟ เทรด </w:t>
            </w:r>
          </w:p>
        </w:tc>
        <w:tc>
          <w:tcPr>
            <w:tcW w:w="1827" w:type="dxa"/>
          </w:tcPr>
          <w:p w14:paraId="14F19A70" w14:textId="5B7C2E67" w:rsidR="000304FE" w:rsidRPr="00F91F14" w:rsidRDefault="000304FE" w:rsidP="00B03C07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46F3E5" w14:textId="3080EE7E" w:rsidR="000304FE" w:rsidRPr="00F91F14" w:rsidRDefault="000304FE" w:rsidP="00B03C07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07539C" w14:textId="77777777" w:rsidR="000304FE" w:rsidRPr="00F91F14" w:rsidRDefault="000304FE" w:rsidP="00B03C0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0BCA10E6" w:rsidR="000304FE" w:rsidRPr="00F91F14" w:rsidRDefault="000304FE" w:rsidP="00B03C07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0D8B" w14:textId="77777777" w:rsidR="000304FE" w:rsidRPr="00F91F14" w:rsidRDefault="000304FE" w:rsidP="00B03C07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36E0C148" w14:textId="79E55EF0" w:rsidR="000304FE" w:rsidRPr="00F91F14" w:rsidRDefault="000304FE" w:rsidP="00CA7DD3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763C989" w14:textId="77777777" w:rsidR="000304FE" w:rsidRPr="00F91F14" w:rsidRDefault="000304FE" w:rsidP="00CA7DD3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7A377990" w14:textId="7F2A108E" w:rsidR="000304FE" w:rsidRPr="00F91F14" w:rsidRDefault="000304FE" w:rsidP="00CA7DD3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04FE" w:rsidRPr="00F91F14" w14:paraId="1A20F3F5" w14:textId="77777777" w:rsidTr="000304FE">
        <w:trPr>
          <w:cantSplit/>
        </w:trPr>
        <w:tc>
          <w:tcPr>
            <w:tcW w:w="3341" w:type="dxa"/>
            <w:vAlign w:val="bottom"/>
          </w:tcPr>
          <w:p w14:paraId="2EAEDF82" w14:textId="29E227D3" w:rsidR="000304FE" w:rsidRPr="00F91F14" w:rsidRDefault="000304FE" w:rsidP="00E26AC0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827" w:type="dxa"/>
          </w:tcPr>
          <w:p w14:paraId="05C14A48" w14:textId="2EF0C5AC" w:rsidR="000304FE" w:rsidRPr="00F91F14" w:rsidRDefault="000304FE" w:rsidP="00E26AC0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จำหน่ายเครื่องกรองน้ำ</w:t>
            </w:r>
          </w:p>
        </w:tc>
        <w:tc>
          <w:tcPr>
            <w:tcW w:w="720" w:type="dxa"/>
            <w:shd w:val="clear" w:color="auto" w:fill="auto"/>
          </w:tcPr>
          <w:p w14:paraId="5FBA2356" w14:textId="77A8AB08" w:rsidR="000304FE" w:rsidRPr="00F91F14" w:rsidRDefault="005545F4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02EA96A1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A13FAE" w14:textId="48383309" w:rsidR="000304FE" w:rsidRPr="00F91F14" w:rsidRDefault="000304FE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114E1F6" w14:textId="77777777" w:rsidR="000304FE" w:rsidRPr="00F91F14" w:rsidRDefault="000304FE" w:rsidP="00E26AC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292D6C91" w14:textId="1AA28A26" w:rsidR="000304FE" w:rsidRPr="00F91F14" w:rsidRDefault="005D2D81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4EAAB41E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05CCBAA5" w14:textId="4F0C2A44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3,999</w:t>
            </w:r>
          </w:p>
        </w:tc>
      </w:tr>
      <w:tr w:rsidR="000304FE" w:rsidRPr="00F91F14" w14:paraId="5D626FCC" w14:textId="77777777" w:rsidTr="000304FE">
        <w:trPr>
          <w:cantSplit/>
        </w:trPr>
        <w:tc>
          <w:tcPr>
            <w:tcW w:w="3341" w:type="dxa"/>
          </w:tcPr>
          <w:p w14:paraId="3BC04242" w14:textId="77777777" w:rsidR="000304FE" w:rsidRPr="00F91F14" w:rsidRDefault="000304FE" w:rsidP="00E26AC0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827" w:type="dxa"/>
          </w:tcPr>
          <w:p w14:paraId="59BAA84E" w14:textId="1F70A003" w:rsidR="000304FE" w:rsidRPr="00F91F14" w:rsidRDefault="000304FE" w:rsidP="00E26AC0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สินเชื่อรายย่อยและ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สินเชื่อประเภทลิสซิ่งและเช่าซื้อ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0C095A49" w:rsidR="000304FE" w:rsidRPr="00F91F14" w:rsidRDefault="005545F4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2543E51B" w:rsidR="000304FE" w:rsidRPr="00F91F14" w:rsidRDefault="000304FE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0304FE" w:rsidRPr="00F91F14" w:rsidRDefault="000304FE" w:rsidP="00E26AC0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5CB36C1" w14:textId="1E7A8A3F" w:rsidR="000304FE" w:rsidRPr="00F91F14" w:rsidRDefault="005D2D81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9EA9A9B" w14:textId="454C43E4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</w:tr>
      <w:tr w:rsidR="000304FE" w:rsidRPr="00F91F14" w14:paraId="57BC273A" w14:textId="77777777" w:rsidTr="000304FE">
        <w:trPr>
          <w:cantSplit/>
        </w:trPr>
        <w:tc>
          <w:tcPr>
            <w:tcW w:w="3341" w:type="dxa"/>
          </w:tcPr>
          <w:p w14:paraId="030D7EB6" w14:textId="77777777" w:rsidR="000304FE" w:rsidRPr="00F91F14" w:rsidRDefault="000304FE" w:rsidP="00E26AC0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อัลไพน์ วอเตอร์ จำกัด</w:t>
            </w:r>
          </w:p>
        </w:tc>
        <w:tc>
          <w:tcPr>
            <w:tcW w:w="1827" w:type="dxa"/>
          </w:tcPr>
          <w:p w14:paraId="37C2B1BB" w14:textId="77777777" w:rsidR="000304FE" w:rsidRPr="00F91F14" w:rsidRDefault="000304FE" w:rsidP="00E26AC0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จำหน่ายเครื่องผลิตน้ำแข็ง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B5C473" w14:textId="4E75C92A" w:rsidR="000304FE" w:rsidRPr="00F91F14" w:rsidRDefault="005545F4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</w:t>
            </w:r>
            <w:r w:rsidR="008A5CDA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3E3C5B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9E3AF5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8C947" w14:textId="77777777" w:rsidR="000304FE" w:rsidRPr="00F91F14" w:rsidRDefault="000304FE" w:rsidP="00E26AC0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45EA7CD" w14:textId="3995EEC7" w:rsidR="000304FE" w:rsidRPr="00F91F14" w:rsidRDefault="005D2D81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81274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3C8C1B5" w14:textId="5CA0789C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8,780</w:t>
            </w:r>
          </w:p>
        </w:tc>
      </w:tr>
      <w:tr w:rsidR="000304FE" w:rsidRPr="00F91F14" w14:paraId="7B2BE042" w14:textId="77777777" w:rsidTr="000304FE">
        <w:trPr>
          <w:cantSplit/>
        </w:trPr>
        <w:tc>
          <w:tcPr>
            <w:tcW w:w="3341" w:type="dxa"/>
          </w:tcPr>
          <w:p w14:paraId="6BE6B6EF" w14:textId="4737C3AA" w:rsidR="000304FE" w:rsidRPr="00F91F14" w:rsidRDefault="000304FE" w:rsidP="00E26AC0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1827" w:type="dxa"/>
          </w:tcPr>
          <w:p w14:paraId="17990B97" w14:textId="77777777" w:rsidR="000304FE" w:rsidRPr="00F91F14" w:rsidRDefault="000304FE" w:rsidP="00E26AC0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จำหน่ายสินค้าผ่าน</w:t>
            </w:r>
          </w:p>
          <w:p w14:paraId="0D04E6C0" w14:textId="655E6829" w:rsidR="000304FE" w:rsidRPr="00F91F14" w:rsidRDefault="000304FE" w:rsidP="00E26AC0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ตู้จำหน่ายสินค้าอัตโนมัติ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04FF43" w14:textId="61EEC5AC" w:rsidR="000304FE" w:rsidRPr="00F91F14" w:rsidRDefault="005545F4" w:rsidP="00E26AC0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15F2B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6CC672" w14:textId="3F8868EC" w:rsidR="000304FE" w:rsidRPr="00F91F14" w:rsidRDefault="00C45011" w:rsidP="0065150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C461" w14:textId="77777777" w:rsidR="000304FE" w:rsidRPr="00F91F14" w:rsidRDefault="000304FE" w:rsidP="00E26AC0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24B833A" w14:textId="10E6DEB2" w:rsidR="000304FE" w:rsidRPr="00F91F14" w:rsidRDefault="005D2D81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5EE36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6C0528D" w14:textId="133FF222" w:rsidR="000304FE" w:rsidRPr="00F91F14" w:rsidRDefault="000304FE" w:rsidP="00651501">
            <w:pPr>
              <w:pStyle w:val="acctfourfigures"/>
              <w:tabs>
                <w:tab w:val="clear" w:pos="765"/>
                <w:tab w:val="decimal" w:pos="462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304FE" w:rsidRPr="00F91F14" w14:paraId="22578739" w14:textId="77777777" w:rsidTr="000304FE">
        <w:trPr>
          <w:cantSplit/>
        </w:trPr>
        <w:tc>
          <w:tcPr>
            <w:tcW w:w="3341" w:type="dxa"/>
          </w:tcPr>
          <w:p w14:paraId="2467C6E5" w14:textId="77777777" w:rsidR="000304FE" w:rsidRPr="00F91F14" w:rsidRDefault="000304FE" w:rsidP="00E26AC0">
            <w:pPr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</w:tcPr>
          <w:p w14:paraId="3C45F43E" w14:textId="77777777" w:rsidR="000304FE" w:rsidRPr="00F91F14" w:rsidRDefault="000304FE" w:rsidP="00E26AC0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0304FE" w:rsidRPr="00F91F14" w:rsidRDefault="000304FE" w:rsidP="00E26AC0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2148DE6A" w:rsidR="000304FE" w:rsidRPr="00F91F14" w:rsidRDefault="005D2D81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651501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1F128D1C" w:rsidR="000304FE" w:rsidRPr="00F91F14" w:rsidRDefault="000304FE" w:rsidP="00E26AC0">
            <w:pPr>
              <w:pStyle w:val="acctfourfigures"/>
              <w:tabs>
                <w:tab w:val="clear" w:pos="765"/>
                <w:tab w:val="decimal" w:pos="706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112,779</w:t>
            </w:r>
          </w:p>
        </w:tc>
      </w:tr>
    </w:tbl>
    <w:p w14:paraId="472EBB19" w14:textId="77777777" w:rsidR="00627765" w:rsidRPr="00F91F14" w:rsidRDefault="00627765" w:rsidP="00B03C07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75C0941E" w14:textId="07CDCB46" w:rsidR="00B03C07" w:rsidRPr="00F91F14" w:rsidRDefault="000304FE" w:rsidP="00B03C07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</w:pPr>
      <w:r w:rsidRPr="00F91F1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2D607A3E" w14:textId="7717FEC5" w:rsidR="0088676C" w:rsidRPr="00F91F14" w:rsidRDefault="0088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067543F9" w14:textId="3F63396D" w:rsidR="00B03C07" w:rsidRPr="00F91F14" w:rsidRDefault="00B03C07" w:rsidP="0088676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  <w:r w:rsidRPr="00F91F1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รายละเอียดการเพิ่มขึ้นของเงินลงทุนในบริษัทย่อยในระหว่างปีสิ้นสุดวันที่ </w:t>
      </w:r>
      <w:r w:rsidRPr="00F91F1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31 </w:t>
      </w:r>
      <w:r w:rsidRPr="00F91F1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ธันวาคม </w:t>
      </w:r>
      <w:r w:rsidRPr="00F91F1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2566 </w:t>
      </w:r>
      <w:r w:rsidRPr="00F91F1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และ </w:t>
      </w:r>
      <w:r w:rsidR="0088676C" w:rsidRPr="00F91F1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2565</w:t>
      </w:r>
      <w:r w:rsidRPr="00F91F1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 มีดังนี้</w:t>
      </w:r>
    </w:p>
    <w:p w14:paraId="5C9EE556" w14:textId="56D0ECCE" w:rsidR="0088676C" w:rsidRPr="00F91F14" w:rsidRDefault="0088676C" w:rsidP="0088676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0F43A6D3" w14:textId="77777777" w:rsidR="0088676C" w:rsidRPr="00F91F14" w:rsidRDefault="0088676C" w:rsidP="0088676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มกราคม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การประชุมคณะกรรมการบริษัทมีมติอนุมัติการเพิ่มทุนในบริษัท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ลีสซิ่ง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โดยการเพิ่มทุนใหม่จำนวน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80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มูลค่า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5</w:t>
      </w:r>
      <w:r w:rsidRPr="00F91F14">
        <w:rPr>
          <w:rFonts w:ascii="Angsana New" w:hAnsi="Angsana New" w:hint="cs"/>
          <w:sz w:val="30"/>
          <w:szCs w:val="30"/>
          <w:cs/>
        </w:rPr>
        <w:t xml:space="preserve"> บาทต่อหุ้น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400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บริษัทได้ชำระค่าหุ้นเป็นจำนวนเงิน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200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(</w:t>
      </w:r>
      <w:r w:rsidRPr="00F91F14">
        <w:rPr>
          <w:rFonts w:ascii="Angsana New" w:hAnsi="Angsana New"/>
          <w:sz w:val="30"/>
          <w:szCs w:val="30"/>
        </w:rPr>
        <w:t>80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ล้านหุ้น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มูลค่า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2.5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</w:t>
      </w:r>
      <w:r w:rsidRPr="00F91F14">
        <w:rPr>
          <w:rFonts w:ascii="Angsana New" w:hAnsi="Angsana New"/>
          <w:sz w:val="30"/>
          <w:szCs w:val="30"/>
          <w:cs/>
        </w:rPr>
        <w:t xml:space="preserve">) </w:t>
      </w:r>
    </w:p>
    <w:p w14:paraId="3163B87B" w14:textId="77777777" w:rsidR="0088676C" w:rsidRPr="00F91F14" w:rsidRDefault="0088676C" w:rsidP="0088676C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59A919A1" w14:textId="77F531B3" w:rsidR="0088676C" w:rsidRPr="00F91F14" w:rsidRDefault="0088676C" w:rsidP="0088676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11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มกราคม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การประชุมคณะกรรมการบริษัทมีมติอนุมัติจัดตั้งบริษัท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สมาร์ท คอนเน็กซ์ เทค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จำกัด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51 </w:t>
      </w:r>
      <w:r w:rsidRPr="00F91F14">
        <w:rPr>
          <w:rFonts w:ascii="Angsana New" w:hAnsi="Angsana New" w:hint="cs"/>
          <w:sz w:val="30"/>
          <w:szCs w:val="30"/>
          <w:cs/>
        </w:rPr>
        <w:t>ของทุนจดทะเบียนทั้งหมด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5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หรือ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คิดเป็นมูลค่าการลงทุนจำนวน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2.55 </w:t>
      </w:r>
      <w:r w:rsidRPr="00F91F14">
        <w:rPr>
          <w:rFonts w:ascii="Angsana New" w:hAnsi="Angsana New" w:hint="cs"/>
          <w:sz w:val="30"/>
          <w:szCs w:val="30"/>
          <w:cs/>
        </w:rPr>
        <w:t>ล้านบาท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ทั้งนี้บริษัทดังกล่าวอยู่ระหว่างการรอชำระเงิน</w:t>
      </w:r>
    </w:p>
    <w:p w14:paraId="14808E66" w14:textId="22E3A7F6" w:rsidR="00A25AA1" w:rsidRPr="00F91F14" w:rsidRDefault="00A25AA1" w:rsidP="0088676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BD34E62" w14:textId="29B32EC5" w:rsidR="00A25AA1" w:rsidRPr="00F91F14" w:rsidRDefault="00A25AA1" w:rsidP="00A25AA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lastRenderedPageBreak/>
        <w:t>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2 </w:t>
      </w:r>
      <w:r w:rsidRPr="00F91F14">
        <w:rPr>
          <w:rFonts w:ascii="Angsana New" w:hAnsi="Angsana New" w:hint="cs"/>
          <w:sz w:val="30"/>
          <w:szCs w:val="30"/>
          <w:cs/>
        </w:rPr>
        <w:t>มิถุนายน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การประชุมคณะกรรมการบริษัทมีมติอนุมัติจัดตั้งบริษัท เวนดิ้ง คอนเน็กซ์ เทค จำกัด 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 xml:space="preserve">เพื่อรองรับธุรกิจตู้จำหน่ายสินค้าอัตโนมัติด้วยทุนจดทะเบียนไม่เกิน </w:t>
      </w:r>
      <w:r w:rsidRPr="00F91F14">
        <w:rPr>
          <w:rFonts w:ascii="Angsana New" w:hAnsi="Angsana New"/>
          <w:sz w:val="30"/>
          <w:szCs w:val="30"/>
        </w:rPr>
        <w:t xml:space="preserve">320 </w:t>
      </w:r>
      <w:r w:rsidRPr="00F91F14">
        <w:rPr>
          <w:rFonts w:ascii="Angsana New" w:hAnsi="Angsana New" w:hint="cs"/>
          <w:sz w:val="30"/>
          <w:szCs w:val="30"/>
          <w:cs/>
        </w:rPr>
        <w:t xml:space="preserve">ล้านบาท โดยถือหุ้นในอัตราร้อยละ </w:t>
      </w:r>
      <w:r w:rsidRPr="00F91F14">
        <w:rPr>
          <w:rFonts w:ascii="Angsana New" w:hAnsi="Angsana New"/>
          <w:sz w:val="30"/>
          <w:szCs w:val="30"/>
        </w:rPr>
        <w:t>100</w:t>
      </w:r>
      <w:r w:rsidRPr="00F91F14">
        <w:rPr>
          <w:rFonts w:ascii="Angsana New" w:hAnsi="Angsana New" w:hint="cs"/>
          <w:sz w:val="30"/>
          <w:szCs w:val="30"/>
          <w:cs/>
        </w:rPr>
        <w:t xml:space="preserve"> ซึ่งได้จดทะเบียนกับกรมพัฒนาธุรกิจการค้า</w:t>
      </w:r>
      <w:r w:rsidRPr="00F91F14">
        <w:rPr>
          <w:rFonts w:ascii="Angsana New" w:hAnsi="Angsana New"/>
          <w:sz w:val="30"/>
          <w:szCs w:val="30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กระทรวงพาณิชย์ เมื่อวันที่ </w:t>
      </w:r>
      <w:r w:rsidRPr="00F91F14">
        <w:rPr>
          <w:rFonts w:ascii="Angsana New" w:hAnsi="Angsana New"/>
          <w:sz w:val="30"/>
          <w:szCs w:val="30"/>
        </w:rPr>
        <w:t xml:space="preserve">20 </w:t>
      </w:r>
      <w:r w:rsidRPr="00F91F1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91F14">
        <w:rPr>
          <w:rFonts w:ascii="Angsana New" w:hAnsi="Angsana New"/>
          <w:sz w:val="30"/>
          <w:szCs w:val="30"/>
        </w:rPr>
        <w:t xml:space="preserve">2566 </w:t>
      </w:r>
      <w:r w:rsidRPr="00F91F14">
        <w:rPr>
          <w:rFonts w:ascii="Angsana New" w:hAnsi="Angsana New" w:hint="cs"/>
          <w:sz w:val="30"/>
          <w:szCs w:val="30"/>
          <w:cs/>
        </w:rPr>
        <w:t xml:space="preserve">ด้วยทุนจดทะเบียน 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/>
          <w:sz w:val="30"/>
          <w:szCs w:val="30"/>
        </w:rPr>
        <w:t>2</w:t>
      </w:r>
      <w:r w:rsidRPr="00F91F14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5A1602F9" w14:textId="197CE845" w:rsidR="001A7D18" w:rsidRPr="00F91F14" w:rsidRDefault="001A7D18" w:rsidP="00A25AA1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2B7D4C1" w14:textId="5DBAF9C8" w:rsidR="001A7D18" w:rsidRPr="00F91F14" w:rsidRDefault="001A7D18" w:rsidP="001A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ในเดือนกันยายน </w:t>
      </w:r>
      <w:r w:rsidRPr="00F91F14">
        <w:rPr>
          <w:rFonts w:asciiTheme="majorBidi" w:hAnsiTheme="majorBidi" w:cstheme="majorBidi"/>
          <w:sz w:val="30"/>
          <w:szCs w:val="30"/>
        </w:rPr>
        <w:t xml:space="preserve">2565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บริษัทซื้อส่วนได้เสียในบริษัท อัลไพน์ วอเตอร์ จำกัด ซึ่งเป็นบริษัทย่อยเพิ่มร้อยละ </w:t>
      </w:r>
      <w:r w:rsidRPr="00F91F14">
        <w:rPr>
          <w:rFonts w:asciiTheme="majorBidi" w:hAnsiTheme="majorBidi" w:cstheme="majorBidi"/>
          <w:sz w:val="30"/>
          <w:szCs w:val="30"/>
        </w:rPr>
        <w:t xml:space="preserve">45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เป็นเงินสดจำนวน </w:t>
      </w:r>
      <w:r w:rsidRPr="00F91F14">
        <w:rPr>
          <w:rFonts w:asciiTheme="majorBidi" w:hAnsiTheme="majorBidi" w:cstheme="majorBidi"/>
          <w:sz w:val="30"/>
          <w:szCs w:val="30"/>
        </w:rPr>
        <w:t xml:space="preserve">5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F91F14">
        <w:rPr>
          <w:rFonts w:asciiTheme="majorBidi" w:hAnsiTheme="majorBidi" w:cstheme="majorBidi"/>
          <w:sz w:val="30"/>
          <w:szCs w:val="30"/>
        </w:rPr>
        <w:t xml:space="preserve">54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Pr="00F91F14">
        <w:rPr>
          <w:rFonts w:asciiTheme="majorBidi" w:hAnsiTheme="majorBidi" w:cstheme="majorBidi"/>
          <w:sz w:val="30"/>
          <w:szCs w:val="30"/>
        </w:rPr>
        <w:t xml:space="preserve"> 99</w:t>
      </w:r>
    </w:p>
    <w:p w14:paraId="690D4818" w14:textId="3D93A3C6" w:rsidR="002D7EF0" w:rsidRPr="00F91F14" w:rsidRDefault="002D7EF0" w:rsidP="001A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5A5AB4" w14:textId="77777777" w:rsidR="002D7EF0" w:rsidRPr="00F91F14" w:rsidRDefault="002D7EF0" w:rsidP="002D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ผลกระทบของการเปลี่ยนแปลงในส่วนได้เสียของกลุ่มบริษัทมีดังนี้</w:t>
      </w:r>
    </w:p>
    <w:p w14:paraId="08568156" w14:textId="77777777" w:rsidR="002D7EF0" w:rsidRPr="00F91F14" w:rsidRDefault="002D7EF0" w:rsidP="002D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ook w:val="04A0" w:firstRow="1" w:lastRow="0" w:firstColumn="1" w:lastColumn="0" w:noHBand="0" w:noVBand="1"/>
      </w:tblPr>
      <w:tblGrid>
        <w:gridCol w:w="7542"/>
        <w:gridCol w:w="1686"/>
      </w:tblGrid>
      <w:tr w:rsidR="002D7EF0" w:rsidRPr="00F91F14" w14:paraId="0014A34A" w14:textId="77777777" w:rsidTr="00B82D55">
        <w:trPr>
          <w:trHeight w:val="20"/>
        </w:trPr>
        <w:tc>
          <w:tcPr>
            <w:tcW w:w="7542" w:type="dxa"/>
            <w:noWrap/>
            <w:vAlign w:val="bottom"/>
          </w:tcPr>
          <w:p w14:paraId="79AC80D4" w14:textId="77777777" w:rsidR="002D7EF0" w:rsidRPr="00F91F14" w:rsidRDefault="002D7EF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69D734E2" w14:textId="77777777" w:rsidR="002D7EF0" w:rsidRPr="00F91F14" w:rsidRDefault="002D7E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EF0" w:rsidRPr="00F91F14" w14:paraId="074250D2" w14:textId="77777777" w:rsidTr="00B82D55">
        <w:trPr>
          <w:trHeight w:val="20"/>
        </w:trPr>
        <w:tc>
          <w:tcPr>
            <w:tcW w:w="7542" w:type="dxa"/>
            <w:noWrap/>
            <w:vAlign w:val="bottom"/>
          </w:tcPr>
          <w:p w14:paraId="32C8F18D" w14:textId="77777777" w:rsidR="002D7EF0" w:rsidRPr="00F91F14" w:rsidRDefault="002D7EF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F1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620" w:type="dxa"/>
            <w:noWrap/>
            <w:vAlign w:val="center"/>
          </w:tcPr>
          <w:p w14:paraId="61E77362" w14:textId="29EF6622" w:rsidR="002D7EF0" w:rsidRPr="00F91F14" w:rsidRDefault="002E7878" w:rsidP="00B82D55">
            <w:pPr>
              <w:pStyle w:val="acctfourfigures"/>
              <w:tabs>
                <w:tab w:val="clear" w:pos="765"/>
                <w:tab w:val="decimal" w:pos="140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7,773</w:t>
            </w:r>
          </w:p>
        </w:tc>
      </w:tr>
      <w:tr w:rsidR="002D7EF0" w:rsidRPr="00F91F14" w14:paraId="72F1A6D1" w14:textId="77777777" w:rsidTr="00B82D55">
        <w:trPr>
          <w:trHeight w:val="20"/>
        </w:trPr>
        <w:tc>
          <w:tcPr>
            <w:tcW w:w="7542" w:type="dxa"/>
            <w:noWrap/>
            <w:vAlign w:val="bottom"/>
          </w:tcPr>
          <w:p w14:paraId="16233014" w14:textId="77777777" w:rsidR="002D7EF0" w:rsidRPr="00F91F14" w:rsidRDefault="002D7EF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1F1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หัก สิ่งตอบแทนที่โอนให้ส่วนได้เสียที่ไม่มีอำนาจควบคุม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14:paraId="5EF8340C" w14:textId="33034C0B" w:rsidR="002D7EF0" w:rsidRPr="00F91F14" w:rsidRDefault="002E7878" w:rsidP="00B82D55">
            <w:pPr>
              <w:pStyle w:val="acctfourfigures"/>
              <w:tabs>
                <w:tab w:val="clear" w:pos="765"/>
                <w:tab w:val="decimal" w:pos="140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(5,000)</w:t>
            </w:r>
          </w:p>
        </w:tc>
      </w:tr>
      <w:tr w:rsidR="002D7EF0" w:rsidRPr="00F91F14" w14:paraId="00C5740F" w14:textId="77777777" w:rsidTr="00B82D55">
        <w:trPr>
          <w:trHeight w:val="20"/>
        </w:trPr>
        <w:tc>
          <w:tcPr>
            <w:tcW w:w="7542" w:type="dxa"/>
            <w:noWrap/>
            <w:vAlign w:val="bottom"/>
            <w:hideMark/>
          </w:tcPr>
          <w:p w14:paraId="3B99A6CC" w14:textId="77777777" w:rsidR="002D7EF0" w:rsidRPr="00F91F14" w:rsidRDefault="002D7EF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การเพิ่มขึ้นของส่วนเกินทุนอื่น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A0B827" w14:textId="30FEFC89" w:rsidR="002D7EF0" w:rsidRPr="00F91F14" w:rsidRDefault="002E7878" w:rsidP="00B82D55">
            <w:pPr>
              <w:pStyle w:val="acctfourfigures"/>
              <w:tabs>
                <w:tab w:val="clear" w:pos="765"/>
                <w:tab w:val="decimal" w:pos="140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2,773</w:t>
            </w:r>
          </w:p>
        </w:tc>
      </w:tr>
    </w:tbl>
    <w:p w14:paraId="48E8D30D" w14:textId="77777777" w:rsidR="007E5F36" w:rsidRPr="00F91F14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FE4A43" w14:textId="5876F45B" w:rsidR="00CF1FF6" w:rsidRPr="00F91F14" w:rsidRDefault="00CF1FF6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50F89F" w14:textId="6B9C960B" w:rsidR="00A513C0" w:rsidRPr="00F91F14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7578"/>
        <w:gridCol w:w="1710"/>
      </w:tblGrid>
      <w:tr w:rsidR="005675B4" w:rsidRPr="00F91F14" w14:paraId="15AE43DB" w14:textId="77777777" w:rsidTr="00FD7290">
        <w:trPr>
          <w:trHeight w:val="43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7EEF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4953" w14:textId="77777777" w:rsidR="00B82D55" w:rsidRPr="00F91F14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BAC76A3" w14:textId="4318592C" w:rsidR="00267445" w:rsidRPr="00F91F14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227D1"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675B4" w:rsidRPr="00F91F14" w14:paraId="312AE0DD" w14:textId="77777777" w:rsidTr="00FD7290">
        <w:trPr>
          <w:trHeight w:val="43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E1BA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99A8" w14:textId="77777777" w:rsidR="00267445" w:rsidRPr="00F91F14" w:rsidRDefault="00267445" w:rsidP="00D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ที่ดิน และอาคาร</w:t>
            </w:r>
          </w:p>
        </w:tc>
      </w:tr>
      <w:tr w:rsidR="005675B4" w:rsidRPr="00F91F14" w14:paraId="34CBD134" w14:textId="77777777" w:rsidTr="00FD7290">
        <w:trPr>
          <w:trHeight w:val="43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1574D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1B783" w14:textId="77777777" w:rsidR="00267445" w:rsidRPr="00F91F14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75B4" w:rsidRPr="00F91F14" w14:paraId="4F9466DA" w14:textId="77777777" w:rsidTr="00FD7290">
        <w:trPr>
          <w:trHeight w:val="43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8200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8DFC3" w14:textId="354E7240" w:rsidR="005675B4" w:rsidRPr="00F91F14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171,240</w:t>
            </w:r>
          </w:p>
        </w:tc>
      </w:tr>
      <w:tr w:rsidR="005675B4" w:rsidRPr="00F91F14" w14:paraId="031232F8" w14:textId="77777777" w:rsidTr="00FD7290">
        <w:trPr>
          <w:trHeight w:val="440"/>
        </w:trPr>
        <w:tc>
          <w:tcPr>
            <w:tcW w:w="7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82A4" w14:textId="63206F89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37DA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และ </w:t>
            </w:r>
            <w:r w:rsidR="00137DA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918B" w14:textId="5DD48DE1" w:rsidR="005675B4" w:rsidRPr="00F91F14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171,240</w:t>
            </w:r>
          </w:p>
        </w:tc>
      </w:tr>
      <w:tr w:rsidR="005675B4" w:rsidRPr="00F91F14" w14:paraId="1FA985FD" w14:textId="77777777" w:rsidTr="00FD7290">
        <w:trPr>
          <w:trHeight w:val="440"/>
        </w:trPr>
        <w:tc>
          <w:tcPr>
            <w:tcW w:w="75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402D6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DA98D" w14:textId="450AE32E" w:rsidR="005675B4" w:rsidRPr="00F91F14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056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675B4" w:rsidRPr="00F91F14" w14:paraId="6E0B3CEC" w14:textId="77777777" w:rsidTr="00FD7290">
        <w:trPr>
          <w:trHeight w:val="440"/>
        </w:trPr>
        <w:tc>
          <w:tcPr>
            <w:tcW w:w="7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60BFC" w14:textId="73B6EA25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กำไรจากการต</w:t>
            </w:r>
            <w:r w:rsidR="008E0E51"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ี</w:t>
            </w: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ราคาสินทรัพย์ใหม่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68A8E" w14:textId="7C462CA6" w:rsidR="005675B4" w:rsidRPr="00F91F14" w:rsidRDefault="00267445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</w:t>
            </w:r>
            <w:r w:rsidR="00056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675B4" w:rsidRPr="00F91F14" w14:paraId="423D40FE" w14:textId="77777777" w:rsidTr="00FD7290">
        <w:trPr>
          <w:trHeight w:val="44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D1927" w14:textId="77777777" w:rsidR="005675B4" w:rsidRPr="00F91F14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ACAE8" w14:textId="1C78E3C0" w:rsidR="005675B4" w:rsidRPr="00F91F14" w:rsidRDefault="00935264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184,263</w:t>
            </w:r>
          </w:p>
        </w:tc>
      </w:tr>
    </w:tbl>
    <w:p w14:paraId="56B6DEED" w14:textId="77777777" w:rsidR="00E37F1D" w:rsidRPr="00F91F14" w:rsidRDefault="00E37F1D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669390F" w14:textId="77777777" w:rsidR="00E37F1D" w:rsidRPr="00F91F14" w:rsidRDefault="00E37F1D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05DCC1E" w14:textId="77777777" w:rsidR="00E37F1D" w:rsidRPr="00F91F14" w:rsidRDefault="00E37F1D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11514221" w14:textId="77777777" w:rsidR="00E37F1D" w:rsidRPr="00F91F14" w:rsidRDefault="00E37F1D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5148985" w14:textId="396C7856" w:rsidR="00BE4289" w:rsidRPr="00F91F14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จำนวนที่รับรู้ในกำไรหรือขาดทุน</w:t>
      </w:r>
    </w:p>
    <w:p w14:paraId="054D770E" w14:textId="77777777" w:rsidR="00BE4289" w:rsidRPr="00F91F14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27" w:type="dxa"/>
        <w:tblInd w:w="432" w:type="dxa"/>
        <w:tblLook w:val="04A0" w:firstRow="1" w:lastRow="0" w:firstColumn="1" w:lastColumn="0" w:noHBand="0" w:noVBand="1"/>
      </w:tblPr>
      <w:tblGrid>
        <w:gridCol w:w="5958"/>
        <w:gridCol w:w="1620"/>
        <w:gridCol w:w="270"/>
        <w:gridCol w:w="1579"/>
      </w:tblGrid>
      <w:tr w:rsidR="00284390" w:rsidRPr="00F91F14" w14:paraId="028FE512" w14:textId="77777777" w:rsidTr="00CB6947">
        <w:trPr>
          <w:trHeight w:val="317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0700" w14:textId="77777777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A91CF" w14:textId="09203509" w:rsidR="00284390" w:rsidRPr="00F91F14" w:rsidRDefault="00CB6947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284390" w:rsidRPr="00F91F1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390" w:rsidRPr="00F91F14" w14:paraId="1472C8F8" w14:textId="77777777" w:rsidTr="00CB6947">
        <w:trPr>
          <w:trHeight w:val="3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9C08" w14:textId="2C5BA801" w:rsidR="00284390" w:rsidRPr="00F91F14" w:rsidRDefault="00E26AC0" w:rsidP="00E2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1F1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9844" w14:textId="77777777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24ADD" w14:textId="77777777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EB1D1" w14:textId="77777777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284390" w:rsidRPr="00F91F14" w14:paraId="77D22267" w14:textId="77777777" w:rsidTr="00CB6947">
        <w:trPr>
          <w:trHeight w:val="6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2150A" w14:textId="77777777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BDB20" w14:textId="6F69E584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84390" w:rsidRPr="00F91F14" w14:paraId="14111AA3" w14:textId="77777777" w:rsidTr="00CB6947">
        <w:trPr>
          <w:trHeight w:val="6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688E" w14:textId="08E261DE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7C55E" w14:textId="410403B6" w:rsidR="00284390" w:rsidRPr="00F91F14" w:rsidRDefault="00BB0D1D" w:rsidP="00C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5408" w14:textId="77777777" w:rsidR="00284390" w:rsidRPr="00F91F14" w:rsidRDefault="00284390" w:rsidP="002E61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892F" w14:textId="520F3502" w:rsidR="00284390" w:rsidRPr="00F91F14" w:rsidRDefault="00BB0D1D" w:rsidP="002E61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620</w:t>
            </w:r>
          </w:p>
        </w:tc>
      </w:tr>
      <w:tr w:rsidR="00284390" w:rsidRPr="00F91F14" w14:paraId="01D0A5D7" w14:textId="77777777" w:rsidTr="00CB6947">
        <w:trPr>
          <w:trHeight w:val="6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A474B" w14:textId="0E4527C8" w:rsidR="00284390" w:rsidRPr="00F91F14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91F1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กำไรจากการวัดมูลค่ายุติธรรมรับรู้ในรายได้อื่น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01A8E" w14:textId="4C8EFAC9" w:rsidR="00284390" w:rsidRPr="00F91F14" w:rsidRDefault="00BB0D1D" w:rsidP="00C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12,04</w:t>
            </w:r>
            <w:r w:rsidR="00056CA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9ED1" w14:textId="77777777" w:rsidR="00284390" w:rsidRPr="00F91F14" w:rsidRDefault="00284390" w:rsidP="002E61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7A9D" w14:textId="5523F228" w:rsidR="00284390" w:rsidRPr="00F91F14" w:rsidRDefault="00BB0D1D" w:rsidP="00C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91F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593ACEB2" w14:textId="16ADBD83" w:rsidR="00C41ABE" w:rsidRPr="00F91F14" w:rsidRDefault="00C41ABE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992B3" w14:textId="3F0FD049" w:rsidR="00C41ABE" w:rsidRPr="00F91F14" w:rsidRDefault="00C41ABE" w:rsidP="0062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  <w:cs/>
        </w:rPr>
      </w:pPr>
      <w:r w:rsidRPr="00F91F14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</w:t>
      </w:r>
      <w:r w:rsidR="004929CB" w:rsidRPr="00F91F14">
        <w:rPr>
          <w:rFonts w:asciiTheme="majorBidi" w:hAnsiTheme="majorBidi" w:hint="cs"/>
          <w:sz w:val="30"/>
          <w:szCs w:val="30"/>
          <w:cs/>
        </w:rPr>
        <w:t xml:space="preserve"> </w:t>
      </w:r>
      <w:r w:rsidR="004929CB" w:rsidRPr="00F91F14">
        <w:rPr>
          <w:rFonts w:asciiTheme="majorBidi" w:hAnsiTheme="majorBidi"/>
          <w:sz w:val="30"/>
          <w:szCs w:val="30"/>
        </w:rPr>
        <w:t xml:space="preserve">3 </w:t>
      </w:r>
      <w:r w:rsidRPr="00F91F14">
        <w:rPr>
          <w:rFonts w:asciiTheme="majorBidi" w:hAnsiTheme="majorBidi" w:hint="cs"/>
          <w:sz w:val="30"/>
          <w:szCs w:val="30"/>
          <w:cs/>
        </w:rPr>
        <w:t>ซึ่งได้รับ</w:t>
      </w:r>
      <w:r w:rsidR="00F9360F" w:rsidRPr="00F91F14">
        <w:rPr>
          <w:rFonts w:asciiTheme="majorBidi" w:hAnsiTheme="majorBidi"/>
          <w:sz w:val="30"/>
          <w:szCs w:val="30"/>
          <w:cs/>
        </w:rPr>
        <w:br/>
      </w:r>
      <w:r w:rsidRPr="00F91F14">
        <w:rPr>
          <w:rFonts w:asciiTheme="majorBidi" w:hAnsiTheme="majorBidi" w:hint="cs"/>
          <w:sz w:val="30"/>
          <w:szCs w:val="30"/>
          <w:cs/>
        </w:rPr>
        <w:t>การประเมินราคาโดยผู้ประเมินราคาอิสระ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z w:val="30"/>
          <w:szCs w:val="30"/>
          <w:cs/>
        </w:rPr>
        <w:t>โดยใช้วิธีเปรียบเทียบราคาตลาด</w:t>
      </w:r>
      <w:r w:rsidR="00BD3FEC" w:rsidRPr="00F91F14">
        <w:rPr>
          <w:rFonts w:asciiTheme="majorBidi" w:hAnsiTheme="majorBidi" w:hint="cs"/>
          <w:sz w:val="30"/>
          <w:szCs w:val="30"/>
          <w:cs/>
        </w:rPr>
        <w:t>และวิธีวิเคราะห์มูลค่าจากต้นทุน</w:t>
      </w:r>
    </w:p>
    <w:p w14:paraId="0C7B07B1" w14:textId="66E2B93C" w:rsidR="00054F52" w:rsidRPr="00F91F14" w:rsidRDefault="00054F52" w:rsidP="0062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600"/>
        <w:gridCol w:w="3215"/>
      </w:tblGrid>
      <w:tr w:rsidR="00054F52" w:rsidRPr="00F91F14" w14:paraId="04417757" w14:textId="77777777" w:rsidTr="00CB6947">
        <w:trPr>
          <w:trHeight w:val="623"/>
          <w:tblHeader/>
        </w:trPr>
        <w:tc>
          <w:tcPr>
            <w:tcW w:w="2520" w:type="dxa"/>
          </w:tcPr>
          <w:p w14:paraId="487661DF" w14:textId="77777777" w:rsidR="00DB7D1A" w:rsidRPr="00F91F14" w:rsidRDefault="00DB7D1A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8728CE0" w14:textId="77777777" w:rsidR="00010B21" w:rsidRPr="00F91F14" w:rsidRDefault="00010B21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84771B" w14:textId="760F8A54" w:rsidR="00DB7D1A" w:rsidRPr="00F91F14" w:rsidRDefault="00DB7D1A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600" w:type="dxa"/>
            <w:vAlign w:val="bottom"/>
          </w:tcPr>
          <w:p w14:paraId="664544F5" w14:textId="77777777" w:rsidR="00054F52" w:rsidRPr="00F91F14" w:rsidRDefault="00054F52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215" w:type="dxa"/>
            <w:vAlign w:val="bottom"/>
          </w:tcPr>
          <w:p w14:paraId="0A734C44" w14:textId="77777777" w:rsidR="00054F52" w:rsidRPr="00F91F14" w:rsidRDefault="000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3FEC" w:rsidRPr="00F91F14" w14:paraId="52DFB750" w14:textId="77777777" w:rsidTr="00CB6947">
        <w:trPr>
          <w:trHeight w:val="720"/>
        </w:trPr>
        <w:tc>
          <w:tcPr>
            <w:tcW w:w="2520" w:type="dxa"/>
          </w:tcPr>
          <w:p w14:paraId="51B20B7C" w14:textId="4D8F6A06" w:rsidR="00BD3FEC" w:rsidRPr="00F91F14" w:rsidRDefault="00BD3FEC" w:rsidP="00BD3FE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วิธีเปรียบเทียบราคาตลาด</w:t>
            </w:r>
          </w:p>
        </w:tc>
        <w:tc>
          <w:tcPr>
            <w:tcW w:w="3600" w:type="dxa"/>
          </w:tcPr>
          <w:p w14:paraId="5177AE2B" w14:textId="77777777" w:rsidR="00BD3FEC" w:rsidRPr="00F91F14" w:rsidRDefault="00BD3FEC" w:rsidP="00BD3FE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i/>
                <w:iCs/>
                <w:sz w:val="26"/>
                <w:szCs w:val="26"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ราคาตลาดของที่ดินประมาณ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76,000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บาทต่อตารางวา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2565: 70,000 </w:t>
            </w:r>
            <w:r w:rsidRPr="00F91F14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บาทต่อตารางวา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)</w:t>
            </w:r>
          </w:p>
          <w:p w14:paraId="564290A1" w14:textId="2437BE59" w:rsidR="00BD3FEC" w:rsidRPr="00F91F14" w:rsidRDefault="00BD3FEC" w:rsidP="00BD3FE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ราคาตลาดของอาคารพาณิชย์ประมาณ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5,650,000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บาทต่อคูหา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2565:  5,250,000 </w:t>
            </w:r>
            <w:r w:rsidRPr="00F91F14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บาทต่อคูหา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3215" w:type="dxa"/>
          </w:tcPr>
          <w:p w14:paraId="074DE891" w14:textId="753A004F" w:rsidR="00BD3FEC" w:rsidRPr="00F91F14" w:rsidRDefault="00BD3FEC" w:rsidP="00BD3F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5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ราคาต่อพื้นที่สูงขึ้น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3FEC" w:rsidRPr="00F91F14" w14:paraId="732B250D" w14:textId="77777777" w:rsidTr="00CB6947">
        <w:trPr>
          <w:trHeight w:val="720"/>
        </w:trPr>
        <w:tc>
          <w:tcPr>
            <w:tcW w:w="2520" w:type="dxa"/>
          </w:tcPr>
          <w:p w14:paraId="6157BEAE" w14:textId="3DCC291D" w:rsidR="00BD3FEC" w:rsidRPr="00F91F14" w:rsidRDefault="00BD3FEC" w:rsidP="00BD3FE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วิธีวิเคราะห์มูลค่าจากต้นทุน</w:t>
            </w:r>
          </w:p>
        </w:tc>
        <w:tc>
          <w:tcPr>
            <w:tcW w:w="3600" w:type="dxa"/>
          </w:tcPr>
          <w:p w14:paraId="7E3B07BA" w14:textId="098E2132" w:rsidR="00BD3FEC" w:rsidRPr="00F91F14" w:rsidRDefault="00BD3FEC" w:rsidP="00BD3FE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ราคาต้นทุนค่าก่อสร้างอาคารใหม่ประมาณ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20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1F14">
              <w:rPr>
                <w:rFonts w:asciiTheme="majorBidi" w:hAnsiTheme="majorBidi"/>
                <w:sz w:val="26"/>
                <w:szCs w:val="26"/>
              </w:rPr>
              <w:t>500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บาทต่อตารางเมตร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</w:rPr>
              <w:t>2565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: 20</w:t>
            </w:r>
            <w:r w:rsidRPr="00F91F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000 </w:t>
            </w:r>
            <w:r w:rsidRPr="00F91F14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F91F1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)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15" w:type="dxa"/>
          </w:tcPr>
          <w:p w14:paraId="39A467B4" w14:textId="5579E27C" w:rsidR="00BD3FEC" w:rsidRPr="00F91F14" w:rsidRDefault="00BD3FEC" w:rsidP="00BD3F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ราคาต้นทุนค่าก่อสร้างสูงขึ้น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5A94B905" w14:textId="77777777" w:rsidR="00AA39AB" w:rsidRPr="00F91F14" w:rsidRDefault="00AA39AB" w:rsidP="0061498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6F6CFD" w14:textId="77777777" w:rsidR="00C92969" w:rsidRPr="00F91F14" w:rsidRDefault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cs/>
        </w:rPr>
      </w:pPr>
      <w:r w:rsidRPr="00F91F1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29FFA2" w14:textId="726608E0" w:rsidR="00AA39AB" w:rsidRPr="00F91F14" w:rsidRDefault="00AA39AB" w:rsidP="00AA39AB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F1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การกระทบยอดของมูลค่ายุติธรรมระดับ</w:t>
      </w:r>
      <w:r w:rsidRPr="00F91F14">
        <w:rPr>
          <w:rFonts w:ascii="Angsana New" w:hAnsi="Angsana New"/>
          <w:i/>
          <w:iCs/>
          <w:sz w:val="30"/>
          <w:szCs w:val="30"/>
        </w:rPr>
        <w:t xml:space="preserve"> 3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92969" w:rsidRPr="00F91F1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0740A7AC" w14:textId="77777777" w:rsidR="00AA39AB" w:rsidRPr="00F91F14" w:rsidRDefault="00AA39AB" w:rsidP="00AA39AB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AA39AB" w:rsidRPr="00F91F14" w14:paraId="58B92A39" w14:textId="77777777">
        <w:trPr>
          <w:cantSplit/>
          <w:tblHeader/>
        </w:trPr>
        <w:tc>
          <w:tcPr>
            <w:tcW w:w="5580" w:type="dxa"/>
            <w:shd w:val="clear" w:color="auto" w:fill="auto"/>
          </w:tcPr>
          <w:p w14:paraId="566D1F57" w14:textId="77777777" w:rsidR="00AA39AB" w:rsidRPr="00F91F14" w:rsidRDefault="00AA39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3582CBD" w14:textId="77777777" w:rsidR="00AA39AB" w:rsidRPr="00F91F14" w:rsidRDefault="00AA39AB">
            <w:pPr>
              <w:pStyle w:val="acctmergecolhdg"/>
              <w:spacing w:line="240" w:lineRule="atLeast"/>
              <w:ind w:left="-81" w:right="-80" w:firstLine="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91F1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F91F14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9AB" w:rsidRPr="00F91F14" w14:paraId="02B4765B" w14:textId="77777777">
        <w:trPr>
          <w:cantSplit/>
          <w:tblHeader/>
        </w:trPr>
        <w:tc>
          <w:tcPr>
            <w:tcW w:w="5580" w:type="dxa"/>
          </w:tcPr>
          <w:p w14:paraId="5295A532" w14:textId="77777777" w:rsidR="00AA39AB" w:rsidRPr="00F91F14" w:rsidRDefault="00AA39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0" w:type="dxa"/>
          </w:tcPr>
          <w:p w14:paraId="51EF5CDC" w14:textId="77777777" w:rsidR="00AA39AB" w:rsidRPr="00F91F14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CA3AC3" w14:textId="77777777" w:rsidR="00AA39AB" w:rsidRPr="00F91F14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D38AF" w14:textId="77777777" w:rsidR="00AA39AB" w:rsidRPr="00F91F14" w:rsidRDefault="00AA39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AA39AB" w:rsidRPr="00F91F14" w14:paraId="27C8632B" w14:textId="77777777">
        <w:trPr>
          <w:cantSplit/>
        </w:trPr>
        <w:tc>
          <w:tcPr>
            <w:tcW w:w="5580" w:type="dxa"/>
          </w:tcPr>
          <w:p w14:paraId="602D405F" w14:textId="77777777" w:rsidR="00AA39AB" w:rsidRPr="00F91F14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30B6903" w14:textId="77777777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A39AB" w:rsidRPr="00F91F14" w14:paraId="0CAAB9C6" w14:textId="77777777">
        <w:trPr>
          <w:cantSplit/>
        </w:trPr>
        <w:tc>
          <w:tcPr>
            <w:tcW w:w="5580" w:type="dxa"/>
          </w:tcPr>
          <w:p w14:paraId="4D91429C" w14:textId="77777777" w:rsidR="00AA39AB" w:rsidRPr="00F91F14" w:rsidRDefault="00AA39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B53A47" w14:textId="77777777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  <w:tc>
          <w:tcPr>
            <w:tcW w:w="270" w:type="dxa"/>
          </w:tcPr>
          <w:p w14:paraId="3B89AD4E" w14:textId="77777777" w:rsidR="00AA39AB" w:rsidRPr="00F91F14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BCA5850" w14:textId="77777777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</w:tr>
      <w:tr w:rsidR="00AA39AB" w:rsidRPr="00F91F14" w14:paraId="0ECB713F" w14:textId="77777777">
        <w:trPr>
          <w:cantSplit/>
        </w:trPr>
        <w:tc>
          <w:tcPr>
            <w:tcW w:w="5580" w:type="dxa"/>
          </w:tcPr>
          <w:p w14:paraId="0CA5AA10" w14:textId="77777777" w:rsidR="00AA39AB" w:rsidRPr="00F91F14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620" w:type="dxa"/>
          </w:tcPr>
          <w:p w14:paraId="4A79E614" w14:textId="7E4BC008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56C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7C64EF" w14:textId="77777777" w:rsidR="00AA39AB" w:rsidRPr="00F91F14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C38EC3B" w14:textId="77777777" w:rsidR="00AA39AB" w:rsidRPr="00F91F14" w:rsidRDefault="00AA39AB" w:rsidP="00CA5513">
            <w:pPr>
              <w:pStyle w:val="acctfourfigures"/>
              <w:tabs>
                <w:tab w:val="clear" w:pos="765"/>
              </w:tabs>
              <w:spacing w:line="240" w:lineRule="atLeast"/>
              <w:ind w:right="27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39AB" w:rsidRPr="00F91F14" w14:paraId="7CAF60D9" w14:textId="77777777">
        <w:trPr>
          <w:cantSplit/>
        </w:trPr>
        <w:tc>
          <w:tcPr>
            <w:tcW w:w="5580" w:type="dxa"/>
          </w:tcPr>
          <w:p w14:paraId="2DC44140" w14:textId="77777777" w:rsidR="00AA39AB" w:rsidRPr="00F91F14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กำไรจากการตีราคาสินทรัพย์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5D07F30A" w14:textId="60CEAD4D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12,04</w:t>
            </w:r>
            <w:r w:rsidR="00056C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3A8B8" w14:textId="77777777" w:rsidR="00AA39AB" w:rsidRPr="00F91F14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6C4567" w14:textId="77777777" w:rsidR="00AA39AB" w:rsidRPr="00F91F14" w:rsidRDefault="00AA39AB" w:rsidP="00CA55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7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39AB" w:rsidRPr="00F91F14" w14:paraId="04DD062C" w14:textId="77777777">
        <w:trPr>
          <w:cantSplit/>
        </w:trPr>
        <w:tc>
          <w:tcPr>
            <w:tcW w:w="5580" w:type="dxa"/>
          </w:tcPr>
          <w:p w14:paraId="6F235C44" w14:textId="77777777" w:rsidR="00AA39AB" w:rsidRPr="00F91F14" w:rsidRDefault="00AA39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978B39" w14:textId="77777777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184,263</w:t>
            </w:r>
          </w:p>
        </w:tc>
        <w:tc>
          <w:tcPr>
            <w:tcW w:w="270" w:type="dxa"/>
          </w:tcPr>
          <w:p w14:paraId="62C4E08C" w14:textId="77777777" w:rsidR="00AA39AB" w:rsidRPr="00F91F14" w:rsidRDefault="00AA39A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748B5" w14:textId="77777777" w:rsidR="00AA39AB" w:rsidRPr="00F91F14" w:rsidRDefault="00AA39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171,240</w:t>
            </w:r>
          </w:p>
        </w:tc>
      </w:tr>
    </w:tbl>
    <w:p w14:paraId="522C28C1" w14:textId="77777777" w:rsidR="000503BF" w:rsidRPr="00F91F14" w:rsidRDefault="000503BF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D8F07" w14:textId="4876FD23" w:rsidR="00455AD5" w:rsidRPr="00F91F14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cs/>
          <w:lang w:eastAsia="en-GB"/>
        </w:rPr>
      </w:pPr>
    </w:p>
    <w:p w14:paraId="7FAE1A10" w14:textId="77777777" w:rsidR="00BA67C0" w:rsidRPr="00F91F14" w:rsidRDefault="00BA67C0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</w:p>
    <w:p w14:paraId="0B47D2B8" w14:textId="5D6B9E8E" w:rsidR="00BA67C0" w:rsidRPr="00F91F14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837E48" w14:textId="457D39C3" w:rsidR="00BA67C0" w:rsidRPr="00F91F14" w:rsidRDefault="00BA67C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A67C0" w:rsidRPr="00F91F14" w:rsidSect="009F53A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203042E6" w14:textId="77777777" w:rsidR="000D49D9" w:rsidRPr="00F91F14" w:rsidRDefault="000D49D9" w:rsidP="006139A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W w:w="1463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339"/>
        <w:gridCol w:w="1188"/>
        <w:gridCol w:w="243"/>
        <w:gridCol w:w="1170"/>
        <w:gridCol w:w="270"/>
        <w:gridCol w:w="1206"/>
        <w:gridCol w:w="247"/>
        <w:gridCol w:w="1193"/>
        <w:gridCol w:w="246"/>
        <w:gridCol w:w="1194"/>
        <w:gridCol w:w="246"/>
        <w:gridCol w:w="1158"/>
        <w:gridCol w:w="306"/>
        <w:gridCol w:w="1170"/>
        <w:gridCol w:w="270"/>
        <w:gridCol w:w="1188"/>
      </w:tblGrid>
      <w:tr w:rsidR="000D49D9" w:rsidRPr="00F91F14" w14:paraId="01455A37" w14:textId="77777777" w:rsidTr="00A7066C">
        <w:trPr>
          <w:tblHeader/>
        </w:trPr>
        <w:tc>
          <w:tcPr>
            <w:tcW w:w="3339" w:type="dxa"/>
            <w:shd w:val="clear" w:color="auto" w:fill="auto"/>
          </w:tcPr>
          <w:p w14:paraId="34E1437F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7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40E73768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D49D9" w:rsidRPr="00F91F14" w14:paraId="55934C56" w14:textId="77777777" w:rsidTr="00A7066C">
        <w:trPr>
          <w:tblHeader/>
        </w:trPr>
        <w:tc>
          <w:tcPr>
            <w:tcW w:w="3339" w:type="dxa"/>
            <w:shd w:val="clear" w:color="auto" w:fill="auto"/>
          </w:tcPr>
          <w:p w14:paraId="5CA2A3C1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7110A8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1A98F7C4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65E1E8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87AF7" w14:textId="44CC2F4E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  <w:r w:rsidR="002804A2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</w:p>
          <w:p w14:paraId="78B22EF8" w14:textId="6E0F93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66C0C6B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1DEA1482" w14:textId="77777777" w:rsidR="002804A2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</w:t>
            </w:r>
          </w:p>
          <w:p w14:paraId="0C956189" w14:textId="66993098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CB7792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DB6FBB8" w14:textId="73A4D730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  <w:r w:rsidR="00926422"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6422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926422"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3C053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55FB01" w14:textId="05D4A256" w:rsidR="000D49D9" w:rsidRPr="00F91F14" w:rsidRDefault="00926422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8B40D0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9423153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AF4C0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DD8AE7" w14:textId="77777777" w:rsidR="00EF3D2B" w:rsidRPr="00F91F14" w:rsidRDefault="00EF3D2B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C3B0B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B21846" w14:textId="705889F7" w:rsidR="000D49D9" w:rsidRPr="00F91F14" w:rsidRDefault="00EF3D2B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เครื่องขายสินค้าอัตโนมัติ</w:t>
            </w:r>
          </w:p>
        </w:tc>
        <w:tc>
          <w:tcPr>
            <w:tcW w:w="306" w:type="dxa"/>
          </w:tcPr>
          <w:p w14:paraId="0159F1E7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A1CE6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955E9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DE1AC13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49D9" w:rsidRPr="00F91F14" w14:paraId="6078292F" w14:textId="77777777" w:rsidTr="00A7066C">
        <w:trPr>
          <w:tblHeader/>
        </w:trPr>
        <w:tc>
          <w:tcPr>
            <w:tcW w:w="3339" w:type="dxa"/>
            <w:shd w:val="clear" w:color="auto" w:fill="auto"/>
          </w:tcPr>
          <w:p w14:paraId="0EE46DC4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6C53A89B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D49D9" w:rsidRPr="00F91F14" w14:paraId="1AEAB81D" w14:textId="77777777" w:rsidTr="00A7066C">
        <w:tc>
          <w:tcPr>
            <w:tcW w:w="3339" w:type="dxa"/>
            <w:shd w:val="clear" w:color="auto" w:fill="auto"/>
          </w:tcPr>
          <w:p w14:paraId="7CD0D90C" w14:textId="3113C878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="002804A2" w:rsidRPr="00F91F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/ ราคาประเมินใหม่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3238D8E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5FA6584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54634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31D25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4F1EFA0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082CF81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55F3D70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1C4C6A9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05FFA0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2C5E21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B23CE47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47AD310D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FAB35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7EC90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A5B481F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9D9" w:rsidRPr="00F91F14" w14:paraId="0FE7B2F1" w14:textId="77777777">
        <w:tc>
          <w:tcPr>
            <w:tcW w:w="3339" w:type="dxa"/>
            <w:shd w:val="clear" w:color="auto" w:fill="auto"/>
          </w:tcPr>
          <w:p w14:paraId="39A5E4E9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B9736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314,489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F4C0E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99CA1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250,896</w:t>
            </w:r>
          </w:p>
        </w:tc>
        <w:tc>
          <w:tcPr>
            <w:tcW w:w="270" w:type="dxa"/>
            <w:shd w:val="clear" w:color="auto" w:fill="auto"/>
          </w:tcPr>
          <w:p w14:paraId="08EAC29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3762A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60,698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D0BE6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724E9BB" w14:textId="39F9B49F" w:rsidR="000D49D9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80,493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2777E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B2F07D8" w14:textId="7A99BB17" w:rsidR="000D49D9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14,470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4CD54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5C9F6068" w14:textId="311E78C0" w:rsidR="000D49D9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69425E8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315EB3" w14:textId="77777777" w:rsidR="000D49D9" w:rsidRPr="00F91F14" w:rsidRDefault="000D49D9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AC3F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0C5A0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721,046</w:t>
            </w:r>
          </w:p>
        </w:tc>
      </w:tr>
      <w:tr w:rsidR="000D49D9" w:rsidRPr="00F91F14" w14:paraId="2E76068E" w14:textId="77777777">
        <w:tc>
          <w:tcPr>
            <w:tcW w:w="3339" w:type="dxa"/>
            <w:shd w:val="clear" w:color="auto" w:fill="auto"/>
          </w:tcPr>
          <w:p w14:paraId="46C87196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BA5D83" w14:textId="77777777" w:rsidR="000D49D9" w:rsidRPr="00F91F14" w:rsidRDefault="000D49D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A23226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AA12F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CB68FE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BC105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C0856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568BB90" w14:textId="08AB4DC8" w:rsidR="000D49D9" w:rsidRPr="00F91F14" w:rsidRDefault="004252C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F0418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450DC290" w14:textId="76AB599D" w:rsidR="000D49D9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4,600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EDD9D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2ECAEA8B" w14:textId="790B1F9C" w:rsidR="000D49D9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39949D6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6665A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5D81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C4E99F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10,295</w:t>
            </w:r>
          </w:p>
        </w:tc>
      </w:tr>
      <w:tr w:rsidR="000D49D9" w:rsidRPr="00F91F14" w14:paraId="7A396D6C" w14:textId="77777777">
        <w:tc>
          <w:tcPr>
            <w:tcW w:w="3339" w:type="dxa"/>
            <w:shd w:val="clear" w:color="auto" w:fill="auto"/>
          </w:tcPr>
          <w:p w14:paraId="00E63D4C" w14:textId="49845165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002804A2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(โอนออก)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CA399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0F48E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D2B2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DA68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C8957D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B96B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DD0D7FE" w14:textId="2ED3B6BE" w:rsidR="000D49D9" w:rsidRPr="00F91F14" w:rsidRDefault="000D49D9" w:rsidP="00CA5513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FB275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121A01A" w14:textId="2699CA68" w:rsidR="000D49D9" w:rsidRPr="00F91F14" w:rsidRDefault="000D49D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0801C0" w14:textId="77777777" w:rsidR="000D49D9" w:rsidRPr="00F91F14" w:rsidRDefault="000D49D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683809B3" w14:textId="3AC896EA" w:rsidR="000D49D9" w:rsidRPr="00F91F14" w:rsidRDefault="000D49D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8D907E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10BD4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AF60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AFD808D" w14:textId="77777777" w:rsidR="000D49D9" w:rsidRPr="00F91F14" w:rsidRDefault="000D49D9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D49D9" w:rsidRPr="00F91F14" w14:paraId="6F65E8C5" w14:textId="77777777">
        <w:tc>
          <w:tcPr>
            <w:tcW w:w="3339" w:type="dxa"/>
            <w:shd w:val="clear" w:color="auto" w:fill="auto"/>
          </w:tcPr>
          <w:p w14:paraId="0827BE06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B1B45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601E0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C19C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(3,630)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4D1A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A8C245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B502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31F08F7" w14:textId="6EF80424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4252C3" w:rsidRPr="00F91F14">
              <w:rPr>
                <w:rFonts w:asciiTheme="majorBidi" w:hAnsiTheme="majorBidi" w:cstheme="majorBidi"/>
                <w:sz w:val="26"/>
                <w:szCs w:val="26"/>
              </w:rPr>
              <w:t>294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A7BDE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62E10E6" w14:textId="74F6C0AF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6422" w:rsidRPr="00F91F14">
              <w:rPr>
                <w:rFonts w:asciiTheme="majorBidi" w:hAnsiTheme="majorBidi" w:cstheme="majorBidi"/>
                <w:sz w:val="26"/>
                <w:szCs w:val="26"/>
              </w:rPr>
              <w:t>8,758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4B45A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42BC32D8" w14:textId="3C525092" w:rsidR="000D49D9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8F7692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8D69A" w14:textId="77777777" w:rsidR="000D49D9" w:rsidRPr="00F91F14" w:rsidRDefault="000D49D9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DB3F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F0D619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(13,750)</w:t>
            </w:r>
          </w:p>
        </w:tc>
      </w:tr>
      <w:tr w:rsidR="000D49D9" w:rsidRPr="00F91F14" w14:paraId="38D6788C" w14:textId="77777777">
        <w:tc>
          <w:tcPr>
            <w:tcW w:w="3339" w:type="dxa"/>
            <w:shd w:val="clear" w:color="auto" w:fill="auto"/>
          </w:tcPr>
          <w:p w14:paraId="339FC4C7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4CDFD6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CA8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EDFA0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EB7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248,123</w:t>
            </w:r>
          </w:p>
        </w:tc>
        <w:tc>
          <w:tcPr>
            <w:tcW w:w="270" w:type="dxa"/>
            <w:shd w:val="clear" w:color="auto" w:fill="auto"/>
          </w:tcPr>
          <w:p w14:paraId="7B019AF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60D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62,917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1C78B1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1A3E" w14:textId="0BD354AD" w:rsidR="000D49D9" w:rsidRPr="00F91F14" w:rsidRDefault="004252C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79,943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6BA66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394AEFA9" w14:textId="77777777" w:rsidR="00926422" w:rsidRPr="00F91F14" w:rsidRDefault="00926422" w:rsidP="00926422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DB63DC" w14:textId="0AD90A6D" w:rsidR="000D49D9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92A97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71C05A4" w14:textId="77777777" w:rsidR="002325B5" w:rsidRPr="00F91F14" w:rsidRDefault="002325B5" w:rsidP="002325B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D03EAE" w14:textId="790E5D3E" w:rsidR="000D49D9" w:rsidRPr="00F91F14" w:rsidRDefault="008F7DF3" w:rsidP="002325B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1A018AA8" w14:textId="77777777" w:rsidR="000D49D9" w:rsidRPr="00F91F14" w:rsidRDefault="000D49D9" w:rsidP="002325B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02A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FC6A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452B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717,591</w:t>
            </w:r>
          </w:p>
        </w:tc>
      </w:tr>
      <w:tr w:rsidR="000D49D9" w:rsidRPr="00F91F14" w14:paraId="18BF909E" w14:textId="77777777" w:rsidTr="00A7066C">
        <w:tc>
          <w:tcPr>
            <w:tcW w:w="3339" w:type="dxa"/>
            <w:shd w:val="clear" w:color="auto" w:fill="auto"/>
          </w:tcPr>
          <w:p w14:paraId="16DB57B9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C104E8" w14:textId="13BEBF5C" w:rsidR="000D49D9" w:rsidRPr="00F91F14" w:rsidRDefault="00E813B5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E63B0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37A66" w14:textId="0A67C6E0" w:rsidR="000D49D9" w:rsidRPr="00F91F14" w:rsidRDefault="00453C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5,141</w:t>
            </w:r>
          </w:p>
        </w:tc>
        <w:tc>
          <w:tcPr>
            <w:tcW w:w="270" w:type="dxa"/>
            <w:shd w:val="clear" w:color="auto" w:fill="auto"/>
          </w:tcPr>
          <w:p w14:paraId="0A2B626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D6A46CF" w14:textId="52F0C4C9" w:rsidR="000D49D9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2B3AAF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27709FD" w14:textId="567C9C84" w:rsidR="000D49D9" w:rsidRPr="00F91F14" w:rsidRDefault="004252C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4,556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C7148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6ACB1D" w14:textId="72C931B3" w:rsidR="000D49D9" w:rsidRPr="00F91F14" w:rsidRDefault="008F7DF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FF1C7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4BF39755" w14:textId="1E4163B1" w:rsidR="000D49D9" w:rsidRPr="00F91F14" w:rsidRDefault="007519AA" w:rsidP="007519AA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5B01883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2CAB7" w14:textId="2369AE5B" w:rsidR="000D49D9" w:rsidRPr="00F91F14" w:rsidRDefault="00870EFB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7C58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223105" w14:textId="2FF165C5" w:rsidR="000D49D9" w:rsidRPr="00F91F14" w:rsidRDefault="003927C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15,183</w:t>
            </w:r>
          </w:p>
        </w:tc>
      </w:tr>
      <w:tr w:rsidR="002804A2" w:rsidRPr="00F91F14" w14:paraId="023F3F23" w14:textId="77777777" w:rsidTr="00A7066C">
        <w:tc>
          <w:tcPr>
            <w:tcW w:w="3339" w:type="dxa"/>
            <w:shd w:val="clear" w:color="auto" w:fill="auto"/>
          </w:tcPr>
          <w:p w14:paraId="6B0EAC60" w14:textId="1E2BB9C8" w:rsidR="002804A2" w:rsidRPr="00F91F14" w:rsidRDefault="002804A2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ได้มาจากการรวมธุรกิจ </w:t>
            </w:r>
            <w:r w:rsidRPr="00F91F1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(ดูหมายเหตุ 5)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F7CBF9" w14:textId="0922B678" w:rsidR="002804A2" w:rsidRPr="00F91F14" w:rsidRDefault="00E813B5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58D4EB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ECFD76" w14:textId="4A453459" w:rsidR="002804A2" w:rsidRPr="00F91F14" w:rsidRDefault="00453C6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45349" w14:textId="77777777" w:rsidR="002804A2" w:rsidRPr="00F91F14" w:rsidRDefault="002804A2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3BBF2EF" w14:textId="042E5B96" w:rsidR="002804A2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638561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100A9D0" w14:textId="058D69D2" w:rsidR="002804A2" w:rsidRPr="00F91F14" w:rsidRDefault="004252C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7F66A9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92098F" w14:textId="2B849B96" w:rsidR="002804A2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857436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4AC828FA" w14:textId="2FFC0B86" w:rsidR="002804A2" w:rsidRPr="00F91F14" w:rsidRDefault="007519AA" w:rsidP="007519AA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65,563</w:t>
            </w:r>
          </w:p>
        </w:tc>
        <w:tc>
          <w:tcPr>
            <w:tcW w:w="306" w:type="dxa"/>
            <w:shd w:val="clear" w:color="auto" w:fill="auto"/>
          </w:tcPr>
          <w:p w14:paraId="7BD8C985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7F731" w14:textId="1E13DE5F" w:rsidR="002804A2" w:rsidRPr="00F91F14" w:rsidRDefault="00870EFB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960CE8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</w:t>
            </w:r>
            <w:r w:rsidR="00960CE8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2E0A7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FC135F2" w14:textId="4972EC9B" w:rsidR="002804A2" w:rsidRPr="00F91F14" w:rsidRDefault="003927C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960CE8" w:rsidRPr="00F91F1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0CE8" w:rsidRPr="00F91F14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2804A2" w:rsidRPr="00F91F14" w14:paraId="25CADEDC" w14:textId="77777777" w:rsidTr="00A7066C">
        <w:tc>
          <w:tcPr>
            <w:tcW w:w="3339" w:type="dxa"/>
            <w:shd w:val="clear" w:color="auto" w:fill="auto"/>
          </w:tcPr>
          <w:p w14:paraId="42D0721A" w14:textId="6EF58227" w:rsidR="002804A2" w:rsidRPr="00F91F14" w:rsidRDefault="000A07D6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B63413" w14:textId="525F4FCC" w:rsidR="002804A2" w:rsidRPr="00F91F14" w:rsidRDefault="004111EE" w:rsidP="002325B5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231,954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F89491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686C72" w14:textId="008821C2" w:rsidR="002804A2" w:rsidRPr="00F91F14" w:rsidRDefault="00453C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853,056</w:t>
            </w:r>
          </w:p>
        </w:tc>
        <w:tc>
          <w:tcPr>
            <w:tcW w:w="270" w:type="dxa"/>
            <w:shd w:val="clear" w:color="auto" w:fill="auto"/>
          </w:tcPr>
          <w:p w14:paraId="0D152F3A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C1876F" w14:textId="017C33AE" w:rsidR="002804A2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756C1E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2C1769F" w14:textId="1D21460D" w:rsidR="002804A2" w:rsidRPr="00F91F14" w:rsidRDefault="004252C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F067D2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CBD25F" w14:textId="19519134" w:rsidR="002804A2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526EF7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4677B54C" w14:textId="1DB4B5B5" w:rsidR="002804A2" w:rsidRPr="00F91F14" w:rsidRDefault="00870EF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9730DF5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EB58AE" w14:textId="6AB697A2" w:rsidR="002804A2" w:rsidRPr="00F91F14" w:rsidRDefault="00870EFB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5DB9C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3B6C5B0" w14:textId="509AE18B" w:rsidR="002804A2" w:rsidRPr="00F91F14" w:rsidRDefault="00B815A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1,085,010</w:t>
            </w:r>
          </w:p>
        </w:tc>
      </w:tr>
      <w:tr w:rsidR="00D8102C" w:rsidRPr="00F91F14" w14:paraId="656E8C5A" w14:textId="77777777" w:rsidTr="00A7066C">
        <w:tc>
          <w:tcPr>
            <w:tcW w:w="3339" w:type="dxa"/>
            <w:shd w:val="clear" w:color="auto" w:fill="auto"/>
          </w:tcPr>
          <w:p w14:paraId="18B2E593" w14:textId="178D5D32" w:rsidR="00D8102C" w:rsidRPr="00F91F14" w:rsidRDefault="000A07D6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(โอนออก)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21E05A8" w14:textId="2D852252" w:rsidR="00D8102C" w:rsidRPr="00F91F14" w:rsidRDefault="004111EE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CBBBEB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F527EC" w14:textId="479F090F" w:rsidR="00D8102C" w:rsidRPr="00F91F14" w:rsidRDefault="00453C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964D2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16DAF31" w14:textId="21CC8670" w:rsidR="00D8102C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E6E204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7966A2" w14:textId="2089335F" w:rsidR="00D8102C" w:rsidRPr="00F91F14" w:rsidRDefault="004252C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630AA7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59C6C2D" w14:textId="693C24D8" w:rsidR="00D8102C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EED6F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2517BB87" w14:textId="38AB9162" w:rsidR="00D8102C" w:rsidRPr="00F91F14" w:rsidRDefault="00870EF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1A81FBCB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554BF" w14:textId="467828B3" w:rsidR="00D8102C" w:rsidRPr="00F91F14" w:rsidRDefault="00870EFB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0C720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D4091D" w14:textId="60CB80B0" w:rsidR="00D8102C" w:rsidRPr="00F91F14" w:rsidRDefault="00B815AA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804A2" w:rsidRPr="00F91F14" w14:paraId="3FFB9EB0" w14:textId="77777777" w:rsidTr="00A7066C">
        <w:tc>
          <w:tcPr>
            <w:tcW w:w="3339" w:type="dxa"/>
            <w:shd w:val="clear" w:color="auto" w:fill="auto"/>
          </w:tcPr>
          <w:p w14:paraId="596B9068" w14:textId="2F375973" w:rsidR="002804A2" w:rsidRPr="00F91F14" w:rsidRDefault="000A07D6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</w:t>
            </w:r>
            <w:r w:rsidR="00106194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</w:t>
            </w:r>
            <w:r w:rsidR="00927521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ทรัพย์เพื่อการลงทุน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E8FBA14" w14:textId="40AA19E1" w:rsidR="002804A2" w:rsidRPr="00F91F14" w:rsidRDefault="004111EE" w:rsidP="002325B5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(1,600)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E25201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0C7CF" w14:textId="645719FF" w:rsidR="002804A2" w:rsidRPr="00F91F14" w:rsidRDefault="00453C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(7,617)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E02B3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AAA7734" w14:textId="43DF751A" w:rsidR="002804A2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ABC821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1296359" w14:textId="4A848466" w:rsidR="002804A2" w:rsidRPr="00F91F14" w:rsidRDefault="004252C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D4FA23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8D0262" w14:textId="435E7212" w:rsidR="002804A2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A13236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30FF577" w14:textId="28F53206" w:rsidR="002804A2" w:rsidRPr="00F91F14" w:rsidRDefault="00870EF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648CABE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C62B" w14:textId="0ABE364B" w:rsidR="002804A2" w:rsidRPr="00F91F14" w:rsidRDefault="00870EFB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3D563B" w14:textId="77777777" w:rsidR="002804A2" w:rsidRPr="00F91F14" w:rsidRDefault="002804A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C2203E0" w14:textId="1F74B749" w:rsidR="002804A2" w:rsidRPr="00F91F14" w:rsidRDefault="00B815AA" w:rsidP="00E53D1D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(9,217)</w:t>
            </w:r>
          </w:p>
        </w:tc>
      </w:tr>
      <w:tr w:rsidR="00D8102C" w:rsidRPr="00F91F14" w14:paraId="2A6614CC" w14:textId="77777777" w:rsidTr="00A7066C">
        <w:tc>
          <w:tcPr>
            <w:tcW w:w="3339" w:type="dxa"/>
            <w:shd w:val="clear" w:color="auto" w:fill="auto"/>
          </w:tcPr>
          <w:p w14:paraId="40E854D8" w14:textId="4148ED5B" w:rsidR="00D8102C" w:rsidRPr="00F91F14" w:rsidRDefault="000A07D6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0BC54D" w14:textId="58AFA826" w:rsidR="00D8102C" w:rsidRPr="00F91F14" w:rsidRDefault="004111EE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9CE4DA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45CC8" w14:textId="7C8D3FEC" w:rsidR="00D8102C" w:rsidRPr="00F91F14" w:rsidRDefault="00453C6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83979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371C87A" w14:textId="0FCE8D3B" w:rsidR="00D8102C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F24AAEA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CBDAE7E" w14:textId="665D3092" w:rsidR="00D8102C" w:rsidRPr="00F91F14" w:rsidRDefault="004252C3" w:rsidP="00A52AAD">
            <w:pPr>
              <w:pStyle w:val="acctfourfigures"/>
              <w:tabs>
                <w:tab w:val="clear" w:pos="765"/>
                <w:tab w:val="decimal" w:pos="97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(6,429)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DC0FA9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C5191D8" w14:textId="194B0332" w:rsidR="00D8102C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55084C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392C3D20" w14:textId="618CC65A" w:rsidR="00D8102C" w:rsidRPr="00F91F14" w:rsidRDefault="00870EF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131D594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B909E" w14:textId="3E3597DD" w:rsidR="00D8102C" w:rsidRPr="00F91F14" w:rsidRDefault="00870EFB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7CEFF" w14:textId="77777777" w:rsidR="00D8102C" w:rsidRPr="00F91F14" w:rsidRDefault="00D810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DCDF0E" w14:textId="3DFBA198" w:rsidR="00D8102C" w:rsidRPr="00F91F14" w:rsidRDefault="00B815AA" w:rsidP="00E53D1D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(6,452)</w:t>
            </w:r>
          </w:p>
        </w:tc>
      </w:tr>
      <w:tr w:rsidR="00927521" w:rsidRPr="00F91F14" w14:paraId="5096EE0C" w14:textId="77777777" w:rsidTr="00A7066C">
        <w:tc>
          <w:tcPr>
            <w:tcW w:w="3339" w:type="dxa"/>
            <w:shd w:val="clear" w:color="auto" w:fill="auto"/>
          </w:tcPr>
          <w:p w14:paraId="5B733900" w14:textId="2D8776F5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5EA1DE" w14:textId="65D2AAB8" w:rsidR="00927521" w:rsidRPr="00F91F14" w:rsidRDefault="004111EE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74BEE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CD7EE8" w14:textId="51DA3D57" w:rsidR="00927521" w:rsidRPr="00F91F14" w:rsidRDefault="00453C69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A914D" w14:textId="77777777" w:rsidR="00927521" w:rsidRPr="00F91F14" w:rsidRDefault="00927521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F51D1A" w14:textId="744D99D6" w:rsidR="00927521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(392)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6A381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F70620" w14:textId="7FC9A3C7" w:rsidR="00927521" w:rsidRPr="00F91F14" w:rsidRDefault="004252C3" w:rsidP="00A52AAD">
            <w:pPr>
              <w:pStyle w:val="acctfourfigures"/>
              <w:tabs>
                <w:tab w:val="clear" w:pos="765"/>
                <w:tab w:val="decimal" w:pos="978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B2DAF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86C0F9" w14:textId="6DC642CB" w:rsidR="00927521" w:rsidRPr="00F91F14" w:rsidRDefault="008F7DF3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A5CD5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0DC4A934" w14:textId="70A2510B" w:rsidR="00927521" w:rsidRPr="00F91F14" w:rsidRDefault="00870EF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C9BF4C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940D2" w14:textId="290FD11A" w:rsidR="00927521" w:rsidRPr="00F91F14" w:rsidRDefault="00870EFB" w:rsidP="00CA5513">
            <w:pPr>
              <w:pStyle w:val="acctfourfigures"/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86E4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A7CCB7A" w14:textId="2000B4BE" w:rsidR="00927521" w:rsidRPr="00F91F14" w:rsidRDefault="00B815AA" w:rsidP="00E53D1D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(539)</w:t>
            </w:r>
          </w:p>
        </w:tc>
      </w:tr>
      <w:tr w:rsidR="00927521" w:rsidRPr="00F91F14" w14:paraId="6199910A" w14:textId="77777777" w:rsidTr="00A7066C">
        <w:tc>
          <w:tcPr>
            <w:tcW w:w="3339" w:type="dxa"/>
            <w:shd w:val="clear" w:color="auto" w:fill="auto"/>
          </w:tcPr>
          <w:p w14:paraId="1E50DCA2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CFB62" w14:textId="3B05E517" w:rsidR="00927521" w:rsidRPr="00F91F14" w:rsidRDefault="00453C6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544,843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B4B1D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7A41A" w14:textId="16AB6A29" w:rsidR="00927521" w:rsidRPr="00F91F14" w:rsidRDefault="00453C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1,100,392</w:t>
            </w:r>
          </w:p>
        </w:tc>
        <w:tc>
          <w:tcPr>
            <w:tcW w:w="270" w:type="dxa"/>
            <w:shd w:val="clear" w:color="auto" w:fill="auto"/>
          </w:tcPr>
          <w:p w14:paraId="6BFF643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48C0A" w14:textId="29A95B9A" w:rsidR="00927521" w:rsidRPr="00F91F14" w:rsidRDefault="00BD253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67,771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6D316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DFB9D" w14:textId="3165B395" w:rsidR="00927521" w:rsidRPr="00F91F14" w:rsidRDefault="004252C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77,923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7A87C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E403" w14:textId="6C19B415" w:rsidR="00927521" w:rsidRPr="00F91F14" w:rsidRDefault="008F7DF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B3378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73526" w14:textId="5680BB3C" w:rsidR="00927521" w:rsidRPr="00F91F14" w:rsidRDefault="00870EFB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7519AA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519AA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306" w:type="dxa"/>
            <w:shd w:val="clear" w:color="auto" w:fill="auto"/>
          </w:tcPr>
          <w:p w14:paraId="5B6EE89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D760" w14:textId="2FF3F838" w:rsidR="00927521" w:rsidRPr="00F91F14" w:rsidRDefault="00870EFB" w:rsidP="00A7066C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960CE8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60CE8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C54A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7FE74" w14:textId="1E91A08F" w:rsidR="00927521" w:rsidRPr="00F91F14" w:rsidRDefault="00B815A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CB0F71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0F71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050</w:t>
            </w:r>
          </w:p>
        </w:tc>
      </w:tr>
      <w:tr w:rsidR="00927521" w:rsidRPr="00F91F14" w14:paraId="6974AD9C" w14:textId="77777777" w:rsidTr="00A7066C">
        <w:tc>
          <w:tcPr>
            <w:tcW w:w="4527" w:type="dxa"/>
            <w:gridSpan w:val="2"/>
            <w:shd w:val="clear" w:color="auto" w:fill="auto"/>
            <w:vAlign w:val="center"/>
          </w:tcPr>
          <w:p w14:paraId="2BFF3259" w14:textId="6F6B5152" w:rsidR="00927521" w:rsidRPr="00F91F14" w:rsidRDefault="00927521" w:rsidP="00A7066C">
            <w:pPr>
              <w:pStyle w:val="acctfourfigures"/>
              <w:tabs>
                <w:tab w:val="clear" w:pos="765"/>
                <w:tab w:val="decimal" w:pos="1196"/>
              </w:tabs>
              <w:spacing w:line="300" w:lineRule="exact"/>
              <w:ind w:left="8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3B538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F472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5A053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A875C4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5EC2AA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02DCD4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28A02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954BC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88763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12D12C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7935FF2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9A6F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68BD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FBEE56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45C71" w:rsidRPr="00F91F14" w14:paraId="7924E062" w14:textId="77777777" w:rsidTr="00A7066C">
        <w:tc>
          <w:tcPr>
            <w:tcW w:w="4527" w:type="dxa"/>
            <w:gridSpan w:val="2"/>
            <w:shd w:val="clear" w:color="auto" w:fill="auto"/>
            <w:vAlign w:val="center"/>
          </w:tcPr>
          <w:p w14:paraId="68C55BE1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1196"/>
              </w:tabs>
              <w:spacing w:line="300" w:lineRule="exact"/>
              <w:ind w:left="8" w:right="-1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62B268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6340A8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4570E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E7C8EC1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B7D2D58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C4181C0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1B9B76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27C952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632541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19991FFC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26CB348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26957E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1CF6D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BF5B77" w14:textId="77777777" w:rsidR="00545C71" w:rsidRPr="00F91F14" w:rsidRDefault="00545C7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45C71" w:rsidRPr="00F91F14" w14:paraId="5F57E21B" w14:textId="77777777" w:rsidTr="00A7066C">
        <w:tc>
          <w:tcPr>
            <w:tcW w:w="4527" w:type="dxa"/>
            <w:gridSpan w:val="2"/>
            <w:shd w:val="clear" w:color="auto" w:fill="auto"/>
            <w:vAlign w:val="center"/>
          </w:tcPr>
          <w:p w14:paraId="34AA91F3" w14:textId="1474F31B" w:rsidR="00545C71" w:rsidRPr="00F91F14" w:rsidRDefault="00545C71" w:rsidP="00545C71">
            <w:pPr>
              <w:pStyle w:val="acctfourfigures"/>
              <w:tabs>
                <w:tab w:val="clear" w:pos="765"/>
                <w:tab w:val="decimal" w:pos="1196"/>
              </w:tabs>
              <w:spacing w:line="300" w:lineRule="exact"/>
              <w:ind w:left="8" w:right="-1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และขาดทุนจากการลดมูลค่า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ADD984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E664F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27B7DF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18C5B151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33038F4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C05E240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C58399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564FF6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465FD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64D896C5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641CFC93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27AA7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83E0C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07122FC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7521" w:rsidRPr="00F91F14" w14:paraId="20928D93" w14:textId="77777777">
        <w:tc>
          <w:tcPr>
            <w:tcW w:w="3339" w:type="dxa"/>
            <w:shd w:val="clear" w:color="auto" w:fill="auto"/>
            <w:vAlign w:val="center"/>
          </w:tcPr>
          <w:p w14:paraId="3C353527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450031" w14:textId="77777777" w:rsidR="00927521" w:rsidRPr="00F91F14" w:rsidRDefault="00927521" w:rsidP="00384952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2,707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254EA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46A03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182,744</w:t>
            </w:r>
          </w:p>
        </w:tc>
        <w:tc>
          <w:tcPr>
            <w:tcW w:w="270" w:type="dxa"/>
            <w:shd w:val="clear" w:color="auto" w:fill="auto"/>
          </w:tcPr>
          <w:p w14:paraId="3C7CAE5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638924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46,733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50656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E4E7EA1" w14:textId="69C04723" w:rsidR="00927521" w:rsidRPr="00F91F14" w:rsidRDefault="0028644F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64,946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5C9D0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2001451A" w14:textId="3319DB3E" w:rsidR="00927521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8,845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C4C06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7615ED9B" w14:textId="48C0E337" w:rsidR="00927521" w:rsidRPr="00F91F14" w:rsidRDefault="0050101B" w:rsidP="00A52AAD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2494A8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BCA9D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D12B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65406B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305,975</w:t>
            </w:r>
          </w:p>
        </w:tc>
      </w:tr>
      <w:tr w:rsidR="00927521" w:rsidRPr="00F91F14" w14:paraId="20324BB0" w14:textId="77777777">
        <w:tc>
          <w:tcPr>
            <w:tcW w:w="3339" w:type="dxa"/>
            <w:shd w:val="clear" w:color="auto" w:fill="auto"/>
            <w:vAlign w:val="center"/>
          </w:tcPr>
          <w:p w14:paraId="314DF3E1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91D06A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F5258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ADC6F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9,502</w:t>
            </w:r>
          </w:p>
        </w:tc>
        <w:tc>
          <w:tcPr>
            <w:tcW w:w="270" w:type="dxa"/>
            <w:shd w:val="clear" w:color="auto" w:fill="auto"/>
          </w:tcPr>
          <w:p w14:paraId="42B7F06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8DF84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BA93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D179DDC" w14:textId="05F9B090" w:rsidR="00927521" w:rsidRPr="00F91F14" w:rsidRDefault="0028644F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FFCE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0667019E" w14:textId="01FCA31B" w:rsidR="00927521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B5C4F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30531FC3" w14:textId="2AD98229" w:rsidR="00927521" w:rsidRPr="00F91F14" w:rsidRDefault="0050101B" w:rsidP="0050101B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FF64D5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2B43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95EB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142F15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22,133</w:t>
            </w:r>
          </w:p>
        </w:tc>
      </w:tr>
      <w:tr w:rsidR="00927521" w:rsidRPr="00F91F14" w14:paraId="6C0FC09E" w14:textId="77777777" w:rsidTr="00A7066C">
        <w:tc>
          <w:tcPr>
            <w:tcW w:w="3339" w:type="dxa"/>
            <w:shd w:val="clear" w:color="auto" w:fill="auto"/>
            <w:vAlign w:val="center"/>
          </w:tcPr>
          <w:p w14:paraId="448E5CAE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864C77" w14:textId="77777777" w:rsidR="00927521" w:rsidRPr="00F91F14" w:rsidRDefault="00927521" w:rsidP="0061378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302F1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C937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(2,332)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17EC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669E75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DC09C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6F3091" w14:textId="3C6EC06B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50101B" w:rsidRPr="00F91F14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A7036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D39EF90" w14:textId="540A0485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26422"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4,987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8582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BF23" w14:textId="756315D0" w:rsidR="00927521" w:rsidRPr="00F91F14" w:rsidRDefault="0050101B" w:rsidP="0050101B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1937BE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06279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2A76D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51D31E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(8,668)</w:t>
            </w:r>
          </w:p>
        </w:tc>
      </w:tr>
      <w:tr w:rsidR="00927521" w:rsidRPr="00F91F14" w14:paraId="216BC94E" w14:textId="77777777">
        <w:tc>
          <w:tcPr>
            <w:tcW w:w="3339" w:type="dxa"/>
            <w:shd w:val="clear" w:color="auto" w:fill="auto"/>
            <w:vAlign w:val="center"/>
          </w:tcPr>
          <w:p w14:paraId="335D6C37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D5120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3,166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EDF59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482B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189,914</w:t>
            </w:r>
          </w:p>
        </w:tc>
        <w:tc>
          <w:tcPr>
            <w:tcW w:w="270" w:type="dxa"/>
            <w:shd w:val="clear" w:color="auto" w:fill="auto"/>
          </w:tcPr>
          <w:p w14:paraId="6146A77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3D1B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51,446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E1C7A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62278" w14:textId="48F060DD" w:rsidR="00927521" w:rsidRPr="00F91F14" w:rsidRDefault="0050101B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70,528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5541A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F5C47A0" w14:textId="77777777" w:rsidR="00926422" w:rsidRPr="00F91F14" w:rsidRDefault="00926422" w:rsidP="00926422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2C407B8" w14:textId="32347F6C" w:rsidR="00927521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69013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A470469" w14:textId="77777777" w:rsidR="00927521" w:rsidRPr="00F91F14" w:rsidRDefault="00927521" w:rsidP="0050101B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A08021" w14:textId="1466E40A" w:rsidR="00927521" w:rsidRPr="00F91F14" w:rsidRDefault="0050101B" w:rsidP="0050101B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2B60678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165D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CA5E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441C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319,440</w:t>
            </w:r>
          </w:p>
        </w:tc>
      </w:tr>
      <w:tr w:rsidR="00927521" w:rsidRPr="00F91F14" w14:paraId="2950EBE0" w14:textId="77777777" w:rsidTr="00A7066C">
        <w:tc>
          <w:tcPr>
            <w:tcW w:w="3339" w:type="dxa"/>
            <w:shd w:val="clear" w:color="auto" w:fill="auto"/>
            <w:vAlign w:val="center"/>
          </w:tcPr>
          <w:p w14:paraId="3F168BA7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F86919" w14:textId="7D3DD3CD" w:rsidR="00927521" w:rsidRPr="00F91F14" w:rsidRDefault="00FC552C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E4BF5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8D75F3" w14:textId="366CF8AA" w:rsidR="00927521" w:rsidRPr="00F91F14" w:rsidRDefault="00FC552C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8,664</w:t>
            </w:r>
          </w:p>
        </w:tc>
        <w:tc>
          <w:tcPr>
            <w:tcW w:w="270" w:type="dxa"/>
            <w:shd w:val="clear" w:color="auto" w:fill="auto"/>
          </w:tcPr>
          <w:p w14:paraId="31F2C32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93624EF" w14:textId="322DBFE1" w:rsidR="00927521" w:rsidRPr="00F91F14" w:rsidRDefault="0066355F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33B64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E45FEB" w14:textId="654DC459" w:rsidR="00927521" w:rsidRPr="00F91F14" w:rsidRDefault="00BB1A2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406E9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1DFAE36" w14:textId="1DB157E7" w:rsidR="00927521" w:rsidRPr="00F91F14" w:rsidRDefault="00BB1A2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2B242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1B170ADE" w14:textId="2F8EE483" w:rsidR="00927521" w:rsidRPr="00F91F14" w:rsidRDefault="00477554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5,302</w:t>
            </w:r>
          </w:p>
        </w:tc>
        <w:tc>
          <w:tcPr>
            <w:tcW w:w="306" w:type="dxa"/>
            <w:shd w:val="clear" w:color="auto" w:fill="auto"/>
          </w:tcPr>
          <w:p w14:paraId="5E08B58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299FF8" w14:textId="75D5D20F" w:rsidR="00927521" w:rsidRPr="00F91F14" w:rsidRDefault="006C0885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A93F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3BE871" w14:textId="6080D527" w:rsidR="00927521" w:rsidRPr="00F91F14" w:rsidRDefault="006C088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77554" w:rsidRPr="00F91F1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77554" w:rsidRPr="00F91F14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640846" w:rsidRPr="00F91F14" w14:paraId="6B28FC03" w14:textId="77777777">
        <w:tc>
          <w:tcPr>
            <w:tcW w:w="3339" w:type="dxa"/>
            <w:shd w:val="clear" w:color="auto" w:fill="auto"/>
          </w:tcPr>
          <w:p w14:paraId="1A4556CA" w14:textId="04DDC32D" w:rsidR="00640846" w:rsidRPr="00F91F14" w:rsidRDefault="00C93A2B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11F3B47" w14:textId="0E392CB3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31FFF6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35733B" w14:textId="4BE55C21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671,314</w:t>
            </w:r>
          </w:p>
        </w:tc>
        <w:tc>
          <w:tcPr>
            <w:tcW w:w="270" w:type="dxa"/>
            <w:shd w:val="clear" w:color="auto" w:fill="auto"/>
          </w:tcPr>
          <w:p w14:paraId="389289BB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68BAA8F7" w14:textId="02C29DD9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F10A5C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49274436" w14:textId="016253FB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0AED4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EF9B03" w14:textId="74F94087" w:rsidR="00640846" w:rsidRPr="00F91F14" w:rsidRDefault="00137C19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1A8B12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5B561F3C" w14:textId="192D6DE9" w:rsidR="00640846" w:rsidRPr="00F91F14" w:rsidRDefault="00137C19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11F917A4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0CB610" w14:textId="5C24BE70" w:rsidR="00640846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1423B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4690AC" w14:textId="0E89823B" w:rsidR="00640846" w:rsidRPr="00F91F14" w:rsidRDefault="006D7903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671,314</w:t>
            </w:r>
          </w:p>
        </w:tc>
      </w:tr>
      <w:tr w:rsidR="00640846" w:rsidRPr="00F91F14" w14:paraId="4B0AEEF1" w14:textId="77777777">
        <w:tc>
          <w:tcPr>
            <w:tcW w:w="3339" w:type="dxa"/>
            <w:shd w:val="clear" w:color="auto" w:fill="auto"/>
          </w:tcPr>
          <w:p w14:paraId="44030E8B" w14:textId="44897177" w:rsidR="00640846" w:rsidRPr="00F91F14" w:rsidRDefault="00C93A2B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ขาดทุนจากการลดมูลค่า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451B340" w14:textId="3580FCA6" w:rsidR="00640846" w:rsidRPr="00F91F14" w:rsidRDefault="00580E7A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43,250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568667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6EE353" w14:textId="56F0870E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13D30C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2B9462C8" w14:textId="29CC050F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9E4A06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318AD14D" w14:textId="343C7A0F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8C3A09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F9B348C" w14:textId="4E2823FB" w:rsidR="00640846" w:rsidRPr="00F91F14" w:rsidRDefault="00137C19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3BD16C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71DE1205" w14:textId="7EDE48A6" w:rsidR="00640846" w:rsidRPr="00F91F14" w:rsidRDefault="00137C19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6F663855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C1216" w14:textId="08AAB797" w:rsidR="00640846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E9D8C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F0EEF9C" w14:textId="6BF9C049" w:rsidR="00640846" w:rsidRPr="00F91F14" w:rsidRDefault="00770D87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43,250</w:t>
            </w:r>
          </w:p>
        </w:tc>
      </w:tr>
      <w:tr w:rsidR="00640846" w:rsidRPr="00F91F14" w14:paraId="1E0F4C96" w14:textId="77777777">
        <w:tc>
          <w:tcPr>
            <w:tcW w:w="3339" w:type="dxa"/>
            <w:shd w:val="clear" w:color="auto" w:fill="auto"/>
          </w:tcPr>
          <w:p w14:paraId="43EBC379" w14:textId="613618CF" w:rsidR="00640846" w:rsidRPr="00F91F14" w:rsidRDefault="00C93A2B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B6C502" w14:textId="60B177A6" w:rsidR="00640846" w:rsidRPr="00F91F14" w:rsidRDefault="00580E7A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(720)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B0C593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988F2A" w14:textId="2E589B69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(7,515)</w:t>
            </w:r>
          </w:p>
        </w:tc>
        <w:tc>
          <w:tcPr>
            <w:tcW w:w="270" w:type="dxa"/>
            <w:shd w:val="clear" w:color="auto" w:fill="auto"/>
          </w:tcPr>
          <w:p w14:paraId="7BB91459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064E8F39" w14:textId="58A0F0C3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D93EF9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3F5191F3" w14:textId="0F235BEF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58F9A9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6E8ED3" w14:textId="341614C9" w:rsidR="00640846" w:rsidRPr="00F91F14" w:rsidRDefault="00137C19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6A2AF8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02FF1861" w14:textId="309613AC" w:rsidR="00640846" w:rsidRPr="00F91F14" w:rsidRDefault="00137C19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0F570221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F96B02" w14:textId="1851DAB9" w:rsidR="00640846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8AECFD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B287C5" w14:textId="03DD6A21" w:rsidR="00640846" w:rsidRPr="00F91F14" w:rsidRDefault="00770D87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(8,235)</w:t>
            </w:r>
          </w:p>
        </w:tc>
      </w:tr>
      <w:tr w:rsidR="00640846" w:rsidRPr="00F91F14" w14:paraId="0F2C7682" w14:textId="77777777">
        <w:tc>
          <w:tcPr>
            <w:tcW w:w="3339" w:type="dxa"/>
            <w:shd w:val="clear" w:color="auto" w:fill="auto"/>
            <w:vAlign w:val="center"/>
          </w:tcPr>
          <w:p w14:paraId="4A5D067C" w14:textId="688CDCDE" w:rsidR="00640846" w:rsidRPr="00F91F14" w:rsidRDefault="00267E14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CE9803" w14:textId="13480854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AAAA8B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5D6F4A" w14:textId="184EDF84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326BB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7C7173ED" w14:textId="19B7D18A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793A72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70C3EED1" w14:textId="5CDAAC21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(6,361)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ADCC1A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7BC4CE" w14:textId="6DB7827E" w:rsidR="00640846" w:rsidRPr="00F91F14" w:rsidRDefault="00137C19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39F7FE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0EEB86FF" w14:textId="087D81A2" w:rsidR="00640846" w:rsidRPr="00F91F14" w:rsidRDefault="00137C19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CA68F31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D05199" w14:textId="1740ADE5" w:rsidR="00640846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72BBA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FB573E9" w14:textId="029AC7C6" w:rsidR="00640846" w:rsidRPr="00F91F14" w:rsidRDefault="00770D87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(6,</w:t>
            </w:r>
            <w:r w:rsidR="00A44311" w:rsidRPr="00F91F14">
              <w:rPr>
                <w:rFonts w:asciiTheme="majorBidi" w:hAnsiTheme="majorBidi" w:cstheme="majorBidi"/>
                <w:sz w:val="26"/>
                <w:szCs w:val="26"/>
              </w:rPr>
              <w:t>383)</w:t>
            </w:r>
          </w:p>
        </w:tc>
      </w:tr>
      <w:tr w:rsidR="00640846" w:rsidRPr="00F91F14" w14:paraId="667A113B" w14:textId="77777777">
        <w:tc>
          <w:tcPr>
            <w:tcW w:w="3339" w:type="dxa"/>
            <w:shd w:val="clear" w:color="auto" w:fill="auto"/>
            <w:vAlign w:val="center"/>
          </w:tcPr>
          <w:p w14:paraId="750B569F" w14:textId="211CC2AF" w:rsidR="00640846" w:rsidRPr="00F91F14" w:rsidRDefault="00267E14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0712C0" w14:textId="4D743D01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673115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D2CA98" w14:textId="24E192A9" w:rsidR="00640846" w:rsidRPr="00F91F14" w:rsidRDefault="00580E7A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30C7F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66F357D3" w14:textId="75C7EE6F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07D24E1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7BFC7C70" w14:textId="3A944695" w:rsidR="00640846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3ED771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DBBC2E" w14:textId="6DB5ACEA" w:rsidR="00640846" w:rsidRPr="00F91F14" w:rsidRDefault="00137C19" w:rsidP="0044492E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CEF80A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140E94D7" w14:textId="51E2D6A7" w:rsidR="00640846" w:rsidRPr="00F91F14" w:rsidRDefault="00137C19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0E70C3AA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0F1625" w14:textId="275BF6FF" w:rsidR="00640846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14490" w14:textId="77777777" w:rsidR="00640846" w:rsidRPr="00F91F14" w:rsidRDefault="00640846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F4007DA" w14:textId="0A296AB2" w:rsidR="00640846" w:rsidRPr="00F91F14" w:rsidRDefault="00A4431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(184)</w:t>
            </w:r>
          </w:p>
        </w:tc>
      </w:tr>
      <w:tr w:rsidR="00927521" w:rsidRPr="00F91F14" w14:paraId="13963DAA" w14:textId="77777777" w:rsidTr="00A7066C">
        <w:tc>
          <w:tcPr>
            <w:tcW w:w="3339" w:type="dxa"/>
            <w:shd w:val="clear" w:color="auto" w:fill="auto"/>
          </w:tcPr>
          <w:p w14:paraId="79C56924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F844A" w14:textId="32AAA0D5" w:rsidR="00927521" w:rsidRPr="00F91F14" w:rsidRDefault="00580E7A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46,127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62C83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91006" w14:textId="288B8751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862,377</w:t>
            </w:r>
          </w:p>
        </w:tc>
        <w:tc>
          <w:tcPr>
            <w:tcW w:w="270" w:type="dxa"/>
            <w:shd w:val="clear" w:color="auto" w:fill="auto"/>
          </w:tcPr>
          <w:p w14:paraId="74D888A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02E2A" w14:textId="4A1ACE1F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54,451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F7C88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43FD3" w14:textId="45FCBB73" w:rsidR="00927521" w:rsidRPr="00F91F14" w:rsidRDefault="00401C8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69,555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A1739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D58E2" w14:textId="2ECC4667" w:rsidR="00927521" w:rsidRPr="00F91F14" w:rsidRDefault="00137C1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7797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C03E" w14:textId="06F4E94E" w:rsidR="00927521" w:rsidRPr="00F91F14" w:rsidRDefault="00477554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5,302</w:t>
            </w:r>
          </w:p>
        </w:tc>
        <w:tc>
          <w:tcPr>
            <w:tcW w:w="306" w:type="dxa"/>
            <w:shd w:val="clear" w:color="auto" w:fill="auto"/>
          </w:tcPr>
          <w:p w14:paraId="003AE79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32FE5" w14:textId="0E1F4F16" w:rsidR="00927521" w:rsidRPr="00F91F14" w:rsidRDefault="00580E7A" w:rsidP="00A7066C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14C3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4E085" w14:textId="6E44FDE1" w:rsidR="00927521" w:rsidRPr="00F91F14" w:rsidRDefault="00A4431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(1,04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609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927521" w:rsidRPr="00F91F14" w14:paraId="29FD5972" w14:textId="77777777" w:rsidTr="006F1F24">
        <w:trPr>
          <w:trHeight w:val="244"/>
        </w:trPr>
        <w:tc>
          <w:tcPr>
            <w:tcW w:w="3339" w:type="dxa"/>
            <w:shd w:val="clear" w:color="auto" w:fill="auto"/>
          </w:tcPr>
          <w:p w14:paraId="05C8533E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12A4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F8E025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D42B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F612C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D02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AE7E3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C76A5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D0650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2D51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F4397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A4E7209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5E79A64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BBD1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C10A8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D65F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14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7521" w:rsidRPr="00F91F14" w14:paraId="6F7054D5" w14:textId="77777777" w:rsidTr="00A7066C">
        <w:tc>
          <w:tcPr>
            <w:tcW w:w="3339" w:type="dxa"/>
            <w:shd w:val="clear" w:color="auto" w:fill="auto"/>
          </w:tcPr>
          <w:p w14:paraId="775D4466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160307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77EF4B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7DF94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D0DDA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52D426B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FDED6AF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DECFFE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8DE03A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83E5F2D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D62ED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02CEF03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57E2B4EA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358A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AD5291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545523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7521" w:rsidRPr="00F91F14" w14:paraId="03322585" w14:textId="77777777" w:rsidTr="00A7066C">
        <w:tc>
          <w:tcPr>
            <w:tcW w:w="3339" w:type="dxa"/>
            <w:shd w:val="clear" w:color="auto" w:fill="auto"/>
          </w:tcPr>
          <w:p w14:paraId="43736072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7D300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311,323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767BD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78F27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58,209</w:t>
            </w:r>
          </w:p>
        </w:tc>
        <w:tc>
          <w:tcPr>
            <w:tcW w:w="270" w:type="dxa"/>
            <w:shd w:val="clear" w:color="auto" w:fill="auto"/>
          </w:tcPr>
          <w:p w14:paraId="20F9BA03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1BA37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31A180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0D9D50" w14:textId="409770E0" w:rsidR="00927521" w:rsidRPr="00F91F14" w:rsidRDefault="00401C8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9,415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5902F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3B611" w14:textId="2FC489A4" w:rsidR="00927521" w:rsidRPr="00F91F14" w:rsidRDefault="00926422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5,926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FC7914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DB201" w14:textId="0CD22778" w:rsidR="00927521" w:rsidRPr="00F91F14" w:rsidRDefault="00401C85" w:rsidP="00A86037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3862C3F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053DB0" w14:textId="77777777" w:rsidR="00927521" w:rsidRPr="00F91F14" w:rsidRDefault="00927521" w:rsidP="0044492E">
            <w:pPr>
              <w:pStyle w:val="acctfourfigures"/>
              <w:tabs>
                <w:tab w:val="clear" w:pos="765"/>
                <w:tab w:val="decimal" w:pos="94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C6A0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D116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398,151</w:t>
            </w:r>
          </w:p>
        </w:tc>
      </w:tr>
      <w:tr w:rsidR="00927521" w:rsidRPr="00F91F14" w14:paraId="2BE3D1C4" w14:textId="77777777" w:rsidTr="00A7066C">
        <w:tc>
          <w:tcPr>
            <w:tcW w:w="3339" w:type="dxa"/>
            <w:shd w:val="clear" w:color="auto" w:fill="auto"/>
            <w:vAlign w:val="center"/>
          </w:tcPr>
          <w:p w14:paraId="35D6054E" w14:textId="77777777" w:rsidR="00927521" w:rsidRPr="00F91F14" w:rsidRDefault="00927521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965EB2" w14:textId="4E1BD54A" w:rsidR="00927521" w:rsidRPr="00F91F14" w:rsidRDefault="00580E7A" w:rsidP="0044492E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498,716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9BBCFF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5455D" w14:textId="6AF74888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238,015</w:t>
            </w:r>
          </w:p>
        </w:tc>
        <w:tc>
          <w:tcPr>
            <w:tcW w:w="270" w:type="dxa"/>
            <w:shd w:val="clear" w:color="auto" w:fill="auto"/>
          </w:tcPr>
          <w:p w14:paraId="11E2E172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F9207" w14:textId="6BE647D7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C1F88C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9032D" w14:textId="78131FA8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ABB9E6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07A39D" w14:textId="30337CB5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1CB001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8D47A" w14:textId="7A368A31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261</w:t>
            </w:r>
          </w:p>
        </w:tc>
        <w:tc>
          <w:tcPr>
            <w:tcW w:w="306" w:type="dxa"/>
            <w:shd w:val="clear" w:color="auto" w:fill="auto"/>
          </w:tcPr>
          <w:p w14:paraId="0F1C3C6B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467E28" w14:textId="433C6C60" w:rsidR="00927521" w:rsidRPr="00F91F14" w:rsidRDefault="00580E7A" w:rsidP="0044492E">
            <w:pPr>
              <w:pStyle w:val="acctfourfigures"/>
              <w:tabs>
                <w:tab w:val="clear" w:pos="765"/>
                <w:tab w:val="decimal" w:pos="95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77554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2A198" w14:textId="77777777" w:rsidR="00927521" w:rsidRPr="00F91F14" w:rsidRDefault="00927521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E0E9F" w14:textId="0172BEA6" w:rsidR="00927521" w:rsidRPr="00F91F14" w:rsidRDefault="00580E7A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907,441</w:t>
            </w:r>
          </w:p>
        </w:tc>
      </w:tr>
    </w:tbl>
    <w:p w14:paraId="6854B2CA" w14:textId="77777777" w:rsidR="00A7066C" w:rsidRPr="00F91F14" w:rsidRDefault="00A7066C">
      <w:r w:rsidRPr="00F91F14"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188"/>
        <w:gridCol w:w="270"/>
        <w:gridCol w:w="1134"/>
        <w:gridCol w:w="252"/>
        <w:gridCol w:w="1233"/>
        <w:gridCol w:w="247"/>
        <w:gridCol w:w="2156"/>
        <w:gridCol w:w="270"/>
        <w:gridCol w:w="1170"/>
        <w:gridCol w:w="270"/>
        <w:gridCol w:w="1170"/>
        <w:gridCol w:w="270"/>
        <w:gridCol w:w="1170"/>
      </w:tblGrid>
      <w:tr w:rsidR="000D49D9" w:rsidRPr="00F91F14" w14:paraId="430887E5" w14:textId="77777777" w:rsidTr="007B640F">
        <w:trPr>
          <w:tblHeader/>
        </w:trPr>
        <w:tc>
          <w:tcPr>
            <w:tcW w:w="3240" w:type="dxa"/>
            <w:shd w:val="clear" w:color="auto" w:fill="auto"/>
          </w:tcPr>
          <w:p w14:paraId="01B593EF" w14:textId="549B63E9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</w:tcPr>
          <w:p w14:paraId="63223B28" w14:textId="77777777" w:rsidR="009D37C5" w:rsidRPr="00F91F14" w:rsidRDefault="009D37C5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418" w:rsidRPr="00F91F14" w14:paraId="6406F6D9" w14:textId="77777777" w:rsidTr="007B23D9">
        <w:trPr>
          <w:tblHeader/>
        </w:trPr>
        <w:tc>
          <w:tcPr>
            <w:tcW w:w="3240" w:type="dxa"/>
            <w:shd w:val="clear" w:color="auto" w:fill="auto"/>
          </w:tcPr>
          <w:p w14:paraId="3952367B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00E1C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16E35C80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06AF9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4AF72" w14:textId="6D6798CD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  <w:r w:rsidR="001B1477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</w:p>
          <w:p w14:paraId="41FB6BDA" w14:textId="2024CFEB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2" w:type="dxa"/>
            <w:vAlign w:val="bottom"/>
          </w:tcPr>
          <w:p w14:paraId="65654FF4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CB99EB4" w14:textId="77777777" w:rsidR="001B1477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</w:t>
            </w:r>
          </w:p>
          <w:p w14:paraId="7AB92199" w14:textId="3A5DD4CD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4AE23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09C0207" w14:textId="5B0A08F2" w:rsidR="000D49D9" w:rsidRPr="00F91F14" w:rsidRDefault="0000394A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เครื่องตกแต่ง </w:t>
            </w:r>
            <w:r w:rsidR="00C90347" w:rsidRPr="00F91F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ติดตั้งและเครื่องใช้สำนักงาน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143EF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CF72C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335D1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45CC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BF9286C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08C0F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9C03D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30C51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56CA9" w:rsidRPr="00F91F14" w14:paraId="58B610CD" w14:textId="77777777" w:rsidTr="00C020DC">
        <w:tc>
          <w:tcPr>
            <w:tcW w:w="3240" w:type="dxa"/>
            <w:shd w:val="clear" w:color="auto" w:fill="auto"/>
          </w:tcPr>
          <w:p w14:paraId="35F1F38F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1C4D334F" w14:textId="5DA36FBF" w:rsidR="00056CA9" w:rsidRPr="00056CA9" w:rsidRDefault="00056CA9" w:rsidP="00056CA9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56CA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6CA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30418" w:rsidRPr="00F91F14" w14:paraId="59B9C4C3" w14:textId="77777777" w:rsidTr="007B23D9">
        <w:tc>
          <w:tcPr>
            <w:tcW w:w="3240" w:type="dxa"/>
            <w:shd w:val="clear" w:color="auto" w:fill="auto"/>
          </w:tcPr>
          <w:p w14:paraId="681766A5" w14:textId="328FF21E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="001B1477" w:rsidRPr="00F91F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/ ราคาประเมินใหม่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4C9C18C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3107F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C9C8D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2BE7A7C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6D8F6E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6246B7E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18D00A82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C7EB28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952EC0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2F8671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57F49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30CC04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F8DA4" w14:textId="77777777" w:rsidR="000D49D9" w:rsidRPr="00F91F14" w:rsidRDefault="000D49D9" w:rsidP="00A7066C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0418" w:rsidRPr="00F91F14" w14:paraId="4167770E" w14:textId="77777777" w:rsidTr="007B23D9">
        <w:tc>
          <w:tcPr>
            <w:tcW w:w="3240" w:type="dxa"/>
            <w:shd w:val="clear" w:color="auto" w:fill="auto"/>
          </w:tcPr>
          <w:p w14:paraId="46BE542A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EAFBB9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309,688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CF5D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EF18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241,307</w:t>
            </w:r>
          </w:p>
        </w:tc>
        <w:tc>
          <w:tcPr>
            <w:tcW w:w="252" w:type="dxa"/>
            <w:shd w:val="clear" w:color="auto" w:fill="auto"/>
          </w:tcPr>
          <w:p w14:paraId="15F3732D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796374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58,968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D26B0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3D279B77" w14:textId="781CAD42" w:rsidR="000D49D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0074F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5419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10,310</w:t>
            </w:r>
          </w:p>
        </w:tc>
        <w:tc>
          <w:tcPr>
            <w:tcW w:w="270" w:type="dxa"/>
            <w:shd w:val="clear" w:color="auto" w:fill="auto"/>
          </w:tcPr>
          <w:p w14:paraId="5102C45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2AF5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758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7E95B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42955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697,296</w:t>
            </w:r>
          </w:p>
        </w:tc>
      </w:tr>
      <w:tr w:rsidR="00D30418" w:rsidRPr="00F91F14" w14:paraId="30509F73" w14:textId="77777777" w:rsidTr="007B23D9">
        <w:tc>
          <w:tcPr>
            <w:tcW w:w="3240" w:type="dxa"/>
            <w:shd w:val="clear" w:color="auto" w:fill="auto"/>
          </w:tcPr>
          <w:p w14:paraId="394F2F20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CFACB4" w14:textId="77777777" w:rsidR="000D49D9" w:rsidRPr="00F91F14" w:rsidRDefault="000D49D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13336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64C7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52" w:type="dxa"/>
            <w:shd w:val="clear" w:color="auto" w:fill="auto"/>
          </w:tcPr>
          <w:p w14:paraId="1BA09E1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BDDB3FD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4EF6BC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7B1C0B2F" w14:textId="3A2E2A2D" w:rsidR="000D49D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3A7E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1C9CA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4,600</w:t>
            </w:r>
          </w:p>
        </w:tc>
        <w:tc>
          <w:tcPr>
            <w:tcW w:w="270" w:type="dxa"/>
            <w:shd w:val="clear" w:color="auto" w:fill="auto"/>
          </w:tcPr>
          <w:p w14:paraId="79B1E5B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C688C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3,064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A185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426C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9,708</w:t>
            </w:r>
          </w:p>
        </w:tc>
      </w:tr>
      <w:tr w:rsidR="00D30418" w:rsidRPr="00F91F14" w14:paraId="69376EAB" w14:textId="77777777" w:rsidTr="007B23D9">
        <w:tc>
          <w:tcPr>
            <w:tcW w:w="3240" w:type="dxa"/>
            <w:shd w:val="clear" w:color="auto" w:fill="auto"/>
          </w:tcPr>
          <w:p w14:paraId="2001BBB2" w14:textId="1548609D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001B1477"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(โอนออก)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D8A68FD" w14:textId="77777777" w:rsidR="000D49D9" w:rsidRPr="00F91F14" w:rsidRDefault="000D49D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A9D2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9AF87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43BDD2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9F0F4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1A244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1B3B14BD" w14:textId="04141A7F" w:rsidR="000D49D9" w:rsidRPr="00F91F14" w:rsidRDefault="0000394A" w:rsidP="007B23D9">
            <w:pPr>
              <w:pStyle w:val="acctfourfigures"/>
              <w:tabs>
                <w:tab w:val="clear" w:pos="765"/>
                <w:tab w:val="decimal" w:pos="160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6AD31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27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DF3DD1" w14:textId="77777777" w:rsidR="000D49D9" w:rsidRPr="00F91F14" w:rsidRDefault="000D49D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34F12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D3EB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B5F1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B340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30418" w:rsidRPr="00F91F14" w14:paraId="44BC8ED7" w14:textId="77777777" w:rsidTr="007B23D9">
        <w:tc>
          <w:tcPr>
            <w:tcW w:w="3240" w:type="dxa"/>
            <w:shd w:val="clear" w:color="auto" w:fill="auto"/>
          </w:tcPr>
          <w:p w14:paraId="0E9D8192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8083A6" w14:textId="77777777" w:rsidR="000D49D9" w:rsidRPr="00F91F14" w:rsidRDefault="000D49D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4755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83B0D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(3,630)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4E644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868AEEA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(68)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0AFB4F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0FEB5109" w14:textId="11D7E249" w:rsidR="000D49D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(1,021)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BF2F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25C9C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(5,65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BA800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F6BB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758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4CC2F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FA0C7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(10,376)</w:t>
            </w:r>
          </w:p>
        </w:tc>
      </w:tr>
      <w:tr w:rsidR="00D30418" w:rsidRPr="00F91F14" w14:paraId="5F96A5B2" w14:textId="77777777" w:rsidTr="007B23D9">
        <w:tc>
          <w:tcPr>
            <w:tcW w:w="3240" w:type="dxa"/>
            <w:shd w:val="clear" w:color="auto" w:fill="auto"/>
          </w:tcPr>
          <w:p w14:paraId="10C099A3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47D2B949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B12C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309,68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BBC9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F19D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238,534</w:t>
            </w:r>
          </w:p>
        </w:tc>
        <w:tc>
          <w:tcPr>
            <w:tcW w:w="252" w:type="dxa"/>
            <w:shd w:val="clear" w:color="auto" w:fill="auto"/>
          </w:tcPr>
          <w:p w14:paraId="6F401CDB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FFB2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60,709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725809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7914F" w14:textId="706A1C40" w:rsidR="000D49D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3F0C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19FAE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CBA871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9,253</w:t>
            </w:r>
          </w:p>
        </w:tc>
        <w:tc>
          <w:tcPr>
            <w:tcW w:w="270" w:type="dxa"/>
            <w:shd w:val="clear" w:color="auto" w:fill="auto"/>
          </w:tcPr>
          <w:p w14:paraId="7ADD7923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D1BB8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19D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34B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696,628</w:t>
            </w:r>
          </w:p>
        </w:tc>
      </w:tr>
      <w:tr w:rsidR="00D30418" w:rsidRPr="00F91F14" w14:paraId="789F37F1" w14:textId="77777777" w:rsidTr="007B23D9">
        <w:tc>
          <w:tcPr>
            <w:tcW w:w="3240" w:type="dxa"/>
            <w:shd w:val="clear" w:color="auto" w:fill="auto"/>
          </w:tcPr>
          <w:p w14:paraId="315F825E" w14:textId="77777777" w:rsidR="000D49D9" w:rsidRPr="00F91F14" w:rsidRDefault="000D49D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192EC9" w14:textId="6B163F62" w:rsidR="000D49D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4984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F3C685" w14:textId="343253BB" w:rsidR="000D49D9" w:rsidRPr="00F91F14" w:rsidRDefault="009D37C5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5,141</w:t>
            </w:r>
          </w:p>
        </w:tc>
        <w:tc>
          <w:tcPr>
            <w:tcW w:w="252" w:type="dxa"/>
            <w:shd w:val="clear" w:color="auto" w:fill="auto"/>
          </w:tcPr>
          <w:p w14:paraId="6213C284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1A38DE" w14:textId="7EAC7FA6" w:rsidR="000D49D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8045A3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7F60ED3C" w14:textId="137732D0" w:rsidR="000D49D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3,778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82BB7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E1CADE" w14:textId="62D2BDFF" w:rsidR="000D49D9" w:rsidRPr="00F91F14" w:rsidRDefault="009D37C5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0C309A1E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520DA" w14:textId="0F1927CA" w:rsidR="000D49D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lang w:val="en-US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2,282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A2EA0" w14:textId="77777777" w:rsidR="000D49D9" w:rsidRPr="00F91F14" w:rsidRDefault="000D49D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7B8B64" w14:textId="7013AFC0" w:rsidR="000D49D9" w:rsidRPr="00F91F14" w:rsidRDefault="009D37C5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13,846</w:t>
            </w:r>
          </w:p>
        </w:tc>
      </w:tr>
      <w:tr w:rsidR="00D30418" w:rsidRPr="00F91F14" w14:paraId="7B55F25E" w14:textId="77777777" w:rsidTr="007B23D9">
        <w:tc>
          <w:tcPr>
            <w:tcW w:w="3240" w:type="dxa"/>
            <w:shd w:val="clear" w:color="auto" w:fill="auto"/>
          </w:tcPr>
          <w:p w14:paraId="172B59EB" w14:textId="78833B97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255041" w14:textId="60264694" w:rsidR="00284869" w:rsidRPr="00F91F14" w:rsidRDefault="009D37C5" w:rsidP="00B824E5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217,954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4BD2F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A7963" w14:textId="173B8A62" w:rsidR="00284869" w:rsidRPr="00F91F14" w:rsidRDefault="009D37C5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826,848</w:t>
            </w:r>
          </w:p>
        </w:tc>
        <w:tc>
          <w:tcPr>
            <w:tcW w:w="252" w:type="dxa"/>
            <w:shd w:val="clear" w:color="auto" w:fill="auto"/>
          </w:tcPr>
          <w:p w14:paraId="57EF7F1D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9EC6590" w14:textId="02B2074F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0F99D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1019246" w14:textId="6D7A5890" w:rsidR="00284869" w:rsidRPr="00F91F14" w:rsidRDefault="0000394A" w:rsidP="007B23D9">
            <w:pPr>
              <w:pStyle w:val="acctfourfigures"/>
              <w:tabs>
                <w:tab w:val="clear" w:pos="765"/>
                <w:tab w:val="decimal" w:pos="160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1F2AB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77FFB" w14:textId="7001E321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5B5AC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775A22" w14:textId="53183AA3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98B3C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F888A" w14:textId="6EA27896" w:rsidR="00284869" w:rsidRPr="00F91F14" w:rsidRDefault="009D37C5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1,044,802</w:t>
            </w:r>
          </w:p>
        </w:tc>
      </w:tr>
      <w:tr w:rsidR="00D30418" w:rsidRPr="00F91F14" w14:paraId="6D7571D7" w14:textId="77777777" w:rsidTr="007B23D9">
        <w:tc>
          <w:tcPr>
            <w:tcW w:w="3240" w:type="dxa"/>
            <w:shd w:val="clear" w:color="auto" w:fill="auto"/>
          </w:tcPr>
          <w:p w14:paraId="1A237628" w14:textId="37F8F4EA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เข้า (โอนออก)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78A955" w14:textId="3B977D26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502AF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44E77D" w14:textId="30867D36" w:rsidR="00284869" w:rsidRPr="00F91F14" w:rsidRDefault="009D37C5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1,689</w:t>
            </w:r>
          </w:p>
        </w:tc>
        <w:tc>
          <w:tcPr>
            <w:tcW w:w="252" w:type="dxa"/>
            <w:shd w:val="clear" w:color="auto" w:fill="auto"/>
          </w:tcPr>
          <w:p w14:paraId="7E71803F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351E8EC" w14:textId="74F5D748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617F46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0A2496BC" w14:textId="4E5409FC" w:rsidR="00284869" w:rsidRPr="00F91F14" w:rsidRDefault="0000394A" w:rsidP="007B23D9">
            <w:pPr>
              <w:pStyle w:val="acctfourfigures"/>
              <w:tabs>
                <w:tab w:val="clear" w:pos="765"/>
                <w:tab w:val="decimal" w:pos="160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E3D3B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9FF878" w14:textId="1373509E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BED23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950D83" w14:textId="505C5694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lang w:val="en-US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(4,089)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44476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3355F6" w14:textId="69F8F89E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0418" w:rsidRPr="00F91F14" w14:paraId="5464619D" w14:textId="77777777" w:rsidTr="007B23D9">
        <w:tc>
          <w:tcPr>
            <w:tcW w:w="3240" w:type="dxa"/>
            <w:shd w:val="clear" w:color="auto" w:fill="auto"/>
          </w:tcPr>
          <w:p w14:paraId="3AFBC294" w14:textId="32F7A59B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7648C05" w14:textId="3ADBF811" w:rsidR="00284869" w:rsidRPr="00F91F14" w:rsidRDefault="009D37C5" w:rsidP="00B824E5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(1,600)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7702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E3D60" w14:textId="31646E94" w:rsidR="00284869" w:rsidRPr="00F91F14" w:rsidRDefault="009D37C5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(7,617)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9567D0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BBC6B89" w14:textId="4B2A8B85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6197F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3B30886F" w14:textId="3C9CFDBC" w:rsidR="00284869" w:rsidRPr="00F91F14" w:rsidRDefault="0000394A" w:rsidP="007B23D9">
            <w:pPr>
              <w:pStyle w:val="acctfourfigures"/>
              <w:tabs>
                <w:tab w:val="clear" w:pos="765"/>
                <w:tab w:val="decimal" w:pos="160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6AB72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CBE844" w14:textId="49E878F7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9A46DA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9D0458" w14:textId="01723C05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C7412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90B0" w14:textId="3835A320" w:rsidR="00284869" w:rsidRPr="00F91F14" w:rsidRDefault="009D37C5" w:rsidP="00B03DF9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(9,217)</w:t>
            </w:r>
          </w:p>
        </w:tc>
      </w:tr>
      <w:tr w:rsidR="00D30418" w:rsidRPr="00F91F14" w14:paraId="42393323" w14:textId="77777777" w:rsidTr="007B23D9">
        <w:tc>
          <w:tcPr>
            <w:tcW w:w="3240" w:type="dxa"/>
            <w:shd w:val="clear" w:color="auto" w:fill="auto"/>
          </w:tcPr>
          <w:p w14:paraId="6878D821" w14:textId="77777777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085535" w14:textId="23C88223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9CFAE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61491C" w14:textId="135027B5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3E9D9A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C30DC09" w14:textId="0EEAF496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761CDD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4E2E3D23" w14:textId="2E4D0353" w:rsidR="0028486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(6,429)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EBB7D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B7ABC" w14:textId="76758514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04D59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641B02" w14:textId="0E67BF37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D0719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62F16" w14:textId="511A6785" w:rsidR="00284869" w:rsidRPr="00F91F14" w:rsidRDefault="009D37C5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056C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452)</w:t>
            </w:r>
          </w:p>
        </w:tc>
      </w:tr>
      <w:tr w:rsidR="00D30418" w:rsidRPr="00F91F14" w14:paraId="28AF4712" w14:textId="77777777" w:rsidTr="007B23D9">
        <w:tc>
          <w:tcPr>
            <w:tcW w:w="3240" w:type="dxa"/>
            <w:shd w:val="clear" w:color="auto" w:fill="auto"/>
          </w:tcPr>
          <w:p w14:paraId="42981A29" w14:textId="33BEF1D6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307C45" w14:textId="5E354A03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C5A0E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B78FA5" w14:textId="2BC50599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0E8E7F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77D8B02" w14:textId="7B39B684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(392)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4AA2A4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522176FC" w14:textId="46A04E58" w:rsidR="0028486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201B0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86E5" w14:textId="157F38F2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EBD62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44294C" w14:textId="7695F70F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13A81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E1DF0" w14:textId="1572DD6A" w:rsidR="00284869" w:rsidRPr="00F91F14" w:rsidRDefault="009D37C5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(539)</w:t>
            </w:r>
          </w:p>
        </w:tc>
      </w:tr>
      <w:tr w:rsidR="00D30418" w:rsidRPr="00F91F14" w14:paraId="6B55AC86" w14:textId="77777777" w:rsidTr="007B23D9">
        <w:tc>
          <w:tcPr>
            <w:tcW w:w="3240" w:type="dxa"/>
            <w:shd w:val="clear" w:color="auto" w:fill="auto"/>
          </w:tcPr>
          <w:p w14:paraId="276B9EE2" w14:textId="77777777" w:rsidR="00284869" w:rsidRPr="00F91F14" w:rsidRDefault="0028486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AFD6B" w14:textId="276D23F8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526,042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8F05A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9778D" w14:textId="2FFE9AD3" w:rsidR="00284869" w:rsidRPr="00F91F14" w:rsidRDefault="009D37C5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1,064,595</w:t>
            </w:r>
          </w:p>
        </w:tc>
        <w:tc>
          <w:tcPr>
            <w:tcW w:w="252" w:type="dxa"/>
            <w:shd w:val="clear" w:color="auto" w:fill="auto"/>
          </w:tcPr>
          <w:p w14:paraId="697C214E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6994E" w14:textId="77B35146" w:rsidR="00284869" w:rsidRPr="00F91F14" w:rsidRDefault="009D37C5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65,065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043BB9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3D88C" w14:textId="6D580F13" w:rsidR="00284869" w:rsidRPr="00F91F14" w:rsidRDefault="0000394A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D6507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97105" w14:textId="4502DFA7" w:rsidR="00284869" w:rsidRPr="00F91F14" w:rsidRDefault="009D37C5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9,527</w:t>
            </w:r>
          </w:p>
        </w:tc>
        <w:tc>
          <w:tcPr>
            <w:tcW w:w="270" w:type="dxa"/>
            <w:shd w:val="clear" w:color="auto" w:fill="auto"/>
          </w:tcPr>
          <w:p w14:paraId="71D19E7C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9FACE" w14:textId="71BDA39E" w:rsidR="00284869" w:rsidRPr="00F91F14" w:rsidRDefault="009D37C5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758C6" w14:textId="77777777" w:rsidR="00284869" w:rsidRPr="00F91F14" w:rsidRDefault="0028486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76A7" w14:textId="46FE2878" w:rsidR="00284869" w:rsidRPr="00F91F14" w:rsidRDefault="009D37C5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1,739,068</w:t>
            </w:r>
          </w:p>
        </w:tc>
      </w:tr>
      <w:tr w:rsidR="00056CA9" w:rsidRPr="00F91F14" w14:paraId="24E6370B" w14:textId="77777777" w:rsidTr="00056CA9">
        <w:tc>
          <w:tcPr>
            <w:tcW w:w="3240" w:type="dxa"/>
            <w:shd w:val="clear" w:color="auto" w:fill="auto"/>
          </w:tcPr>
          <w:p w14:paraId="170BD78E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15C3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4B60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707E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F25E919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C6448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5501645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0F23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882C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5E4764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E59029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3DA6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C1F174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DB6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1F27591B" w14:textId="77777777" w:rsidTr="00056CA9">
        <w:tc>
          <w:tcPr>
            <w:tcW w:w="3240" w:type="dxa"/>
            <w:shd w:val="clear" w:color="auto" w:fill="auto"/>
          </w:tcPr>
          <w:p w14:paraId="7DC99E5C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ACD200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2F9C5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44E81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4A89697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9EE3C7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E9506F6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638D1A7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FB5A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79AF05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3C58B7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42EBC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1BC5C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3FBFF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516A0E7F" w14:textId="77777777" w:rsidTr="00056CA9">
        <w:tc>
          <w:tcPr>
            <w:tcW w:w="3240" w:type="dxa"/>
            <w:shd w:val="clear" w:color="auto" w:fill="auto"/>
          </w:tcPr>
          <w:p w14:paraId="6FBC1B37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6D09A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87BD3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5328E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7557BFE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58270B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82B64E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73CB3A93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03E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08868F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1F0227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A262B8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1EA7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B8A0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60E72DD4" w14:textId="77777777" w:rsidTr="00056CA9">
        <w:tc>
          <w:tcPr>
            <w:tcW w:w="3240" w:type="dxa"/>
            <w:shd w:val="clear" w:color="auto" w:fill="auto"/>
          </w:tcPr>
          <w:p w14:paraId="597AC463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5CCF4D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8AA27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0464CC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C9BBCA6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A124A4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0776A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B5ECA2B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7E98A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B23D7F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EDDEEC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8DB689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A08575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C8B4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6C827052" w14:textId="77777777" w:rsidTr="00056CA9">
        <w:tc>
          <w:tcPr>
            <w:tcW w:w="3240" w:type="dxa"/>
            <w:shd w:val="clear" w:color="auto" w:fill="auto"/>
          </w:tcPr>
          <w:p w14:paraId="31579FA3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93FDB2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8421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C87E8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F46AC6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551563E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C666C8E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705F49DE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1B207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376B11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351A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14646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619889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5A6F3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7AF81169" w14:textId="77777777" w:rsidTr="00056CA9">
        <w:tc>
          <w:tcPr>
            <w:tcW w:w="3240" w:type="dxa"/>
            <w:shd w:val="clear" w:color="auto" w:fill="auto"/>
          </w:tcPr>
          <w:p w14:paraId="482BF21B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F3C9F4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976ECF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82B486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0542A70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7ECAF2E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E093CC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136E321B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5010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859E32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12BB88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B1224E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DD244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F862E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545F9123" w14:textId="77777777" w:rsidTr="00056CA9">
        <w:tc>
          <w:tcPr>
            <w:tcW w:w="3240" w:type="dxa"/>
            <w:shd w:val="clear" w:color="auto" w:fill="auto"/>
          </w:tcPr>
          <w:p w14:paraId="3701EDBC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00A11A6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3EAA9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E620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1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AE3CAD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EA40BA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C1DB23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5000B710" w14:textId="77777777" w:rsidR="00056CA9" w:rsidRPr="00F91F14" w:rsidRDefault="00056CA9" w:rsidP="007B23D9">
            <w:pPr>
              <w:pStyle w:val="acctfourfigures"/>
              <w:tabs>
                <w:tab w:val="clear" w:pos="765"/>
                <w:tab w:val="decimal" w:pos="1780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BC97D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D90BC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55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D64B58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56103" w14:textId="77777777" w:rsidR="00056CA9" w:rsidRPr="00F91F14" w:rsidRDefault="00056CA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77519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97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942516" w14:textId="77777777" w:rsidR="00056CA9" w:rsidRPr="00F91F14" w:rsidRDefault="00056CA9" w:rsidP="00A7066C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6CA9" w:rsidRPr="00F91F14" w14:paraId="734E733D" w14:textId="77777777" w:rsidTr="00C73D70">
        <w:tc>
          <w:tcPr>
            <w:tcW w:w="3240" w:type="dxa"/>
            <w:shd w:val="clear" w:color="auto" w:fill="auto"/>
          </w:tcPr>
          <w:p w14:paraId="7F547035" w14:textId="77777777" w:rsidR="00056CA9" w:rsidRPr="00F91F14" w:rsidRDefault="00056CA9" w:rsidP="00A7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</w:tcPr>
          <w:p w14:paraId="428B4121" w14:textId="2FB8E0BE" w:rsidR="00056CA9" w:rsidRPr="00056CA9" w:rsidRDefault="00056CA9" w:rsidP="00056CA9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56CA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6CA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8154B" w:rsidRPr="00F91F14" w14:paraId="1CC02942" w14:textId="77777777">
        <w:tc>
          <w:tcPr>
            <w:tcW w:w="4428" w:type="dxa"/>
            <w:gridSpan w:val="2"/>
            <w:shd w:val="clear" w:color="auto" w:fill="auto"/>
          </w:tcPr>
          <w:p w14:paraId="40F7D153" w14:textId="679E42B0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ค่าเสื่อมราคา</w:t>
            </w: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  <w:lang w:bidi="th-TH"/>
              </w:rPr>
              <w:t>สะสม และขาดทุนจากการลดมูลค่า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63437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E24BC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5C3F26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93806E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6EAF4E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40D3D8B4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D56FF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6F33C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231E08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43FB97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178BCC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AF6EF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54B" w:rsidRPr="00F91F14" w14:paraId="5AABB78C" w14:textId="77777777">
        <w:tc>
          <w:tcPr>
            <w:tcW w:w="3240" w:type="dxa"/>
            <w:shd w:val="clear" w:color="auto" w:fill="auto"/>
          </w:tcPr>
          <w:p w14:paraId="495E8595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377CA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5A5C6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A582F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175,361</w:t>
            </w:r>
          </w:p>
        </w:tc>
        <w:tc>
          <w:tcPr>
            <w:tcW w:w="252" w:type="dxa"/>
            <w:shd w:val="clear" w:color="auto" w:fill="auto"/>
          </w:tcPr>
          <w:p w14:paraId="049EC02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3EAAB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46,447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428867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DC62F23" w14:textId="5E7B0152" w:rsidR="00284869" w:rsidRPr="00F91F14" w:rsidRDefault="007B23D9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62,268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4D108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F3FF5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5,497</w:t>
            </w:r>
          </w:p>
        </w:tc>
        <w:tc>
          <w:tcPr>
            <w:tcW w:w="270" w:type="dxa"/>
            <w:shd w:val="clear" w:color="auto" w:fill="auto"/>
          </w:tcPr>
          <w:p w14:paraId="39987C82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D6C62" w14:textId="77777777" w:rsidR="00284869" w:rsidRPr="00F91F14" w:rsidRDefault="00284869" w:rsidP="00B824E5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3A75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6C5B6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292,280</w:t>
            </w:r>
          </w:p>
        </w:tc>
      </w:tr>
      <w:tr w:rsidR="0018154B" w:rsidRPr="00F91F14" w14:paraId="57F7C8F5" w14:textId="77777777">
        <w:tc>
          <w:tcPr>
            <w:tcW w:w="3240" w:type="dxa"/>
            <w:shd w:val="clear" w:color="auto" w:fill="auto"/>
          </w:tcPr>
          <w:p w14:paraId="08AD6D4C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46C49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1AA3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C6232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9,002</w:t>
            </w:r>
          </w:p>
        </w:tc>
        <w:tc>
          <w:tcPr>
            <w:tcW w:w="252" w:type="dxa"/>
            <w:shd w:val="clear" w:color="auto" w:fill="auto"/>
          </w:tcPr>
          <w:p w14:paraId="42EFC1F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2F154F0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5428BE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107C1BFF" w14:textId="244073F4" w:rsidR="00284869" w:rsidRPr="00F91F14" w:rsidRDefault="007B23D9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353C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118908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2EC2B0EE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0A56B3" w14:textId="77777777" w:rsidR="00284869" w:rsidRPr="00F91F14" w:rsidRDefault="00284869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D12B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4539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20,893</w:t>
            </w:r>
          </w:p>
        </w:tc>
      </w:tr>
      <w:tr w:rsidR="0018154B" w:rsidRPr="00F91F14" w14:paraId="350F36DC" w14:textId="77777777">
        <w:tc>
          <w:tcPr>
            <w:tcW w:w="3240" w:type="dxa"/>
            <w:shd w:val="clear" w:color="auto" w:fill="auto"/>
          </w:tcPr>
          <w:p w14:paraId="57E53791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1AA58" w14:textId="77777777" w:rsidR="00284869" w:rsidRPr="00F91F14" w:rsidRDefault="00284869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09E5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6C45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(2,332)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A851C4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C390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3C52C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EB98" w14:textId="302B5EAE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491B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62F2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(2,686)</w:t>
            </w:r>
          </w:p>
        </w:tc>
        <w:tc>
          <w:tcPr>
            <w:tcW w:w="270" w:type="dxa"/>
            <w:shd w:val="clear" w:color="auto" w:fill="auto"/>
          </w:tcPr>
          <w:p w14:paraId="2EEBF50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43C81" w14:textId="77777777" w:rsidR="00284869" w:rsidRPr="00F91F14" w:rsidRDefault="00284869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1D95C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769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(6,094)</w:t>
            </w:r>
          </w:p>
        </w:tc>
      </w:tr>
      <w:tr w:rsidR="0018154B" w:rsidRPr="00F91F14" w14:paraId="18C280C8" w14:textId="77777777">
        <w:tc>
          <w:tcPr>
            <w:tcW w:w="3240" w:type="dxa"/>
            <w:shd w:val="clear" w:color="auto" w:fill="auto"/>
          </w:tcPr>
          <w:p w14:paraId="23B856E3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A0872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2F048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8BF2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182,031</w:t>
            </w:r>
          </w:p>
        </w:tc>
        <w:tc>
          <w:tcPr>
            <w:tcW w:w="252" w:type="dxa"/>
            <w:shd w:val="clear" w:color="auto" w:fill="auto"/>
          </w:tcPr>
          <w:p w14:paraId="082A9344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457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50,748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567F36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D417" w14:textId="22314D68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67,806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F79B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9EF981" w14:textId="77777777" w:rsidR="00EB1FE3" w:rsidRPr="00F91F14" w:rsidRDefault="00EB1FE3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30CB3FF" w14:textId="6DEDDF5E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3,328</w:t>
            </w:r>
          </w:p>
        </w:tc>
        <w:tc>
          <w:tcPr>
            <w:tcW w:w="270" w:type="dxa"/>
            <w:shd w:val="clear" w:color="auto" w:fill="auto"/>
          </w:tcPr>
          <w:p w14:paraId="7962340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2A3B8" w14:textId="77777777" w:rsidR="00284869" w:rsidRPr="00F91F14" w:rsidRDefault="00284869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FA61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33E1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307,079</w:t>
            </w:r>
          </w:p>
        </w:tc>
      </w:tr>
      <w:tr w:rsidR="0018154B" w:rsidRPr="00F91F14" w14:paraId="2E65E5EB" w14:textId="77777777">
        <w:tc>
          <w:tcPr>
            <w:tcW w:w="3240" w:type="dxa"/>
            <w:shd w:val="clear" w:color="auto" w:fill="auto"/>
          </w:tcPr>
          <w:p w14:paraId="78D32C81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85F4560" w14:textId="15F1BDBD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5F1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4E1926" w14:textId="1D729414" w:rsidR="00284869" w:rsidRPr="00F91F14" w:rsidRDefault="009D37C5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8,219</w:t>
            </w:r>
          </w:p>
        </w:tc>
        <w:tc>
          <w:tcPr>
            <w:tcW w:w="252" w:type="dxa"/>
            <w:shd w:val="clear" w:color="auto" w:fill="auto"/>
          </w:tcPr>
          <w:p w14:paraId="1027A332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BAC6737" w14:textId="69A5249C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008FB6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02CD72F5" w14:textId="7BD736B6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335D1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F47036" w14:textId="4293C75E" w:rsidR="00284869" w:rsidRPr="00F91F14" w:rsidRDefault="009D37C5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7981A6EC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EDADBB" w14:textId="4BF8574C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EE4D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D89A1" w14:textId="4B371B4A" w:rsidR="00284869" w:rsidRPr="00F91F14" w:rsidRDefault="009D37C5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19,056</w:t>
            </w:r>
          </w:p>
        </w:tc>
      </w:tr>
      <w:tr w:rsidR="0018154B" w:rsidRPr="00F91F14" w14:paraId="070E023C" w14:textId="77777777">
        <w:tc>
          <w:tcPr>
            <w:tcW w:w="3240" w:type="dxa"/>
            <w:shd w:val="clear" w:color="auto" w:fill="auto"/>
          </w:tcPr>
          <w:p w14:paraId="60111AB6" w14:textId="006AD161" w:rsidR="009D37C5" w:rsidRPr="00F91F14" w:rsidRDefault="009D37C5" w:rsidP="00F6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B3AAE35" w14:textId="23FBF0C3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9E4EB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0FF804" w14:textId="01E598C4" w:rsidR="009D37C5" w:rsidRPr="00F91F14" w:rsidRDefault="009D37C5" w:rsidP="00F60E0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648,981</w:t>
            </w:r>
          </w:p>
        </w:tc>
        <w:tc>
          <w:tcPr>
            <w:tcW w:w="252" w:type="dxa"/>
            <w:shd w:val="clear" w:color="auto" w:fill="auto"/>
          </w:tcPr>
          <w:p w14:paraId="74AA99D3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DC34E7" w14:textId="438E0FF8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E6687F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0BF1239C" w14:textId="01615903" w:rsidR="009D37C5" w:rsidRPr="00F91F14" w:rsidRDefault="00956960" w:rsidP="00A52539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F4ACF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5CDB3" w14:textId="07A3BEE9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13872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8F6740" w14:textId="6B6B43F2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8C336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5DAF7" w14:textId="67C1F219" w:rsidR="009D37C5" w:rsidRPr="00F91F14" w:rsidRDefault="009D37C5" w:rsidP="00F60E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648,981</w:t>
            </w:r>
          </w:p>
        </w:tc>
      </w:tr>
      <w:tr w:rsidR="0018154B" w:rsidRPr="00F91F14" w14:paraId="063E6288" w14:textId="77777777">
        <w:tc>
          <w:tcPr>
            <w:tcW w:w="3240" w:type="dxa"/>
            <w:shd w:val="clear" w:color="auto" w:fill="auto"/>
          </w:tcPr>
          <w:p w14:paraId="7572D945" w14:textId="758A3046" w:rsidR="009D37C5" w:rsidRPr="00F91F14" w:rsidRDefault="009D37C5" w:rsidP="00F6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ขาดทุนจากการลดมูลค่า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2062C45" w14:textId="1B4BA518" w:rsidR="003032AE" w:rsidRPr="00F91F14" w:rsidRDefault="009D37C5" w:rsidP="003032A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D24D0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DA1FEC" w14:textId="50E28495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A076AD6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99A863C" w14:textId="3C0774AF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1C7440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26AFDA5F" w14:textId="0E3063C5" w:rsidR="009D37C5" w:rsidRPr="00F91F14" w:rsidRDefault="00956960" w:rsidP="00A52539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E83D1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3C8E9" w14:textId="2FDF95BC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9F6045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3D17CC" w14:textId="0D1A9700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6DA0E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82920" w14:textId="08CFA84B" w:rsidR="009D37C5" w:rsidRPr="00F91F14" w:rsidRDefault="009D37C5" w:rsidP="00F60E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</w:rPr>
              <w:t>43,250</w:t>
            </w:r>
          </w:p>
        </w:tc>
      </w:tr>
      <w:tr w:rsidR="0018154B" w:rsidRPr="00F91F14" w14:paraId="47DA155E" w14:textId="77777777">
        <w:tc>
          <w:tcPr>
            <w:tcW w:w="3240" w:type="dxa"/>
            <w:shd w:val="clear" w:color="auto" w:fill="auto"/>
          </w:tcPr>
          <w:p w14:paraId="163228BD" w14:textId="5D9906A8" w:rsidR="00284869" w:rsidRPr="00F91F14" w:rsidRDefault="009D37C5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518F43" w14:textId="58D37793" w:rsidR="00284869" w:rsidRPr="00F91F14" w:rsidRDefault="003032AE" w:rsidP="008C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1C472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0A31B7" w14:textId="024B86FC" w:rsidR="00284869" w:rsidRPr="00F91F14" w:rsidRDefault="002046D0" w:rsidP="0028486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7,515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220D54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1660CCE" w14:textId="05144461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062B01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7EE8C51F" w14:textId="7FFF8080" w:rsidR="00284869" w:rsidRPr="00F91F14" w:rsidRDefault="00956960" w:rsidP="00A52539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77F0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D1C708" w14:textId="2F8023C4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CD1EF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92E18" w14:textId="501F86AF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A02B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A728EF" w14:textId="1242E63F" w:rsidR="00284869" w:rsidRPr="00F91F14" w:rsidRDefault="001170AA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8,235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8154B" w:rsidRPr="00F91F14" w14:paraId="5BABACBC" w14:textId="77777777">
        <w:tc>
          <w:tcPr>
            <w:tcW w:w="3240" w:type="dxa"/>
            <w:shd w:val="clear" w:color="auto" w:fill="auto"/>
          </w:tcPr>
          <w:p w14:paraId="6225E930" w14:textId="52A131C3" w:rsidR="009D37C5" w:rsidRPr="00F91F14" w:rsidRDefault="009D37C5" w:rsidP="00F6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36FC3AE" w14:textId="238B7A9E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2E3F8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0814D" w14:textId="282F419D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CD4980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89AE3B" w14:textId="7FD2D89A" w:rsidR="009D37C5" w:rsidRPr="00F91F14" w:rsidRDefault="002046D0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EDFBA8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49685318" w14:textId="51DCF18A" w:rsidR="009D37C5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01D36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AD8F5C" w14:textId="59595F81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1A83E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803AFA" w14:textId="647EBD71" w:rsidR="009D37C5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34463" w14:textId="77777777" w:rsidR="009D37C5" w:rsidRPr="00F91F14" w:rsidRDefault="009D37C5" w:rsidP="00F6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37350" w14:textId="0E9079F2" w:rsidR="009D37C5" w:rsidRPr="00F91F14" w:rsidRDefault="001170AA" w:rsidP="00F60E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6,383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8154B" w:rsidRPr="00F91F14" w14:paraId="28954F90" w14:textId="77777777">
        <w:tc>
          <w:tcPr>
            <w:tcW w:w="3240" w:type="dxa"/>
            <w:shd w:val="clear" w:color="auto" w:fill="auto"/>
          </w:tcPr>
          <w:p w14:paraId="4848DBE1" w14:textId="27651891" w:rsidR="00B05F3F" w:rsidRPr="00F91F14" w:rsidRDefault="00B05F3F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28218E" w14:textId="38EBCC33" w:rsidR="00B05F3F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BFDC1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2C5A7" w14:textId="37F4E35A" w:rsidR="00B05F3F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459121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DD6367" w14:textId="3329D3BB" w:rsidR="00B05F3F" w:rsidRPr="00F91F14" w:rsidRDefault="002046D0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3B13AC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56609DD3" w14:textId="46BC2FED" w:rsidR="00B05F3F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02BEB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B8FB" w14:textId="3E148146" w:rsidR="00B05F3F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22A28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982A7B" w14:textId="6D367808" w:rsidR="00B05F3F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29B61" w14:textId="77777777" w:rsidR="00B05F3F" w:rsidRPr="00F91F14" w:rsidRDefault="00B05F3F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FCB41" w14:textId="207048B5" w:rsidR="00B05F3F" w:rsidRPr="00F91F14" w:rsidRDefault="001170AA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9D37C5"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</w:t>
            </w:r>
            <w:r w:rsidRPr="00F91F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8154B" w:rsidRPr="00F91F14" w14:paraId="065C92C1" w14:textId="77777777">
        <w:tc>
          <w:tcPr>
            <w:tcW w:w="3240" w:type="dxa"/>
            <w:shd w:val="clear" w:color="auto" w:fill="auto"/>
          </w:tcPr>
          <w:p w14:paraId="14728800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81B1B" w14:textId="553AB911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489A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2037" w14:textId="07038869" w:rsidR="00284869" w:rsidRPr="00F91F14" w:rsidRDefault="009D37C5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831,716</w:t>
            </w:r>
          </w:p>
        </w:tc>
        <w:tc>
          <w:tcPr>
            <w:tcW w:w="252" w:type="dxa"/>
            <w:shd w:val="clear" w:color="auto" w:fill="auto"/>
          </w:tcPr>
          <w:p w14:paraId="24ED83F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C9E74" w14:textId="43B04E75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55,176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7AE6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B3CD" w14:textId="790635E3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730D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AA0D8" w14:textId="1B18AB5A" w:rsidR="00284869" w:rsidRPr="00F91F14" w:rsidRDefault="009D37C5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4,079</w:t>
            </w:r>
          </w:p>
        </w:tc>
        <w:tc>
          <w:tcPr>
            <w:tcW w:w="270" w:type="dxa"/>
            <w:shd w:val="clear" w:color="auto" w:fill="auto"/>
          </w:tcPr>
          <w:p w14:paraId="35896366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0D3A" w14:textId="1CA3204F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36DB7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50B3B" w14:textId="6A428669" w:rsidR="00284869" w:rsidRPr="00F91F14" w:rsidRDefault="009D37C5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1,003,564</w:t>
            </w:r>
          </w:p>
        </w:tc>
      </w:tr>
      <w:tr w:rsidR="0018154B" w:rsidRPr="00F91F14" w14:paraId="69F57B75" w14:textId="77777777">
        <w:tc>
          <w:tcPr>
            <w:tcW w:w="3240" w:type="dxa"/>
            <w:shd w:val="clear" w:color="auto" w:fill="auto"/>
          </w:tcPr>
          <w:p w14:paraId="2876B20F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9A8E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F1ED13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EA9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AD5546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43601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68B9E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6333E" w14:textId="77777777" w:rsidR="00284869" w:rsidRPr="00F91F14" w:rsidRDefault="00284869" w:rsidP="00A52539">
            <w:pPr>
              <w:pStyle w:val="acctfourfigures"/>
              <w:tabs>
                <w:tab w:val="clear" w:pos="765"/>
                <w:tab w:val="decimal" w:pos="972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E89A0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D2984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8292E91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48CA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B15E9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FF1B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154B" w:rsidRPr="00F91F14" w14:paraId="57C6108E" w14:textId="77777777">
        <w:tc>
          <w:tcPr>
            <w:tcW w:w="3240" w:type="dxa"/>
            <w:shd w:val="clear" w:color="auto" w:fill="auto"/>
          </w:tcPr>
          <w:p w14:paraId="0411662F" w14:textId="76F1C837" w:rsidR="00545C71" w:rsidRPr="00F91F14" w:rsidRDefault="00545C71" w:rsidP="0054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89C9EE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4736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9CC668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3746B43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443ADE5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373321C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bottom"/>
          </w:tcPr>
          <w:p w14:paraId="6A42C1A7" w14:textId="77777777" w:rsidR="00545C71" w:rsidRPr="00F91F14" w:rsidRDefault="00545C71" w:rsidP="00A52539">
            <w:pPr>
              <w:pStyle w:val="acctfourfigures"/>
              <w:tabs>
                <w:tab w:val="clear" w:pos="765"/>
                <w:tab w:val="decimal" w:pos="1510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C103E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D7D591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28FA9D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311D6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FE615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A74F8" w14:textId="77777777" w:rsidR="00545C71" w:rsidRPr="00F91F14" w:rsidRDefault="00545C71" w:rsidP="00545C7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154B" w:rsidRPr="00F91F14" w14:paraId="61799D8C" w14:textId="77777777">
        <w:tc>
          <w:tcPr>
            <w:tcW w:w="3240" w:type="dxa"/>
            <w:shd w:val="clear" w:color="auto" w:fill="auto"/>
          </w:tcPr>
          <w:p w14:paraId="7545F62B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01BA1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D08E8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B6C1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56,503</w:t>
            </w:r>
          </w:p>
        </w:tc>
        <w:tc>
          <w:tcPr>
            <w:tcW w:w="252" w:type="dxa"/>
            <w:shd w:val="clear" w:color="auto" w:fill="auto"/>
          </w:tcPr>
          <w:p w14:paraId="194FB1D0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653628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DB5BD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B332C" w14:textId="555F5DDD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93A81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633F7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5,925</w:t>
            </w:r>
          </w:p>
        </w:tc>
        <w:tc>
          <w:tcPr>
            <w:tcW w:w="270" w:type="dxa"/>
            <w:shd w:val="clear" w:color="auto" w:fill="auto"/>
          </w:tcPr>
          <w:p w14:paraId="0764610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BECCA" w14:textId="77777777" w:rsidR="00284869" w:rsidRPr="00F91F14" w:rsidRDefault="00284869" w:rsidP="007116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7DCA5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888ED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389,549</w:t>
            </w:r>
          </w:p>
        </w:tc>
      </w:tr>
      <w:tr w:rsidR="0018154B" w:rsidRPr="00F91F14" w14:paraId="24AD7B0C" w14:textId="77777777">
        <w:tc>
          <w:tcPr>
            <w:tcW w:w="3240" w:type="dxa"/>
            <w:shd w:val="clear" w:color="auto" w:fill="auto"/>
          </w:tcPr>
          <w:p w14:paraId="119DFF92" w14:textId="77777777" w:rsidR="00284869" w:rsidRPr="00F91F14" w:rsidRDefault="00284869" w:rsidP="0028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2333E" w14:textId="60DDCFE5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4BBF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BD03D2" w14:textId="6A90C0FC" w:rsidR="00284869" w:rsidRPr="00F91F14" w:rsidRDefault="009D37C5" w:rsidP="0028486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232,879</w:t>
            </w:r>
          </w:p>
        </w:tc>
        <w:tc>
          <w:tcPr>
            <w:tcW w:w="252" w:type="dxa"/>
            <w:shd w:val="clear" w:color="auto" w:fill="auto"/>
          </w:tcPr>
          <w:p w14:paraId="1248757F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03353" w14:textId="2AC9FB0C" w:rsidR="00284869" w:rsidRPr="00F91F14" w:rsidRDefault="009D37C5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4DB4BE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944FD" w14:textId="331DB70F" w:rsidR="00284869" w:rsidRPr="00F91F14" w:rsidRDefault="00956960" w:rsidP="00A52539">
            <w:pPr>
              <w:pStyle w:val="acctfourfigures"/>
              <w:tabs>
                <w:tab w:val="clear" w:pos="765"/>
                <w:tab w:val="decimal" w:pos="177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A3F39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85F85" w14:textId="70A89834" w:rsidR="00284869" w:rsidRPr="00F91F14" w:rsidRDefault="009D37C5" w:rsidP="002848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170AA"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3BC56E39" w14:textId="4084FA55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252AE" w14:textId="1316AFC9" w:rsidR="00284869" w:rsidRPr="00F91F14" w:rsidRDefault="009D37C5" w:rsidP="00711654">
            <w:pPr>
              <w:pStyle w:val="acctfourfigures"/>
              <w:tabs>
                <w:tab w:val="clear" w:pos="765"/>
                <w:tab w:val="decimal" w:pos="675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Cs/>
                <w:sz w:val="26"/>
                <w:lang w:val="en-US"/>
              </w:rPr>
            </w:pPr>
            <w:r w:rsidRPr="00F91F14">
              <w:rPr>
                <w:rFonts w:asciiTheme="majorBidi" w:hAnsiTheme="majorBidi" w:cstheme="majorBidi"/>
                <w:bCs/>
                <w:sz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AAC1C" w14:textId="77777777" w:rsidR="00284869" w:rsidRPr="00F91F14" w:rsidRDefault="00284869" w:rsidP="002848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99246" w14:textId="57759A4C" w:rsidR="00284869" w:rsidRPr="00F91F14" w:rsidRDefault="009D37C5" w:rsidP="002848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735,504</w:t>
            </w:r>
          </w:p>
        </w:tc>
      </w:tr>
    </w:tbl>
    <w:p w14:paraId="7CD6D483" w14:textId="77777777" w:rsidR="004179E1" w:rsidRPr="00F91F14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F91F14" w:rsidSect="006148FB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7E6DAFA3" w14:textId="1CA93B4B" w:rsidR="00E0620E" w:rsidRPr="00F91F14" w:rsidRDefault="00E0620E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ราคาทรัพย์สินของ</w:t>
      </w:r>
      <w:r w:rsidR="006F1F24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F1F24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ก่อนหักค่าเสื่อมราคาสะสมของ</w:t>
      </w:r>
      <w:r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อาคารและ</w:t>
      </w:r>
      <w:bookmarkStart w:id="4" w:name="_Hlk97220379"/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F91F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F91F14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F91F14">
        <w:rPr>
          <w:rFonts w:asciiTheme="majorBidi" w:hAnsiTheme="majorBidi" w:cstheme="majorBidi"/>
          <w:sz w:val="30"/>
          <w:szCs w:val="30"/>
        </w:rPr>
        <w:t xml:space="preserve"> 31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2566</w:t>
      </w:r>
      <w:r w:rsidRPr="00F91F14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4"/>
      <w:r w:rsidRPr="00F91F14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="007A4CB4" w:rsidRPr="00F91F14">
        <w:rPr>
          <w:rFonts w:asciiTheme="majorBidi" w:hAnsiTheme="majorBidi" w:cstheme="majorBidi"/>
          <w:sz w:val="30"/>
          <w:szCs w:val="30"/>
        </w:rPr>
        <w:t>287.7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F1F24" w:rsidRPr="00F91F1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7A4CB4" w:rsidRPr="00F91F14">
        <w:rPr>
          <w:rFonts w:asciiTheme="majorBidi" w:hAnsiTheme="majorBidi" w:cstheme="majorBidi"/>
          <w:sz w:val="30"/>
          <w:szCs w:val="30"/>
        </w:rPr>
        <w:t>284.0</w:t>
      </w:r>
      <w:r w:rsidR="006F1F24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="006F1F24" w:rsidRPr="00F91F14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A37121" w:rsidRPr="00F91F14">
        <w:rPr>
          <w:rFonts w:asciiTheme="majorBidi" w:hAnsiTheme="majorBidi" w:cstheme="majorBidi"/>
          <w:i/>
          <w:iCs/>
          <w:sz w:val="30"/>
          <w:szCs w:val="30"/>
        </w:rPr>
        <w:t>274.2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F1F24"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A37121" w:rsidRPr="00F91F14">
        <w:rPr>
          <w:rFonts w:asciiTheme="majorBidi" w:hAnsiTheme="majorBidi" w:cstheme="majorBidi"/>
          <w:i/>
          <w:iCs/>
          <w:sz w:val="30"/>
          <w:szCs w:val="30"/>
        </w:rPr>
        <w:t>271.4</w:t>
      </w:r>
      <w:r w:rsidR="006F1F24" w:rsidRPr="00F91F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1F24"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ล้านบาทตามลำดับ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33531A3" w14:textId="77777777" w:rsidR="00E0620E" w:rsidRPr="00F91F14" w:rsidRDefault="00E0620E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1ED49" w14:textId="56685CA6" w:rsidR="00DF0E35" w:rsidRPr="00F91F14" w:rsidRDefault="00DF0E35" w:rsidP="00DF0E3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Pr="00F91F14">
        <w:rPr>
          <w:rFonts w:asciiTheme="majorBidi" w:hAnsiTheme="majorBidi" w:cstheme="majorBidi"/>
          <w:sz w:val="30"/>
          <w:szCs w:val="30"/>
        </w:rPr>
        <w:t>2566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ที่ดินและอาคาร</w:t>
      </w:r>
      <w:r w:rsidRPr="00F91F1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ของกลุ่มบริษัทและบริษัทได้ถูกวัดมูลค่าใหม่โดยผู้ประเมินราคาอิสระ</w:t>
      </w:r>
      <w:r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ด้วยวิธีเปรียบเทียบราคาตลาด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91477" w:rsidRPr="00F91F14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46BB6" w:rsidRPr="00F91F14">
        <w:rPr>
          <w:rFonts w:asciiTheme="majorBidi" w:hAnsiTheme="majorBidi" w:cstheme="majorBidi" w:hint="cs"/>
          <w:sz w:val="30"/>
          <w:szCs w:val="30"/>
          <w:cs/>
        </w:rPr>
        <w:t>วิเคราะห์</w:t>
      </w:r>
      <w:r w:rsidR="00EA190A" w:rsidRPr="00F91F1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FD6DDF" w:rsidRPr="00F91F14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C91477" w:rsidRPr="00F91F14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Pr="00F91F14">
        <w:rPr>
          <w:rFonts w:asciiTheme="majorBidi" w:hAnsiTheme="majorBidi" w:cstheme="majorBidi"/>
          <w:sz w:val="30"/>
          <w:szCs w:val="30"/>
        </w:rPr>
        <w:t>3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DF2FED" w:rsidRPr="00F91F14">
        <w:rPr>
          <w:rFonts w:asciiTheme="majorBidi" w:hAnsiTheme="majorBidi" w:cstheme="majorBidi"/>
          <w:sz w:val="30"/>
          <w:szCs w:val="30"/>
        </w:rPr>
        <w:t>413.</w:t>
      </w:r>
      <w:r w:rsidR="00202547" w:rsidRPr="00F91F14">
        <w:rPr>
          <w:rFonts w:asciiTheme="majorBidi" w:hAnsiTheme="majorBidi" w:cstheme="majorBidi"/>
          <w:sz w:val="30"/>
          <w:szCs w:val="30"/>
        </w:rPr>
        <w:t>7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และ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="00202547" w:rsidRPr="00F91F14">
        <w:rPr>
          <w:rFonts w:asciiTheme="majorBidi" w:hAnsiTheme="majorBidi" w:cstheme="majorBidi"/>
          <w:sz w:val="30"/>
          <w:szCs w:val="30"/>
        </w:rPr>
        <w:t>395.8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B01D93" w:rsidRPr="00F91F14">
        <w:rPr>
          <w:rFonts w:asciiTheme="majorBidi" w:hAnsiTheme="majorBidi" w:cstheme="majorBidi" w:hint="cs"/>
          <w:sz w:val="30"/>
          <w:szCs w:val="30"/>
          <w:cs/>
        </w:rPr>
        <w:t xml:space="preserve">รวมและกำไรขาดทุนเบ็ดเสร็จอื่นเฉพาะกิจการ ตามลำดับ และรับรู้ขาดทุนจากการลดมูลค่าจำนวน </w:t>
      </w:r>
      <w:r w:rsidR="00B01D93" w:rsidRPr="00F91F14">
        <w:rPr>
          <w:rFonts w:asciiTheme="majorBidi" w:hAnsiTheme="majorBidi" w:cstheme="majorBidi"/>
          <w:sz w:val="30"/>
          <w:szCs w:val="30"/>
        </w:rPr>
        <w:t xml:space="preserve">43.3 </w:t>
      </w:r>
      <w:r w:rsidR="00B01D93" w:rsidRPr="00F91F1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1D93" w:rsidRPr="00F91F14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="007E41AE" w:rsidRPr="00F91F14">
        <w:rPr>
          <w:rFonts w:asciiTheme="majorBidi" w:hAnsiTheme="majorBidi" w:cstheme="majorBidi" w:hint="cs"/>
          <w:sz w:val="30"/>
          <w:szCs w:val="30"/>
          <w:cs/>
        </w:rPr>
        <w:t>รวมและกำไรหรือขาดทุนเฉพาะกิจการ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>ทั้งนี้ที่ดินและอาคารของกลุ่มบริษัทและบริษัทจะ</w:t>
      </w:r>
      <w:r w:rsidR="00AA39AB" w:rsidRPr="00F91F14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มูลค่าสุทธิทางบัญชี ณ วันที่ </w:t>
      </w:r>
      <w:r w:rsidR="00AB5F34"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B5F34" w:rsidRPr="00F91F14">
        <w:rPr>
          <w:rFonts w:asciiTheme="majorBidi" w:hAnsiTheme="majorBidi" w:cstheme="majorBidi"/>
          <w:sz w:val="30"/>
          <w:szCs w:val="30"/>
        </w:rPr>
        <w:t xml:space="preserve">2566 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7A4CB4" w:rsidRPr="00F91F14">
        <w:rPr>
          <w:rFonts w:asciiTheme="majorBidi" w:hAnsiTheme="majorBidi" w:cstheme="majorBidi"/>
          <w:sz w:val="30"/>
          <w:szCs w:val="30"/>
        </w:rPr>
        <w:t xml:space="preserve">353.6 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7A4CB4" w:rsidRPr="00F91F14">
        <w:rPr>
          <w:rFonts w:asciiTheme="majorBidi" w:hAnsiTheme="majorBidi" w:cstheme="majorBidi"/>
          <w:sz w:val="30"/>
          <w:szCs w:val="30"/>
        </w:rPr>
        <w:t xml:space="preserve"> 347.5 </w:t>
      </w:r>
      <w:r w:rsidR="00AB5F34" w:rsidRPr="00F91F14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หากวัดมูลค่าด้วยวิธีราคาทุน</w:t>
      </w:r>
    </w:p>
    <w:p w14:paraId="07F8DF18" w14:textId="7193532A" w:rsidR="00C37743" w:rsidRPr="00F91F14" w:rsidRDefault="00C37743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960"/>
        <w:gridCol w:w="2675"/>
      </w:tblGrid>
      <w:tr w:rsidR="00767C60" w:rsidRPr="00F91F14" w14:paraId="0CEA74DC" w14:textId="77777777" w:rsidTr="00B32AB1">
        <w:trPr>
          <w:trHeight w:val="63"/>
          <w:tblHeader/>
        </w:trPr>
        <w:tc>
          <w:tcPr>
            <w:tcW w:w="2520" w:type="dxa"/>
          </w:tcPr>
          <w:p w14:paraId="36611F0D" w14:textId="77777777" w:rsidR="00B32AB1" w:rsidRPr="00F91F14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F113E8" w14:textId="77777777" w:rsidR="00B32AB1" w:rsidRPr="00F91F14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870977" w14:textId="2995917C" w:rsidR="00B32AB1" w:rsidRPr="00F91F14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1F14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vAlign w:val="bottom"/>
          </w:tcPr>
          <w:p w14:paraId="5633BE5C" w14:textId="6005352C" w:rsidR="00767C60" w:rsidRPr="00F91F14" w:rsidRDefault="00767C60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75" w:type="dxa"/>
            <w:vAlign w:val="bottom"/>
          </w:tcPr>
          <w:p w14:paraId="1A1AB04F" w14:textId="1D0045E5" w:rsidR="00767C60" w:rsidRPr="00F91F14" w:rsidRDefault="0076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C91477" w:rsidRPr="00F91F14" w14:paraId="7C61E85D" w14:textId="77777777">
        <w:trPr>
          <w:trHeight w:val="720"/>
        </w:trPr>
        <w:tc>
          <w:tcPr>
            <w:tcW w:w="2520" w:type="dxa"/>
          </w:tcPr>
          <w:p w14:paraId="671DBBD9" w14:textId="6112C3A2" w:rsidR="00C91477" w:rsidRPr="00F91F14" w:rsidRDefault="00C9147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วิธีเปรียบเทียบราคาตลาด</w:t>
            </w:r>
          </w:p>
        </w:tc>
        <w:tc>
          <w:tcPr>
            <w:tcW w:w="3960" w:type="dxa"/>
          </w:tcPr>
          <w:p w14:paraId="7ABC56BC" w14:textId="77777777" w:rsidR="00C91477" w:rsidRPr="00F91F14" w:rsidRDefault="00C9147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ราคาตลาดของที่ดินอยู่ระหว่าง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6,000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77,000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บาทต่อตารางวา</w:t>
            </w:r>
          </w:p>
        </w:tc>
        <w:tc>
          <w:tcPr>
            <w:tcW w:w="2675" w:type="dxa"/>
          </w:tcPr>
          <w:p w14:paraId="26586182" w14:textId="77777777" w:rsidR="00C91477" w:rsidRPr="00F91F14" w:rsidRDefault="00C91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</w:rPr>
            </w:pPr>
            <w:r w:rsidRPr="00F91F14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7A191C5" w14:textId="77777777" w:rsidR="00C91477" w:rsidRPr="00F91F14" w:rsidRDefault="00C9147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ราคาต่อพื้นที่สูงขึ้น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67C60" w:rsidRPr="00F91F14" w14:paraId="249D3BAD" w14:textId="77777777" w:rsidTr="00B32AB1">
        <w:trPr>
          <w:trHeight w:val="720"/>
        </w:trPr>
        <w:tc>
          <w:tcPr>
            <w:tcW w:w="2520" w:type="dxa"/>
          </w:tcPr>
          <w:p w14:paraId="6D2C9ACA" w14:textId="0CF414B1" w:rsidR="00B32AB1" w:rsidRPr="00F91F14" w:rsidRDefault="00C91477" w:rsidP="00B32AB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วิธีวิเคราะห์มูลค่าจาก</w:t>
            </w:r>
            <w:r w:rsidR="00B32AB1" w:rsidRPr="00F91F14">
              <w:rPr>
                <w:rFonts w:asciiTheme="majorBidi" w:hAnsiTheme="majorBidi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3960" w:type="dxa"/>
          </w:tcPr>
          <w:p w14:paraId="092D54F9" w14:textId="36FEBF54" w:rsidR="00767C60" w:rsidRPr="00F91F14" w:rsidRDefault="00375022" w:rsidP="00767C6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058E3" w:rsidRPr="00F91F14">
              <w:rPr>
                <w:rFonts w:asciiTheme="majorBidi" w:hAnsiTheme="majorBidi"/>
                <w:sz w:val="26"/>
                <w:szCs w:val="26"/>
              </w:rPr>
              <w:t>1,500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058E3" w:rsidRPr="00F91F14">
              <w:rPr>
                <w:rFonts w:asciiTheme="majorBidi" w:hAnsiTheme="majorBidi"/>
                <w:sz w:val="26"/>
                <w:szCs w:val="26"/>
              </w:rPr>
              <w:t>20,000</w:t>
            </w:r>
            <w:r w:rsidRPr="00F91F1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บาทต่อตารางเมตร</w:t>
            </w:r>
          </w:p>
        </w:tc>
        <w:tc>
          <w:tcPr>
            <w:tcW w:w="2675" w:type="dxa"/>
          </w:tcPr>
          <w:p w14:paraId="4FD3AFA4" w14:textId="77777777" w:rsidR="00767C60" w:rsidRPr="00F91F14" w:rsidRDefault="00767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91F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7618E4E" w14:textId="0705F70E" w:rsidR="00767C60" w:rsidRPr="00F91F14" w:rsidRDefault="00B32AB1" w:rsidP="00767C6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สูงขึ้น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Pr="00F91F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F91F14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1F83CDEF" w14:textId="59DB2394" w:rsidR="00AA39AB" w:rsidRPr="00F91F14" w:rsidRDefault="00AA39AB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E87F" w14:textId="77777777" w:rsidR="00FA1478" w:rsidRPr="00F91F14" w:rsidRDefault="00FA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91F1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73E0F0" w14:textId="755B0EA6" w:rsidR="00BC2967" w:rsidRPr="00F91F14" w:rsidRDefault="00BC2967" w:rsidP="00BC2967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การกระทบยอดของมูลค่ายุติธรรมระดับ</w:t>
      </w:r>
      <w:r w:rsidRPr="00F91F14">
        <w:rPr>
          <w:rFonts w:ascii="Angsana New" w:hAnsi="Angsana New"/>
          <w:b/>
          <w:bCs/>
          <w:i/>
          <w:iCs/>
          <w:sz w:val="30"/>
          <w:szCs w:val="30"/>
        </w:rPr>
        <w:t xml:space="preserve"> 3</w:t>
      </w:r>
      <w:r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E895571" w14:textId="77777777" w:rsidR="00BC2967" w:rsidRPr="00F91F14" w:rsidRDefault="00BC2967" w:rsidP="00BC296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800"/>
      </w:tblGrid>
      <w:tr w:rsidR="00BC2967" w:rsidRPr="00F91F14" w14:paraId="14E55863" w14:textId="77777777">
        <w:trPr>
          <w:cantSplit/>
          <w:tblHeader/>
        </w:trPr>
        <w:tc>
          <w:tcPr>
            <w:tcW w:w="5310" w:type="dxa"/>
          </w:tcPr>
          <w:p w14:paraId="359FAC70" w14:textId="77777777" w:rsidR="00BC2967" w:rsidRPr="00F91F14" w:rsidRDefault="00BC29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49A71D1A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B14552C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1453F3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91F14">
              <w:rPr>
                <w:rFonts w:asciiTheme="majorBidi" w:hAnsi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F91F14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2967" w:rsidRPr="00F91F14" w14:paraId="68F690FB" w14:textId="77777777">
        <w:trPr>
          <w:cantSplit/>
          <w:tblHeader/>
        </w:trPr>
        <w:tc>
          <w:tcPr>
            <w:tcW w:w="5310" w:type="dxa"/>
          </w:tcPr>
          <w:p w14:paraId="3D7C8FE7" w14:textId="77777777" w:rsidR="00BC2967" w:rsidRPr="00F91F14" w:rsidRDefault="00BC29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</w:tcPr>
          <w:p w14:paraId="6EA964C3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38B707E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678217" w14:textId="77777777" w:rsidR="00BC2967" w:rsidRPr="00F91F14" w:rsidRDefault="00BC29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BC2967" w:rsidRPr="00F91F14" w14:paraId="49F807C6" w14:textId="77777777">
        <w:trPr>
          <w:cantSplit/>
        </w:trPr>
        <w:tc>
          <w:tcPr>
            <w:tcW w:w="5310" w:type="dxa"/>
          </w:tcPr>
          <w:p w14:paraId="5624EB36" w14:textId="77777777" w:rsidR="00BC2967" w:rsidRPr="00F91F14" w:rsidRDefault="00BC29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1606463" w14:textId="77777777" w:rsidR="00BC2967" w:rsidRPr="00F91F14" w:rsidRDefault="00BC2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C2967" w:rsidRPr="00F91F14" w14:paraId="5BF29CC1" w14:textId="77777777">
        <w:trPr>
          <w:cantSplit/>
        </w:trPr>
        <w:tc>
          <w:tcPr>
            <w:tcW w:w="5310" w:type="dxa"/>
          </w:tcPr>
          <w:p w14:paraId="4B4F20A7" w14:textId="77777777" w:rsidR="00BC2967" w:rsidRPr="00F91F14" w:rsidRDefault="00BC29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35A48BD2" w14:textId="77777777" w:rsidR="00BC2967" w:rsidRPr="00F91F14" w:rsidRDefault="00BC2967" w:rsidP="00540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4D960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63E26F" w14:textId="77777777" w:rsidR="00BC2967" w:rsidRPr="00F91F14" w:rsidRDefault="00BC2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2967" w:rsidRPr="00F91F14" w14:paraId="40EAD1A8" w14:textId="77777777">
        <w:trPr>
          <w:cantSplit/>
        </w:trPr>
        <w:tc>
          <w:tcPr>
            <w:tcW w:w="5310" w:type="dxa"/>
          </w:tcPr>
          <w:p w14:paraId="05748F8E" w14:textId="77777777" w:rsidR="00BC2967" w:rsidRPr="00F91F14" w:rsidRDefault="00BC2967">
            <w:pPr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</w:t>
            </w: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การเปลี่ยนนโยบายการบัญชีในการวัดมูลค่าภายหลัง</w:t>
            </w:r>
          </w:p>
        </w:tc>
        <w:tc>
          <w:tcPr>
            <w:tcW w:w="1800" w:type="dxa"/>
          </w:tcPr>
          <w:p w14:paraId="63B3DC3A" w14:textId="77777777" w:rsidR="00BC2967" w:rsidRPr="00F91F14" w:rsidRDefault="00BC2967" w:rsidP="00540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356,130</w:t>
            </w:r>
          </w:p>
        </w:tc>
        <w:tc>
          <w:tcPr>
            <w:tcW w:w="270" w:type="dxa"/>
          </w:tcPr>
          <w:p w14:paraId="06148C45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55D575" w14:textId="77777777" w:rsidR="00BC2967" w:rsidRPr="00F91F14" w:rsidRDefault="00BC2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349,959</w:t>
            </w:r>
          </w:p>
        </w:tc>
      </w:tr>
      <w:tr w:rsidR="00BC2967" w:rsidRPr="00F91F14" w14:paraId="0043589C" w14:textId="77777777">
        <w:trPr>
          <w:cantSplit/>
        </w:trPr>
        <w:tc>
          <w:tcPr>
            <w:tcW w:w="5310" w:type="dxa"/>
          </w:tcPr>
          <w:p w14:paraId="0B79DFF1" w14:textId="77777777" w:rsidR="00BC2967" w:rsidRPr="00F91F14" w:rsidRDefault="00BC29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D90E615" w14:textId="54E1977C" w:rsidR="00BC2967" w:rsidRPr="00F91F14" w:rsidRDefault="0033687D" w:rsidP="00540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BC2967"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BC2967" w:rsidRPr="00F91F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D7A30D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96E105" w14:textId="4683C177" w:rsidR="00BC2967" w:rsidRPr="00F91F14" w:rsidRDefault="00EF1C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395,820</w:t>
            </w:r>
          </w:p>
        </w:tc>
      </w:tr>
      <w:tr w:rsidR="001333E1" w:rsidRPr="00F91F14" w14:paraId="4420F2F8" w14:textId="77777777">
        <w:trPr>
          <w:cantSplit/>
        </w:trPr>
        <w:tc>
          <w:tcPr>
            <w:tcW w:w="5310" w:type="dxa"/>
          </w:tcPr>
          <w:p w14:paraId="38C231B8" w14:textId="03B3DD4A" w:rsidR="001333E1" w:rsidRPr="00F91F14" w:rsidRDefault="009412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741381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การลดมูลค่า</w:t>
            </w:r>
          </w:p>
        </w:tc>
        <w:tc>
          <w:tcPr>
            <w:tcW w:w="1800" w:type="dxa"/>
          </w:tcPr>
          <w:p w14:paraId="0CFA3F28" w14:textId="69CD5BCF" w:rsidR="001333E1" w:rsidRPr="00F91F14" w:rsidRDefault="00EF3BE2" w:rsidP="00EF3B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  <w:tc>
          <w:tcPr>
            <w:tcW w:w="270" w:type="dxa"/>
          </w:tcPr>
          <w:p w14:paraId="775596CD" w14:textId="77777777" w:rsidR="001333E1" w:rsidRPr="00F91F14" w:rsidRDefault="001333E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873C4C" w14:textId="40EFCE67" w:rsidR="001333E1" w:rsidRPr="00F91F14" w:rsidRDefault="00EF3BE2" w:rsidP="00EF3B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(43,250)</w:t>
            </w:r>
          </w:p>
        </w:tc>
      </w:tr>
      <w:tr w:rsidR="00BC2967" w:rsidRPr="00F91F14" w14:paraId="2CB8C51D" w14:textId="77777777">
        <w:trPr>
          <w:cantSplit/>
        </w:trPr>
        <w:tc>
          <w:tcPr>
            <w:tcW w:w="5310" w:type="dxa"/>
          </w:tcPr>
          <w:p w14:paraId="32AAF957" w14:textId="77777777" w:rsidR="00BC2967" w:rsidRPr="00F91F14" w:rsidRDefault="00BC29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800" w:type="dxa"/>
          </w:tcPr>
          <w:p w14:paraId="642C5FF0" w14:textId="5D16592D" w:rsidR="00BC2967" w:rsidRPr="00F91F14" w:rsidRDefault="00BC2967" w:rsidP="00540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(98</w:t>
            </w:r>
            <w:r w:rsidR="00056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69608B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A96C9F" w14:textId="6B8AAB66" w:rsidR="00BC2967" w:rsidRPr="00F91F14" w:rsidRDefault="00BC2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(98</w:t>
            </w:r>
            <w:r w:rsidR="00056C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2967" w:rsidRPr="00F91F14" w14:paraId="363EE903" w14:textId="77777777">
        <w:trPr>
          <w:cantSplit/>
        </w:trPr>
        <w:tc>
          <w:tcPr>
            <w:tcW w:w="5310" w:type="dxa"/>
          </w:tcPr>
          <w:p w14:paraId="476EA999" w14:textId="6501A8A9" w:rsidR="00BC2967" w:rsidRPr="00F91F14" w:rsidRDefault="00BC29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</w:t>
            </w:r>
            <w:r w:rsidR="00056C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00" w:type="dxa"/>
          </w:tcPr>
          <w:p w14:paraId="7B6D3808" w14:textId="5B52EA72" w:rsidR="00BC2967" w:rsidRPr="00F91F14" w:rsidRDefault="00B56A2C" w:rsidP="00C01B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45D5" w:rsidRPr="00F91F14">
              <w:rPr>
                <w:rFonts w:asciiTheme="majorBidi" w:hAnsiTheme="majorBidi" w:cstheme="majorBidi"/>
                <w:sz w:val="30"/>
                <w:szCs w:val="30"/>
              </w:rPr>
              <w:t>1,74</w:t>
            </w:r>
            <w:r w:rsidR="00056C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0B88DD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8E46CC" w14:textId="08C62698" w:rsidR="00BC2967" w:rsidRPr="00F91F14" w:rsidRDefault="00B56A2C" w:rsidP="00540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45D5" w:rsidRPr="00F91F1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056C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2967" w:rsidRPr="00F91F14" w14:paraId="6C0EB729" w14:textId="77777777">
        <w:trPr>
          <w:cantSplit/>
        </w:trPr>
        <w:tc>
          <w:tcPr>
            <w:tcW w:w="5310" w:type="dxa"/>
          </w:tcPr>
          <w:p w14:paraId="267DD6F5" w14:textId="77777777" w:rsidR="00BC2967" w:rsidRPr="00F91F14" w:rsidRDefault="00BC29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AC37B1" w14:textId="2E058011" w:rsidR="00BC2967" w:rsidRPr="00F91F14" w:rsidRDefault="00B56A2C" w:rsidP="00EF3B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3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723,848</w:t>
            </w:r>
          </w:p>
        </w:tc>
        <w:tc>
          <w:tcPr>
            <w:tcW w:w="270" w:type="dxa"/>
          </w:tcPr>
          <w:p w14:paraId="1DE14E1B" w14:textId="77777777" w:rsidR="00BC2967" w:rsidRPr="00F91F14" w:rsidRDefault="00BC29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1C40" w14:textId="5868181B" w:rsidR="00BC2967" w:rsidRPr="00F91F14" w:rsidRDefault="00B56A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699,841</w:t>
            </w:r>
          </w:p>
        </w:tc>
      </w:tr>
    </w:tbl>
    <w:p w14:paraId="380EF7CC" w14:textId="77777777" w:rsidR="00DF12A5" w:rsidRPr="00F91F14" w:rsidRDefault="00DF12A5" w:rsidP="00DF0E3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6E1362" w14:textId="03142CFF" w:rsidR="00DF0E35" w:rsidRPr="00F91F14" w:rsidRDefault="00DF0E35" w:rsidP="00DF0E3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F14">
        <w:rPr>
          <w:rFonts w:ascii="Angsana New" w:hAnsi="Angsana New" w:hint="cs"/>
          <w:i/>
          <w:iCs/>
          <w:sz w:val="30"/>
          <w:szCs w:val="30"/>
          <w:cs/>
        </w:rPr>
        <w:t>การโอนไปอสังหาริมทรัพย์เพื่อการลงทุน</w:t>
      </w:r>
    </w:p>
    <w:p w14:paraId="7CEA69FE" w14:textId="77777777" w:rsidR="00DF0E35" w:rsidRPr="00F91F14" w:rsidRDefault="00DF0E35" w:rsidP="00DF0E3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7F13BD8" w14:textId="630D0343" w:rsidR="00DF0E35" w:rsidRPr="00F91F14" w:rsidRDefault="00DF0E35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2566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กลุ่มบริษัทมีการโอนที่ดินและอาคารไปเป็นอสังหาริมทรัพย์เพื่อการลงทุน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ก่อนโอนกลุ่มบริษัทได้วัดมูลค่าที่ดินและอาคารนั้นใหม่ด้วยมูลค่ายุติธรรม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รัพย์สินนั้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วันโอน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เป็นเทคนิคเดียวกันกับที่ใช้วัดมูลค่ายุติธรรมของอสังหาริมทรัพย์เพื่อการลงทุน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1</w:t>
      </w:r>
      <w:r w:rsidR="00D326E8" w:rsidRPr="00F91F14">
        <w:rPr>
          <w:rFonts w:asciiTheme="majorBidi" w:hAnsiTheme="majorBidi" w:cstheme="majorBidi" w:hint="cs"/>
          <w:sz w:val="30"/>
          <w:szCs w:val="30"/>
          <w:cs/>
        </w:rPr>
        <w:t>3</w:t>
      </w:r>
      <w:r w:rsidRPr="00F91F14">
        <w:rPr>
          <w:rFonts w:asciiTheme="majorBidi" w:hAnsiTheme="majorBidi" w:cstheme="majorBidi"/>
          <w:sz w:val="30"/>
          <w:szCs w:val="30"/>
          <w:cs/>
        </w:rPr>
        <w:t>)</w:t>
      </w:r>
    </w:p>
    <w:p w14:paraId="05430705" w14:textId="77777777" w:rsidR="00E0620E" w:rsidRPr="00F91F14" w:rsidRDefault="00E0620E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CB31E" w14:textId="18FEF6CF" w:rsidR="00A20E88" w:rsidRPr="00F91F14" w:rsidRDefault="00A20E88" w:rsidP="00DF1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04305" w14:textId="77777777" w:rsidR="00DF0E35" w:rsidRPr="00F91F14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DF0E35" w:rsidRPr="00F91F14" w:rsidSect="005F7AD5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BD332BD" w14:textId="77777777" w:rsidR="00DF0E35" w:rsidRPr="00F91F14" w:rsidRDefault="00DF0E35" w:rsidP="00E171B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 xml:space="preserve">หนี้สินที่มีภาระดอกเบี้ย </w:t>
      </w:r>
    </w:p>
    <w:p w14:paraId="104E2D4B" w14:textId="77777777" w:rsidR="00DF0E35" w:rsidRPr="00F91F14" w:rsidRDefault="00DF0E35" w:rsidP="00DF0E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14263" w:type="dxa"/>
        <w:tblInd w:w="360" w:type="dxa"/>
        <w:tblLook w:val="04A0" w:firstRow="1" w:lastRow="0" w:firstColumn="1" w:lastColumn="0" w:noHBand="0" w:noVBand="1"/>
      </w:tblPr>
      <w:tblGrid>
        <w:gridCol w:w="3564"/>
        <w:gridCol w:w="864"/>
        <w:gridCol w:w="1375"/>
        <w:gridCol w:w="236"/>
        <w:gridCol w:w="1421"/>
        <w:gridCol w:w="323"/>
        <w:gridCol w:w="1394"/>
        <w:gridCol w:w="316"/>
        <w:gridCol w:w="1350"/>
        <w:gridCol w:w="270"/>
        <w:gridCol w:w="1440"/>
        <w:gridCol w:w="270"/>
        <w:gridCol w:w="1440"/>
      </w:tblGrid>
      <w:tr w:rsidR="00DF0E35" w:rsidRPr="00F91F14" w14:paraId="4787B840" w14:textId="77777777" w:rsidTr="00105678">
        <w:trPr>
          <w:tblHeader/>
        </w:trPr>
        <w:tc>
          <w:tcPr>
            <w:tcW w:w="3564" w:type="dxa"/>
            <w:shd w:val="clear" w:color="auto" w:fill="auto"/>
          </w:tcPr>
          <w:p w14:paraId="222C454E" w14:textId="77777777" w:rsidR="00DF0E35" w:rsidRPr="00F91F14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6B7783" w14:textId="77777777" w:rsidR="00DF0E35" w:rsidRPr="00F91F14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5" w:type="dxa"/>
            <w:gridSpan w:val="11"/>
          </w:tcPr>
          <w:p w14:paraId="10D49C95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3341" w:rsidRPr="00F91F14" w14:paraId="35070371" w14:textId="77777777" w:rsidTr="00C83341">
        <w:trPr>
          <w:tblHeader/>
        </w:trPr>
        <w:tc>
          <w:tcPr>
            <w:tcW w:w="3564" w:type="dxa"/>
            <w:shd w:val="clear" w:color="auto" w:fill="auto"/>
          </w:tcPr>
          <w:p w14:paraId="3CB44AF6" w14:textId="77777777" w:rsidR="00C83341" w:rsidRPr="00F91F14" w:rsidRDefault="00C83341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ACA5CB" w14:textId="77777777" w:rsidR="00C83341" w:rsidRPr="00F91F14" w:rsidRDefault="00C83341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9" w:type="dxa"/>
            <w:gridSpan w:val="5"/>
          </w:tcPr>
          <w:p w14:paraId="53C01A08" w14:textId="77777777" w:rsidR="00C83341" w:rsidRPr="00F91F14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6" w:type="dxa"/>
          </w:tcPr>
          <w:p w14:paraId="59614233" w14:textId="10637D06" w:rsidR="00C83341" w:rsidRPr="00F91F14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70" w:type="dxa"/>
            <w:gridSpan w:val="5"/>
          </w:tcPr>
          <w:p w14:paraId="03357646" w14:textId="3B4506B9" w:rsidR="00C83341" w:rsidRPr="00F91F14" w:rsidRDefault="00C83341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0E35" w:rsidRPr="00F91F14" w14:paraId="391ED506" w14:textId="77777777" w:rsidTr="00105678">
        <w:trPr>
          <w:tblHeader/>
        </w:trPr>
        <w:tc>
          <w:tcPr>
            <w:tcW w:w="3564" w:type="dxa"/>
            <w:shd w:val="clear" w:color="auto" w:fill="auto"/>
          </w:tcPr>
          <w:p w14:paraId="691BDFBD" w14:textId="77777777" w:rsidR="00DF0E35" w:rsidRPr="00F91F14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6356C2" w14:textId="77777777" w:rsidR="00DF0E35" w:rsidRPr="00F91F14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7044F68" w14:textId="77777777" w:rsidR="00DF0E35" w:rsidRPr="00F91F14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B67173C" w14:textId="77777777" w:rsidR="00DF0E35" w:rsidRPr="00F91F14" w:rsidRDefault="00DF0E35" w:rsidP="00105678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CF31317" w14:textId="77777777" w:rsidR="00DF0E35" w:rsidRPr="00F91F14" w:rsidRDefault="00DF0E35" w:rsidP="00105678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3" w:type="dxa"/>
          </w:tcPr>
          <w:p w14:paraId="74303F54" w14:textId="77777777" w:rsidR="00DF0E35" w:rsidRPr="00F91F14" w:rsidRDefault="00DF0E35" w:rsidP="00105678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bottom"/>
          </w:tcPr>
          <w:p w14:paraId="79FA81E2" w14:textId="77777777" w:rsidR="00DF0E35" w:rsidRPr="00F91F14" w:rsidRDefault="00DF0E35" w:rsidP="00105678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16" w:type="dxa"/>
          </w:tcPr>
          <w:p w14:paraId="1A55AB6C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9E0C7F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152622B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CD308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588915B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D136B" w14:textId="77777777" w:rsidR="00DF0E35" w:rsidRPr="00F91F14" w:rsidRDefault="00DF0E35" w:rsidP="00105678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0E35" w:rsidRPr="00F91F14" w14:paraId="303E3F01" w14:textId="77777777" w:rsidTr="00105678">
        <w:trPr>
          <w:tblHeader/>
        </w:trPr>
        <w:tc>
          <w:tcPr>
            <w:tcW w:w="3564" w:type="dxa"/>
            <w:shd w:val="clear" w:color="auto" w:fill="auto"/>
          </w:tcPr>
          <w:p w14:paraId="6EDF2942" w14:textId="77777777" w:rsidR="00DF0E35" w:rsidRPr="00F91F14" w:rsidRDefault="00DF0E35" w:rsidP="001056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3EC044" w14:textId="77777777" w:rsidR="00DF0E35" w:rsidRPr="00F91F14" w:rsidRDefault="00DF0E35" w:rsidP="00105678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5" w:type="dxa"/>
            <w:gridSpan w:val="11"/>
          </w:tcPr>
          <w:p w14:paraId="3C62AAC6" w14:textId="77777777" w:rsidR="00DF0E35" w:rsidRPr="00F91F14" w:rsidRDefault="00DF0E35" w:rsidP="00105678">
            <w:pPr>
              <w:spacing w:line="240" w:lineRule="atLeast"/>
              <w:ind w:left="-138" w:right="-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0E35" w:rsidRPr="00F91F14" w14:paraId="49D01C9E" w14:textId="77777777" w:rsidTr="00105678">
        <w:tc>
          <w:tcPr>
            <w:tcW w:w="3564" w:type="dxa"/>
            <w:shd w:val="clear" w:color="auto" w:fill="auto"/>
          </w:tcPr>
          <w:p w14:paraId="66D7F293" w14:textId="77777777" w:rsidR="009C7163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F03E85F" w14:textId="7FBAD2B6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43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64" w:type="dxa"/>
            <w:shd w:val="clear" w:color="auto" w:fill="auto"/>
          </w:tcPr>
          <w:p w14:paraId="33F66AA4" w14:textId="77777777" w:rsidR="00DF0E35" w:rsidRPr="00F91F14" w:rsidRDefault="00DF0E35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F65DF29" w14:textId="77777777" w:rsidR="00DF0E35" w:rsidRPr="00F91F14" w:rsidRDefault="00DF0E35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22EE99B" w14:textId="64D7F31A" w:rsidR="00DF0E35" w:rsidRPr="00F91F14" w:rsidRDefault="00F547A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45,546</w:t>
            </w:r>
          </w:p>
        </w:tc>
        <w:tc>
          <w:tcPr>
            <w:tcW w:w="236" w:type="dxa"/>
          </w:tcPr>
          <w:p w14:paraId="6CC4C49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3B784B0" w14:textId="77547B8E" w:rsidR="00DF0E35" w:rsidRPr="00F91F14" w:rsidRDefault="0060350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593,046</w:t>
            </w:r>
          </w:p>
        </w:tc>
        <w:tc>
          <w:tcPr>
            <w:tcW w:w="323" w:type="dxa"/>
          </w:tcPr>
          <w:p w14:paraId="426A430E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019B583E" w14:textId="7CFCBD0B" w:rsidR="00DF0E35" w:rsidRPr="00F91F14" w:rsidRDefault="0060350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638,592</w:t>
            </w:r>
          </w:p>
        </w:tc>
        <w:tc>
          <w:tcPr>
            <w:tcW w:w="316" w:type="dxa"/>
          </w:tcPr>
          <w:p w14:paraId="3F94E21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1921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DB76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B27FE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  <w:tc>
          <w:tcPr>
            <w:tcW w:w="270" w:type="dxa"/>
          </w:tcPr>
          <w:p w14:paraId="3CE0A5D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461CEB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</w:tr>
      <w:tr w:rsidR="00DF0E35" w:rsidRPr="00F91F14" w14:paraId="3152F781" w14:textId="77777777" w:rsidTr="00105678">
        <w:trPr>
          <w:trHeight w:val="60"/>
        </w:trPr>
        <w:tc>
          <w:tcPr>
            <w:tcW w:w="3564" w:type="dxa"/>
            <w:shd w:val="clear" w:color="auto" w:fill="auto"/>
          </w:tcPr>
          <w:p w14:paraId="4FE6AA8C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864" w:type="dxa"/>
            <w:shd w:val="clear" w:color="auto" w:fill="auto"/>
          </w:tcPr>
          <w:p w14:paraId="5F298BD5" w14:textId="78F8671D" w:rsidR="00DF0E35" w:rsidRPr="00F91F14" w:rsidRDefault="00E171B0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7E65573" w14:textId="402C9C22" w:rsidR="00DF0E35" w:rsidRPr="00F91F14" w:rsidRDefault="00850BF7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690C45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B0897B1" w14:textId="69D80F4F" w:rsidR="00DF0E35" w:rsidRPr="00F91F14" w:rsidRDefault="00850BF7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  <w:tc>
          <w:tcPr>
            <w:tcW w:w="323" w:type="dxa"/>
          </w:tcPr>
          <w:p w14:paraId="43B05F55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6046076F" w14:textId="734079EE" w:rsidR="00DF0E35" w:rsidRPr="00F91F14" w:rsidRDefault="00590856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922,</w:t>
            </w:r>
            <w:r w:rsidR="00D476D0" w:rsidRPr="00F91F14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316" w:type="dxa"/>
          </w:tcPr>
          <w:p w14:paraId="7998191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06A905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F0AC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DEFC0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3891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AE35CE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163" w:rsidRPr="00F91F14" w14:paraId="2E356BB6" w14:textId="77777777" w:rsidTr="00105678">
        <w:trPr>
          <w:trHeight w:val="60"/>
        </w:trPr>
        <w:tc>
          <w:tcPr>
            <w:tcW w:w="3564" w:type="dxa"/>
            <w:shd w:val="clear" w:color="auto" w:fill="auto"/>
          </w:tcPr>
          <w:p w14:paraId="054C6488" w14:textId="15827A23" w:rsidR="009C7163" w:rsidRPr="00F91F14" w:rsidRDefault="009C7163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="00A84039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64" w:type="dxa"/>
            <w:shd w:val="clear" w:color="auto" w:fill="auto"/>
          </w:tcPr>
          <w:p w14:paraId="5EB968CE" w14:textId="77777777" w:rsidR="009C7163" w:rsidRPr="00F91F14" w:rsidRDefault="009C7163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9F697E8" w14:textId="154D55CA" w:rsidR="009C7163" w:rsidRPr="00F91F14" w:rsidRDefault="00FF75E5" w:rsidP="00F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542E566D" w14:textId="77777777" w:rsidR="009C7163" w:rsidRPr="00F91F14" w:rsidRDefault="009C716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0B687D1" w14:textId="22318B43" w:rsidR="009C7163" w:rsidRPr="00F91F14" w:rsidRDefault="00FF75E5" w:rsidP="00F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3" w:type="dxa"/>
          </w:tcPr>
          <w:p w14:paraId="458505D6" w14:textId="77777777" w:rsidR="009C7163" w:rsidRPr="00F91F14" w:rsidRDefault="009C716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1B3DC354" w14:textId="2CC688FE" w:rsidR="009C7163" w:rsidRPr="00F91F14" w:rsidRDefault="00D476D0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100,00</w:t>
            </w:r>
            <w:r w:rsidR="00233EAC" w:rsidRPr="00F91F1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6" w:type="dxa"/>
          </w:tcPr>
          <w:p w14:paraId="2B7B262A" w14:textId="77777777" w:rsidR="009C7163" w:rsidRPr="00F91F14" w:rsidRDefault="009C716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73D906" w14:textId="0C553DBE" w:rsidR="009C7163" w:rsidRPr="00F91F14" w:rsidRDefault="00412A8F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984C3" w14:textId="77777777" w:rsidR="009C7163" w:rsidRPr="00F91F14" w:rsidRDefault="009C716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6EE8D" w14:textId="06D2DBCA" w:rsidR="009C7163" w:rsidRPr="00F91F14" w:rsidRDefault="0041702B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A7C86" w14:textId="77777777" w:rsidR="009C7163" w:rsidRPr="00F91F14" w:rsidRDefault="009C716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C810B2" w14:textId="62467E44" w:rsidR="009C7163" w:rsidRPr="00F91F14" w:rsidRDefault="0041702B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4039" w:rsidRPr="00F91F14" w14:paraId="5BDFDEF0" w14:textId="77777777" w:rsidTr="00105678">
        <w:trPr>
          <w:trHeight w:val="60"/>
        </w:trPr>
        <w:tc>
          <w:tcPr>
            <w:tcW w:w="3564" w:type="dxa"/>
            <w:shd w:val="clear" w:color="auto" w:fill="auto"/>
          </w:tcPr>
          <w:p w14:paraId="227192EE" w14:textId="02BDE84B" w:rsidR="00A84039" w:rsidRPr="00F91F14" w:rsidRDefault="00A84039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64" w:type="dxa"/>
            <w:shd w:val="clear" w:color="auto" w:fill="auto"/>
          </w:tcPr>
          <w:p w14:paraId="7A1E786B" w14:textId="77777777" w:rsidR="00A84039" w:rsidRPr="00F91F14" w:rsidRDefault="00A84039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DFE9767" w14:textId="6AA0CA65" w:rsidR="00A84039" w:rsidRPr="00F91F14" w:rsidRDefault="00A3632A" w:rsidP="00797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86,696</w:t>
            </w:r>
          </w:p>
        </w:tc>
        <w:tc>
          <w:tcPr>
            <w:tcW w:w="236" w:type="dxa"/>
          </w:tcPr>
          <w:p w14:paraId="2B035869" w14:textId="77777777" w:rsidR="00A84039" w:rsidRPr="00F91F14" w:rsidRDefault="00A84039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A636FB7" w14:textId="1F1FE3E3" w:rsidR="00A84039" w:rsidRPr="00F91F14" w:rsidRDefault="007974B9" w:rsidP="00797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3" w:type="dxa"/>
          </w:tcPr>
          <w:p w14:paraId="13C18278" w14:textId="77777777" w:rsidR="00A84039" w:rsidRPr="00F91F14" w:rsidRDefault="00A84039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01B6F7E9" w14:textId="031F3C90" w:rsidR="00A84039" w:rsidRPr="00F91F14" w:rsidRDefault="008727D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86,696</w:t>
            </w:r>
          </w:p>
        </w:tc>
        <w:tc>
          <w:tcPr>
            <w:tcW w:w="316" w:type="dxa"/>
          </w:tcPr>
          <w:p w14:paraId="63514F9A" w14:textId="77777777" w:rsidR="00A84039" w:rsidRPr="00F91F14" w:rsidRDefault="00A84039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7BC5C" w14:textId="3D2E568C" w:rsidR="00A84039" w:rsidRPr="00F91F14" w:rsidRDefault="00412A8F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1F81A" w14:textId="77777777" w:rsidR="00A84039" w:rsidRPr="00F91F14" w:rsidRDefault="00A84039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7DFC1" w14:textId="52882FF3" w:rsidR="00A84039" w:rsidRPr="00F91F14" w:rsidRDefault="00412A8F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FAE95" w14:textId="77777777" w:rsidR="00A84039" w:rsidRPr="00F91F14" w:rsidRDefault="00A84039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937D7" w14:textId="0C54D782" w:rsidR="00A84039" w:rsidRPr="00F91F14" w:rsidRDefault="00412A8F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0E35" w:rsidRPr="00F91F14" w14:paraId="65AA354E" w14:textId="77777777" w:rsidTr="00105678">
        <w:trPr>
          <w:trHeight w:val="60"/>
        </w:trPr>
        <w:tc>
          <w:tcPr>
            <w:tcW w:w="3564" w:type="dxa"/>
            <w:shd w:val="clear" w:color="auto" w:fill="auto"/>
          </w:tcPr>
          <w:p w14:paraId="56EDD745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684FE0" w14:textId="3869A023" w:rsidR="00DF0E35" w:rsidRPr="00F91F14" w:rsidRDefault="00E171B0" w:rsidP="0010567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2E1A" w14:textId="5DBC47DA" w:rsidR="00DF0E35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35,496</w:t>
            </w:r>
          </w:p>
        </w:tc>
        <w:tc>
          <w:tcPr>
            <w:tcW w:w="236" w:type="dxa"/>
          </w:tcPr>
          <w:p w14:paraId="4B6E5A4F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B71BF" w14:textId="7882E2C8" w:rsidR="00DF0E35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3" w:type="dxa"/>
          </w:tcPr>
          <w:p w14:paraId="77979F8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0ED0C509" w14:textId="0DB521EC" w:rsidR="00DF0E35" w:rsidRPr="00F91F14" w:rsidRDefault="008727D3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35,496</w:t>
            </w:r>
          </w:p>
        </w:tc>
        <w:tc>
          <w:tcPr>
            <w:tcW w:w="316" w:type="dxa"/>
          </w:tcPr>
          <w:p w14:paraId="7A239174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0F45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694EB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BE6D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  <w:tc>
          <w:tcPr>
            <w:tcW w:w="270" w:type="dxa"/>
          </w:tcPr>
          <w:p w14:paraId="48C2CBE6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5069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</w:tr>
      <w:tr w:rsidR="00DF0E35" w:rsidRPr="00F91F14" w14:paraId="7571B76E" w14:textId="77777777" w:rsidTr="00105678">
        <w:tc>
          <w:tcPr>
            <w:tcW w:w="3564" w:type="dxa"/>
            <w:shd w:val="clear" w:color="auto" w:fill="auto"/>
          </w:tcPr>
          <w:p w14:paraId="4DCBCD92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14:paraId="1E9A4AE2" w14:textId="77777777" w:rsidR="00DF0E35" w:rsidRPr="00F91F14" w:rsidRDefault="00DF0E35" w:rsidP="0010567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788B6" w14:textId="5062A8D0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267,738</w:t>
            </w:r>
          </w:p>
        </w:tc>
        <w:tc>
          <w:tcPr>
            <w:tcW w:w="236" w:type="dxa"/>
          </w:tcPr>
          <w:p w14:paraId="0D8461F9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F353F" w14:textId="1C4B253B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1,515,895</w:t>
            </w:r>
          </w:p>
        </w:tc>
        <w:tc>
          <w:tcPr>
            <w:tcW w:w="323" w:type="dxa"/>
          </w:tcPr>
          <w:p w14:paraId="1E9A76A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6C77496" w14:textId="7369D78A" w:rsidR="00DF0E35" w:rsidRPr="00F91F14" w:rsidRDefault="001F402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</w:t>
            </w:r>
            <w:r w:rsidR="0065463E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052E4B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16" w:type="dxa"/>
          </w:tcPr>
          <w:p w14:paraId="4CD058A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53D4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6BD0DD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877A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  <w:tc>
          <w:tcPr>
            <w:tcW w:w="270" w:type="dxa"/>
          </w:tcPr>
          <w:p w14:paraId="7052A1BF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140E34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</w:tr>
      <w:tr w:rsidR="00DF0E35" w:rsidRPr="00F91F14" w14:paraId="407A5D3D" w14:textId="77777777" w:rsidTr="00105678">
        <w:tc>
          <w:tcPr>
            <w:tcW w:w="3564" w:type="dxa"/>
            <w:shd w:val="clear" w:color="auto" w:fill="auto"/>
          </w:tcPr>
          <w:p w14:paraId="2696EF4C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6705AA" w14:textId="77777777" w:rsidR="00DF0E35" w:rsidRPr="00F91F14" w:rsidRDefault="00DF0E35" w:rsidP="0010567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0F01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6CDE9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E648A7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" w:type="dxa"/>
          </w:tcPr>
          <w:p w14:paraId="787DDC7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0F7F00F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6" w:type="dxa"/>
          </w:tcPr>
          <w:p w14:paraId="1653FD63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2C7EA8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3B5A4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C40C5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DD0D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B2552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0E35" w:rsidRPr="00F91F14" w14:paraId="1036CA28" w14:textId="77777777" w:rsidTr="00105678">
        <w:tc>
          <w:tcPr>
            <w:tcW w:w="3564" w:type="dxa"/>
            <w:shd w:val="clear" w:color="auto" w:fill="auto"/>
          </w:tcPr>
          <w:p w14:paraId="3157C859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DDA59" w14:textId="77777777" w:rsidR="00DF0E35" w:rsidRPr="00F91F14" w:rsidRDefault="00DF0E35" w:rsidP="0010567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B9E3DE9" w14:textId="305831D9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85,240</w:t>
            </w:r>
          </w:p>
        </w:tc>
        <w:tc>
          <w:tcPr>
            <w:tcW w:w="236" w:type="dxa"/>
          </w:tcPr>
          <w:p w14:paraId="20B9C24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15DEA58" w14:textId="32402878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1,515,895</w:t>
            </w:r>
          </w:p>
        </w:tc>
        <w:tc>
          <w:tcPr>
            <w:tcW w:w="323" w:type="dxa"/>
          </w:tcPr>
          <w:p w14:paraId="5AF3E45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598AFA06" w14:textId="079FB452" w:rsidR="00DF0E35" w:rsidRPr="00F91F14" w:rsidRDefault="00AF03F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1,601,</w:t>
            </w:r>
            <w:r w:rsidR="005F55B1" w:rsidRPr="00F91F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02B2" w:rsidRPr="00F91F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55B1" w:rsidRPr="00F91F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6" w:type="dxa"/>
          </w:tcPr>
          <w:p w14:paraId="43A6A906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AF13C8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6E03C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52BF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228,458</w:t>
            </w:r>
          </w:p>
        </w:tc>
        <w:tc>
          <w:tcPr>
            <w:tcW w:w="270" w:type="dxa"/>
          </w:tcPr>
          <w:p w14:paraId="0E13CE1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D50BEA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228,458</w:t>
            </w:r>
          </w:p>
        </w:tc>
      </w:tr>
      <w:tr w:rsidR="00DF0E35" w:rsidRPr="00F91F14" w14:paraId="038DCFB6" w14:textId="77777777" w:rsidTr="00105678">
        <w:tc>
          <w:tcPr>
            <w:tcW w:w="3564" w:type="dxa"/>
            <w:shd w:val="clear" w:color="auto" w:fill="auto"/>
          </w:tcPr>
          <w:p w14:paraId="20F61236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256581" w14:textId="77777777" w:rsidR="00DF0E35" w:rsidRPr="00F91F14" w:rsidRDefault="00DF0E35" w:rsidP="0010567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3CF12" w14:textId="35A62F2B" w:rsidR="00DF0E35" w:rsidRPr="00F91F14" w:rsidRDefault="00BD3FEC" w:rsidP="0086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182,498</w:t>
            </w:r>
          </w:p>
        </w:tc>
        <w:tc>
          <w:tcPr>
            <w:tcW w:w="236" w:type="dxa"/>
          </w:tcPr>
          <w:p w14:paraId="011BAAC7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417A" w14:textId="2E6F6FB1" w:rsidR="00DF0E35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3" w:type="dxa"/>
          </w:tcPr>
          <w:p w14:paraId="69A3AD1A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A43C" w14:textId="55ED3D97" w:rsidR="00DF0E35" w:rsidRPr="00F91F14" w:rsidRDefault="00AF03F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5463E" w:rsidRPr="00F91F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6FD4" w:rsidRPr="00F91F14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316" w:type="dxa"/>
          </w:tcPr>
          <w:p w14:paraId="498D759A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6CAF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76A50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58C0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19,477</w:t>
            </w:r>
          </w:p>
        </w:tc>
        <w:tc>
          <w:tcPr>
            <w:tcW w:w="270" w:type="dxa"/>
          </w:tcPr>
          <w:p w14:paraId="1287A7DA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F1176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19,477</w:t>
            </w:r>
          </w:p>
        </w:tc>
      </w:tr>
      <w:tr w:rsidR="00DF0E35" w:rsidRPr="00F91F14" w14:paraId="283E2A78" w14:textId="77777777" w:rsidTr="00105678">
        <w:tc>
          <w:tcPr>
            <w:tcW w:w="3564" w:type="dxa"/>
            <w:shd w:val="clear" w:color="auto" w:fill="auto"/>
          </w:tcPr>
          <w:p w14:paraId="726625B2" w14:textId="77777777" w:rsidR="00DF0E35" w:rsidRPr="00F91F14" w:rsidRDefault="00DF0E35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14:paraId="53C120CA" w14:textId="77777777" w:rsidR="00DF0E35" w:rsidRPr="00F91F14" w:rsidRDefault="00DF0E35" w:rsidP="0010567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3BA6D" w14:textId="7E6248EC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267,738</w:t>
            </w:r>
          </w:p>
        </w:tc>
        <w:tc>
          <w:tcPr>
            <w:tcW w:w="236" w:type="dxa"/>
          </w:tcPr>
          <w:p w14:paraId="16E3C7A9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4CA0" w14:textId="1617D779" w:rsidR="00DF0E35" w:rsidRPr="00F91F14" w:rsidRDefault="00BD3FEC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1,515,895</w:t>
            </w:r>
          </w:p>
        </w:tc>
        <w:tc>
          <w:tcPr>
            <w:tcW w:w="323" w:type="dxa"/>
          </w:tcPr>
          <w:p w14:paraId="37DB72BD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D839D" w14:textId="3D4ECC4C" w:rsidR="00DF0E35" w:rsidRPr="00F91F14" w:rsidRDefault="00C7442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</w:t>
            </w:r>
            <w:r w:rsidR="0065463E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48644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16" w:type="dxa"/>
          </w:tcPr>
          <w:p w14:paraId="7F3F1EC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BFB14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2BF8D2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55FDD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  <w:tc>
          <w:tcPr>
            <w:tcW w:w="270" w:type="dxa"/>
          </w:tcPr>
          <w:p w14:paraId="296B7761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F92C4" w14:textId="77777777" w:rsidR="00DF0E35" w:rsidRPr="00F91F14" w:rsidRDefault="00DF0E35" w:rsidP="001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10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</w:tr>
    </w:tbl>
    <w:p w14:paraId="4B4BA150" w14:textId="3417FDB2" w:rsidR="00A20E88" w:rsidRPr="00F91F14" w:rsidRDefault="00A20E8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24" w:type="dxa"/>
        <w:tblInd w:w="397" w:type="dxa"/>
        <w:tblLook w:val="04A0" w:firstRow="1" w:lastRow="0" w:firstColumn="1" w:lastColumn="0" w:noHBand="0" w:noVBand="1"/>
      </w:tblPr>
      <w:tblGrid>
        <w:gridCol w:w="3743"/>
        <w:gridCol w:w="882"/>
        <w:gridCol w:w="1376"/>
        <w:gridCol w:w="267"/>
        <w:gridCol w:w="1449"/>
        <w:gridCol w:w="256"/>
        <w:gridCol w:w="1423"/>
        <w:gridCol w:w="236"/>
        <w:gridCol w:w="1394"/>
        <w:gridCol w:w="262"/>
        <w:gridCol w:w="1454"/>
        <w:gridCol w:w="254"/>
        <w:gridCol w:w="1428"/>
      </w:tblGrid>
      <w:tr w:rsidR="00DA3F9A" w:rsidRPr="00F91F14" w14:paraId="19C92E5F" w14:textId="77777777" w:rsidTr="009C7163">
        <w:trPr>
          <w:tblHeader/>
        </w:trPr>
        <w:tc>
          <w:tcPr>
            <w:tcW w:w="3743" w:type="dxa"/>
            <w:shd w:val="clear" w:color="auto" w:fill="auto"/>
          </w:tcPr>
          <w:p w14:paraId="3153BAB5" w14:textId="77777777" w:rsidR="00DA3F9A" w:rsidRPr="00F91F14" w:rsidRDefault="00DA3F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2E83F3" w14:textId="77777777" w:rsidR="00DA3F9A" w:rsidRPr="00F91F14" w:rsidRDefault="00DA3F9A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99" w:type="dxa"/>
            <w:gridSpan w:val="11"/>
          </w:tcPr>
          <w:p w14:paraId="3788E515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3341" w:rsidRPr="00F91F14" w14:paraId="7A96A2B7" w14:textId="77777777" w:rsidTr="00C83341">
        <w:trPr>
          <w:tblHeader/>
        </w:trPr>
        <w:tc>
          <w:tcPr>
            <w:tcW w:w="3743" w:type="dxa"/>
            <w:shd w:val="clear" w:color="auto" w:fill="auto"/>
          </w:tcPr>
          <w:p w14:paraId="5604C0E3" w14:textId="77777777" w:rsidR="00C83341" w:rsidRPr="00F91F14" w:rsidRDefault="00C8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F689E28" w14:textId="77777777" w:rsidR="00C83341" w:rsidRPr="00F91F14" w:rsidRDefault="00C83341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1" w:type="dxa"/>
            <w:gridSpan w:val="5"/>
          </w:tcPr>
          <w:p w14:paraId="6985873E" w14:textId="77777777" w:rsidR="00C83341" w:rsidRPr="00F91F14" w:rsidRDefault="00C83341">
            <w:pPr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B882844" w14:textId="4FEA45D3" w:rsidR="00C83341" w:rsidRPr="00F91F14" w:rsidRDefault="00C83341">
            <w:pPr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92" w:type="dxa"/>
            <w:gridSpan w:val="5"/>
          </w:tcPr>
          <w:p w14:paraId="717D9A55" w14:textId="0876BBD0" w:rsidR="00C83341" w:rsidRPr="00F91F14" w:rsidRDefault="00C83341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3F9A" w:rsidRPr="00F91F14" w14:paraId="3892B062" w14:textId="77777777" w:rsidTr="009C7163">
        <w:trPr>
          <w:tblHeader/>
        </w:trPr>
        <w:tc>
          <w:tcPr>
            <w:tcW w:w="3743" w:type="dxa"/>
            <w:shd w:val="clear" w:color="auto" w:fill="auto"/>
          </w:tcPr>
          <w:p w14:paraId="7FED3FC9" w14:textId="77777777" w:rsidR="00DA3F9A" w:rsidRPr="00F91F14" w:rsidRDefault="00DA3F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BB50538" w14:textId="77777777" w:rsidR="00DA3F9A" w:rsidRPr="00F91F14" w:rsidRDefault="00DA3F9A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A961147" w14:textId="77777777" w:rsidR="00DA3F9A" w:rsidRPr="00F91F14" w:rsidRDefault="00DA3F9A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</w:tcPr>
          <w:p w14:paraId="6A21CC1F" w14:textId="77777777" w:rsidR="00DA3F9A" w:rsidRPr="00F91F14" w:rsidRDefault="00DA3F9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A0C0DE" w14:textId="77777777" w:rsidR="00DA3F9A" w:rsidRPr="00F91F14" w:rsidRDefault="00DA3F9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6" w:type="dxa"/>
          </w:tcPr>
          <w:p w14:paraId="0B13C4F1" w14:textId="77777777" w:rsidR="00DA3F9A" w:rsidRPr="00F91F14" w:rsidRDefault="00DA3F9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076FF2F" w14:textId="77777777" w:rsidR="00DA3F9A" w:rsidRPr="00F91F14" w:rsidRDefault="00DA3F9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028794D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BC266E5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2" w:type="dxa"/>
          </w:tcPr>
          <w:p w14:paraId="1BF25CEC" w14:textId="77777777" w:rsidR="00DA3F9A" w:rsidRPr="00F91F14" w:rsidRDefault="00DA3F9A">
            <w:pPr>
              <w:ind w:left="-138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BE39BC8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4" w:type="dxa"/>
          </w:tcPr>
          <w:p w14:paraId="25DC1D87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08657DAB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A3F9A" w:rsidRPr="00F91F14" w14:paraId="593E7534" w14:textId="77777777" w:rsidTr="009C7163">
        <w:trPr>
          <w:tblHeader/>
        </w:trPr>
        <w:tc>
          <w:tcPr>
            <w:tcW w:w="3743" w:type="dxa"/>
            <w:shd w:val="clear" w:color="auto" w:fill="auto"/>
          </w:tcPr>
          <w:p w14:paraId="6E858055" w14:textId="77777777" w:rsidR="00DA3F9A" w:rsidRPr="00F91F14" w:rsidRDefault="00DA3F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29929D4" w14:textId="77777777" w:rsidR="00DA3F9A" w:rsidRPr="00F91F14" w:rsidRDefault="00DA3F9A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99" w:type="dxa"/>
            <w:gridSpan w:val="11"/>
          </w:tcPr>
          <w:p w14:paraId="18E661B1" w14:textId="77777777" w:rsidR="00DA3F9A" w:rsidRPr="00F91F14" w:rsidRDefault="00DA3F9A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3F9A" w:rsidRPr="00F91F14" w14:paraId="617E7741" w14:textId="77777777" w:rsidTr="009C7163">
        <w:tc>
          <w:tcPr>
            <w:tcW w:w="3743" w:type="dxa"/>
            <w:shd w:val="clear" w:color="auto" w:fill="auto"/>
          </w:tcPr>
          <w:p w14:paraId="6E07D8E7" w14:textId="77777777" w:rsidR="0041702B" w:rsidRPr="00F91F14" w:rsidRDefault="0041702B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4C2324AE" w14:textId="3E190A0F" w:rsidR="00DA3F9A" w:rsidRPr="00F91F14" w:rsidRDefault="0041702B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43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82" w:type="dxa"/>
            <w:shd w:val="clear" w:color="auto" w:fill="auto"/>
          </w:tcPr>
          <w:p w14:paraId="7B430A6A" w14:textId="77777777" w:rsidR="00DA3F9A" w:rsidRPr="00F91F14" w:rsidRDefault="00DA3F9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5F3713A" w14:textId="77777777" w:rsidR="00DA3F9A" w:rsidRPr="00F91F14" w:rsidRDefault="00DA3F9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74BAD7C" w14:textId="0900F54A" w:rsidR="00DA3F9A" w:rsidRPr="00F91F14" w:rsidRDefault="00F1729F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24B07" w:rsidRPr="00F91F14">
              <w:rPr>
                <w:rFonts w:asciiTheme="majorBidi" w:hAnsiTheme="majorBidi" w:cstheme="majorBidi"/>
                <w:sz w:val="30"/>
                <w:szCs w:val="30"/>
              </w:rPr>
              <w:t>,546</w:t>
            </w:r>
          </w:p>
        </w:tc>
        <w:tc>
          <w:tcPr>
            <w:tcW w:w="267" w:type="dxa"/>
          </w:tcPr>
          <w:p w14:paraId="2D4B7212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263F87A" w14:textId="3FA6CEF8" w:rsidR="00DA3F9A" w:rsidRPr="00F91F14" w:rsidRDefault="00F151A4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493,046</w:t>
            </w:r>
          </w:p>
        </w:tc>
        <w:tc>
          <w:tcPr>
            <w:tcW w:w="256" w:type="dxa"/>
          </w:tcPr>
          <w:p w14:paraId="1040354B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34E8992C" w14:textId="5CC5EF5B" w:rsidR="00DA3F9A" w:rsidRPr="00F91F14" w:rsidRDefault="00F8470F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7248" w:rsidRPr="00F91F14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="00DA5082" w:rsidRPr="00F91F14">
              <w:rPr>
                <w:rFonts w:asciiTheme="majorBidi" w:hAnsiTheme="majorBidi" w:cstheme="majorBidi"/>
                <w:sz w:val="30"/>
                <w:szCs w:val="30"/>
              </w:rPr>
              <w:t>,592</w:t>
            </w:r>
          </w:p>
        </w:tc>
        <w:tc>
          <w:tcPr>
            <w:tcW w:w="236" w:type="dxa"/>
          </w:tcPr>
          <w:p w14:paraId="5A490938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EF39A30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26EEC0C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4623C36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54" w:type="dxa"/>
          </w:tcPr>
          <w:p w14:paraId="17ACB1C5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572C9759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727CB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</w:tr>
      <w:tr w:rsidR="00DA3F9A" w:rsidRPr="00F91F14" w14:paraId="5E0E9334" w14:textId="77777777" w:rsidTr="009C7163">
        <w:tc>
          <w:tcPr>
            <w:tcW w:w="3743" w:type="dxa"/>
            <w:shd w:val="clear" w:color="auto" w:fill="auto"/>
          </w:tcPr>
          <w:p w14:paraId="4BB1D0A7" w14:textId="77777777" w:rsidR="00DA3F9A" w:rsidRPr="00F91F14" w:rsidRDefault="00DA3F9A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2" w:type="dxa"/>
            <w:shd w:val="clear" w:color="auto" w:fill="auto"/>
          </w:tcPr>
          <w:p w14:paraId="7F9E80EA" w14:textId="50689B68" w:rsidR="00DA3F9A" w:rsidRPr="00F91F14" w:rsidRDefault="0010567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EC48093" w14:textId="7CDB26F7" w:rsidR="00DA3F9A" w:rsidRPr="00F91F14" w:rsidRDefault="00024B07" w:rsidP="0040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3857313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19C7A7E" w14:textId="1F94104C" w:rsidR="00DA3F9A" w:rsidRPr="00F91F14" w:rsidRDefault="00024B07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922,849</w:t>
            </w:r>
          </w:p>
        </w:tc>
        <w:tc>
          <w:tcPr>
            <w:tcW w:w="256" w:type="dxa"/>
          </w:tcPr>
          <w:p w14:paraId="2B13FE67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39138BF6" w14:textId="49F2C6B4" w:rsidR="00DA3F9A" w:rsidRPr="00F91F14" w:rsidRDefault="008521C5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922,84</w:t>
            </w:r>
            <w:r w:rsidR="000E75C2" w:rsidRPr="00F91F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DED2E57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178E81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5C2CEF7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D8ACD59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0F48D39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00DA9EE6" w14:textId="77777777" w:rsidR="00DA3F9A" w:rsidRPr="00F91F14" w:rsidRDefault="00DA3F9A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3832" w:rsidRPr="00F91F14" w14:paraId="67E40633" w14:textId="77777777" w:rsidTr="009C7163">
        <w:tc>
          <w:tcPr>
            <w:tcW w:w="3743" w:type="dxa"/>
            <w:shd w:val="clear" w:color="auto" w:fill="auto"/>
          </w:tcPr>
          <w:p w14:paraId="5BF97401" w14:textId="49E818FF" w:rsidR="00253832" w:rsidRPr="00F91F14" w:rsidRDefault="00253832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2" w:type="dxa"/>
            <w:shd w:val="clear" w:color="auto" w:fill="auto"/>
          </w:tcPr>
          <w:p w14:paraId="0BE42B19" w14:textId="77777777" w:rsidR="00253832" w:rsidRPr="00F91F14" w:rsidRDefault="002538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B5624AA" w14:textId="1C377097" w:rsidR="00253832" w:rsidRPr="00F91F14" w:rsidRDefault="00FF75E5" w:rsidP="00F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67" w:type="dxa"/>
          </w:tcPr>
          <w:p w14:paraId="42C96BA5" w14:textId="77777777" w:rsidR="00253832" w:rsidRPr="00F91F14" w:rsidRDefault="00253832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336345" w14:textId="5B55FA46" w:rsidR="00253832" w:rsidRPr="00F91F14" w:rsidRDefault="00FF75E5" w:rsidP="00FF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2742F1A" w14:textId="77777777" w:rsidR="00253832" w:rsidRPr="00F91F14" w:rsidRDefault="00253832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3E3FB48A" w14:textId="73C4E37D" w:rsidR="00253832" w:rsidRPr="00F91F14" w:rsidRDefault="00E34EC1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2CFDDF8A" w14:textId="77777777" w:rsidR="00253832" w:rsidRPr="00F91F14" w:rsidRDefault="00253832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2756D9A" w14:textId="4980EE6E" w:rsidR="00253832" w:rsidRPr="00F91F14" w:rsidRDefault="00CF7077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DFA76D4" w14:textId="77777777" w:rsidR="00253832" w:rsidRPr="00F91F14" w:rsidRDefault="00253832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CAD5A3D" w14:textId="463476B9" w:rsidR="00253832" w:rsidRPr="00F91F14" w:rsidRDefault="00CF7077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16BAAFC" w14:textId="77777777" w:rsidR="00253832" w:rsidRPr="00F91F14" w:rsidRDefault="00253832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1A8B2A57" w14:textId="4AC3E137" w:rsidR="00253832" w:rsidRPr="00F91F14" w:rsidRDefault="00CF7077" w:rsidP="00ED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163" w:rsidRPr="00F91F14" w14:paraId="786BBCA0" w14:textId="77777777" w:rsidTr="009C7163">
        <w:tc>
          <w:tcPr>
            <w:tcW w:w="3743" w:type="dxa"/>
            <w:shd w:val="clear" w:color="auto" w:fill="auto"/>
          </w:tcPr>
          <w:p w14:paraId="01A411B1" w14:textId="3B3B7B87" w:rsidR="009C7163" w:rsidRPr="00F91F14" w:rsidRDefault="009C7163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82" w:type="dxa"/>
            <w:shd w:val="clear" w:color="auto" w:fill="auto"/>
          </w:tcPr>
          <w:p w14:paraId="0E476A74" w14:textId="77777777" w:rsidR="009C7163" w:rsidRPr="00F91F14" w:rsidRDefault="009C7163" w:rsidP="009C71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4CB8BA1" w14:textId="0AA2F41A" w:rsidR="009C7163" w:rsidRPr="00F91F14" w:rsidRDefault="00F01417" w:rsidP="00F0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267" w:type="dxa"/>
          </w:tcPr>
          <w:p w14:paraId="6FB87A4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374B89" w14:textId="6417075C" w:rsidR="009C7163" w:rsidRPr="00F91F14" w:rsidRDefault="00F01417" w:rsidP="00F0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B598F86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45E3EFD4" w14:textId="53C4477F" w:rsidR="009C7163" w:rsidRPr="00F91F14" w:rsidRDefault="0020182B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236" w:type="dxa"/>
          </w:tcPr>
          <w:p w14:paraId="54748449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503D06B" w14:textId="7247C3EE" w:rsidR="009C7163" w:rsidRPr="00F91F14" w:rsidRDefault="00CF7077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E5F61ED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C3C9EC2" w14:textId="4566E526" w:rsidR="009C7163" w:rsidRPr="00F91F14" w:rsidRDefault="0041702B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CA3544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20E47BBD" w14:textId="1771B29B" w:rsidR="009C7163" w:rsidRPr="00F91F14" w:rsidRDefault="0041702B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163" w:rsidRPr="00F91F14" w14:paraId="51697262" w14:textId="77777777" w:rsidTr="009C7163">
        <w:tc>
          <w:tcPr>
            <w:tcW w:w="3743" w:type="dxa"/>
            <w:shd w:val="clear" w:color="auto" w:fill="auto"/>
          </w:tcPr>
          <w:p w14:paraId="70320DD4" w14:textId="77777777" w:rsidR="009C7163" w:rsidRPr="00F91F14" w:rsidRDefault="009C7163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B495E73" w14:textId="2F1EE474" w:rsidR="009C7163" w:rsidRPr="00F91F14" w:rsidRDefault="009C7163" w:rsidP="009C71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932EC" w14:textId="1DA98514" w:rsidR="009C7163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42,424</w:t>
            </w:r>
          </w:p>
        </w:tc>
        <w:tc>
          <w:tcPr>
            <w:tcW w:w="267" w:type="dxa"/>
          </w:tcPr>
          <w:p w14:paraId="53E37D12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069C" w14:textId="0B0039BC" w:rsidR="009C7163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5047E2A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2868F5E3" w14:textId="0D2F38B6" w:rsidR="009C7163" w:rsidRPr="00F91F14" w:rsidRDefault="00D67D30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D29AB" w:rsidRPr="00F91F14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36" w:type="dxa"/>
          </w:tcPr>
          <w:p w14:paraId="5DADDD21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28C1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46D7849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C723E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  <w:tc>
          <w:tcPr>
            <w:tcW w:w="254" w:type="dxa"/>
          </w:tcPr>
          <w:p w14:paraId="30A799AE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28BF63EE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</w:tr>
      <w:tr w:rsidR="009C7163" w:rsidRPr="00F91F14" w14:paraId="6169A520" w14:textId="77777777" w:rsidTr="009C7163">
        <w:tc>
          <w:tcPr>
            <w:tcW w:w="3743" w:type="dxa"/>
            <w:shd w:val="clear" w:color="auto" w:fill="auto"/>
          </w:tcPr>
          <w:p w14:paraId="5555FA09" w14:textId="77777777" w:rsidR="009C7163" w:rsidRPr="00F91F14" w:rsidRDefault="009C7163" w:rsidP="009C7163">
            <w:pPr>
              <w:ind w:left="21" w:right="-110" w:firstLine="2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5E65FC57" w14:textId="77777777" w:rsidR="009C7163" w:rsidRPr="00F91F14" w:rsidRDefault="009C7163" w:rsidP="009C71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E83FA" w14:textId="3BACAC38" w:rsidR="009C7163" w:rsidRPr="00F91F14" w:rsidRDefault="00ED2DC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D3FEC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AE1A17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3FEC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67" w:type="dxa"/>
          </w:tcPr>
          <w:p w14:paraId="3B69D6A7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C8D6C" w14:textId="1A58CEF3" w:rsidR="009C7163" w:rsidRPr="00F91F14" w:rsidRDefault="00ED2DC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BD3FEC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18443D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3FEC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56" w:type="dxa"/>
          </w:tcPr>
          <w:p w14:paraId="07AA506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BDAABE0" w14:textId="1A7227A4" w:rsidR="009C7163" w:rsidRPr="00F91F14" w:rsidRDefault="00D67D30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</w:t>
            </w:r>
            <w:r w:rsidR="00223F8A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7F0075E8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834B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8CA94C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9DF99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  <w:tc>
          <w:tcPr>
            <w:tcW w:w="254" w:type="dxa"/>
          </w:tcPr>
          <w:p w14:paraId="7BC3B37D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DC9CA7B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</w:tr>
      <w:tr w:rsidR="009C7163" w:rsidRPr="00F91F14" w14:paraId="4F9C777E" w14:textId="77777777" w:rsidTr="009C7163">
        <w:tc>
          <w:tcPr>
            <w:tcW w:w="3743" w:type="dxa"/>
            <w:shd w:val="clear" w:color="auto" w:fill="auto"/>
          </w:tcPr>
          <w:p w14:paraId="2CF0B1AA" w14:textId="77777777" w:rsidR="009C7163" w:rsidRPr="00F91F14" w:rsidRDefault="009C7163" w:rsidP="009C7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22" w:firstLine="2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8DC95F5" w14:textId="77777777" w:rsidR="009C7163" w:rsidRPr="00F91F14" w:rsidRDefault="009C7163" w:rsidP="009C716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71B19F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1B7DD87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BA69CC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B79845C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FD7A1AE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624509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FF4647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E381418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7B1C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1B65E5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1F20FD27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163" w:rsidRPr="00F91F14" w14:paraId="41DDA08E" w14:textId="77777777" w:rsidTr="009C7163">
        <w:tc>
          <w:tcPr>
            <w:tcW w:w="3743" w:type="dxa"/>
            <w:shd w:val="clear" w:color="auto" w:fill="auto"/>
          </w:tcPr>
          <w:p w14:paraId="40A0EAB3" w14:textId="77777777" w:rsidR="009C7163" w:rsidRPr="00F91F14" w:rsidRDefault="009C7163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dxa"/>
            <w:shd w:val="clear" w:color="auto" w:fill="auto"/>
          </w:tcPr>
          <w:p w14:paraId="7858AB44" w14:textId="77777777" w:rsidR="009C7163" w:rsidRPr="00F91F14" w:rsidRDefault="009C7163" w:rsidP="009C716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CAF5286" w14:textId="30FFC902" w:rsidR="009C7163" w:rsidRPr="00F91F14" w:rsidRDefault="00BD3FEC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79,831</w:t>
            </w:r>
          </w:p>
        </w:tc>
        <w:tc>
          <w:tcPr>
            <w:tcW w:w="267" w:type="dxa"/>
          </w:tcPr>
          <w:p w14:paraId="6CFDE49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336CC05" w14:textId="0D7DAE8A" w:rsidR="009C7163" w:rsidRPr="00F91F14" w:rsidRDefault="00BD3FEC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1,415,895</w:t>
            </w:r>
          </w:p>
        </w:tc>
        <w:tc>
          <w:tcPr>
            <w:tcW w:w="256" w:type="dxa"/>
          </w:tcPr>
          <w:p w14:paraId="483DB5F4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27A3F31" w14:textId="1D07B426" w:rsidR="009C7163" w:rsidRPr="00F91F14" w:rsidRDefault="00D67D30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F7077" w:rsidRPr="00F91F14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2E10" w:rsidRPr="00F91F14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26D6DD58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BF648B3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24FA955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5200575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142,896</w:t>
            </w:r>
          </w:p>
        </w:tc>
        <w:tc>
          <w:tcPr>
            <w:tcW w:w="254" w:type="dxa"/>
          </w:tcPr>
          <w:p w14:paraId="487E42B4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ED1CE21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142,896</w:t>
            </w:r>
          </w:p>
        </w:tc>
      </w:tr>
      <w:tr w:rsidR="009C7163" w:rsidRPr="00F91F14" w14:paraId="1FA96536" w14:textId="77777777" w:rsidTr="009C7163">
        <w:tc>
          <w:tcPr>
            <w:tcW w:w="3743" w:type="dxa"/>
            <w:shd w:val="clear" w:color="auto" w:fill="auto"/>
          </w:tcPr>
          <w:p w14:paraId="6E6535E2" w14:textId="77777777" w:rsidR="009C7163" w:rsidRPr="00F91F14" w:rsidRDefault="009C7163" w:rsidP="0041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6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BD11830" w14:textId="77777777" w:rsidR="009C7163" w:rsidRPr="00F91F14" w:rsidRDefault="009C7163" w:rsidP="009C716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B14B" w14:textId="4B387885" w:rsidR="009C7163" w:rsidRPr="00F91F14" w:rsidRDefault="00BD3FEC" w:rsidP="0086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173,139</w:t>
            </w:r>
          </w:p>
        </w:tc>
        <w:tc>
          <w:tcPr>
            <w:tcW w:w="267" w:type="dxa"/>
          </w:tcPr>
          <w:p w14:paraId="26336B81" w14:textId="77777777" w:rsidR="009C7163" w:rsidRPr="00F91F14" w:rsidRDefault="009C7163" w:rsidP="00AE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004DD" w14:textId="61FF2502" w:rsidR="009C7163" w:rsidRPr="00F91F14" w:rsidRDefault="00BD3FEC" w:rsidP="00BD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4B75354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0804641C" w14:textId="7114F108" w:rsidR="009C7163" w:rsidRPr="00F91F14" w:rsidRDefault="00CF7077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910B62" w:rsidRPr="00F91F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2E10" w:rsidRPr="00F91F1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2B812831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FA51D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89DFDAF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0C98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26,352</w:t>
            </w:r>
          </w:p>
        </w:tc>
        <w:tc>
          <w:tcPr>
            <w:tcW w:w="254" w:type="dxa"/>
          </w:tcPr>
          <w:p w14:paraId="3262243F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A1556A1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26,352</w:t>
            </w:r>
          </w:p>
        </w:tc>
      </w:tr>
      <w:tr w:rsidR="009C7163" w:rsidRPr="00F91F14" w14:paraId="1533008C" w14:textId="77777777" w:rsidTr="009C7163">
        <w:tc>
          <w:tcPr>
            <w:tcW w:w="3743" w:type="dxa"/>
            <w:shd w:val="clear" w:color="auto" w:fill="auto"/>
          </w:tcPr>
          <w:p w14:paraId="409C92DF" w14:textId="77777777" w:rsidR="009C7163" w:rsidRPr="00F91F14" w:rsidRDefault="009C7163" w:rsidP="009C7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22" w:firstLine="2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51BB4F13" w14:textId="77777777" w:rsidR="009C7163" w:rsidRPr="00F91F14" w:rsidRDefault="009C7163" w:rsidP="009C716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5727B" w14:textId="14620462" w:rsidR="009C7163" w:rsidRPr="00F91F14" w:rsidRDefault="00BD3FEC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252,970</w:t>
            </w:r>
          </w:p>
        </w:tc>
        <w:tc>
          <w:tcPr>
            <w:tcW w:w="267" w:type="dxa"/>
          </w:tcPr>
          <w:p w14:paraId="2C95A5B6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30678" w14:textId="47855D05" w:rsidR="009C7163" w:rsidRPr="00F91F14" w:rsidRDefault="00BD3FEC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1,415,895</w:t>
            </w:r>
          </w:p>
        </w:tc>
        <w:tc>
          <w:tcPr>
            <w:tcW w:w="256" w:type="dxa"/>
          </w:tcPr>
          <w:p w14:paraId="031BEAC9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10AD58B" w14:textId="4284DE76" w:rsidR="009C7163" w:rsidRPr="00F91F14" w:rsidRDefault="00D67D30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</w:t>
            </w:r>
            <w:r w:rsidR="0067516B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77AF1BFF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20910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B2755D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D66BA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  <w:tc>
          <w:tcPr>
            <w:tcW w:w="254" w:type="dxa"/>
          </w:tcPr>
          <w:p w14:paraId="1C6A9D74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127213D" w14:textId="77777777" w:rsidR="009C7163" w:rsidRPr="00F91F14" w:rsidRDefault="009C7163" w:rsidP="009C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</w:tr>
    </w:tbl>
    <w:p w14:paraId="0B68EF75" w14:textId="77777777" w:rsidR="00DF0E35" w:rsidRPr="00F91F14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D24BCF" w14:textId="75B30EE6" w:rsidR="00DF0E35" w:rsidRPr="00F91F14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FECA32" w14:textId="77777777" w:rsidR="00DF0E35" w:rsidRPr="00F91F14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DF0E35" w:rsidRPr="00F91F14" w:rsidSect="00E171B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0"/>
        <w:gridCol w:w="184"/>
        <w:gridCol w:w="1733"/>
      </w:tblGrid>
      <w:tr w:rsidR="00654DBF" w:rsidRPr="00F91F14" w14:paraId="5FE6F230" w14:textId="77777777" w:rsidTr="003847F4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5FC3209C" w14:textId="20036A9C" w:rsidR="00654DBF" w:rsidRPr="00F91F14" w:rsidRDefault="00654DBF" w:rsidP="000D05B7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170" w:type="dxa"/>
          </w:tcPr>
          <w:p w14:paraId="7B1815F8" w14:textId="775DDF0A" w:rsidR="00654DBF" w:rsidRPr="00F91F14" w:rsidRDefault="00654DBF" w:rsidP="000D05B7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17" w:type="dxa"/>
            <w:gridSpan w:val="3"/>
          </w:tcPr>
          <w:p w14:paraId="6E3AC6BB" w14:textId="0E5AADFD" w:rsidR="00654DBF" w:rsidRPr="00F91F14" w:rsidRDefault="003847F4" w:rsidP="003847F4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91F1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="00654DBF"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4DBF" w:rsidRPr="00F91F14" w14:paraId="79A37333" w14:textId="77777777" w:rsidTr="003847F4">
        <w:trPr>
          <w:cantSplit/>
          <w:tblHeader/>
        </w:trPr>
        <w:tc>
          <w:tcPr>
            <w:tcW w:w="4320" w:type="dxa"/>
          </w:tcPr>
          <w:p w14:paraId="39E5F7D3" w14:textId="624817C9" w:rsidR="00654DBF" w:rsidRPr="00F91F14" w:rsidRDefault="00654DBF" w:rsidP="000D05B7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06B1F777" w14:textId="705C1943" w:rsidR="00654DBF" w:rsidRPr="00F91F14" w:rsidRDefault="00654DBF" w:rsidP="000D05B7">
            <w:pPr>
              <w:pStyle w:val="acctmergecolhdg"/>
              <w:spacing w:line="28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0" w:type="dxa"/>
          </w:tcPr>
          <w:p w14:paraId="32370E8E" w14:textId="77777777" w:rsidR="00654DBF" w:rsidRPr="00F91F14" w:rsidRDefault="00654DBF" w:rsidP="000D05B7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0536316F" w14:textId="77777777" w:rsidR="00654DBF" w:rsidRPr="00F91F14" w:rsidRDefault="00654DBF" w:rsidP="000D05B7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33" w:type="dxa"/>
          </w:tcPr>
          <w:p w14:paraId="0B132C9E" w14:textId="77777777" w:rsidR="00654DBF" w:rsidRPr="00F91F14" w:rsidRDefault="00654DBF" w:rsidP="000D05B7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654DBF" w:rsidRPr="00F91F14" w14:paraId="3A626866" w14:textId="77777777" w:rsidTr="003847F4">
        <w:trPr>
          <w:cantSplit/>
          <w:tblHeader/>
        </w:trPr>
        <w:tc>
          <w:tcPr>
            <w:tcW w:w="4320" w:type="dxa"/>
          </w:tcPr>
          <w:p w14:paraId="0E876883" w14:textId="77777777" w:rsidR="00654DBF" w:rsidRPr="00F91F14" w:rsidRDefault="00654DBF" w:rsidP="000D05B7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2791B" w14:textId="77777777" w:rsidR="00654DBF" w:rsidRPr="00F91F14" w:rsidRDefault="00654DBF" w:rsidP="000D05B7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717" w:type="dxa"/>
            <w:gridSpan w:val="3"/>
          </w:tcPr>
          <w:p w14:paraId="7BC11C2A" w14:textId="746F3A0A" w:rsidR="00654DBF" w:rsidRPr="00F91F14" w:rsidRDefault="00654DBF" w:rsidP="000D05B7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4DBF" w:rsidRPr="00F91F14" w14:paraId="1898139B" w14:textId="77777777" w:rsidTr="003847F4">
        <w:trPr>
          <w:cantSplit/>
        </w:trPr>
        <w:tc>
          <w:tcPr>
            <w:tcW w:w="4320" w:type="dxa"/>
          </w:tcPr>
          <w:p w14:paraId="6C4BF5AE" w14:textId="7E2D79A8" w:rsidR="00654DBF" w:rsidRPr="00F91F14" w:rsidRDefault="00654DBF" w:rsidP="000D05B7">
            <w:pPr>
              <w:tabs>
                <w:tab w:val="clear" w:pos="680"/>
                <w:tab w:val="clear" w:pos="907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9FC6BDA" w14:textId="46401287" w:rsidR="00654DBF" w:rsidRPr="00F91F14" w:rsidRDefault="00654DBF" w:rsidP="000D05B7">
            <w:pPr>
              <w:pStyle w:val="acctfourfigures"/>
              <w:tabs>
                <w:tab w:val="clear" w:pos="765"/>
              </w:tabs>
              <w:spacing w:line="280" w:lineRule="atLeast"/>
              <w:ind w:left="-80" w:right="-104" w:firstLine="1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2</w:t>
            </w:r>
            <w:r w:rsidR="00557E66"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0" w:type="dxa"/>
          </w:tcPr>
          <w:p w14:paraId="6CE8DA04" w14:textId="0482F5AD" w:rsidR="00654DBF" w:rsidRPr="00F91F14" w:rsidRDefault="00371047" w:rsidP="003847F4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  <w:tc>
          <w:tcPr>
            <w:tcW w:w="184" w:type="dxa"/>
          </w:tcPr>
          <w:p w14:paraId="3C00AD89" w14:textId="77777777" w:rsidR="00654DBF" w:rsidRPr="00F91F14" w:rsidRDefault="00654DBF" w:rsidP="000D05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010E31C5" w14:textId="7238BFEE" w:rsidR="00654DBF" w:rsidRPr="00F91F14" w:rsidRDefault="00371047" w:rsidP="003847F4">
            <w:pPr>
              <w:pStyle w:val="acctfourfigures"/>
              <w:tabs>
                <w:tab w:val="clear" w:pos="765"/>
                <w:tab w:val="decimal" w:pos="521"/>
              </w:tabs>
              <w:spacing w:line="280" w:lineRule="atLeast"/>
              <w:ind w:right="49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769F" w:rsidRPr="00F91F14" w14:paraId="5A6B4DBF" w14:textId="77777777" w:rsidTr="003847F4">
        <w:trPr>
          <w:cantSplit/>
        </w:trPr>
        <w:tc>
          <w:tcPr>
            <w:tcW w:w="4320" w:type="dxa"/>
          </w:tcPr>
          <w:p w14:paraId="438BC7A5" w14:textId="48FBB3C9" w:rsidR="0051769F" w:rsidRPr="00F91F14" w:rsidRDefault="0051769F" w:rsidP="000D05B7">
            <w:pPr>
              <w:tabs>
                <w:tab w:val="clear" w:pos="680"/>
                <w:tab w:val="clear" w:pos="907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6476ED8A" w14:textId="77EE10A5" w:rsidR="0051769F" w:rsidRPr="00F91F14" w:rsidRDefault="0051769F" w:rsidP="000D05B7">
            <w:pPr>
              <w:pStyle w:val="acctfourfigures"/>
              <w:tabs>
                <w:tab w:val="clear" w:pos="765"/>
              </w:tabs>
              <w:spacing w:line="280" w:lineRule="atLeast"/>
              <w:ind w:left="-80" w:right="-104" w:firstLine="1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0" w:type="dxa"/>
          </w:tcPr>
          <w:p w14:paraId="15A7709A" w14:textId="21B08727" w:rsidR="0051769F" w:rsidRPr="00F91F14" w:rsidRDefault="0051769F" w:rsidP="003847F4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132,468</w:t>
            </w:r>
          </w:p>
        </w:tc>
        <w:tc>
          <w:tcPr>
            <w:tcW w:w="184" w:type="dxa"/>
          </w:tcPr>
          <w:p w14:paraId="53979218" w14:textId="77777777" w:rsidR="0051769F" w:rsidRPr="00F91F14" w:rsidRDefault="0051769F" w:rsidP="000D05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78CC8DDD" w14:textId="62A6A771" w:rsidR="0051769F" w:rsidRPr="00F91F14" w:rsidRDefault="00322ED7" w:rsidP="003847F4">
            <w:pPr>
              <w:pStyle w:val="acctfourfigures"/>
              <w:tabs>
                <w:tab w:val="clear" w:pos="765"/>
                <w:tab w:val="decimal" w:pos="521"/>
              </w:tabs>
              <w:spacing w:line="280" w:lineRule="atLeast"/>
              <w:ind w:right="49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54DBF" w:rsidRPr="00F91F14" w14:paraId="7E33C994" w14:textId="77777777" w:rsidTr="003847F4">
        <w:trPr>
          <w:cantSplit/>
        </w:trPr>
        <w:tc>
          <w:tcPr>
            <w:tcW w:w="4320" w:type="dxa"/>
          </w:tcPr>
          <w:p w14:paraId="0EA4BB09" w14:textId="38CC031D" w:rsidR="00654DBF" w:rsidRPr="00F91F14" w:rsidRDefault="00654DBF" w:rsidP="000D05B7">
            <w:pPr>
              <w:tabs>
                <w:tab w:val="clear" w:pos="680"/>
                <w:tab w:val="clear" w:pos="907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09F5B615" w14:textId="0F0B8BED" w:rsidR="00654DBF" w:rsidRPr="00F91F14" w:rsidRDefault="00654DBF" w:rsidP="000D05B7">
            <w:pPr>
              <w:pStyle w:val="acctfourfigures"/>
              <w:tabs>
                <w:tab w:val="clear" w:pos="765"/>
              </w:tabs>
              <w:spacing w:line="280" w:lineRule="atLeast"/>
              <w:ind w:left="-80" w:right="-104" w:firstLine="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70378" w14:textId="629C1D8B" w:rsidR="00654DBF" w:rsidRPr="00F91F14" w:rsidRDefault="00371047" w:rsidP="003847F4">
            <w:pPr>
              <w:pStyle w:val="acctfourfigures"/>
              <w:tabs>
                <w:tab w:val="left" w:pos="1381"/>
              </w:tabs>
              <w:spacing w:line="280" w:lineRule="atLeast"/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183,702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DCBD74" w14:textId="77777777" w:rsidR="00654DBF" w:rsidRPr="00F91F14" w:rsidRDefault="00654DBF" w:rsidP="000D05B7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E115" w14:textId="062805F3" w:rsidR="00654DBF" w:rsidRPr="00F91F14" w:rsidRDefault="00371047" w:rsidP="003847F4">
            <w:pPr>
              <w:pStyle w:val="acctfourfigures"/>
              <w:tabs>
                <w:tab w:val="clear" w:pos="765"/>
                <w:tab w:val="decimal" w:pos="521"/>
              </w:tabs>
              <w:spacing w:line="280" w:lineRule="atLeast"/>
              <w:ind w:left="-534" w:right="4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4DBF" w:rsidRPr="00F91F14" w14:paraId="08AE36F7" w14:textId="77777777" w:rsidTr="003847F4">
        <w:trPr>
          <w:cantSplit/>
        </w:trPr>
        <w:tc>
          <w:tcPr>
            <w:tcW w:w="4320" w:type="dxa"/>
          </w:tcPr>
          <w:p w14:paraId="23C922A3" w14:textId="77777777" w:rsidR="00654DBF" w:rsidRPr="00F91F14" w:rsidRDefault="00654DBF" w:rsidP="000D05B7">
            <w:pPr>
              <w:tabs>
                <w:tab w:val="clear" w:pos="680"/>
                <w:tab w:val="clear" w:pos="907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7A7FA6" w14:textId="77777777" w:rsidR="00654DBF" w:rsidRPr="00F91F14" w:rsidRDefault="00654DBF" w:rsidP="000D05B7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1" w:firstLine="10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D024F" w14:textId="4F375A3A" w:rsidR="00654DBF" w:rsidRPr="00F91F14" w:rsidRDefault="005C7495" w:rsidP="003847F4">
            <w:pPr>
              <w:pStyle w:val="acctfourfigures"/>
              <w:tabs>
                <w:tab w:val="left" w:pos="1381"/>
              </w:tabs>
              <w:spacing w:line="280" w:lineRule="atLeast"/>
              <w:ind w:right="1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357,232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BE6D76" w14:textId="77777777" w:rsidR="00654DBF" w:rsidRPr="00F91F14" w:rsidRDefault="00654DBF" w:rsidP="000D05B7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A1CC4" w14:textId="5CCF2DF0" w:rsidR="00654DBF" w:rsidRPr="00F91F14" w:rsidRDefault="00371047" w:rsidP="003847F4">
            <w:pPr>
              <w:pStyle w:val="acctfourfigures"/>
              <w:tabs>
                <w:tab w:val="clear" w:pos="765"/>
                <w:tab w:val="decimal" w:pos="522"/>
              </w:tabs>
              <w:spacing w:line="280" w:lineRule="atLeast"/>
              <w:ind w:left="-534" w:right="491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5C12806" w14:textId="77777777" w:rsidR="0071109A" w:rsidRPr="00F91F14" w:rsidRDefault="007110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4F1EF50" w14:textId="7C6C297B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  <w:r w:rsidR="000C675F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557E66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เงินกู้ยืมระยะสั้นจากบริษัทใหญ่</w:t>
      </w:r>
      <w:r w:rsidR="006D01ED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คิดดอกเบี้ยในอัตรา</w:t>
      </w:r>
      <w:r w:rsidR="003C4993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>ร้อยละ</w:t>
      </w: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คงที่ต่อปี</w:t>
      </w:r>
    </w:p>
    <w:p w14:paraId="3076B97D" w14:textId="77777777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5B6B9B0" w14:textId="77777777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เงินกู้ยืมระยะสั้นจากสถาบันการเงิน (ยกเว้นเงินกู้ยืมระยะสั้นบัญชีเครดิตบาลานซ์) มีกำหนดชำระคืนเงินต้น</w:t>
      </w: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br/>
        <w:t>ทั้งจำนวนเมื่อครบกำหนด และมีกำหนดชำระดอกเบี้ยทุกสิ้นเดือน</w:t>
      </w:r>
    </w:p>
    <w:p w14:paraId="5DFE8780" w14:textId="77777777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8A12F4A" w14:textId="5ED4A8BA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เงื่อนไขของเงินกู้ยืมระยะสั้นจากบริษัทใหญ่เป็นไปตามที่ระบุในหมายเหตุข้อ </w:t>
      </w:r>
      <w:r w:rsidR="000D547D" w:rsidRPr="00F91F14">
        <w:rPr>
          <w:rFonts w:asciiTheme="majorBidi" w:hAnsiTheme="majorBidi" w:cstheme="majorBidi"/>
          <w:sz w:val="30"/>
          <w:szCs w:val="30"/>
        </w:rPr>
        <w:t>6</w:t>
      </w:r>
    </w:p>
    <w:p w14:paraId="1F59CB87" w14:textId="52E1B95B" w:rsidR="004846B3" w:rsidRPr="00F91F14" w:rsidRDefault="004846B3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24297" w14:textId="761FBBA6" w:rsidR="003C4993" w:rsidRPr="00F91F14" w:rsidRDefault="003C4993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เงินกู้ยืมระยะยาวจากสถาบันการเงินคิดดอกเบี้ยในอัตรา </w:t>
      </w:r>
      <w:r w:rsidRPr="00F91F14">
        <w:rPr>
          <w:rFonts w:asciiTheme="majorBidi" w:hAnsiTheme="majorBidi" w:cstheme="majorBidi"/>
          <w:sz w:val="30"/>
          <w:szCs w:val="30"/>
        </w:rPr>
        <w:t xml:space="preserve">MLR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บวกร้อยละคงที่ต่อปี </w:t>
      </w:r>
      <w:r w:rsidR="007F4099" w:rsidRPr="00F91F14">
        <w:rPr>
          <w:rFonts w:asciiTheme="majorBidi" w:hAnsiTheme="majorBidi" w:cstheme="majorBidi" w:hint="cs"/>
          <w:sz w:val="30"/>
          <w:szCs w:val="30"/>
          <w:cs/>
        </w:rPr>
        <w:t xml:space="preserve">ภายหลังวันที่ </w:t>
      </w:r>
      <w:r w:rsidR="007F4099"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="007F4099"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F4099" w:rsidRPr="00F91F14">
        <w:rPr>
          <w:rFonts w:asciiTheme="majorBidi" w:hAnsiTheme="majorBidi" w:cstheme="majorBidi"/>
          <w:sz w:val="30"/>
          <w:szCs w:val="30"/>
        </w:rPr>
        <w:t>2566</w:t>
      </w:r>
      <w:r w:rsidR="001270FF" w:rsidRPr="00F91F14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มีกำหนดชำระคืนเงินต้นและดอกเบี้ยทุกเดือน</w:t>
      </w:r>
    </w:p>
    <w:p w14:paraId="383093BD" w14:textId="77777777" w:rsidR="007F4099" w:rsidRPr="00F91F14" w:rsidRDefault="007F4099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640AB5" w14:textId="46724A20" w:rsidR="001270FF" w:rsidRPr="00F91F14" w:rsidRDefault="001270FF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เงินกู้ยืมระยะยาวจากกิจการอื่นคิดดอกเบี้ยในอัตรา </w:t>
      </w:r>
      <w:r w:rsidRPr="00F91F14">
        <w:rPr>
          <w:rFonts w:asciiTheme="majorBidi" w:hAnsiTheme="majorBidi" w:cstheme="majorBidi"/>
          <w:sz w:val="30"/>
          <w:szCs w:val="30"/>
        </w:rPr>
        <w:t xml:space="preserve">MLR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บวกร้อยละคงที่ต่อปี มีกำหนดชำระคืนเงินต้นภายหลังจากการเบิกใช้วงเงินไปแล้ว </w:t>
      </w:r>
      <w:r w:rsidRPr="00F91F14">
        <w:rPr>
          <w:rFonts w:asciiTheme="majorBidi" w:hAnsiTheme="majorBidi" w:cstheme="majorBidi"/>
          <w:sz w:val="30"/>
          <w:szCs w:val="30"/>
        </w:rPr>
        <w:t xml:space="preserve">12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เดือน และมีกำหนดชำระดอกเบี้ยทุกเดือน</w:t>
      </w:r>
    </w:p>
    <w:p w14:paraId="768BC494" w14:textId="77777777" w:rsidR="001270FF" w:rsidRPr="00F91F14" w:rsidRDefault="001270FF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154066" w14:textId="2119FCF3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 w:rsidR="000D05B7" w:rsidRPr="00F91F14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เช่น การดำรงอัตราส่วนความสามารถในการจ่ายชำระดอกเบี้ย การดำรงอัตราส่วนหนี้สินรวมต่อส่วนของผู้ถือหุ้น 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ลูกหนี้ตามสัญญาเช่าซื้อที่ถึงกำหนดชำระภายในหนึ่งปี</w:t>
      </w:r>
      <w:bookmarkStart w:id="5" w:name="_Hlk150880258"/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End w:id="5"/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>และสินค้าคงเหลือ ทั้งนี้ขึ้นอยู่กับเงื่อนไขในสัญญาเงินกู้ยืมแต่ละฉบับ</w:t>
      </w:r>
    </w:p>
    <w:p w14:paraId="2B546FEF" w14:textId="77777777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56E65C" w14:textId="585AB274" w:rsidR="00DA3F9A" w:rsidRPr="00F91F14" w:rsidRDefault="00DA3F9A" w:rsidP="000D0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D05B7" w:rsidRPr="00F91F14">
        <w:rPr>
          <w:rFonts w:asciiTheme="majorBidi" w:hAnsiTheme="majorBidi" w:cstheme="majorBidi"/>
          <w:sz w:val="30"/>
          <w:szCs w:val="30"/>
        </w:rPr>
        <w:t>31</w:t>
      </w:r>
      <w:r w:rsidR="000D05B7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547D" w:rsidRPr="00F91F1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2566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ยกเว้นเงินกู้ยืมระยะสั้นบัญชีเครดิตบาลานซ์ กลุ่มบริษัทและบริษัทมีวงเงินสินเชื่อซึ่ง</w:t>
      </w:r>
      <w:r w:rsidRPr="00F91F14">
        <w:rPr>
          <w:rFonts w:asciiTheme="majorBidi" w:hAnsiTheme="majorBidi" w:cstheme="majorBidi"/>
          <w:sz w:val="30"/>
          <w:szCs w:val="30"/>
          <w:cs/>
        </w:rPr>
        <w:br/>
        <w:t xml:space="preserve">ยังมิได้เบิกใช้เป็นจำนวนเงินรวม </w:t>
      </w:r>
      <w:r w:rsidR="00FD5439" w:rsidRPr="00F91F14">
        <w:rPr>
          <w:rFonts w:asciiTheme="majorBidi" w:hAnsiTheme="majorBidi" w:cstheme="majorBidi"/>
          <w:sz w:val="30"/>
          <w:szCs w:val="30"/>
        </w:rPr>
        <w:t>67.</w:t>
      </w:r>
      <w:r w:rsidR="00F5529F">
        <w:rPr>
          <w:rFonts w:asciiTheme="majorBidi" w:hAnsiTheme="majorBidi" w:cstheme="majorBidi"/>
          <w:sz w:val="30"/>
          <w:szCs w:val="30"/>
        </w:rPr>
        <w:t>4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D5439" w:rsidRPr="00F91F14">
        <w:rPr>
          <w:rFonts w:asciiTheme="majorBidi" w:hAnsiTheme="majorBidi" w:cstheme="majorBidi"/>
          <w:sz w:val="30"/>
          <w:szCs w:val="30"/>
        </w:rPr>
        <w:t>67.</w:t>
      </w:r>
      <w:r w:rsidR="00F5529F">
        <w:rPr>
          <w:rFonts w:asciiTheme="majorBidi" w:hAnsiTheme="majorBidi" w:cstheme="majorBidi"/>
          <w:sz w:val="30"/>
          <w:szCs w:val="30"/>
        </w:rPr>
        <w:t>4</w:t>
      </w:r>
      <w:r w:rsidR="00C83341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>452</w:t>
      </w:r>
      <w:r w:rsidR="00B35FF7">
        <w:rPr>
          <w:rFonts w:asciiTheme="majorBidi" w:hAnsiTheme="majorBidi" w:cstheme="majorBidi"/>
          <w:i/>
          <w:iCs/>
          <w:sz w:val="30"/>
          <w:szCs w:val="30"/>
        </w:rPr>
        <w:t>.0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>440</w:t>
      </w:r>
      <w:r w:rsidR="00B35FF7">
        <w:rPr>
          <w:rFonts w:asciiTheme="majorBidi" w:hAnsiTheme="majorBidi" w:cstheme="majorBidi"/>
          <w:i/>
          <w:iCs/>
          <w:sz w:val="30"/>
          <w:szCs w:val="30"/>
        </w:rPr>
        <w:t>.0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59B98C32" w14:textId="5F684C8C" w:rsidR="006D01ED" w:rsidRPr="00F91F14" w:rsidRDefault="006D0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A2A4B87" w14:textId="34B45AAB" w:rsidR="00385DBD" w:rsidRPr="00F91F14" w:rsidRDefault="00385DBD" w:rsidP="000D05B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="000D05B7"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0D05B7"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</w:p>
    <w:p w14:paraId="5E8A6357" w14:textId="7E11F737" w:rsidR="00527F0E" w:rsidRPr="00F91F14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46" w:type="dxa"/>
        <w:tblLook w:val="01E0" w:firstRow="1" w:lastRow="1" w:firstColumn="1" w:lastColumn="1" w:noHBand="0" w:noVBand="0"/>
      </w:tblPr>
      <w:tblGrid>
        <w:gridCol w:w="3514"/>
        <w:gridCol w:w="900"/>
        <w:gridCol w:w="999"/>
        <w:gridCol w:w="268"/>
        <w:gridCol w:w="938"/>
        <w:gridCol w:w="249"/>
        <w:gridCol w:w="1020"/>
        <w:gridCol w:w="252"/>
        <w:gridCol w:w="1026"/>
      </w:tblGrid>
      <w:tr w:rsidR="007D41A7" w:rsidRPr="00F91F14" w14:paraId="66202A37" w14:textId="77777777" w:rsidTr="007D41A7">
        <w:tc>
          <w:tcPr>
            <w:tcW w:w="3514" w:type="dxa"/>
            <w:vMerge w:val="restart"/>
            <w:shd w:val="clear" w:color="auto" w:fill="auto"/>
          </w:tcPr>
          <w:p w14:paraId="361B552A" w14:textId="77777777" w:rsidR="007D41A7" w:rsidRPr="00F91F14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07EEDF" w14:textId="77777777" w:rsidR="007D41A7" w:rsidRPr="00F91F14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14:paraId="519F0F03" w14:textId="65466119" w:rsidR="007D41A7" w:rsidRPr="00F91F14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shd w:val="clear" w:color="auto" w:fill="auto"/>
          </w:tcPr>
          <w:p w14:paraId="5E0FCF5D" w14:textId="77777777" w:rsidR="007D41A7" w:rsidRPr="00F91F14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  <w:shd w:val="clear" w:color="auto" w:fill="auto"/>
          </w:tcPr>
          <w:p w14:paraId="1F93047E" w14:textId="77777777" w:rsidR="007D41A7" w:rsidRPr="00F91F14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1A7" w:rsidRPr="00F91F14" w14:paraId="43DD0A43" w14:textId="77777777" w:rsidTr="007D41A7">
        <w:tc>
          <w:tcPr>
            <w:tcW w:w="3514" w:type="dxa"/>
            <w:vMerge/>
            <w:shd w:val="clear" w:color="auto" w:fill="auto"/>
          </w:tcPr>
          <w:p w14:paraId="7B007504" w14:textId="77777777" w:rsidR="007D41A7" w:rsidRPr="00F91F14" w:rsidRDefault="007D41A7" w:rsidP="00E2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5967CC2" w14:textId="7111E17B" w:rsidR="007D41A7" w:rsidRPr="00F91F14" w:rsidRDefault="007D41A7" w:rsidP="007D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B961004" w14:textId="4363C55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F14325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0A9A62E" w14:textId="06C9DF1B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5758EDFA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AE83AA" w14:textId="76F09E09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6FDBD32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F4FCFA0" w14:textId="78C74604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7D41A7" w:rsidRPr="00F91F14" w14:paraId="39A21F59" w14:textId="77777777" w:rsidTr="007D41A7">
        <w:tc>
          <w:tcPr>
            <w:tcW w:w="3514" w:type="dxa"/>
            <w:shd w:val="clear" w:color="auto" w:fill="auto"/>
          </w:tcPr>
          <w:p w14:paraId="11DF7DB7" w14:textId="77777777" w:rsidR="007D41A7" w:rsidRPr="00F91F14" w:rsidRDefault="007D41A7" w:rsidP="00E2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8840E3F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shd w:val="clear" w:color="auto" w:fill="auto"/>
          </w:tcPr>
          <w:p w14:paraId="45E692FF" w14:textId="593D1CBB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1A7" w:rsidRPr="00F91F14" w14:paraId="558A9D26" w14:textId="77777777" w:rsidTr="007D41A7">
        <w:tc>
          <w:tcPr>
            <w:tcW w:w="3514" w:type="dxa"/>
            <w:shd w:val="clear" w:color="auto" w:fill="auto"/>
          </w:tcPr>
          <w:p w14:paraId="1B996397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0009FB9" w14:textId="1B93D8CA" w:rsidR="007D41A7" w:rsidRPr="00F91F14" w:rsidRDefault="007D41A7" w:rsidP="007D41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8E4B8E" w14:textId="2F851B04" w:rsidR="007D41A7" w:rsidRPr="00F91F14" w:rsidRDefault="00AA2F5F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BF56D29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169B14A" w14:textId="7D0B7E0E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1EC30CDF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D18833" w14:textId="3673C767" w:rsidR="007D41A7" w:rsidRPr="00F91F14" w:rsidRDefault="00F26FD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</w:t>
            </w:r>
            <w:r w:rsidR="00B51BB2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7062E76A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D54B403" w14:textId="3ED0E873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7D41A7" w:rsidRPr="00F91F14" w14:paraId="7F20D686" w14:textId="77777777" w:rsidTr="007D41A7">
        <w:tc>
          <w:tcPr>
            <w:tcW w:w="3514" w:type="dxa"/>
            <w:shd w:val="clear" w:color="auto" w:fill="auto"/>
          </w:tcPr>
          <w:p w14:paraId="41BB8E46" w14:textId="0C13C6B4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5372"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0B5A589A" w14:textId="77777777" w:rsidR="007D41A7" w:rsidRPr="00F91F14" w:rsidRDefault="007D41A7" w:rsidP="007D41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34DFA9B" w14:textId="44302560" w:rsidR="007D41A7" w:rsidRPr="00F91F14" w:rsidRDefault="00262BCB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AA2F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8,805</w:t>
            </w:r>
          </w:p>
        </w:tc>
        <w:tc>
          <w:tcPr>
            <w:tcW w:w="268" w:type="dxa"/>
            <w:shd w:val="clear" w:color="auto" w:fill="auto"/>
          </w:tcPr>
          <w:p w14:paraId="7193EAB7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2A06996" w14:textId="57D79CE7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21,505</w:t>
            </w:r>
          </w:p>
        </w:tc>
        <w:tc>
          <w:tcPr>
            <w:tcW w:w="249" w:type="dxa"/>
            <w:shd w:val="clear" w:color="auto" w:fill="auto"/>
          </w:tcPr>
          <w:p w14:paraId="6EFF8A1D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626695" w14:textId="000480DC" w:rsidR="007D41A7" w:rsidRPr="00F91F14" w:rsidRDefault="00F26FD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16,78</w:t>
            </w:r>
            <w:r w:rsidR="00281121"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6063945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CFEF6B" w14:textId="13BA4E56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14,293</w:t>
            </w:r>
          </w:p>
        </w:tc>
      </w:tr>
      <w:tr w:rsidR="007D41A7" w:rsidRPr="00F91F14" w14:paraId="0E67E9A5" w14:textId="77777777" w:rsidTr="007D41A7">
        <w:tc>
          <w:tcPr>
            <w:tcW w:w="3514" w:type="dxa"/>
            <w:shd w:val="clear" w:color="auto" w:fill="auto"/>
          </w:tcPr>
          <w:p w14:paraId="29D2E039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C1A3D93" w14:textId="11F07129" w:rsidR="007D41A7" w:rsidRPr="00F91F14" w:rsidRDefault="007D41A7" w:rsidP="007D41A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999" w:type="dxa"/>
            <w:shd w:val="clear" w:color="auto" w:fill="auto"/>
          </w:tcPr>
          <w:p w14:paraId="19F0A2D5" w14:textId="3D7D55B4" w:rsidR="007D41A7" w:rsidRPr="00F91F14" w:rsidRDefault="00A348A0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AA2F5F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68" w:type="dxa"/>
            <w:shd w:val="clear" w:color="auto" w:fill="auto"/>
          </w:tcPr>
          <w:p w14:paraId="3FA37ABA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8" w:type="dxa"/>
            <w:shd w:val="clear" w:color="auto" w:fill="auto"/>
          </w:tcPr>
          <w:p w14:paraId="7DA817FE" w14:textId="153390DD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49" w:type="dxa"/>
            <w:shd w:val="clear" w:color="auto" w:fill="auto"/>
          </w:tcPr>
          <w:p w14:paraId="34AD7717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7DBE8518" w14:textId="0D03723F" w:rsidR="007D41A7" w:rsidRPr="00F91F14" w:rsidRDefault="00AA2F5F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18,192</w:t>
            </w:r>
          </w:p>
        </w:tc>
        <w:tc>
          <w:tcPr>
            <w:tcW w:w="252" w:type="dxa"/>
            <w:shd w:val="clear" w:color="auto" w:fill="auto"/>
          </w:tcPr>
          <w:p w14:paraId="1104DE76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02D70859" w14:textId="7E1BB7E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6,763</w:t>
            </w:r>
          </w:p>
        </w:tc>
      </w:tr>
      <w:tr w:rsidR="007D41A7" w:rsidRPr="00F91F14" w14:paraId="0A6E75D8" w14:textId="77777777" w:rsidTr="007D41A7">
        <w:tc>
          <w:tcPr>
            <w:tcW w:w="3514" w:type="dxa"/>
            <w:shd w:val="clear" w:color="auto" w:fill="auto"/>
          </w:tcPr>
          <w:p w14:paraId="437B11F8" w14:textId="7654502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7F75B2A4" w14:textId="77777777" w:rsidR="007D41A7" w:rsidRPr="00F91F14" w:rsidRDefault="007D41A7" w:rsidP="007D41A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36D3C52" w14:textId="65B8D950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0AFFED6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8" w:type="dxa"/>
            <w:shd w:val="clear" w:color="auto" w:fill="auto"/>
          </w:tcPr>
          <w:p w14:paraId="2AD04AE9" w14:textId="47342BFC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3D6872B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80C2AC7" w14:textId="77777777" w:rsidR="007D41A7" w:rsidRPr="00F91F14" w:rsidRDefault="007D41A7" w:rsidP="00E2161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5D1E9EF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11086745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1A7" w:rsidRPr="00F91F14" w14:paraId="01C6DD58" w14:textId="77777777" w:rsidTr="007D41A7">
        <w:tc>
          <w:tcPr>
            <w:tcW w:w="3514" w:type="dxa"/>
            <w:shd w:val="clear" w:color="auto" w:fill="auto"/>
          </w:tcPr>
          <w:p w14:paraId="4AABA6A6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23C4A67" w14:textId="77777777" w:rsidR="007D41A7" w:rsidRPr="00F91F14" w:rsidRDefault="007D41A7" w:rsidP="007D41A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6251D93" w14:textId="3FB08B91" w:rsidR="007D41A7" w:rsidRPr="00F91F14" w:rsidRDefault="00EE156D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022291" w:rsidRPr="00F91F14">
              <w:rPr>
                <w:rFonts w:asciiTheme="majorBidi" w:hAnsiTheme="majorBidi" w:cstheme="majorBidi"/>
                <w:sz w:val="30"/>
                <w:szCs w:val="30"/>
              </w:rPr>
              <w:t>,269</w:t>
            </w:r>
          </w:p>
        </w:tc>
        <w:tc>
          <w:tcPr>
            <w:tcW w:w="268" w:type="dxa"/>
            <w:shd w:val="clear" w:color="auto" w:fill="auto"/>
          </w:tcPr>
          <w:p w14:paraId="48EC6020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8" w:type="dxa"/>
            <w:shd w:val="clear" w:color="auto" w:fill="auto"/>
          </w:tcPr>
          <w:p w14:paraId="2F308FA8" w14:textId="6DD4F0B1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49" w:type="dxa"/>
            <w:shd w:val="clear" w:color="auto" w:fill="auto"/>
          </w:tcPr>
          <w:p w14:paraId="7503E650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31A77370" w14:textId="43521548" w:rsidR="007D41A7" w:rsidRPr="00F91F14" w:rsidRDefault="00AA2F5F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72,139</w:t>
            </w:r>
          </w:p>
        </w:tc>
        <w:tc>
          <w:tcPr>
            <w:tcW w:w="252" w:type="dxa"/>
            <w:shd w:val="clear" w:color="auto" w:fill="auto"/>
          </w:tcPr>
          <w:p w14:paraId="00046A94" w14:textId="77777777" w:rsidR="007D41A7" w:rsidRPr="00F91F14" w:rsidRDefault="007D41A7" w:rsidP="00E2161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44796FE8" w14:textId="112AFAF1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11,803</w:t>
            </w:r>
          </w:p>
        </w:tc>
      </w:tr>
      <w:tr w:rsidR="007D41A7" w:rsidRPr="00F91F14" w14:paraId="005B1B53" w14:textId="77777777" w:rsidTr="007D41A7">
        <w:tc>
          <w:tcPr>
            <w:tcW w:w="3514" w:type="dxa"/>
            <w:shd w:val="clear" w:color="auto" w:fill="auto"/>
          </w:tcPr>
          <w:p w14:paraId="452633F0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900" w:type="dxa"/>
          </w:tcPr>
          <w:p w14:paraId="747B4E7F" w14:textId="77777777" w:rsidR="007D41A7" w:rsidRPr="00F91F14" w:rsidRDefault="007D41A7" w:rsidP="007D41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5A35627" w14:textId="0BAB426A" w:rsidR="007D41A7" w:rsidRPr="00F91F14" w:rsidRDefault="00AA2F5F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14,174</w:t>
            </w:r>
          </w:p>
        </w:tc>
        <w:tc>
          <w:tcPr>
            <w:tcW w:w="268" w:type="dxa"/>
            <w:shd w:val="clear" w:color="auto" w:fill="auto"/>
          </w:tcPr>
          <w:p w14:paraId="462D1073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9DCF666" w14:textId="558CDDF5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19,423</w:t>
            </w:r>
          </w:p>
        </w:tc>
        <w:tc>
          <w:tcPr>
            <w:tcW w:w="249" w:type="dxa"/>
            <w:shd w:val="clear" w:color="auto" w:fill="auto"/>
          </w:tcPr>
          <w:p w14:paraId="3CE5931A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E492370" w14:textId="1675325B" w:rsidR="007D41A7" w:rsidRPr="00F91F14" w:rsidRDefault="00F26FD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13,768</w:t>
            </w:r>
          </w:p>
        </w:tc>
        <w:tc>
          <w:tcPr>
            <w:tcW w:w="252" w:type="dxa"/>
            <w:shd w:val="clear" w:color="auto" w:fill="auto"/>
          </w:tcPr>
          <w:p w14:paraId="66E1551B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8AC958" w14:textId="7611B5DC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17,905</w:t>
            </w:r>
          </w:p>
        </w:tc>
      </w:tr>
      <w:tr w:rsidR="007D41A7" w:rsidRPr="00F91F14" w14:paraId="2530C466" w14:textId="77777777" w:rsidTr="007D41A7">
        <w:tc>
          <w:tcPr>
            <w:tcW w:w="3514" w:type="dxa"/>
            <w:shd w:val="clear" w:color="auto" w:fill="auto"/>
          </w:tcPr>
          <w:p w14:paraId="4233F76C" w14:textId="3F461B39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24DEFA6" w14:textId="77777777" w:rsidR="007D41A7" w:rsidRPr="00F91F14" w:rsidRDefault="007D41A7" w:rsidP="007D41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D3E2" w14:textId="3FB7E9E0" w:rsidR="007D41A7" w:rsidRPr="00F91F14" w:rsidRDefault="00E262DF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29,344</w:t>
            </w:r>
          </w:p>
        </w:tc>
        <w:tc>
          <w:tcPr>
            <w:tcW w:w="268" w:type="dxa"/>
            <w:shd w:val="clear" w:color="auto" w:fill="auto"/>
          </w:tcPr>
          <w:p w14:paraId="677871AC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B4E5" w14:textId="669B9644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40,362</w:t>
            </w:r>
          </w:p>
        </w:tc>
        <w:tc>
          <w:tcPr>
            <w:tcW w:w="249" w:type="dxa"/>
            <w:shd w:val="clear" w:color="auto" w:fill="auto"/>
          </w:tcPr>
          <w:p w14:paraId="2D016DC4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B100" w14:textId="5C00FB9F" w:rsidR="007D41A7" w:rsidRPr="00F91F14" w:rsidRDefault="00F26FD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</w:p>
        </w:tc>
        <w:tc>
          <w:tcPr>
            <w:tcW w:w="252" w:type="dxa"/>
            <w:shd w:val="clear" w:color="auto" w:fill="auto"/>
          </w:tcPr>
          <w:p w14:paraId="6F7F1AB3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2CBA" w14:textId="1C6251BA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17,342</w:t>
            </w:r>
          </w:p>
        </w:tc>
      </w:tr>
      <w:tr w:rsidR="007D41A7" w:rsidRPr="00F91F14" w14:paraId="392ED3FA" w14:textId="77777777" w:rsidTr="007D41A7">
        <w:trPr>
          <w:trHeight w:val="235"/>
        </w:trPr>
        <w:tc>
          <w:tcPr>
            <w:tcW w:w="3514" w:type="dxa"/>
            <w:shd w:val="clear" w:color="auto" w:fill="auto"/>
            <w:vAlign w:val="bottom"/>
          </w:tcPr>
          <w:p w14:paraId="5AEB3506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EA14C9A" w14:textId="77777777" w:rsidR="007D41A7" w:rsidRPr="00F91F14" w:rsidRDefault="007D41A7" w:rsidP="007D41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1B52" w14:textId="4AA29100" w:rsidR="007D41A7" w:rsidRPr="00F91F14" w:rsidRDefault="0059185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181,791</w:t>
            </w:r>
          </w:p>
        </w:tc>
        <w:tc>
          <w:tcPr>
            <w:tcW w:w="268" w:type="dxa"/>
            <w:shd w:val="clear" w:color="auto" w:fill="auto"/>
          </w:tcPr>
          <w:p w14:paraId="114AE119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39894423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95,688</w:t>
            </w:r>
          </w:p>
        </w:tc>
        <w:tc>
          <w:tcPr>
            <w:tcW w:w="249" w:type="dxa"/>
            <w:shd w:val="clear" w:color="auto" w:fill="auto"/>
          </w:tcPr>
          <w:p w14:paraId="1D901FDF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145FDDEB" w:rsidR="007D41A7" w:rsidRPr="00F91F14" w:rsidRDefault="00F26FDD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123,334</w:t>
            </w:r>
          </w:p>
        </w:tc>
        <w:tc>
          <w:tcPr>
            <w:tcW w:w="252" w:type="dxa"/>
            <w:shd w:val="clear" w:color="auto" w:fill="auto"/>
          </w:tcPr>
          <w:p w14:paraId="13BE5A4C" w14:textId="77777777" w:rsidR="007D41A7" w:rsidRPr="00F91F14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03D1DB10" w:rsidR="007D41A7" w:rsidRPr="00F91F14" w:rsidRDefault="007D41A7" w:rsidP="00E216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68,395</w:t>
            </w:r>
          </w:p>
        </w:tc>
      </w:tr>
    </w:tbl>
    <w:p w14:paraId="377C7391" w14:textId="2D0A2F2A" w:rsidR="0028665E" w:rsidRPr="00F91F14" w:rsidRDefault="0028665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F91F14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0009643E" w14:textId="719D3E3E" w:rsidR="007711E0" w:rsidRPr="00F91F14" w:rsidRDefault="007711E0" w:rsidP="009A648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2437325A" w14:textId="77777777" w:rsidR="000512F2" w:rsidRPr="00F91F14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2904"/>
        <w:gridCol w:w="854"/>
        <w:gridCol w:w="1111"/>
        <w:gridCol w:w="384"/>
        <w:gridCol w:w="1146"/>
        <w:gridCol w:w="262"/>
        <w:gridCol w:w="1104"/>
        <w:gridCol w:w="262"/>
        <w:gridCol w:w="1120"/>
      </w:tblGrid>
      <w:tr w:rsidR="00AE6C76" w:rsidRPr="00F91F14" w14:paraId="405DB40B" w14:textId="77777777" w:rsidTr="00063C39">
        <w:trPr>
          <w:tblHeader/>
        </w:trPr>
        <w:tc>
          <w:tcPr>
            <w:tcW w:w="2904" w:type="dxa"/>
          </w:tcPr>
          <w:p w14:paraId="290A8DF4" w14:textId="77777777" w:rsidR="00AE6C76" w:rsidRPr="00F91F14" w:rsidRDefault="00AE6C76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54" w:type="dxa"/>
          </w:tcPr>
          <w:p w14:paraId="14F49339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</w:t>
            </w:r>
          </w:p>
        </w:tc>
        <w:tc>
          <w:tcPr>
            <w:tcW w:w="2640" w:type="dxa"/>
            <w:gridSpan w:val="3"/>
            <w:shd w:val="clear" w:color="auto" w:fill="auto"/>
          </w:tcPr>
          <w:p w14:paraId="05C0B36C" w14:textId="6C111738" w:rsidR="00AE6C76" w:rsidRPr="00F91F14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CAFF52C" w14:textId="77777777" w:rsidR="00AE6C76" w:rsidRPr="00F91F14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155D8901" w14:textId="66B4AC83" w:rsidR="00AE6C76" w:rsidRPr="00F91F14" w:rsidRDefault="00AE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E6C76" w:rsidRPr="00F91F14" w14:paraId="658154A6" w14:textId="77777777" w:rsidTr="00063C39">
        <w:trPr>
          <w:tblHeader/>
        </w:trPr>
        <w:tc>
          <w:tcPr>
            <w:tcW w:w="2904" w:type="dxa"/>
          </w:tcPr>
          <w:p w14:paraId="65D0EB2D" w14:textId="77777777" w:rsidR="00AE6C76" w:rsidRPr="00F91F14" w:rsidRDefault="00AE6C76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1ADB0DBE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1" w:type="dxa"/>
            <w:shd w:val="clear" w:color="auto" w:fill="auto"/>
          </w:tcPr>
          <w:p w14:paraId="60AAF72E" w14:textId="77777777" w:rsidR="00AE6C76" w:rsidRPr="00F91F14" w:rsidRDefault="00AE6C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84" w:type="dxa"/>
          </w:tcPr>
          <w:p w14:paraId="19D992A7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ADBDC92" w14:textId="77777777" w:rsidR="00AE6C76" w:rsidRPr="00F91F14" w:rsidRDefault="00AE6C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6FA9A6F3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A76B748" w14:textId="77777777" w:rsidR="00AE6C76" w:rsidRPr="00F91F14" w:rsidRDefault="00AE6C76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17621A81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99F7612" w14:textId="77777777" w:rsidR="00AE6C76" w:rsidRPr="00F91F14" w:rsidRDefault="00AE6C76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E6C76" w:rsidRPr="00F91F14" w14:paraId="23353608" w14:textId="77777777" w:rsidTr="00063C39">
        <w:trPr>
          <w:tblHeader/>
        </w:trPr>
        <w:tc>
          <w:tcPr>
            <w:tcW w:w="2904" w:type="dxa"/>
          </w:tcPr>
          <w:p w14:paraId="2D99426B" w14:textId="77777777" w:rsidR="00AE6C76" w:rsidRPr="00F91F14" w:rsidRDefault="00AE6C7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6B95BBBD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88" w:type="dxa"/>
            <w:gridSpan w:val="7"/>
          </w:tcPr>
          <w:p w14:paraId="6A503CB1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AE6C76" w:rsidRPr="00F91F14" w14:paraId="717EC69D" w14:textId="77777777" w:rsidTr="00063C39">
        <w:tc>
          <w:tcPr>
            <w:tcW w:w="2904" w:type="dxa"/>
          </w:tcPr>
          <w:p w14:paraId="4B66A1AE" w14:textId="77777777" w:rsidR="00AE6C76" w:rsidRPr="00F91F14" w:rsidRDefault="00AE6C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854" w:type="dxa"/>
          </w:tcPr>
          <w:p w14:paraId="3B5562B5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55B89311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  <w:vAlign w:val="center"/>
          </w:tcPr>
          <w:p w14:paraId="24EEE0CC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center"/>
          </w:tcPr>
          <w:p w14:paraId="7B32C1FB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6548AC26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11249" w14:textId="77777777" w:rsidR="00AE6C76" w:rsidRPr="00F91F14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4274440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1721AE6" w14:textId="77777777" w:rsidR="00AE6C76" w:rsidRPr="00F91F14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6C76" w:rsidRPr="00F91F14" w14:paraId="4DA5F553" w14:textId="77777777" w:rsidTr="00063C39">
        <w:tc>
          <w:tcPr>
            <w:tcW w:w="2904" w:type="dxa"/>
          </w:tcPr>
          <w:p w14:paraId="279665CE" w14:textId="287DC986" w:rsidR="00AE6C76" w:rsidRPr="00F91F14" w:rsidRDefault="00AE6C76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54" w:type="dxa"/>
            <w:vAlign w:val="bottom"/>
          </w:tcPr>
          <w:p w14:paraId="4FCC518C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C614D29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  <w:vAlign w:val="bottom"/>
          </w:tcPr>
          <w:p w14:paraId="6BDA0DE9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275492C4" w14:textId="77777777" w:rsidR="00AE6C76" w:rsidRPr="00F91F14" w:rsidRDefault="00AE6C76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728F2B10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973F80D" w14:textId="77777777" w:rsidR="00AE6C76" w:rsidRPr="00F91F14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0FFF2A5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60CA1BF" w14:textId="77777777" w:rsidR="00AE6C76" w:rsidRPr="00F91F14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C76" w:rsidRPr="00F91F14" w14:paraId="569A97A1" w14:textId="77777777" w:rsidTr="00063C39">
        <w:tc>
          <w:tcPr>
            <w:tcW w:w="2904" w:type="dxa"/>
          </w:tcPr>
          <w:p w14:paraId="72C1624B" w14:textId="77777777" w:rsidR="00AE6C76" w:rsidRPr="00F91F14" w:rsidRDefault="00AE6C7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4" w:type="dxa"/>
            <w:vAlign w:val="bottom"/>
          </w:tcPr>
          <w:p w14:paraId="7FE4BBB9" w14:textId="77777777" w:rsidR="00AE6C76" w:rsidRPr="00F91F14" w:rsidRDefault="00AE6C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</w:tcPr>
          <w:p w14:paraId="05029861" w14:textId="02305C44" w:rsidR="00AE6C76" w:rsidRPr="00F91F14" w:rsidRDefault="00335AF3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824,117</w:t>
            </w:r>
          </w:p>
        </w:tc>
        <w:tc>
          <w:tcPr>
            <w:tcW w:w="384" w:type="dxa"/>
          </w:tcPr>
          <w:p w14:paraId="4F9C7191" w14:textId="77777777" w:rsidR="00AE6C76" w:rsidRPr="00F91F14" w:rsidRDefault="00AE6C76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FBDA796" w14:textId="63F29A61" w:rsidR="00AE6C76" w:rsidRPr="00F91F14" w:rsidRDefault="00335AF3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  <w:tc>
          <w:tcPr>
            <w:tcW w:w="262" w:type="dxa"/>
            <w:vAlign w:val="bottom"/>
          </w:tcPr>
          <w:p w14:paraId="69D2EC26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BBA52A8" w14:textId="7F43A37B" w:rsidR="00AE6C76" w:rsidRPr="00F91F14" w:rsidRDefault="00063C39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824,117</w:t>
            </w:r>
          </w:p>
        </w:tc>
        <w:tc>
          <w:tcPr>
            <w:tcW w:w="262" w:type="dxa"/>
          </w:tcPr>
          <w:p w14:paraId="1601E39B" w14:textId="77777777" w:rsidR="00AE6C76" w:rsidRPr="00F91F14" w:rsidRDefault="00AE6C76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1856C5A" w14:textId="1B4EE50E" w:rsidR="00AE6C76" w:rsidRPr="00F91F14" w:rsidRDefault="00063C39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</w:tr>
      <w:tr w:rsidR="005542D1" w:rsidRPr="00F91F14" w14:paraId="751D1471" w14:textId="77777777" w:rsidTr="00063C39">
        <w:tc>
          <w:tcPr>
            <w:tcW w:w="2904" w:type="dxa"/>
          </w:tcPr>
          <w:p w14:paraId="03B7DAA7" w14:textId="77777777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854" w:type="dxa"/>
          </w:tcPr>
          <w:p w14:paraId="3F4BE001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CDD6E10" w14:textId="55646C4C" w:rsidR="005542D1" w:rsidRPr="00F91F14" w:rsidRDefault="00335AF3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98,912</w:t>
            </w:r>
          </w:p>
        </w:tc>
        <w:tc>
          <w:tcPr>
            <w:tcW w:w="384" w:type="dxa"/>
          </w:tcPr>
          <w:p w14:paraId="35D444A3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B59FF7A" w14:textId="4F2C6BAE" w:rsidR="005542D1" w:rsidRPr="00F91F14" w:rsidRDefault="00335AF3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98,912</w:t>
            </w:r>
          </w:p>
        </w:tc>
        <w:tc>
          <w:tcPr>
            <w:tcW w:w="262" w:type="dxa"/>
          </w:tcPr>
          <w:p w14:paraId="36AAB221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D80686A" w14:textId="3CB60ECC" w:rsidR="005542D1" w:rsidRPr="00F91F14" w:rsidRDefault="00063C39" w:rsidP="00063C3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2328ED6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89E89E5" w14:textId="2F62713E" w:rsidR="005542D1" w:rsidRPr="00F91F14" w:rsidRDefault="00063C39" w:rsidP="00063C3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42D1" w:rsidRPr="00F91F14" w14:paraId="0CDCAE4D" w14:textId="77777777" w:rsidTr="00063C39">
        <w:trPr>
          <w:trHeight w:val="63"/>
        </w:trPr>
        <w:tc>
          <w:tcPr>
            <w:tcW w:w="2904" w:type="dxa"/>
          </w:tcPr>
          <w:p w14:paraId="77A635CC" w14:textId="7614E3B2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54" w:type="dxa"/>
          </w:tcPr>
          <w:p w14:paraId="3E6AD1F7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305B824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  <w:vAlign w:val="bottom"/>
          </w:tcPr>
          <w:p w14:paraId="2D75F487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132A268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E8D2E93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940791E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39736B2F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BE3CA82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2D1" w:rsidRPr="00F91F14" w14:paraId="139595D6" w14:textId="77777777" w:rsidTr="00063C39">
        <w:tc>
          <w:tcPr>
            <w:tcW w:w="2904" w:type="dxa"/>
          </w:tcPr>
          <w:p w14:paraId="091787FC" w14:textId="77777777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66C87103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32A46F36" w14:textId="354B2376" w:rsidR="005542D1" w:rsidRPr="00F91F14" w:rsidRDefault="00335AF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384" w:type="dxa"/>
          </w:tcPr>
          <w:p w14:paraId="694B2C67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03F357B1" w14:textId="6D575459" w:rsidR="005542D1" w:rsidRPr="00F91F14" w:rsidRDefault="00D30C0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262" w:type="dxa"/>
          </w:tcPr>
          <w:p w14:paraId="2977E6D6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77DF68CB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824,117</w:t>
            </w:r>
          </w:p>
        </w:tc>
        <w:tc>
          <w:tcPr>
            <w:tcW w:w="262" w:type="dxa"/>
            <w:vAlign w:val="bottom"/>
          </w:tcPr>
          <w:p w14:paraId="50C437C5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129C5C82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824,117</w:t>
            </w:r>
          </w:p>
        </w:tc>
      </w:tr>
      <w:tr w:rsidR="001270FF" w:rsidRPr="00F91F14" w14:paraId="4CDC0519" w14:textId="77777777" w:rsidTr="001270FF">
        <w:tc>
          <w:tcPr>
            <w:tcW w:w="2904" w:type="dxa"/>
          </w:tcPr>
          <w:p w14:paraId="504816FD" w14:textId="77777777" w:rsidR="001270FF" w:rsidRPr="00F91F14" w:rsidRDefault="001270FF" w:rsidP="001270FF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8A6D407" w14:textId="77777777" w:rsidR="001270FF" w:rsidRPr="00F91F14" w:rsidRDefault="001270FF" w:rsidP="001270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332114DE" w14:textId="77777777" w:rsidR="001270FF" w:rsidRPr="00F91F14" w:rsidRDefault="001270FF" w:rsidP="001270FF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</w:tcPr>
          <w:p w14:paraId="172A5A19" w14:textId="77777777" w:rsidR="001270FF" w:rsidRPr="00F91F14" w:rsidRDefault="001270FF" w:rsidP="001270FF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4ECF3591" w14:textId="77777777" w:rsidR="001270FF" w:rsidRPr="00F91F14" w:rsidRDefault="001270FF" w:rsidP="001270FF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E46D643" w14:textId="77777777" w:rsidR="001270FF" w:rsidRPr="00F91F14" w:rsidRDefault="001270FF" w:rsidP="001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E96B954" w14:textId="77777777" w:rsidR="001270FF" w:rsidRPr="00F91F14" w:rsidRDefault="001270FF" w:rsidP="001270F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7750C86B" w14:textId="77777777" w:rsidR="001270FF" w:rsidRPr="00F91F14" w:rsidRDefault="001270FF" w:rsidP="001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125A947" w14:textId="77777777" w:rsidR="001270FF" w:rsidRPr="00F91F14" w:rsidRDefault="001270FF" w:rsidP="001270F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42D1" w:rsidRPr="00F91F14" w14:paraId="4F7BC89C" w14:textId="77777777" w:rsidTr="00063C39">
        <w:tc>
          <w:tcPr>
            <w:tcW w:w="2904" w:type="dxa"/>
          </w:tcPr>
          <w:p w14:paraId="7F9AF14E" w14:textId="77777777" w:rsidR="005542D1" w:rsidRPr="00F91F14" w:rsidRDefault="005542D1" w:rsidP="005542D1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62831EC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F101CD9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</w:tcPr>
          <w:p w14:paraId="282FA340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46968FD0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917F5EE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7427D5C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5CCFFA5A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1C436EC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42D1" w:rsidRPr="00F91F14" w14:paraId="5703B11B" w14:textId="77777777" w:rsidTr="00063C39">
        <w:tc>
          <w:tcPr>
            <w:tcW w:w="2904" w:type="dxa"/>
          </w:tcPr>
          <w:p w14:paraId="5ACBF072" w14:textId="5407BA41" w:rsidR="005542D1" w:rsidRPr="00F91F14" w:rsidRDefault="005542D1" w:rsidP="005542D1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54" w:type="dxa"/>
          </w:tcPr>
          <w:p w14:paraId="5CD43535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40A0C64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</w:tcPr>
          <w:p w14:paraId="208A45E0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73A76B47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8CB78E0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E933C5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D73D2EC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5F6F9714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2D1" w:rsidRPr="00F91F14" w14:paraId="2E1FE2AB" w14:textId="77777777" w:rsidTr="00063C39">
        <w:trPr>
          <w:trHeight w:val="39"/>
        </w:trPr>
        <w:tc>
          <w:tcPr>
            <w:tcW w:w="2904" w:type="dxa"/>
          </w:tcPr>
          <w:p w14:paraId="43AE46A7" w14:textId="77777777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0FD95973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  <w:vAlign w:val="bottom"/>
          </w:tcPr>
          <w:p w14:paraId="20495005" w14:textId="16EF146A" w:rsidR="005542D1" w:rsidRPr="00F91F14" w:rsidRDefault="00335AF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</w:t>
            </w:r>
            <w:r w:rsidR="00986233"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384" w:type="dxa"/>
          </w:tcPr>
          <w:p w14:paraId="378F8EFB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196D11BF" w14:textId="241BD3FA" w:rsidR="005542D1" w:rsidRPr="00F91F14" w:rsidRDefault="00D30C0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</w:t>
            </w:r>
            <w:r w:rsidR="00986233"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2" w:type="dxa"/>
          </w:tcPr>
          <w:p w14:paraId="084E88B5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7DF43B2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549,411</w:t>
            </w:r>
          </w:p>
        </w:tc>
        <w:tc>
          <w:tcPr>
            <w:tcW w:w="262" w:type="dxa"/>
          </w:tcPr>
          <w:p w14:paraId="5B34E97E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7EE5AD9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549,411</w:t>
            </w:r>
          </w:p>
        </w:tc>
      </w:tr>
      <w:tr w:rsidR="005542D1" w:rsidRPr="00F91F14" w14:paraId="0FE23BD2" w14:textId="77777777" w:rsidTr="00063C39">
        <w:tc>
          <w:tcPr>
            <w:tcW w:w="2904" w:type="dxa"/>
          </w:tcPr>
          <w:p w14:paraId="18477791" w14:textId="77777777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854" w:type="dxa"/>
          </w:tcPr>
          <w:p w14:paraId="08C2A70F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E8F9276" w14:textId="60F98DC8" w:rsidR="005542D1" w:rsidRPr="00F91F14" w:rsidRDefault="00335AF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  <w:tc>
          <w:tcPr>
            <w:tcW w:w="384" w:type="dxa"/>
          </w:tcPr>
          <w:p w14:paraId="54F2928E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8ED3BAE" w14:textId="721CD6ED" w:rsidR="005542D1" w:rsidRPr="00F91F14" w:rsidRDefault="00D30C03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  <w:tc>
          <w:tcPr>
            <w:tcW w:w="262" w:type="dxa"/>
          </w:tcPr>
          <w:p w14:paraId="40178A35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21DE0CE" w14:textId="77777777" w:rsidR="005542D1" w:rsidRPr="00F91F14" w:rsidRDefault="005542D1" w:rsidP="009C5B1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2F46189A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F2A96A6" w14:textId="77777777" w:rsidR="005542D1" w:rsidRPr="00F91F14" w:rsidRDefault="005542D1" w:rsidP="009C5B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42D1" w:rsidRPr="00F91F14" w14:paraId="058FFBCF" w14:textId="77777777" w:rsidTr="00063C39">
        <w:tc>
          <w:tcPr>
            <w:tcW w:w="2904" w:type="dxa"/>
          </w:tcPr>
          <w:p w14:paraId="751D8EC6" w14:textId="3FE3E70A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54" w:type="dxa"/>
          </w:tcPr>
          <w:p w14:paraId="09FB3792" w14:textId="77777777" w:rsidR="005542D1" w:rsidRPr="00F91F14" w:rsidRDefault="005542D1" w:rsidP="005542D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58F9669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708A00B9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94ABD74" w14:textId="77777777" w:rsidR="005542D1" w:rsidRPr="00F91F14" w:rsidRDefault="005542D1" w:rsidP="00063C39">
            <w:pPr>
              <w:pStyle w:val="30"/>
              <w:tabs>
                <w:tab w:val="clear" w:pos="360"/>
                <w:tab w:val="clear" w:pos="720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352FBE8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196DB5B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36A175C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80F1471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2D1" w:rsidRPr="00F91F14" w14:paraId="65A967DF" w14:textId="77777777" w:rsidTr="00063C39">
        <w:tc>
          <w:tcPr>
            <w:tcW w:w="2904" w:type="dxa"/>
          </w:tcPr>
          <w:p w14:paraId="7FBBF5FC" w14:textId="77777777" w:rsidR="005542D1" w:rsidRPr="00F91F14" w:rsidRDefault="005542D1" w:rsidP="005542D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68D8B0D1" w14:textId="77777777" w:rsidR="005542D1" w:rsidRPr="00F91F14" w:rsidRDefault="005542D1" w:rsidP="005542D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C042DE5" w14:textId="6EE165F1" w:rsidR="005542D1" w:rsidRPr="00F91F14" w:rsidRDefault="00335AF3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384" w:type="dxa"/>
          </w:tcPr>
          <w:p w14:paraId="2761A094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75A274E" w14:textId="14BFF948" w:rsidR="005542D1" w:rsidRPr="00F91F14" w:rsidRDefault="00D30C03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</w:t>
            </w:r>
            <w:r w:rsidR="007D4FF5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62" w:type="dxa"/>
          </w:tcPr>
          <w:p w14:paraId="08A2B780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65666D02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  <w:tc>
          <w:tcPr>
            <w:tcW w:w="262" w:type="dxa"/>
          </w:tcPr>
          <w:p w14:paraId="2570D8D2" w14:textId="77777777" w:rsidR="005542D1" w:rsidRPr="00F91F14" w:rsidRDefault="005542D1" w:rsidP="00063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7" w:right="-13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753AA3C3" w14:textId="77777777" w:rsidR="005542D1" w:rsidRPr="00F91F14" w:rsidRDefault="005542D1" w:rsidP="00063C3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97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</w:tr>
    </w:tbl>
    <w:p w14:paraId="2F02D5EA" w14:textId="77777777" w:rsidR="00AE6C76" w:rsidRPr="00F91F14" w:rsidRDefault="00AE6C76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14:paraId="1AD54E2C" w14:textId="24C03D3A" w:rsidR="00AE6C76" w:rsidRPr="00F91F14" w:rsidRDefault="00AE6C76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F91F14">
        <w:rPr>
          <w:rFonts w:ascii="Angsana New" w:hAnsi="Angsana New" w:hint="cs"/>
          <w:sz w:val="30"/>
          <w:szCs w:val="30"/>
          <w:cs/>
        </w:rPr>
        <w:t>วันที่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เมษายน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การประชุมสามัญผู้ถือหุ้นประจำปีมีมติอนุมัติการเพิ่มทุนจดทะเบียนของบริษัทจำนวน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98,911,685 </w:t>
      </w:r>
      <w:r w:rsidRPr="00F91F14">
        <w:rPr>
          <w:rFonts w:ascii="Angsana New" w:hAnsi="Angsana New" w:hint="cs"/>
          <w:sz w:val="30"/>
          <w:szCs w:val="30"/>
          <w:cs/>
        </w:rPr>
        <w:t>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มูลค่า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 จากทุนจดทะเบียนเดิมจำนวน</w:t>
      </w:r>
      <w:r w:rsidRPr="00F91F14">
        <w:rPr>
          <w:rFonts w:ascii="Angsana New" w:hAnsi="Angsana New"/>
          <w:sz w:val="30"/>
          <w:szCs w:val="30"/>
        </w:rPr>
        <w:t xml:space="preserve"> 824,116,850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บาท (จำนวน </w:t>
      </w:r>
      <w:r w:rsidRPr="00F91F14">
        <w:rPr>
          <w:rFonts w:ascii="Angsana New" w:hAnsi="Angsana New"/>
          <w:sz w:val="30"/>
          <w:szCs w:val="30"/>
        </w:rPr>
        <w:t xml:space="preserve">824,116,850 </w:t>
      </w:r>
      <w:r w:rsidRPr="00F91F14">
        <w:rPr>
          <w:rFonts w:ascii="Angsana New" w:hAnsi="Angsana New" w:hint="cs"/>
          <w:sz w:val="30"/>
          <w:szCs w:val="30"/>
          <w:cs/>
        </w:rPr>
        <w:t xml:space="preserve">หุ้น มูลค่า </w:t>
      </w:r>
      <w:r w:rsidRPr="00F91F14">
        <w:rPr>
          <w:rFonts w:ascii="Angsana New" w:hAnsi="Angsana New"/>
          <w:sz w:val="30"/>
          <w:szCs w:val="30"/>
        </w:rPr>
        <w:t xml:space="preserve">1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บาทต่อหุ้น)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เป็นทุนจดทะเบียนใหม่จำนวน </w:t>
      </w:r>
      <w:r w:rsidRPr="00F91F14">
        <w:rPr>
          <w:rFonts w:ascii="Angsana New" w:hAnsi="Angsana New"/>
          <w:sz w:val="30"/>
          <w:szCs w:val="30"/>
        </w:rPr>
        <w:t xml:space="preserve">923,028,535 </w:t>
      </w:r>
      <w:r w:rsidRPr="00F91F14">
        <w:rPr>
          <w:rFonts w:ascii="Angsana New" w:hAnsi="Angsana New" w:hint="cs"/>
          <w:sz w:val="30"/>
          <w:szCs w:val="30"/>
          <w:cs/>
        </w:rPr>
        <w:t xml:space="preserve">บาท (จำนวน </w:t>
      </w:r>
      <w:r w:rsidRPr="00F91F14">
        <w:rPr>
          <w:rFonts w:ascii="Angsana New" w:hAnsi="Angsana New"/>
          <w:sz w:val="30"/>
          <w:szCs w:val="30"/>
        </w:rPr>
        <w:t xml:space="preserve">923,028,535 </w:t>
      </w:r>
      <w:r w:rsidRPr="00F91F14">
        <w:rPr>
          <w:rFonts w:ascii="Angsana New" w:hAnsi="Angsana New" w:hint="cs"/>
          <w:sz w:val="30"/>
          <w:szCs w:val="30"/>
          <w:cs/>
        </w:rPr>
        <w:t xml:space="preserve">หุ้น มูลค่า </w:t>
      </w:r>
      <w:r w:rsidRPr="00F91F14">
        <w:rPr>
          <w:rFonts w:ascii="Angsana New" w:hAnsi="Angsana New"/>
          <w:sz w:val="30"/>
          <w:szCs w:val="30"/>
          <w:cs/>
        </w:rPr>
        <w:br/>
      </w:r>
      <w:r w:rsidRPr="00F91F14">
        <w:rPr>
          <w:rFonts w:ascii="Angsana New" w:hAnsi="Angsana New"/>
          <w:sz w:val="30"/>
          <w:szCs w:val="30"/>
        </w:rPr>
        <w:t xml:space="preserve">1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บาทต่อหุ้น) เพื่อรองรับ</w:t>
      </w:r>
    </w:p>
    <w:p w14:paraId="0424B180" w14:textId="77777777" w:rsidR="00AE6C76" w:rsidRPr="00F91F14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การจ่ายหุ้นปันผลจำนวนไม่เกิน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54,941,713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1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</w:p>
    <w:p w14:paraId="0EBA21DE" w14:textId="3DB0CE2B" w:rsidR="00AE6C76" w:rsidRPr="00F91F14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การใช้สิทธิตามใบสำคัญแสดงสิทธิที่จะซื้อหุ้นสามัญของบริษัท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SBNEXT-WA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="005542D1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16,500,000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1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</w:p>
    <w:p w14:paraId="15B1F521" w14:textId="77777777" w:rsidR="00AE6C76" w:rsidRPr="00F91F14" w:rsidRDefault="00AE6C76" w:rsidP="005542D1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2" w:right="-45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การปรับสิทธิตามใบสำคัญแสดงสิทธิที่จะซื้อหุ้นสามัญของบริษัท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SBNEXT-W2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27,469,972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</w:p>
    <w:p w14:paraId="1764C6E9" w14:textId="77777777" w:rsidR="00065372" w:rsidRPr="00F91F14" w:rsidRDefault="00065372" w:rsidP="0006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14:paraId="48386AB1" w14:textId="628BC621" w:rsidR="00065372" w:rsidRPr="00F91F14" w:rsidRDefault="001270FF" w:rsidP="0006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  <w:cs/>
        </w:rPr>
      </w:pP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="00065372" w:rsidRPr="00F91F14">
        <w:rPr>
          <w:rFonts w:ascii="Angsana New" w:hAnsi="Angsana New" w:hint="cs"/>
          <w:sz w:val="30"/>
          <w:szCs w:val="30"/>
          <w:cs/>
        </w:rPr>
        <w:t>ได้จดทะเบียน</w:t>
      </w:r>
      <w:r w:rsidR="00F91CDD" w:rsidRPr="00F91F14">
        <w:rPr>
          <w:rFonts w:ascii="Angsana New" w:hAnsi="Angsana New" w:hint="cs"/>
          <w:sz w:val="30"/>
          <w:szCs w:val="30"/>
          <w:cs/>
        </w:rPr>
        <w:t>เพิ่มทุนดังกล่าว</w:t>
      </w:r>
      <w:r w:rsidR="00065372" w:rsidRPr="00F91F14">
        <w:rPr>
          <w:rFonts w:ascii="Angsana New" w:hAnsi="Angsana New" w:hint="cs"/>
          <w:sz w:val="30"/>
          <w:szCs w:val="30"/>
          <w:cs/>
        </w:rPr>
        <w:t>กับกระทรวงพาณิชย์แล้วเมื่อวันที่</w:t>
      </w:r>
      <w:r w:rsidR="00065372" w:rsidRPr="00F91F14">
        <w:rPr>
          <w:rFonts w:ascii="Angsana New" w:hAnsi="Angsana New"/>
          <w:sz w:val="30"/>
          <w:szCs w:val="30"/>
        </w:rPr>
        <w:t xml:space="preserve"> </w:t>
      </w:r>
      <w:r w:rsidR="00D07C97" w:rsidRPr="00F91F14">
        <w:rPr>
          <w:rFonts w:ascii="Angsana New" w:hAnsi="Angsana New"/>
          <w:sz w:val="30"/>
          <w:szCs w:val="30"/>
        </w:rPr>
        <w:t xml:space="preserve">26 </w:t>
      </w:r>
      <w:r w:rsidR="00442DD9" w:rsidRPr="00F91F1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42DD9" w:rsidRPr="00F91F14">
        <w:rPr>
          <w:rFonts w:ascii="Angsana New" w:hAnsi="Angsana New"/>
          <w:sz w:val="30"/>
          <w:szCs w:val="30"/>
        </w:rPr>
        <w:t>2</w:t>
      </w:r>
      <w:r w:rsidR="007421AB" w:rsidRPr="00F91F14">
        <w:rPr>
          <w:rFonts w:ascii="Angsana New" w:hAnsi="Angsana New"/>
          <w:sz w:val="30"/>
          <w:szCs w:val="30"/>
        </w:rPr>
        <w:t>566</w:t>
      </w:r>
    </w:p>
    <w:p w14:paraId="67B801B5" w14:textId="5F40F562" w:rsidR="005542D1" w:rsidRPr="00F91F14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วันที่ </w:t>
      </w:r>
      <w:r w:rsidRPr="00F91F14">
        <w:rPr>
          <w:rFonts w:asciiTheme="majorBidi" w:hAnsiTheme="majorBidi" w:cstheme="majorBidi"/>
          <w:sz w:val="30"/>
          <w:szCs w:val="30"/>
        </w:rPr>
        <w:t xml:space="preserve">28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91F14">
        <w:rPr>
          <w:rFonts w:asciiTheme="majorBidi" w:hAnsiTheme="majorBidi" w:cstheme="majorBidi"/>
          <w:sz w:val="30"/>
          <w:szCs w:val="30"/>
        </w:rPr>
        <w:t xml:space="preserve"> 2565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3C39" w:rsidRPr="00F91F1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ประชุมวิสามัญผู้ถือหุ้นมีมติอนุมัติการเพิ่มทุนจดทะเบียนของบริษัทจากทุนจดทะเบียนเดิมจำนวน </w:t>
      </w:r>
      <w:r w:rsidRPr="00F91F14">
        <w:rPr>
          <w:rFonts w:asciiTheme="majorBidi" w:hAnsiTheme="majorBidi" w:cstheme="majorBidi"/>
          <w:sz w:val="30"/>
          <w:szCs w:val="30"/>
        </w:rPr>
        <w:t xml:space="preserve">549,411,233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F91CDD" w:rsidRPr="00F91F14">
        <w:rPr>
          <w:rFonts w:asciiTheme="majorBidi" w:hAnsiTheme="majorBidi" w:cstheme="majorBidi" w:hint="cs"/>
          <w:sz w:val="30"/>
          <w:szCs w:val="30"/>
          <w:cs/>
        </w:rPr>
        <w:t xml:space="preserve">มูลค่า </w:t>
      </w:r>
      <w:r w:rsidR="00F91CDD" w:rsidRPr="00F91F14">
        <w:rPr>
          <w:rFonts w:asciiTheme="majorBidi" w:hAnsiTheme="majorBidi" w:cstheme="majorBidi"/>
          <w:sz w:val="30"/>
          <w:szCs w:val="30"/>
        </w:rPr>
        <w:t xml:space="preserve">1 </w:t>
      </w:r>
      <w:r w:rsidR="00F91CDD" w:rsidRPr="00F91F14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F91CDD" w:rsidRPr="00F91F14">
        <w:rPr>
          <w:rFonts w:asciiTheme="majorBidi" w:hAnsiTheme="majorBidi" w:cstheme="majorBidi" w:hint="cs"/>
          <w:sz w:val="30"/>
          <w:szCs w:val="30"/>
          <w:cs/>
        </w:rPr>
        <w:t>ทุนจดทะเบียนใหม่จำนวน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>824,116,850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หุ้น </w:t>
      </w:r>
      <w:r w:rsidR="00063C39" w:rsidRPr="00F91F1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</w:rPr>
        <w:t xml:space="preserve">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63C39" w:rsidRPr="00F91F14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0654E7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เพื่อรับรองการใช้สิทธิ</w:t>
      </w:r>
      <w:r w:rsidR="00063C39" w:rsidRPr="00F91F1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ใบสำคัญแสดงสิทธิที่จะซื้อหุ้นสามัญของบริษัทตามที่กล่าวในหมายเหตุข้อ </w:t>
      </w:r>
      <w:r w:rsidR="000654E7" w:rsidRPr="00F91F14">
        <w:rPr>
          <w:rFonts w:asciiTheme="majorBidi" w:hAnsiTheme="majorBidi" w:cstheme="majorBidi"/>
          <w:sz w:val="30"/>
          <w:szCs w:val="30"/>
        </w:rPr>
        <w:t>19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54E7" w:rsidRPr="00F91F14"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</w:t>
      </w:r>
      <w:r w:rsidR="00F91F14" w:rsidRPr="00F91F14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6128E0" w:rsidRPr="00F91F14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กับกระทรวงพาณิชย์แล้วเมื่อวันที่</w:t>
      </w:r>
      <w:r w:rsidRPr="00F91F14">
        <w:rPr>
          <w:rFonts w:asciiTheme="majorBidi" w:hAnsiTheme="majorBidi" w:cstheme="majorBidi"/>
          <w:sz w:val="30"/>
          <w:szCs w:val="30"/>
        </w:rPr>
        <w:t xml:space="preserve"> 11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F91F14">
        <w:rPr>
          <w:rFonts w:asciiTheme="majorBidi" w:hAnsiTheme="majorBidi" w:cstheme="majorBidi"/>
          <w:sz w:val="30"/>
          <w:szCs w:val="30"/>
        </w:rPr>
        <w:t>2565</w:t>
      </w:r>
    </w:p>
    <w:p w14:paraId="66CF703B" w14:textId="77777777" w:rsidR="009B6DAE" w:rsidRPr="00F91F14" w:rsidRDefault="009B6DAE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956E39" w14:textId="77777777" w:rsidR="005542D1" w:rsidRPr="00F91F14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52B278E4" w14:textId="77777777" w:rsidR="005542D1" w:rsidRPr="00F91F14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D4AA28" w14:textId="40BAF205" w:rsidR="00527042" w:rsidRPr="00F91F14" w:rsidRDefault="005542D1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1F14">
        <w:rPr>
          <w:rFonts w:asciiTheme="majorBidi" w:hAnsiTheme="majorBidi" w:cstheme="majorBidi"/>
          <w:sz w:val="30"/>
          <w:szCs w:val="30"/>
        </w:rPr>
        <w:t>2535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1F14">
        <w:rPr>
          <w:rFonts w:asciiTheme="majorBidi" w:hAnsiTheme="majorBidi" w:cstheme="majorBidi"/>
          <w:sz w:val="30"/>
          <w:szCs w:val="30"/>
        </w:rPr>
        <w:t>51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91F14">
        <w:rPr>
          <w:rFonts w:asciiTheme="majorBidi" w:hAnsiTheme="majorBidi" w:cstheme="majorBidi"/>
          <w:sz w:val="30"/>
          <w:szCs w:val="30"/>
        </w:rPr>
        <w:t>“</w:t>
      </w:r>
      <w:r w:rsidRPr="00F91F1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91F14">
        <w:rPr>
          <w:rFonts w:asciiTheme="majorBidi" w:hAnsiTheme="majorBidi" w:cstheme="majorBidi"/>
          <w:sz w:val="30"/>
          <w:szCs w:val="30"/>
        </w:rPr>
        <w:t>”</w:t>
      </w:r>
      <w:r w:rsidRPr="00F91F1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EE38095" w14:textId="58C8BB01" w:rsidR="00C92969" w:rsidRPr="00F91F14" w:rsidRDefault="00C92969" w:rsidP="0055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24280" w14:textId="71895291" w:rsidR="00CE7124" w:rsidRPr="00F91F14" w:rsidRDefault="00CE7124" w:rsidP="00E923C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  <w:r w:rsidR="00873BBE"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ตามกฎหมาย</w:t>
      </w:r>
    </w:p>
    <w:p w14:paraId="203BD7B4" w14:textId="77777777" w:rsidR="00E62BB8" w:rsidRPr="00F91F14" w:rsidRDefault="00E62B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A6CE8" w14:textId="43B8B046" w:rsidR="001E5087" w:rsidRPr="00F91F14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1F14">
        <w:rPr>
          <w:rFonts w:asciiTheme="majorBidi" w:hAnsiTheme="majorBidi" w:cstheme="majorBidi"/>
          <w:sz w:val="30"/>
          <w:szCs w:val="30"/>
        </w:rPr>
        <w:t>2535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1F14">
        <w:rPr>
          <w:rFonts w:asciiTheme="majorBidi" w:hAnsiTheme="majorBidi" w:cstheme="majorBidi"/>
          <w:sz w:val="30"/>
          <w:szCs w:val="30"/>
        </w:rPr>
        <w:t>116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1F14">
        <w:rPr>
          <w:rFonts w:asciiTheme="majorBidi" w:hAnsiTheme="majorBidi" w:cstheme="majorBidi"/>
          <w:sz w:val="30"/>
          <w:szCs w:val="30"/>
        </w:rPr>
        <w:t>“</w:t>
      </w:r>
      <w:r w:rsidRPr="00F91F1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1F14">
        <w:rPr>
          <w:rFonts w:asciiTheme="majorBidi" w:hAnsiTheme="majorBidi" w:cstheme="majorBidi"/>
          <w:sz w:val="30"/>
          <w:szCs w:val="30"/>
        </w:rPr>
        <w:t>”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91F14">
        <w:rPr>
          <w:rFonts w:asciiTheme="majorBidi" w:hAnsiTheme="majorBidi" w:cstheme="majorBidi"/>
          <w:sz w:val="30"/>
          <w:szCs w:val="30"/>
        </w:rPr>
        <w:t xml:space="preserve">5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93FA4" w:rsidRPr="00F91F14">
        <w:rPr>
          <w:rFonts w:asciiTheme="majorBidi" w:hAnsiTheme="majorBidi" w:cstheme="majorBidi"/>
          <w:sz w:val="30"/>
          <w:szCs w:val="30"/>
        </w:rPr>
        <w:t>10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1F4F48B2" w14:textId="3FA49148" w:rsidR="00AE6C76" w:rsidRPr="00F91F14" w:rsidRDefault="00AE6C7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FCD87" w14:textId="77777777" w:rsidR="00AE6C76" w:rsidRPr="00F91F14" w:rsidRDefault="00AE6C76" w:rsidP="00AE6C7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1F2C78C1" w14:textId="77777777" w:rsidR="00AE6C76" w:rsidRPr="00F91F14" w:rsidRDefault="00AE6C76" w:rsidP="00AE6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8214D3F" w14:textId="77777777" w:rsidR="00AE6C76" w:rsidRPr="00F91F14" w:rsidRDefault="00AE6C76" w:rsidP="00AE6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91F14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การออกและเสนอขายใบสำคัญแสดงสิทธิที่จะซื้อหุ้นสามัญ</w:t>
      </w:r>
    </w:p>
    <w:p w14:paraId="009D2828" w14:textId="77777777" w:rsidR="00AE6C76" w:rsidRPr="00F91F14" w:rsidRDefault="00AE6C76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A37D6" w14:textId="77777777" w:rsidR="00AE6C76" w:rsidRPr="00F91F14" w:rsidRDefault="00AE6C76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 xml:space="preserve">วันที่ </w:t>
      </w:r>
      <w:r w:rsidRPr="00F91F14">
        <w:rPr>
          <w:rFonts w:ascii="Angsana New" w:hAnsi="Angsana New"/>
          <w:sz w:val="30"/>
          <w:szCs w:val="30"/>
        </w:rPr>
        <w:t xml:space="preserve">28 </w:t>
      </w:r>
      <w:r w:rsidRPr="00F91F14">
        <w:rPr>
          <w:rFonts w:ascii="Angsana New" w:hAnsi="Angsana New" w:hint="cs"/>
          <w:sz w:val="30"/>
          <w:szCs w:val="30"/>
          <w:cs/>
        </w:rPr>
        <w:t>กันยายน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การ</w:t>
      </w:r>
      <w:r w:rsidRPr="00F91F14">
        <w:rPr>
          <w:rFonts w:ascii="Angsana New" w:hAnsi="Angsana New"/>
          <w:sz w:val="30"/>
          <w:szCs w:val="30"/>
          <w:cs/>
        </w:rPr>
        <w:t>ประชุมวิสามัญผู้ถือหุ้น</w:t>
      </w:r>
      <w:r w:rsidRPr="00F91F14">
        <w:rPr>
          <w:rFonts w:ascii="Angsana New" w:hAnsi="Angsana New" w:hint="cs"/>
          <w:sz w:val="30"/>
          <w:szCs w:val="30"/>
          <w:cs/>
        </w:rPr>
        <w:t>ของบริษัท</w:t>
      </w:r>
      <w:r w:rsidRPr="00F91F14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มีมติอนุมัติการออกและเสนอขายใบสำคัญแสดงสิทธิที่จะซื้อหุ้นสามัญจำนวน </w:t>
      </w:r>
      <w:r w:rsidRPr="00F91F14">
        <w:rPr>
          <w:rFonts w:ascii="Angsana New" w:hAnsi="Angsana New"/>
          <w:sz w:val="30"/>
          <w:szCs w:val="30"/>
        </w:rPr>
        <w:t xml:space="preserve">274.7 </w:t>
      </w:r>
      <w:r w:rsidRPr="00F91F14">
        <w:rPr>
          <w:rFonts w:ascii="Angsana New" w:hAnsi="Angsana New"/>
          <w:sz w:val="30"/>
          <w:szCs w:val="30"/>
          <w:cs/>
        </w:rPr>
        <w:t>ล้านหน่วย ให้แก</w:t>
      </w:r>
      <w:r w:rsidRPr="00F91F14">
        <w:rPr>
          <w:rFonts w:ascii="Angsana New" w:hAnsi="Angsana New" w:hint="cs"/>
          <w:sz w:val="30"/>
          <w:szCs w:val="30"/>
          <w:cs/>
        </w:rPr>
        <w:t>่ผู้ถือหุ้นรายเดิม</w:t>
      </w:r>
      <w:r w:rsidRPr="00F91F14">
        <w:rPr>
          <w:rFonts w:ascii="Angsana New" w:hAnsi="Angsana New"/>
          <w:sz w:val="30"/>
          <w:szCs w:val="30"/>
          <w:cs/>
        </w:rPr>
        <w:t>โดยไม่มีสิ่งตอบแทน</w:t>
      </w:r>
    </w:p>
    <w:p w14:paraId="61A8AA20" w14:textId="77777777" w:rsidR="00E923CA" w:rsidRPr="00F91F14" w:rsidRDefault="00E923CA" w:rsidP="00AE6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C39F1F" w14:textId="76B039DC" w:rsidR="00AE6C76" w:rsidRPr="00F91F14" w:rsidRDefault="00AE6C76" w:rsidP="00AE6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1F14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การจัดสรรใบสำคัญแสดงสิทธิที่จะซื้อหุ้นสามัญ</w:t>
      </w:r>
    </w:p>
    <w:p w14:paraId="25BC13E9" w14:textId="77777777" w:rsidR="00AE6C76" w:rsidRPr="00F91F14" w:rsidRDefault="00AE6C76" w:rsidP="00AE6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5490D9" w14:textId="0CCA04E6" w:rsidR="00AE6C76" w:rsidRPr="00F91F14" w:rsidRDefault="00AE6C76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 xml:space="preserve">วันที่ </w:t>
      </w:r>
      <w:r w:rsidRPr="00F91F14">
        <w:rPr>
          <w:rFonts w:ascii="Angsana New" w:hAnsi="Angsana New"/>
          <w:sz w:val="30"/>
          <w:szCs w:val="30"/>
        </w:rPr>
        <w:t xml:space="preserve">31 </w:t>
      </w:r>
      <w:r w:rsidRPr="00F91F1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F91F14">
        <w:rPr>
          <w:rFonts w:ascii="Angsana New" w:hAnsi="Angsana New"/>
          <w:sz w:val="30"/>
          <w:szCs w:val="30"/>
        </w:rPr>
        <w:t>2565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>ได้จัดสรรใบสำคัญแสดงสิทธิที่จะซื้อหุ้นสามัญของ</w:t>
      </w:r>
      <w:r w:rsidRPr="00F91F14">
        <w:rPr>
          <w:rFonts w:ascii="Angsana New" w:hAnsi="Angsana New" w:hint="cs"/>
          <w:sz w:val="30"/>
          <w:szCs w:val="30"/>
          <w:cs/>
        </w:rPr>
        <w:t>บริษัท</w:t>
      </w:r>
      <w:r w:rsidRPr="00F91F14">
        <w:rPr>
          <w:rFonts w:ascii="Angsana New" w:hAnsi="Angsana New"/>
          <w:sz w:val="30"/>
          <w:szCs w:val="30"/>
          <w:cs/>
        </w:rPr>
        <w:t>ให้แก่</w:t>
      </w:r>
      <w:r w:rsidRPr="00F91F14">
        <w:rPr>
          <w:rFonts w:ascii="Angsana New" w:hAnsi="Angsana New" w:hint="cs"/>
          <w:sz w:val="30"/>
          <w:szCs w:val="30"/>
          <w:cs/>
        </w:rPr>
        <w:t>ผู้ถือหุ้นรายเดิม</w:t>
      </w:r>
      <w:r w:rsidRPr="00F91F14">
        <w:rPr>
          <w:rFonts w:ascii="Angsana New" w:hAnsi="Angsana New"/>
          <w:sz w:val="30"/>
          <w:szCs w:val="30"/>
          <w:cs/>
        </w:rPr>
        <w:t>โดยใบสำคัญแสดงสิทธิดังกล่าวมีอายุ</w:t>
      </w:r>
      <w:r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3</w:t>
      </w:r>
      <w:r w:rsidRPr="00F91F14">
        <w:rPr>
          <w:rFonts w:ascii="Angsana New" w:hAnsi="Angsana New"/>
          <w:sz w:val="30"/>
          <w:szCs w:val="30"/>
          <w:cs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Pr="00F91F14">
        <w:rPr>
          <w:rFonts w:ascii="Angsana New" w:hAnsi="Angsana New"/>
          <w:sz w:val="30"/>
          <w:szCs w:val="30"/>
        </w:rPr>
        <w:t xml:space="preserve"> 1</w:t>
      </w:r>
      <w:r w:rsidRPr="00F91F14">
        <w:rPr>
          <w:rFonts w:ascii="Angsana New" w:hAnsi="Angsana New"/>
          <w:sz w:val="30"/>
          <w:szCs w:val="30"/>
          <w:cs/>
        </w:rPr>
        <w:t xml:space="preserve"> หน่วยมีสิทธิซื้อหุ้นสามัญได้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หุ้น ในราคาใช้สิทธิ </w:t>
      </w:r>
      <w:r w:rsidRPr="00F91F14">
        <w:rPr>
          <w:rFonts w:ascii="Angsana New" w:hAnsi="Angsana New"/>
          <w:sz w:val="30"/>
          <w:szCs w:val="30"/>
        </w:rPr>
        <w:t>3</w:t>
      </w:r>
      <w:r w:rsidRPr="00F91F14">
        <w:rPr>
          <w:rFonts w:ascii="Angsana New" w:hAnsi="Angsana New"/>
          <w:sz w:val="30"/>
          <w:szCs w:val="30"/>
          <w:cs/>
        </w:rPr>
        <w:t xml:space="preserve"> บาทต่อ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หุ้นสามัญ และมีระยะเวลาการใช้สิทธิทุก</w:t>
      </w:r>
      <w:r w:rsidRPr="00F91F14">
        <w:rPr>
          <w:rFonts w:ascii="Angsana New" w:hAnsi="Angsana New"/>
          <w:sz w:val="30"/>
          <w:szCs w:val="30"/>
        </w:rPr>
        <w:t xml:space="preserve"> 3 </w:t>
      </w:r>
      <w:r w:rsidRPr="00F91F14">
        <w:rPr>
          <w:rFonts w:ascii="Angsana New" w:hAnsi="Angsana New"/>
          <w:sz w:val="30"/>
          <w:szCs w:val="30"/>
          <w:cs/>
        </w:rPr>
        <w:t>เดือน โดยมีกำหนดการใช้สิทธิครั้งแรกคือวันที่</w:t>
      </w:r>
      <w:r w:rsidRPr="00F91F14">
        <w:rPr>
          <w:rFonts w:ascii="Angsana New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 xml:space="preserve">30 </w:t>
      </w:r>
      <w:r w:rsidRPr="00F91F14">
        <w:rPr>
          <w:rFonts w:ascii="Angsana New" w:hAnsi="Angsana New" w:hint="cs"/>
          <w:sz w:val="30"/>
          <w:szCs w:val="30"/>
          <w:cs/>
        </w:rPr>
        <w:t>มกราคม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/>
          <w:sz w:val="30"/>
          <w:szCs w:val="30"/>
        </w:rPr>
        <w:t>2566</w:t>
      </w:r>
      <w:r w:rsidRPr="00F91F14">
        <w:rPr>
          <w:rFonts w:ascii="Angsana New" w:hAnsi="Angsana New"/>
          <w:sz w:val="30"/>
          <w:szCs w:val="30"/>
          <w:cs/>
        </w:rPr>
        <w:t xml:space="preserve"> และกำหนดการใช้สิทธิครั้งสุดท้ายคือวันที่ </w:t>
      </w:r>
      <w:r w:rsidRPr="00F91F14">
        <w:rPr>
          <w:rFonts w:ascii="Angsana New" w:hAnsi="Angsana New"/>
          <w:sz w:val="30"/>
          <w:szCs w:val="30"/>
        </w:rPr>
        <w:t xml:space="preserve">30 </w:t>
      </w:r>
      <w:r w:rsidRPr="00F91F14">
        <w:rPr>
          <w:rFonts w:ascii="Angsana New" w:hAnsi="Angsana New" w:hint="cs"/>
          <w:sz w:val="30"/>
          <w:szCs w:val="30"/>
          <w:cs/>
        </w:rPr>
        <w:t>ตุลาคม</w:t>
      </w:r>
      <w:r w:rsidRPr="00F91F14">
        <w:rPr>
          <w:rFonts w:ascii="Angsana New" w:hAnsi="Angsana New"/>
          <w:sz w:val="30"/>
          <w:szCs w:val="30"/>
        </w:rPr>
        <w:t xml:space="preserve"> 2568</w:t>
      </w:r>
    </w:p>
    <w:p w14:paraId="2C18295D" w14:textId="77777777" w:rsidR="00AE6C76" w:rsidRPr="00F91F14" w:rsidRDefault="00AE6C76" w:rsidP="00AE6C76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lastRenderedPageBreak/>
        <w:t xml:space="preserve">วันที่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3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2566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บริษัทปรับราคาการใช้สิทธิและอัตราการใช้สิทธิในใบสำคัญแสดงสิทธิที่จะซื้อหุ้นสามัญของบริษัท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SBNEXT-W2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จากราคาการใช้สิทธิเดิม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3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บาท เป็นราคาการใช้สิทธิใหม่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2.7273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บาท และอัตรา</w:t>
      </w:r>
      <w:r w:rsidRPr="00F91F14">
        <w:rPr>
          <w:rFonts w:ascii="Angsana New" w:eastAsia="MS Mincho" w:hAnsi="Angsana New" w:hint="cs"/>
          <w:sz w:val="30"/>
          <w:szCs w:val="30"/>
          <w:cs/>
        </w:rPr>
        <w:br/>
        <w:t xml:space="preserve">การใช้สิทธิเดิม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1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หน่วยต่อ 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1 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หุ้น เป็นอัตราการใช้สิทธิใหม่ </w:t>
      </w:r>
      <w:r w:rsidRPr="00F91F14">
        <w:rPr>
          <w:rFonts w:ascii="Angsana New" w:eastAsia="MS Mincho" w:hAnsi="Angsana New" w:hint="cs"/>
          <w:sz w:val="30"/>
          <w:szCs w:val="30"/>
        </w:rPr>
        <w:t>1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หน่วยต่อ</w:t>
      </w:r>
      <w:r w:rsidRPr="00F91F14">
        <w:rPr>
          <w:rFonts w:ascii="Angsana New" w:eastAsia="MS Mincho" w:hAnsi="Angsana New" w:hint="cs"/>
          <w:sz w:val="30"/>
          <w:szCs w:val="30"/>
        </w:rPr>
        <w:t xml:space="preserve"> 1.1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หุ้น</w:t>
      </w:r>
    </w:p>
    <w:p w14:paraId="35F7A170" w14:textId="77777777" w:rsidR="00AE6C76" w:rsidRPr="00F91F14" w:rsidRDefault="00AE6C76" w:rsidP="00AE6C76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7664EF9" w14:textId="5E7B4DE4" w:rsidR="00AE6C76" w:rsidRPr="00F91F14" w:rsidRDefault="00E923C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3B67FBCB" w14:textId="1F337E07" w:rsidR="00E923CA" w:rsidRPr="00F91F14" w:rsidRDefault="00E923C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8" w:type="dxa"/>
        <w:tblInd w:w="441" w:type="dxa"/>
        <w:tblLook w:val="04A0" w:firstRow="1" w:lastRow="0" w:firstColumn="1" w:lastColumn="0" w:noHBand="0" w:noVBand="1"/>
      </w:tblPr>
      <w:tblGrid>
        <w:gridCol w:w="6039"/>
        <w:gridCol w:w="1341"/>
        <w:gridCol w:w="246"/>
        <w:gridCol w:w="1562"/>
      </w:tblGrid>
      <w:tr w:rsidR="00277FE5" w:rsidRPr="00F91F14" w14:paraId="45F8E362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4B93EA5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1A51668" w14:textId="38981CBA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5598527" w14:textId="77777777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2655D5D4" w14:textId="0B7481AD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277FE5" w:rsidRPr="00F91F14" w14:paraId="791AC031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837F75F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619F060" w14:textId="6AA5827D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 / หน่วย)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2745E6" w14:textId="77777777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09B17D26" w14:textId="62D71219" w:rsidR="00277FE5" w:rsidRPr="00F91F14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(พันหน่วย)</w:t>
            </w:r>
          </w:p>
        </w:tc>
      </w:tr>
      <w:tr w:rsidR="00277FE5" w:rsidRPr="00F91F14" w14:paraId="03194BA9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24C0A25" w14:textId="3969111E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A2DE81D" w14:textId="4B1A4AE6" w:rsidR="00277FE5" w:rsidRPr="00F91F14" w:rsidRDefault="00822FF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2E5CA1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73A459E3" w14:textId="33C17367" w:rsidR="00277FE5" w:rsidRPr="00F91F14" w:rsidRDefault="00822FF3" w:rsidP="0082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FE5" w:rsidRPr="00F91F14" w14:paraId="00EC1323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C783EF9" w14:textId="130B8452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จัดสรรในระหว่างปี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4D996" w14:textId="4AB8387D" w:rsidR="00277FE5" w:rsidRPr="00F91F14" w:rsidRDefault="00822FF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6EC151A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5679" w14:textId="78038306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274,706</w:t>
            </w:r>
          </w:p>
        </w:tc>
      </w:tr>
      <w:tr w:rsidR="00277FE5" w:rsidRPr="00F91F14" w14:paraId="1DAA8858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BA6DB83" w14:textId="1CEF296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2565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01A77" w14:textId="39C686E6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5441F91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3CC" w14:textId="6850A0AC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274,706</w:t>
            </w:r>
          </w:p>
        </w:tc>
      </w:tr>
      <w:tr w:rsidR="00277FE5" w:rsidRPr="00F91F14" w14:paraId="1D4E753C" w14:textId="77777777" w:rsidTr="00063C39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23D6CA4" w14:textId="2A2CE1FE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ใช้สิทธิในระหว่างปี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D8CCB" w14:textId="6E9F1954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08F30F2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58EA6" w14:textId="0E756452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277FE5" w:rsidRPr="00F91F14" w14:paraId="6ADA60AF" w14:textId="77777777" w:rsidTr="00277FE5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5F44D3F" w14:textId="7B9B7420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44A8B" w14:textId="221008D1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EC9C7A" w14:textId="77777777" w:rsidR="00277FE5" w:rsidRPr="00F91F14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BAFF6" w14:textId="48DCEC5E" w:rsidR="00277FE5" w:rsidRPr="00F91F14" w:rsidRDefault="00153A03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274,700</w:t>
            </w:r>
          </w:p>
        </w:tc>
      </w:tr>
    </w:tbl>
    <w:p w14:paraId="45E14429" w14:textId="77777777" w:rsidR="00065372" w:rsidRPr="00F91F14" w:rsidRDefault="00065372" w:rsidP="000653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9677CD" w14:textId="2893B707" w:rsidR="00F85DE9" w:rsidRPr="00F91F14" w:rsidRDefault="00F85DE9" w:rsidP="00277FE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1F1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77EB46F" w14:textId="77777777" w:rsidR="00F85DE9" w:rsidRPr="00F91F14" w:rsidRDefault="00F85DE9" w:rsidP="00F85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1F14">
        <w:rPr>
          <w:rFonts w:ascii="Angsana New" w:hAnsi="Angsana New" w:hint="cs"/>
          <w:b/>
          <w:bCs/>
          <w:sz w:val="30"/>
          <w:szCs w:val="30"/>
        </w:rPr>
        <w:tab/>
      </w:r>
    </w:p>
    <w:p w14:paraId="30C09739" w14:textId="77777777" w:rsidR="00FD5B59" w:rsidRPr="00F91F14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กลุ่มบริษัทมีหน่วยงานธุรกิจที่สำคัญซึ่งผลิตสินค้าที่แตกต่างกัน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การดำเนินงานของแต่ละส่วนงานของกลุ่มบริษัทมี</w:t>
      </w:r>
      <w:r w:rsidRPr="00F91F14">
        <w:rPr>
          <w:rFonts w:ascii="Angsana New" w:hAnsi="Angsana New" w:hint="cs"/>
          <w:sz w:val="30"/>
          <w:szCs w:val="30"/>
        </w:rPr>
        <w:t> 4</w:t>
      </w:r>
      <w:r w:rsidRPr="00F91F14">
        <w:rPr>
          <w:rFonts w:ascii="Angsana New" w:hAnsi="Angsana New" w:hint="cs"/>
          <w:sz w:val="30"/>
          <w:szCs w:val="30"/>
          <w:cs/>
        </w:rPr>
        <w:t xml:space="preserve"> ส่วนงานดำเนินงานดังนี้</w:t>
      </w:r>
    </w:p>
    <w:p w14:paraId="6776246C" w14:textId="77777777" w:rsidR="00FD5B59" w:rsidRPr="00F91F14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A601E59" w14:textId="0722D727" w:rsidR="00FD5B59" w:rsidRPr="00F91F14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F91F14">
        <w:rPr>
          <w:rFonts w:ascii="Angsana New" w:hAnsi="Angsana New" w:hint="cs"/>
          <w:sz w:val="30"/>
          <w:szCs w:val="30"/>
        </w:rPr>
        <w:t>1</w:t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  <w:cs/>
        </w:rPr>
        <w:t>กลุ่มขายตรงและตัวแทนจำหน่าย</w:t>
      </w:r>
    </w:p>
    <w:p w14:paraId="14791161" w14:textId="77777777" w:rsidR="00FD5B59" w:rsidRPr="00F91F14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F91F14">
        <w:rPr>
          <w:rFonts w:ascii="Angsana New" w:hAnsi="Angsana New" w:hint="cs"/>
          <w:sz w:val="30"/>
          <w:szCs w:val="30"/>
        </w:rPr>
        <w:t>2</w:t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  <w:cs/>
        </w:rPr>
        <w:t>กลุ่มดิจิทัลออนไลน์และขายทางโทรศัพท์</w:t>
      </w:r>
    </w:p>
    <w:p w14:paraId="039C6FF0" w14:textId="77777777" w:rsidR="00FD5B59" w:rsidRPr="00F91F14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ส่วนงาน</w:t>
      </w:r>
      <w:r w:rsidRPr="00F91F14">
        <w:rPr>
          <w:rFonts w:ascii="Angsana New" w:hAnsi="Angsana New" w:hint="cs"/>
          <w:sz w:val="30"/>
          <w:szCs w:val="30"/>
        </w:rPr>
        <w:t xml:space="preserve"> 3</w:t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  <w:cs/>
        </w:rPr>
        <w:t>กลุ่มธุรกิจค้าปลีกและตัวแทนร้านค้า</w:t>
      </w:r>
    </w:p>
    <w:p w14:paraId="237EF86C" w14:textId="77777777" w:rsidR="00FD5B59" w:rsidRPr="00F91F14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ส่วนงาน</w:t>
      </w:r>
      <w:r w:rsidRPr="00F91F14">
        <w:rPr>
          <w:rFonts w:ascii="Angsana New" w:hAnsi="Angsana New" w:hint="cs"/>
          <w:sz w:val="30"/>
          <w:szCs w:val="30"/>
        </w:rPr>
        <w:t xml:space="preserve"> 4</w:t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  <w:cs/>
        </w:rPr>
        <w:t>กลุ่มธุรกิจองค์กร</w:t>
      </w:r>
    </w:p>
    <w:p w14:paraId="590CFD7B" w14:textId="77777777" w:rsidR="00FD5B59" w:rsidRPr="00F91F14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อื่น ๆ</w:t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</w:rPr>
        <w:tab/>
      </w:r>
      <w:r w:rsidRPr="00F91F14">
        <w:rPr>
          <w:rFonts w:ascii="Angsana New" w:hAnsi="Angsana New" w:hint="cs"/>
          <w:sz w:val="30"/>
          <w:szCs w:val="30"/>
          <w:cs/>
        </w:rPr>
        <w:t>ส่วนงานอื่น ๆ</w:t>
      </w:r>
    </w:p>
    <w:p w14:paraId="62654501" w14:textId="77777777" w:rsidR="00FD5B59" w:rsidRPr="00F91F14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1511BA" w14:textId="77777777" w:rsidR="00FD5B59" w:rsidRPr="00F91F14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D55E8A8" w14:textId="77777777" w:rsidR="00FD5B59" w:rsidRPr="00F91F14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33FE6" w14:textId="44CA5464" w:rsidR="00FD5B59" w:rsidRPr="00F91F14" w:rsidRDefault="00E111BF" w:rsidP="00FD5B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ab/>
      </w:r>
      <w:r w:rsidR="00FD5B59" w:rsidRPr="00F91F14">
        <w:rPr>
          <w:rFonts w:ascii="Angsana New" w:hAnsi="Angsana New" w:hint="cs"/>
          <w:sz w:val="30"/>
          <w:szCs w:val="30"/>
          <w:cs/>
        </w:rPr>
        <w:t>ผลการดำเนินงานแต่ละส่วนงานดำเนินงานวัดโดยใช้กำไรก่อนหักต้นทุนทางการเงินและภาษีเงินได้</w:t>
      </w:r>
      <w:r w:rsidR="00FD5B59" w:rsidRPr="00F91F14">
        <w:rPr>
          <w:rFonts w:ascii="Angsana New" w:hAnsi="Angsana New" w:hint="cs"/>
          <w:sz w:val="30"/>
          <w:szCs w:val="30"/>
        </w:rPr>
        <w:t> </w:t>
      </w:r>
    </w:p>
    <w:p w14:paraId="78AF4F98" w14:textId="77777777" w:rsidR="00A247D4" w:rsidRPr="00F91F14" w:rsidRDefault="00A247D4" w:rsidP="00FD5B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EBDC30E" w14:textId="77777777" w:rsidR="00FD5B59" w:rsidRPr="00F91F14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FD5B59" w:rsidRPr="00F91F14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4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  <w:gridCol w:w="236"/>
        <w:gridCol w:w="619"/>
      </w:tblGrid>
      <w:tr w:rsidR="00AD2D97" w:rsidRPr="00113286" w14:paraId="157C501E" w14:textId="77777777" w:rsidTr="000460AC">
        <w:tc>
          <w:tcPr>
            <w:tcW w:w="2430" w:type="dxa"/>
          </w:tcPr>
          <w:p w14:paraId="26AAD4CE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2B2BB08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4" w:type="dxa"/>
            <w:gridSpan w:val="27"/>
            <w:vAlign w:val="center"/>
          </w:tcPr>
          <w:p w14:paraId="1DBDCD5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D2D97" w:rsidRPr="00113286" w14:paraId="66338FB1" w14:textId="77777777" w:rsidTr="000460AC">
        <w:trPr>
          <w:trHeight w:val="576"/>
        </w:trPr>
        <w:tc>
          <w:tcPr>
            <w:tcW w:w="2430" w:type="dxa"/>
          </w:tcPr>
          <w:p w14:paraId="5D1A4585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53E9E91D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4FA0E9A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กลุ่มขายตรง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และตัวแทนจำหน่าย</w:t>
            </w:r>
          </w:p>
        </w:tc>
        <w:tc>
          <w:tcPr>
            <w:tcW w:w="236" w:type="dxa"/>
            <w:vAlign w:val="bottom"/>
          </w:tcPr>
          <w:p w14:paraId="6B30AFF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45DC749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กลุ่มดิจิทัลออนไลน์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และขายทางโทรศัพท์</w:t>
            </w:r>
          </w:p>
        </w:tc>
        <w:tc>
          <w:tcPr>
            <w:tcW w:w="236" w:type="dxa"/>
            <w:vAlign w:val="bottom"/>
          </w:tcPr>
          <w:p w14:paraId="3570E20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469BE9F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กลุ่มธุรกิจค้าปลีก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และตัวแทนร้านค้า</w:t>
            </w:r>
          </w:p>
        </w:tc>
        <w:tc>
          <w:tcPr>
            <w:tcW w:w="236" w:type="dxa"/>
            <w:vAlign w:val="bottom"/>
          </w:tcPr>
          <w:p w14:paraId="666C07F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5979868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กลุ่มธุรกิจองค์กร</w:t>
            </w:r>
          </w:p>
        </w:tc>
        <w:tc>
          <w:tcPr>
            <w:tcW w:w="236" w:type="dxa"/>
            <w:vAlign w:val="bottom"/>
          </w:tcPr>
          <w:p w14:paraId="262A20E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93C816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กลุ่มธุรกิจ</w:t>
            </w:r>
            <w:r w:rsidRPr="00A023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ตู้จำหน่ายสินค้า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A023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อัตโนมัติ</w:t>
            </w:r>
          </w:p>
        </w:tc>
        <w:tc>
          <w:tcPr>
            <w:tcW w:w="236" w:type="dxa"/>
            <w:vAlign w:val="bottom"/>
          </w:tcPr>
          <w:p w14:paraId="613C22B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5B0C43A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ส่วนงานอื่น ๆ</w:t>
            </w:r>
          </w:p>
        </w:tc>
        <w:tc>
          <w:tcPr>
            <w:tcW w:w="236" w:type="dxa"/>
            <w:vAlign w:val="bottom"/>
          </w:tcPr>
          <w:p w14:paraId="008B7B7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020B4C83" w14:textId="77777777" w:rsidR="00AD2D97" w:rsidRPr="00113286" w:rsidRDefault="00AD2D97" w:rsidP="000460AC">
            <w:pPr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682E26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D2D97" w:rsidRPr="00113286" w14:paraId="481AE83D" w14:textId="77777777" w:rsidTr="000460AC">
        <w:tc>
          <w:tcPr>
            <w:tcW w:w="2430" w:type="dxa"/>
          </w:tcPr>
          <w:p w14:paraId="631C72CE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113286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113286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6" w:type="dxa"/>
          </w:tcPr>
          <w:p w14:paraId="556D3315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94D9C3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116E15C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745AD6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571976B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6ED57A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5A495CF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B8056C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158D20F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235E74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48F5DF2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B7E2DD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52B148B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63EF2A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67F126D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96C35A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375384A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A143EC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15BA134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E82EF6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2026FD0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2C5379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32F1FA4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81BB45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236" w:type="dxa"/>
          </w:tcPr>
          <w:p w14:paraId="29E21DB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29A9A1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60176A4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D552FE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</w:tr>
      <w:tr w:rsidR="00AD2D97" w:rsidRPr="00113286" w14:paraId="5ABC8622" w14:textId="77777777" w:rsidTr="000460AC">
        <w:tc>
          <w:tcPr>
            <w:tcW w:w="2430" w:type="dxa"/>
          </w:tcPr>
          <w:p w14:paraId="4B4C3ECE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7124C16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4" w:type="dxa"/>
            <w:gridSpan w:val="27"/>
          </w:tcPr>
          <w:p w14:paraId="23FDCD5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i/>
                <w:iCs/>
                <w:sz w:val="20"/>
                <w:szCs w:val="20"/>
              </w:rPr>
              <w:t>(</w:t>
            </w:r>
            <w:r w:rsidRPr="0011328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พันบาท)</w:t>
            </w:r>
          </w:p>
        </w:tc>
      </w:tr>
      <w:tr w:rsidR="00AD2D97" w:rsidRPr="00113286" w14:paraId="785BCA5D" w14:textId="77777777" w:rsidTr="000460AC">
        <w:tc>
          <w:tcPr>
            <w:tcW w:w="2430" w:type="dxa"/>
          </w:tcPr>
          <w:p w14:paraId="0D72B147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36" w:type="dxa"/>
          </w:tcPr>
          <w:p w14:paraId="0407ABFE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55DCF6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EB12C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73C9DD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B7FD51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21F801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82DCC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05CD55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1AF5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86182B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DF761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AC286F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C031B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F40ACC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30F9A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4E7423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6E3B55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8B156A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55078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70F746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6F0840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405013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0D6A1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0AAA6A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C923E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872FB5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21B2D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DD7BC3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D2D97" w:rsidRPr="00113286" w14:paraId="3E25DA53" w14:textId="77777777" w:rsidTr="000460AC">
        <w:tc>
          <w:tcPr>
            <w:tcW w:w="2430" w:type="dxa"/>
          </w:tcPr>
          <w:p w14:paraId="746F49D1" w14:textId="77777777" w:rsidR="00AD2D97" w:rsidRPr="00113286" w:rsidRDefault="00AD2D97" w:rsidP="000460AC">
            <w:pPr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รายได้จากการขายจากลูกค้าภายนอก</w:t>
            </w:r>
          </w:p>
        </w:tc>
        <w:tc>
          <w:tcPr>
            <w:tcW w:w="236" w:type="dxa"/>
          </w:tcPr>
          <w:p w14:paraId="6C6FD6D3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9915F41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592,012</w:t>
            </w:r>
          </w:p>
        </w:tc>
        <w:tc>
          <w:tcPr>
            <w:tcW w:w="236" w:type="dxa"/>
          </w:tcPr>
          <w:p w14:paraId="79000B2A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1B94033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659,891</w:t>
            </w:r>
          </w:p>
        </w:tc>
        <w:tc>
          <w:tcPr>
            <w:tcW w:w="236" w:type="dxa"/>
          </w:tcPr>
          <w:p w14:paraId="0AE09469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4AA363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285,830</w:t>
            </w:r>
          </w:p>
        </w:tc>
        <w:tc>
          <w:tcPr>
            <w:tcW w:w="236" w:type="dxa"/>
          </w:tcPr>
          <w:p w14:paraId="70EFC7E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9D4F1E3" w14:textId="0A5D747A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</w:t>
            </w:r>
            <w:r w:rsidR="00CE7ADF">
              <w:rPr>
                <w:rFonts w:ascii="Angsana New" w:hAnsi="Angsana New"/>
                <w:sz w:val="20"/>
                <w:szCs w:val="20"/>
              </w:rPr>
              <w:t>86,706</w:t>
            </w:r>
          </w:p>
        </w:tc>
        <w:tc>
          <w:tcPr>
            <w:tcW w:w="236" w:type="dxa"/>
          </w:tcPr>
          <w:p w14:paraId="39506CC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D6ADE6B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142,430</w:t>
            </w:r>
          </w:p>
        </w:tc>
        <w:tc>
          <w:tcPr>
            <w:tcW w:w="236" w:type="dxa"/>
          </w:tcPr>
          <w:p w14:paraId="67E3A8ED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3D4882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2,890</w:t>
            </w:r>
          </w:p>
        </w:tc>
        <w:tc>
          <w:tcPr>
            <w:tcW w:w="236" w:type="dxa"/>
          </w:tcPr>
          <w:p w14:paraId="2B791EC2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09DCE5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312,303</w:t>
            </w:r>
          </w:p>
        </w:tc>
        <w:tc>
          <w:tcPr>
            <w:tcW w:w="236" w:type="dxa"/>
          </w:tcPr>
          <w:p w14:paraId="2101E5F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0DF8F4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229,576</w:t>
            </w:r>
          </w:p>
        </w:tc>
        <w:tc>
          <w:tcPr>
            <w:tcW w:w="236" w:type="dxa"/>
          </w:tcPr>
          <w:p w14:paraId="7B88046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C1F0346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24,376</w:t>
            </w:r>
          </w:p>
        </w:tc>
        <w:tc>
          <w:tcPr>
            <w:tcW w:w="236" w:type="dxa"/>
          </w:tcPr>
          <w:p w14:paraId="3CCD4C1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AED59B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E9773E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3466E7D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21,879</w:t>
            </w:r>
          </w:p>
        </w:tc>
        <w:tc>
          <w:tcPr>
            <w:tcW w:w="236" w:type="dxa"/>
          </w:tcPr>
          <w:p w14:paraId="000977C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644898D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4,546</w:t>
            </w:r>
          </w:p>
        </w:tc>
        <w:tc>
          <w:tcPr>
            <w:tcW w:w="236" w:type="dxa"/>
          </w:tcPr>
          <w:p w14:paraId="0E5D968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7658CCA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1,378,830</w:t>
            </w:r>
          </w:p>
        </w:tc>
        <w:tc>
          <w:tcPr>
            <w:tcW w:w="236" w:type="dxa"/>
          </w:tcPr>
          <w:p w14:paraId="4DD6E27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7B9CE22" w14:textId="77E06769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1,1</w:t>
            </w:r>
            <w:r w:rsidR="00CE7ADF">
              <w:rPr>
                <w:rFonts w:ascii="Angsana New" w:hAnsi="Angsana New"/>
                <w:sz w:val="20"/>
                <w:szCs w:val="20"/>
              </w:rPr>
              <w:t>83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,</w:t>
            </w:r>
            <w:r w:rsidR="00CE7ADF">
              <w:rPr>
                <w:rFonts w:ascii="Angsana New" w:hAnsi="Angsana New"/>
                <w:sz w:val="20"/>
                <w:szCs w:val="20"/>
              </w:rPr>
              <w:t>609</w:t>
            </w:r>
          </w:p>
        </w:tc>
      </w:tr>
      <w:tr w:rsidR="00AD2D97" w:rsidRPr="00113286" w14:paraId="508EB6EB" w14:textId="77777777" w:rsidTr="000460AC">
        <w:tc>
          <w:tcPr>
            <w:tcW w:w="2430" w:type="dxa"/>
          </w:tcPr>
          <w:p w14:paraId="4D35722D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166A01E4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BD73DA0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101,451</w:t>
            </w:r>
          </w:p>
        </w:tc>
        <w:tc>
          <w:tcPr>
            <w:tcW w:w="236" w:type="dxa"/>
          </w:tcPr>
          <w:p w14:paraId="0B640D01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85385C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122,232</w:t>
            </w:r>
          </w:p>
        </w:tc>
        <w:tc>
          <w:tcPr>
            <w:tcW w:w="236" w:type="dxa"/>
          </w:tcPr>
          <w:p w14:paraId="5740EA47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06899B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105,161</w:t>
            </w:r>
          </w:p>
        </w:tc>
        <w:tc>
          <w:tcPr>
            <w:tcW w:w="236" w:type="dxa"/>
          </w:tcPr>
          <w:p w14:paraId="77DD8E8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09B14F2C" w14:textId="4A94D6E3" w:rsidR="00AD2D97" w:rsidRPr="00113286" w:rsidRDefault="00CE7ADF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88,557</w:t>
            </w:r>
          </w:p>
        </w:tc>
        <w:tc>
          <w:tcPr>
            <w:tcW w:w="236" w:type="dxa"/>
          </w:tcPr>
          <w:p w14:paraId="7237102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732805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DD313D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5AE1380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13</w:t>
            </w:r>
          </w:p>
        </w:tc>
        <w:tc>
          <w:tcPr>
            <w:tcW w:w="236" w:type="dxa"/>
          </w:tcPr>
          <w:p w14:paraId="122EE60D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C3C3E51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31,759</w:t>
            </w:r>
          </w:p>
        </w:tc>
        <w:tc>
          <w:tcPr>
            <w:tcW w:w="236" w:type="dxa"/>
          </w:tcPr>
          <w:p w14:paraId="1E2F68B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BD20729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7,089</w:t>
            </w:r>
          </w:p>
        </w:tc>
        <w:tc>
          <w:tcPr>
            <w:tcW w:w="236" w:type="dxa"/>
          </w:tcPr>
          <w:p w14:paraId="636963F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D2D0426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64</w:t>
            </w:r>
          </w:p>
        </w:tc>
        <w:tc>
          <w:tcPr>
            <w:tcW w:w="236" w:type="dxa"/>
          </w:tcPr>
          <w:p w14:paraId="2305049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28DE61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8C0633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37AACF35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72,687</w:t>
            </w:r>
          </w:p>
        </w:tc>
        <w:tc>
          <w:tcPr>
            <w:tcW w:w="236" w:type="dxa"/>
          </w:tcPr>
          <w:p w14:paraId="2EDBEDC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63D0C95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3,035</w:t>
            </w:r>
          </w:p>
        </w:tc>
        <w:tc>
          <w:tcPr>
            <w:tcW w:w="236" w:type="dxa"/>
          </w:tcPr>
          <w:p w14:paraId="2F18998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DC7A5D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2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311,122</w:t>
            </w:r>
          </w:p>
        </w:tc>
        <w:tc>
          <w:tcPr>
            <w:tcW w:w="236" w:type="dxa"/>
          </w:tcPr>
          <w:p w14:paraId="4F3301D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2DAD79E" w14:textId="0A44E65C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</w:rPr>
              <w:t>2</w:t>
            </w:r>
            <w:r w:rsidR="00CE7ADF">
              <w:rPr>
                <w:rFonts w:ascii="Angsana New" w:hAnsi="Angsana New"/>
                <w:sz w:val="20"/>
                <w:szCs w:val="20"/>
              </w:rPr>
              <w:t>20,926</w:t>
            </w:r>
          </w:p>
        </w:tc>
      </w:tr>
      <w:tr w:rsidR="00AD2D97" w:rsidRPr="00113286" w14:paraId="13E310B7" w14:textId="77777777" w:rsidTr="000460AC">
        <w:tc>
          <w:tcPr>
            <w:tcW w:w="2430" w:type="dxa"/>
          </w:tcPr>
          <w:p w14:paraId="0E0C2C37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36" w:type="dxa"/>
          </w:tcPr>
          <w:p w14:paraId="04090177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6889F0A5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693,463</w:t>
            </w:r>
          </w:p>
        </w:tc>
        <w:tc>
          <w:tcPr>
            <w:tcW w:w="236" w:type="dxa"/>
          </w:tcPr>
          <w:p w14:paraId="0EE1CF8C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07E3ED07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782,123</w:t>
            </w:r>
          </w:p>
        </w:tc>
        <w:tc>
          <w:tcPr>
            <w:tcW w:w="236" w:type="dxa"/>
          </w:tcPr>
          <w:p w14:paraId="4E08DDBD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452F7E57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390,991</w:t>
            </w:r>
          </w:p>
        </w:tc>
        <w:tc>
          <w:tcPr>
            <w:tcW w:w="236" w:type="dxa"/>
          </w:tcPr>
          <w:p w14:paraId="4A0EB1E9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30CC1D79" w14:textId="255E1A81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3</w:t>
            </w:r>
            <w:r w:rsidR="00CE7ADF">
              <w:rPr>
                <w:rFonts w:ascii="Angsana New" w:hAnsi="Angsana New"/>
                <w:b/>
                <w:bCs/>
                <w:sz w:val="20"/>
                <w:szCs w:val="20"/>
              </w:rPr>
              <w:t>75,265</w:t>
            </w:r>
          </w:p>
        </w:tc>
        <w:tc>
          <w:tcPr>
            <w:tcW w:w="236" w:type="dxa"/>
          </w:tcPr>
          <w:p w14:paraId="21937F07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327D01BE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142,430</w:t>
            </w:r>
          </w:p>
        </w:tc>
        <w:tc>
          <w:tcPr>
            <w:tcW w:w="236" w:type="dxa"/>
          </w:tcPr>
          <w:p w14:paraId="00B89378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43FE13F9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2,903</w:t>
            </w:r>
          </w:p>
        </w:tc>
        <w:tc>
          <w:tcPr>
            <w:tcW w:w="236" w:type="dxa"/>
          </w:tcPr>
          <w:p w14:paraId="055105D6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1059A189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344,062</w:t>
            </w:r>
          </w:p>
        </w:tc>
        <w:tc>
          <w:tcPr>
            <w:tcW w:w="236" w:type="dxa"/>
          </w:tcPr>
          <w:p w14:paraId="5996C07C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07634C56" w14:textId="77777777" w:rsidR="00AD2D97" w:rsidRPr="00AD2D97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D2D97">
              <w:rPr>
                <w:rFonts w:ascii="Angsana New" w:hAnsi="Angsana New" w:hint="cs"/>
                <w:b/>
                <w:bCs/>
                <w:sz w:val="20"/>
                <w:szCs w:val="20"/>
              </w:rPr>
              <w:t>236,665</w:t>
            </w:r>
          </w:p>
        </w:tc>
        <w:tc>
          <w:tcPr>
            <w:tcW w:w="236" w:type="dxa"/>
          </w:tcPr>
          <w:p w14:paraId="07743951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10C78323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24,440</w:t>
            </w:r>
          </w:p>
        </w:tc>
        <w:tc>
          <w:tcPr>
            <w:tcW w:w="236" w:type="dxa"/>
          </w:tcPr>
          <w:p w14:paraId="50FE9DB8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2F58B09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0E3C764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2D65091E" w14:textId="77777777" w:rsidR="00AD2D97" w:rsidRPr="002A4644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94,566</w:t>
            </w:r>
          </w:p>
        </w:tc>
        <w:tc>
          <w:tcPr>
            <w:tcW w:w="236" w:type="dxa"/>
          </w:tcPr>
          <w:p w14:paraId="181B89CF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73828FBB" w14:textId="77777777" w:rsidR="00AD2D97" w:rsidRPr="002A4644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7,581</w:t>
            </w:r>
          </w:p>
        </w:tc>
        <w:tc>
          <w:tcPr>
            <w:tcW w:w="236" w:type="dxa"/>
          </w:tcPr>
          <w:p w14:paraId="72D0E859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36EA26E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1,689,952</w:t>
            </w:r>
          </w:p>
        </w:tc>
        <w:tc>
          <w:tcPr>
            <w:tcW w:w="236" w:type="dxa"/>
          </w:tcPr>
          <w:p w14:paraId="565A38CA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E418DA0" w14:textId="7EEB79C4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1,</w:t>
            </w:r>
            <w:r w:rsidR="00CE7ADF">
              <w:rPr>
                <w:rFonts w:ascii="Angsana New" w:hAnsi="Angsana New"/>
                <w:b/>
                <w:bCs/>
                <w:sz w:val="20"/>
                <w:szCs w:val="20"/>
              </w:rPr>
              <w:t>404,535</w:t>
            </w:r>
          </w:p>
        </w:tc>
      </w:tr>
      <w:tr w:rsidR="00AD2D97" w:rsidRPr="00113286" w14:paraId="3BCC93F3" w14:textId="77777777" w:rsidTr="000460AC">
        <w:tc>
          <w:tcPr>
            <w:tcW w:w="2430" w:type="dxa"/>
          </w:tcPr>
          <w:p w14:paraId="0904EAF1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B5C458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43A1E91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4B355CD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2EEF6AFF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E88417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40203CD3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CA35A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7B79410C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C17373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976F9FE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613874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20BF6FF1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36340F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978168B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0585F9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F17322" w14:textId="77777777" w:rsidR="00AD2D97" w:rsidRPr="00AD2D97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6DA926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2A2E617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5DF4F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3F8C50D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056A0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3BC0301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01644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6B71D388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CD086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3CC77AB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BBC3DB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F97560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2D97" w:rsidRPr="00113286" w14:paraId="3C04C2ED" w14:textId="77777777" w:rsidTr="000460AC">
        <w:tc>
          <w:tcPr>
            <w:tcW w:w="2430" w:type="dxa"/>
          </w:tcPr>
          <w:p w14:paraId="3254B4B5" w14:textId="77777777" w:rsidR="00AD2D97" w:rsidRPr="00113286" w:rsidRDefault="00AD2D97" w:rsidP="000460AC">
            <w:pPr>
              <w:ind w:right="-1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236" w:type="dxa"/>
          </w:tcPr>
          <w:p w14:paraId="76A55F03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413AFF6F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661D3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B7BA34A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3445B2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D628226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27C666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BF2DB53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ED4AF55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05721DA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BA771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177B7D3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8D3E6E8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44E102C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CF432D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750CB00" w14:textId="77777777" w:rsidR="00AD2D97" w:rsidRPr="00AD2D97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188749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AED005F" w14:textId="77777777" w:rsidR="00AD2D97" w:rsidRPr="00113286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134159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62D8DA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A068A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0DAE4C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8826B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A416A88" w14:textId="77777777" w:rsidR="00AD2D97" w:rsidRPr="00113286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A0C48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49FBF0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6FC5B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E01898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2D97" w:rsidRPr="00113286" w14:paraId="6EC5ADDA" w14:textId="77777777" w:rsidTr="000460AC">
        <w:tc>
          <w:tcPr>
            <w:tcW w:w="2430" w:type="dxa"/>
          </w:tcPr>
          <w:p w14:paraId="1DB6C642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ก่อนภาษีเงินได้</w:t>
            </w:r>
          </w:p>
        </w:tc>
        <w:tc>
          <w:tcPr>
            <w:tcW w:w="236" w:type="dxa"/>
          </w:tcPr>
          <w:p w14:paraId="07E08262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4AF6AA1D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512,699</w:t>
            </w:r>
          </w:p>
        </w:tc>
        <w:tc>
          <w:tcPr>
            <w:tcW w:w="236" w:type="dxa"/>
          </w:tcPr>
          <w:p w14:paraId="73E9036F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4D359E8D" w14:textId="14D5FE3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637,955</w:t>
            </w:r>
          </w:p>
        </w:tc>
        <w:tc>
          <w:tcPr>
            <w:tcW w:w="236" w:type="dxa"/>
          </w:tcPr>
          <w:p w14:paraId="1D107059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1AB2DA1B" w14:textId="70862DB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214,559</w:t>
            </w:r>
          </w:p>
        </w:tc>
        <w:tc>
          <w:tcPr>
            <w:tcW w:w="236" w:type="dxa"/>
          </w:tcPr>
          <w:p w14:paraId="5A65F421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14538A48" w14:textId="5BC8E2C9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23</w:t>
            </w:r>
            <w:r w:rsidR="00CE7ADF">
              <w:rPr>
                <w:rFonts w:ascii="Angsana New" w:hAnsi="Angsana New"/>
                <w:b/>
                <w:bCs/>
                <w:sz w:val="20"/>
                <w:szCs w:val="20"/>
              </w:rPr>
              <w:t>2,824</w:t>
            </w:r>
          </w:p>
        </w:tc>
        <w:tc>
          <w:tcPr>
            <w:tcW w:w="236" w:type="dxa"/>
          </w:tcPr>
          <w:p w14:paraId="63EC9C09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072AE1BC" w14:textId="6FB0B2F3" w:rsidR="00AD2D97" w:rsidRPr="002A4644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15,392</w:t>
            </w:r>
          </w:p>
        </w:tc>
        <w:tc>
          <w:tcPr>
            <w:tcW w:w="236" w:type="dxa"/>
          </w:tcPr>
          <w:p w14:paraId="1322A252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32B9E008" w14:textId="68CDFE86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236" w:type="dxa"/>
          </w:tcPr>
          <w:p w14:paraId="1FD46E3F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33962A79" w14:textId="41AA4A66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144,118</w:t>
            </w:r>
          </w:p>
        </w:tc>
        <w:tc>
          <w:tcPr>
            <w:tcW w:w="236" w:type="dxa"/>
          </w:tcPr>
          <w:p w14:paraId="22E837A7" w14:textId="77777777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41ABD763" w14:textId="3CF4FE3A" w:rsidR="00AD2D97" w:rsidRPr="00AD2D97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D2D97">
              <w:rPr>
                <w:rFonts w:ascii="Angsana New" w:hAnsi="Angsana New" w:hint="cs"/>
                <w:b/>
                <w:bCs/>
                <w:sz w:val="20"/>
                <w:szCs w:val="20"/>
              </w:rPr>
              <w:t>74,113</w:t>
            </w:r>
          </w:p>
        </w:tc>
        <w:tc>
          <w:tcPr>
            <w:tcW w:w="236" w:type="dxa"/>
          </w:tcPr>
          <w:p w14:paraId="7872C302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65B01FF5" w14:textId="06AF4628" w:rsidR="00AD2D97" w:rsidRPr="002A4644" w:rsidRDefault="00AD2D97" w:rsidP="00AD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20,767</w:t>
            </w:r>
          </w:p>
        </w:tc>
        <w:tc>
          <w:tcPr>
            <w:tcW w:w="236" w:type="dxa"/>
          </w:tcPr>
          <w:p w14:paraId="30C6DA23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9" w:type="dxa"/>
          </w:tcPr>
          <w:p w14:paraId="57AB4C47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19A1848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9" w:type="dxa"/>
          </w:tcPr>
          <w:p w14:paraId="6FA26FD9" w14:textId="1A720350" w:rsidR="00AD2D97" w:rsidRPr="002A4644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95,187</w:t>
            </w:r>
          </w:p>
        </w:tc>
        <w:tc>
          <w:tcPr>
            <w:tcW w:w="236" w:type="dxa"/>
          </w:tcPr>
          <w:p w14:paraId="45A9D50A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1F5EA831" w14:textId="511B69FF" w:rsidR="00AD2D97" w:rsidRPr="002A4644" w:rsidRDefault="00AD2D97" w:rsidP="0003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14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10,059</w:t>
            </w:r>
          </w:p>
        </w:tc>
        <w:tc>
          <w:tcPr>
            <w:tcW w:w="236" w:type="dxa"/>
          </w:tcPr>
          <w:p w14:paraId="0D672530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490A5D8E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 w:hanging="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1,002,722</w:t>
            </w:r>
          </w:p>
        </w:tc>
        <w:tc>
          <w:tcPr>
            <w:tcW w:w="236" w:type="dxa"/>
          </w:tcPr>
          <w:p w14:paraId="2DB3F67D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6C03F472" w14:textId="431F9DA6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2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95</w:t>
            </w:r>
            <w:r w:rsidR="00CE7ADF">
              <w:rPr>
                <w:rFonts w:ascii="Angsana New" w:hAnsi="Angsana New"/>
                <w:b/>
                <w:bCs/>
                <w:sz w:val="20"/>
                <w:szCs w:val="20"/>
              </w:rPr>
              <w:t>5,770</w:t>
            </w:r>
          </w:p>
        </w:tc>
      </w:tr>
      <w:tr w:rsidR="00AD2D97" w:rsidRPr="00113286" w14:paraId="2FD6F113" w14:textId="77777777" w:rsidTr="000460AC">
        <w:tc>
          <w:tcPr>
            <w:tcW w:w="2430" w:type="dxa"/>
          </w:tcPr>
          <w:p w14:paraId="30AB6887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D5BEE9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509CF8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6A600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FF3CAE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BC0D9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762DFA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72AFC8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726D8B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8544F6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577E0D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FA573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8F116D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06677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4BBF18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92DDC2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F64882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EC8504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5BBB2C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C5EB4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FE0207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496F7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046B92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8A24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BB5F9E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40C3B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2A0671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9FDEF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63A262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2D97" w:rsidRPr="00113286" w14:paraId="5901B5CF" w14:textId="77777777" w:rsidTr="000460AC">
        <w:tc>
          <w:tcPr>
            <w:tcW w:w="2430" w:type="dxa"/>
          </w:tcPr>
          <w:p w14:paraId="63EB3B3E" w14:textId="77777777" w:rsidR="00AD2D97" w:rsidRPr="00113286" w:rsidRDefault="00AD2D97" w:rsidP="000460AC">
            <w:pPr>
              <w:ind w:right="-94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</w:tcPr>
          <w:p w14:paraId="524CB574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3DA0D9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491E2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31650A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21D18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E6F98A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41425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49B22D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93F85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DAA9C2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34BA9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2E6FE7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BCB2E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C28576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AE048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8F188E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1E3DD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43844C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B3DCB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82812F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46C01B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E8BAD7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8A871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06D8E0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EF0C2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EB2B51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516,213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</w:tcPr>
          <w:p w14:paraId="38DA540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AD56EA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419,418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D2D97" w:rsidRPr="00113286" w14:paraId="24993DB3" w14:textId="77777777" w:rsidTr="000460AC">
        <w:tc>
          <w:tcPr>
            <w:tcW w:w="2430" w:type="dxa"/>
          </w:tcPr>
          <w:p w14:paraId="31A89D31" w14:textId="77777777" w:rsidR="00AD2D97" w:rsidRPr="00113286" w:rsidRDefault="00AD2D97" w:rsidP="000460AC">
            <w:pPr>
              <w:ind w:right="-94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2CA33638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C63DEE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6A441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DC304D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D9D87E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F73234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1E02E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D62787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B5371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40E50F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4583C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9DE286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C1354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126160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D26C7B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3C9209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5F3D13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5AD0F3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2D25E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E137A2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426B0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B11009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4FEC1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321A67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FB26B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A087F3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397,336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</w:tcPr>
          <w:p w14:paraId="130520D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6C8E8D6" w14:textId="43E34FAE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269,</w:t>
            </w:r>
            <w:r w:rsidR="00CE7ADF">
              <w:rPr>
                <w:rFonts w:ascii="Angsana New" w:hAnsi="Angsana New"/>
                <w:sz w:val="20"/>
                <w:szCs w:val="20"/>
              </w:rPr>
              <w:t>486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D2D97" w:rsidRPr="00113286" w14:paraId="6F9BF843" w14:textId="77777777" w:rsidTr="000460AC">
        <w:tc>
          <w:tcPr>
            <w:tcW w:w="2430" w:type="dxa"/>
          </w:tcPr>
          <w:p w14:paraId="25E0BB58" w14:textId="77777777" w:rsidR="00AD2D97" w:rsidRPr="00113286" w:rsidRDefault="00AD2D97" w:rsidP="000460AC">
            <w:pPr>
              <w:ind w:right="-94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397FE51A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A84F0E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919F12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3456A7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12366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ABD680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4CBC3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DDE7F5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C8579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FD5290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F93BDF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1EBB76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E88C7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661901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7E19A8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4F2BEA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8A008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C43741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CA6F6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B20875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F565B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64C8F3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1E705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4C7B6A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B62B3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3A47F9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65,492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</w:tcPr>
          <w:p w14:paraId="28BFE74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518485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7,698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D2D97" w:rsidRPr="00113286" w14:paraId="05EA80B5" w14:textId="77777777" w:rsidTr="000460AC">
        <w:tc>
          <w:tcPr>
            <w:tcW w:w="2430" w:type="dxa"/>
          </w:tcPr>
          <w:p w14:paraId="4D900731" w14:textId="77777777" w:rsidR="00AD2D97" w:rsidRPr="00113286" w:rsidRDefault="00AD2D97" w:rsidP="000460AC">
            <w:pPr>
              <w:tabs>
                <w:tab w:val="clear" w:pos="227"/>
              </w:tabs>
              <w:ind w:left="73" w:right="-94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ผลขาดทุนด้านเครดิตที่คาดว่า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br/>
              <w:t>จะเกิดขึ้น</w:t>
            </w:r>
          </w:p>
        </w:tc>
        <w:tc>
          <w:tcPr>
            <w:tcW w:w="236" w:type="dxa"/>
          </w:tcPr>
          <w:p w14:paraId="2970CF86" w14:textId="77777777" w:rsidR="00AD2D97" w:rsidRPr="00113286" w:rsidRDefault="00AD2D97" w:rsidP="000460A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7D610A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49FA1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30BFDE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184D9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564E54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BBDB3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3D47B7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91FC9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095188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DBF3A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B1F0F0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8F823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98249B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6521ED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775C42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F389F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2900116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A9A73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180C54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1D9FB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F844B2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43E8B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54299C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711579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14:paraId="0F59BA4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129,952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04C3D1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14:paraId="07D15D07" w14:textId="30BEA7CB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113286">
              <w:rPr>
                <w:rFonts w:ascii="Angsana New" w:hAnsi="Angsana New" w:hint="cs"/>
                <w:sz w:val="20"/>
                <w:szCs w:val="20"/>
              </w:rPr>
              <w:t>1</w:t>
            </w:r>
            <w:r w:rsidR="00CE7ADF">
              <w:rPr>
                <w:rFonts w:ascii="Angsana New" w:hAnsi="Angsana New"/>
                <w:sz w:val="20"/>
                <w:szCs w:val="20"/>
              </w:rPr>
              <w:t>67,454</w:t>
            </w:r>
            <w:r w:rsidRPr="0011328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D2D97" w:rsidRPr="00113286" w14:paraId="755D0EBD" w14:textId="77777777" w:rsidTr="000460AC">
        <w:tc>
          <w:tcPr>
            <w:tcW w:w="2430" w:type="dxa"/>
          </w:tcPr>
          <w:p w14:paraId="10585339" w14:textId="77777777" w:rsidR="00AD2D97" w:rsidRPr="00113286" w:rsidRDefault="00AD2D97" w:rsidP="000460AC">
            <w:pPr>
              <w:ind w:right="-9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</w:rPr>
              <w:t>(</w:t>
            </w:r>
            <w:r w:rsidRPr="0011328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ขาดทุน) กำไรก่อนภาษีเงินได้</w:t>
            </w:r>
          </w:p>
        </w:tc>
        <w:tc>
          <w:tcPr>
            <w:tcW w:w="236" w:type="dxa"/>
          </w:tcPr>
          <w:p w14:paraId="277D7420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12DCA7F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24C5B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BC1B12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B7184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B2B9BE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0908F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CAADFD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597C8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E0BA0B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21332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7B3E1C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E9E9E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AC050B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E53C9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B5365D1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75FCD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</w:tcPr>
          <w:p w14:paraId="3E71659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537FEB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15F0BF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5B32B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3B649F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4133C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376BE3A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089A3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0211EE94" w14:textId="77777777" w:rsidR="00AD2D97" w:rsidRP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D2D9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AD2D97">
              <w:rPr>
                <w:rFonts w:ascii="Angsana New" w:hAnsi="Angsana New" w:hint="cs"/>
                <w:b/>
                <w:bCs/>
                <w:sz w:val="20"/>
                <w:szCs w:val="20"/>
              </w:rPr>
              <w:t>106,271</w:t>
            </w:r>
            <w:r w:rsidRPr="00AD2D9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</w:tcPr>
          <w:p w14:paraId="04FA6422" w14:textId="77777777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14E020F5" w14:textId="04CDCAE9" w:rsidR="00AD2D97" w:rsidRPr="002A4644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28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A4644">
              <w:rPr>
                <w:rFonts w:ascii="Angsana New" w:hAnsi="Angsana New" w:hint="cs"/>
                <w:b/>
                <w:bCs/>
                <w:sz w:val="20"/>
                <w:szCs w:val="20"/>
              </w:rPr>
              <w:t>91,71</w:t>
            </w:r>
            <w:r w:rsidR="00CE7ADF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</w:tr>
      <w:tr w:rsidR="00AD2D97" w:rsidRPr="00113286" w14:paraId="49E6A9E9" w14:textId="77777777" w:rsidTr="000460AC">
        <w:tc>
          <w:tcPr>
            <w:tcW w:w="2430" w:type="dxa"/>
          </w:tcPr>
          <w:p w14:paraId="0E0B5F03" w14:textId="77777777" w:rsidR="00AD2D97" w:rsidRPr="00113286" w:rsidRDefault="00AD2D97" w:rsidP="000460AC">
            <w:pPr>
              <w:ind w:right="-9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548B900" w14:textId="77777777" w:rsidR="00AD2D97" w:rsidRPr="00113286" w:rsidRDefault="00AD2D97" w:rsidP="000460A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</w:tcPr>
          <w:p w14:paraId="31EE16B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E9F23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4AFD5D3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ED6316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1FF42F8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B9073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D56FB7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F9AAF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120C27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D1F97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525B618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BA67F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08325CD9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20B19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449057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64188D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</w:tcPr>
          <w:p w14:paraId="0B0E9D30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AB0E43F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7F312C5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7FBFB5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6BEA4703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B32A24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</w:tcPr>
          <w:p w14:paraId="156457DC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8B4FEA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0C85984E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30A912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71D31557" w14:textId="77777777" w:rsidR="00AD2D97" w:rsidRPr="0011328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63B640C" w14:textId="77777777" w:rsidR="00FD5B59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E8EB08F" w14:textId="77777777" w:rsidR="00AD2D97" w:rsidRDefault="00AD2D97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80659AA" w14:textId="77777777" w:rsidR="00AD2D97" w:rsidRDefault="00AD2D97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0F0DB02" w14:textId="23185876" w:rsidR="00AD2D97" w:rsidRPr="00F91F14" w:rsidRDefault="00AD2D97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AD2D97" w:rsidRPr="00F91F14" w:rsidSect="00387954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AEF31C8" w14:textId="021026B2" w:rsidR="007711E0" w:rsidRPr="00F91F14" w:rsidRDefault="007711E0" w:rsidP="00C9296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14:paraId="44484102" w14:textId="22F2C631" w:rsidR="00566DF2" w:rsidRPr="00F91F14" w:rsidRDefault="00566DF2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2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99"/>
        <w:gridCol w:w="1005"/>
        <w:gridCol w:w="236"/>
        <w:gridCol w:w="1025"/>
        <w:gridCol w:w="251"/>
        <w:gridCol w:w="1005"/>
        <w:gridCol w:w="251"/>
        <w:gridCol w:w="1010"/>
      </w:tblGrid>
      <w:tr w:rsidR="00566DF2" w:rsidRPr="00F91F14" w14:paraId="4E9936D0" w14:textId="77777777">
        <w:trPr>
          <w:tblHeader/>
        </w:trPr>
        <w:tc>
          <w:tcPr>
            <w:tcW w:w="4499" w:type="dxa"/>
            <w:shd w:val="clear" w:color="auto" w:fill="FFFFFF"/>
          </w:tcPr>
          <w:p w14:paraId="52A1A0E5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1DA64C88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FD2C0FF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2342A3F8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66DF2" w:rsidRPr="00F91F14" w14:paraId="483CF519" w14:textId="77777777">
        <w:trPr>
          <w:tblHeader/>
        </w:trPr>
        <w:tc>
          <w:tcPr>
            <w:tcW w:w="4499" w:type="dxa"/>
            <w:shd w:val="clear" w:color="auto" w:fill="FFFFFF"/>
          </w:tcPr>
          <w:p w14:paraId="66D89B9B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1ED6858B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6CDDF1E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42F54F86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57F8A869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7961B116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D39D3E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58441DED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566DF2" w:rsidRPr="00F91F14" w14:paraId="5AF0749C" w14:textId="77777777">
        <w:trPr>
          <w:tblHeader/>
        </w:trPr>
        <w:tc>
          <w:tcPr>
            <w:tcW w:w="4499" w:type="dxa"/>
          </w:tcPr>
          <w:p w14:paraId="65939E6A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6B313CA5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DF2" w:rsidRPr="00F91F14" w14:paraId="5303AB2A" w14:textId="77777777">
        <w:tc>
          <w:tcPr>
            <w:tcW w:w="4499" w:type="dxa"/>
          </w:tcPr>
          <w:p w14:paraId="55B66973" w14:textId="7106E140" w:rsidR="00566DF2" w:rsidRPr="00F91F14" w:rsidRDefault="000E7DD2" w:rsidP="00C92969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566DF2"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05" w:type="dxa"/>
            <w:shd w:val="clear" w:color="auto" w:fill="auto"/>
          </w:tcPr>
          <w:p w14:paraId="51F84661" w14:textId="30425726" w:rsidR="00566DF2" w:rsidRPr="00F91F14" w:rsidRDefault="00634509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492,286</w:t>
            </w:r>
          </w:p>
        </w:tc>
        <w:tc>
          <w:tcPr>
            <w:tcW w:w="236" w:type="dxa"/>
            <w:shd w:val="clear" w:color="auto" w:fill="auto"/>
          </w:tcPr>
          <w:p w14:paraId="3CB0DCC4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81229C3" w14:textId="21230A14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364,754</w:t>
            </w:r>
          </w:p>
        </w:tc>
        <w:tc>
          <w:tcPr>
            <w:tcW w:w="251" w:type="dxa"/>
            <w:shd w:val="clear" w:color="auto" w:fill="auto"/>
          </w:tcPr>
          <w:p w14:paraId="1BD90086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EF5D09F" w14:textId="10D54F31" w:rsidR="00566DF2" w:rsidRPr="00F91F14" w:rsidRDefault="00E64E99" w:rsidP="00C929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446,832</w:t>
            </w:r>
          </w:p>
        </w:tc>
        <w:tc>
          <w:tcPr>
            <w:tcW w:w="251" w:type="dxa"/>
            <w:shd w:val="clear" w:color="auto" w:fill="auto"/>
          </w:tcPr>
          <w:p w14:paraId="67514996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480FA00" w14:textId="77777777" w:rsidR="00566DF2" w:rsidRPr="00F91F14" w:rsidRDefault="00566DF2" w:rsidP="00C9296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333,628</w:t>
            </w:r>
          </w:p>
        </w:tc>
      </w:tr>
      <w:tr w:rsidR="00566DF2" w:rsidRPr="00F91F14" w14:paraId="51F5631D" w14:textId="77777777">
        <w:tc>
          <w:tcPr>
            <w:tcW w:w="4499" w:type="dxa"/>
          </w:tcPr>
          <w:p w14:paraId="4ECA49F1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05" w:type="dxa"/>
            <w:shd w:val="clear" w:color="auto" w:fill="auto"/>
          </w:tcPr>
          <w:p w14:paraId="41837AAB" w14:textId="06E19A0C" w:rsidR="00566DF2" w:rsidRPr="00F91F14" w:rsidRDefault="00634509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116,367</w:t>
            </w:r>
          </w:p>
        </w:tc>
        <w:tc>
          <w:tcPr>
            <w:tcW w:w="236" w:type="dxa"/>
            <w:shd w:val="clear" w:color="auto" w:fill="auto"/>
          </w:tcPr>
          <w:p w14:paraId="6C05BCF9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32F87E8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177,530</w:t>
            </w:r>
          </w:p>
        </w:tc>
        <w:tc>
          <w:tcPr>
            <w:tcW w:w="251" w:type="dxa"/>
            <w:shd w:val="clear" w:color="auto" w:fill="auto"/>
          </w:tcPr>
          <w:p w14:paraId="417D950A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9CB7E99" w14:textId="25AEFDE4" w:rsidR="00566DF2" w:rsidRPr="00F91F14" w:rsidRDefault="00E64E99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109,472</w:t>
            </w:r>
          </w:p>
        </w:tc>
        <w:tc>
          <w:tcPr>
            <w:tcW w:w="251" w:type="dxa"/>
            <w:shd w:val="clear" w:color="auto" w:fill="auto"/>
          </w:tcPr>
          <w:p w14:paraId="5EC45E84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E6ACADE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171,404</w:t>
            </w:r>
          </w:p>
        </w:tc>
      </w:tr>
      <w:tr w:rsidR="00566DF2" w:rsidRPr="00F91F14" w14:paraId="4D7706B8" w14:textId="77777777">
        <w:tc>
          <w:tcPr>
            <w:tcW w:w="4499" w:type="dxa"/>
          </w:tcPr>
          <w:p w14:paraId="4DE83FC7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05" w:type="dxa"/>
            <w:shd w:val="clear" w:color="auto" w:fill="auto"/>
          </w:tcPr>
          <w:p w14:paraId="61E392E0" w14:textId="71239E90" w:rsidR="00566DF2" w:rsidRPr="00F91F14" w:rsidRDefault="00FD08F8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54,295</w:t>
            </w:r>
          </w:p>
        </w:tc>
        <w:tc>
          <w:tcPr>
            <w:tcW w:w="236" w:type="dxa"/>
            <w:shd w:val="clear" w:color="auto" w:fill="auto"/>
          </w:tcPr>
          <w:p w14:paraId="7286968E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04AB71B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58,452</w:t>
            </w:r>
          </w:p>
        </w:tc>
        <w:tc>
          <w:tcPr>
            <w:tcW w:w="251" w:type="dxa"/>
            <w:shd w:val="clear" w:color="auto" w:fill="auto"/>
          </w:tcPr>
          <w:p w14:paraId="3D5F417A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A5FC7C8" w14:textId="22794992" w:rsidR="00566DF2" w:rsidRPr="00F91F14" w:rsidRDefault="00E64E99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58,237</w:t>
            </w:r>
          </w:p>
        </w:tc>
        <w:tc>
          <w:tcPr>
            <w:tcW w:w="251" w:type="dxa"/>
            <w:shd w:val="clear" w:color="auto" w:fill="auto"/>
          </w:tcPr>
          <w:p w14:paraId="177FEAB2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15B7A7E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57,067</w:t>
            </w:r>
          </w:p>
        </w:tc>
      </w:tr>
      <w:tr w:rsidR="00566DF2" w:rsidRPr="00F91F14" w14:paraId="0ED6B6AD" w14:textId="77777777">
        <w:tc>
          <w:tcPr>
            <w:tcW w:w="4499" w:type="dxa"/>
          </w:tcPr>
          <w:p w14:paraId="6A499D9A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005" w:type="dxa"/>
            <w:shd w:val="clear" w:color="auto" w:fill="auto"/>
          </w:tcPr>
          <w:p w14:paraId="25301834" w14:textId="53E73DCC" w:rsidR="00566DF2" w:rsidRPr="00F91F14" w:rsidRDefault="00634509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62,980</w:t>
            </w:r>
          </w:p>
        </w:tc>
        <w:tc>
          <w:tcPr>
            <w:tcW w:w="236" w:type="dxa"/>
            <w:shd w:val="clear" w:color="auto" w:fill="auto"/>
          </w:tcPr>
          <w:p w14:paraId="411D5503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D5330EE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27,254</w:t>
            </w:r>
          </w:p>
        </w:tc>
        <w:tc>
          <w:tcPr>
            <w:tcW w:w="251" w:type="dxa"/>
            <w:shd w:val="clear" w:color="auto" w:fill="auto"/>
          </w:tcPr>
          <w:p w14:paraId="1B88CFF6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A9EDE5E" w14:textId="3B37966B" w:rsidR="00566DF2" w:rsidRPr="00F91F14" w:rsidRDefault="002A025A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53,160</w:t>
            </w:r>
          </w:p>
        </w:tc>
        <w:tc>
          <w:tcPr>
            <w:tcW w:w="251" w:type="dxa"/>
            <w:shd w:val="clear" w:color="auto" w:fill="auto"/>
          </w:tcPr>
          <w:p w14:paraId="6BC5995B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69936C4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20,085</w:t>
            </w:r>
          </w:p>
        </w:tc>
      </w:tr>
      <w:tr w:rsidR="00566DF2" w:rsidRPr="00F91F14" w14:paraId="79222FE3" w14:textId="77777777">
        <w:tc>
          <w:tcPr>
            <w:tcW w:w="4499" w:type="dxa"/>
          </w:tcPr>
          <w:p w14:paraId="5E2ACA89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005" w:type="dxa"/>
            <w:shd w:val="clear" w:color="auto" w:fill="auto"/>
          </w:tcPr>
          <w:p w14:paraId="2AA8D2BF" w14:textId="1C152CE4" w:rsidR="00566DF2" w:rsidRPr="00F91F14" w:rsidRDefault="00B701AF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49,740</w:t>
            </w:r>
          </w:p>
        </w:tc>
        <w:tc>
          <w:tcPr>
            <w:tcW w:w="236" w:type="dxa"/>
            <w:shd w:val="clear" w:color="auto" w:fill="auto"/>
          </w:tcPr>
          <w:p w14:paraId="29A9AF39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DB3DC45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251" w:type="dxa"/>
            <w:shd w:val="clear" w:color="auto" w:fill="auto"/>
          </w:tcPr>
          <w:p w14:paraId="2816369C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739B5BE" w14:textId="4329A322" w:rsidR="00566DF2" w:rsidRPr="00F91F14" w:rsidRDefault="006C71D6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43,195</w:t>
            </w:r>
          </w:p>
        </w:tc>
        <w:tc>
          <w:tcPr>
            <w:tcW w:w="251" w:type="dxa"/>
            <w:shd w:val="clear" w:color="auto" w:fill="auto"/>
          </w:tcPr>
          <w:p w14:paraId="7BFE2744" w14:textId="77777777" w:rsidR="00566DF2" w:rsidRPr="00F91F14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035559C" w14:textId="77777777" w:rsidR="00566DF2" w:rsidRPr="00F91F14" w:rsidRDefault="00566DF2" w:rsidP="00C9296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40,223</w:t>
            </w:r>
          </w:p>
        </w:tc>
      </w:tr>
    </w:tbl>
    <w:p w14:paraId="0D5EB3A5" w14:textId="6314A10F" w:rsidR="00E322A3" w:rsidRPr="00F91F14" w:rsidRDefault="00236971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F91F14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 xml:space="preserve"> </w:t>
      </w:r>
    </w:p>
    <w:p w14:paraId="051E849B" w14:textId="210C9476" w:rsidR="00E322A3" w:rsidRPr="00F91F14" w:rsidRDefault="00236971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ab/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E322A3" w:rsidRPr="00F91F14">
        <w:rPr>
          <w:rFonts w:asciiTheme="majorBidi" w:hAnsiTheme="majorBidi" w:cstheme="majorBidi"/>
          <w:sz w:val="30"/>
          <w:szCs w:val="30"/>
        </w:rPr>
        <w:t>2566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</w:t>
      </w:r>
      <w:r w:rsidRPr="00F91F14">
        <w:rPr>
          <w:rFonts w:asciiTheme="majorBidi" w:hAnsiTheme="majorBidi" w:cstheme="majorBidi"/>
          <w:sz w:val="30"/>
          <w:szCs w:val="30"/>
          <w:cs/>
        </w:rPr>
        <w:t>จ่าย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>เงินสมทบ</w:t>
      </w:r>
      <w:r w:rsidRPr="00F91F14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  <w:r w:rsidR="00C766B2" w:rsidRPr="00F91F1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F91F14">
        <w:rPr>
          <w:rFonts w:asciiTheme="majorBidi" w:hAnsiTheme="majorBidi" w:cstheme="majorBidi"/>
          <w:sz w:val="30"/>
          <w:szCs w:val="30"/>
          <w:cs/>
        </w:rPr>
        <w:t>พนักงานของกลุ่มบริษัทและบริษัทเป็นจำนวน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5437" w:rsidRPr="00F91F14">
        <w:rPr>
          <w:rFonts w:asciiTheme="majorBidi" w:hAnsiTheme="majorBidi" w:cstheme="majorBidi"/>
          <w:sz w:val="30"/>
          <w:szCs w:val="30"/>
        </w:rPr>
        <w:t>2.</w:t>
      </w:r>
      <w:r w:rsidR="00A1513A" w:rsidRPr="00F91F14">
        <w:rPr>
          <w:rFonts w:asciiTheme="majorBidi" w:hAnsiTheme="majorBidi" w:cstheme="majorBidi"/>
          <w:sz w:val="30"/>
          <w:szCs w:val="30"/>
        </w:rPr>
        <w:t>5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E119EB" w:rsidRPr="00F91F14">
        <w:rPr>
          <w:rFonts w:asciiTheme="majorBidi" w:hAnsiTheme="majorBidi" w:cstheme="majorBidi"/>
          <w:sz w:val="30"/>
          <w:szCs w:val="30"/>
        </w:rPr>
        <w:t>2.2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83341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="00C83341" w:rsidRPr="00F91F1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E322A3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</w:rPr>
        <w:t>2.2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</w:rPr>
        <w:t xml:space="preserve">2.1 </w:t>
      </w:r>
      <w:r w:rsidR="00E322A3" w:rsidRPr="00F91F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ซึ่งแสดงเป็นส่วนหนึ่งของค่าใช้จ่ายผลประโยชน์พนักงาน</w:t>
      </w:r>
    </w:p>
    <w:p w14:paraId="4856017A" w14:textId="7ED1E29B" w:rsidR="00476FB9" w:rsidRPr="00F91F14" w:rsidRDefault="00476FB9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A10A077" w14:textId="30597823" w:rsidR="00C05B35" w:rsidRPr="00F91F14" w:rsidRDefault="007711E0" w:rsidP="0060297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 w:hanging="558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73AF2A43" w14:textId="34F39FFA" w:rsidR="00F72C53" w:rsidRPr="00F91F14" w:rsidRDefault="00F72C53" w:rsidP="00F72C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14D1490" w14:textId="3843A5D1" w:rsidR="00F72C53" w:rsidRPr="00F91F14" w:rsidRDefault="00F72C53" w:rsidP="00F72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11B195A" w14:textId="58B9D6F2" w:rsidR="00895398" w:rsidRPr="00F91F14" w:rsidRDefault="00895398" w:rsidP="00F72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01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450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F91F14" w14:paraId="3308765F" w14:textId="77777777" w:rsidTr="002D2C17">
        <w:trPr>
          <w:tblHeader/>
        </w:trPr>
        <w:tc>
          <w:tcPr>
            <w:tcW w:w="4054" w:type="dxa"/>
            <w:gridSpan w:val="2"/>
          </w:tcPr>
          <w:p w14:paraId="72A1D5C2" w14:textId="538314F2" w:rsidR="00172896" w:rsidRPr="00F91F14" w:rsidRDefault="00172896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47" w:type="dxa"/>
            <w:gridSpan w:val="3"/>
          </w:tcPr>
          <w:p w14:paraId="45925DBA" w14:textId="77777777" w:rsidR="00172896" w:rsidRPr="00F91F14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F91F14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F91F14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B9" w:rsidRPr="00F91F14" w14:paraId="62A4C10C" w14:textId="77777777" w:rsidTr="002D2C17">
        <w:trPr>
          <w:tblHeader/>
        </w:trPr>
        <w:tc>
          <w:tcPr>
            <w:tcW w:w="3604" w:type="dxa"/>
          </w:tcPr>
          <w:p w14:paraId="66B1E30A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F03E" w14:textId="67645205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1C536959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7A8386A9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46BE138A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7A9D2FEC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6FB9" w:rsidRPr="00F91F14" w14:paraId="64602624" w14:textId="77777777" w:rsidTr="002D2C17">
        <w:trPr>
          <w:tblHeader/>
        </w:trPr>
        <w:tc>
          <w:tcPr>
            <w:tcW w:w="3604" w:type="dxa"/>
          </w:tcPr>
          <w:p w14:paraId="658EE79D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36584E59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FB9" w:rsidRPr="00F91F14" w14:paraId="0E2AF1CB" w14:textId="77777777" w:rsidTr="002D2C17">
        <w:tc>
          <w:tcPr>
            <w:tcW w:w="4054" w:type="dxa"/>
            <w:gridSpan w:val="2"/>
          </w:tcPr>
          <w:p w14:paraId="57A40DD1" w14:textId="5A751BF5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236971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476FB9" w:rsidRPr="00F91F14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FB9" w:rsidRPr="00F91F14" w14:paraId="3ED51D26" w14:textId="77777777" w:rsidTr="002D2C17">
        <w:tc>
          <w:tcPr>
            <w:tcW w:w="3604" w:type="dxa"/>
          </w:tcPr>
          <w:p w14:paraId="208AC121" w14:textId="3A4F5C0D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C83341"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061FD44D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390433B1" w:rsidR="00476FB9" w:rsidRPr="00F91F14" w:rsidRDefault="00831083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6,881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238F3797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17,12</w:t>
            </w:r>
            <w:r w:rsidR="005C0B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651CE749" w:rsidR="00476FB9" w:rsidRPr="00F91F14" w:rsidRDefault="000E73FF" w:rsidP="000E73FF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14118F68" w:rsidR="00476FB9" w:rsidRPr="00F91F14" w:rsidRDefault="00F91F14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5,715</w:t>
            </w:r>
          </w:p>
        </w:tc>
      </w:tr>
      <w:tr w:rsidR="00476FB9" w:rsidRPr="00F91F14" w14:paraId="25A6FBBF" w14:textId="77777777" w:rsidTr="002D2C17">
        <w:tc>
          <w:tcPr>
            <w:tcW w:w="3604" w:type="dxa"/>
            <w:shd w:val="clear" w:color="auto" w:fill="auto"/>
          </w:tcPr>
          <w:p w14:paraId="1AB3F35B" w14:textId="17F05E51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 w:rsidR="00C83341"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="001E748B"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450" w:type="dxa"/>
            <w:shd w:val="clear" w:color="auto" w:fill="auto"/>
          </w:tcPr>
          <w:p w14:paraId="048BA64E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7B34F" w14:textId="48A04098" w:rsidR="00476FB9" w:rsidRPr="00F91F14" w:rsidRDefault="00285C58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249" w:type="dxa"/>
            <w:shd w:val="clear" w:color="auto" w:fill="auto"/>
          </w:tcPr>
          <w:p w14:paraId="1726C7A7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C5FF26" w14:textId="33687062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(265)</w:t>
            </w:r>
          </w:p>
        </w:tc>
        <w:tc>
          <w:tcPr>
            <w:tcW w:w="249" w:type="dxa"/>
            <w:shd w:val="clear" w:color="auto" w:fill="auto"/>
          </w:tcPr>
          <w:p w14:paraId="57DA3875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B4D0AB" w14:textId="20E1CD1D" w:rsidR="00476FB9" w:rsidRPr="00F91F14" w:rsidRDefault="000E73FF" w:rsidP="000E73FF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8B62D1A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FED1762" w14:textId="504706A8" w:rsidR="00476FB9" w:rsidRPr="00F91F14" w:rsidRDefault="00476FB9" w:rsidP="001E748B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76FB9" w:rsidRPr="00F91F14" w14:paraId="0BAF8D9B" w14:textId="77777777" w:rsidTr="002D2C17">
        <w:tc>
          <w:tcPr>
            <w:tcW w:w="3604" w:type="dxa"/>
          </w:tcPr>
          <w:p w14:paraId="0CC3D7D2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03B49C3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7DB5253D" w:rsidR="00476FB9" w:rsidRPr="00F91F14" w:rsidRDefault="00285C58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5,875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6620B9CA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16,85</w:t>
            </w:r>
            <w:r w:rsidR="005C0B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1186931A" w:rsidR="00476FB9" w:rsidRPr="00F91F14" w:rsidRDefault="000E73FF" w:rsidP="000E73FF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61BB5A2A" w:rsidR="00476FB9" w:rsidRPr="00F91F14" w:rsidRDefault="00F91F14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5,715</w:t>
            </w:r>
          </w:p>
        </w:tc>
      </w:tr>
      <w:tr w:rsidR="00476FB9" w:rsidRPr="00F91F14" w14:paraId="1951B95B" w14:textId="77777777" w:rsidTr="002D2C17">
        <w:tc>
          <w:tcPr>
            <w:tcW w:w="3604" w:type="dxa"/>
            <w:shd w:val="clear" w:color="auto" w:fill="auto"/>
          </w:tcPr>
          <w:p w14:paraId="1C90CA7A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91F1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  <w:shd w:val="clear" w:color="auto" w:fill="auto"/>
          </w:tcPr>
          <w:p w14:paraId="79B47A44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FB9" w:rsidRPr="00F91F14" w14:paraId="59EFFE6A" w14:textId="77777777" w:rsidTr="002D2C17">
        <w:tc>
          <w:tcPr>
            <w:tcW w:w="3604" w:type="dxa"/>
            <w:shd w:val="clear" w:color="auto" w:fill="auto"/>
          </w:tcPr>
          <w:p w14:paraId="6F409E00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450" w:type="dxa"/>
            <w:shd w:val="clear" w:color="auto" w:fill="auto"/>
          </w:tcPr>
          <w:p w14:paraId="1CFA6891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2306B150" w:rsidR="00476FB9" w:rsidRPr="00F91F14" w:rsidRDefault="00831083" w:rsidP="00831083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(26,544)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59EB4156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7D1C4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742CD774" w:rsidR="00476FB9" w:rsidRPr="00F91F14" w:rsidRDefault="006B1468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(20,928)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3471DB14" w:rsidR="00476FB9" w:rsidRPr="00F91F14" w:rsidRDefault="00F91F14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2,565</w:t>
            </w:r>
          </w:p>
        </w:tc>
      </w:tr>
      <w:tr w:rsidR="00476FB9" w:rsidRPr="00F91F14" w14:paraId="52FA6E9A" w14:textId="77777777" w:rsidTr="002D2C17">
        <w:tc>
          <w:tcPr>
            <w:tcW w:w="3604" w:type="dxa"/>
            <w:shd w:val="clear" w:color="auto" w:fill="auto"/>
          </w:tcPr>
          <w:p w14:paraId="6A9DCFEF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433EF019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218B7EFF" w:rsidR="00476FB9" w:rsidRPr="00F91F14" w:rsidRDefault="00831083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(26,544)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56CDA2D2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7D1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4EA10ABC" w:rsidR="00476FB9" w:rsidRPr="00F91F14" w:rsidRDefault="00523E66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444B472F" w:rsidR="00476FB9" w:rsidRPr="00F91F14" w:rsidRDefault="00F91F14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476FB9" w:rsidRPr="00F91F14" w14:paraId="5CEA4572" w14:textId="77777777" w:rsidTr="002D2C17">
        <w:tc>
          <w:tcPr>
            <w:tcW w:w="3604" w:type="dxa"/>
            <w:shd w:val="clear" w:color="auto" w:fill="auto"/>
          </w:tcPr>
          <w:p w14:paraId="6C71FDB5" w14:textId="77777777" w:rsidR="00476FB9" w:rsidRPr="00F91F14" w:rsidRDefault="00476FB9" w:rsidP="00566DF2">
            <w:pPr>
              <w:pStyle w:val="NoSpacing"/>
              <w:spacing w:line="2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C1EFAF1" w14:textId="77777777" w:rsidR="00476FB9" w:rsidRPr="00F91F14" w:rsidRDefault="00476FB9" w:rsidP="00566DF2">
            <w:pPr>
              <w:pStyle w:val="NoSpacing"/>
              <w:spacing w:line="24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476FB9" w:rsidRPr="00F91F14" w:rsidRDefault="00476FB9" w:rsidP="00566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6FB9" w:rsidRPr="00F91F14" w14:paraId="01BF5F2C" w14:textId="77777777" w:rsidTr="002D2C17">
        <w:tc>
          <w:tcPr>
            <w:tcW w:w="3604" w:type="dxa"/>
            <w:shd w:val="clear" w:color="auto" w:fill="auto"/>
          </w:tcPr>
          <w:p w14:paraId="22771C6E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4E8A5EA8" w14:textId="77777777" w:rsidR="00476FB9" w:rsidRPr="00F91F14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1702DAC9" w:rsidR="00476FB9" w:rsidRPr="00F91F14" w:rsidRDefault="00831083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(19,786)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369B7CCD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18,3</w:t>
            </w:r>
            <w:r w:rsidR="007D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C0B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697B3F21" w:rsidR="00476FB9" w:rsidRPr="00F91F14" w:rsidRDefault="00523E66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(20,928)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476FB9" w:rsidRPr="00F91F14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538F09B2" w:rsidR="00476FB9" w:rsidRPr="00F91F14" w:rsidRDefault="00476FB9" w:rsidP="00566DF2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</w:t>
            </w:r>
            <w:r w:rsidR="00F91F1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</w:tr>
    </w:tbl>
    <w:p w14:paraId="4F1798C9" w14:textId="77777777" w:rsidR="007D1C4F" w:rsidRDefault="007D1C4F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DD47E31" w14:textId="574D34D4" w:rsidR="00575C32" w:rsidRPr="00F91F14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57DE82BD" w14:textId="0E4A62FB" w:rsidR="00B05A21" w:rsidRPr="00F91F14" w:rsidRDefault="00B05A2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05A21" w:rsidRPr="00F91F14" w14:paraId="12C7F2DC" w14:textId="77777777">
        <w:trPr>
          <w:trHeight w:val="20"/>
          <w:tblHeader/>
        </w:trPr>
        <w:tc>
          <w:tcPr>
            <w:tcW w:w="2860" w:type="dxa"/>
          </w:tcPr>
          <w:p w14:paraId="367E1683" w14:textId="77777777" w:rsidR="00B05A21" w:rsidRPr="00F91F14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E328293" w14:textId="77777777" w:rsidR="00B05A21" w:rsidRPr="00F91F14" w:rsidRDefault="00B05A2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5A21" w:rsidRPr="00F91F14" w14:paraId="0773D6D6" w14:textId="77777777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1BBC90E8" w14:textId="2B750486" w:rsidR="00B05A21" w:rsidRPr="00F91F14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2C0FC37D" w14:textId="26F56694" w:rsidR="00B05A21" w:rsidRPr="00F91F14" w:rsidRDefault="00B05A21" w:rsidP="00236971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3CB5684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AC30A6D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05A21" w:rsidRPr="00F91F14" w14:paraId="544D885F" w14:textId="77777777">
        <w:trPr>
          <w:trHeight w:val="20"/>
          <w:tblHeader/>
        </w:trPr>
        <w:tc>
          <w:tcPr>
            <w:tcW w:w="2860" w:type="dxa"/>
            <w:vMerge/>
          </w:tcPr>
          <w:p w14:paraId="02057E0D" w14:textId="77777777" w:rsidR="00B05A21" w:rsidRPr="00F91F14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7C175F1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D66164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304B6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B86340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BC483BC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CFEBC4E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38AE3AB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4CB6D2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40E4365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23C60DF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5D1A10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BDA37E" w14:textId="47CE6FFB" w:rsidR="00B05A21" w:rsidRPr="00F91F14" w:rsidRDefault="0023697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B05A21"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535DDC9" w14:textId="77777777" w:rsidR="00B05A21" w:rsidRPr="00F91F14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E8A26A8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4F9F58B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05A21" w:rsidRPr="00F91F14" w14:paraId="058BEED8" w14:textId="77777777">
        <w:trPr>
          <w:trHeight w:val="20"/>
          <w:tblHeader/>
        </w:trPr>
        <w:tc>
          <w:tcPr>
            <w:tcW w:w="2860" w:type="dxa"/>
          </w:tcPr>
          <w:p w14:paraId="3D758B2A" w14:textId="77777777" w:rsidR="00B05A21" w:rsidRPr="00F91F14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1689E40" w14:textId="77777777" w:rsidR="00B05A21" w:rsidRPr="00F91F14" w:rsidRDefault="00B05A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F91F14" w14:paraId="13C49EA3" w14:textId="77777777">
        <w:trPr>
          <w:cantSplit/>
          <w:trHeight w:val="20"/>
        </w:trPr>
        <w:tc>
          <w:tcPr>
            <w:tcW w:w="2860" w:type="dxa"/>
          </w:tcPr>
          <w:p w14:paraId="64569607" w14:textId="7389774A" w:rsidR="00B05A21" w:rsidRPr="00F91F14" w:rsidRDefault="00B05A2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สินทรัพย์ทางการเงินที่</w:t>
            </w:r>
            <w:r w:rsidR="004963BD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8C68845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6B754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93D97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09D2A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E2AA74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B20BEB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37FFFCE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5359E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1668F3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912041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8F127A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F91F14" w14:paraId="7A3FBC5F" w14:textId="77777777">
        <w:trPr>
          <w:cantSplit/>
          <w:trHeight w:val="20"/>
        </w:trPr>
        <w:tc>
          <w:tcPr>
            <w:tcW w:w="2860" w:type="dxa"/>
          </w:tcPr>
          <w:p w14:paraId="4C35E40B" w14:textId="138B21DC" w:rsidR="00B05A21" w:rsidRPr="00F91F14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4A7A4885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3CFDF1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EE6E86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6EC02A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2CED1B1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4F4340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2D3C0D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99189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C50828A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ACB86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2A4FAF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F91F14" w14:paraId="50C249AC" w14:textId="77777777">
        <w:trPr>
          <w:cantSplit/>
          <w:trHeight w:val="20"/>
        </w:trPr>
        <w:tc>
          <w:tcPr>
            <w:tcW w:w="2860" w:type="dxa"/>
          </w:tcPr>
          <w:p w14:paraId="091CD1F1" w14:textId="0D9DCF69" w:rsidR="00B05A21" w:rsidRPr="00F91F14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31AEB57C" w14:textId="4D75DFBC" w:rsidR="00B05A21" w:rsidRPr="00F91F14" w:rsidRDefault="00A402F7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556,225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7532F6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30C3D6" w14:textId="3BCE0F9C" w:rsidR="00B05A21" w:rsidRPr="00F91F14" w:rsidRDefault="00F91F14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111,245</w:t>
            </w:r>
          </w:p>
        </w:tc>
        <w:tc>
          <w:tcPr>
            <w:tcW w:w="180" w:type="dxa"/>
            <w:vAlign w:val="bottom"/>
          </w:tcPr>
          <w:p w14:paraId="4ED5B29F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7325B58" w14:textId="6C3F862B" w:rsidR="00B05A21" w:rsidRPr="00F91F14" w:rsidRDefault="00D00558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444,980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E73A26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AEB551" w14:textId="7F20C97E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6EEBC0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D56DA07" w14:textId="27DEE927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F6F7A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88711CA" w14:textId="2DA332BE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05A21" w:rsidRPr="00F91F14" w14:paraId="56162B44" w14:textId="77777777">
        <w:trPr>
          <w:cantSplit/>
          <w:trHeight w:val="20"/>
        </w:trPr>
        <w:tc>
          <w:tcPr>
            <w:tcW w:w="2860" w:type="dxa"/>
          </w:tcPr>
          <w:p w14:paraId="43B7D417" w14:textId="0E64012D" w:rsidR="00B05A21" w:rsidRPr="00F91F14" w:rsidRDefault="00B05A21" w:rsidP="00C83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  <w:vAlign w:val="bottom"/>
          </w:tcPr>
          <w:p w14:paraId="7E5042EE" w14:textId="64B880C4" w:rsidR="00B05A21" w:rsidRPr="00F91F14" w:rsidRDefault="00D00558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682496B9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EB7378F" w14:textId="4D1B6667" w:rsidR="00B05A21" w:rsidRPr="00F91F14" w:rsidRDefault="00D00558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180" w:type="dxa"/>
            <w:vAlign w:val="bottom"/>
          </w:tcPr>
          <w:p w14:paraId="35DB488F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87B6719" w14:textId="0FB2F4E8" w:rsidR="00B05A21" w:rsidRPr="00F91F14" w:rsidRDefault="00D00558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12EF90E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2157929" w14:textId="68DE77FD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D5E319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47621AE" w14:textId="39AE245D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F6E3C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48C5142" w14:textId="68B5DC80" w:rsidR="00B05A21" w:rsidRPr="00F91F14" w:rsidRDefault="00236971" w:rsidP="0023697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664BB" w:rsidRPr="00F91F14" w14:paraId="4F3E3264" w14:textId="77777777">
        <w:trPr>
          <w:cantSplit/>
          <w:trHeight w:val="20"/>
        </w:trPr>
        <w:tc>
          <w:tcPr>
            <w:tcW w:w="2860" w:type="dxa"/>
          </w:tcPr>
          <w:p w14:paraId="790699E8" w14:textId="1C684155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4B54CE" w14:textId="5006FB9B" w:rsidR="00B664BB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0113EB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A65D0E0" w14:textId="36EF41A6" w:rsidR="00B664BB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0AE530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00724AE" w14:textId="13B65D11" w:rsidR="00B664BB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16CA34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E580010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5,372</w:t>
            </w:r>
          </w:p>
        </w:tc>
        <w:tc>
          <w:tcPr>
            <w:tcW w:w="180" w:type="dxa"/>
          </w:tcPr>
          <w:p w14:paraId="71073EC0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DFF3CE4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180" w:type="dxa"/>
          </w:tcPr>
          <w:p w14:paraId="03CFDB76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822EF2B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4,298</w:t>
            </w:r>
          </w:p>
        </w:tc>
      </w:tr>
      <w:tr w:rsidR="00B664BB" w:rsidRPr="00F91F14" w14:paraId="3EA10AEF" w14:textId="77777777">
        <w:trPr>
          <w:cantSplit/>
          <w:trHeight w:val="20"/>
        </w:trPr>
        <w:tc>
          <w:tcPr>
            <w:tcW w:w="2860" w:type="dxa"/>
          </w:tcPr>
          <w:p w14:paraId="20200424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9C71" w14:textId="707BF320" w:rsidR="00B664BB" w:rsidRPr="00F91F14" w:rsidRDefault="00F91F14" w:rsidP="00D0055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(142,529)</w:t>
            </w:r>
          </w:p>
        </w:tc>
        <w:tc>
          <w:tcPr>
            <w:tcW w:w="180" w:type="dxa"/>
            <w:vAlign w:val="bottom"/>
          </w:tcPr>
          <w:p w14:paraId="7ABD59D6" w14:textId="77777777" w:rsidR="00B664BB" w:rsidRPr="00F91F14" w:rsidRDefault="00B664BB" w:rsidP="00D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C6F30" w14:textId="6626CC7C" w:rsidR="00B664BB" w:rsidRPr="00F91F14" w:rsidRDefault="00F91F14" w:rsidP="00D0055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D00558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3CB2556F" w14:textId="77777777" w:rsidR="00B664BB" w:rsidRPr="00F91F14" w:rsidRDefault="00B664BB" w:rsidP="00D0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46ABA" w14:textId="414F6D3F" w:rsidR="00B664BB" w:rsidRPr="00F91F14" w:rsidRDefault="00F91F14" w:rsidP="00D0055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(114,023)</w:t>
            </w:r>
          </w:p>
        </w:tc>
        <w:tc>
          <w:tcPr>
            <w:tcW w:w="180" w:type="dxa"/>
            <w:vAlign w:val="bottom"/>
          </w:tcPr>
          <w:p w14:paraId="12FF2E86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930F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5,372</w:t>
            </w:r>
          </w:p>
        </w:tc>
        <w:tc>
          <w:tcPr>
            <w:tcW w:w="180" w:type="dxa"/>
            <w:vAlign w:val="bottom"/>
          </w:tcPr>
          <w:p w14:paraId="781E921E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89C6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180" w:type="dxa"/>
            <w:vAlign w:val="bottom"/>
          </w:tcPr>
          <w:p w14:paraId="592A5AF4" w14:textId="77777777" w:rsidR="00B664BB" w:rsidRPr="00F91F14" w:rsidRDefault="00B664BB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01D4E" w14:textId="77777777" w:rsidR="00B664BB" w:rsidRPr="00F91F14" w:rsidRDefault="00B664BB" w:rsidP="00B664B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4,298</w:t>
            </w:r>
          </w:p>
        </w:tc>
      </w:tr>
    </w:tbl>
    <w:p w14:paraId="56C3F440" w14:textId="77777777" w:rsidR="00B05A21" w:rsidRPr="00F91F14" w:rsidRDefault="00B05A2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77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5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F91F14" w14:paraId="7E437046" w14:textId="77777777" w:rsidTr="00180200">
        <w:trPr>
          <w:trHeight w:val="20"/>
          <w:tblHeader/>
        </w:trPr>
        <w:tc>
          <w:tcPr>
            <w:tcW w:w="2965" w:type="dxa"/>
          </w:tcPr>
          <w:p w14:paraId="6B89C638" w14:textId="77777777" w:rsidR="00BF004C" w:rsidRPr="00F91F14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F91F14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91F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F91F14" w14:paraId="65B03B03" w14:textId="77777777" w:rsidTr="00180200">
        <w:trPr>
          <w:trHeight w:val="20"/>
          <w:tblHeader/>
        </w:trPr>
        <w:tc>
          <w:tcPr>
            <w:tcW w:w="2965" w:type="dxa"/>
            <w:vMerge w:val="restart"/>
            <w:vAlign w:val="bottom"/>
          </w:tcPr>
          <w:p w14:paraId="7C3737BE" w14:textId="731BA48E" w:rsidR="00BF004C" w:rsidRPr="00F91F14" w:rsidRDefault="00B05A2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6D628036" w14:textId="21785500" w:rsidR="00BF004C" w:rsidRPr="00F91F1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476FB9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6DD921F" w14:textId="77777777" w:rsidR="00BF004C" w:rsidRPr="00F91F14" w:rsidRDefault="00BF004C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5C2AAB3D" w:rsidR="00BF004C" w:rsidRPr="00F91F1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6FB9" w:rsidRPr="00F91F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F004C" w:rsidRPr="00F91F14" w14:paraId="080D2C23" w14:textId="77777777" w:rsidTr="00180200">
        <w:trPr>
          <w:trHeight w:val="20"/>
          <w:tblHeader/>
        </w:trPr>
        <w:tc>
          <w:tcPr>
            <w:tcW w:w="2965" w:type="dxa"/>
            <w:vMerge/>
          </w:tcPr>
          <w:p w14:paraId="34D4BD0E" w14:textId="77777777" w:rsidR="00BF004C" w:rsidRPr="00F91F14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F91F14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F91F14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F91F14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F91F14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383654DA" w:rsidR="00BF004C" w:rsidRPr="00F91F14" w:rsidRDefault="00236971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BF004C"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F91F14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F91F14" w14:paraId="44BD7078" w14:textId="77777777" w:rsidTr="00180200">
        <w:trPr>
          <w:trHeight w:val="20"/>
          <w:tblHeader/>
        </w:trPr>
        <w:tc>
          <w:tcPr>
            <w:tcW w:w="2965" w:type="dxa"/>
          </w:tcPr>
          <w:p w14:paraId="7C62EB6A" w14:textId="77777777" w:rsidR="00BF004C" w:rsidRPr="00F91F14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F91F14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F91F14" w14:paraId="16B11590" w14:textId="77777777" w:rsidTr="00180200">
        <w:trPr>
          <w:cantSplit/>
          <w:trHeight w:val="20"/>
        </w:trPr>
        <w:tc>
          <w:tcPr>
            <w:tcW w:w="2965" w:type="dxa"/>
          </w:tcPr>
          <w:p w14:paraId="32907300" w14:textId="3DD208F5" w:rsidR="00B05A21" w:rsidRPr="00F91F14" w:rsidRDefault="00B05A21" w:rsidP="00C83341">
            <w:pPr>
              <w:tabs>
                <w:tab w:val="clear" w:pos="227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</w:t>
            </w:r>
            <w:r w:rsidR="004963BD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A98A4CF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F91F14" w14:paraId="3D2C62C3" w14:textId="77777777" w:rsidTr="00180200">
        <w:trPr>
          <w:cantSplit/>
          <w:trHeight w:val="20"/>
        </w:trPr>
        <w:tc>
          <w:tcPr>
            <w:tcW w:w="2965" w:type="dxa"/>
          </w:tcPr>
          <w:p w14:paraId="22A48B98" w14:textId="0ABC5C45" w:rsidR="00B05A21" w:rsidRPr="00F91F14" w:rsidRDefault="00B05A21" w:rsidP="00B05A2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1D8C19C4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C53BFD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39B0CD7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42DC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539D8F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44B2D2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18D2C9C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F51C2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453EC9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86773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985CC9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1F14" w:rsidRPr="00F91F14" w14:paraId="31AD80F0" w14:textId="77777777" w:rsidTr="00180200">
        <w:trPr>
          <w:cantSplit/>
          <w:trHeight w:val="20"/>
        </w:trPr>
        <w:tc>
          <w:tcPr>
            <w:tcW w:w="2965" w:type="dxa"/>
          </w:tcPr>
          <w:p w14:paraId="4543A264" w14:textId="772C8261" w:rsidR="00F91F14" w:rsidRPr="00F91F14" w:rsidRDefault="00F91F14" w:rsidP="00F91F14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4EB99F3C" w14:textId="073C0E18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(556,225)</w:t>
            </w:r>
          </w:p>
        </w:tc>
        <w:tc>
          <w:tcPr>
            <w:tcW w:w="180" w:type="dxa"/>
            <w:vAlign w:val="bottom"/>
          </w:tcPr>
          <w:p w14:paraId="421E9085" w14:textId="77777777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9B2259" w14:textId="5406AFD7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111,245</w:t>
            </w:r>
          </w:p>
        </w:tc>
        <w:tc>
          <w:tcPr>
            <w:tcW w:w="180" w:type="dxa"/>
            <w:vAlign w:val="bottom"/>
          </w:tcPr>
          <w:p w14:paraId="3F81769D" w14:textId="77777777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4B04D69" w14:textId="26D02F56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(444,980)</w:t>
            </w:r>
          </w:p>
        </w:tc>
        <w:tc>
          <w:tcPr>
            <w:tcW w:w="180" w:type="dxa"/>
            <w:vAlign w:val="bottom"/>
          </w:tcPr>
          <w:p w14:paraId="5A968FF5" w14:textId="77777777" w:rsidR="00F91F14" w:rsidRPr="00F91F14" w:rsidRDefault="00F91F14" w:rsidP="00F91F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D1D8989" w14:textId="23D94830" w:rsidR="00F91F14" w:rsidRPr="00F91F14" w:rsidRDefault="00F91F14" w:rsidP="00F91F1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323D50" w14:textId="77777777" w:rsidR="00F91F14" w:rsidRPr="00F91F14" w:rsidRDefault="00F91F14" w:rsidP="00F91F1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66F929" w14:textId="61B31FF1" w:rsidR="00F91F14" w:rsidRPr="00F91F14" w:rsidRDefault="00F91F14" w:rsidP="00F91F1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715E3A" w14:textId="77777777" w:rsidR="00F91F14" w:rsidRPr="00F91F14" w:rsidRDefault="00F91F14" w:rsidP="00F91F1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438CA16" w14:textId="2FDD5DD5" w:rsidR="00F91F14" w:rsidRPr="00F91F14" w:rsidRDefault="00F91F14" w:rsidP="00F91F1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05A21" w:rsidRPr="00F91F14" w14:paraId="6F8F0BC4" w14:textId="77777777" w:rsidTr="00180200">
        <w:trPr>
          <w:cantSplit/>
          <w:trHeight w:val="20"/>
        </w:trPr>
        <w:tc>
          <w:tcPr>
            <w:tcW w:w="2965" w:type="dxa"/>
          </w:tcPr>
          <w:p w14:paraId="31C9D271" w14:textId="0192AFBD" w:rsidR="00B05A21" w:rsidRPr="00F91F14" w:rsidRDefault="00B05A21" w:rsidP="00B05A2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  <w:vAlign w:val="bottom"/>
          </w:tcPr>
          <w:p w14:paraId="269AFBAA" w14:textId="06156217" w:rsidR="00B05A21" w:rsidRPr="00F91F14" w:rsidRDefault="00B664BB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22B56E9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607BC9" w14:textId="29C9EE5F" w:rsidR="00B05A21" w:rsidRPr="00F91F14" w:rsidRDefault="00B664BB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3D79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383D79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383D79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01799B33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43AA73" w14:textId="6734B4E2" w:rsidR="00B05A21" w:rsidRPr="00F91F14" w:rsidRDefault="00383D79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F91F14"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6,656</w:t>
            </w:r>
          </w:p>
        </w:tc>
        <w:tc>
          <w:tcPr>
            <w:tcW w:w="180" w:type="dxa"/>
            <w:vAlign w:val="bottom"/>
          </w:tcPr>
          <w:p w14:paraId="0BEEDD17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5A47C21" w14:textId="5A6582D4" w:rsidR="00B05A21" w:rsidRPr="00F91F14" w:rsidRDefault="00236971" w:rsidP="00236971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3AEC1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9803EAB" w14:textId="0358DFAD" w:rsidR="00B05A21" w:rsidRPr="00F91F14" w:rsidRDefault="00236971" w:rsidP="00236971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F0F9F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2B25C62" w14:textId="0389AF77" w:rsidR="00B05A21" w:rsidRPr="00F91F14" w:rsidRDefault="00236971" w:rsidP="00236971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05A21" w:rsidRPr="00F91F14" w14:paraId="46E2E129" w14:textId="77777777" w:rsidTr="00180200">
        <w:trPr>
          <w:cantSplit/>
          <w:trHeight w:val="20"/>
        </w:trPr>
        <w:tc>
          <w:tcPr>
            <w:tcW w:w="2965" w:type="dxa"/>
          </w:tcPr>
          <w:p w14:paraId="2294FC7F" w14:textId="5DE407C7" w:rsidR="00B05A21" w:rsidRPr="00F91F14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="00236971"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A75D0B" w14:textId="669F1A64" w:rsidR="00B05A21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93EB8" w14:textId="77777777" w:rsidR="00B05A21" w:rsidRPr="00F91F14" w:rsidRDefault="00B05A21" w:rsidP="0023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2D7FCE0" w14:textId="0753314D" w:rsidR="00B05A21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0CE3A9" w14:textId="77777777" w:rsidR="00B05A21" w:rsidRPr="00F91F14" w:rsidRDefault="00B05A21" w:rsidP="00B6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868C69" w14:textId="48C040B3" w:rsidR="00B05A21" w:rsidRPr="00F91F14" w:rsidRDefault="00B664BB" w:rsidP="00B664B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C54C98" w14:textId="77777777" w:rsidR="00B05A21" w:rsidRPr="00F91F14" w:rsidRDefault="00B05A21" w:rsidP="0023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01859C2" w14:textId="76FDD210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1,198</w:t>
            </w:r>
          </w:p>
        </w:tc>
        <w:tc>
          <w:tcPr>
            <w:tcW w:w="180" w:type="dxa"/>
          </w:tcPr>
          <w:p w14:paraId="41382897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FCC7" w14:textId="361AD246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180" w:type="dxa"/>
          </w:tcPr>
          <w:p w14:paraId="3CE33031" w14:textId="77777777" w:rsidR="00B05A21" w:rsidRPr="00F91F14" w:rsidRDefault="00B05A21" w:rsidP="0023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2BC8FBB" w14:textId="60D3CE62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</w:p>
        </w:tc>
      </w:tr>
      <w:tr w:rsidR="00B05A21" w:rsidRPr="00F91F14" w14:paraId="004D7178" w14:textId="77777777" w:rsidTr="00180200">
        <w:trPr>
          <w:cantSplit/>
          <w:trHeight w:val="20"/>
        </w:trPr>
        <w:tc>
          <w:tcPr>
            <w:tcW w:w="2965" w:type="dxa"/>
          </w:tcPr>
          <w:p w14:paraId="08E4AED9" w14:textId="77777777" w:rsidR="00B05A21" w:rsidRPr="00F91F14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242F44D2" w:rsidR="00B05A21" w:rsidRPr="00F91F14" w:rsidRDefault="00F91F14" w:rsidP="00383D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(160</w:t>
            </w:r>
            <w:r w:rsidR="00383D79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405)</w:t>
            </w:r>
          </w:p>
        </w:tc>
        <w:tc>
          <w:tcPr>
            <w:tcW w:w="180" w:type="dxa"/>
            <w:vAlign w:val="bottom"/>
          </w:tcPr>
          <w:p w14:paraId="55FA9A4A" w14:textId="77777777" w:rsidR="00B05A21" w:rsidRPr="00F91F14" w:rsidRDefault="00B05A21" w:rsidP="0038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1EE7AF0D" w:rsidR="00B05A21" w:rsidRPr="00F91F14" w:rsidRDefault="00F91F14" w:rsidP="00383D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32,081</w:t>
            </w:r>
          </w:p>
        </w:tc>
        <w:tc>
          <w:tcPr>
            <w:tcW w:w="180" w:type="dxa"/>
            <w:vAlign w:val="bottom"/>
          </w:tcPr>
          <w:p w14:paraId="6C0983B6" w14:textId="77777777" w:rsidR="00B05A21" w:rsidRPr="00F91F14" w:rsidRDefault="00B05A21" w:rsidP="0038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7099C5A5" w:rsidR="00B05A21" w:rsidRPr="00F91F14" w:rsidRDefault="00F91F14" w:rsidP="00383D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(128</w:t>
            </w:r>
            <w:r w:rsidR="00383D79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324)</w:t>
            </w:r>
          </w:p>
        </w:tc>
        <w:tc>
          <w:tcPr>
            <w:tcW w:w="180" w:type="dxa"/>
            <w:vAlign w:val="bottom"/>
          </w:tcPr>
          <w:p w14:paraId="096D0331" w14:textId="77777777" w:rsidR="00B05A21" w:rsidRPr="00F91F14" w:rsidRDefault="00B05A21" w:rsidP="0023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269A0CE4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1,198</w:t>
            </w:r>
          </w:p>
        </w:tc>
        <w:tc>
          <w:tcPr>
            <w:tcW w:w="180" w:type="dxa"/>
            <w:vAlign w:val="bottom"/>
          </w:tcPr>
          <w:p w14:paraId="0AC9E438" w14:textId="7777777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706C36C7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180" w:type="dxa"/>
            <w:vAlign w:val="bottom"/>
          </w:tcPr>
          <w:p w14:paraId="3309A0A1" w14:textId="77777777" w:rsidR="00B05A21" w:rsidRPr="00F91F14" w:rsidRDefault="00B05A21" w:rsidP="0023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46051D06" w:rsidR="00B05A21" w:rsidRPr="00F91F14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958</w:t>
            </w:r>
          </w:p>
        </w:tc>
      </w:tr>
    </w:tbl>
    <w:p w14:paraId="137437B9" w14:textId="5ABFCAD5" w:rsidR="00C766B2" w:rsidRPr="00F91F14" w:rsidRDefault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br w:type="page"/>
      </w:r>
    </w:p>
    <w:p w14:paraId="73BF4176" w14:textId="3DAE75D9" w:rsidR="00B05A21" w:rsidRPr="00F91F14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8EBCD50" w14:textId="77777777" w:rsidR="00C83341" w:rsidRPr="00F91F14" w:rsidRDefault="00C8334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1FDBEFC" w14:textId="352CF021" w:rsidR="00B05A21" w:rsidRPr="00F91F14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4"/>
          <w:szCs w:val="4"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F91F14" w14:paraId="4E95A905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2AEAF1DA" w14:textId="3133C6D4" w:rsidR="00180200" w:rsidRPr="00F91F14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24CF2B8" w14:textId="77777777" w:rsidR="00180200" w:rsidRPr="00F91F14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0200" w:rsidRPr="00F91F14" w14:paraId="1DCB77AE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5E81FECE" w14:textId="2A5F6EA9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190472" w14:textId="47D769F5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CC5A9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8BB154A" w14:textId="2200B0F1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180200" w:rsidRPr="00F91F14" w14:paraId="5C99FC7F" w14:textId="77777777" w:rsidTr="00180200">
        <w:trPr>
          <w:tblHeader/>
        </w:trPr>
        <w:tc>
          <w:tcPr>
            <w:tcW w:w="4049" w:type="dxa"/>
            <w:shd w:val="clear" w:color="auto" w:fill="auto"/>
          </w:tcPr>
          <w:p w14:paraId="21BB05A9" w14:textId="77777777" w:rsidR="00180200" w:rsidRPr="00F91F14" w:rsidRDefault="00180200" w:rsidP="00476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D4E7C2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CBBC44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B025EC8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FB15F1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3F859EFC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430FAA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0B6DC4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7EE765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27FFCD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312795A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C6379B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0200" w:rsidRPr="00F91F14" w14:paraId="23CC01C2" w14:textId="77777777" w:rsidTr="00180200">
        <w:tc>
          <w:tcPr>
            <w:tcW w:w="4049" w:type="dxa"/>
            <w:shd w:val="clear" w:color="auto" w:fill="auto"/>
          </w:tcPr>
          <w:p w14:paraId="1A78843B" w14:textId="009B5123" w:rsidR="00180200" w:rsidRPr="00F91F14" w:rsidRDefault="00180200" w:rsidP="00476F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C759B16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CB51B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0F3CD6DD" w:rsidR="00180200" w:rsidRPr="00F91F14" w:rsidRDefault="00637A89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</w:t>
            </w:r>
            <w:r w:rsidR="00F91F14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91F14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B35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BF8A65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2CFCAB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5D389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18AC0D60" w:rsidR="00180200" w:rsidRPr="00F91F14" w:rsidRDefault="00180200" w:rsidP="00C766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</w:t>
            </w:r>
            <w:r w:rsidR="00B35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A24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80200" w:rsidRPr="00F91F14" w14:paraId="58D19F24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646C3861" w14:textId="77777777" w:rsidR="00180200" w:rsidRPr="00F91F14" w:rsidRDefault="00180200" w:rsidP="00476F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6BBD754" w14:textId="53035F5E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406F2F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603FADD1" w:rsidR="00180200" w:rsidRPr="00F91F14" w:rsidRDefault="00637A89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(21,25</w:t>
            </w:r>
            <w:r w:rsidR="00F91F14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D9F6F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73A4023" w14:textId="6DFF2AD8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BB5E3F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104C283A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</w:t>
            </w:r>
            <w:r w:rsidR="007D1C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24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80200" w:rsidRPr="00F91F14" w14:paraId="1C9E3B82" w14:textId="77777777" w:rsidTr="00180200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7CD306EF" w14:textId="77777777" w:rsidR="00180200" w:rsidRPr="00F91F14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46BDFD61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1AE4424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578BAA6" w14:textId="12B52F0E" w:rsidR="00180200" w:rsidRPr="00F91F14" w:rsidRDefault="00637A89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9D342B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50E73980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195C235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9485BDE" w14:textId="5D2797DB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1,392</w:t>
            </w:r>
          </w:p>
        </w:tc>
      </w:tr>
      <w:tr w:rsidR="00180200" w:rsidRPr="00F91F14" w14:paraId="757A139B" w14:textId="77777777" w:rsidTr="00180200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692D2879" w14:textId="65E94315" w:rsidR="00180200" w:rsidRPr="00F91F14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ค่าใช้จ่ายที่มีสิทธิหักได้เพิ่มขึ้นและรายได้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47698C8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CFD692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467756E" w14:textId="77777777" w:rsidR="00180200" w:rsidRPr="00F91F14" w:rsidRDefault="00180200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10E75C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3888B91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5EF6AC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E29D26B" w14:textId="77777777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0200" w:rsidRPr="00F91F14" w14:paraId="166A4AF1" w14:textId="77777777" w:rsidTr="00180200">
        <w:tc>
          <w:tcPr>
            <w:tcW w:w="4049" w:type="dxa"/>
            <w:shd w:val="clear" w:color="auto" w:fill="auto"/>
          </w:tcPr>
          <w:p w14:paraId="7D5DBAEC" w14:textId="1EC3BB16" w:rsidR="00180200" w:rsidRPr="00F91F14" w:rsidRDefault="00180200" w:rsidP="004963B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0FD8ED21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0DD0C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0E0D58" w14:textId="3D24C43D" w:rsidR="00180200" w:rsidRPr="00F91F14" w:rsidRDefault="00D97BF7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2E0A2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05D7A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ED4C1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94DC3B" w14:textId="4AED79FC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</w:tr>
      <w:tr w:rsidR="001136C3" w:rsidRPr="00F91F14" w14:paraId="31CEFB11" w14:textId="77777777" w:rsidTr="00180200">
        <w:tc>
          <w:tcPr>
            <w:tcW w:w="4049" w:type="dxa"/>
            <w:shd w:val="clear" w:color="auto" w:fill="auto"/>
          </w:tcPr>
          <w:p w14:paraId="110763D7" w14:textId="7AD01B80" w:rsidR="001136C3" w:rsidRPr="00F91F14" w:rsidRDefault="00D0227F" w:rsidP="004963B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638DEA5F" w14:textId="77777777" w:rsidR="001136C3" w:rsidRPr="00F91F14" w:rsidRDefault="001136C3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65325A" w14:textId="77777777" w:rsidR="001136C3" w:rsidRPr="00F91F14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9797F" w14:textId="63E30CBC" w:rsidR="001136C3" w:rsidRPr="00F91F14" w:rsidRDefault="00B931B5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D25E2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6A599" w14:textId="77777777" w:rsidR="001136C3" w:rsidRPr="00F91F14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CBBBB8" w14:textId="77777777" w:rsidR="001136C3" w:rsidRPr="00F91F14" w:rsidRDefault="001136C3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D6A37" w14:textId="77777777" w:rsidR="001136C3" w:rsidRPr="00F91F14" w:rsidRDefault="001136C3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10C129" w14:textId="641E82D3" w:rsidR="001136C3" w:rsidRPr="00F91F14" w:rsidRDefault="00E01D44" w:rsidP="00E01D4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80200" w:rsidRPr="00F91F14" w14:paraId="4BC93FAA" w14:textId="77777777" w:rsidTr="00180200">
        <w:tc>
          <w:tcPr>
            <w:tcW w:w="4049" w:type="dxa"/>
            <w:shd w:val="clear" w:color="auto" w:fill="auto"/>
          </w:tcPr>
          <w:p w14:paraId="06C9CC6E" w14:textId="1BA230B6" w:rsidR="00180200" w:rsidRPr="00F91F14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6B45961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D5814E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E6779" w14:textId="46891A9F" w:rsidR="00180200" w:rsidRPr="00F91F14" w:rsidRDefault="00D97BF7" w:rsidP="00D97BF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47A81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BC6FC5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8A84A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FD02EA" w14:textId="6C1A42B5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</w:tr>
      <w:tr w:rsidR="00180200" w:rsidRPr="00F91F14" w14:paraId="2DCA537E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029C328E" w14:textId="10DDBAD5" w:rsidR="00180200" w:rsidRPr="00F91F14" w:rsidRDefault="00180200" w:rsidP="004963B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 w:rsidR="000E7DD2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ก่อน ๆ ที่บันทึกสูงไป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D4C243D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709E9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09DBE955" w:rsidR="00180200" w:rsidRPr="00F91F14" w:rsidRDefault="00112D48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F97AFB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DEFBC22" w14:textId="7777777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115319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29554D9E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</w:tr>
      <w:tr w:rsidR="00180200" w:rsidRPr="00F91F14" w14:paraId="12D21035" w14:textId="77777777" w:rsidTr="00180200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45F1C52A" w14:textId="77777777" w:rsidR="00180200" w:rsidRPr="00F91F14" w:rsidRDefault="00180200" w:rsidP="00476FB9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25C588" w14:textId="0B1171B7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7D41D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5F46A1D5" w:rsidR="00180200" w:rsidRPr="00F91F14" w:rsidRDefault="00B931B5" w:rsidP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(19,786)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0DBDC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F6F561E" w14:textId="28D4E993" w:rsidR="00180200" w:rsidRPr="00F91F14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47BCE0" w14:textId="77777777" w:rsidR="00180200" w:rsidRPr="00F91F14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13F5CEDF" w:rsidR="00180200" w:rsidRPr="00F91F14" w:rsidRDefault="00180200" w:rsidP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</w:t>
            </w:r>
            <w:r w:rsidR="007D1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C0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6757596C" w14:textId="5E148525" w:rsidR="00A84CBC" w:rsidRPr="00F91F14" w:rsidRDefault="00A84CBC" w:rsidP="0049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F91F14" w14:paraId="619430BE" w14:textId="77777777">
        <w:trPr>
          <w:tblHeader/>
        </w:trPr>
        <w:tc>
          <w:tcPr>
            <w:tcW w:w="4049" w:type="dxa"/>
            <w:shd w:val="clear" w:color="auto" w:fill="auto"/>
          </w:tcPr>
          <w:p w14:paraId="30133103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B4C1A27" w14:textId="7B676521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F91F1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0200" w:rsidRPr="00F91F14" w14:paraId="13DAE832" w14:textId="77777777">
        <w:trPr>
          <w:tblHeader/>
        </w:trPr>
        <w:tc>
          <w:tcPr>
            <w:tcW w:w="4049" w:type="dxa"/>
            <w:shd w:val="clear" w:color="auto" w:fill="auto"/>
          </w:tcPr>
          <w:p w14:paraId="0D1EDC7E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3FD7DBA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ECD2C00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01DD758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180200" w:rsidRPr="00F91F14" w14:paraId="7E3303E5" w14:textId="77777777">
        <w:trPr>
          <w:tblHeader/>
        </w:trPr>
        <w:tc>
          <w:tcPr>
            <w:tcW w:w="4049" w:type="dxa"/>
            <w:shd w:val="clear" w:color="auto" w:fill="auto"/>
          </w:tcPr>
          <w:p w14:paraId="500A737F" w14:textId="77777777" w:rsidR="00180200" w:rsidRPr="00F91F14" w:rsidRDefault="0018020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FDB339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ED166D4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6293AF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AC84AAE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0E5F890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17D6FD3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37BE61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8F6913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DBEF5EF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1EDD194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8DE911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0200" w:rsidRPr="00F91F14" w14:paraId="4FA5079B" w14:textId="77777777">
        <w:tc>
          <w:tcPr>
            <w:tcW w:w="4049" w:type="dxa"/>
            <w:shd w:val="clear" w:color="auto" w:fill="auto"/>
          </w:tcPr>
          <w:p w14:paraId="0629566A" w14:textId="77777777" w:rsidR="00180200" w:rsidRPr="00F91F14" w:rsidRDefault="001802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AE4DB79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C4AF49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C8566F2" w14:textId="0A2893B5" w:rsidR="00180200" w:rsidRPr="00F91F14" w:rsidRDefault="00383D7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(104,39</w:t>
            </w:r>
            <w:r w:rsid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CB538A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50B844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B9C819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83E0DD3" w14:textId="28FCFD75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</w:t>
            </w:r>
            <w:r w:rsid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180200" w:rsidRPr="00F91F14" w14:paraId="762ACB97" w14:textId="77777777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0921A8BE" w14:textId="77777777" w:rsidR="00180200" w:rsidRPr="00F91F14" w:rsidRDefault="001802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B5335EC" w14:textId="0E8CCBF2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4881B6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A5215F" w14:textId="6FB00D51" w:rsidR="00180200" w:rsidRPr="00F91F14" w:rsidRDefault="00A512A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3D79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FE15E5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59AF0F8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1B40D2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929354" w14:textId="3C00E5B8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7,7</w:t>
            </w:r>
            <w:r w:rsidR="00F91F1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180200" w:rsidRPr="00F91F14" w14:paraId="2653CA65" w14:textId="77777777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62D14408" w14:textId="77777777" w:rsidR="00180200" w:rsidRPr="00F91F14" w:rsidRDefault="00180200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12BE191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B79386A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47611F3" w14:textId="0A5A94B0" w:rsidR="00180200" w:rsidRPr="00F91F14" w:rsidRDefault="00A512A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9B7024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629FF40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43222DA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26FCE8D" w14:textId="531B5E1C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1,327</w:t>
            </w:r>
          </w:p>
        </w:tc>
      </w:tr>
      <w:tr w:rsidR="00180200" w:rsidRPr="00F91F14" w14:paraId="1A00D21F" w14:textId="77777777">
        <w:tc>
          <w:tcPr>
            <w:tcW w:w="4049" w:type="dxa"/>
            <w:tcBorders>
              <w:top w:val="nil"/>
            </w:tcBorders>
            <w:shd w:val="clear" w:color="auto" w:fill="auto"/>
          </w:tcPr>
          <w:p w14:paraId="77884FFE" w14:textId="77777777" w:rsidR="00180200" w:rsidRPr="00F91F14" w:rsidRDefault="00180200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ค่าใช้จ่ายที่มีสิทธิหักได้เพิ่มขึ้นและรายได้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4371B22B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CCEEDD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7FF48CEB" w14:textId="77777777" w:rsidR="00180200" w:rsidRPr="00F91F14" w:rsidRDefault="0018020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CEFE4B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6FE64E1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70D937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C49E5C6" w14:textId="77777777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0200" w:rsidRPr="00F91F14" w14:paraId="1522E82D" w14:textId="77777777">
        <w:tc>
          <w:tcPr>
            <w:tcW w:w="4049" w:type="dxa"/>
            <w:shd w:val="clear" w:color="auto" w:fill="auto"/>
          </w:tcPr>
          <w:p w14:paraId="2C89A609" w14:textId="77777777" w:rsidR="00180200" w:rsidRPr="00F91F14" w:rsidRDefault="0018020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37B378A4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280F74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5DA37" w14:textId="6E1A0F0F" w:rsidR="00180200" w:rsidRPr="00F91F14" w:rsidRDefault="00A512A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F13A3B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53E9DD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3F83A6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AA5246" w14:textId="7E1AA212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</w:tr>
      <w:tr w:rsidR="00180200" w:rsidRPr="00F91F14" w14:paraId="5993A942" w14:textId="77777777">
        <w:tc>
          <w:tcPr>
            <w:tcW w:w="4049" w:type="dxa"/>
            <w:shd w:val="clear" w:color="auto" w:fill="auto"/>
          </w:tcPr>
          <w:p w14:paraId="7731C848" w14:textId="77777777" w:rsidR="00180200" w:rsidRPr="00F91F14" w:rsidRDefault="00180200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BDD6C5D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930F85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C70BBB" w14:textId="78C09A39" w:rsidR="00180200" w:rsidRPr="00F91F14" w:rsidRDefault="00A512A7" w:rsidP="00A512A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19B111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3AAB27E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8E5308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1429C9" w14:textId="27BB9464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180200" w:rsidRPr="00F91F14" w14:paraId="275205DC" w14:textId="77777777">
        <w:tc>
          <w:tcPr>
            <w:tcW w:w="4049" w:type="dxa"/>
            <w:tcBorders>
              <w:bottom w:val="nil"/>
            </w:tcBorders>
            <w:shd w:val="clear" w:color="auto" w:fill="auto"/>
          </w:tcPr>
          <w:p w14:paraId="14EB8A04" w14:textId="77777777" w:rsidR="00180200" w:rsidRPr="00F91F14" w:rsidRDefault="00180200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B1A827D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CB061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75135" w14:textId="6926D82F" w:rsidR="00180200" w:rsidRPr="00F91F14" w:rsidRDefault="00A512A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531B2C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46344F" w14:textId="77777777" w:rsidR="00180200" w:rsidRPr="00F91F14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51A5EC" w14:textId="77777777" w:rsidR="00180200" w:rsidRPr="00F91F14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725CE" w14:textId="4CF1E129" w:rsidR="00180200" w:rsidRPr="00F91F14" w:rsidRDefault="001802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</w:t>
            </w:r>
            <w:r w:rsid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</w:tbl>
    <w:p w14:paraId="5C57D1A9" w14:textId="5AEC3BBB" w:rsidR="00C766B2" w:rsidRPr="00F91F14" w:rsidRDefault="00C766B2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C766B2" w:rsidRPr="00F91F14" w14:paraId="6BA8079E" w14:textId="77777777">
        <w:tc>
          <w:tcPr>
            <w:tcW w:w="3600" w:type="dxa"/>
            <w:vAlign w:val="bottom"/>
          </w:tcPr>
          <w:p w14:paraId="54751255" w14:textId="77777777" w:rsidR="00C766B2" w:rsidRPr="00F91F14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2A4D1EEC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6B2" w:rsidRPr="00F91F14" w14:paraId="10E306B7" w14:textId="77777777">
        <w:tc>
          <w:tcPr>
            <w:tcW w:w="3600" w:type="dxa"/>
            <w:vAlign w:val="bottom"/>
          </w:tcPr>
          <w:p w14:paraId="283927F8" w14:textId="77777777" w:rsidR="00C766B2" w:rsidRPr="00F91F14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107905251"/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33BF1A67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4564BBEE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448A837C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C766B2" w:rsidRPr="00F91F14" w14:paraId="6A7C7FD6" w14:textId="77777777">
        <w:tc>
          <w:tcPr>
            <w:tcW w:w="3600" w:type="dxa"/>
            <w:vAlign w:val="bottom"/>
          </w:tcPr>
          <w:p w14:paraId="708545B6" w14:textId="77777777" w:rsidR="00C766B2" w:rsidRPr="00F91F14" w:rsidRDefault="00C766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D04FE7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29962344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FD3B314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7789FC20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39A4D31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1900420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1CFB29BA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766B2" w:rsidRPr="00F91F14" w14:paraId="014988ED" w14:textId="77777777">
        <w:tc>
          <w:tcPr>
            <w:tcW w:w="3600" w:type="dxa"/>
          </w:tcPr>
          <w:p w14:paraId="45412895" w14:textId="77777777" w:rsidR="00C766B2" w:rsidRPr="00F91F14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6FBEAEEC" w14:textId="77777777" w:rsidR="00C766B2" w:rsidRPr="00F91F14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6B2" w:rsidRPr="00F91F14" w14:paraId="34C38F0B" w14:textId="77777777">
        <w:tc>
          <w:tcPr>
            <w:tcW w:w="3600" w:type="dxa"/>
          </w:tcPr>
          <w:p w14:paraId="7D16A2DE" w14:textId="7777777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1F14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8731662" w14:textId="1168FF7F" w:rsidR="00C766B2" w:rsidRPr="00F91F14" w:rsidRDefault="00583A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118,251</w:t>
            </w:r>
          </w:p>
        </w:tc>
        <w:tc>
          <w:tcPr>
            <w:tcW w:w="236" w:type="dxa"/>
            <w:shd w:val="clear" w:color="auto" w:fill="auto"/>
          </w:tcPr>
          <w:p w14:paraId="222E9D06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4AA679" w14:textId="1FB41BD2" w:rsidR="00C766B2" w:rsidRPr="00F91F14" w:rsidRDefault="00715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36,576</w:t>
            </w:r>
          </w:p>
        </w:tc>
        <w:tc>
          <w:tcPr>
            <w:tcW w:w="236" w:type="dxa"/>
            <w:vAlign w:val="bottom"/>
          </w:tcPr>
          <w:p w14:paraId="57E1721B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E36346" w14:textId="20D424C2" w:rsidR="00C766B2" w:rsidRPr="00F91F14" w:rsidRDefault="00BF30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(106,982)</w:t>
            </w:r>
          </w:p>
        </w:tc>
        <w:tc>
          <w:tcPr>
            <w:tcW w:w="236" w:type="dxa"/>
          </w:tcPr>
          <w:p w14:paraId="74648317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F060390" w14:textId="430A0240" w:rsidR="00C766B2" w:rsidRPr="00F91F14" w:rsidRDefault="002D41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(33,861)</w:t>
            </w:r>
          </w:p>
        </w:tc>
      </w:tr>
      <w:tr w:rsidR="00C766B2" w:rsidRPr="00F91F14" w14:paraId="4AE7EF79" w14:textId="77777777">
        <w:trPr>
          <w:trHeight w:val="70"/>
        </w:trPr>
        <w:tc>
          <w:tcPr>
            <w:tcW w:w="3600" w:type="dxa"/>
          </w:tcPr>
          <w:p w14:paraId="4D5369C5" w14:textId="7777777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F91F14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0D7D11" w14:textId="21183EBD" w:rsidR="00C766B2" w:rsidRPr="00F91F14" w:rsidRDefault="00BF30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(106,982)</w:t>
            </w:r>
          </w:p>
        </w:tc>
        <w:tc>
          <w:tcPr>
            <w:tcW w:w="236" w:type="dxa"/>
            <w:shd w:val="clear" w:color="auto" w:fill="auto"/>
          </w:tcPr>
          <w:p w14:paraId="6483A820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9D5C13F" w14:textId="25D45B2F" w:rsidR="00C766B2" w:rsidRPr="00F91F14" w:rsidRDefault="002D41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(33,861)</w:t>
            </w:r>
          </w:p>
        </w:tc>
        <w:tc>
          <w:tcPr>
            <w:tcW w:w="236" w:type="dxa"/>
            <w:vAlign w:val="bottom"/>
          </w:tcPr>
          <w:p w14:paraId="08635DC4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10CD71" w14:textId="5ADCAA0D" w:rsidR="00C766B2" w:rsidRPr="00F91F14" w:rsidRDefault="00BF30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106,982</w:t>
            </w:r>
          </w:p>
        </w:tc>
        <w:tc>
          <w:tcPr>
            <w:tcW w:w="236" w:type="dxa"/>
          </w:tcPr>
          <w:p w14:paraId="0AA64C75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8CFE744" w14:textId="1081AE9F" w:rsidR="00C766B2" w:rsidRPr="00F91F14" w:rsidRDefault="002D41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33,861</w:t>
            </w:r>
          </w:p>
        </w:tc>
      </w:tr>
      <w:tr w:rsidR="00C766B2" w:rsidRPr="00F91F14" w14:paraId="7B549B37" w14:textId="77777777" w:rsidTr="007D1C4F">
        <w:tc>
          <w:tcPr>
            <w:tcW w:w="3600" w:type="dxa"/>
          </w:tcPr>
          <w:p w14:paraId="3EDAD1A5" w14:textId="7777777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91F14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974DD" w14:textId="1F4434FE" w:rsidR="00C766B2" w:rsidRPr="00F91F14" w:rsidRDefault="00583A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11,269</w:t>
            </w:r>
          </w:p>
        </w:tc>
        <w:tc>
          <w:tcPr>
            <w:tcW w:w="236" w:type="dxa"/>
            <w:shd w:val="clear" w:color="auto" w:fill="auto"/>
          </w:tcPr>
          <w:p w14:paraId="5EF53EE4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A8D5E" w14:textId="7200B859" w:rsidR="00C766B2" w:rsidRPr="00F91F14" w:rsidRDefault="002D41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2,715</w:t>
            </w:r>
          </w:p>
        </w:tc>
        <w:tc>
          <w:tcPr>
            <w:tcW w:w="236" w:type="dxa"/>
            <w:vAlign w:val="bottom"/>
          </w:tcPr>
          <w:p w14:paraId="558E0F23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79033" w14:textId="5E74ACAE" w:rsidR="00C766B2" w:rsidRPr="00F91F14" w:rsidRDefault="00BF305A" w:rsidP="00BF30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3DBB4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66066CD" w14:textId="5A14BBBD" w:rsidR="00C766B2" w:rsidRPr="00F91F14" w:rsidRDefault="002D4150" w:rsidP="002D41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6"/>
    </w:tbl>
    <w:p w14:paraId="77D37787" w14:textId="77777777" w:rsidR="00C766B2" w:rsidRPr="00F91F14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46"/>
        <w:gridCol w:w="242"/>
        <w:gridCol w:w="1157"/>
      </w:tblGrid>
      <w:tr w:rsidR="00C766B2" w:rsidRPr="00F91F14" w14:paraId="28C1DE93" w14:textId="77777777">
        <w:tc>
          <w:tcPr>
            <w:tcW w:w="3600" w:type="dxa"/>
            <w:vAlign w:val="bottom"/>
          </w:tcPr>
          <w:p w14:paraId="069D5B46" w14:textId="77777777" w:rsidR="00C766B2" w:rsidRPr="00F91F14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5DC34F30" w14:textId="308AE7A0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66B2" w:rsidRPr="00F91F14" w14:paraId="1FE1E56A" w14:textId="77777777">
        <w:tc>
          <w:tcPr>
            <w:tcW w:w="3600" w:type="dxa"/>
            <w:vAlign w:val="bottom"/>
          </w:tcPr>
          <w:p w14:paraId="308463BA" w14:textId="77777777" w:rsidR="00C766B2" w:rsidRPr="00F91F14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61F2A47E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349D7261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1739CFB4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C766B2" w:rsidRPr="00F91F14" w14:paraId="2CE78F42" w14:textId="77777777" w:rsidTr="000E390B">
        <w:tc>
          <w:tcPr>
            <w:tcW w:w="3600" w:type="dxa"/>
            <w:vAlign w:val="bottom"/>
          </w:tcPr>
          <w:p w14:paraId="382ACFC0" w14:textId="77777777" w:rsidR="00C766B2" w:rsidRPr="00F91F14" w:rsidRDefault="00C766B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70D416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4C8539F1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E0CA63F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652949B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</w:tcPr>
          <w:p w14:paraId="191BD05C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2" w:type="dxa"/>
          </w:tcPr>
          <w:p w14:paraId="5B1508ED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1044C15" w14:textId="77777777" w:rsidR="00C766B2" w:rsidRPr="00F91F14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766B2" w:rsidRPr="00F91F14" w14:paraId="5279F3E4" w14:textId="77777777">
        <w:tc>
          <w:tcPr>
            <w:tcW w:w="3600" w:type="dxa"/>
          </w:tcPr>
          <w:p w14:paraId="4A6F9158" w14:textId="77777777" w:rsidR="00C766B2" w:rsidRPr="00F91F14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3527C9EA" w14:textId="77777777" w:rsidR="00C766B2" w:rsidRPr="00F91F14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6B2" w:rsidRPr="00F91F14" w14:paraId="6C816B4D" w14:textId="77777777" w:rsidTr="000E390B">
        <w:tc>
          <w:tcPr>
            <w:tcW w:w="3600" w:type="dxa"/>
          </w:tcPr>
          <w:p w14:paraId="2B8E6286" w14:textId="7777777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1F14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066695A" w14:textId="21375CF0" w:rsidR="00C766B2" w:rsidRPr="00F91F14" w:rsidRDefault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108,736</w:t>
            </w:r>
          </w:p>
        </w:tc>
        <w:tc>
          <w:tcPr>
            <w:tcW w:w="236" w:type="dxa"/>
            <w:shd w:val="clear" w:color="auto" w:fill="auto"/>
          </w:tcPr>
          <w:p w14:paraId="43E45DCA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EEDBC9" w14:textId="3FA4E5CF" w:rsidR="00C766B2" w:rsidRPr="00F91F14" w:rsidRDefault="001308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32,677</w:t>
            </w:r>
          </w:p>
        </w:tc>
        <w:tc>
          <w:tcPr>
            <w:tcW w:w="236" w:type="dxa"/>
            <w:vAlign w:val="bottom"/>
          </w:tcPr>
          <w:p w14:paraId="287279D9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shd w:val="clear" w:color="auto" w:fill="auto"/>
          </w:tcPr>
          <w:p w14:paraId="4AB94CC7" w14:textId="31CCB84D" w:rsidR="00C766B2" w:rsidRPr="00F91F14" w:rsidRDefault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(103,407)</w:t>
            </w:r>
          </w:p>
        </w:tc>
        <w:tc>
          <w:tcPr>
            <w:tcW w:w="242" w:type="dxa"/>
          </w:tcPr>
          <w:p w14:paraId="41C34B0E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C232CFA" w14:textId="09C6F8F9" w:rsidR="00C766B2" w:rsidRPr="00F91F14" w:rsidRDefault="00F94B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32,677</w:t>
            </w:r>
          </w:p>
        </w:tc>
      </w:tr>
      <w:tr w:rsidR="00C766B2" w:rsidRPr="00F91F14" w14:paraId="2D7552DE" w14:textId="77777777" w:rsidTr="000E390B">
        <w:trPr>
          <w:trHeight w:val="70"/>
        </w:trPr>
        <w:tc>
          <w:tcPr>
            <w:tcW w:w="3600" w:type="dxa"/>
          </w:tcPr>
          <w:p w14:paraId="3BFE6C2C" w14:textId="7777777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F91F14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88AFEC" w14:textId="0B3DAEF3" w:rsidR="00C766B2" w:rsidRPr="00F91F14" w:rsidRDefault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(103,407)</w:t>
            </w:r>
          </w:p>
        </w:tc>
        <w:tc>
          <w:tcPr>
            <w:tcW w:w="236" w:type="dxa"/>
            <w:shd w:val="clear" w:color="auto" w:fill="auto"/>
          </w:tcPr>
          <w:p w14:paraId="58D1C5B4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29A637C" w14:textId="261D5291" w:rsidR="00C766B2" w:rsidRPr="00F91F14" w:rsidRDefault="00F94B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(32,677)</w:t>
            </w:r>
          </w:p>
        </w:tc>
        <w:tc>
          <w:tcPr>
            <w:tcW w:w="236" w:type="dxa"/>
            <w:vAlign w:val="bottom"/>
          </w:tcPr>
          <w:p w14:paraId="77E73E65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D51AB4A" w14:textId="4950D22E" w:rsidR="00C766B2" w:rsidRPr="00F91F14" w:rsidRDefault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103,407</w:t>
            </w:r>
          </w:p>
        </w:tc>
        <w:tc>
          <w:tcPr>
            <w:tcW w:w="242" w:type="dxa"/>
          </w:tcPr>
          <w:p w14:paraId="41253DBA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CBDEE8C" w14:textId="0622612C" w:rsidR="00C766B2" w:rsidRPr="00F91F14" w:rsidRDefault="001308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(33,861)</w:t>
            </w:r>
          </w:p>
        </w:tc>
      </w:tr>
      <w:tr w:rsidR="00C766B2" w:rsidRPr="00F91F14" w14:paraId="604525E5" w14:textId="77777777" w:rsidTr="000E390B">
        <w:tc>
          <w:tcPr>
            <w:tcW w:w="3600" w:type="dxa"/>
          </w:tcPr>
          <w:p w14:paraId="08F8D89B" w14:textId="1D6F0637" w:rsidR="00C766B2" w:rsidRPr="00F91F14" w:rsidRDefault="00C766B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91F14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 w:rsidR="007D1C4F">
              <w:rPr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D1C4F" w:rsidRPr="007D1C4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D1C4F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="007D1C4F" w:rsidRPr="007D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  <w:r w:rsidR="007D1C4F">
              <w:rPr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F91F14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ภาษีเงินได้รอการ</w:t>
            </w:r>
            <w:r w:rsidR="007D1C4F">
              <w:rPr>
                <w:b/>
                <w:bCs/>
                <w:sz w:val="30"/>
                <w:szCs w:val="30"/>
                <w:lang w:bidi="th-TH"/>
              </w:rPr>
              <w:br/>
            </w:r>
            <w:r w:rsidRPr="00F91F14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0D20E" w14:textId="77777777" w:rsidR="007D1C4F" w:rsidRDefault="007D1C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9A7080" w14:textId="474E25E6" w:rsidR="00C766B2" w:rsidRPr="00F91F14" w:rsidRDefault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5,329</w:t>
            </w:r>
          </w:p>
        </w:tc>
        <w:tc>
          <w:tcPr>
            <w:tcW w:w="236" w:type="dxa"/>
            <w:shd w:val="clear" w:color="auto" w:fill="auto"/>
          </w:tcPr>
          <w:p w14:paraId="38DAAF33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93253" w14:textId="77777777" w:rsidR="007D1C4F" w:rsidRDefault="007D1C4F" w:rsidP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80030E" w14:textId="4C573355" w:rsidR="00C766B2" w:rsidRPr="00F91F14" w:rsidRDefault="00F94B8D" w:rsidP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020D86" w14:textId="77777777" w:rsidR="00C766B2" w:rsidRPr="00F91F14" w:rsidRDefault="00C766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7A47" w14:textId="77777777" w:rsidR="007D1C4F" w:rsidRDefault="007D1C4F" w:rsidP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CD9490" w14:textId="20EC69F4" w:rsidR="00C766B2" w:rsidRPr="00F91F14" w:rsidRDefault="000E390B" w:rsidP="000E3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C92BB5" w14:textId="77777777" w:rsidR="00C766B2" w:rsidRPr="00F91F14" w:rsidRDefault="00C766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DD1F463" w14:textId="77777777" w:rsidR="007D1C4F" w:rsidRDefault="007D1C4F" w:rsidP="00F94B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9E9EF7" w14:textId="08C4B7F5" w:rsidR="00C766B2" w:rsidRPr="00F91F14" w:rsidRDefault="00130809" w:rsidP="00F94B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F94B8D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184)</w:t>
            </w:r>
          </w:p>
        </w:tc>
      </w:tr>
    </w:tbl>
    <w:p w14:paraId="57CBBCED" w14:textId="53F49B69" w:rsidR="00C766B2" w:rsidRPr="00F91F14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6A8B0E" w14:textId="642E1FB0" w:rsidR="00B05A21" w:rsidRPr="00F91F14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58828B03" w14:textId="77777777" w:rsidR="00DA12EE" w:rsidRPr="00FC0E57" w:rsidRDefault="00DA12EE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36"/>
        <w:gridCol w:w="1114"/>
        <w:gridCol w:w="243"/>
        <w:gridCol w:w="1170"/>
        <w:gridCol w:w="236"/>
        <w:gridCol w:w="1161"/>
        <w:gridCol w:w="236"/>
        <w:gridCol w:w="1171"/>
        <w:gridCol w:w="236"/>
        <w:gridCol w:w="1171"/>
      </w:tblGrid>
      <w:tr w:rsidR="00023200" w:rsidRPr="005C0BAB" w14:paraId="4A367131" w14:textId="77777777" w:rsidTr="00365268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9D06508" w14:textId="77777777" w:rsidR="00023200" w:rsidRPr="005C0BAB" w:rsidRDefault="00023200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bookmarkStart w:id="7" w:name="_Hlk92893127"/>
          </w:p>
        </w:tc>
        <w:tc>
          <w:tcPr>
            <w:tcW w:w="236" w:type="dxa"/>
          </w:tcPr>
          <w:p w14:paraId="2AC0CC95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8" w:type="dxa"/>
            <w:gridSpan w:val="9"/>
          </w:tcPr>
          <w:p w14:paraId="41754074" w14:textId="1E64BBF1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3200" w:rsidRPr="005C0BAB" w14:paraId="4F7EFC7C" w14:textId="77777777" w:rsidTr="005E7D8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5A1307B" w14:textId="77777777" w:rsidR="00023200" w:rsidRPr="005C0BAB" w:rsidRDefault="00023200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3CDA3B2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30DA24D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D185E7A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4" w:type="dxa"/>
            <w:gridSpan w:val="5"/>
            <w:tcBorders>
              <w:bottom w:val="single" w:sz="4" w:space="0" w:color="auto"/>
            </w:tcBorders>
            <w:vAlign w:val="bottom"/>
          </w:tcPr>
          <w:p w14:paraId="2A4765E1" w14:textId="5ED48089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C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5C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B5539CB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6A2D2D5" w14:textId="7F062F65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23200" w:rsidRPr="005C0BAB" w14:paraId="299E94C9" w14:textId="77777777" w:rsidTr="00023200">
        <w:trPr>
          <w:trHeight w:val="964"/>
          <w:tblHeader/>
        </w:trPr>
        <w:tc>
          <w:tcPr>
            <w:tcW w:w="2430" w:type="dxa"/>
            <w:shd w:val="clear" w:color="auto" w:fill="auto"/>
            <w:vAlign w:val="bottom"/>
          </w:tcPr>
          <w:p w14:paraId="55A90959" w14:textId="77777777" w:rsidR="00023200" w:rsidRPr="005C0BAB" w:rsidRDefault="00023200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50D86F2D" w14:textId="13283573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2DF501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1CF12A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67D7753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215CD53E" w14:textId="7FFEF44F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43" w:type="dxa"/>
            <w:vAlign w:val="bottom"/>
          </w:tcPr>
          <w:p w14:paraId="016D5E1B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FD639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8A2D2F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4F45FA1" w14:textId="3F322142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E05917B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264B0CB" w14:textId="7899FA2B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36" w:type="dxa"/>
          </w:tcPr>
          <w:p w14:paraId="59B150DC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6AB0E67" w14:textId="7F96DD36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7846AA9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B543C6A" w14:textId="60525741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023200" w:rsidRPr="005C0BAB" w14:paraId="79F0FC1D" w14:textId="77777777" w:rsidTr="00BF3A1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A8BCDE1" w14:textId="77777777" w:rsidR="00023200" w:rsidRPr="005C0BAB" w:rsidRDefault="00023200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661A50" w14:textId="77777777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8" w:type="dxa"/>
            <w:gridSpan w:val="9"/>
          </w:tcPr>
          <w:p w14:paraId="280C4648" w14:textId="0277E5A9" w:rsidR="00023200" w:rsidRPr="005C0BAB" w:rsidRDefault="0002320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0BAB" w:rsidRPr="005C0BAB" w14:paraId="2728FF3B" w14:textId="77777777" w:rsidTr="005204D6">
        <w:tc>
          <w:tcPr>
            <w:tcW w:w="3780" w:type="dxa"/>
            <w:gridSpan w:val="3"/>
            <w:shd w:val="clear" w:color="auto" w:fill="auto"/>
          </w:tcPr>
          <w:p w14:paraId="1419121E" w14:textId="478CB6BA" w:rsidR="005C0BAB" w:rsidRPr="005C0BAB" w:rsidRDefault="005C0BAB" w:rsidP="005C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" w:type="dxa"/>
            <w:vAlign w:val="bottom"/>
          </w:tcPr>
          <w:p w14:paraId="20D8C4EB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0731CE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0E7BC9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AFA098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0A123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520A6C10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E5DF4" w14:textId="77777777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722A537" w14:textId="6D6C484B" w:rsidR="005C0BAB" w:rsidRPr="005C0BAB" w:rsidRDefault="005C0BAB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23200" w:rsidRPr="005C0BAB" w14:paraId="66FF2B42" w14:textId="77777777" w:rsidTr="006E0238">
        <w:tc>
          <w:tcPr>
            <w:tcW w:w="2430" w:type="dxa"/>
            <w:shd w:val="clear" w:color="auto" w:fill="auto"/>
          </w:tcPr>
          <w:p w14:paraId="6AD44283" w14:textId="2159753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236" w:type="dxa"/>
          </w:tcPr>
          <w:p w14:paraId="6C0891C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CC5DD3" w14:textId="6D006573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15,296</w:t>
            </w:r>
          </w:p>
        </w:tc>
        <w:tc>
          <w:tcPr>
            <w:tcW w:w="243" w:type="dxa"/>
            <w:vAlign w:val="bottom"/>
          </w:tcPr>
          <w:p w14:paraId="7E3830D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72D28" w14:textId="482665D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1,043</w:t>
            </w:r>
          </w:p>
        </w:tc>
        <w:tc>
          <w:tcPr>
            <w:tcW w:w="236" w:type="dxa"/>
            <w:vAlign w:val="bottom"/>
          </w:tcPr>
          <w:p w14:paraId="2A4C2B1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71D660C" w14:textId="45D140D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E0B4A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4983475" w14:textId="3A29256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69E0C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07F196C" w14:textId="1E074B76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16,339</w:t>
            </w:r>
          </w:p>
        </w:tc>
      </w:tr>
      <w:tr w:rsidR="00023200" w:rsidRPr="005C0BAB" w14:paraId="35A98973" w14:textId="77777777" w:rsidTr="006E0238">
        <w:tc>
          <w:tcPr>
            <w:tcW w:w="2430" w:type="dxa"/>
            <w:shd w:val="clear" w:color="auto" w:fill="auto"/>
          </w:tcPr>
          <w:p w14:paraId="662B79D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2CECFD8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AC7CDA9" w14:textId="4340DBBF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3,710</w:t>
            </w:r>
          </w:p>
        </w:tc>
        <w:tc>
          <w:tcPr>
            <w:tcW w:w="243" w:type="dxa"/>
            <w:vAlign w:val="bottom"/>
          </w:tcPr>
          <w:p w14:paraId="7E29922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D8C021" w14:textId="60F0932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(1,656)</w:t>
            </w:r>
          </w:p>
        </w:tc>
        <w:tc>
          <w:tcPr>
            <w:tcW w:w="236" w:type="dxa"/>
            <w:vAlign w:val="bottom"/>
          </w:tcPr>
          <w:p w14:paraId="654F836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672242C" w14:textId="07B2635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E2869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F54DB78" w14:textId="578C50D6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94FFC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4518008" w14:textId="624A045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</w:tr>
      <w:tr w:rsidR="00023200" w:rsidRPr="005C0BAB" w14:paraId="22D7CFA2" w14:textId="77777777" w:rsidTr="006E0238">
        <w:tc>
          <w:tcPr>
            <w:tcW w:w="2430" w:type="dxa"/>
            <w:shd w:val="clear" w:color="auto" w:fill="auto"/>
          </w:tcPr>
          <w:p w14:paraId="32E616E1" w14:textId="49D045DA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40087D5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BE71DE" w14:textId="2BC425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3" w:type="dxa"/>
            <w:vAlign w:val="bottom"/>
          </w:tcPr>
          <w:p w14:paraId="452308A5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F8837" w14:textId="750077CF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36" w:type="dxa"/>
            <w:vAlign w:val="bottom"/>
          </w:tcPr>
          <w:p w14:paraId="2AE9A3D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0400EC1" w14:textId="619A8AA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82E82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8D13AF4" w14:textId="3D05F49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E36B4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D117C3B" w14:textId="0B25596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3200" w:rsidRPr="005C0BAB" w14:paraId="42A67CD7" w14:textId="77777777" w:rsidTr="006E0238">
        <w:tc>
          <w:tcPr>
            <w:tcW w:w="2430" w:type="dxa"/>
            <w:shd w:val="clear" w:color="auto" w:fill="auto"/>
          </w:tcPr>
          <w:p w14:paraId="1C316B2B" w14:textId="124F4B36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236" w:type="dxa"/>
          </w:tcPr>
          <w:p w14:paraId="2EE915A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EFA67E" w14:textId="31C1618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AD303EC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4A2789" w14:textId="20171D0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236" w:type="dxa"/>
            <w:vAlign w:val="bottom"/>
          </w:tcPr>
          <w:p w14:paraId="23DB927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8E4442" w14:textId="00C6E8EA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DD62D5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7F379E2" w14:textId="288600D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97430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5254A76" w14:textId="5998739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</w:tr>
      <w:tr w:rsidR="00023200" w:rsidRPr="005C0BAB" w14:paraId="2580BF9E" w14:textId="77777777" w:rsidTr="00023200">
        <w:tc>
          <w:tcPr>
            <w:tcW w:w="2430" w:type="dxa"/>
            <w:shd w:val="clear" w:color="auto" w:fill="auto"/>
          </w:tcPr>
          <w:p w14:paraId="4D5B4C09" w14:textId="5366A0BF" w:rsidR="00023200" w:rsidRPr="005C0BAB" w:rsidRDefault="00023200" w:rsidP="00DB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left="166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</w:t>
            </w:r>
            <w:r w:rsidR="00DB7F0B" w:rsidRPr="005C0BAB">
              <w:rPr>
                <w:rFonts w:asciiTheme="majorBidi" w:hAnsiTheme="majorBidi"/>
                <w:sz w:val="28"/>
                <w:szCs w:val="28"/>
              </w:rPr>
              <w:br/>
            </w:r>
            <w:r w:rsidRPr="005C0BAB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36" w:type="dxa"/>
          </w:tcPr>
          <w:p w14:paraId="4280E36A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A133CB" w14:textId="3C6DA16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44CEE3A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5C0E19" w14:textId="6380C0E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vAlign w:val="bottom"/>
          </w:tcPr>
          <w:p w14:paraId="5495A5A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BFFF572" w14:textId="3BA058AC" w:rsidR="00023200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111,245</w:t>
            </w:r>
          </w:p>
        </w:tc>
        <w:tc>
          <w:tcPr>
            <w:tcW w:w="236" w:type="dxa"/>
            <w:vAlign w:val="bottom"/>
          </w:tcPr>
          <w:p w14:paraId="7577D5BA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8F33A5F" w14:textId="0BD49ED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(46,776)</w:t>
            </w:r>
          </w:p>
        </w:tc>
        <w:tc>
          <w:tcPr>
            <w:tcW w:w="236" w:type="dxa"/>
          </w:tcPr>
          <w:p w14:paraId="3ED8FDAA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14F2D12" w14:textId="4A76C552" w:rsidR="00023200" w:rsidRPr="005C0BAB" w:rsidRDefault="00A6346C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17,817</w:t>
            </w:r>
          </w:p>
        </w:tc>
      </w:tr>
      <w:tr w:rsidR="00023200" w:rsidRPr="005C0BAB" w14:paraId="7013A04B" w14:textId="77777777" w:rsidTr="00023200">
        <w:tc>
          <w:tcPr>
            <w:tcW w:w="2430" w:type="dxa"/>
            <w:shd w:val="clear" w:color="auto" w:fill="auto"/>
          </w:tcPr>
          <w:p w14:paraId="524BABDF" w14:textId="7FA9E8E2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3C0D7A1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122D74" w14:textId="1EDE1E33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  <w:tc>
          <w:tcPr>
            <w:tcW w:w="243" w:type="dxa"/>
            <w:vAlign w:val="bottom"/>
          </w:tcPr>
          <w:p w14:paraId="1066BE9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98B3B" w14:textId="5C7ADAE2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(2,365)</w:t>
            </w:r>
          </w:p>
        </w:tc>
        <w:tc>
          <w:tcPr>
            <w:tcW w:w="236" w:type="dxa"/>
            <w:vAlign w:val="bottom"/>
          </w:tcPr>
          <w:p w14:paraId="134F2603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E71F0D1" w14:textId="69E2193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3076D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678E7F6" w14:textId="4BB3DFE2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D1938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24AF130" w14:textId="258837C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023200" w:rsidRPr="005C0BAB" w14:paraId="24D5D303" w14:textId="77777777" w:rsidTr="00023200">
        <w:tc>
          <w:tcPr>
            <w:tcW w:w="2430" w:type="dxa"/>
            <w:shd w:val="clear" w:color="auto" w:fill="auto"/>
          </w:tcPr>
          <w:p w14:paraId="12041476" w14:textId="77777777" w:rsidR="00023200" w:rsidRPr="005C0BAB" w:rsidRDefault="00023200" w:rsidP="00DB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4191BC13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EE8EA24" w14:textId="4A394772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243" w:type="dxa"/>
            <w:vAlign w:val="bottom"/>
          </w:tcPr>
          <w:p w14:paraId="186B1443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F5161F" w14:textId="445B2E53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(1,507)</w:t>
            </w:r>
          </w:p>
        </w:tc>
        <w:tc>
          <w:tcPr>
            <w:tcW w:w="236" w:type="dxa"/>
            <w:vAlign w:val="bottom"/>
          </w:tcPr>
          <w:p w14:paraId="7B5E7D8C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3035F57" w14:textId="21EE6CB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D73A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5B6B9C9" w14:textId="4EA0B1B9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34E5B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8F9DE65" w14:textId="04159D01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</w:tr>
      <w:tr w:rsidR="00023200" w:rsidRPr="005C0BAB" w14:paraId="00C28BBE" w14:textId="77777777" w:rsidTr="00023200">
        <w:tc>
          <w:tcPr>
            <w:tcW w:w="2430" w:type="dxa"/>
            <w:shd w:val="clear" w:color="auto" w:fill="auto"/>
          </w:tcPr>
          <w:p w14:paraId="6568E54F" w14:textId="04F3C2D9" w:rsidR="00023200" w:rsidRPr="005C0BAB" w:rsidRDefault="00023200" w:rsidP="00DB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FC0E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ไม่หมุนเวียนสำหรับ</w:t>
            </w:r>
          </w:p>
        </w:tc>
        <w:tc>
          <w:tcPr>
            <w:tcW w:w="236" w:type="dxa"/>
          </w:tcPr>
          <w:p w14:paraId="0431ED88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72281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879B2B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CA93B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92916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6E0EACA" w14:textId="4DF168B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9C477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F92DD0D" w14:textId="3C1C6A2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B01A88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F6D577F" w14:textId="245C5ED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200" w:rsidRPr="005C0BAB" w14:paraId="54C7989E" w14:textId="77777777" w:rsidTr="00023200">
        <w:tc>
          <w:tcPr>
            <w:tcW w:w="2430" w:type="dxa"/>
            <w:shd w:val="clear" w:color="auto" w:fill="auto"/>
          </w:tcPr>
          <w:p w14:paraId="3A0CD98E" w14:textId="6D65CA5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236" w:type="dxa"/>
          </w:tcPr>
          <w:p w14:paraId="1A02F0A8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D72F39" w14:textId="1276ADB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243" w:type="dxa"/>
            <w:vAlign w:val="bottom"/>
          </w:tcPr>
          <w:p w14:paraId="433BA7E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A4141D" w14:textId="05D5AD2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vAlign w:val="bottom"/>
          </w:tcPr>
          <w:p w14:paraId="4BA4914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366041F" w14:textId="6998F0E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B8DCF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9A2653F" w14:textId="6F05608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05F94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030444" w14:textId="2CF68982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</w:p>
        </w:tc>
      </w:tr>
      <w:tr w:rsidR="00023200" w:rsidRPr="005C0BAB" w14:paraId="22B84D5D" w14:textId="77777777" w:rsidTr="00023200">
        <w:tc>
          <w:tcPr>
            <w:tcW w:w="2430" w:type="dxa"/>
            <w:shd w:val="clear" w:color="auto" w:fill="auto"/>
          </w:tcPr>
          <w:p w14:paraId="558C8D2D" w14:textId="7FCA5A3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</w:t>
            </w:r>
            <w:r w:rsidR="005C0BAB">
              <w:rPr>
                <w:rFonts w:asciiTheme="majorBidi" w:hAnsiTheme="majorBidi" w:hint="cs"/>
                <w:sz w:val="28"/>
                <w:szCs w:val="28"/>
                <w:cs/>
              </w:rPr>
              <w:t>สะสม</w:t>
            </w:r>
            <w:r w:rsidRPr="005C0BAB">
              <w:rPr>
                <w:rFonts w:asciiTheme="majorBidi" w:hAnsiTheme="majorBidi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236" w:type="dxa"/>
          </w:tcPr>
          <w:p w14:paraId="0C10DD7A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E0D5AE5" w14:textId="707D1D5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16511A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6232DD" w14:textId="14830BD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  <w:tc>
          <w:tcPr>
            <w:tcW w:w="236" w:type="dxa"/>
            <w:vAlign w:val="bottom"/>
          </w:tcPr>
          <w:p w14:paraId="3B463F4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0F624FE" w14:textId="45A5512F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F5DF7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207E65A" w14:textId="3C55A15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13651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C8AC519" w14:textId="4537C87E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</w:tr>
      <w:tr w:rsidR="00023200" w:rsidRPr="005C0BAB" w14:paraId="1BA309D6" w14:textId="77777777" w:rsidTr="00023200">
        <w:tc>
          <w:tcPr>
            <w:tcW w:w="2430" w:type="dxa"/>
            <w:shd w:val="clear" w:color="auto" w:fill="auto"/>
          </w:tcPr>
          <w:p w14:paraId="615248B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CBD907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1CB5" w14:textId="0A9E1EB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36,576</w:t>
            </w:r>
          </w:p>
        </w:tc>
        <w:tc>
          <w:tcPr>
            <w:tcW w:w="243" w:type="dxa"/>
            <w:vAlign w:val="bottom"/>
          </w:tcPr>
          <w:p w14:paraId="65694DE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8464" w14:textId="3B62AF6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17,206</w:t>
            </w:r>
          </w:p>
        </w:tc>
        <w:tc>
          <w:tcPr>
            <w:tcW w:w="236" w:type="dxa"/>
            <w:vAlign w:val="bottom"/>
          </w:tcPr>
          <w:p w14:paraId="5A89B24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8AE8C" w14:textId="2EA9B0AD" w:rsidR="00023200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111,245</w:t>
            </w:r>
          </w:p>
        </w:tc>
        <w:tc>
          <w:tcPr>
            <w:tcW w:w="236" w:type="dxa"/>
            <w:vAlign w:val="bottom"/>
          </w:tcPr>
          <w:p w14:paraId="699D1483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6EE38" w14:textId="4FE7FB9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(46,776)</w:t>
            </w:r>
          </w:p>
        </w:tc>
        <w:tc>
          <w:tcPr>
            <w:tcW w:w="236" w:type="dxa"/>
          </w:tcPr>
          <w:p w14:paraId="7E3BF1F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8D5E8" w14:textId="1F72A5E0" w:rsidR="00023200" w:rsidRPr="005C0BAB" w:rsidRDefault="00A6346C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71,475</w:t>
            </w:r>
          </w:p>
        </w:tc>
      </w:tr>
      <w:tr w:rsidR="00023200" w:rsidRPr="00A242AA" w14:paraId="6ED3D3BB" w14:textId="77777777" w:rsidTr="00DB7F0B">
        <w:tc>
          <w:tcPr>
            <w:tcW w:w="2430" w:type="dxa"/>
            <w:shd w:val="clear" w:color="auto" w:fill="auto"/>
          </w:tcPr>
          <w:p w14:paraId="58BD277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9EE593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9DA3C33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4445DD9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D12832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FFE24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2979427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1B936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269D91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F08034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8F1C9B3" w14:textId="5CBE19CC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0BAB" w:rsidRPr="005C0BAB" w14:paraId="608BA5B8" w14:textId="77777777" w:rsidTr="00246FC1">
        <w:tc>
          <w:tcPr>
            <w:tcW w:w="3780" w:type="dxa"/>
            <w:gridSpan w:val="3"/>
            <w:shd w:val="clear" w:color="auto" w:fill="auto"/>
          </w:tcPr>
          <w:p w14:paraId="26460A5A" w14:textId="1AAAA678" w:rsidR="005C0BAB" w:rsidRPr="005C0BAB" w:rsidRDefault="005C0BAB" w:rsidP="005C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3" w:type="dxa"/>
            <w:vAlign w:val="bottom"/>
          </w:tcPr>
          <w:p w14:paraId="6807D3D1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5F0D0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042703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D599AEC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991AE3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FA89266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6A0FC3" w14:textId="77777777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9A9576C" w14:textId="3C72FD3E" w:rsidR="005C0BAB" w:rsidRPr="005C0BAB" w:rsidRDefault="005C0BAB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3200" w:rsidRPr="005C0BAB" w14:paraId="129C8839" w14:textId="77777777" w:rsidTr="00023200">
        <w:tc>
          <w:tcPr>
            <w:tcW w:w="2430" w:type="dxa"/>
            <w:shd w:val="clear" w:color="auto" w:fill="auto"/>
          </w:tcPr>
          <w:p w14:paraId="7CB4F6FF" w14:textId="6CD83CA0" w:rsidR="00023200" w:rsidRPr="005C0BAB" w:rsidRDefault="00023200" w:rsidP="00DB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36" w:type="dxa"/>
          </w:tcPr>
          <w:p w14:paraId="457497FC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F7886C" w14:textId="4C2F451A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(22,581)</w:t>
            </w:r>
          </w:p>
        </w:tc>
        <w:tc>
          <w:tcPr>
            <w:tcW w:w="243" w:type="dxa"/>
            <w:vAlign w:val="bottom"/>
          </w:tcPr>
          <w:p w14:paraId="473963F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BCAE34" w14:textId="35F0C81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5C0B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AB">
              <w:rPr>
                <w:rFonts w:asciiTheme="majorBidi" w:hAnsiTheme="majorBidi"/>
                <w:sz w:val="28"/>
                <w:szCs w:val="28"/>
                <w:cs/>
              </w:rPr>
              <w:t>419)</w:t>
            </w:r>
          </w:p>
        </w:tc>
        <w:tc>
          <w:tcPr>
            <w:tcW w:w="236" w:type="dxa"/>
            <w:vAlign w:val="bottom"/>
          </w:tcPr>
          <w:p w14:paraId="0473F8E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02175A2" w14:textId="287C036F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AACA60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DF73D1B" w14:textId="2A5DE8FF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26F065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922AEE7" w14:textId="59EB7651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023200" w:rsidRPr="005C0BAB" w14:paraId="00C774B2" w14:textId="77777777" w:rsidTr="00023200">
        <w:tc>
          <w:tcPr>
            <w:tcW w:w="2430" w:type="dxa"/>
            <w:shd w:val="clear" w:color="auto" w:fill="auto"/>
          </w:tcPr>
          <w:p w14:paraId="32F49848" w14:textId="587491A0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36" w:type="dxa"/>
          </w:tcPr>
          <w:p w14:paraId="6C82C36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8FC1BA" w14:textId="70D2C18C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907DF19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06BCE4" w14:textId="7AE1602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8,707</w:t>
            </w:r>
          </w:p>
        </w:tc>
        <w:tc>
          <w:tcPr>
            <w:tcW w:w="236" w:type="dxa"/>
            <w:vAlign w:val="bottom"/>
          </w:tcPr>
          <w:p w14:paraId="2389459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43F14EE" w14:textId="43A104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(82,</w:t>
            </w:r>
            <w:r w:rsidR="005C0BAB" w:rsidRPr="005C0BAB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5C0B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312EA51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8DB5519" w14:textId="6FBB9509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4A848E6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B408EE" w14:textId="6C5A4729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(73,</w:t>
            </w:r>
            <w:r w:rsidR="00A6346C" w:rsidRPr="005C0BAB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5C0B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3200" w:rsidRPr="005C0BAB" w14:paraId="79C70F71" w14:textId="77777777" w:rsidTr="00023200">
        <w:tc>
          <w:tcPr>
            <w:tcW w:w="2430" w:type="dxa"/>
            <w:shd w:val="clear" w:color="auto" w:fill="auto"/>
          </w:tcPr>
          <w:p w14:paraId="29FC3B8B" w14:textId="12B7A0D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4C850AD4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FD3DDC" w14:textId="512FCE13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  <w:tc>
          <w:tcPr>
            <w:tcW w:w="243" w:type="dxa"/>
            <w:vAlign w:val="bottom"/>
          </w:tcPr>
          <w:p w14:paraId="5C3AE86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F29C32" w14:textId="7C41A6F4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236" w:type="dxa"/>
            <w:vAlign w:val="bottom"/>
          </w:tcPr>
          <w:p w14:paraId="285F0FC5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1ECB7BB" w14:textId="11626C91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515F7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2DB0EA1" w14:textId="0A5177C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F2EB4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9C94774" w14:textId="5A58FD1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</w:tr>
      <w:tr w:rsidR="00023200" w:rsidRPr="005C0BAB" w14:paraId="5785A605" w14:textId="77777777" w:rsidTr="00023200">
        <w:tc>
          <w:tcPr>
            <w:tcW w:w="2430" w:type="dxa"/>
            <w:shd w:val="clear" w:color="auto" w:fill="auto"/>
          </w:tcPr>
          <w:p w14:paraId="68617BBA" w14:textId="751134FD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อนุพันธ์และอื่น ๆ</w:t>
            </w:r>
          </w:p>
        </w:tc>
        <w:tc>
          <w:tcPr>
            <w:tcW w:w="236" w:type="dxa"/>
          </w:tcPr>
          <w:p w14:paraId="7ED4806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94E2C6F" w14:textId="320187C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43" w:type="dxa"/>
            <w:vAlign w:val="bottom"/>
          </w:tcPr>
          <w:p w14:paraId="070B697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4E47" w14:textId="3EC0029A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60F9D547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77FCAD" w14:textId="16869F5B" w:rsidR="00023200" w:rsidRPr="005C0BAB" w:rsidRDefault="00FC0E57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256AA9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5361D10" w14:textId="726CCA5B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55D7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779D24D" w14:textId="5C389693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023200" w:rsidRPr="005C0BAB" w14:paraId="1D17F397" w14:textId="77777777" w:rsidTr="00023200">
        <w:tc>
          <w:tcPr>
            <w:tcW w:w="2430" w:type="dxa"/>
            <w:shd w:val="clear" w:color="auto" w:fill="auto"/>
          </w:tcPr>
          <w:p w14:paraId="3D3EE3A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B1908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38B94" w14:textId="48B9603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(33,861)</w:t>
            </w:r>
          </w:p>
        </w:tc>
        <w:tc>
          <w:tcPr>
            <w:tcW w:w="243" w:type="dxa"/>
            <w:vAlign w:val="bottom"/>
          </w:tcPr>
          <w:p w14:paraId="4E0E672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7704D" w14:textId="749BF40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9,338</w:t>
            </w:r>
          </w:p>
        </w:tc>
        <w:tc>
          <w:tcPr>
            <w:tcW w:w="236" w:type="dxa"/>
            <w:vAlign w:val="bottom"/>
          </w:tcPr>
          <w:p w14:paraId="61BBF17E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C5F78" w14:textId="03B8243A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(82,</w:t>
            </w:r>
            <w:r w:rsidR="005C0BAB"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57394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31A4762" w14:textId="4D73C12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75752D2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CA1CC" w14:textId="7A110086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</w:t>
            </w:r>
            <w:r w:rsidR="00A6346C"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23200" w:rsidRPr="00A242AA" w14:paraId="4153DE60" w14:textId="77777777" w:rsidTr="00023200">
        <w:tc>
          <w:tcPr>
            <w:tcW w:w="2430" w:type="dxa"/>
            <w:shd w:val="clear" w:color="auto" w:fill="auto"/>
          </w:tcPr>
          <w:p w14:paraId="3AE8B196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BF19725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E401D23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CAAB87C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742EB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2FCDE8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4FB316C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A3C48A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53A1600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749D5" w14:textId="77777777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CB7C6D6" w14:textId="2B5319F3" w:rsidR="00023200" w:rsidRPr="00A242AA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3200" w:rsidRPr="005C0BAB" w14:paraId="3FDE43D8" w14:textId="77777777" w:rsidTr="00023200">
        <w:trPr>
          <w:trHeight w:val="371"/>
        </w:trPr>
        <w:tc>
          <w:tcPr>
            <w:tcW w:w="2430" w:type="dxa"/>
            <w:shd w:val="clear" w:color="auto" w:fill="auto"/>
          </w:tcPr>
          <w:p w14:paraId="4986F286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912DCDD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AFF07D" w14:textId="04E7A3A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</w:t>
            </w:r>
          </w:p>
        </w:tc>
        <w:tc>
          <w:tcPr>
            <w:tcW w:w="243" w:type="dxa"/>
            <w:vAlign w:val="bottom"/>
          </w:tcPr>
          <w:p w14:paraId="4FA9BBF5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9C89F5" w14:textId="561DCE18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26,544</w:t>
            </w:r>
          </w:p>
        </w:tc>
        <w:tc>
          <w:tcPr>
            <w:tcW w:w="236" w:type="dxa"/>
            <w:vAlign w:val="bottom"/>
          </w:tcPr>
          <w:p w14:paraId="396561AF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1613CB6" w14:textId="61B82AD5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0BAB"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28,506</w:t>
            </w: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A62C632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7ABCC8E" w14:textId="16DC67F6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(46,496)</w:t>
            </w:r>
          </w:p>
        </w:tc>
        <w:tc>
          <w:tcPr>
            <w:tcW w:w="236" w:type="dxa"/>
          </w:tcPr>
          <w:p w14:paraId="763A49BB" w14:textId="77777777" w:rsidR="00023200" w:rsidRPr="005C0BAB" w:rsidRDefault="00023200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A5A28DC" w14:textId="0EEFABFF" w:rsidR="00023200" w:rsidRPr="005C0BAB" w:rsidRDefault="00A6346C" w:rsidP="0002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(35,227)</w:t>
            </w:r>
          </w:p>
        </w:tc>
      </w:tr>
    </w:tbl>
    <w:p w14:paraId="746A2CA2" w14:textId="1BA61434" w:rsidR="00A84CBC" w:rsidRPr="00F91F14" w:rsidRDefault="00A8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bookmarkEnd w:id="7"/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476FB9" w:rsidRPr="00A242AA" w14:paraId="5B284856" w14:textId="77777777" w:rsidTr="00A6346C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5312E19" w14:textId="77777777" w:rsidR="00476FB9" w:rsidRPr="00A242AA" w:rsidRDefault="00476FB9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C247F4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7"/>
          </w:tcPr>
          <w:p w14:paraId="4A4F316F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6FB9" w:rsidRPr="00A242AA" w14:paraId="39B85823" w14:textId="77777777" w:rsidTr="00A6346C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36C035A" w14:textId="77777777" w:rsidR="00476FB9" w:rsidRPr="00A242AA" w:rsidRDefault="00476FB9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C9740D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8760731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2FEAEEE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1F89A8EB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7F220BA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825B5B2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6FB9" w:rsidRPr="00A242AA" w14:paraId="295027A7" w14:textId="77777777" w:rsidTr="00A6346C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01A14D2" w14:textId="77777777" w:rsidR="00476FB9" w:rsidRPr="00A242AA" w:rsidRDefault="00476FB9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39DC1E3" w14:textId="510B284D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3F63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CA939CD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31A5C36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331B528D" w14:textId="49FAC304" w:rsidR="009E2578" w:rsidRPr="00A242AA" w:rsidRDefault="009E2578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243" w:type="dxa"/>
          </w:tcPr>
          <w:p w14:paraId="3A3AC669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DA8627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598879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AD538A3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70EAA54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4D3430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0C4C97E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7BF19DD" w14:textId="3C7C2837" w:rsidR="009E2578" w:rsidRPr="00A242AA" w:rsidRDefault="009E2578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476FB9" w:rsidRPr="00A242AA" w14:paraId="6E60CD73" w14:textId="77777777" w:rsidTr="00A6346C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30DE885" w14:textId="77777777" w:rsidR="00476FB9" w:rsidRPr="00A242AA" w:rsidRDefault="00476FB9" w:rsidP="001802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9DE84B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7"/>
          </w:tcPr>
          <w:p w14:paraId="0FE56503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6FB9" w:rsidRPr="00A242AA" w14:paraId="22E61BD8" w14:textId="77777777" w:rsidTr="009E2578">
        <w:tc>
          <w:tcPr>
            <w:tcW w:w="3600" w:type="dxa"/>
            <w:shd w:val="clear" w:color="auto" w:fill="auto"/>
          </w:tcPr>
          <w:p w14:paraId="563F2114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EE4E04B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D7D89E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41FD83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61DB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9E61EC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C1F8B47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2EF609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1A1AFE8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FB9" w:rsidRPr="00A242AA" w14:paraId="55CFA419" w14:textId="77777777" w:rsidTr="009E2578">
        <w:tc>
          <w:tcPr>
            <w:tcW w:w="3600" w:type="dxa"/>
            <w:shd w:val="clear" w:color="auto" w:fill="auto"/>
          </w:tcPr>
          <w:p w14:paraId="70C6E8A9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236" w:type="dxa"/>
          </w:tcPr>
          <w:p w14:paraId="19D88845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F06FB2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15,473</w:t>
            </w:r>
          </w:p>
        </w:tc>
        <w:tc>
          <w:tcPr>
            <w:tcW w:w="243" w:type="dxa"/>
            <w:vAlign w:val="bottom"/>
          </w:tcPr>
          <w:p w14:paraId="7CF9D514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70632B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(177)</w:t>
            </w:r>
          </w:p>
        </w:tc>
        <w:tc>
          <w:tcPr>
            <w:tcW w:w="236" w:type="dxa"/>
            <w:vAlign w:val="bottom"/>
          </w:tcPr>
          <w:p w14:paraId="4D9928AF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7BAA708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A68F23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6CDF226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15,296</w:t>
            </w:r>
          </w:p>
        </w:tc>
      </w:tr>
      <w:tr w:rsidR="00476FB9" w:rsidRPr="00A242AA" w14:paraId="57AD26D2" w14:textId="77777777" w:rsidTr="009E2578">
        <w:tc>
          <w:tcPr>
            <w:tcW w:w="3600" w:type="dxa"/>
            <w:shd w:val="clear" w:color="auto" w:fill="auto"/>
          </w:tcPr>
          <w:p w14:paraId="19D73C82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71391081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3B176E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243" w:type="dxa"/>
            <w:vAlign w:val="bottom"/>
          </w:tcPr>
          <w:p w14:paraId="36FEA676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44CBFD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236" w:type="dxa"/>
            <w:vAlign w:val="bottom"/>
          </w:tcPr>
          <w:p w14:paraId="0452A1EC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1A9B9F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D10824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2321DC8" w14:textId="77777777" w:rsidR="00476FB9" w:rsidRPr="00A242AA" w:rsidRDefault="00476FB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3,710</w:t>
            </w:r>
          </w:p>
        </w:tc>
      </w:tr>
      <w:tr w:rsidR="00655D1A" w:rsidRPr="00A242AA" w14:paraId="6DFDA997" w14:textId="77777777" w:rsidTr="009E2578">
        <w:tc>
          <w:tcPr>
            <w:tcW w:w="3600" w:type="dxa"/>
            <w:shd w:val="clear" w:color="auto" w:fill="auto"/>
          </w:tcPr>
          <w:p w14:paraId="1F6B25A6" w14:textId="6F39E7B3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6C902380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AEC94D" w14:textId="20C2C132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43" w:type="dxa"/>
            <w:vAlign w:val="bottom"/>
          </w:tcPr>
          <w:p w14:paraId="7C6D8D1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A06B8" w14:textId="07B050C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  <w:vAlign w:val="bottom"/>
          </w:tcPr>
          <w:p w14:paraId="0E707B3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33B391" w14:textId="12179EC3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7C793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04263DB" w14:textId="2F3268B8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5D1A" w:rsidRPr="00A242AA" w14:paraId="62D88C1D" w14:textId="77777777" w:rsidTr="009E2578">
        <w:tc>
          <w:tcPr>
            <w:tcW w:w="3600" w:type="dxa"/>
            <w:shd w:val="clear" w:color="auto" w:fill="auto"/>
          </w:tcPr>
          <w:p w14:paraId="1B91B6DF" w14:textId="3CE62E8B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40214A3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28616A" w14:textId="21515FB4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3" w:type="dxa"/>
            <w:vAlign w:val="bottom"/>
          </w:tcPr>
          <w:p w14:paraId="202E060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A96726" w14:textId="49D145BF" w:rsidR="00655D1A" w:rsidRPr="00A242AA" w:rsidRDefault="00655D1A" w:rsidP="00DA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E6F04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F9C949B" w14:textId="7C6D838E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FDDCB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A095396" w14:textId="105CD041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655D1A" w:rsidRPr="00A242AA" w14:paraId="11B1D7C0" w14:textId="77777777" w:rsidTr="009E2578">
        <w:tc>
          <w:tcPr>
            <w:tcW w:w="3600" w:type="dxa"/>
            <w:shd w:val="clear" w:color="auto" w:fill="auto"/>
          </w:tcPr>
          <w:p w14:paraId="28B723BB" w14:textId="136A6EBF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14E27475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9A76D5" w14:textId="188D9FF5" w:rsidR="00655D1A" w:rsidRPr="00A242AA" w:rsidRDefault="009D32D9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216A1B" w:rsidRPr="00A242AA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21FB3" w:rsidRPr="00A242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16CDAA6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0F6099" w14:textId="260DCD0A" w:rsidR="00655D1A" w:rsidRPr="00A242AA" w:rsidRDefault="00EC7813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2518" w:rsidRPr="00A242AA">
              <w:rPr>
                <w:rFonts w:asciiTheme="majorBidi" w:hAnsiTheme="majorBidi" w:cstheme="majorBidi"/>
                <w:sz w:val="28"/>
                <w:szCs w:val="28"/>
              </w:rPr>
              <w:t>8,564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F9C159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37B3F3C" w14:textId="77777777" w:rsidR="00655D1A" w:rsidRPr="00A242AA" w:rsidRDefault="00655D1A" w:rsidP="00DA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35BAB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A48B0C2" w14:textId="1ADF4A17" w:rsidR="00655D1A" w:rsidRPr="00A242AA" w:rsidRDefault="005B0892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</w:tr>
      <w:tr w:rsidR="00655D1A" w:rsidRPr="00A242AA" w14:paraId="5A030D48" w14:textId="77777777" w:rsidTr="009E2578">
        <w:tc>
          <w:tcPr>
            <w:tcW w:w="3600" w:type="dxa"/>
            <w:shd w:val="clear" w:color="auto" w:fill="auto"/>
          </w:tcPr>
          <w:p w14:paraId="6450F6DC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111B360F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F592A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3,505</w:t>
            </w:r>
          </w:p>
        </w:tc>
        <w:tc>
          <w:tcPr>
            <w:tcW w:w="243" w:type="dxa"/>
            <w:vAlign w:val="bottom"/>
          </w:tcPr>
          <w:p w14:paraId="7707C2CB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C8D370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(1,036)</w:t>
            </w:r>
          </w:p>
        </w:tc>
        <w:tc>
          <w:tcPr>
            <w:tcW w:w="236" w:type="dxa"/>
            <w:vAlign w:val="bottom"/>
          </w:tcPr>
          <w:p w14:paraId="56646CE4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5B254BF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6A0F2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D36CD5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</w:tr>
      <w:tr w:rsidR="00655D1A" w:rsidRPr="00A242AA" w14:paraId="24841FC8" w14:textId="77777777" w:rsidTr="009E2578">
        <w:tc>
          <w:tcPr>
            <w:tcW w:w="3600" w:type="dxa"/>
            <w:shd w:val="clear" w:color="auto" w:fill="auto"/>
          </w:tcPr>
          <w:p w14:paraId="2843DC2F" w14:textId="69270FDF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236" w:type="dxa"/>
          </w:tcPr>
          <w:p w14:paraId="4E62C39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5C9B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947B611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205C1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79440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234B05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ED37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2E3B42D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1A" w:rsidRPr="00A242AA" w14:paraId="067FEBC4" w14:textId="77777777" w:rsidTr="00180200">
        <w:tc>
          <w:tcPr>
            <w:tcW w:w="3600" w:type="dxa"/>
            <w:shd w:val="clear" w:color="auto" w:fill="auto"/>
          </w:tcPr>
          <w:p w14:paraId="42215E32" w14:textId="7424A613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236" w:type="dxa"/>
          </w:tcPr>
          <w:p w14:paraId="1527723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56725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6,390</w:t>
            </w:r>
          </w:p>
        </w:tc>
        <w:tc>
          <w:tcPr>
            <w:tcW w:w="243" w:type="dxa"/>
            <w:vAlign w:val="bottom"/>
          </w:tcPr>
          <w:p w14:paraId="006D47D4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6949C8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(1,123)</w:t>
            </w:r>
          </w:p>
        </w:tc>
        <w:tc>
          <w:tcPr>
            <w:tcW w:w="236" w:type="dxa"/>
            <w:vAlign w:val="bottom"/>
          </w:tcPr>
          <w:p w14:paraId="11407F9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26B5B28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(1,074)</w:t>
            </w:r>
          </w:p>
        </w:tc>
        <w:tc>
          <w:tcPr>
            <w:tcW w:w="236" w:type="dxa"/>
            <w:vAlign w:val="bottom"/>
          </w:tcPr>
          <w:p w14:paraId="1B94FA2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D4E78E0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</w:tr>
      <w:tr w:rsidR="00655D1A" w:rsidRPr="00A242AA" w14:paraId="5CB2D5FD" w14:textId="77777777" w:rsidTr="00180200">
        <w:tc>
          <w:tcPr>
            <w:tcW w:w="3600" w:type="dxa"/>
            <w:shd w:val="clear" w:color="auto" w:fill="auto"/>
          </w:tcPr>
          <w:p w14:paraId="74846F21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7A83648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73436" w14:textId="52F95B2D" w:rsidR="00655D1A" w:rsidRPr="00A242AA" w:rsidRDefault="00E40BF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47,733</w:t>
            </w:r>
          </w:p>
        </w:tc>
        <w:tc>
          <w:tcPr>
            <w:tcW w:w="243" w:type="dxa"/>
            <w:vAlign w:val="bottom"/>
          </w:tcPr>
          <w:p w14:paraId="7FDABD1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58536" w14:textId="3133C35F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A4A84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10,083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4241858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DCDC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(1,074)</w:t>
            </w:r>
          </w:p>
        </w:tc>
        <w:tc>
          <w:tcPr>
            <w:tcW w:w="236" w:type="dxa"/>
            <w:vAlign w:val="bottom"/>
          </w:tcPr>
          <w:p w14:paraId="7313A52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4DDEE" w14:textId="4A7A839B" w:rsidR="00655D1A" w:rsidRPr="00A242AA" w:rsidRDefault="00FF3904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55D1A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</w:tr>
      <w:tr w:rsidR="00A6346C" w:rsidRPr="00A242AA" w14:paraId="40860F64" w14:textId="77777777" w:rsidTr="00A6346C">
        <w:tc>
          <w:tcPr>
            <w:tcW w:w="3600" w:type="dxa"/>
            <w:shd w:val="clear" w:color="auto" w:fill="auto"/>
          </w:tcPr>
          <w:p w14:paraId="49EEBD8A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A243B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7CE81D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5E183F7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075FF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0B7440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E77B96F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11864E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5A33E8" w14:textId="77777777" w:rsidR="00A6346C" w:rsidRPr="00A242AA" w:rsidRDefault="00A6346C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D1A" w:rsidRPr="00A242AA" w14:paraId="4033D8E7" w14:textId="77777777" w:rsidTr="009E2578">
        <w:tc>
          <w:tcPr>
            <w:tcW w:w="3600" w:type="dxa"/>
            <w:shd w:val="clear" w:color="auto" w:fill="auto"/>
          </w:tcPr>
          <w:p w14:paraId="7FAA3F4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414A9562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19D8D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71618F8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C8A76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AF4EF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E23387C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3AC7B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20C62B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6A66" w:rsidRPr="00A242AA" w14:paraId="326EB659" w14:textId="77777777" w:rsidTr="009E2578">
        <w:tc>
          <w:tcPr>
            <w:tcW w:w="3600" w:type="dxa"/>
            <w:shd w:val="clear" w:color="auto" w:fill="auto"/>
          </w:tcPr>
          <w:p w14:paraId="679E318A" w14:textId="7B568431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36" w:type="dxa"/>
          </w:tcPr>
          <w:p w14:paraId="3ADF5C8A" w14:textId="77777777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EDF912" w14:textId="09001525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(22,566)</w:t>
            </w:r>
          </w:p>
        </w:tc>
        <w:tc>
          <w:tcPr>
            <w:tcW w:w="243" w:type="dxa"/>
            <w:vAlign w:val="bottom"/>
          </w:tcPr>
          <w:p w14:paraId="3578E056" w14:textId="77777777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4310F1" w14:textId="73DD91C9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236" w:type="dxa"/>
            <w:vAlign w:val="bottom"/>
          </w:tcPr>
          <w:p w14:paraId="1CEDD541" w14:textId="77777777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1AE113" w14:textId="1D68CC5B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39742B" w14:textId="77777777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42A3638" w14:textId="0657E393" w:rsidR="00176A66" w:rsidRPr="00A242AA" w:rsidRDefault="00176A66" w:rsidP="0017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(22,581)</w:t>
            </w:r>
          </w:p>
        </w:tc>
      </w:tr>
      <w:tr w:rsidR="00655D1A" w:rsidRPr="00A242AA" w14:paraId="4FADE02E" w14:textId="77777777" w:rsidTr="009E2578">
        <w:tc>
          <w:tcPr>
            <w:tcW w:w="3600" w:type="dxa"/>
            <w:shd w:val="clear" w:color="auto" w:fill="auto"/>
          </w:tcPr>
          <w:p w14:paraId="36E5791B" w14:textId="62ACC9D9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1C63E30B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09D57E" w14:textId="34D6C664" w:rsidR="00655D1A" w:rsidRPr="00A242AA" w:rsidRDefault="00216A1B" w:rsidP="0021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A22217" w:rsidRPr="00A242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2217" w:rsidRPr="00A242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77501AF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7478D" w14:textId="4DD9CC42" w:rsidR="00655D1A" w:rsidRPr="00A242AA" w:rsidRDefault="001F57B5" w:rsidP="00C5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236" w:type="dxa"/>
            <w:vAlign w:val="bottom"/>
          </w:tcPr>
          <w:p w14:paraId="18F0D38D" w14:textId="77777777" w:rsidR="00655D1A" w:rsidRPr="00A242AA" w:rsidRDefault="00655D1A" w:rsidP="00DA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9F08E34" w14:textId="34FEFC65" w:rsidR="00655D1A" w:rsidRPr="00A242AA" w:rsidRDefault="00DA12EE" w:rsidP="00DA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8C53C1" w14:textId="77777777" w:rsidR="00655D1A" w:rsidRPr="00A242AA" w:rsidRDefault="00655D1A" w:rsidP="00DA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E75FE69" w14:textId="0E1957E4" w:rsidR="00655D1A" w:rsidRPr="00A242AA" w:rsidRDefault="004C6069" w:rsidP="004C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</w:tr>
      <w:tr w:rsidR="00655D1A" w:rsidRPr="00A242AA" w14:paraId="15ACB6DD" w14:textId="77777777" w:rsidTr="00180200">
        <w:tc>
          <w:tcPr>
            <w:tcW w:w="3600" w:type="dxa"/>
            <w:shd w:val="clear" w:color="auto" w:fill="auto"/>
          </w:tcPr>
          <w:p w14:paraId="2014E844" w14:textId="3D0418F2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อนุพันธ์และอื่น ๆ</w:t>
            </w:r>
          </w:p>
        </w:tc>
        <w:tc>
          <w:tcPr>
            <w:tcW w:w="236" w:type="dxa"/>
          </w:tcPr>
          <w:p w14:paraId="5D1F4414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383A922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CFC261D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4EF92F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36" w:type="dxa"/>
            <w:vAlign w:val="bottom"/>
          </w:tcPr>
          <w:p w14:paraId="60BA40F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45B02B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852A0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9A979A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</w:tr>
      <w:tr w:rsidR="00655D1A" w:rsidRPr="00A242AA" w14:paraId="61580FB8" w14:textId="77777777" w:rsidTr="00180200">
        <w:tc>
          <w:tcPr>
            <w:tcW w:w="3600" w:type="dxa"/>
            <w:shd w:val="clear" w:color="auto" w:fill="auto"/>
          </w:tcPr>
          <w:p w14:paraId="1DF002CC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A7FCA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4D436" w14:textId="23FA403E" w:rsidR="00655D1A" w:rsidRPr="00A242AA" w:rsidRDefault="00E40BF0" w:rsidP="002D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(42,457)</w:t>
            </w:r>
          </w:p>
        </w:tc>
        <w:tc>
          <w:tcPr>
            <w:tcW w:w="243" w:type="dxa"/>
            <w:vAlign w:val="bottom"/>
          </w:tcPr>
          <w:p w14:paraId="669DD5E9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319F" w14:textId="56C63B89" w:rsidR="00141526" w:rsidRPr="00A242AA" w:rsidRDefault="00141526" w:rsidP="0014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8,596</w:t>
            </w:r>
          </w:p>
        </w:tc>
        <w:tc>
          <w:tcPr>
            <w:tcW w:w="236" w:type="dxa"/>
            <w:vAlign w:val="bottom"/>
          </w:tcPr>
          <w:p w14:paraId="179082C5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58986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997D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416B5" w14:textId="32CDA7F8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C7F90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33,861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55D1A" w:rsidRPr="00A242AA" w14:paraId="42931428" w14:textId="77777777" w:rsidTr="00180200">
        <w:tc>
          <w:tcPr>
            <w:tcW w:w="3600" w:type="dxa"/>
            <w:shd w:val="clear" w:color="auto" w:fill="auto"/>
          </w:tcPr>
          <w:p w14:paraId="0A5FEA40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CAA5C0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E98B2DC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3127E9B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8FF49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A767D3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946E61E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F6C5E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913AAF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D1A" w:rsidRPr="00A242AA" w14:paraId="390A3126" w14:textId="77777777" w:rsidTr="009E2578">
        <w:trPr>
          <w:trHeight w:val="371"/>
        </w:trPr>
        <w:tc>
          <w:tcPr>
            <w:tcW w:w="3600" w:type="dxa"/>
            <w:shd w:val="clear" w:color="auto" w:fill="auto"/>
          </w:tcPr>
          <w:p w14:paraId="1F792C7B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6AC3E62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8E1E4F5" w14:textId="4BBAF532" w:rsidR="00655D1A" w:rsidRPr="00A242AA" w:rsidRDefault="002E5B86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5,276</w:t>
            </w:r>
          </w:p>
        </w:tc>
        <w:tc>
          <w:tcPr>
            <w:tcW w:w="243" w:type="dxa"/>
            <w:vAlign w:val="bottom"/>
          </w:tcPr>
          <w:p w14:paraId="2D195D0D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139197" w14:textId="154FAC6C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</w:t>
            </w:r>
            <w:r w:rsidR="00141526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6C52DD7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57C5EBA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(1,074)</w:t>
            </w:r>
          </w:p>
        </w:tc>
        <w:tc>
          <w:tcPr>
            <w:tcW w:w="236" w:type="dxa"/>
            <w:vAlign w:val="bottom"/>
          </w:tcPr>
          <w:p w14:paraId="3F4B0CAB" w14:textId="77777777" w:rsidR="00655D1A" w:rsidRPr="00A242AA" w:rsidRDefault="00655D1A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D31C2C7" w14:textId="74C4F029" w:rsidR="00655D1A" w:rsidRPr="00A242AA" w:rsidRDefault="003C7F90" w:rsidP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</w:t>
            </w:r>
          </w:p>
        </w:tc>
      </w:tr>
    </w:tbl>
    <w:p w14:paraId="7D638274" w14:textId="3ED7ED4D" w:rsidR="00DB7F0B" w:rsidRDefault="00DB7F0B">
      <w:pPr>
        <w:rPr>
          <w:sz w:val="30"/>
          <w:szCs w:val="30"/>
        </w:rPr>
      </w:pPr>
    </w:p>
    <w:p w14:paraId="7CB77E88" w14:textId="77777777" w:rsidR="00DB7F0B" w:rsidRDefault="00DB7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Style w:val="TableGridLight1"/>
        <w:tblW w:w="9861" w:type="dxa"/>
        <w:tblLayout w:type="fixed"/>
        <w:tblLook w:val="01E0" w:firstRow="1" w:lastRow="1" w:firstColumn="1" w:lastColumn="1" w:noHBand="0" w:noVBand="0"/>
      </w:tblPr>
      <w:tblGrid>
        <w:gridCol w:w="2880"/>
        <w:gridCol w:w="236"/>
        <w:gridCol w:w="1114"/>
        <w:gridCol w:w="243"/>
        <w:gridCol w:w="1170"/>
        <w:gridCol w:w="236"/>
        <w:gridCol w:w="1161"/>
        <w:gridCol w:w="236"/>
        <w:gridCol w:w="1171"/>
        <w:gridCol w:w="241"/>
        <w:gridCol w:w="1173"/>
      </w:tblGrid>
      <w:tr w:rsidR="003E759F" w:rsidRPr="00A242AA" w14:paraId="729A481B" w14:textId="77777777" w:rsidTr="00ED727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3086" w14:textId="1C64CCA9" w:rsidR="003E759F" w:rsidRPr="00A242AA" w:rsidRDefault="003E759F" w:rsidP="00F91F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45566D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1173F6" w14:textId="5308D8CF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59F" w:rsidRPr="00A242AA" w14:paraId="24308C0E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08A1" w14:textId="77777777" w:rsidR="003E759F" w:rsidRPr="00A242AA" w:rsidRDefault="003E759F" w:rsidP="00F91F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80D777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2D6B4F1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4AAE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5D9D8" w14:textId="6FD2E004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502E4C6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4756" w14:textId="77777777" w:rsidR="003E759F" w:rsidRPr="00A242AA" w:rsidRDefault="003E759F" w:rsidP="00F9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1F14" w:rsidRPr="00A242AA" w14:paraId="5B02157B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1AA0FE" w14:textId="77777777" w:rsidR="00F91F14" w:rsidRPr="00A242AA" w:rsidRDefault="00F91F14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5F9F13C7" w14:textId="36305E86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69B85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49428B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1B9132C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4F8A8079" w14:textId="2C019358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F6F81B9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B668A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03F91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381B5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84D8B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33C30A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18A6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629F1" w14:textId="77777777" w:rsidR="003E759F" w:rsidRPr="00A242AA" w:rsidRDefault="003E759F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D4B9F1" w14:textId="77777777" w:rsidR="003E759F" w:rsidRPr="00A242AA" w:rsidRDefault="003E759F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598077" w14:textId="4133C9E2" w:rsidR="00F91F14" w:rsidRPr="00A242AA" w:rsidRDefault="003E759F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179EE48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1944CC1" w14:textId="65A97853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3CED17A" w14:textId="77777777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15167A5" w14:textId="0F32FA51" w:rsidR="00F91F14" w:rsidRPr="00A242AA" w:rsidRDefault="00F91F14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3E759F" w:rsidRPr="00A242AA" w14:paraId="167510EF" w14:textId="77777777" w:rsidTr="0066439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FF094A" w14:textId="77777777" w:rsidR="003E759F" w:rsidRPr="00A242AA" w:rsidRDefault="003E759F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45484" w14:textId="77777777" w:rsidR="003E759F" w:rsidRPr="00A242AA" w:rsidRDefault="003E759F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FB36E0" w14:textId="2DB709BD" w:rsidR="003E759F" w:rsidRPr="00A242AA" w:rsidRDefault="003E759F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42AA" w:rsidRPr="00A242AA" w14:paraId="5B39796D" w14:textId="77777777" w:rsidTr="00CF308C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07AFF" w14:textId="2527C85F" w:rsidR="00A242AA" w:rsidRPr="00A242AA" w:rsidRDefault="00A242AA" w:rsidP="00A2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 w:firstLine="87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7EB6D30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C8C1A7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B9D6D8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73F8A2" w14:textId="77777777" w:rsidR="00A242AA" w:rsidRPr="00A242AA" w:rsidRDefault="00A242AA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6225C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00FDB6F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8CF994" w14:textId="77777777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311683" w14:textId="4F5A76D0" w:rsidR="00A242AA" w:rsidRPr="00A242AA" w:rsidRDefault="00A242AA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F14" w:rsidRPr="00A242AA" w14:paraId="215781E6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42A2" w14:textId="048EC489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1A3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8AC0" w14:textId="0581371D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13,598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B380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27D6" w14:textId="09B1CA82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(2,491)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4424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5D53E" w14:textId="40A01ABD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A642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31B7" w14:textId="14F58527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9362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F9B0" w14:textId="274F91D0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</w:tr>
      <w:tr w:rsidR="00F91F14" w:rsidRPr="00A242AA" w14:paraId="714FEAE1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CCE2" w14:textId="3EB9CCE8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C6C0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ACFC" w14:textId="492C03DD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157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435D" w14:textId="076C04C8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104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C7FD" w14:textId="592E9A60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1E55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832A" w14:textId="511B0757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6C02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9285" w14:textId="48B7E0A1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  <w:tr w:rsidR="00F91F14" w:rsidRPr="00A242AA" w14:paraId="527730E5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1334" w14:textId="0FA6D321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A25C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6F9F" w14:textId="141193B4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1C8D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1561" w14:textId="2D33CBA1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0102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6A3E" w14:textId="6BE54D48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8F0F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9972" w14:textId="0DD8CC1C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1B06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17AD" w14:textId="70097BAA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F14" w:rsidRPr="00A242AA" w14:paraId="1A61A604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62DD" w14:textId="045605ED" w:rsidR="00F91F14" w:rsidRPr="00A242AA" w:rsidRDefault="00F91F14" w:rsidP="007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</w:t>
            </w:r>
            <w:r w:rsidR="007D1C4F" w:rsidRPr="00A242AA">
              <w:rPr>
                <w:rFonts w:asciiTheme="majorBidi" w:hAnsiTheme="majorBidi"/>
                <w:sz w:val="28"/>
                <w:szCs w:val="28"/>
              </w:rPr>
              <w:br/>
            </w: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DA90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D438" w14:textId="77777777" w:rsidR="003E759F" w:rsidRPr="00A242AA" w:rsidRDefault="003E759F" w:rsidP="009C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0B3FCD" w14:textId="227C0858" w:rsidR="00F91F14" w:rsidRPr="00A242AA" w:rsidRDefault="00F91F14" w:rsidP="009C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5A6A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50E3" w14:textId="77777777" w:rsidR="003E759F" w:rsidRPr="00A242AA" w:rsidRDefault="003E759F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85E29" w14:textId="69D20DF5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39F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E130" w14:textId="77777777" w:rsidR="003E759F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88D86" w14:textId="36A4D6AF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111,245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FF49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94E1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85F798" w14:textId="49D36322" w:rsidR="003E759F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(46,776)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443B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20A5" w14:textId="77777777" w:rsidR="003E759F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35070" w14:textId="121342EC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</w:p>
        </w:tc>
      </w:tr>
      <w:tr w:rsidR="00F91F14" w:rsidRPr="00A242AA" w14:paraId="3274404F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E259" w14:textId="0C3F547A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22C3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4FAF" w14:textId="015C0E2D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B2E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43CF" w14:textId="1639A523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(2,365)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0C87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6F3" w14:textId="56D2BF63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354D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164" w14:textId="260EEEEB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A8F1B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8989" w14:textId="2C065C95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F91F14" w:rsidRPr="00A242AA" w14:paraId="238C1D99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8E3D" w14:textId="54A1D792" w:rsidR="00F91F14" w:rsidRPr="00A242AA" w:rsidRDefault="00F91F14" w:rsidP="007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6B8A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D7D8" w14:textId="77777777" w:rsidR="003E759F" w:rsidRPr="00A242AA" w:rsidRDefault="003E759F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BF5B83" w14:textId="4D8EF64D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63E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F21B" w14:textId="57F3FE32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(1,827)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D77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D788" w14:textId="6E051918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28D6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6935" w14:textId="40B3E50B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8E72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8EEE" w14:textId="14F0C385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F91F14" w:rsidRPr="00A242AA" w14:paraId="10D04FEB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4EA9" w14:textId="7F94CF35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5980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2595" w14:textId="7777777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DC4E82" w14:textId="68EDFA76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7DE2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B73D" w14:textId="7777777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62AD4" w14:textId="6DF91672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FE27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DEE75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C3F0D0" w14:textId="72916505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42D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92FA" w14:textId="0FE43437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CDBD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3289" w14:textId="7F2A900A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20B18" w14:textId="5B563514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</w:tr>
      <w:tr w:rsidR="00F91F14" w:rsidRPr="00A242AA" w14:paraId="6F579CDD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B2AB" w14:textId="2666C5DB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</w:t>
            </w:r>
            <w:r w:rsidR="00A242AA">
              <w:rPr>
                <w:rFonts w:asciiTheme="majorBidi" w:hAnsiTheme="majorBidi" w:hint="cs"/>
                <w:sz w:val="28"/>
                <w:szCs w:val="28"/>
                <w:cs/>
              </w:rPr>
              <w:t>สะสม</w:t>
            </w:r>
            <w:r w:rsidRPr="00A242AA">
              <w:rPr>
                <w:rFonts w:asciiTheme="majorBidi" w:hAnsiTheme="majorBidi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F3C9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51933" w14:textId="0CAE5FE1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6F54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FBAAA" w14:textId="13AF01F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DAB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C2301" w14:textId="2D3342FC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CCEF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112C" w14:textId="5066ABC7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4D5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DB222" w14:textId="4AB59A1C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</w:tr>
      <w:tr w:rsidR="00F91F14" w:rsidRPr="00A242AA" w14:paraId="7DCB7D4D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284D79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0EA4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999E3" w14:textId="05E224B5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B1745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8732" w14:textId="38E4EA4F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547596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FCF0A" w14:textId="04E3DFBB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267A69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BD475" w14:textId="6FC99926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(46,776)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35D848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30ECB" w14:textId="1A541EFF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108,736</w:t>
            </w:r>
          </w:p>
        </w:tc>
      </w:tr>
      <w:tr w:rsidR="00F91F14" w:rsidRPr="00A242AA" w14:paraId="5668D3D0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92E10C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D03664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7A89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40D34F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722A3" w14:textId="7777777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F8B61C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F236A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AE9225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F66FB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D5872B9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959DA" w14:textId="34B70C1D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F14" w:rsidRPr="00A242AA" w14:paraId="7BEEEEF0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92C7A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030E04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3D84F3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221B6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82BA1A" w14:textId="7777777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2A64B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65ADB2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C565DF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D873143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9A94AB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FE1FE8A" w14:textId="75361A44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F14" w:rsidRPr="00A242AA" w14:paraId="749FE97A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713BB4" w14:textId="6AD70796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0C51D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AB8834" w14:textId="0D0541B2" w:rsidR="00F91F14" w:rsidRPr="00A242AA" w:rsidRDefault="00F91F14" w:rsidP="00EB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(22,581)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6952575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CAC8ED" w14:textId="2F56677A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(2,419)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8B1A9F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88F62B" w14:textId="345D180D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589022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FA42789" w14:textId="3E0F3322" w:rsidR="00F91F14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35C05AC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09E5141" w14:textId="4046489A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F91F14" w:rsidRPr="00A242AA" w14:paraId="4220B86E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5D9634" w14:textId="0DFE5DED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80D74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B08D655" w14:textId="1D884A6C" w:rsidR="00F91F14" w:rsidRPr="00A242AA" w:rsidRDefault="00F91F14" w:rsidP="00EB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D1367C1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007BF" w14:textId="4CF5D3F4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B5D972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63A097" w14:textId="197ABAD4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3E759F" w:rsidRPr="00A242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759F" w:rsidRPr="00A242AA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480D7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FCA86A4" w14:textId="0AE981F3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0B1E32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39FBCF5" w14:textId="5C528D7F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(70,177)</w:t>
            </w:r>
          </w:p>
        </w:tc>
      </w:tr>
      <w:tr w:rsidR="003E759F" w:rsidRPr="00A242AA" w14:paraId="1B41974B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3AF845" w14:textId="0A4B594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53581D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6843B4" w14:textId="0C914ADF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FA0AD7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7E814C" w14:textId="2DA87582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32F403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C7E1CB" w14:textId="72708648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2E0642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AE308E6" w14:textId="3274BD73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FD11676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AB2DFD3" w14:textId="539254EE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</w:tr>
      <w:tr w:rsidR="003E759F" w:rsidRPr="00A242AA" w14:paraId="03522A40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51623A" w14:textId="372F0A98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อนุพันธ์และอื่น</w:t>
            </w:r>
            <w:r w:rsidRPr="00A242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42AA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321A6C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C626B" w14:textId="3CF2116C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(1,089)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C8A420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D1FD7" w14:textId="55AE0E84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B4821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B0FB4" w14:textId="61DC7702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B62D93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3EDB5" w14:textId="4394A1B2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17AA" w14:textId="77777777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F61A6" w14:textId="03578B35" w:rsidR="003E759F" w:rsidRPr="00A242AA" w:rsidRDefault="003E759F" w:rsidP="003E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F91F14" w:rsidRPr="00A242AA" w14:paraId="27C1E1F9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2B7FFE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D9E33B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F2280" w14:textId="2D932FDB" w:rsidR="00F91F14" w:rsidRPr="00A242AA" w:rsidRDefault="00F91F14" w:rsidP="00BD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(33,861)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F0B530D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E0FA9" w14:textId="509662E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B9CA4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4F5AD" w14:textId="3E9461F9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</w:t>
            </w:r>
            <w:r w:rsidR="003E759F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759F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F1CD3C" w14:textId="77777777" w:rsidR="00F91F14" w:rsidRPr="00A242AA" w:rsidRDefault="00F91F14" w:rsidP="00DD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D3998" w14:textId="7AA3A34E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2114E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B330A" w14:textId="768CC36D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(103,407)</w:t>
            </w:r>
          </w:p>
        </w:tc>
      </w:tr>
      <w:tr w:rsidR="00F91F14" w:rsidRPr="00A242AA" w14:paraId="0D627BCB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06D10B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E66B1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66A06" w14:textId="77777777" w:rsidR="00F91F14" w:rsidRPr="00A242AA" w:rsidRDefault="00F91F14" w:rsidP="00BD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F1E13DD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DB26" w14:textId="77777777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A04727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70DE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4DC5A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2D2CD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84E44F5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62B28" w14:textId="48CE959B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F14" w:rsidRPr="00A242AA" w14:paraId="6203ED98" w14:textId="77777777" w:rsidTr="003E759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33E18E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0D103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F446C" w14:textId="0E79951D" w:rsidR="00F91F14" w:rsidRPr="00A242AA" w:rsidRDefault="00F91F14" w:rsidP="00BD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(1,184)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309F07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51A770" w14:textId="335AA9D0" w:rsidR="00F91F14" w:rsidRPr="00A242AA" w:rsidRDefault="00F91F14" w:rsidP="003B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9129A4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F723AB" w14:textId="033251E0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F91F14"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200C40" w14:textId="77777777" w:rsidR="00F91F14" w:rsidRPr="00A242AA" w:rsidRDefault="00F91F14" w:rsidP="00A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C61E2B" w14:textId="12DC1E03" w:rsidR="00F91F14" w:rsidRPr="00A242AA" w:rsidRDefault="003E759F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(46,496)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1DC9CA5" w14:textId="77777777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829E69" w14:textId="2DB84931" w:rsidR="00F91F14" w:rsidRPr="00A242AA" w:rsidRDefault="00F91F14" w:rsidP="00A0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5,329</w:t>
            </w:r>
          </w:p>
        </w:tc>
      </w:tr>
    </w:tbl>
    <w:p w14:paraId="5C8DF505" w14:textId="115D2B6F" w:rsidR="00BE579B" w:rsidRPr="00F91F14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2308466" w14:textId="3562FB1E" w:rsidR="00F96261" w:rsidRPr="00F91F14" w:rsidRDefault="00F96261">
      <w:r w:rsidRPr="00F91F14">
        <w:br w:type="page"/>
      </w:r>
    </w:p>
    <w:p w14:paraId="31487B60" w14:textId="44B1E4AC" w:rsidR="00476FB9" w:rsidRPr="00F91F14" w:rsidRDefault="00476FB9">
      <w:pPr>
        <w:rPr>
          <w:sz w:val="2"/>
          <w:szCs w:val="2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476FB9" w:rsidRPr="00F91F14" w14:paraId="25496A1C" w14:textId="77777777">
        <w:tc>
          <w:tcPr>
            <w:tcW w:w="3600" w:type="dxa"/>
            <w:shd w:val="clear" w:color="auto" w:fill="auto"/>
            <w:vAlign w:val="bottom"/>
          </w:tcPr>
          <w:p w14:paraId="133AD8D7" w14:textId="77777777" w:rsidR="00476FB9" w:rsidRPr="00F91F14" w:rsidRDefault="00476F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9D5B30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7"/>
          </w:tcPr>
          <w:p w14:paraId="56C02B49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B9" w:rsidRPr="00F91F14" w14:paraId="0AB8A144" w14:textId="77777777">
        <w:tc>
          <w:tcPr>
            <w:tcW w:w="3600" w:type="dxa"/>
            <w:shd w:val="clear" w:color="auto" w:fill="auto"/>
            <w:vAlign w:val="bottom"/>
          </w:tcPr>
          <w:p w14:paraId="0C787ECE" w14:textId="77777777" w:rsidR="00476FB9" w:rsidRPr="00F91F14" w:rsidRDefault="00476F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5A55505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2BB4C6D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66FC07F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1838AC3E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13493C6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915F72E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6FB9" w:rsidRPr="00F91F14" w14:paraId="56843A5C" w14:textId="77777777">
        <w:tc>
          <w:tcPr>
            <w:tcW w:w="3600" w:type="dxa"/>
            <w:shd w:val="clear" w:color="auto" w:fill="auto"/>
            <w:vAlign w:val="bottom"/>
          </w:tcPr>
          <w:p w14:paraId="680F635A" w14:textId="77777777" w:rsidR="00476FB9" w:rsidRPr="00F91F14" w:rsidRDefault="00476F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31634FA2" w14:textId="255362B5" w:rsidR="00476FB9" w:rsidRPr="00F91F14" w:rsidRDefault="00F3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49F2CED2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2F52762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AF75628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11F48CF5" w14:textId="2FAF872F" w:rsidR="00F31493" w:rsidRPr="00F91F14" w:rsidRDefault="00F3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243" w:type="dxa"/>
          </w:tcPr>
          <w:p w14:paraId="6DD048E1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88C138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696753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5AD96C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5F7EDA10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807C5E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6225128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7C2FF2D8" w14:textId="5E0A5EA4" w:rsidR="00F31493" w:rsidRPr="00F91F14" w:rsidRDefault="00F3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</w:tr>
      <w:tr w:rsidR="00476FB9" w:rsidRPr="00F91F14" w14:paraId="151027A5" w14:textId="77777777">
        <w:tc>
          <w:tcPr>
            <w:tcW w:w="3600" w:type="dxa"/>
            <w:shd w:val="clear" w:color="auto" w:fill="auto"/>
            <w:vAlign w:val="bottom"/>
          </w:tcPr>
          <w:p w14:paraId="29BFB8DC" w14:textId="77777777" w:rsidR="00476FB9" w:rsidRPr="00F91F14" w:rsidRDefault="00476F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2396CE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7"/>
          </w:tcPr>
          <w:p w14:paraId="5F5D303B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FB9" w:rsidRPr="00F91F14" w14:paraId="5AD3A392" w14:textId="77777777">
        <w:tc>
          <w:tcPr>
            <w:tcW w:w="3600" w:type="dxa"/>
            <w:shd w:val="clear" w:color="auto" w:fill="auto"/>
          </w:tcPr>
          <w:p w14:paraId="234261D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4B0F536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BBEC9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B710E43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3D0843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72F026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739462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103E61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235F3B8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FB9" w:rsidRPr="00F91F14" w14:paraId="5C18A40E" w14:textId="77777777">
        <w:tc>
          <w:tcPr>
            <w:tcW w:w="3600" w:type="dxa"/>
            <w:shd w:val="clear" w:color="auto" w:fill="auto"/>
          </w:tcPr>
          <w:p w14:paraId="04370E0E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</w:tc>
        <w:tc>
          <w:tcPr>
            <w:tcW w:w="236" w:type="dxa"/>
          </w:tcPr>
          <w:p w14:paraId="4F22E5C8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D61A6D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14,205</w:t>
            </w:r>
          </w:p>
        </w:tc>
        <w:tc>
          <w:tcPr>
            <w:tcW w:w="243" w:type="dxa"/>
            <w:vAlign w:val="bottom"/>
          </w:tcPr>
          <w:p w14:paraId="18C0893D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DA122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(607)</w:t>
            </w:r>
          </w:p>
        </w:tc>
        <w:tc>
          <w:tcPr>
            <w:tcW w:w="236" w:type="dxa"/>
            <w:vAlign w:val="bottom"/>
          </w:tcPr>
          <w:p w14:paraId="7BFB6320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616B14B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9C6F06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5C1ED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13,598</w:t>
            </w:r>
          </w:p>
        </w:tc>
      </w:tr>
      <w:tr w:rsidR="00476FB9" w:rsidRPr="00F91F14" w14:paraId="543C5233" w14:textId="77777777">
        <w:tc>
          <w:tcPr>
            <w:tcW w:w="3600" w:type="dxa"/>
            <w:shd w:val="clear" w:color="auto" w:fill="auto"/>
          </w:tcPr>
          <w:p w14:paraId="385A8786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040E02BD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8BC515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  <w:tc>
          <w:tcPr>
            <w:tcW w:w="243" w:type="dxa"/>
            <w:vAlign w:val="bottom"/>
          </w:tcPr>
          <w:p w14:paraId="151487DB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AC8C23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298901AB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811C6A1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CFDC93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1DC5DC" w14:textId="77777777" w:rsidR="00476FB9" w:rsidRPr="00F91F14" w:rsidRDefault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</w:tr>
      <w:tr w:rsidR="00986A9B" w:rsidRPr="00F91F14" w14:paraId="5BF5DA32" w14:textId="77777777">
        <w:tc>
          <w:tcPr>
            <w:tcW w:w="3600" w:type="dxa"/>
            <w:shd w:val="clear" w:color="auto" w:fill="auto"/>
          </w:tcPr>
          <w:p w14:paraId="322CB13E" w14:textId="3820DED2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7798631F" w14:textId="77777777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1FA708" w14:textId="109CBF3D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43" w:type="dxa"/>
            <w:vAlign w:val="bottom"/>
          </w:tcPr>
          <w:p w14:paraId="5557A0AB" w14:textId="77777777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BB93E5" w14:textId="46BB6B55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  <w:vAlign w:val="bottom"/>
          </w:tcPr>
          <w:p w14:paraId="40256E84" w14:textId="77777777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70D8BE0" w14:textId="1F1163D0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BC0CFB" w14:textId="77777777" w:rsidR="00986A9B" w:rsidRPr="00F91F14" w:rsidRDefault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24AD5B9" w14:textId="792EE46C" w:rsidR="00986A9B" w:rsidRPr="00F91F14" w:rsidRDefault="00986A9B" w:rsidP="001B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A9B" w:rsidRPr="00F91F14" w14:paraId="783ED8D5" w14:textId="77777777">
        <w:tc>
          <w:tcPr>
            <w:tcW w:w="3600" w:type="dxa"/>
            <w:shd w:val="clear" w:color="auto" w:fill="auto"/>
          </w:tcPr>
          <w:p w14:paraId="59311FB6" w14:textId="67E0621B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4C9A76A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C720A9" w14:textId="49B18E65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43" w:type="dxa"/>
            <w:vAlign w:val="bottom"/>
          </w:tcPr>
          <w:p w14:paraId="5E3CE97B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D5F7B6" w14:textId="3BB0A4D0" w:rsidR="00986A9B" w:rsidRPr="00F91F14" w:rsidRDefault="00986A9B" w:rsidP="001B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CEDC3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18A3A38" w14:textId="02AF9D8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E82AC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BE8D49" w14:textId="263AEEFB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986A9B" w:rsidRPr="00F91F14" w14:paraId="733BE6D3" w14:textId="77777777">
        <w:tc>
          <w:tcPr>
            <w:tcW w:w="3600" w:type="dxa"/>
            <w:shd w:val="clear" w:color="auto" w:fill="auto"/>
          </w:tcPr>
          <w:p w14:paraId="292A6118" w14:textId="00AA8ED8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59DBA52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5B4499" w14:textId="4209877E" w:rsidR="00986A9B" w:rsidRPr="00F91F14" w:rsidRDefault="005B7479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19,41</w:t>
            </w:r>
            <w:r w:rsidR="00106849" w:rsidRPr="00F91F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7A63785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CD535" w14:textId="6E6375B6" w:rsidR="00986A9B" w:rsidRPr="00F91F14" w:rsidRDefault="00F33F17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(8,56</w:t>
            </w:r>
            <w:r w:rsidR="00727D32" w:rsidRPr="00F91F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5C3B3A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5590C4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3871A2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6C2106" w14:textId="7C12F143" w:rsidR="00986A9B" w:rsidRPr="00F91F14" w:rsidRDefault="00F33F17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10,850</w:t>
            </w:r>
          </w:p>
        </w:tc>
      </w:tr>
      <w:tr w:rsidR="00986A9B" w:rsidRPr="00F91F14" w14:paraId="0F2300C4" w14:textId="77777777">
        <w:tc>
          <w:tcPr>
            <w:tcW w:w="3600" w:type="dxa"/>
            <w:shd w:val="clear" w:color="auto" w:fill="auto"/>
          </w:tcPr>
          <w:p w14:paraId="5C133266" w14:textId="63AFF030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678155B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C2EF9A" w14:textId="6F9E4E15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243" w:type="dxa"/>
            <w:vAlign w:val="bottom"/>
          </w:tcPr>
          <w:p w14:paraId="3C6ECCC6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B29C01" w14:textId="27266402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(1,036)</w:t>
            </w:r>
          </w:p>
        </w:tc>
        <w:tc>
          <w:tcPr>
            <w:tcW w:w="236" w:type="dxa"/>
            <w:vAlign w:val="bottom"/>
          </w:tcPr>
          <w:p w14:paraId="3C177E32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C5127F8" w14:textId="06D75541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7743D8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725490" w14:textId="0DEE5EC1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2,469</w:t>
            </w:r>
          </w:p>
        </w:tc>
      </w:tr>
      <w:tr w:rsidR="00986A9B" w:rsidRPr="00F91F14" w14:paraId="6D64D228" w14:textId="77777777">
        <w:tc>
          <w:tcPr>
            <w:tcW w:w="3600" w:type="dxa"/>
            <w:shd w:val="clear" w:color="auto" w:fill="auto"/>
          </w:tcPr>
          <w:p w14:paraId="0C7B9A9E" w14:textId="57FCA21A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236" w:type="dxa"/>
          </w:tcPr>
          <w:p w14:paraId="7CE75CF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E73B96" w14:textId="59DB2DBE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BE5D611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520539" w14:textId="14C80E59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9F1447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5D9C6F4" w14:textId="1A323FD8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B24C57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278D4F" w14:textId="273E403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A9B" w:rsidRPr="00F91F14" w14:paraId="3ECD43FD" w14:textId="77777777" w:rsidTr="00180200">
        <w:tc>
          <w:tcPr>
            <w:tcW w:w="3600" w:type="dxa"/>
            <w:shd w:val="clear" w:color="auto" w:fill="auto"/>
          </w:tcPr>
          <w:p w14:paraId="4FDF4D27" w14:textId="2D3B76F5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36" w:type="dxa"/>
          </w:tcPr>
          <w:p w14:paraId="449FBE7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F5B9BC6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  <w:tc>
          <w:tcPr>
            <w:tcW w:w="243" w:type="dxa"/>
            <w:vAlign w:val="bottom"/>
          </w:tcPr>
          <w:p w14:paraId="3873D70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0C975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36" w:type="dxa"/>
            <w:vAlign w:val="bottom"/>
          </w:tcPr>
          <w:p w14:paraId="3117754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FAB187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  <w:tc>
          <w:tcPr>
            <w:tcW w:w="236" w:type="dxa"/>
            <w:vAlign w:val="bottom"/>
          </w:tcPr>
          <w:p w14:paraId="0B79839A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FBA72A7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</w:tr>
      <w:tr w:rsidR="00986A9B" w:rsidRPr="00F91F14" w14:paraId="5BF0B7F0" w14:textId="77777777" w:rsidTr="00180200">
        <w:tc>
          <w:tcPr>
            <w:tcW w:w="3600" w:type="dxa"/>
            <w:shd w:val="clear" w:color="auto" w:fill="auto"/>
          </w:tcPr>
          <w:p w14:paraId="63B61A26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C160A7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FE7F" w14:textId="3762F078" w:rsidR="00986A9B" w:rsidRPr="00F91F14" w:rsidRDefault="000641B5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43,278</w:t>
            </w:r>
          </w:p>
        </w:tc>
        <w:tc>
          <w:tcPr>
            <w:tcW w:w="243" w:type="dxa"/>
            <w:vAlign w:val="bottom"/>
          </w:tcPr>
          <w:p w14:paraId="7F7F3FB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CAA7F" w14:textId="4147EBE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763C50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0,361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E5A19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483A1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(240)</w:t>
            </w:r>
          </w:p>
        </w:tc>
        <w:tc>
          <w:tcPr>
            <w:tcW w:w="236" w:type="dxa"/>
            <w:vAlign w:val="bottom"/>
          </w:tcPr>
          <w:p w14:paraId="6FEAA1A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8B912" w14:textId="42BC838B" w:rsidR="00986A9B" w:rsidRPr="00F91F14" w:rsidRDefault="008D5314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32,677</w:t>
            </w:r>
          </w:p>
        </w:tc>
      </w:tr>
      <w:tr w:rsidR="00986A9B" w:rsidRPr="00F91F14" w14:paraId="53D39380" w14:textId="77777777" w:rsidTr="00180200">
        <w:tc>
          <w:tcPr>
            <w:tcW w:w="3600" w:type="dxa"/>
            <w:shd w:val="clear" w:color="auto" w:fill="auto"/>
          </w:tcPr>
          <w:p w14:paraId="3CCD483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57E0D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85850F3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26356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DB4998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A32741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825DD0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9E200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04074F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A9B" w:rsidRPr="00F91F14" w14:paraId="5DC09F11" w14:textId="77777777">
        <w:tc>
          <w:tcPr>
            <w:tcW w:w="3600" w:type="dxa"/>
            <w:shd w:val="clear" w:color="auto" w:fill="auto"/>
          </w:tcPr>
          <w:p w14:paraId="76CE6DB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6852F11F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F91996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F577BD6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6B39B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952CA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8DFF438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A8B62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D5FC2C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A9B" w:rsidRPr="00F91F14" w14:paraId="3AF61888" w14:textId="77777777">
        <w:tc>
          <w:tcPr>
            <w:tcW w:w="3600" w:type="dxa"/>
            <w:shd w:val="clear" w:color="auto" w:fill="auto"/>
          </w:tcPr>
          <w:p w14:paraId="7BDDD6CA" w14:textId="15093665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36" w:type="dxa"/>
          </w:tcPr>
          <w:p w14:paraId="088608D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0D9A30" w14:textId="505F772C" w:rsidR="00986A9B" w:rsidRPr="00F91F14" w:rsidRDefault="00822428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(22,566)</w:t>
            </w:r>
          </w:p>
        </w:tc>
        <w:tc>
          <w:tcPr>
            <w:tcW w:w="243" w:type="dxa"/>
            <w:vAlign w:val="bottom"/>
          </w:tcPr>
          <w:p w14:paraId="39E0EFD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5ED59E" w14:textId="00263BA3" w:rsidR="00986A9B" w:rsidRPr="00F91F14" w:rsidRDefault="007D439F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36" w:type="dxa"/>
            <w:vAlign w:val="bottom"/>
          </w:tcPr>
          <w:p w14:paraId="2235CA32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9A91B2" w14:textId="06CF8BD7" w:rsidR="00986A9B" w:rsidRPr="00F91F14" w:rsidRDefault="00FD03C3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D40F9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A67CB7C" w14:textId="1D815CBD" w:rsidR="00986A9B" w:rsidRPr="00F91F14" w:rsidRDefault="00FD03C3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(22,581)</w:t>
            </w:r>
          </w:p>
        </w:tc>
      </w:tr>
      <w:tr w:rsidR="00986A9B" w:rsidRPr="00F91F14" w14:paraId="2C44FFD6" w14:textId="77777777">
        <w:tc>
          <w:tcPr>
            <w:tcW w:w="3600" w:type="dxa"/>
            <w:shd w:val="clear" w:color="auto" w:fill="auto"/>
          </w:tcPr>
          <w:p w14:paraId="40AAA114" w14:textId="6EB5F016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6CF261F1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A4470C" w14:textId="5416DCD4" w:rsidR="00986A9B" w:rsidRPr="00F91F14" w:rsidRDefault="007A11EE" w:rsidP="007A1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(19,091)</w:t>
            </w:r>
          </w:p>
        </w:tc>
        <w:tc>
          <w:tcPr>
            <w:tcW w:w="243" w:type="dxa"/>
            <w:vAlign w:val="bottom"/>
          </w:tcPr>
          <w:p w14:paraId="1E4671C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88822B" w14:textId="312282F3" w:rsidR="00986A9B" w:rsidRPr="00F91F14" w:rsidRDefault="007A11EE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  <w:tc>
          <w:tcPr>
            <w:tcW w:w="236" w:type="dxa"/>
            <w:vAlign w:val="bottom"/>
          </w:tcPr>
          <w:p w14:paraId="02F6640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168CB38" w14:textId="63346E07" w:rsidR="00986A9B" w:rsidRPr="00F91F14" w:rsidRDefault="00FD03C3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48F94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6906379" w14:textId="7FF3BC0B" w:rsidR="00986A9B" w:rsidRPr="00F91F14" w:rsidRDefault="007A11EE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(10,191)</w:t>
            </w:r>
          </w:p>
        </w:tc>
      </w:tr>
      <w:tr w:rsidR="00986A9B" w:rsidRPr="00F91F14" w14:paraId="706C292B" w14:textId="77777777" w:rsidTr="00180200">
        <w:tc>
          <w:tcPr>
            <w:tcW w:w="3600" w:type="dxa"/>
            <w:shd w:val="clear" w:color="auto" w:fill="auto"/>
          </w:tcPr>
          <w:p w14:paraId="41A3275E" w14:textId="3FBFF92D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อนุพันธ์และอื่น</w:t>
            </w:r>
            <w:r w:rsidR="0067712E"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2B2A12F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269B6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4C254438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B6E4D8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  <w:tc>
          <w:tcPr>
            <w:tcW w:w="236" w:type="dxa"/>
            <w:vAlign w:val="bottom"/>
          </w:tcPr>
          <w:p w14:paraId="1F761DC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160C63E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A1EA6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6AB306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(1,089)</w:t>
            </w:r>
          </w:p>
        </w:tc>
      </w:tr>
      <w:tr w:rsidR="00986A9B" w:rsidRPr="00F91F14" w14:paraId="23BD4201" w14:textId="77777777" w:rsidTr="00180200">
        <w:tc>
          <w:tcPr>
            <w:tcW w:w="3600" w:type="dxa"/>
            <w:shd w:val="clear" w:color="auto" w:fill="auto"/>
          </w:tcPr>
          <w:p w14:paraId="0074435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7485007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2D3D6" w14:textId="041B8614" w:rsidR="00986A9B" w:rsidRPr="00F91F14" w:rsidRDefault="00BC2DDD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(41,657)</w:t>
            </w:r>
          </w:p>
        </w:tc>
        <w:tc>
          <w:tcPr>
            <w:tcW w:w="243" w:type="dxa"/>
            <w:vAlign w:val="bottom"/>
          </w:tcPr>
          <w:p w14:paraId="44F5C66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E67D" w14:textId="6AC7C693" w:rsidR="00986A9B" w:rsidRPr="00F91F14" w:rsidRDefault="00EC7D66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7,796</w:t>
            </w:r>
          </w:p>
        </w:tc>
        <w:tc>
          <w:tcPr>
            <w:tcW w:w="236" w:type="dxa"/>
            <w:vAlign w:val="bottom"/>
          </w:tcPr>
          <w:p w14:paraId="6D3EFC0F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8C39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532561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DF1AD" w14:textId="581AD96D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57AE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2B57AE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86A9B" w:rsidRPr="00F91F14" w14:paraId="18E4A094" w14:textId="77777777" w:rsidTr="00180200">
        <w:tc>
          <w:tcPr>
            <w:tcW w:w="3600" w:type="dxa"/>
            <w:shd w:val="clear" w:color="auto" w:fill="auto"/>
          </w:tcPr>
          <w:p w14:paraId="2E99F722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3AA93DD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F76E3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C4AE64E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720105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9E0FFB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AD7F0FF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450DD4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930316C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A9B" w:rsidRPr="00F91F14" w14:paraId="24C4E33F" w14:textId="77777777">
        <w:tc>
          <w:tcPr>
            <w:tcW w:w="3600" w:type="dxa"/>
            <w:shd w:val="clear" w:color="auto" w:fill="auto"/>
          </w:tcPr>
          <w:p w14:paraId="15F104EA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5A5652DB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CB59132" w14:textId="0C37824B" w:rsidR="00986A9B" w:rsidRPr="00F91F14" w:rsidRDefault="004C50D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1,621</w:t>
            </w:r>
          </w:p>
        </w:tc>
        <w:tc>
          <w:tcPr>
            <w:tcW w:w="243" w:type="dxa"/>
            <w:vAlign w:val="bottom"/>
          </w:tcPr>
          <w:p w14:paraId="1C900BC0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1F7D65" w14:textId="1E622C79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</w:t>
            </w:r>
            <w:r w:rsidR="008D531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1A71D2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D8D4EDE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(240)</w:t>
            </w:r>
          </w:p>
        </w:tc>
        <w:tc>
          <w:tcPr>
            <w:tcW w:w="236" w:type="dxa"/>
            <w:vAlign w:val="bottom"/>
          </w:tcPr>
          <w:p w14:paraId="711782B9" w14:textId="77777777" w:rsidR="00986A9B" w:rsidRPr="00F91F14" w:rsidRDefault="00986A9B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DFED883" w14:textId="7B59CB35" w:rsidR="00986A9B" w:rsidRPr="00F91F14" w:rsidRDefault="002B57AE" w:rsidP="009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(1,184)</w:t>
            </w:r>
          </w:p>
        </w:tc>
      </w:tr>
    </w:tbl>
    <w:p w14:paraId="7A5A9A31" w14:textId="77777777" w:rsidR="00F96261" w:rsidRPr="00F91F14" w:rsidRDefault="00F9626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A30F99" w14:textId="481DB249" w:rsidR="00CB5123" w:rsidRPr="00F91F14" w:rsidRDefault="00CB5123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62ED0EF0" w:rsidR="00F063C0" w:rsidRPr="00F91F14" w:rsidRDefault="00397CD1" w:rsidP="00986A9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(ขาดทุน) </w:t>
      </w:r>
      <w:r w:rsidR="007711E0"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</w:p>
    <w:p w14:paraId="66EB3C19" w14:textId="77777777" w:rsidR="00F96261" w:rsidRPr="00F91F14" w:rsidRDefault="00F96261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1EE8A" w14:textId="443658AD" w:rsidR="00AE6C76" w:rsidRPr="00F91F14" w:rsidRDefault="00AE6C76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91F14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="00986A9B" w:rsidRPr="00F91F14">
        <w:rPr>
          <w:rFonts w:asciiTheme="majorBidi" w:hAnsiTheme="majorBidi" w:cstheme="majorBidi" w:hint="cs"/>
          <w:spacing w:val="2"/>
          <w:sz w:val="30"/>
          <w:szCs w:val="30"/>
          <w:cs/>
        </w:rPr>
        <w:t>ปี</w:t>
      </w:r>
      <w:r w:rsidRPr="00F91F14">
        <w:rPr>
          <w:rFonts w:asciiTheme="majorBidi" w:hAnsiTheme="majorBidi" w:cstheme="majorBidi" w:hint="cs"/>
          <w:spacing w:val="2"/>
          <w:sz w:val="30"/>
          <w:szCs w:val="30"/>
          <w:cs/>
        </w:rPr>
        <w:t>สิ้นสุดวันที่</w:t>
      </w:r>
      <w:r w:rsidRPr="00F91F14">
        <w:rPr>
          <w:rFonts w:asciiTheme="majorBidi" w:hAnsiTheme="majorBidi" w:cstheme="majorBidi"/>
          <w:spacing w:val="2"/>
          <w:sz w:val="30"/>
          <w:szCs w:val="30"/>
        </w:rPr>
        <w:t xml:space="preserve"> 3</w:t>
      </w:r>
      <w:r w:rsidR="00986A9B" w:rsidRPr="00F91F14">
        <w:rPr>
          <w:rFonts w:asciiTheme="majorBidi" w:hAnsiTheme="majorBidi" w:cstheme="majorBidi" w:hint="cs"/>
          <w:spacing w:val="2"/>
          <w:sz w:val="30"/>
          <w:szCs w:val="30"/>
          <w:cs/>
        </w:rPr>
        <w:t>1</w:t>
      </w:r>
      <w:r w:rsidRPr="00F91F1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86A9B" w:rsidRPr="00F91F14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F91F14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pacing w:val="2"/>
          <w:sz w:val="30"/>
          <w:szCs w:val="30"/>
        </w:rPr>
        <w:t>2565</w:t>
      </w:r>
      <w:r w:rsidRPr="00F91F14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ปีของงวดบัญชีดังกล่าวเพื่อประโยชน์ในการเปรียบเทียบ โดยแสดงการคำนวณดังนี้</w:t>
      </w:r>
    </w:p>
    <w:p w14:paraId="08CC845E" w14:textId="77777777" w:rsidR="007410CB" w:rsidRPr="00F91F14" w:rsidRDefault="007410CB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FC6D71" w:rsidRPr="00F91F14" w14:paraId="3B92C07D" w14:textId="77777777" w:rsidTr="00506575">
        <w:trPr>
          <w:trHeight w:val="353"/>
        </w:trPr>
        <w:tc>
          <w:tcPr>
            <w:tcW w:w="4077" w:type="dxa"/>
          </w:tcPr>
          <w:p w14:paraId="7F6C32FA" w14:textId="77777777" w:rsidR="00FC6D71" w:rsidRPr="00F91F14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4EC8B97" w14:textId="77777777" w:rsidR="00FC6D71" w:rsidRPr="00F91F14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F91F14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F91F14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B9" w:rsidRPr="00F91F14" w14:paraId="6A6EB5CA" w14:textId="77777777" w:rsidTr="00506575">
        <w:tc>
          <w:tcPr>
            <w:tcW w:w="4077" w:type="dxa"/>
          </w:tcPr>
          <w:p w14:paraId="07EF4D29" w14:textId="06965FCF" w:rsidR="00476FB9" w:rsidRPr="00F91F14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52E896DF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BA0FEF" w14:textId="77777777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020FF4" w14:textId="13F9C527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22AE319" w14:textId="77777777" w:rsidR="00476FB9" w:rsidRPr="00F91F14" w:rsidRDefault="00476FB9" w:rsidP="00476F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1A6AE32B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42" w:type="dxa"/>
          </w:tcPr>
          <w:p w14:paraId="03664740" w14:textId="77777777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4CAD20C3" w:rsidR="00476FB9" w:rsidRPr="00F91F14" w:rsidRDefault="00476FB9" w:rsidP="00476F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476FB9" w:rsidRPr="00F91F14" w14:paraId="0FE4F6BB" w14:textId="77777777" w:rsidTr="00506575">
        <w:trPr>
          <w:trHeight w:val="389"/>
        </w:trPr>
        <w:tc>
          <w:tcPr>
            <w:tcW w:w="4077" w:type="dxa"/>
          </w:tcPr>
          <w:p w14:paraId="3440EDDC" w14:textId="77777777" w:rsidR="00476FB9" w:rsidRPr="00F91F14" w:rsidRDefault="00476FB9" w:rsidP="00476FB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9F1E4D8" w14:textId="77777777" w:rsidR="00476FB9" w:rsidRPr="00F91F14" w:rsidRDefault="00476FB9" w:rsidP="00476FB9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76FB9" w:rsidRPr="00F91F14" w14:paraId="72A33654" w14:textId="77777777" w:rsidTr="00506575">
        <w:tc>
          <w:tcPr>
            <w:tcW w:w="4077" w:type="dxa"/>
          </w:tcPr>
          <w:p w14:paraId="5DDA299E" w14:textId="70A00F68" w:rsidR="00476FB9" w:rsidRPr="00F91F14" w:rsidRDefault="00476FB9" w:rsidP="00476FB9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66B4D9EC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476FB9" w:rsidRPr="00F91F14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6FB9" w:rsidRPr="00F91F14" w14:paraId="5D48AB49" w14:textId="77777777" w:rsidTr="00506575">
        <w:tc>
          <w:tcPr>
            <w:tcW w:w="4077" w:type="dxa"/>
          </w:tcPr>
          <w:p w14:paraId="7A683278" w14:textId="77777777" w:rsidR="00476FB9" w:rsidRPr="00F91F14" w:rsidRDefault="00476FB9" w:rsidP="00476FB9">
            <w:pPr>
              <w:pStyle w:val="BodyText"/>
              <w:spacing w:after="0"/>
              <w:ind w:left="212" w:right="-131" w:firstLine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50C79" w14:textId="1CB5537B" w:rsidR="00476FB9" w:rsidRPr="00F91F14" w:rsidRDefault="00D9215F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</w:t>
            </w:r>
            <w:r w:rsidR="00DB7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B7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619C4091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5E6DF" w14:textId="10F8F81D" w:rsidR="00476FB9" w:rsidRPr="00F91F14" w:rsidRDefault="00506575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72,051</w:t>
            </w:r>
          </w:p>
        </w:tc>
        <w:tc>
          <w:tcPr>
            <w:tcW w:w="236" w:type="dxa"/>
            <w:shd w:val="clear" w:color="auto" w:fill="auto"/>
          </w:tcPr>
          <w:p w14:paraId="5A56DDF0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8D33BA" w14:textId="15D2AAE0" w:rsidR="00476FB9" w:rsidRPr="00F91F14" w:rsidRDefault="00684EF3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9215F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83,46</w:t>
            </w:r>
            <w:r w:rsidR="00885DB8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310643DB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6607DE" w14:textId="362A8307" w:rsidR="00476FB9" w:rsidRPr="00F91F14" w:rsidRDefault="00506575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30,538</w:t>
            </w:r>
          </w:p>
        </w:tc>
      </w:tr>
      <w:tr w:rsidR="00476FB9" w:rsidRPr="00F91F14" w14:paraId="76F57A1E" w14:textId="77777777" w:rsidTr="00506575">
        <w:tc>
          <w:tcPr>
            <w:tcW w:w="4077" w:type="dxa"/>
          </w:tcPr>
          <w:p w14:paraId="47DFEEFA" w14:textId="77777777" w:rsidR="00476FB9" w:rsidRPr="00F91F14" w:rsidRDefault="00476FB9" w:rsidP="00476FB9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FD664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0B7E8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C299B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4EF7B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4292A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A2BDDD1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95F30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FB9" w:rsidRPr="00F91F14" w14:paraId="3D2F1025" w14:textId="77777777" w:rsidTr="00506575">
        <w:tc>
          <w:tcPr>
            <w:tcW w:w="4077" w:type="dxa"/>
          </w:tcPr>
          <w:p w14:paraId="425ACE41" w14:textId="77777777" w:rsidR="00476FB9" w:rsidRPr="00F91F14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0A7691C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81451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6B0234C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6D31A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E1D8AFF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E6A50E5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E4F8F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6FB9" w:rsidRPr="00F91F14" w14:paraId="36D75CCD" w14:textId="77777777" w:rsidTr="00506575">
        <w:tc>
          <w:tcPr>
            <w:tcW w:w="4077" w:type="dxa"/>
            <w:vAlign w:val="bottom"/>
          </w:tcPr>
          <w:p w14:paraId="518B2432" w14:textId="695843B8" w:rsidR="00476FB9" w:rsidRPr="00F91F14" w:rsidRDefault="00476FB9" w:rsidP="00476FB9">
            <w:pPr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91F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1F87A50" w14:textId="292B26A7" w:rsidR="00476FB9" w:rsidRPr="00F91F14" w:rsidRDefault="005209D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604,353</w:t>
            </w:r>
          </w:p>
        </w:tc>
        <w:tc>
          <w:tcPr>
            <w:tcW w:w="270" w:type="dxa"/>
            <w:shd w:val="clear" w:color="auto" w:fill="auto"/>
          </w:tcPr>
          <w:p w14:paraId="14793B56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09E617C7" w14:textId="0B4D5912" w:rsidR="00476FB9" w:rsidRPr="00F91F14" w:rsidRDefault="005209D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604,353</w:t>
            </w:r>
          </w:p>
        </w:tc>
        <w:tc>
          <w:tcPr>
            <w:tcW w:w="236" w:type="dxa"/>
            <w:shd w:val="clear" w:color="auto" w:fill="auto"/>
          </w:tcPr>
          <w:p w14:paraId="5B2AF659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1A3991FF" w14:textId="10AA55E3" w:rsidR="00476FB9" w:rsidRPr="00F91F14" w:rsidRDefault="005209D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604,353</w:t>
            </w:r>
          </w:p>
        </w:tc>
        <w:tc>
          <w:tcPr>
            <w:tcW w:w="342" w:type="dxa"/>
            <w:shd w:val="clear" w:color="auto" w:fill="auto"/>
          </w:tcPr>
          <w:p w14:paraId="2DA29910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D6C1D8" w14:textId="7FB70072" w:rsidR="00476FB9" w:rsidRPr="00F91F14" w:rsidRDefault="005209D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604,353</w:t>
            </w:r>
          </w:p>
        </w:tc>
      </w:tr>
      <w:tr w:rsidR="00476FB9" w:rsidRPr="00F91F14" w14:paraId="097F83F3" w14:textId="77777777" w:rsidTr="00506575">
        <w:tc>
          <w:tcPr>
            <w:tcW w:w="4077" w:type="dxa"/>
          </w:tcPr>
          <w:p w14:paraId="7F0FFC6F" w14:textId="1550DE3B" w:rsidR="00476FB9" w:rsidRPr="00F91F14" w:rsidRDefault="00476FB9" w:rsidP="00476FB9">
            <w:pPr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</w:t>
            </w:r>
            <w:r w:rsidR="00506575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ที่ออกจำหน่ายในระหว่าง</w:t>
            </w:r>
            <w:r w:rsidR="00430363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35437F8" w14:textId="565D1A30" w:rsidR="00476FB9" w:rsidRPr="00F91F14" w:rsidRDefault="005209D4" w:rsidP="00D9215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F3F27E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9AABDF7" w14:textId="19D6032F" w:rsidR="00476FB9" w:rsidRPr="00F91F14" w:rsidRDefault="00FA2228" w:rsidP="00FA222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467FAE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99CEC9C" w14:textId="286DEA15" w:rsidR="00476FB9" w:rsidRPr="00F91F14" w:rsidRDefault="005209D4" w:rsidP="00BD27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42" w:type="dxa"/>
            <w:shd w:val="clear" w:color="auto" w:fill="auto"/>
          </w:tcPr>
          <w:p w14:paraId="742DF190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919CD" w14:textId="5BD6E846" w:rsidR="00476FB9" w:rsidRPr="00F91F14" w:rsidRDefault="00FA2228" w:rsidP="00FA222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FB9" w:rsidRPr="00F91F14" w14:paraId="6CAA504A" w14:textId="77777777" w:rsidTr="0055039D">
        <w:tc>
          <w:tcPr>
            <w:tcW w:w="4077" w:type="dxa"/>
          </w:tcPr>
          <w:p w14:paraId="7BF5B6C6" w14:textId="77777777" w:rsidR="00476FB9" w:rsidRPr="00F91F14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C71BE4C" w14:textId="5C5F650C" w:rsidR="00476FB9" w:rsidRPr="00F91F14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06575"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52E0B8" w14:textId="133889EA" w:rsidR="00476FB9" w:rsidRPr="00F91F14" w:rsidRDefault="00D9215F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</w:t>
            </w:r>
            <w:r w:rsidR="001878A2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3A81E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C49AA3" w14:textId="063E76E7" w:rsidR="00476FB9" w:rsidRPr="00F91F14" w:rsidRDefault="0053356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D1011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B36CAC" w14:textId="286D60A4" w:rsidR="00476FB9" w:rsidRPr="00F91F14" w:rsidRDefault="00BD271B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</w:t>
            </w:r>
            <w:r w:rsidR="002B5CA6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735CEA1B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F2CCDF" w14:textId="22C6B08A" w:rsidR="00476FB9" w:rsidRPr="00F91F14" w:rsidRDefault="000A4EEA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604,353</w:t>
            </w:r>
          </w:p>
        </w:tc>
      </w:tr>
      <w:tr w:rsidR="00624FA4" w:rsidRPr="00F91F14" w14:paraId="26950008" w14:textId="77777777" w:rsidTr="0055039D">
        <w:tc>
          <w:tcPr>
            <w:tcW w:w="4077" w:type="dxa"/>
          </w:tcPr>
          <w:p w14:paraId="2401F2D2" w14:textId="4DD73C49" w:rsidR="00624FA4" w:rsidRPr="00F91F14" w:rsidRDefault="00624FA4" w:rsidP="00B23CFB">
            <w:pPr>
              <w:pStyle w:val="BodyText"/>
              <w:spacing w:after="0"/>
              <w:ind w:left="251" w:right="-13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</w:t>
            </w:r>
            <w:r w:rsidR="00DB7F0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A2927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</w:t>
            </w:r>
            <w:r w:rsidR="00CC5CD6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B23CFB"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23CFB"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ในการซื้อหุ้นสามัญ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FC23E85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9CD25CC" w14:textId="0B4E9F2E" w:rsidR="00624FA4" w:rsidRPr="00F91F14" w:rsidRDefault="00856A1A" w:rsidP="0016224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2FF633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EB9197" w14:textId="77777777" w:rsidR="00624FA4" w:rsidRPr="00F91F14" w:rsidRDefault="00624FA4" w:rsidP="00F9572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04DC5E" w14:textId="43C06A12" w:rsidR="00624FA4" w:rsidRPr="00F91F14" w:rsidRDefault="00115911" w:rsidP="00B3061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86D3D2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1D3E844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978F8AE" w14:textId="59824474" w:rsidR="00624FA4" w:rsidRPr="00F91F14" w:rsidRDefault="00115911" w:rsidP="00B3061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50E8F96F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73791" w14:textId="77777777" w:rsidR="00624FA4" w:rsidRPr="00F91F14" w:rsidRDefault="00624FA4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4B60971" w14:textId="133AC3CB" w:rsidR="00624FA4" w:rsidRPr="00F91F14" w:rsidRDefault="00115911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552F0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046911"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</w:tr>
      <w:tr w:rsidR="00FC7425" w:rsidRPr="00F91F14" w14:paraId="5E5F0048" w14:textId="77777777" w:rsidTr="0055039D">
        <w:tc>
          <w:tcPr>
            <w:tcW w:w="4077" w:type="dxa"/>
          </w:tcPr>
          <w:p w14:paraId="3B3090CB" w14:textId="77777777" w:rsidR="00956C21" w:rsidRPr="00F91F14" w:rsidRDefault="00956C21" w:rsidP="00956C2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5C90E3E" w14:textId="4E1AAB38" w:rsidR="00FC7425" w:rsidRPr="00F91F14" w:rsidRDefault="00956C21" w:rsidP="00B23CFB">
            <w:pPr>
              <w:pStyle w:val="BodyText"/>
              <w:spacing w:after="0"/>
              <w:ind w:left="251" w:right="-13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(ปรับลด)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422FC" w14:textId="265FD1A3" w:rsidR="00FC7425" w:rsidRPr="00F91F14" w:rsidRDefault="00956C21" w:rsidP="00956C2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42F074F" w14:textId="77777777" w:rsidR="00FC7425" w:rsidRPr="00F91F14" w:rsidRDefault="00FC7425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8371F" w14:textId="28792B65" w:rsidR="00FC7425" w:rsidRPr="00F91F14" w:rsidRDefault="00C521F0" w:rsidP="00B3061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6A75670" w14:textId="77777777" w:rsidR="00FC7425" w:rsidRPr="00F91F14" w:rsidRDefault="00FC7425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BC6AD" w14:textId="4989FE59" w:rsidR="00FC7425" w:rsidRPr="00F91F14" w:rsidRDefault="00956C21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  <w:vAlign w:val="bottom"/>
          </w:tcPr>
          <w:p w14:paraId="44F1B955" w14:textId="77777777" w:rsidR="00FC7425" w:rsidRPr="00F91F14" w:rsidRDefault="00FC7425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CD98" w14:textId="0973931E" w:rsidR="00FC7425" w:rsidRPr="00F91F14" w:rsidRDefault="00C521F0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665,557</w:t>
            </w:r>
          </w:p>
        </w:tc>
      </w:tr>
      <w:tr w:rsidR="00DC0247" w:rsidRPr="00F91F14" w14:paraId="16504B72" w14:textId="77777777" w:rsidTr="00956C21">
        <w:tc>
          <w:tcPr>
            <w:tcW w:w="4077" w:type="dxa"/>
          </w:tcPr>
          <w:p w14:paraId="3ABF3FB7" w14:textId="77777777" w:rsidR="00DC0247" w:rsidRPr="00F91F14" w:rsidRDefault="00DC0247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FC2CEA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3FA41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B46303" w14:textId="77777777" w:rsidR="00DC0247" w:rsidRPr="00F91F14" w:rsidRDefault="00DC0247" w:rsidP="00F9572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723F0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3A6A5C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10EF96E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83B8AB" w14:textId="77777777" w:rsidR="00DC0247" w:rsidRPr="00F91F14" w:rsidRDefault="00DC0247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D0C04" w:rsidRPr="00F91F14" w14:paraId="3CE26359" w14:textId="77777777" w:rsidTr="00F10EA8">
        <w:tc>
          <w:tcPr>
            <w:tcW w:w="4077" w:type="dxa"/>
          </w:tcPr>
          <w:p w14:paraId="40ED01B1" w14:textId="0F932252" w:rsidR="00476FB9" w:rsidRPr="00F91F14" w:rsidRDefault="00476FB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66BA37" w14:textId="1ED6B99D" w:rsidR="00476FB9" w:rsidRPr="00F91F14" w:rsidRDefault="00D9215F" w:rsidP="00476FB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(0.14</w:t>
            </w:r>
            <w:r w:rsidR="00DB7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02C4CC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448068" w14:textId="111D1B64" w:rsidR="00476FB9" w:rsidRPr="00F91F14" w:rsidRDefault="00F95724" w:rsidP="00476FB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0.11</w:t>
            </w:r>
            <w:r w:rsidR="000A4EEA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FED567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4D7CB3" w14:textId="3EFC3243" w:rsidR="00476FB9" w:rsidRPr="00F91F14" w:rsidRDefault="00FA2228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</w:t>
            </w:r>
            <w:r w:rsidR="00D9215F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50B5C647" w14:textId="77777777" w:rsidR="00476FB9" w:rsidRPr="00F91F14" w:rsidRDefault="00476FB9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847752" w14:textId="3ACE05FF" w:rsidR="00476FB9" w:rsidRPr="00F91F14" w:rsidRDefault="00FA2228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0.05</w:t>
            </w:r>
            <w:r w:rsidR="000A4EEA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10EA8" w:rsidRPr="00F91F14" w14:paraId="67C414E4" w14:textId="77777777" w:rsidTr="00F10EA8">
        <w:tc>
          <w:tcPr>
            <w:tcW w:w="4077" w:type="dxa"/>
            <w:tcBorders>
              <w:bottom w:val="nil"/>
            </w:tcBorders>
          </w:tcPr>
          <w:p w14:paraId="022FBBE1" w14:textId="77777777" w:rsidR="00F10EA8" w:rsidRPr="00F91F14" w:rsidRDefault="00F10EA8" w:rsidP="00956C2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47653A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034EA4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ECE1FD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A67CC7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0DBE46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2149776C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77249B" w14:textId="77777777" w:rsidR="00F10EA8" w:rsidRPr="00F91F14" w:rsidRDefault="00F10EA8" w:rsidP="00956C2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387F" w:rsidRPr="00F91F14" w14:paraId="26E4F26D" w14:textId="77777777" w:rsidTr="00F10EA8">
        <w:tc>
          <w:tcPr>
            <w:tcW w:w="4077" w:type="dxa"/>
            <w:tcBorders>
              <w:bottom w:val="nil"/>
            </w:tcBorders>
          </w:tcPr>
          <w:p w14:paraId="759099F4" w14:textId="5646AAE3" w:rsidR="00A7387F" w:rsidRPr="00F91F14" w:rsidRDefault="00AA2959" w:rsidP="00476F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92002" w:rsidRPr="00F91F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="00692002"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6F137C" w14:textId="1BCFA93D" w:rsidR="00A7387F" w:rsidRPr="00F91F14" w:rsidRDefault="000A4EEA" w:rsidP="00476FB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(0.14</w:t>
            </w:r>
            <w:r w:rsidR="00DB7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4B60FB" w14:textId="77777777" w:rsidR="00A7387F" w:rsidRPr="00F91F14" w:rsidRDefault="00A7387F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5D423FF" w14:textId="35F4EFCC" w:rsidR="00A7387F" w:rsidRPr="00F91F14" w:rsidRDefault="000A4EEA" w:rsidP="00F9572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C521F0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75CAED" w14:textId="77777777" w:rsidR="00A7387F" w:rsidRPr="00F91F14" w:rsidRDefault="00A7387F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F69F0B" w14:textId="4E818DC3" w:rsidR="00A7387F" w:rsidRPr="00F91F14" w:rsidRDefault="000A4EEA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(0.138)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734044A1" w14:textId="77777777" w:rsidR="00A7387F" w:rsidRPr="00F91F14" w:rsidRDefault="00A7387F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95DA50" w14:textId="46081697" w:rsidR="00A7387F" w:rsidRPr="00F91F14" w:rsidRDefault="000A4EEA" w:rsidP="00476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56C21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8787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56C21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41D6C0C5" w14:textId="3F8263CC" w:rsidR="00C01851" w:rsidRPr="00F91F14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02682A" w14:textId="7D4B82AB" w:rsidR="00AE6C76" w:rsidRPr="00F91F14" w:rsidRDefault="00AE6C76" w:rsidP="005065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สำหรับ</w:t>
      </w:r>
      <w:r w:rsidR="00D46585" w:rsidRPr="00F91F14">
        <w:rPr>
          <w:rFonts w:ascii="Angsana New" w:eastAsia="MS Mincho" w:hAnsi="Angsana New" w:hint="cs"/>
          <w:sz w:val="30"/>
          <w:szCs w:val="30"/>
          <w:cs/>
        </w:rPr>
        <w:t>ปี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สิ้นสุดวันที่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46585" w:rsidRPr="00F91F14">
        <w:rPr>
          <w:rFonts w:ascii="Angsana New" w:eastAsia="MS Mincho" w:hAnsi="Angsana New"/>
          <w:sz w:val="30"/>
          <w:szCs w:val="30"/>
        </w:rPr>
        <w:t xml:space="preserve">31 </w:t>
      </w:r>
      <w:r w:rsidR="00D46585" w:rsidRPr="00F91F14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F91F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2566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ใบสำคัญแสดงสิทธิที่จะซื้อหุ้นสามัญจำนวน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 xml:space="preserve">274.7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ล้านหน่วย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ปรับลด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เนื่องจากตราสารดังกล่าวทำให้ผลกระทบกำไรต่อหุ้นปรับเพิ่ม</w:t>
      </w:r>
    </w:p>
    <w:p w14:paraId="083B608E" w14:textId="77777777" w:rsidR="00AE6C76" w:rsidRPr="00F91F14" w:rsidRDefault="00AE6C7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76E190" w14:textId="4D32E185" w:rsidR="003F3167" w:rsidRPr="00F91F14" w:rsidRDefault="003F3167" w:rsidP="0050657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79061F99" w14:textId="03003A0B" w:rsidR="00AE6C76" w:rsidRPr="00F91F14" w:rsidRDefault="00A054F4" w:rsidP="005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</w:rPr>
        <w:tab/>
      </w:r>
      <w:r w:rsidR="000C5111" w:rsidRPr="00F91F14">
        <w:rPr>
          <w:rFonts w:asciiTheme="majorBidi" w:hAnsiTheme="majorBidi" w:cstheme="majorBidi"/>
          <w:sz w:val="30"/>
          <w:szCs w:val="30"/>
        </w:rPr>
        <w:br/>
      </w:r>
      <w:r w:rsidR="00AE6C76" w:rsidRPr="00F91F14">
        <w:rPr>
          <w:rFonts w:ascii="Angsana New" w:hAnsi="Angsana New" w:hint="cs"/>
          <w:sz w:val="30"/>
          <w:szCs w:val="30"/>
          <w:cs/>
        </w:rPr>
        <w:t>วันที่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20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เมษายน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2566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การประชุมสามัญประจำปีผู้ถือหุ้นมีมติอนุมัติจ่ายเงินปันผลเป็นหุ้นสามัญของบริษัทจำนวนไม่เกิน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54,941,713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หุ้น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มูลค่า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1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บาทต่อหุ้น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ให้แก่ผู้ถือหุ้นของบริษัทในอัตรา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10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หุ้นเดิมต่อ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1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หุ้นปันผล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รวมมูลค่าหุ้นทั้งสิ้นไม่เกิน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54,941,713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บาท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หรือคิดเป็นอัตราการจ่ายปันผลหุ้นละ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0</w:t>
      </w:r>
      <w:r w:rsidR="00AE6C76" w:rsidRPr="00F91F14">
        <w:rPr>
          <w:rFonts w:ascii="Angsana New" w:hAnsi="Angsana New"/>
          <w:sz w:val="30"/>
          <w:szCs w:val="30"/>
          <w:cs/>
        </w:rPr>
        <w:t>.</w:t>
      </w:r>
      <w:r w:rsidR="00AE6C76" w:rsidRPr="00F91F14">
        <w:rPr>
          <w:rFonts w:ascii="Angsana New" w:hAnsi="Angsana New"/>
          <w:sz w:val="30"/>
          <w:szCs w:val="30"/>
        </w:rPr>
        <w:t>10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บาท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ต่อหุ้น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และจ่ายเงินปันผลเป็นเงินสดในอัตราหุ้นละ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0</w:t>
      </w:r>
      <w:r w:rsidR="00AE6C76" w:rsidRPr="00F91F14">
        <w:rPr>
          <w:rFonts w:ascii="Angsana New" w:hAnsi="Angsana New"/>
          <w:sz w:val="30"/>
          <w:szCs w:val="30"/>
          <w:cs/>
        </w:rPr>
        <w:t>.</w:t>
      </w:r>
      <w:r w:rsidR="00AE6C76" w:rsidRPr="00F91F14">
        <w:rPr>
          <w:rFonts w:ascii="Angsana New" w:hAnsi="Angsana New"/>
          <w:sz w:val="30"/>
          <w:szCs w:val="30"/>
        </w:rPr>
        <w:t>0111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บาท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หรือคิดเป็นจำนวนเงินไม่เกิน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6,104,635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บาท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ทั้งนี้ได้จ่ายเงินปันผลให้แก่</w:t>
      </w:r>
      <w:r w:rsidR="00AE6C76" w:rsidRPr="00F91F14">
        <w:rPr>
          <w:rFonts w:ascii="Angsana New" w:hAnsi="Angsana New"/>
          <w:sz w:val="30"/>
          <w:szCs w:val="30"/>
        </w:rPr>
        <w:br/>
      </w:r>
      <w:r w:rsidR="00AE6C76" w:rsidRPr="00F91F14">
        <w:rPr>
          <w:rFonts w:ascii="Angsana New" w:hAnsi="Angsana New" w:hint="cs"/>
          <w:sz w:val="30"/>
          <w:szCs w:val="30"/>
          <w:cs/>
        </w:rPr>
        <w:t>ผู้ถือหุ้นแล้วในวันที่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19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 w:hint="cs"/>
          <w:sz w:val="30"/>
          <w:szCs w:val="30"/>
          <w:cs/>
        </w:rPr>
        <w:t>พฤษภาคม</w:t>
      </w:r>
      <w:r w:rsidR="00AE6C76" w:rsidRPr="00F91F14">
        <w:rPr>
          <w:rFonts w:ascii="Angsana New" w:hAnsi="Angsana New"/>
          <w:sz w:val="30"/>
          <w:szCs w:val="30"/>
          <w:cs/>
        </w:rPr>
        <w:t xml:space="preserve"> </w:t>
      </w:r>
      <w:r w:rsidR="00AE6C76" w:rsidRPr="00F91F14">
        <w:rPr>
          <w:rFonts w:ascii="Angsana New" w:hAnsi="Angsana New"/>
          <w:sz w:val="30"/>
          <w:szCs w:val="30"/>
        </w:rPr>
        <w:t>2566</w:t>
      </w:r>
    </w:p>
    <w:p w14:paraId="12CFC5F0" w14:textId="47E94CBF" w:rsidR="00D46585" w:rsidRPr="00F91F14" w:rsidRDefault="00D46585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6D39C" w14:textId="16EC648F" w:rsidR="0030398F" w:rsidRPr="00F91F14" w:rsidRDefault="007711E0" w:rsidP="0050657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F30DBAB" w14:textId="291F20A1" w:rsidR="0030398F" w:rsidRPr="00F91F14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8A05EF" w14:textId="7F0EFAF3" w:rsidR="007108DE" w:rsidRPr="00F91F14" w:rsidRDefault="007108DE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BE4851" w14:textId="214A72CF" w:rsidR="00D73ADA" w:rsidRPr="00F91F14" w:rsidRDefault="00D73ADA" w:rsidP="00D73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213D7" w14:textId="478B25DA" w:rsidR="00986912" w:rsidRPr="00F91F14" w:rsidRDefault="00986912" w:rsidP="0098691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6D1498" w:rsidRPr="00F91F14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D001F0" w14:textId="77777777" w:rsidR="00986912" w:rsidRPr="00F91F14" w:rsidRDefault="00986912" w:rsidP="0098691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1080"/>
        <w:gridCol w:w="236"/>
        <w:gridCol w:w="1080"/>
        <w:gridCol w:w="236"/>
        <w:gridCol w:w="1060"/>
        <w:gridCol w:w="236"/>
        <w:gridCol w:w="864"/>
        <w:gridCol w:w="236"/>
        <w:gridCol w:w="864"/>
        <w:gridCol w:w="236"/>
        <w:gridCol w:w="864"/>
        <w:gridCol w:w="236"/>
        <w:gridCol w:w="864"/>
        <w:gridCol w:w="10"/>
      </w:tblGrid>
      <w:tr w:rsidR="00986912" w:rsidRPr="00F91F14" w14:paraId="69F5C0A8" w14:textId="77777777" w:rsidTr="00833270">
        <w:trPr>
          <w:trHeight w:val="261"/>
          <w:tblHeader/>
        </w:trPr>
        <w:tc>
          <w:tcPr>
            <w:tcW w:w="1618" w:type="dxa"/>
            <w:vAlign w:val="bottom"/>
          </w:tcPr>
          <w:p w14:paraId="38E71E11" w14:textId="77777777" w:rsidR="00986912" w:rsidRPr="00F91F14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2" w:type="dxa"/>
            <w:gridSpan w:val="14"/>
          </w:tcPr>
          <w:p w14:paraId="15794FC4" w14:textId="43B47AAA" w:rsidR="00986912" w:rsidRPr="00F91F14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3349D7" w:rsidRPr="00F91F1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986912" w:rsidRPr="00F91F14" w14:paraId="23DB0A6A" w14:textId="77777777" w:rsidTr="00833270">
        <w:trPr>
          <w:trHeight w:val="261"/>
          <w:tblHeader/>
        </w:trPr>
        <w:tc>
          <w:tcPr>
            <w:tcW w:w="1618" w:type="dxa"/>
            <w:vAlign w:val="bottom"/>
          </w:tcPr>
          <w:p w14:paraId="13ECDE8D" w14:textId="77777777" w:rsidR="00986912" w:rsidRPr="00F91F14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2" w:type="dxa"/>
            <w:gridSpan w:val="14"/>
          </w:tcPr>
          <w:p w14:paraId="012281D2" w14:textId="0071F0BB" w:rsidR="00986912" w:rsidRPr="00F91F14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91F14">
              <w:rPr>
                <w:rFonts w:asciiTheme="majorBidi" w:hAnsi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986912" w:rsidRPr="00F91F14" w14:paraId="15D6D991" w14:textId="77777777" w:rsidTr="00833270">
        <w:trPr>
          <w:trHeight w:val="261"/>
          <w:tblHeader/>
        </w:trPr>
        <w:tc>
          <w:tcPr>
            <w:tcW w:w="1618" w:type="dxa"/>
            <w:vAlign w:val="bottom"/>
          </w:tcPr>
          <w:p w14:paraId="252B5608" w14:textId="77777777" w:rsidR="00986912" w:rsidRPr="00F91F14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</w:tcPr>
          <w:p w14:paraId="0A9047DD" w14:textId="77777777" w:rsidR="00986912" w:rsidRPr="00F91F14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21A809" w14:textId="77777777" w:rsidR="00986912" w:rsidRPr="00F91F14" w:rsidRDefault="00986912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4" w:type="dxa"/>
            <w:gridSpan w:val="8"/>
            <w:tcBorders>
              <w:bottom w:val="single" w:sz="4" w:space="0" w:color="auto"/>
            </w:tcBorders>
            <w:vAlign w:val="bottom"/>
          </w:tcPr>
          <w:p w14:paraId="1238530D" w14:textId="77777777" w:rsidR="00986912" w:rsidRPr="00F91F14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33270" w:rsidRPr="00F91F14" w14:paraId="6C8A2D48" w14:textId="77777777" w:rsidTr="00833270">
        <w:trPr>
          <w:gridAfter w:val="1"/>
          <w:wAfter w:w="10" w:type="dxa"/>
          <w:trHeight w:val="261"/>
          <w:tblHeader/>
        </w:trPr>
        <w:tc>
          <w:tcPr>
            <w:tcW w:w="1618" w:type="dxa"/>
            <w:vAlign w:val="bottom"/>
            <w:hideMark/>
          </w:tcPr>
          <w:p w14:paraId="6E6539DC" w14:textId="77777777" w:rsidR="009D06A7" w:rsidRPr="00F91F14" w:rsidRDefault="009D06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561127" w14:textId="77777777" w:rsidR="008C2D0D" w:rsidRPr="00F91F14" w:rsidRDefault="008C2D0D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6990E0" w14:textId="2E622FD9" w:rsidR="009D06A7" w:rsidRPr="00F91F14" w:rsidRDefault="009D06A7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="00221E3C" w:rsidRPr="00F91F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</w:t>
            </w:r>
            <w:r w:rsidR="00116129" w:rsidRPr="00F91F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E7C734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FB0D677" w14:textId="5516337D" w:rsidR="009D06A7" w:rsidRPr="00F91F14" w:rsidRDefault="008C2D0D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207E61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ED1E9F6" w14:textId="58248873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6095490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6EFDFC1D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0BDE2A4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FAC7C08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71EF934" w14:textId="77777777" w:rsidR="009D06A7" w:rsidRPr="00F91F14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4A4AFF81" w14:textId="77777777" w:rsidR="009D06A7" w:rsidRPr="00F91F14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A38D9DF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320B09F8" w14:textId="77777777" w:rsidR="009D06A7" w:rsidRPr="00F91F14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6912" w:rsidRPr="00F91F14" w14:paraId="0DDBA552" w14:textId="77777777" w:rsidTr="00833270">
        <w:trPr>
          <w:trHeight w:val="261"/>
          <w:tblHeader/>
        </w:trPr>
        <w:tc>
          <w:tcPr>
            <w:tcW w:w="1618" w:type="dxa"/>
            <w:vAlign w:val="bottom"/>
          </w:tcPr>
          <w:p w14:paraId="0BF81A39" w14:textId="77777777" w:rsidR="00986912" w:rsidRPr="00F91F14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2" w:type="dxa"/>
            <w:gridSpan w:val="14"/>
          </w:tcPr>
          <w:p w14:paraId="4812A1F2" w14:textId="77777777" w:rsidR="00986912" w:rsidRPr="00F91F14" w:rsidRDefault="00986912" w:rsidP="00D73ADA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33270" w:rsidRPr="00F91F14" w14:paraId="4E1B41DF" w14:textId="77777777" w:rsidTr="00833270">
        <w:trPr>
          <w:gridAfter w:val="1"/>
          <w:wAfter w:w="10" w:type="dxa"/>
          <w:trHeight w:val="261"/>
        </w:trPr>
        <w:tc>
          <w:tcPr>
            <w:tcW w:w="1618" w:type="dxa"/>
            <w:hideMark/>
          </w:tcPr>
          <w:p w14:paraId="3E61FD8D" w14:textId="77777777" w:rsidR="009D06A7" w:rsidRPr="00F91F14" w:rsidRDefault="009D06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048DDFE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935F6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8EB690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E7D63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317EC4B" w14:textId="22021FE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0CF7E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0B4CADE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D7AC65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FD8160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58FBD1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C166C0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FCE2F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E5B345" w14:textId="77777777" w:rsidR="009D06A7" w:rsidRPr="00F91F14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270" w:rsidRPr="00F91F14" w14:paraId="67BC8E12" w14:textId="77777777" w:rsidTr="00833270">
        <w:trPr>
          <w:gridAfter w:val="1"/>
          <w:wAfter w:w="10" w:type="dxa"/>
          <w:trHeight w:val="261"/>
        </w:trPr>
        <w:tc>
          <w:tcPr>
            <w:tcW w:w="1618" w:type="dxa"/>
            <w:hideMark/>
          </w:tcPr>
          <w:p w14:paraId="06BADFC2" w14:textId="0226A2A9" w:rsidR="009D06A7" w:rsidRPr="00F91F14" w:rsidRDefault="009D06A7" w:rsidP="00A9357E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206A55F1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DFE75A" w14:textId="77777777" w:rsidR="008C2D0D" w:rsidRPr="00F91F14" w:rsidRDefault="008C2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A26BD7D" w14:textId="5CB5775E" w:rsidR="008C2D0D" w:rsidRPr="00F91F14" w:rsidRDefault="007903CC" w:rsidP="008C2D0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36" w:type="dxa"/>
          </w:tcPr>
          <w:p w14:paraId="4B403E19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B9969C" w14:textId="4A79A7EE" w:rsidR="009D06A7" w:rsidRPr="00F91F14" w:rsidRDefault="00106F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36" w:type="dxa"/>
            <w:vAlign w:val="bottom"/>
          </w:tcPr>
          <w:p w14:paraId="25D3D4E9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A9B2F2D" w14:textId="06A766C7" w:rsidR="009D06A7" w:rsidRPr="00F91F14" w:rsidRDefault="007903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2E6DD958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737D285" w14:textId="266835B1" w:rsidR="009D06A7" w:rsidRPr="00F91F14" w:rsidRDefault="007903CC" w:rsidP="003349D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43941215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867A56" w14:textId="06E08977" w:rsidR="009D06A7" w:rsidRPr="00F91F14" w:rsidRDefault="007903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C0FEC64" w14:textId="77777777" w:rsidR="009D06A7" w:rsidRPr="00F91F14" w:rsidRDefault="009D0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EC862E" w14:textId="6F065C9D" w:rsidR="009D06A7" w:rsidRPr="00F91F14" w:rsidRDefault="007903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E461FB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ED814D" w14:textId="77777777" w:rsidR="009D06A7" w:rsidRPr="00F91F14" w:rsidRDefault="009D0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B66C9" w14:textId="77777777" w:rsidR="007903CC" w:rsidRPr="00F91F14" w:rsidRDefault="007903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8FE121" w14:textId="43168F65" w:rsidR="007903CC" w:rsidRPr="00F91F14" w:rsidRDefault="007903CC" w:rsidP="007903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</w:tr>
    </w:tbl>
    <w:p w14:paraId="7D5A4F2A" w14:textId="77777777" w:rsidR="00DF7F38" w:rsidRPr="00F91F14" w:rsidRDefault="00DF7F38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F329CD4" w14:textId="0B41FB82" w:rsidR="003C63E2" w:rsidRPr="00F91F14" w:rsidRDefault="00D73ADA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>ไม่มีการโอนระหว่าง</w:t>
      </w:r>
      <w:r w:rsidR="003C63E2" w:rsidRPr="00F91F1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ระดับ </w:t>
      </w:r>
      <w:r w:rsidR="003C63E2" w:rsidRPr="00F91F14">
        <w:rPr>
          <w:rFonts w:asciiTheme="majorBidi" w:hAnsiTheme="majorBidi" w:cstheme="majorBidi"/>
          <w:sz w:val="30"/>
          <w:szCs w:val="30"/>
        </w:rPr>
        <w:t xml:space="preserve">1 </w:t>
      </w:r>
      <w:r w:rsidR="003C63E2" w:rsidRPr="00F91F14">
        <w:rPr>
          <w:rFonts w:asciiTheme="majorBidi" w:hAnsiTheme="majorBidi" w:cstheme="majorBidi" w:hint="cs"/>
          <w:sz w:val="30"/>
          <w:szCs w:val="30"/>
          <w:cs/>
        </w:rPr>
        <w:t xml:space="preserve">และระดับ </w:t>
      </w:r>
      <w:r w:rsidR="003C63E2" w:rsidRPr="00F91F14">
        <w:rPr>
          <w:rFonts w:asciiTheme="majorBidi" w:hAnsiTheme="majorBidi" w:cstheme="majorBidi"/>
          <w:sz w:val="30"/>
          <w:szCs w:val="30"/>
        </w:rPr>
        <w:t xml:space="preserve">2 </w:t>
      </w:r>
      <w:r w:rsidR="003C63E2" w:rsidRPr="00F91F14">
        <w:rPr>
          <w:rFonts w:asciiTheme="majorBidi" w:hAnsiTheme="majorBidi" w:cstheme="majorBidi" w:hint="cs"/>
          <w:sz w:val="30"/>
          <w:szCs w:val="30"/>
          <w:cs/>
        </w:rPr>
        <w:t xml:space="preserve">ของลำดับชั้นมูลค่ายุติธรรมในระหว่างปีสิ้นสุดวันที่ </w:t>
      </w:r>
      <w:r w:rsidR="003C63E2"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="003C63E2" w:rsidRPr="00F91F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C63E2" w:rsidRPr="00F91F14">
        <w:rPr>
          <w:rFonts w:asciiTheme="majorBidi" w:hAnsiTheme="majorBidi" w:cstheme="majorBidi"/>
          <w:sz w:val="30"/>
          <w:szCs w:val="30"/>
        </w:rPr>
        <w:t>2566</w:t>
      </w:r>
    </w:p>
    <w:p w14:paraId="63E8D465" w14:textId="77777777" w:rsidR="006D1498" w:rsidRPr="00F91F14" w:rsidRDefault="006D1498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9FAD" w14:textId="17A2B6A5" w:rsidR="003C63E2" w:rsidRPr="00F91F14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เงินให้กู้ยืมระยะสั้นแก่กิจการที่เกี่ยวข้องกัน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เงินกู้ยืมระยะสั้นจากบริษัทใหญ่ แสดงมูลค่ายุติธรรมโดยประมาณตามมูลค่าตามบัญชี</w:t>
      </w:r>
      <w:r w:rsidR="005F6DEA" w:rsidRPr="00F91F14">
        <w:rPr>
          <w:rFonts w:asciiTheme="majorBidi" w:hAnsiTheme="majorBidi" w:cstheme="majorBidi"/>
          <w:sz w:val="30"/>
          <w:szCs w:val="30"/>
        </w:rPr>
        <w:t xml:space="preserve"> </w:t>
      </w:r>
    </w:p>
    <w:p w14:paraId="217FF0E8" w14:textId="4449B83E" w:rsidR="003C63E2" w:rsidRPr="00F91F14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F2B2" w14:textId="63C67293" w:rsidR="003C63E2" w:rsidRPr="00F91F14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มูล</w:t>
      </w:r>
      <w:r w:rsidR="0038462F" w:rsidRPr="00F91F14">
        <w:rPr>
          <w:rFonts w:asciiTheme="majorBidi" w:hAnsiTheme="majorBidi" w:cstheme="majorBidi" w:hint="cs"/>
          <w:sz w:val="30"/>
          <w:szCs w:val="30"/>
          <w:cs/>
        </w:rPr>
        <w:t>ค่ายุติธรรมของลูกหนี้เงินให้สินเชื่อประมาณการจากมูลค่าปัจจุบันของกระแสเงินสดคิดลดด้วยอัตราดอกเบี้ยตลาดปัจจุบันของตราสารที่มีลักษณะคล้ายกัน สุทธิค่าเผื่อผลขาดทุน</w:t>
      </w:r>
      <w:r w:rsidR="006D1498" w:rsidRPr="00F91F14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="0038462F" w:rsidRPr="00F91F14">
        <w:rPr>
          <w:rFonts w:asciiTheme="majorBidi" w:hAnsiTheme="majorBidi" w:cstheme="majorBidi" w:hint="cs"/>
          <w:sz w:val="30"/>
          <w:szCs w:val="30"/>
          <w:cs/>
        </w:rPr>
        <w:t>เครดิตที่คาดว่าจะเกิดขึ้น</w:t>
      </w:r>
    </w:p>
    <w:p w14:paraId="1BD9FB0D" w14:textId="1480D14E" w:rsidR="0038462F" w:rsidRPr="00F91F14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A5DED" w14:textId="0A5589C2" w:rsidR="0038462F" w:rsidRPr="00F91F14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มูลค่ายุติธรรมของเงินลงทุนในตราสาร</w:t>
      </w:r>
      <w:r w:rsidR="00C83341" w:rsidRPr="00F91F14">
        <w:rPr>
          <w:rFonts w:asciiTheme="majorBidi" w:hAnsiTheme="majorBidi" w:cstheme="majorBidi" w:hint="cs"/>
          <w:sz w:val="30"/>
          <w:szCs w:val="30"/>
          <w:cs/>
        </w:rPr>
        <w:t>ทุ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นท</w:t>
      </w:r>
      <w:r w:rsidR="00ED1B7A" w:rsidRPr="00F91F14">
        <w:rPr>
          <w:rFonts w:asciiTheme="majorBidi" w:hAnsiTheme="majorBidi" w:cstheme="majorBidi" w:hint="cs"/>
          <w:sz w:val="30"/>
          <w:szCs w:val="30"/>
          <w:cs/>
        </w:rPr>
        <w:t>ี่อยู่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ในความต้องการของตลาดในประเทศวัดมูลค่าด้วยราคาเสนอซ</w:t>
      </w:r>
      <w:r w:rsidR="00C83341" w:rsidRPr="00F91F14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ครั้งล่าสุดในตลาดหลักทรัพย์แห่งประเทศไทย</w:t>
      </w:r>
    </w:p>
    <w:p w14:paraId="25866E17" w14:textId="313A2220" w:rsidR="0038462F" w:rsidRPr="00F91F14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C0131" w14:textId="0EE6616D" w:rsidR="0038462F" w:rsidRPr="00F91F14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เงินกู้ยืมระยะยาวจากสถาบันการเงินที่จ่ายดอกเบี้ยลอยตัว</w:t>
      </w:r>
      <w:r w:rsidR="00A73233" w:rsidRPr="00F91F14">
        <w:rPr>
          <w:rFonts w:asciiTheme="majorBidi" w:hAnsiTheme="majorBidi" w:cstheme="majorBidi" w:hint="cs"/>
          <w:sz w:val="30"/>
          <w:szCs w:val="30"/>
          <w:cs/>
        </w:rPr>
        <w:t>แสดงมูลค่ายุติธรรมโดยประมาณตามมูลค่าตามบัญชี</w:t>
      </w:r>
    </w:p>
    <w:p w14:paraId="5E9FD1DD" w14:textId="77777777" w:rsidR="004B4BDF" w:rsidRPr="00F91F14" w:rsidRDefault="004B4BDF" w:rsidP="00986912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552B42" w14:textId="766D6A9C" w:rsidR="00986912" w:rsidRPr="00F91F14" w:rsidRDefault="00986912" w:rsidP="00986912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6669461C" w14:textId="77777777" w:rsidR="00986912" w:rsidRPr="00F91F14" w:rsidRDefault="0098691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68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900"/>
        <w:gridCol w:w="240"/>
        <w:gridCol w:w="840"/>
        <w:gridCol w:w="256"/>
        <w:gridCol w:w="914"/>
        <w:gridCol w:w="239"/>
        <w:gridCol w:w="841"/>
        <w:gridCol w:w="270"/>
        <w:gridCol w:w="810"/>
        <w:gridCol w:w="270"/>
        <w:gridCol w:w="810"/>
        <w:gridCol w:w="256"/>
        <w:gridCol w:w="914"/>
      </w:tblGrid>
      <w:tr w:rsidR="00BC23A3" w:rsidRPr="00F91F14" w14:paraId="665B13A4" w14:textId="77777777" w:rsidTr="0094355E">
        <w:trPr>
          <w:tblHeader/>
        </w:trPr>
        <w:tc>
          <w:tcPr>
            <w:tcW w:w="2122" w:type="dxa"/>
            <w:vAlign w:val="bottom"/>
          </w:tcPr>
          <w:p w14:paraId="567BCCE2" w14:textId="77777777" w:rsidR="00BC23A3" w:rsidRPr="00F91F14" w:rsidRDefault="00BC23A3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60" w:type="dxa"/>
            <w:gridSpan w:val="13"/>
          </w:tcPr>
          <w:p w14:paraId="5BF1CD3A" w14:textId="0E5574E9" w:rsidR="00BC23A3" w:rsidRPr="00F91F14" w:rsidRDefault="00BC23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C23A3" w:rsidRPr="00F91F14" w14:paraId="64407C48" w14:textId="77777777" w:rsidTr="0094355E">
        <w:trPr>
          <w:tblHeader/>
        </w:trPr>
        <w:tc>
          <w:tcPr>
            <w:tcW w:w="2122" w:type="dxa"/>
            <w:vAlign w:val="bottom"/>
            <w:hideMark/>
          </w:tcPr>
          <w:p w14:paraId="6FB396C8" w14:textId="77777777" w:rsidR="00BC23A3" w:rsidRPr="00F91F14" w:rsidRDefault="00BC23A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AC6519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BAF6666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  <w:p w14:paraId="62F80343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40" w:type="dxa"/>
            <w:vAlign w:val="bottom"/>
          </w:tcPr>
          <w:p w14:paraId="5FA2019F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  <w:hideMark/>
          </w:tcPr>
          <w:p w14:paraId="65251A42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5B6D4C96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</w:tcPr>
          <w:p w14:paraId="0B2004F1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A3AFC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5C08C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1E987D06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1" w:type="dxa"/>
          </w:tcPr>
          <w:p w14:paraId="3B6B5E9B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A7E32F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8366AA" w14:textId="7E03DBEE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135455E0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388D09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B0E2F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7F8" w14:textId="73ECD72B" w:rsidR="00BC23A3" w:rsidRPr="00F91F14" w:rsidRDefault="00DD258B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  <w:r w:rsidR="00BC23A3"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</w:tcPr>
          <w:p w14:paraId="3B26A4E7" w14:textId="77777777" w:rsidR="00BC23A3" w:rsidRPr="00F91F14" w:rsidRDefault="00BC23A3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2A39AFF" w14:textId="55AF24E1" w:rsidR="00BC23A3" w:rsidRPr="00F91F14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  <w:p w14:paraId="0BE329BA" w14:textId="77777777" w:rsidR="0094355E" w:rsidRPr="00F91F14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</w:t>
            </w:r>
          </w:p>
          <w:p w14:paraId="5B011191" w14:textId="247732C3" w:rsidR="00BC23A3" w:rsidRPr="00F91F14" w:rsidRDefault="00BC23A3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530BBEF7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  <w:hideMark/>
          </w:tcPr>
          <w:p w14:paraId="04A9FB07" w14:textId="77777777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80FE13C" w14:textId="3E44C394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BC23A3" w:rsidRPr="00F91F14" w14:paraId="3606A8E3" w14:textId="77777777" w:rsidTr="0094355E">
        <w:tc>
          <w:tcPr>
            <w:tcW w:w="2122" w:type="dxa"/>
          </w:tcPr>
          <w:p w14:paraId="18ECCCEC" w14:textId="77777777" w:rsidR="00BC23A3" w:rsidRPr="00F91F14" w:rsidRDefault="00BC23A3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3"/>
          </w:tcPr>
          <w:p w14:paraId="4F7E2963" w14:textId="7A9745AA" w:rsidR="00BC23A3" w:rsidRPr="00F91F14" w:rsidRDefault="00BC23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C23A3" w:rsidRPr="00F91F14" w14:paraId="35DF850B" w14:textId="77777777" w:rsidTr="0094355E">
        <w:tc>
          <w:tcPr>
            <w:tcW w:w="2122" w:type="dxa"/>
          </w:tcPr>
          <w:p w14:paraId="04C7DB33" w14:textId="24943929" w:rsidR="00BC23A3" w:rsidRPr="00F91F14" w:rsidRDefault="00BC23A3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  <w:r w:rsidR="00026C5B"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หรือ</w:t>
            </w: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  <w:vAlign w:val="bottom"/>
          </w:tcPr>
          <w:p w14:paraId="0230E91B" w14:textId="77777777" w:rsidR="00BC23A3" w:rsidRPr="00F91F14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296B5F6A" w14:textId="77777777" w:rsidR="00BC23A3" w:rsidRPr="00F91F14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17383E9A" w14:textId="77777777" w:rsidR="00BC23A3" w:rsidRPr="00F91F14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63C6634C" w14:textId="77777777" w:rsidR="00BC23A3" w:rsidRPr="00F91F14" w:rsidRDefault="00BC23A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4CDC5425" w14:textId="77777777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3B94DABF" w14:textId="77777777" w:rsidR="00BC23A3" w:rsidRPr="00F91F14" w:rsidRDefault="00BC23A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714C9853" w14:textId="77777777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C7A160" w14:textId="77777777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8BC278" w14:textId="77777777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D652CD" w14:textId="77777777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899EB" w14:textId="58342E05" w:rsidR="00BC23A3" w:rsidRPr="00F91F14" w:rsidRDefault="00BC23A3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71559F9D" w14:textId="77777777" w:rsidR="00BC23A3" w:rsidRPr="00F91F14" w:rsidRDefault="00BC23A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CD942AB" w14:textId="77777777" w:rsidR="00BC23A3" w:rsidRPr="00F91F14" w:rsidRDefault="00BC23A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67FD" w:rsidRPr="00F91F14" w14:paraId="2077CFD7" w14:textId="77777777" w:rsidTr="0094355E">
        <w:tc>
          <w:tcPr>
            <w:tcW w:w="2122" w:type="dxa"/>
          </w:tcPr>
          <w:p w14:paraId="648F3A4C" w14:textId="0A54939F" w:rsidR="00A667FD" w:rsidRPr="00F91F14" w:rsidRDefault="00A667FD" w:rsidP="00A667FD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900" w:type="dxa"/>
            <w:vAlign w:val="bottom"/>
          </w:tcPr>
          <w:p w14:paraId="65BC66E6" w14:textId="459E719B" w:rsidR="00A667FD" w:rsidRPr="00F91F14" w:rsidRDefault="00A667FD" w:rsidP="00A667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7C477F9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173B4CF2" w14:textId="7E8D4D9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471,210</w:t>
            </w:r>
          </w:p>
        </w:tc>
        <w:tc>
          <w:tcPr>
            <w:tcW w:w="256" w:type="dxa"/>
          </w:tcPr>
          <w:p w14:paraId="5903B050" w14:textId="77777777" w:rsidR="00A667FD" w:rsidRPr="00F91F14" w:rsidRDefault="00A667FD" w:rsidP="00A667FD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</w:tcPr>
          <w:p w14:paraId="544B270C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5E14F9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8FC314" w14:textId="37B2754F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(506,602)</w:t>
            </w:r>
          </w:p>
        </w:tc>
        <w:tc>
          <w:tcPr>
            <w:tcW w:w="239" w:type="dxa"/>
            <w:vAlign w:val="bottom"/>
          </w:tcPr>
          <w:p w14:paraId="0F3BC430" w14:textId="77777777" w:rsidR="00A667FD" w:rsidRPr="00F91F14" w:rsidRDefault="00A667FD" w:rsidP="00A667FD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</w:tcPr>
          <w:p w14:paraId="7D3BC05C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9BC2A6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4DD370" w14:textId="28524F02" w:rsidR="00A667FD" w:rsidRPr="00F91F14" w:rsidRDefault="00A667FD" w:rsidP="00A667FD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BC6388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E7F3CA" w14:textId="77777777" w:rsidR="00A667FD" w:rsidRPr="00F91F14" w:rsidRDefault="00A667FD" w:rsidP="00A667FD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80883E" w14:textId="77777777" w:rsidR="00A667FD" w:rsidRPr="00F91F14" w:rsidRDefault="00A667FD" w:rsidP="00A667FD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A8A6DF" w14:textId="2AF76FAB" w:rsidR="00A667FD" w:rsidRPr="00F91F14" w:rsidRDefault="00A667FD" w:rsidP="00A667FD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BB445A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E22AE6" w14:textId="4E953266" w:rsidR="00A667FD" w:rsidRPr="00F91F14" w:rsidRDefault="00A667FD" w:rsidP="00C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"/>
                <w:tab w:val="left" w:pos="160"/>
                <w:tab w:val="left" w:pos="250"/>
              </w:tabs>
              <w:ind w:right="-2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35,598</w:t>
            </w:r>
          </w:p>
        </w:tc>
        <w:tc>
          <w:tcPr>
            <w:tcW w:w="256" w:type="dxa"/>
          </w:tcPr>
          <w:p w14:paraId="39947BA4" w14:textId="77777777" w:rsidR="00A667FD" w:rsidRPr="00F91F14" w:rsidRDefault="00A667FD" w:rsidP="00A667FD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058245D" w14:textId="6F475CEF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</w:tr>
      <w:tr w:rsidR="00A667FD" w:rsidRPr="00F91F14" w14:paraId="2BFDB786" w14:textId="77777777" w:rsidTr="0094355E">
        <w:tc>
          <w:tcPr>
            <w:tcW w:w="2122" w:type="dxa"/>
          </w:tcPr>
          <w:p w14:paraId="3889D1D9" w14:textId="6FAA6401" w:rsidR="00A667FD" w:rsidRPr="00F91F14" w:rsidRDefault="00A667FD" w:rsidP="00A667FD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A445351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4A3D09F7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22B423C5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73CD0AA4" w14:textId="77777777" w:rsidR="00A667FD" w:rsidRPr="00F91F14" w:rsidRDefault="00A667FD" w:rsidP="00A667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</w:tcPr>
          <w:p w14:paraId="1C1E19C3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9CEFBC5" w14:textId="77777777" w:rsidR="00A667FD" w:rsidRPr="00F91F14" w:rsidRDefault="00A667FD" w:rsidP="00A667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</w:tcPr>
          <w:p w14:paraId="08807E07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CE7BD7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9843D0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9E8051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9D9BAB" w14:textId="002E206C" w:rsidR="00A667FD" w:rsidRPr="00F91F14" w:rsidRDefault="00A667FD" w:rsidP="00A667FD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</w:tcPr>
          <w:p w14:paraId="4D69C690" w14:textId="77777777" w:rsidR="00A667FD" w:rsidRPr="00F91F14" w:rsidRDefault="00A667FD" w:rsidP="00A667FD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DF35B2D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67FD" w:rsidRPr="00F91F14" w14:paraId="6F5AA575" w14:textId="77777777" w:rsidTr="0094355E">
        <w:tc>
          <w:tcPr>
            <w:tcW w:w="2122" w:type="dxa"/>
          </w:tcPr>
          <w:p w14:paraId="3F7651FE" w14:textId="77777777" w:rsidR="00A667FD" w:rsidRPr="00F91F14" w:rsidRDefault="00A667FD" w:rsidP="00A667FD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 w:val="22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44D99" w14:textId="61AAA6D2" w:rsidR="00A667FD" w:rsidRPr="00F91F14" w:rsidRDefault="003738C0" w:rsidP="00A667FD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691B5A2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1D388" w14:textId="06E20574" w:rsidR="00A667FD" w:rsidRPr="00F91F14" w:rsidRDefault="00B22F8A" w:rsidP="00B22F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1,468,59</w:t>
            </w:r>
            <w:r w:rsidR="00C3260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6" w:type="dxa"/>
            <w:vAlign w:val="bottom"/>
          </w:tcPr>
          <w:p w14:paraId="5E4CCD6A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3714083" w14:textId="7B9BF4EE" w:rsidR="00A667FD" w:rsidRPr="00F91F14" w:rsidRDefault="00B22F8A" w:rsidP="00A667FD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(517,1</w:t>
            </w:r>
            <w:r w:rsidR="00C3260D"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6AC4B5BB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B31ECC0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83A532" w14:textId="77777777" w:rsidR="00B22F8A" w:rsidRPr="00F91F14" w:rsidRDefault="00B22F8A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871C77" w14:textId="3C8B3620" w:rsidR="00B22F8A" w:rsidRPr="00F91F14" w:rsidRDefault="00B22F8A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260D">
              <w:rPr>
                <w:rFonts w:asciiTheme="majorBidi" w:hAnsiTheme="majorBidi" w:cstheme="majorBidi"/>
                <w:sz w:val="22"/>
                <w:szCs w:val="22"/>
              </w:rPr>
              <w:t>97,143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D5551E5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E65CDF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D1BCF8" w14:textId="77777777" w:rsidR="00B22F8A" w:rsidRPr="00F91F14" w:rsidRDefault="00B22F8A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856118" w14:textId="649DBC76" w:rsidR="00B22F8A" w:rsidRPr="00F91F14" w:rsidRDefault="00B22F8A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3260D">
              <w:rPr>
                <w:rFonts w:asciiTheme="majorBidi" w:hAnsiTheme="majorBidi" w:cstheme="majorBidi"/>
                <w:sz w:val="22"/>
                <w:szCs w:val="22"/>
              </w:rPr>
              <w:t>9,602</w:t>
            </w:r>
          </w:p>
        </w:tc>
        <w:tc>
          <w:tcPr>
            <w:tcW w:w="270" w:type="dxa"/>
          </w:tcPr>
          <w:p w14:paraId="3A1CCC93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7CC677" w14:textId="1A42CBFD" w:rsidR="00A667FD" w:rsidRPr="00F91F14" w:rsidRDefault="00DD258B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3260D">
              <w:rPr>
                <w:rFonts w:asciiTheme="majorBidi" w:hAnsiTheme="majorBidi"/>
                <w:sz w:val="22"/>
                <w:szCs w:val="22"/>
              </w:rPr>
              <w:t>556,225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56" w:type="dxa"/>
            <w:vAlign w:val="bottom"/>
          </w:tcPr>
          <w:p w14:paraId="28D67C8D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50557" w14:textId="2BF72DBD" w:rsidR="00A667FD" w:rsidRPr="00F91F14" w:rsidRDefault="00DD258B" w:rsidP="00A667FD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327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1F14">
              <w:rPr>
                <w:rFonts w:asciiTheme="majorBidi" w:hAnsiTheme="majorBidi"/>
                <w:sz w:val="22"/>
                <w:szCs w:val="22"/>
                <w:cs/>
              </w:rPr>
              <w:t>723</w:t>
            </w:r>
          </w:p>
        </w:tc>
      </w:tr>
      <w:tr w:rsidR="00A667FD" w:rsidRPr="00F91F14" w14:paraId="501B785B" w14:textId="77777777" w:rsidTr="0094355E">
        <w:tc>
          <w:tcPr>
            <w:tcW w:w="2122" w:type="dxa"/>
          </w:tcPr>
          <w:p w14:paraId="13091920" w14:textId="77777777" w:rsidR="00A667FD" w:rsidRPr="00F91F14" w:rsidRDefault="00A667FD" w:rsidP="00A667FD">
            <w:pPr>
              <w:ind w:left="163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F15AC87" w14:textId="77777777" w:rsidR="00A667FD" w:rsidRPr="00F91F14" w:rsidRDefault="00A667FD" w:rsidP="00A667FD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D8890F5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center"/>
          </w:tcPr>
          <w:p w14:paraId="5B2DDFA5" w14:textId="77777777" w:rsidR="00A667FD" w:rsidRPr="00F91F14" w:rsidRDefault="00A667FD" w:rsidP="00A667FD">
            <w:pPr>
              <w:tabs>
                <w:tab w:val="left" w:pos="0"/>
                <w:tab w:val="left" w:pos="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vAlign w:val="center"/>
          </w:tcPr>
          <w:p w14:paraId="09E99237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vAlign w:val="center"/>
          </w:tcPr>
          <w:p w14:paraId="609AF037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center"/>
          </w:tcPr>
          <w:p w14:paraId="32FE5C93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1E42EF4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8BDEE0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445BF2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1C40090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325123" w14:textId="018E78FC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vAlign w:val="center"/>
          </w:tcPr>
          <w:p w14:paraId="1C5F8E79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center"/>
          </w:tcPr>
          <w:p w14:paraId="18E97ADF" w14:textId="77777777" w:rsidR="00A667FD" w:rsidRPr="00F91F14" w:rsidRDefault="00A667FD" w:rsidP="00A667F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67FD" w:rsidRPr="00F91F14" w14:paraId="5BB5C02A" w14:textId="77777777" w:rsidTr="0094355E">
        <w:tc>
          <w:tcPr>
            <w:tcW w:w="2122" w:type="dxa"/>
            <w:hideMark/>
          </w:tcPr>
          <w:p w14:paraId="038A64F5" w14:textId="77777777" w:rsidR="00A667FD" w:rsidRPr="00F91F14" w:rsidRDefault="00A667FD" w:rsidP="00A667F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6F4FAA65" w14:textId="7BF41B24" w:rsidR="00A667FD" w:rsidRPr="00F91F14" w:rsidRDefault="0093023D" w:rsidP="00A667FD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5E48E903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E200FE7" w14:textId="6CBBA88B" w:rsidR="00A667FD" w:rsidRPr="00F91F14" w:rsidRDefault="00885104" w:rsidP="00A667FD">
            <w:pPr>
              <w:tabs>
                <w:tab w:val="left" w:pos="0"/>
                <w:tab w:val="left" w:pos="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1,939,80</w:t>
            </w:r>
            <w:r w:rsidR="00C326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56" w:type="dxa"/>
            <w:vAlign w:val="center"/>
          </w:tcPr>
          <w:p w14:paraId="1F0ED568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center"/>
          </w:tcPr>
          <w:p w14:paraId="171DAB02" w14:textId="72029D5D" w:rsidR="00A667FD" w:rsidRPr="00F91F14" w:rsidRDefault="0093023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(1,023,71</w:t>
            </w:r>
            <w:r w:rsidR="00C326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6836365A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3C31EC45" w14:textId="145BE9B2" w:rsidR="00A667FD" w:rsidRPr="00F91F14" w:rsidRDefault="0094355E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326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97,143</w:t>
            </w: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E261847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B8AA194" w14:textId="77AC48E3" w:rsidR="00A667FD" w:rsidRPr="00F91F14" w:rsidRDefault="007E176F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C326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9,602</w:t>
            </w:r>
          </w:p>
        </w:tc>
        <w:tc>
          <w:tcPr>
            <w:tcW w:w="270" w:type="dxa"/>
          </w:tcPr>
          <w:p w14:paraId="6AE1EE04" w14:textId="77777777" w:rsidR="00A667FD" w:rsidRPr="00F91F14" w:rsidRDefault="00A667FD" w:rsidP="00A667FD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2D0179B" w14:textId="0A195D11" w:rsidR="00A667FD" w:rsidRPr="00F91F14" w:rsidRDefault="007E176F" w:rsidP="00A667FD">
            <w:pPr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326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520,627</w:t>
            </w: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6" w:type="dxa"/>
            <w:vAlign w:val="center"/>
          </w:tcPr>
          <w:p w14:paraId="042640EC" w14:textId="77777777" w:rsidR="00A667FD" w:rsidRPr="00F91F14" w:rsidRDefault="00A667FD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A954646" w14:textId="502253E7" w:rsidR="00A667FD" w:rsidRPr="00F91F14" w:rsidRDefault="007E176F" w:rsidP="00A6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327,929</w:t>
            </w:r>
          </w:p>
        </w:tc>
      </w:tr>
    </w:tbl>
    <w:p w14:paraId="7F1A7CC3" w14:textId="77777777" w:rsidR="002D2E9A" w:rsidRPr="00F91F14" w:rsidRDefault="002D2E9A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067FA59" w14:textId="3FE99589" w:rsidR="0030398F" w:rsidRPr="00F91F14" w:rsidRDefault="0030398F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8DF9930" w14:textId="77777777" w:rsidR="00597B26" w:rsidRPr="00F91F14" w:rsidRDefault="00597B26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DE4CCD8" w14:textId="25B84298" w:rsidR="00D045AE" w:rsidRPr="00F91F14" w:rsidRDefault="00D045AE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300763" w14:textId="77777777" w:rsidR="00597B26" w:rsidRPr="00F91F14" w:rsidRDefault="00597B26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60068" w14:textId="3CB9A651" w:rsidR="00310FA3" w:rsidRPr="00F91F14" w:rsidRDefault="00D045AE" w:rsidP="00ED1B7A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085E673" w14:textId="77777777" w:rsidR="00ED1B7A" w:rsidRPr="00F91F14" w:rsidRDefault="00ED1B7A" w:rsidP="00ED1B7A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0101A5" w14:textId="50632B95" w:rsidR="00D045AE" w:rsidRPr="00F91F14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57659FD" w14:textId="03305D03" w:rsidR="00064333" w:rsidRPr="00F91F14" w:rsidRDefault="0006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55A6031B" w14:textId="4BD1B4A0" w:rsidR="00D045AE" w:rsidRPr="00F91F14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B6BEE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F91F14" w:rsidRDefault="00866F6C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29" w14:textId="34A4DA64" w:rsidR="00D045AE" w:rsidRPr="00F91F14" w:rsidRDefault="00D045AE" w:rsidP="0006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F91F14" w:rsidRDefault="00D045AE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05221" w14:textId="6668D8D5" w:rsidR="005E6444" w:rsidRPr="00F91F14" w:rsidRDefault="005E6444" w:rsidP="00911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AF79D4" w:rsidRPr="00F91F14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30FAD5B5" w14:textId="77777777" w:rsidR="005E6444" w:rsidRPr="00F91F14" w:rsidRDefault="005E6444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4DC7D" w14:textId="77777777" w:rsidR="003E759F" w:rsidRDefault="003E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681CE83" w14:textId="3C7BA710" w:rsidR="0018632A" w:rsidRPr="00F91F14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หลักประกัน</w:t>
      </w: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C69AFE5" w14:textId="77777777" w:rsidR="00597B26" w:rsidRPr="00F91F14" w:rsidRDefault="00597B26" w:rsidP="009F4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184D190" w14:textId="26CEE653" w:rsidR="0018632A" w:rsidRPr="00F91F14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ประกอบด้วยที่ดิน รถยนต์ </w:t>
      </w:r>
      <w:r w:rsidR="002C69B6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เครื่องใช้ไฟฟ้า</w:t>
      </w:r>
      <w:r w:rsidR="00382C45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และอื่น</w:t>
      </w:r>
      <w:r w:rsidR="002C69B6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pacing w:val="-4"/>
          <w:sz w:val="30"/>
          <w:szCs w:val="30"/>
          <w:cs/>
        </w:rPr>
        <w:t>ๆ ซึ่งได้รับการประเมินมูลค่า ณ วันรับรู้รายการเมื่อเริ่มแรกของ</w:t>
      </w:r>
      <w:r w:rsidR="00E66A47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ลูกหนี้ตามสัญญาเช่าซื้อ</w:t>
      </w:r>
      <w:r w:rsidR="002C69B6"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="00E66A47" w:rsidRPr="00F91F14">
        <w:rPr>
          <w:rFonts w:asciiTheme="majorBidi" w:hAnsiTheme="majorBidi" w:cstheme="majorBidi"/>
          <w:spacing w:val="-4"/>
          <w:sz w:val="30"/>
          <w:szCs w:val="30"/>
          <w:cs/>
        </w:rPr>
        <w:t>ลูกหนี้เงินให้สินเชื่อ</w:t>
      </w:r>
    </w:p>
    <w:p w14:paraId="17C8D2E4" w14:textId="4378B943" w:rsidR="00434C21" w:rsidRPr="00F91F14" w:rsidRDefault="0043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BBC64CC" w14:textId="24651302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การกระจุกตัวของความเสี่ยงด้านเครดิต</w:t>
      </w:r>
    </w:p>
    <w:p w14:paraId="6573C245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433DCD" w14:textId="52245A41" w:rsidR="00AC5FCA" w:rsidRDefault="00AA629E" w:rsidP="00AC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กลุ่มบริษัทมีการติดตามการกระจุกตัวของความเสี่ยงด้านเครดิตตามประเภทของการให้สินเชื่อซึ่ง</w:t>
      </w:r>
      <w:r w:rsidR="00AC5FCA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3F75EA" w:rsidRPr="00F91F1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C5F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75EA" w:rsidRPr="00F91F14">
        <w:rPr>
          <w:rFonts w:asciiTheme="majorBidi" w:hAnsiTheme="majorBidi" w:cstheme="majorBidi"/>
          <w:sz w:val="30"/>
          <w:szCs w:val="30"/>
          <w:cs/>
        </w:rPr>
        <w:t>ลูกหนี้หมุนเวียนอื่น</w:t>
      </w:r>
      <w:r w:rsidR="00FB1485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5FCA" w:rsidRPr="00F91F14">
        <w:rPr>
          <w:rFonts w:asciiTheme="majorBidi" w:hAnsiTheme="majorBidi" w:cstheme="majorBidi"/>
          <w:sz w:val="30"/>
          <w:szCs w:val="30"/>
          <w:cs/>
        </w:rPr>
        <w:t>ลูกหนี้ตามสัญญาเช่า</w:t>
      </w:r>
      <w:r w:rsidR="00AC5FCA" w:rsidRPr="00F91F14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AC5F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5FCA" w:rsidRPr="00F91F14">
        <w:rPr>
          <w:rFonts w:asciiTheme="majorBidi" w:hAnsiTheme="majorBidi" w:cstheme="majorBidi"/>
          <w:sz w:val="30"/>
          <w:szCs w:val="30"/>
          <w:cs/>
        </w:rPr>
        <w:t>และลูกหนี้เงินให้สินเชื่อ</w:t>
      </w:r>
      <w:r w:rsidR="00AC5FCA">
        <w:rPr>
          <w:rFonts w:asciiTheme="majorBidi" w:hAnsiTheme="majorBidi" w:cstheme="majorBidi" w:hint="cs"/>
          <w:sz w:val="30"/>
          <w:szCs w:val="30"/>
          <w:cs/>
        </w:rPr>
        <w:t xml:space="preserve"> ลูกหนี้ของบริษัทมีการกระจายตัวของกลุ่มลูกค้าจำนวนมาก ทั้งลูกค้าองค์กรและลูกค้ารายย่อย ทำให้กลุ่มบริษัทมีความเสี่ยงด้านการกระจุกตัวต่ำ</w:t>
      </w:r>
    </w:p>
    <w:p w14:paraId="42407C47" w14:textId="6600F0CC" w:rsidR="009F4F6A" w:rsidRPr="00F91F14" w:rsidRDefault="009F4F6A" w:rsidP="00CC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EEC89A2" w14:textId="024CB7F4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lang w:eastAsia="en-GB"/>
        </w:rPr>
      </w:pPr>
      <w:r w:rsidRPr="00F91F14"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368DD87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</w:p>
    <w:p w14:paraId="39073712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  <w:r w:rsidRPr="00F91F14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F91F14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  <w:t>SICR</w:t>
      </w:r>
      <w:r w:rsidRPr="00F91F14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)</w:t>
      </w:r>
    </w:p>
    <w:p w14:paraId="64D87BC3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eastAsia="AngsanaNew" w:hAnsiTheme="majorBidi" w:cstheme="majorBidi"/>
          <w:spacing w:val="-2"/>
          <w:sz w:val="30"/>
          <w:szCs w:val="30"/>
          <w:lang w:eastAsia="en-GB"/>
        </w:rPr>
      </w:pPr>
    </w:p>
    <w:p w14:paraId="6010D9F4" w14:textId="033AA808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เมื่อพิจารณาว่าความเสี่ยงที่จะผิดนัดชำระหนี้ (</w:t>
      </w:r>
      <w:r w:rsidRPr="00F91F14">
        <w:rPr>
          <w:rFonts w:asciiTheme="majorBidi" w:hAnsiTheme="majorBidi" w:cstheme="majorBidi"/>
          <w:sz w:val="30"/>
          <w:szCs w:val="30"/>
        </w:rPr>
        <w:t>PD</w:t>
      </w:r>
      <w:r w:rsidRPr="00F91F14">
        <w:rPr>
          <w:rFonts w:asciiTheme="majorBidi" w:hAnsiTheme="majorBidi" w:cstheme="majorBidi"/>
          <w:sz w:val="30"/>
          <w:szCs w:val="30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22180CB9" w14:textId="4D22C05D" w:rsidR="00CC2230" w:rsidRDefault="00CC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FF"/>
          <w:sz w:val="30"/>
          <w:szCs w:val="30"/>
          <w:shd w:val="clear" w:color="auto" w:fill="D9D9D9"/>
        </w:rPr>
      </w:pPr>
      <w:r>
        <w:rPr>
          <w:rFonts w:asciiTheme="majorBidi" w:hAnsiTheme="majorBidi" w:cstheme="majorBidi"/>
          <w:color w:val="0000FF"/>
          <w:sz w:val="30"/>
          <w:szCs w:val="30"/>
          <w:shd w:val="clear" w:color="auto" w:fill="D9D9D9"/>
        </w:rPr>
        <w:br w:type="page"/>
      </w:r>
    </w:p>
    <w:p w14:paraId="19EA1912" w14:textId="61A8F3A5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คำนิยามของการผิดนัดชำระหนี้ (</w:t>
      </w:r>
      <w:r w:rsidRPr="00F91F14">
        <w:rPr>
          <w:rFonts w:asciiTheme="majorBidi" w:hAnsiTheme="majorBidi" w:cstheme="majorBidi"/>
          <w:i/>
          <w:iCs/>
          <w:sz w:val="30"/>
          <w:szCs w:val="30"/>
        </w:rPr>
        <w:t>Default</w:t>
      </w: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91F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4D075B2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00ED0" w14:textId="485E1850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1F83C4BD" w14:textId="77777777" w:rsidR="009F4F6A" w:rsidRPr="00F91F14" w:rsidRDefault="009F4F6A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78497" w14:textId="30961544" w:rsidR="00AA629E" w:rsidRPr="00F91F14" w:rsidRDefault="00AA629E" w:rsidP="00FA7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กลุ่มบริษัทพิจารณาข้อบ่งชี้เชิงปริมาณ เช่น ผู้กู้ค้างชำระภาระผูกพันด้านเครดิตที่มีสาระสำคัญมากกว่า </w:t>
      </w:r>
      <w:r w:rsidRPr="00F91F14">
        <w:rPr>
          <w:rFonts w:asciiTheme="majorBidi" w:hAnsiTheme="majorBidi" w:cstheme="majorBidi"/>
          <w:sz w:val="30"/>
          <w:szCs w:val="30"/>
        </w:rPr>
        <w:t xml:space="preserve">90 </w:t>
      </w:r>
      <w:r w:rsidRPr="00F91F14">
        <w:rPr>
          <w:rFonts w:asciiTheme="majorBidi" w:hAnsiTheme="majorBidi" w:cstheme="majorBidi"/>
          <w:sz w:val="30"/>
          <w:szCs w:val="30"/>
          <w:cs/>
        </w:rPr>
        <w:t>วันกับกลุ่มบริษัท</w:t>
      </w:r>
      <w:r w:rsidR="00F42A4E" w:rsidRPr="00F91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168A7F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BE482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73E19CB7" w14:textId="441B4DF5" w:rsidR="00002312" w:rsidRPr="00F91F14" w:rsidRDefault="00002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F38415" w14:textId="4FF13741" w:rsidR="00AA629E" w:rsidRPr="00F91F14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  <w:cs/>
        </w:rPr>
      </w:pPr>
      <w:r w:rsidRPr="00F91F14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ค่าความน่าจะเป็นที่ลูกหนี้จะผิดนัดชำระหนี้</w:t>
      </w:r>
      <w:r w:rsidRPr="00F91F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51F0A52" w14:textId="77777777" w:rsidR="00AA629E" w:rsidRPr="00F91F14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BCCD3" w14:textId="674AD90C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002312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</w:t>
      </w:r>
      <w:r w:rsidR="00002312" w:rsidRPr="00F91F14">
        <w:rPr>
          <w:rFonts w:asciiTheme="majorBidi" w:hAnsiTheme="majorBidi" w:cstheme="majorBidi"/>
          <w:sz w:val="30"/>
          <w:szCs w:val="30"/>
          <w:cs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</w:t>
      </w:r>
    </w:p>
    <w:p w14:paraId="654D76BE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14AC9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  <w:r w:rsidRPr="00F91F14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การนำข้อมูลที่คาดการณ์ในอนาคตมาใช้</w:t>
      </w:r>
    </w:p>
    <w:p w14:paraId="632EF335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</w:pPr>
    </w:p>
    <w:p w14:paraId="1B353191" w14:textId="67CCDA9B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eastAsia="AngsanaNew" w:hAnsiTheme="majorBidi" w:cstheme="majorBidi"/>
          <w:spacing w:val="-2"/>
          <w:sz w:val="30"/>
          <w:szCs w:val="30"/>
          <w:cs/>
          <w:lang w:eastAsia="en-GB"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62BB3E12" w14:textId="77777777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933CC" w14:textId="1060EA04" w:rsidR="00AA629E" w:rsidRPr="00F91F14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สถานการณ์ความน่าจะเป็นถ่วงน้ำหนักที่กลุ่มบริษัทใช้ในการวัดมูลค่าผลขาดทุนด้านเครดิตที่คาดว่าจะเกิดขึ้น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ได้แก่ สถานการณ์ปกติ</w:t>
      </w:r>
      <w:r w:rsidR="0003393A" w:rsidRPr="00F91F14">
        <w:rPr>
          <w:rFonts w:asciiTheme="majorBidi" w:hAnsiTheme="majorBidi" w:cstheme="majorBidi" w:hint="cs"/>
          <w:sz w:val="30"/>
          <w:szCs w:val="30"/>
          <w:cs/>
        </w:rPr>
        <w:t xml:space="preserve"> สถานการณ์</w:t>
      </w:r>
      <w:r w:rsidR="00A93A88" w:rsidRPr="00F91F14">
        <w:rPr>
          <w:rFonts w:asciiTheme="majorBidi" w:hAnsiTheme="majorBidi" w:cstheme="majorBidi" w:hint="cs"/>
          <w:sz w:val="30"/>
          <w:szCs w:val="30"/>
          <w:cs/>
        </w:rPr>
        <w:t>ดีและสถานการณ์แย่</w:t>
      </w:r>
    </w:p>
    <w:p w14:paraId="138B6730" w14:textId="135619E4" w:rsidR="00CC2230" w:rsidRDefault="00CC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C66B2E" w14:textId="548A9519" w:rsidR="00102575" w:rsidRPr="00F91F14" w:rsidRDefault="001877B5" w:rsidP="0024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1F1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530DC9B" w14:textId="6250B101" w:rsidR="001877B5" w:rsidRPr="00F91F14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14E813D8" w14:textId="38EB57D5" w:rsidR="006A2748" w:rsidRPr="00F91F14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64389513"/>
      <w:r w:rsidRPr="00F91F14">
        <w:rPr>
          <w:rFonts w:ascii="Angsana New" w:hAnsi="Angsana New" w:hint="cs"/>
          <w:sz w:val="30"/>
          <w:szCs w:val="30"/>
          <w:cs/>
        </w:rPr>
        <w:t>ความเสี่ยงด้านเครดิต</w:t>
      </w:r>
      <w:r w:rsidR="00CC106D" w:rsidRPr="00F91F1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F14">
        <w:rPr>
          <w:rFonts w:ascii="Angsana New" w:hAnsi="Angsana New" w:hint="cs"/>
          <w:sz w:val="30"/>
          <w:szCs w:val="30"/>
          <w:cs/>
        </w:rPr>
        <w:t>ที่เกิดจากเงินสดและรายการเทียบเท่าเงินสด</w:t>
      </w:r>
      <w:r w:rsidR="00CC106D" w:rsidRPr="00F91F14">
        <w:rPr>
          <w:rFonts w:ascii="Angsana New" w:hAnsi="Angsana New" w:hint="cs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ซึ่งกลุ่มบริษัทและบริษัทพิจารณาว่ามีความเสี่ยงด้านเครดิตต่ำ</w:t>
      </w:r>
    </w:p>
    <w:p w14:paraId="1243DC97" w14:textId="50724E58" w:rsidR="002D5592" w:rsidRPr="00F91F14" w:rsidRDefault="002D5592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787B2E" w14:textId="7B56125F" w:rsidR="002D5592" w:rsidRPr="00F91F14" w:rsidRDefault="00F42A4E" w:rsidP="002D5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91F1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5592" w:rsidRPr="00F91F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C34565E" w14:textId="3235D46D" w:rsidR="002D5592" w:rsidRPr="00F91F14" w:rsidRDefault="002D5592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06221" w14:textId="7D4DB762" w:rsidR="00310FA3" w:rsidRPr="00F91F14" w:rsidRDefault="005762CF" w:rsidP="007E41DE">
      <w:pPr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F91F14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CA20FBD" w14:textId="77777777" w:rsidR="00F42A4E" w:rsidRPr="00F91F14" w:rsidRDefault="00F42A4E" w:rsidP="007E41DE">
      <w:pPr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78808C91" w14:textId="300BCA9D" w:rsidR="005762CF" w:rsidRPr="00F91F14" w:rsidRDefault="005762CF" w:rsidP="00F42A4E">
      <w:pPr>
        <w:pStyle w:val="Heading5"/>
        <w:tabs>
          <w:tab w:val="left" w:pos="540"/>
          <w:tab w:val="left" w:pos="990"/>
        </w:tabs>
        <w:rPr>
          <w:rFonts w:ascii="Angsana New" w:hAnsi="Angsana New" w:cs="Angsana New"/>
          <w:i/>
          <w:iCs/>
          <w:sz w:val="30"/>
          <w:szCs w:val="30"/>
          <w:cs/>
        </w:rPr>
      </w:pPr>
      <w:r w:rsidRPr="00F91F1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ab/>
        <w:t>(1)</w:t>
      </w:r>
      <w:r w:rsidRPr="00F91F14">
        <w:rPr>
          <w:rFonts w:ascii="Angsana New" w:hAnsi="Angsana New" w:cs="Angsana New" w:hint="cs"/>
          <w:i/>
          <w:iCs/>
          <w:sz w:val="30"/>
          <w:szCs w:val="30"/>
          <w:lang w:val="th-TH"/>
        </w:rPr>
        <w:tab/>
      </w:r>
      <w:r w:rsidRPr="00F91F1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ความเสี่ยงด้านอัตราแลกเปลี่ยน</w:t>
      </w:r>
    </w:p>
    <w:p w14:paraId="769D868A" w14:textId="77777777" w:rsidR="005762CF" w:rsidRPr="00F91F14" w:rsidRDefault="005762CF" w:rsidP="0057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143F63AE" w14:textId="521A2DF7" w:rsidR="005762CF" w:rsidRPr="00F91F14" w:rsidRDefault="00F42A4E" w:rsidP="00F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81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F91F14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กลุ่มบริษัทไม่มี</w:t>
      </w:r>
      <w:r w:rsidR="005762CF" w:rsidRPr="00F91F14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ความเสี่ยงด้านอัตราแลกเปลี่ยน</w:t>
      </w:r>
      <w:r w:rsidRPr="00F91F14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เนื่องจากไม่มีรายการที่เป็นเงินตราต่างประเทศที่มี</w:t>
      </w:r>
      <w:r w:rsidR="00806DC1" w:rsidRPr="00F91F14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สาระสำคัญ</w:t>
      </w:r>
    </w:p>
    <w:p w14:paraId="098432C3" w14:textId="2F9C1D83" w:rsidR="00BC0427" w:rsidRPr="00F91F14" w:rsidRDefault="00BC0427" w:rsidP="0057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5AB20064" w14:textId="51623213" w:rsidR="00806BEB" w:rsidRPr="00F91F14" w:rsidRDefault="00806BEB" w:rsidP="00F42A4E">
      <w:pPr>
        <w:pStyle w:val="Heading5"/>
        <w:tabs>
          <w:tab w:val="left" w:pos="540"/>
          <w:tab w:val="left" w:pos="1008"/>
        </w:tabs>
        <w:rPr>
          <w:rFonts w:ascii="Angsana New" w:hAnsi="Angsana New" w:cs="Angsana New"/>
          <w:i/>
          <w:iCs/>
          <w:sz w:val="30"/>
          <w:szCs w:val="30"/>
          <w:cs/>
        </w:rPr>
      </w:pPr>
      <w:r w:rsidRPr="00F91F1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ab/>
        <w:t>(2)</w:t>
      </w:r>
      <w:r w:rsidRPr="00F91F14">
        <w:rPr>
          <w:rFonts w:ascii="Angsana New" w:hAnsi="Angsana New" w:cs="Angsana New" w:hint="cs"/>
          <w:i/>
          <w:iCs/>
          <w:sz w:val="30"/>
          <w:szCs w:val="30"/>
          <w:lang w:val="th-TH"/>
        </w:rPr>
        <w:tab/>
      </w:r>
      <w:r w:rsidRPr="00F91F1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ความเสี่ยงด้านอัตราดอกเบี้ย</w:t>
      </w:r>
    </w:p>
    <w:p w14:paraId="1324E6AF" w14:textId="2464E0F5" w:rsidR="00BC0427" w:rsidRPr="00F91F14" w:rsidRDefault="00BC0427" w:rsidP="0057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634178B0" w14:textId="447A0764" w:rsidR="00326DAB" w:rsidRPr="00F91F14" w:rsidRDefault="00F42A4E" w:rsidP="00F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hanging="477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/>
          <w:sz w:val="30"/>
          <w:szCs w:val="30"/>
          <w:cs/>
        </w:rPr>
        <w:tab/>
      </w:r>
      <w:r w:rsidR="00326DAB" w:rsidRPr="00F91F14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F91F14">
        <w:rPr>
          <w:rFonts w:ascii="Angsana New" w:hAnsi="Angsana New" w:hint="cs"/>
          <w:sz w:val="30"/>
          <w:szCs w:val="30"/>
          <w:cs/>
        </w:rPr>
        <w:t>ตลาด</w:t>
      </w:r>
      <w:r w:rsidR="00326DAB" w:rsidRPr="00F91F14">
        <w:rPr>
          <w:rFonts w:ascii="Angsana New" w:hAnsi="Angsana New" w:hint="cs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กลุ่มบริษัทมีฐานะเปิดต่อความเสี่ยงด้านอัตราดอกเบี้ยโดยหลักมาจากลูกหนี้ตามสัญญาเช่าซื้อ</w:t>
      </w:r>
      <w:r w:rsidR="007E41DE" w:rsidRPr="00F91F14">
        <w:rPr>
          <w:rFonts w:ascii="Angsana New" w:hAnsi="Angsana New" w:hint="cs"/>
          <w:sz w:val="30"/>
          <w:szCs w:val="30"/>
          <w:cs/>
        </w:rPr>
        <w:t xml:space="preserve"> ลูกหนี้</w:t>
      </w:r>
      <w:r w:rsidR="00326DAB" w:rsidRPr="00F91F14">
        <w:rPr>
          <w:rFonts w:ascii="Angsana New" w:hAnsi="Angsana New" w:hint="cs"/>
          <w:sz w:val="30"/>
          <w:szCs w:val="30"/>
          <w:cs/>
        </w:rPr>
        <w:t xml:space="preserve">เงินให้สินเชื่อและเงินกู้ยืม  </w:t>
      </w:r>
    </w:p>
    <w:p w14:paraId="616DCAC2" w14:textId="079C8461" w:rsidR="007E41DE" w:rsidRPr="00F91F14" w:rsidRDefault="007E41DE" w:rsidP="00F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hanging="477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326DAB" w:rsidRPr="00F91F14" w14:paraId="52AC47B9" w14:textId="77777777" w:rsidTr="00186634">
        <w:trPr>
          <w:tblHeader/>
        </w:trPr>
        <w:tc>
          <w:tcPr>
            <w:tcW w:w="2207" w:type="pct"/>
            <w:tcBorders>
              <w:top w:val="nil"/>
              <w:bottom w:val="nil"/>
            </w:tcBorders>
          </w:tcPr>
          <w:p w14:paraId="08B7C10A" w14:textId="77777777" w:rsidR="00326DAB" w:rsidRPr="00F91F14" w:rsidRDefault="00326DA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tcBorders>
              <w:top w:val="nil"/>
              <w:bottom w:val="nil"/>
            </w:tcBorders>
          </w:tcPr>
          <w:p w14:paraId="0C755A4D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D160242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bottom w:val="nil"/>
            </w:tcBorders>
          </w:tcPr>
          <w:p w14:paraId="20615FFE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26DAB" w:rsidRPr="00F91F14" w14:paraId="743AFCB2" w14:textId="77777777" w:rsidTr="00186634">
        <w:trPr>
          <w:tblHeader/>
        </w:trPr>
        <w:tc>
          <w:tcPr>
            <w:tcW w:w="2207" w:type="pct"/>
            <w:tcBorders>
              <w:top w:val="nil"/>
            </w:tcBorders>
          </w:tcPr>
          <w:p w14:paraId="364863BE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12273A35" w14:textId="742AC1E3" w:rsidR="00326DAB" w:rsidRPr="00F91F14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3" w:type="pct"/>
            <w:tcBorders>
              <w:top w:val="nil"/>
            </w:tcBorders>
          </w:tcPr>
          <w:p w14:paraId="05F0AFFD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7D9C413E" w14:textId="1365A567" w:rsidR="00326DAB" w:rsidRPr="00F91F14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6E7FDA89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39EFB314" w14:textId="19D0A0B0" w:rsidR="00326DAB" w:rsidRPr="00F91F14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4" w:type="pct"/>
            <w:tcBorders>
              <w:top w:val="nil"/>
            </w:tcBorders>
          </w:tcPr>
          <w:p w14:paraId="3BB5E31A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</w:tcBorders>
          </w:tcPr>
          <w:p w14:paraId="4BD6384F" w14:textId="05488A74" w:rsidR="00326DAB" w:rsidRPr="00F91F14" w:rsidRDefault="0079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326DAB" w:rsidRPr="00F91F14" w14:paraId="32A4B642" w14:textId="77777777" w:rsidTr="00186634">
        <w:trPr>
          <w:tblHeader/>
        </w:trPr>
        <w:tc>
          <w:tcPr>
            <w:tcW w:w="2207" w:type="pct"/>
          </w:tcPr>
          <w:p w14:paraId="15FD3C3E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EFCC881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6DAB" w:rsidRPr="00F91F14" w14:paraId="6D6A6551" w14:textId="77777777" w:rsidTr="00186634">
        <w:tc>
          <w:tcPr>
            <w:tcW w:w="2207" w:type="pct"/>
          </w:tcPr>
          <w:p w14:paraId="73F0E10F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793" w:type="pct"/>
            <w:gridSpan w:val="7"/>
          </w:tcPr>
          <w:p w14:paraId="7AF6E98B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6DAB" w:rsidRPr="00F91F14" w14:paraId="09FEE04E" w14:textId="77777777" w:rsidTr="00186634">
        <w:tc>
          <w:tcPr>
            <w:tcW w:w="2207" w:type="pct"/>
          </w:tcPr>
          <w:p w14:paraId="25BDBCF4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76" w:type="pct"/>
          </w:tcPr>
          <w:p w14:paraId="7B069F19" w14:textId="0B0D267D" w:rsidR="00326DAB" w:rsidRPr="00F91F14" w:rsidRDefault="00FE3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949,471</w:t>
            </w:r>
            <w:r w:rsidR="00144A8F"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81286B4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9C694B7" w14:textId="7FDD8309" w:rsidR="00326DAB" w:rsidRPr="00F91F14" w:rsidRDefault="00EE5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>827,895</w:t>
            </w:r>
            <w:r w:rsidR="00144A8F"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43E47C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1A11EC6" w14:textId="3ECDD44C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54FC" w:rsidRPr="00F91F14">
              <w:rPr>
                <w:rFonts w:asciiTheme="majorBidi" w:hAnsiTheme="majorBidi" w:cstheme="majorBidi"/>
                <w:sz w:val="28"/>
                <w:szCs w:val="28"/>
              </w:rPr>
              <w:t>430,697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D264E79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9D48CF" w14:textId="3E656104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5611" w:rsidRPr="00F91F14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5D5C9E" w:rsidRPr="00F91F14">
              <w:rPr>
                <w:rFonts w:asciiTheme="majorBidi" w:hAnsiTheme="majorBidi" w:cstheme="majorBidi"/>
                <w:sz w:val="28"/>
                <w:szCs w:val="28"/>
              </w:rPr>
              <w:t>,614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26DAB" w:rsidRPr="00F91F14" w14:paraId="49426420" w14:textId="77777777" w:rsidTr="00186634">
        <w:tc>
          <w:tcPr>
            <w:tcW w:w="2207" w:type="pct"/>
          </w:tcPr>
          <w:p w14:paraId="11EFBF2C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585A7C1" w14:textId="01A8BC3C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(1,</w:t>
            </w:r>
            <w:r w:rsidR="007F4A11" w:rsidRPr="00F91F14">
              <w:rPr>
                <w:rFonts w:asciiTheme="majorBidi" w:hAnsiTheme="majorBidi" w:cstheme="majorBidi"/>
                <w:sz w:val="28"/>
                <w:szCs w:val="28"/>
              </w:rPr>
              <w:t>618,</w:t>
            </w:r>
            <w:r w:rsidR="009D1598" w:rsidRPr="00F91F14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381721D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803A058" w14:textId="3846CBA8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E54FC" w:rsidRPr="00F91F14">
              <w:rPr>
                <w:rFonts w:asciiTheme="majorBidi" w:hAnsiTheme="majorBidi" w:cstheme="majorBidi"/>
                <w:sz w:val="28"/>
                <w:szCs w:val="28"/>
              </w:rPr>
              <w:t>247,935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E2B39B1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B512088" w14:textId="208FC511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E54FC" w:rsidRPr="00F91F14">
              <w:rPr>
                <w:rFonts w:asciiTheme="majorBidi" w:hAnsiTheme="majorBidi" w:cstheme="majorBidi"/>
                <w:sz w:val="28"/>
                <w:szCs w:val="28"/>
              </w:rPr>
              <w:t>1,503,865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259C418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8C49986" w14:textId="029E1E9B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D5C9E" w:rsidRPr="00F91F14">
              <w:rPr>
                <w:rFonts w:asciiTheme="majorBidi" w:hAnsiTheme="majorBidi" w:cstheme="majorBidi"/>
                <w:sz w:val="28"/>
                <w:szCs w:val="28"/>
              </w:rPr>
              <w:t>169,</w:t>
            </w:r>
            <w:r w:rsidR="001F0AF9" w:rsidRPr="00F91F14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F91F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6DAB" w:rsidRPr="00F91F14" w14:paraId="2866D96C" w14:textId="77777777" w:rsidTr="00186634">
        <w:tc>
          <w:tcPr>
            <w:tcW w:w="2207" w:type="pct"/>
          </w:tcPr>
          <w:p w14:paraId="1307ED2E" w14:textId="573248C0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222B11D" w14:textId="37798D54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BD3B98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669,162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7F1703C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46BB1AD" w14:textId="247EA5D5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EE54FC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79,960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28BE156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B506F84" w14:textId="50E1AB31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</w:t>
            </w:r>
            <w:r w:rsidR="002A5611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073,168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7D2FB8A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40895C8" w14:textId="2671C9B8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20858"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349,366</w:t>
            </w: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26DAB" w:rsidRPr="00F91F14" w14:paraId="26E1AC52" w14:textId="77777777" w:rsidTr="00186634">
        <w:tc>
          <w:tcPr>
            <w:tcW w:w="2207" w:type="pct"/>
            <w:tcBorders>
              <w:bottom w:val="nil"/>
            </w:tcBorders>
          </w:tcPr>
          <w:p w14:paraId="0CAFCDD1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nil"/>
            </w:tcBorders>
          </w:tcPr>
          <w:p w14:paraId="4F778CA3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85B2E85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nil"/>
            </w:tcBorders>
          </w:tcPr>
          <w:p w14:paraId="1D146DF9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3CBB223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nil"/>
            </w:tcBorders>
          </w:tcPr>
          <w:p w14:paraId="287DC9E6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CB74695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double" w:sz="4" w:space="0" w:color="auto"/>
              <w:bottom w:val="nil"/>
            </w:tcBorders>
          </w:tcPr>
          <w:p w14:paraId="1E1BADA7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26DAB" w:rsidRPr="00F91F14" w14:paraId="03BAEF60" w14:textId="77777777" w:rsidTr="00186634">
        <w:tc>
          <w:tcPr>
            <w:tcW w:w="2207" w:type="pct"/>
            <w:tcBorders>
              <w:top w:val="nil"/>
            </w:tcBorders>
          </w:tcPr>
          <w:p w14:paraId="3A9C98A9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24996130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B324774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14:paraId="42EBFEE3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29E2AD2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38DDAAC2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AECA0AE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nil"/>
              <w:bottom w:val="nil"/>
            </w:tcBorders>
          </w:tcPr>
          <w:p w14:paraId="52DD02A2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26DAB" w:rsidRPr="00F91F14" w14:paraId="75287FAE" w14:textId="77777777" w:rsidTr="00186634">
        <w:tc>
          <w:tcPr>
            <w:tcW w:w="2207" w:type="pct"/>
            <w:tcBorders>
              <w:bottom w:val="nil"/>
            </w:tcBorders>
          </w:tcPr>
          <w:p w14:paraId="357DE648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39F818AC" w14:textId="00F82968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165,000 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DD74104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</w:tcPr>
          <w:p w14:paraId="45E6420B" w14:textId="4B591A67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D80891F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37193E08" w14:textId="3456ADEC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165,000 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E6D9597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</w:tcPr>
          <w:p w14:paraId="2D10B625" w14:textId="7C5B0721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26DAB" w:rsidRPr="00F91F14" w14:paraId="6FDA31DB" w14:textId="77777777" w:rsidTr="00186634">
        <w:tc>
          <w:tcPr>
            <w:tcW w:w="2207" w:type="pct"/>
            <w:tcBorders>
              <w:top w:val="nil"/>
              <w:bottom w:val="nil"/>
            </w:tcBorders>
          </w:tcPr>
          <w:p w14:paraId="2DB7390A" w14:textId="6DFD2619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913EDCD" w14:textId="4B2D795E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165,000 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C96C204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E9DE68C" w14:textId="2A95F912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 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AA27390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538019B" w14:textId="5680ECEC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165,000 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0A243D1" w14:textId="77777777" w:rsidR="00326DAB" w:rsidRPr="00F91F14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C107EB9" w14:textId="2B0DFB38" w:rsidR="00326DAB" w:rsidRPr="00F91F14" w:rsidRDefault="0014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  </w:t>
            </w:r>
          </w:p>
        </w:tc>
      </w:tr>
    </w:tbl>
    <w:p w14:paraId="45D993FB" w14:textId="07E05A4B" w:rsidR="00326DAB" w:rsidRPr="00F91F14" w:rsidRDefault="00326DAB" w:rsidP="003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F1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</w:t>
      </w:r>
      <w:r w:rsidR="001E232E" w:rsidRPr="00F91F14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F91F14">
        <w:rPr>
          <w:rFonts w:ascii="Angsana New" w:hAnsi="Angsana New" w:hint="cs"/>
          <w:i/>
          <w:iCs/>
          <w:sz w:val="30"/>
          <w:szCs w:val="30"/>
          <w:cs/>
        </w:rPr>
        <w:t>ที่มีอัตราดอกเบี้ยผันแปร</w:t>
      </w:r>
    </w:p>
    <w:p w14:paraId="470EDD20" w14:textId="77777777" w:rsidR="00326DAB" w:rsidRPr="00F91F14" w:rsidRDefault="00326DAB" w:rsidP="003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45DF68" w14:textId="04BF80B9" w:rsidR="00326DAB" w:rsidRPr="00F91F14" w:rsidRDefault="00326DAB" w:rsidP="003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การเปลี่ยนแปลงของอัตราดอกเบี้ยที่ร้อยล</w:t>
      </w:r>
      <w:r w:rsidR="00E81AE2" w:rsidRPr="00F91F14">
        <w:rPr>
          <w:rFonts w:ascii="Angsana New" w:hAnsi="Angsana New" w:hint="cs"/>
          <w:sz w:val="30"/>
          <w:szCs w:val="30"/>
          <w:cs/>
        </w:rPr>
        <w:t xml:space="preserve">ะ </w:t>
      </w:r>
      <w:r w:rsidR="00E81AE2" w:rsidRPr="00F91F14">
        <w:rPr>
          <w:rFonts w:ascii="Angsana New" w:hAnsi="Angsana New"/>
          <w:sz w:val="30"/>
          <w:szCs w:val="30"/>
        </w:rPr>
        <w:t>1</w:t>
      </w:r>
      <w:r w:rsidR="00E81AE2" w:rsidRPr="00F91F14">
        <w:rPr>
          <w:rFonts w:ascii="Angsana New" w:hAnsi="Angsana New"/>
          <w:sz w:val="28"/>
          <w:szCs w:val="28"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ซึ่งเป็นไปได้อย่างสมเหตุสมผล ณ วันที่รายงาน โดยตั้งอยู่บน</w:t>
      </w:r>
      <w:r w:rsidR="001E232E" w:rsidRPr="00F91F14">
        <w:rPr>
          <w:rFonts w:ascii="Angsana New" w:hAnsi="Angsana New"/>
          <w:sz w:val="30"/>
          <w:szCs w:val="30"/>
        </w:rPr>
        <w:br/>
      </w:r>
      <w:r w:rsidRPr="00F91F14">
        <w:rPr>
          <w:rFonts w:ascii="Angsana New" w:hAnsi="Angsana New" w:hint="cs"/>
          <w:sz w:val="30"/>
          <w:szCs w:val="30"/>
          <w:cs/>
        </w:rPr>
        <w:t>ข้อสมมติที่ว่าตัวแปรอื่นมีค่าคงที่</w:t>
      </w:r>
    </w:p>
    <w:p w14:paraId="339856E6" w14:textId="08FD3454" w:rsidR="00310FA3" w:rsidRPr="00F91F14" w:rsidRDefault="00310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1"/>
        <w:gridCol w:w="1683"/>
        <w:gridCol w:w="388"/>
        <w:gridCol w:w="1683"/>
      </w:tblGrid>
      <w:tr w:rsidR="00326DAB" w:rsidRPr="00F91F14" w14:paraId="1A74C5C2" w14:textId="77777777">
        <w:trPr>
          <w:trHeight w:val="256"/>
          <w:tblHeader/>
        </w:trPr>
        <w:tc>
          <w:tcPr>
            <w:tcW w:w="2950" w:type="pct"/>
          </w:tcPr>
          <w:p w14:paraId="764A7F48" w14:textId="77777777" w:rsidR="00326DAB" w:rsidRPr="00F91F14" w:rsidRDefault="00326D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50" w:type="pct"/>
            <w:gridSpan w:val="3"/>
          </w:tcPr>
          <w:p w14:paraId="2301E32C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26DAB" w:rsidRPr="00F91F14" w14:paraId="2E0A2435" w14:textId="77777777">
        <w:trPr>
          <w:trHeight w:val="256"/>
          <w:tblHeader/>
        </w:trPr>
        <w:tc>
          <w:tcPr>
            <w:tcW w:w="2950" w:type="pct"/>
            <w:vAlign w:val="bottom"/>
          </w:tcPr>
          <w:p w14:paraId="0CD374DA" w14:textId="77777777" w:rsidR="00326DAB" w:rsidRPr="00F91F14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919" w:type="pct"/>
          </w:tcPr>
          <w:p w14:paraId="27368CB7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br/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12" w:type="pct"/>
          </w:tcPr>
          <w:p w14:paraId="72C100D3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</w:tcPr>
          <w:p w14:paraId="71498F44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อัตราดอกเบี้ยลดลง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br/>
            </w: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91F1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326DAB" w:rsidRPr="00F91F14" w14:paraId="1C1CD9D6" w14:textId="77777777">
        <w:trPr>
          <w:trHeight w:val="256"/>
          <w:tblHeader/>
        </w:trPr>
        <w:tc>
          <w:tcPr>
            <w:tcW w:w="2950" w:type="pct"/>
          </w:tcPr>
          <w:p w14:paraId="561BCC82" w14:textId="77777777" w:rsidR="00326DAB" w:rsidRPr="00F91F14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0" w:type="pct"/>
            <w:gridSpan w:val="3"/>
          </w:tcPr>
          <w:p w14:paraId="03818D78" w14:textId="77777777" w:rsidR="00326DAB" w:rsidRPr="00F91F14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32E" w:rsidRPr="00F91F14" w14:paraId="30E25D72" w14:textId="77777777">
        <w:trPr>
          <w:trHeight w:val="256"/>
        </w:trPr>
        <w:tc>
          <w:tcPr>
            <w:tcW w:w="2950" w:type="pct"/>
          </w:tcPr>
          <w:p w14:paraId="19DDA4C9" w14:textId="0A5C5088" w:rsidR="001E232E" w:rsidRPr="00F91F14" w:rsidRDefault="001E232E" w:rsidP="001E23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81AE2" w:rsidRPr="00F91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19" w:type="pct"/>
          </w:tcPr>
          <w:p w14:paraId="670775C7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" w:type="pct"/>
          </w:tcPr>
          <w:p w14:paraId="243E4D6E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</w:tcPr>
          <w:p w14:paraId="052D2B4A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2E" w:rsidRPr="00F91F14" w14:paraId="5DD3C588" w14:textId="77777777" w:rsidTr="001F7134">
        <w:trPr>
          <w:trHeight w:val="256"/>
        </w:trPr>
        <w:tc>
          <w:tcPr>
            <w:tcW w:w="2950" w:type="pct"/>
          </w:tcPr>
          <w:p w14:paraId="7A716E45" w14:textId="47C2D757" w:rsidR="001E232E" w:rsidRPr="00F91F14" w:rsidRDefault="001E232E" w:rsidP="001E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6CA03DAE" w14:textId="69865948" w:rsidR="001E232E" w:rsidRPr="00F91F14" w:rsidRDefault="001F7134" w:rsidP="001F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12" w:type="pct"/>
          </w:tcPr>
          <w:p w14:paraId="5A6B3CB6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5F04FFBC" w14:textId="621C1FA8" w:rsidR="001E232E" w:rsidRPr="00F91F14" w:rsidRDefault="001F7134" w:rsidP="001F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1E232E" w:rsidRPr="00F91F14" w14:paraId="7FA4B7E9" w14:textId="77777777" w:rsidTr="001F7134">
        <w:trPr>
          <w:trHeight w:val="256"/>
        </w:trPr>
        <w:tc>
          <w:tcPr>
            <w:tcW w:w="2950" w:type="pct"/>
          </w:tcPr>
          <w:p w14:paraId="4FCA0EA2" w14:textId="18CBFC93" w:rsidR="001E232E" w:rsidRPr="00F91F14" w:rsidRDefault="001E232E" w:rsidP="001E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5A03DA9" w14:textId="0BCDBFAD" w:rsidR="001E232E" w:rsidRPr="00F91F14" w:rsidRDefault="000F3B29" w:rsidP="0090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(155)</w:t>
            </w:r>
          </w:p>
        </w:tc>
        <w:tc>
          <w:tcPr>
            <w:tcW w:w="212" w:type="pct"/>
          </w:tcPr>
          <w:p w14:paraId="3F6A49F2" w14:textId="77777777" w:rsidR="001E232E" w:rsidRPr="00F91F14" w:rsidRDefault="001E232E" w:rsidP="0090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6BA3A2AD" w14:textId="5DEE2A27" w:rsidR="001E232E" w:rsidRPr="00F91F14" w:rsidRDefault="000F3B29" w:rsidP="0090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</w:tr>
      <w:tr w:rsidR="001E232E" w:rsidRPr="00F91F14" w14:paraId="788ACCF9" w14:textId="77777777" w:rsidTr="001E232E">
        <w:trPr>
          <w:trHeight w:val="256"/>
        </w:trPr>
        <w:tc>
          <w:tcPr>
            <w:tcW w:w="2950" w:type="pct"/>
          </w:tcPr>
          <w:p w14:paraId="7291B408" w14:textId="77777777" w:rsidR="001E232E" w:rsidRPr="00F91F14" w:rsidRDefault="001E232E" w:rsidP="001E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5AB47D42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" w:type="pct"/>
          </w:tcPr>
          <w:p w14:paraId="59362B9C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0E33E953" w14:textId="77777777" w:rsidR="001E232E" w:rsidRPr="00F91F14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8FE97C4" w14:textId="1F67177B" w:rsidR="00E81AE2" w:rsidRPr="00F91F14" w:rsidRDefault="00E8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bookmarkEnd w:id="8"/>
    <w:p w14:paraId="2411D9FE" w14:textId="19451B55" w:rsidR="001C215C" w:rsidRPr="00F91F14" w:rsidRDefault="001E232E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1C215C" w:rsidRPr="00F91F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33F6D"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C215C" w:rsidRPr="00F91F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4C895B42" w14:textId="77777777" w:rsidR="001C215C" w:rsidRPr="00F91F14" w:rsidRDefault="001C215C" w:rsidP="00D045AE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A4A5988" w14:textId="3B8DF334" w:rsidR="001C215C" w:rsidRPr="00F91F14" w:rsidRDefault="001C215C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3819A7F" w14:textId="002D7098" w:rsidR="007F294D" w:rsidRPr="00F91F14" w:rsidRDefault="007F2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615C9CFC" w14:textId="77777777" w:rsidR="00A242AA" w:rsidRDefault="00A2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859CCFE" w14:textId="7839ED96" w:rsidR="00E94CCE" w:rsidRPr="00F91F14" w:rsidRDefault="001E232E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91F14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ตารางต่อไปนี้แสดงระยะเวลาการครบกำหนดคงเหลือตามสัญญาโดยแสดงจำนวนขั้นต้นซึ่งไม่ได้คิดลด</w:t>
      </w:r>
    </w:p>
    <w:p w14:paraId="6ABEAC75" w14:textId="74CD34E2" w:rsidR="00310FA3" w:rsidRPr="00F91F14" w:rsidRDefault="00310FA3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8"/>
        <w:gridCol w:w="1078"/>
        <w:gridCol w:w="988"/>
        <w:gridCol w:w="1114"/>
        <w:gridCol w:w="1087"/>
        <w:gridCol w:w="1087"/>
      </w:tblGrid>
      <w:tr w:rsidR="00AD2D97" w:rsidRPr="00002312" w14:paraId="0C59D3DF" w14:textId="77777777" w:rsidTr="000460AC">
        <w:trPr>
          <w:tblHeader/>
        </w:trPr>
        <w:tc>
          <w:tcPr>
            <w:tcW w:w="2790" w:type="dxa"/>
            <w:vAlign w:val="bottom"/>
          </w:tcPr>
          <w:p w14:paraId="043B88F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7B01BA6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2D97" w:rsidRPr="00002312" w14:paraId="6F7159D9" w14:textId="77777777" w:rsidTr="000460AC">
        <w:trPr>
          <w:tblHeader/>
        </w:trPr>
        <w:tc>
          <w:tcPr>
            <w:tcW w:w="2790" w:type="dxa"/>
            <w:vAlign w:val="bottom"/>
          </w:tcPr>
          <w:p w14:paraId="6D21D79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4659BEC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F8FE8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1A4A901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vAlign w:val="bottom"/>
          </w:tcPr>
          <w:p w14:paraId="39876C3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4" w:type="dxa"/>
            <w:vAlign w:val="bottom"/>
          </w:tcPr>
          <w:p w14:paraId="1B4E94D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</w:tcPr>
          <w:p w14:paraId="30B05A9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87" w:type="dxa"/>
            <w:vAlign w:val="bottom"/>
          </w:tcPr>
          <w:p w14:paraId="78910B7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2D97" w:rsidRPr="00002312" w14:paraId="1772D7CE" w14:textId="77777777" w:rsidTr="000460AC">
        <w:trPr>
          <w:tblHeader/>
        </w:trPr>
        <w:tc>
          <w:tcPr>
            <w:tcW w:w="2790" w:type="dxa"/>
            <w:vAlign w:val="bottom"/>
          </w:tcPr>
          <w:p w14:paraId="6A90CBA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4FE175D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2D97" w:rsidRPr="00002312" w14:paraId="32B44ED3" w14:textId="77777777" w:rsidTr="000460AC">
        <w:tc>
          <w:tcPr>
            <w:tcW w:w="2790" w:type="dxa"/>
          </w:tcPr>
          <w:p w14:paraId="2BCDC8B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78" w:type="dxa"/>
          </w:tcPr>
          <w:p w14:paraId="109AB86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AA114A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0A2C86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EDE60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49FCFD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1F4AD9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6F5D3E82" w14:textId="77777777" w:rsidTr="000460AC">
        <w:tc>
          <w:tcPr>
            <w:tcW w:w="2790" w:type="dxa"/>
          </w:tcPr>
          <w:p w14:paraId="4A40CDB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3321CAB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26B90E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3A2920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C92BD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6A50A9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494110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25E3876E" w14:textId="77777777" w:rsidTr="000460AC">
        <w:tc>
          <w:tcPr>
            <w:tcW w:w="2790" w:type="dxa"/>
          </w:tcPr>
          <w:p w14:paraId="6733F7D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4FB7BB4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</w:tcPr>
          <w:p w14:paraId="5697D01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</w:tcPr>
          <w:p w14:paraId="191782B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</w:tcPr>
          <w:p w14:paraId="35FD5C7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</w:tcPr>
          <w:p w14:paraId="53D1732F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>55,090</w:t>
            </w:r>
          </w:p>
        </w:tc>
        <w:tc>
          <w:tcPr>
            <w:tcW w:w="1087" w:type="dxa"/>
          </w:tcPr>
          <w:p w14:paraId="253CBB2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55,090 </w:t>
            </w:r>
          </w:p>
        </w:tc>
      </w:tr>
      <w:tr w:rsidR="00AD2D97" w:rsidRPr="00002312" w14:paraId="3EAD3A50" w14:textId="77777777" w:rsidTr="000460AC">
        <w:tc>
          <w:tcPr>
            <w:tcW w:w="2790" w:type="dxa"/>
          </w:tcPr>
          <w:p w14:paraId="24CF416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</w:tcPr>
          <w:p w14:paraId="3E0D005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13D296A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93,563 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0EA02A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7C74517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15659CFE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76448B9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93,563 </w:t>
            </w:r>
          </w:p>
        </w:tc>
      </w:tr>
      <w:tr w:rsidR="00AD2D97" w:rsidRPr="00002312" w14:paraId="132B8E61" w14:textId="77777777" w:rsidTr="000460AC">
        <w:trPr>
          <w:trHeight w:val="60"/>
        </w:trPr>
        <w:tc>
          <w:tcPr>
            <w:tcW w:w="2790" w:type="dxa"/>
          </w:tcPr>
          <w:p w14:paraId="16A2EA1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</w:tcPr>
          <w:p w14:paraId="02FBB586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6F938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728,953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C7A435D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252,082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976F132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5,921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30FDDA8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6970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2B775B6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986,956 </w:t>
            </w:r>
          </w:p>
        </w:tc>
      </w:tr>
      <w:tr w:rsidR="00AD2D97" w:rsidRPr="00002312" w14:paraId="2F04EC6D" w14:textId="77777777" w:rsidTr="000460AC">
        <w:tc>
          <w:tcPr>
            <w:tcW w:w="2790" w:type="dxa"/>
          </w:tcPr>
          <w:p w14:paraId="0901C8C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78" w:type="dxa"/>
          </w:tcPr>
          <w:p w14:paraId="247F395B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FC81619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169,842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A04A634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11,908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F691307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D0BAA05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6970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386375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181,750 </w:t>
            </w:r>
          </w:p>
        </w:tc>
      </w:tr>
      <w:tr w:rsidR="00AD2D97" w:rsidRPr="00002312" w14:paraId="5F866157" w14:textId="77777777" w:rsidTr="000460AC">
        <w:tc>
          <w:tcPr>
            <w:tcW w:w="2790" w:type="dxa"/>
          </w:tcPr>
          <w:p w14:paraId="6AEEEEC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78" w:type="dxa"/>
          </w:tcPr>
          <w:p w14:paraId="6B4C538A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A2DB4F7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6844DDB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CABBA8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31EA8B9" w14:textId="38AEC944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697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A3BB472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57A56738" w14:textId="77777777" w:rsidTr="000460AC">
        <w:tc>
          <w:tcPr>
            <w:tcW w:w="2790" w:type="dxa"/>
          </w:tcPr>
          <w:p w14:paraId="41511E0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78" w:type="dxa"/>
          </w:tcPr>
          <w:p w14:paraId="5FFA8B39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1,150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9BBF3E2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A87E757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AC2BDF6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BFE5989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6970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7BDCE7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1,150 </w:t>
            </w:r>
          </w:p>
        </w:tc>
      </w:tr>
      <w:tr w:rsidR="00AD2D97" w:rsidRPr="00002312" w14:paraId="7FB5A3D6" w14:textId="77777777" w:rsidTr="000460AC">
        <w:tc>
          <w:tcPr>
            <w:tcW w:w="2790" w:type="dxa"/>
          </w:tcPr>
          <w:p w14:paraId="7F75A29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78" w:type="dxa"/>
          </w:tcPr>
          <w:p w14:paraId="5EEB4D2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3FAAF8D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32D6F6B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1182261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5EBBA27" w14:textId="77777777" w:rsidR="00AD2D97" w:rsidRPr="00F5697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327,929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F515EFB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327,929</w:t>
            </w:r>
          </w:p>
        </w:tc>
      </w:tr>
      <w:tr w:rsidR="00AD2D97" w:rsidRPr="002A216F" w14:paraId="279CB1C1" w14:textId="77777777" w:rsidTr="000460AC">
        <w:tc>
          <w:tcPr>
            <w:tcW w:w="2790" w:type="dxa"/>
          </w:tcPr>
          <w:p w14:paraId="765B551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078" w:type="dxa"/>
          </w:tcPr>
          <w:p w14:paraId="28DBE8B6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67,335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77B5F1E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61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FCC2EF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5CF3E23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A8FB388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6970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5E75B0C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sz w:val="26"/>
                <w:szCs w:val="26"/>
              </w:rPr>
              <w:t xml:space="preserve"> 67,396 </w:t>
            </w:r>
          </w:p>
        </w:tc>
      </w:tr>
      <w:tr w:rsidR="00AD2D97" w:rsidRPr="002A216F" w14:paraId="5EA458FA" w14:textId="77777777" w:rsidTr="000460AC">
        <w:tc>
          <w:tcPr>
            <w:tcW w:w="2790" w:type="dxa"/>
          </w:tcPr>
          <w:p w14:paraId="415BFD2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010B71F3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68,485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F1F3445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b/>
                <w:bCs/>
                <w:sz w:val="26"/>
                <w:szCs w:val="26"/>
              </w:rPr>
              <w:t>992,419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250F5C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b/>
                <w:bCs/>
                <w:sz w:val="26"/>
                <w:szCs w:val="26"/>
              </w:rPr>
              <w:t>263,990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7CB2F07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b/>
                <w:bCs/>
                <w:sz w:val="26"/>
                <w:szCs w:val="26"/>
              </w:rPr>
              <w:t>5,921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8D7DF3C" w14:textId="77777777" w:rsidR="00AD2D97" w:rsidRPr="00023895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383,019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C9BC368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713,834</w:t>
            </w:r>
          </w:p>
        </w:tc>
      </w:tr>
      <w:tr w:rsidR="00AD2D97" w:rsidRPr="00002312" w14:paraId="2E2042E4" w14:textId="77777777" w:rsidTr="000460AC">
        <w:tc>
          <w:tcPr>
            <w:tcW w:w="2790" w:type="dxa"/>
          </w:tcPr>
          <w:p w14:paraId="61F653B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1F7B9E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7A4966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02A0CE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83E224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2B6039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BB5879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5DD498E3" w14:textId="77777777" w:rsidTr="000460AC">
        <w:tc>
          <w:tcPr>
            <w:tcW w:w="2790" w:type="dxa"/>
          </w:tcPr>
          <w:p w14:paraId="26B2E8C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38995D8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EA6F80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68751B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0575D8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2ACFCA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164A9D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002B3C69" w14:textId="77777777" w:rsidTr="000460AC">
        <w:tc>
          <w:tcPr>
            <w:tcW w:w="2790" w:type="dxa"/>
          </w:tcPr>
          <w:p w14:paraId="3FFA190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78" w:type="dxa"/>
          </w:tcPr>
          <w:p w14:paraId="789DFB5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C08A2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81E27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9DB0F8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3EFB5B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E1BEBA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3A3CD298" w14:textId="77777777" w:rsidTr="000460AC">
        <w:tc>
          <w:tcPr>
            <w:tcW w:w="2790" w:type="dxa"/>
          </w:tcPr>
          <w:p w14:paraId="15B92F1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78" w:type="dxa"/>
          </w:tcPr>
          <w:p w14:paraId="7C510A07" w14:textId="77777777" w:rsidR="00AD2D97" w:rsidRPr="000C43C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73,200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BFABA57" w14:textId="77777777" w:rsidR="00AD2D97" w:rsidRPr="000C43C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565,39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CCB7B23" w14:textId="77777777" w:rsidR="00AD2D97" w:rsidRPr="00E209E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53FDE42" w14:textId="77777777" w:rsidR="00AD2D97" w:rsidRPr="00E209E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E3E5D3A" w14:textId="77777777" w:rsidR="00AD2D97" w:rsidRPr="00A226D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98B25FB" w14:textId="77777777" w:rsidR="00AD2D97" w:rsidRPr="000C43C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638,59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D2D97" w:rsidRPr="00002312" w14:paraId="1E6B0605" w14:textId="77777777" w:rsidTr="000460AC">
        <w:tc>
          <w:tcPr>
            <w:tcW w:w="2790" w:type="dxa"/>
          </w:tcPr>
          <w:p w14:paraId="4A67E4D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0EC2DADC" w14:textId="77777777" w:rsidR="00AD2D97" w:rsidRPr="00E209E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452D9B9" w14:textId="77777777" w:rsidR="00AD2D97" w:rsidRPr="000C43C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181,791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778A10" w14:textId="77777777" w:rsidR="00AD2D97" w:rsidRPr="00E209E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9F86B51" w14:textId="77777777" w:rsidR="00AD2D97" w:rsidRPr="00E209E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A39E4A9" w14:textId="77777777" w:rsidR="00AD2D97" w:rsidRPr="00A226D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A05DFE5" w14:textId="77777777" w:rsidR="00AD2D97" w:rsidRPr="000C43C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181,791 </w:t>
            </w:r>
          </w:p>
        </w:tc>
      </w:tr>
      <w:tr w:rsidR="00CC2230" w:rsidRPr="00002312" w14:paraId="254A1F6B" w14:textId="77777777" w:rsidTr="000460AC">
        <w:tc>
          <w:tcPr>
            <w:tcW w:w="2790" w:type="dxa"/>
          </w:tcPr>
          <w:p w14:paraId="0AD2BFA4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078" w:type="dxa"/>
          </w:tcPr>
          <w:p w14:paraId="520EB78A" w14:textId="7C2B3012" w:rsidR="00CC2230" w:rsidRPr="00E209E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922,849</w:t>
            </w:r>
            <w:r w:rsidRPr="00E209E2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9A4157B" w14:textId="5638509D" w:rsidR="00CC2230" w:rsidRPr="000C43CE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6D8DC2F" w14:textId="77777777" w:rsidR="00CC2230" w:rsidRPr="00E209E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883E260" w14:textId="77777777" w:rsidR="00CC2230" w:rsidRPr="00E209E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690348C" w14:textId="77777777" w:rsidR="00CC2230" w:rsidRPr="00A226D1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53CB720" w14:textId="77777777" w:rsidR="00CC2230" w:rsidRPr="000C43CE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922,849 </w:t>
            </w:r>
          </w:p>
        </w:tc>
      </w:tr>
      <w:tr w:rsidR="00CC2230" w:rsidRPr="00002312" w14:paraId="77A48583" w14:textId="77777777" w:rsidTr="000460AC">
        <w:tc>
          <w:tcPr>
            <w:tcW w:w="2790" w:type="dxa"/>
          </w:tcPr>
          <w:p w14:paraId="27A408B7" w14:textId="7C89F4CD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</w:t>
            </w:r>
            <w:r>
              <w:rPr>
                <w:sz w:val="26"/>
                <w:szCs w:val="26"/>
              </w:rPr>
              <w:br/>
            </w:r>
            <w:r w:rsidRPr="000C43CE">
              <w:rPr>
                <w:rFonts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078" w:type="dxa"/>
          </w:tcPr>
          <w:p w14:paraId="5AEF1AD6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1E57316" w14:textId="77777777" w:rsidR="00CC2230" w:rsidRPr="00E209E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A7CE9AE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1DBE7C" w14:textId="77777777" w:rsidR="00CC2230" w:rsidRPr="000C43CE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2,572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12161B5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E1B3E" w14:textId="77777777" w:rsidR="00CC2230" w:rsidRPr="000C43CE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97,428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A580618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EEB3BE" w14:textId="77777777" w:rsidR="00CC2230" w:rsidRPr="00E209E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9723E84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51429" w14:textId="77777777" w:rsidR="00CC2230" w:rsidRPr="00A226D1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F734A4C" w14:textId="77777777" w:rsidR="00CC2230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F64AE9" w14:textId="77777777" w:rsidR="00CC2230" w:rsidRPr="000C43CE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</w:tr>
      <w:tr w:rsidR="00CC2230" w:rsidRPr="00002312" w14:paraId="63B1BBF2" w14:textId="77777777" w:rsidTr="000460AC">
        <w:tc>
          <w:tcPr>
            <w:tcW w:w="2790" w:type="dxa"/>
          </w:tcPr>
          <w:p w14:paraId="7DA2ED9E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</w:tcPr>
          <w:p w14:paraId="6E82D07D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B85429F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14,478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259A74D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 72,218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4741123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3C22F39" w14:textId="77777777" w:rsidR="00CC2230" w:rsidRPr="00A226D1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B9A90CC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86,696 </w:t>
            </w:r>
          </w:p>
        </w:tc>
      </w:tr>
      <w:tr w:rsidR="00CC2230" w:rsidRPr="00002312" w14:paraId="5F2E5073" w14:textId="77777777" w:rsidTr="000460AC">
        <w:tc>
          <w:tcPr>
            <w:tcW w:w="2790" w:type="dxa"/>
          </w:tcPr>
          <w:p w14:paraId="34842AF3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737BD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4D7085AB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0C4BF58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21,498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6ED8516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12,685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117690C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A25B2D9" w14:textId="77777777" w:rsidR="00CC2230" w:rsidRPr="00A226D1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BD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34AFF3B" w14:textId="77777777" w:rsidR="00CC2230" w:rsidRPr="00737BD6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7BD6">
              <w:rPr>
                <w:rFonts w:asciiTheme="majorBidi" w:hAnsiTheme="majorBidi" w:cstheme="majorBidi"/>
                <w:sz w:val="26"/>
                <w:szCs w:val="26"/>
              </w:rPr>
              <w:t xml:space="preserve"> 34,183 </w:t>
            </w:r>
          </w:p>
        </w:tc>
      </w:tr>
      <w:tr w:rsidR="00CC2230" w:rsidRPr="00002312" w14:paraId="4D1D0CC2" w14:textId="77777777" w:rsidTr="000460AC">
        <w:tc>
          <w:tcPr>
            <w:tcW w:w="2790" w:type="dxa"/>
          </w:tcPr>
          <w:p w14:paraId="0ED139B3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78" w:type="dxa"/>
          </w:tcPr>
          <w:p w14:paraId="0B9F4D6A" w14:textId="77777777" w:rsidR="00CC2230" w:rsidRPr="00E209E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96996A0" w14:textId="77777777" w:rsidR="00CC2230" w:rsidRPr="000C43CE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4,429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2C45E07" w14:textId="77777777" w:rsidR="00CC2230" w:rsidRPr="00E209E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2580D95" w14:textId="77777777" w:rsidR="00CC2230" w:rsidRPr="00E209E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70DDB35" w14:textId="77777777" w:rsidR="00CC2230" w:rsidRPr="00A226D1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9E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99F3E12" w14:textId="77777777" w:rsidR="00CC2230" w:rsidRPr="000C43CE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43CE">
              <w:rPr>
                <w:rFonts w:asciiTheme="majorBidi" w:hAnsiTheme="majorBidi" w:cstheme="majorBidi"/>
                <w:sz w:val="26"/>
                <w:szCs w:val="26"/>
              </w:rPr>
              <w:t xml:space="preserve"> 4,429 </w:t>
            </w:r>
          </w:p>
        </w:tc>
      </w:tr>
      <w:tr w:rsidR="00CC2230" w:rsidRPr="00002312" w14:paraId="7369C84B" w14:textId="77777777" w:rsidTr="000460AC">
        <w:tc>
          <w:tcPr>
            <w:tcW w:w="2790" w:type="dxa"/>
          </w:tcPr>
          <w:p w14:paraId="6E7F4E9B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24F7923C" w14:textId="1AE64412" w:rsidR="00CC2230" w:rsidRPr="0000231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996,049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8B1E070" w14:textId="3439DA7F" w:rsidR="00CC2230" w:rsidRPr="0000231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790,159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AFBFDF4" w14:textId="77777777" w:rsidR="00CC2230" w:rsidRPr="0000231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182,331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04A6E9A" w14:textId="77777777" w:rsidR="00CC2230" w:rsidRPr="0000231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09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281F89E" w14:textId="77777777" w:rsidR="00CC2230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09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F2B83BC" w14:textId="77777777" w:rsidR="00CC2230" w:rsidRPr="00002312" w:rsidRDefault="00CC2230" w:rsidP="00CC22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1,968,539</w:t>
            </w:r>
          </w:p>
        </w:tc>
      </w:tr>
      <w:tr w:rsidR="00CC2230" w:rsidRPr="00002312" w14:paraId="22A246CE" w14:textId="77777777" w:rsidTr="000460AC">
        <w:tc>
          <w:tcPr>
            <w:tcW w:w="2790" w:type="dxa"/>
          </w:tcPr>
          <w:p w14:paraId="3C35CEF8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751E552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BD763D7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1DFC0F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65B93D4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24317B0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2F09573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230" w:rsidRPr="00002312" w14:paraId="44C0A266" w14:textId="77777777" w:rsidTr="000460AC">
        <w:tc>
          <w:tcPr>
            <w:tcW w:w="2790" w:type="dxa"/>
          </w:tcPr>
          <w:p w14:paraId="46830123" w14:textId="77777777" w:rsidR="00CC2230" w:rsidRPr="00002312" w:rsidRDefault="00CC2230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78" w:type="dxa"/>
          </w:tcPr>
          <w:p w14:paraId="2ACF6D50" w14:textId="7956FE16" w:rsidR="00CC2230" w:rsidRPr="00002312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(927,564)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2A1687B" w14:textId="7D932AE9" w:rsidR="00CC2230" w:rsidRPr="00002312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(202,260)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5322F65" w14:textId="77777777" w:rsidR="00CC2230" w:rsidRPr="00002312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81,659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1510124" w14:textId="77777777" w:rsidR="00CC2230" w:rsidRPr="00002312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5,921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BA5BEE8" w14:textId="77777777" w:rsidR="00CC2230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383,019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099BBA6" w14:textId="77777777" w:rsidR="00CC2230" w:rsidRPr="00002312" w:rsidRDefault="00CC2230" w:rsidP="00CC22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(254,705)</w:t>
            </w:r>
          </w:p>
        </w:tc>
      </w:tr>
    </w:tbl>
    <w:p w14:paraId="524B93AD" w14:textId="3489DAC9" w:rsidR="007F03EA" w:rsidRDefault="007F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79B19DA" w14:textId="77777777" w:rsidR="00AD2D97" w:rsidRPr="00F91F14" w:rsidRDefault="00AD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E6A8FE4" w14:textId="206FE160" w:rsidR="00706FE2" w:rsidRDefault="00706FE2" w:rsidP="00E81AE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8"/>
        <w:gridCol w:w="1078"/>
        <w:gridCol w:w="988"/>
        <w:gridCol w:w="1114"/>
        <w:gridCol w:w="1087"/>
        <w:gridCol w:w="1087"/>
      </w:tblGrid>
      <w:tr w:rsidR="00AD2D97" w:rsidRPr="00002312" w14:paraId="0A6CE98E" w14:textId="77777777" w:rsidTr="000460AC">
        <w:trPr>
          <w:tblHeader/>
        </w:trPr>
        <w:tc>
          <w:tcPr>
            <w:tcW w:w="2790" w:type="dxa"/>
            <w:vAlign w:val="bottom"/>
          </w:tcPr>
          <w:p w14:paraId="70DA627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0500CAB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2D97" w:rsidRPr="00002312" w14:paraId="1415FF81" w14:textId="77777777" w:rsidTr="000460AC">
        <w:trPr>
          <w:tblHeader/>
        </w:trPr>
        <w:tc>
          <w:tcPr>
            <w:tcW w:w="2790" w:type="dxa"/>
            <w:vAlign w:val="bottom"/>
          </w:tcPr>
          <w:p w14:paraId="0F48ACB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721721A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71F0F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3A35CE5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vAlign w:val="bottom"/>
          </w:tcPr>
          <w:p w14:paraId="3D3958F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4" w:type="dxa"/>
            <w:vAlign w:val="bottom"/>
          </w:tcPr>
          <w:p w14:paraId="5C15C2A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</w:tcPr>
          <w:p w14:paraId="49D98E3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87" w:type="dxa"/>
            <w:vAlign w:val="bottom"/>
          </w:tcPr>
          <w:p w14:paraId="3A3165A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2D97" w:rsidRPr="00002312" w14:paraId="04088CCE" w14:textId="77777777" w:rsidTr="000460AC">
        <w:trPr>
          <w:tblHeader/>
        </w:trPr>
        <w:tc>
          <w:tcPr>
            <w:tcW w:w="2790" w:type="dxa"/>
            <w:vAlign w:val="bottom"/>
          </w:tcPr>
          <w:p w14:paraId="2AF7BC0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7CF5FD6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2D97" w:rsidRPr="00002312" w14:paraId="263EAEE4" w14:textId="77777777" w:rsidTr="000460AC">
        <w:tc>
          <w:tcPr>
            <w:tcW w:w="2790" w:type="dxa"/>
          </w:tcPr>
          <w:p w14:paraId="570E698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2565</w:t>
            </w:r>
          </w:p>
        </w:tc>
        <w:tc>
          <w:tcPr>
            <w:tcW w:w="1078" w:type="dxa"/>
          </w:tcPr>
          <w:p w14:paraId="5EF2CD0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3AFC0B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87FD63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B48B66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F8A1B0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03CC42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0E9EB3AA" w14:textId="77777777" w:rsidTr="000460AC">
        <w:tc>
          <w:tcPr>
            <w:tcW w:w="2790" w:type="dxa"/>
          </w:tcPr>
          <w:p w14:paraId="4DC831A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1426935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6EE394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1C17609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7E20D0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61A7C8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128A06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4FE85D56" w14:textId="77777777" w:rsidTr="000460AC">
        <w:tc>
          <w:tcPr>
            <w:tcW w:w="2790" w:type="dxa"/>
          </w:tcPr>
          <w:p w14:paraId="795F3A3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5549B4A0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</w:tcPr>
          <w:p w14:paraId="07A32F6D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</w:tcPr>
          <w:p w14:paraId="1A5F1F26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</w:tcPr>
          <w:p w14:paraId="4E3AB145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</w:tcPr>
          <w:p w14:paraId="3CAF944F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>89,845</w:t>
            </w:r>
          </w:p>
        </w:tc>
        <w:tc>
          <w:tcPr>
            <w:tcW w:w="1087" w:type="dxa"/>
          </w:tcPr>
          <w:p w14:paraId="36D97849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89,845 </w:t>
            </w:r>
          </w:p>
        </w:tc>
      </w:tr>
      <w:tr w:rsidR="00AD2D97" w:rsidRPr="00002312" w14:paraId="41C7437A" w14:textId="77777777" w:rsidTr="000460AC">
        <w:tc>
          <w:tcPr>
            <w:tcW w:w="2790" w:type="dxa"/>
          </w:tcPr>
          <w:p w14:paraId="20519DC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</w:tcPr>
          <w:p w14:paraId="761DFC6E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776A09CF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29,975 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3A074229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381F164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6B1662A4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54D31B33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29,975 </w:t>
            </w:r>
          </w:p>
        </w:tc>
      </w:tr>
      <w:tr w:rsidR="00AD2D97" w:rsidRPr="00002312" w14:paraId="2D713F3B" w14:textId="77777777" w:rsidTr="000460AC">
        <w:trPr>
          <w:trHeight w:val="60"/>
        </w:trPr>
        <w:tc>
          <w:tcPr>
            <w:tcW w:w="2790" w:type="dxa"/>
          </w:tcPr>
          <w:p w14:paraId="147471E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</w:tcPr>
          <w:p w14:paraId="5242181C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CA3D3AC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561,455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3FC3DBC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239,109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ED91D61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4,108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A48E20A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9145E44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804,672 </w:t>
            </w:r>
          </w:p>
        </w:tc>
      </w:tr>
      <w:tr w:rsidR="00AD2D97" w:rsidRPr="00002312" w14:paraId="2EA99E7E" w14:textId="77777777" w:rsidTr="000460AC">
        <w:tc>
          <w:tcPr>
            <w:tcW w:w="2790" w:type="dxa"/>
          </w:tcPr>
          <w:p w14:paraId="6C937CD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78" w:type="dxa"/>
          </w:tcPr>
          <w:p w14:paraId="71285B94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44E2E22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187,023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64CA173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2,575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4DA7D1D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CFE8E30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CA19A50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189,598 </w:t>
            </w:r>
          </w:p>
        </w:tc>
      </w:tr>
      <w:tr w:rsidR="00AD2D97" w:rsidRPr="00002312" w14:paraId="7C3FF421" w14:textId="77777777" w:rsidTr="000460AC">
        <w:tc>
          <w:tcPr>
            <w:tcW w:w="2790" w:type="dxa"/>
          </w:tcPr>
          <w:p w14:paraId="3C3220C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78" w:type="dxa"/>
          </w:tcPr>
          <w:p w14:paraId="6A20B721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41E4D5A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98A1970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1FEA9D0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1C57F63" w14:textId="77777777" w:rsidR="00AD2D97" w:rsidRPr="003B3A7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0B49EE2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2D97" w:rsidRPr="00002312" w14:paraId="350FDC17" w14:textId="77777777" w:rsidTr="000460AC">
        <w:tc>
          <w:tcPr>
            <w:tcW w:w="2790" w:type="dxa"/>
          </w:tcPr>
          <w:p w14:paraId="3C85976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78" w:type="dxa"/>
          </w:tcPr>
          <w:p w14:paraId="6C0DA57A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1,150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2922477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B8DDFD8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CD1298D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F33D605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2A668D1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1,150 </w:t>
            </w:r>
          </w:p>
        </w:tc>
      </w:tr>
      <w:tr w:rsidR="00AD2D97" w:rsidRPr="00002312" w14:paraId="2B38CA94" w14:textId="77777777" w:rsidTr="000460AC">
        <w:tc>
          <w:tcPr>
            <w:tcW w:w="2790" w:type="dxa"/>
          </w:tcPr>
          <w:p w14:paraId="3C7B20B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078" w:type="dxa"/>
          </w:tcPr>
          <w:p w14:paraId="5AA3F050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E471E5A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52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964551C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921FB06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7A7E594" w14:textId="77777777" w:rsidR="00AD2D97" w:rsidRPr="00AF24D0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F1F34C9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52 </w:t>
            </w:r>
          </w:p>
        </w:tc>
      </w:tr>
      <w:tr w:rsidR="00AD2D97" w:rsidRPr="00002312" w14:paraId="4B18441D" w14:textId="77777777" w:rsidTr="000460AC">
        <w:tc>
          <w:tcPr>
            <w:tcW w:w="2790" w:type="dxa"/>
          </w:tcPr>
          <w:p w14:paraId="3CC0552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398F744A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3A70">
              <w:rPr>
                <w:rFonts w:ascii="Angsana New" w:hAnsi="Angsana New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F6CFA6C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778,505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2CFDC46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241,684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B423782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4,108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658340B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3A70">
              <w:rPr>
                <w:rFonts w:ascii="Angsana New" w:hAnsi="Angsana New"/>
                <w:b/>
                <w:bCs/>
                <w:sz w:val="26"/>
                <w:szCs w:val="26"/>
              </w:rPr>
              <w:t>89,845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0D15E38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1,115,292</w:t>
            </w:r>
          </w:p>
        </w:tc>
      </w:tr>
      <w:tr w:rsidR="00AD2D97" w:rsidRPr="00002312" w14:paraId="4F567F6B" w14:textId="77777777" w:rsidTr="000460AC">
        <w:tc>
          <w:tcPr>
            <w:tcW w:w="2790" w:type="dxa"/>
          </w:tcPr>
          <w:p w14:paraId="7CF9E81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A49DF9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F12D1D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007D00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6C3C67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FA10EE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0C6A28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60A24BFA" w14:textId="77777777" w:rsidTr="000460AC">
        <w:tc>
          <w:tcPr>
            <w:tcW w:w="2790" w:type="dxa"/>
          </w:tcPr>
          <w:p w14:paraId="6357EA1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3EBC786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62FD0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91BC9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8FC34B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E7FE85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C01157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4751340B" w14:textId="77777777" w:rsidTr="000460AC">
        <w:tc>
          <w:tcPr>
            <w:tcW w:w="2790" w:type="dxa"/>
          </w:tcPr>
          <w:p w14:paraId="4D49A16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78" w:type="dxa"/>
          </w:tcPr>
          <w:p w14:paraId="1CC2596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6ED25A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2CA51F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6B6F92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480014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DBE445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229048BC" w14:textId="77777777" w:rsidTr="000460AC">
        <w:tc>
          <w:tcPr>
            <w:tcW w:w="2790" w:type="dxa"/>
          </w:tcPr>
          <w:p w14:paraId="114673C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78" w:type="dxa"/>
          </w:tcPr>
          <w:p w14:paraId="56D51EDE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90E089C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203,000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A6D19F8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68A1C02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B613531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B42890B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203,000 </w:t>
            </w:r>
          </w:p>
        </w:tc>
      </w:tr>
      <w:tr w:rsidR="00AD2D97" w:rsidRPr="00002312" w14:paraId="301F4C80" w14:textId="77777777" w:rsidTr="000460AC">
        <w:tc>
          <w:tcPr>
            <w:tcW w:w="2790" w:type="dxa"/>
          </w:tcPr>
          <w:p w14:paraId="144310B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6BE41936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8A80E53" w14:textId="2A30516A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95,68</w:t>
            </w:r>
            <w:r w:rsidR="00CC223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23A5A99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3B26E42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F3CA92E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532FCF7" w14:textId="3732619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95,68</w:t>
            </w:r>
            <w:r w:rsidR="00CC223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D2D97" w:rsidRPr="00002312" w14:paraId="27D50FB0" w14:textId="77777777" w:rsidTr="000460AC">
        <w:tc>
          <w:tcPr>
            <w:tcW w:w="2790" w:type="dxa"/>
          </w:tcPr>
          <w:p w14:paraId="3BC689E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4AA4BCEE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CF0CCC8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23,556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CECD1B9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18,983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368179" w14:textId="77777777" w:rsidR="00AD2D97" w:rsidRPr="00ED28A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A11BB94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555CE37" w14:textId="77777777" w:rsidR="00AD2D97" w:rsidRPr="00AF24D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42,539 </w:t>
            </w:r>
          </w:p>
        </w:tc>
      </w:tr>
      <w:tr w:rsidR="00AD2D97" w:rsidRPr="00002312" w14:paraId="43A5421D" w14:textId="77777777" w:rsidTr="000460AC">
        <w:tc>
          <w:tcPr>
            <w:tcW w:w="2790" w:type="dxa"/>
          </w:tcPr>
          <w:p w14:paraId="33C7A88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AF24D0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78" w:type="dxa"/>
          </w:tcPr>
          <w:p w14:paraId="0D984757" w14:textId="77777777" w:rsidR="00AD2D97" w:rsidRPr="00ED28A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5F58C5B" w14:textId="77777777" w:rsidR="00AD2D97" w:rsidRPr="00AF24D0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2,878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81637EE" w14:textId="77777777" w:rsidR="00AD2D97" w:rsidRPr="00ED28A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76C7A21" w14:textId="77777777" w:rsidR="00AD2D97" w:rsidRPr="00ED28A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7962791" w14:textId="77777777" w:rsidR="00AD2D97" w:rsidRPr="00AF24D0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678CEE0" w14:textId="77777777" w:rsidR="00AD2D97" w:rsidRPr="00AF24D0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4D0">
              <w:rPr>
                <w:rFonts w:asciiTheme="majorBidi" w:hAnsiTheme="majorBidi" w:cstheme="majorBidi"/>
                <w:sz w:val="26"/>
                <w:szCs w:val="26"/>
              </w:rPr>
              <w:t xml:space="preserve"> 2,878 </w:t>
            </w:r>
          </w:p>
        </w:tc>
      </w:tr>
      <w:tr w:rsidR="00AD2D97" w:rsidRPr="00002312" w14:paraId="6178F596" w14:textId="77777777" w:rsidTr="000460AC">
        <w:tc>
          <w:tcPr>
            <w:tcW w:w="2790" w:type="dxa"/>
          </w:tcPr>
          <w:p w14:paraId="35E62B1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5A1052BE" w14:textId="77777777" w:rsidR="00AD2D97" w:rsidRPr="00ED28A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2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F433C1C" w14:textId="713DC360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325,12</w:t>
            </w:r>
            <w:r w:rsidR="00CC223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165C608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18,983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86ADBCE" w14:textId="77777777" w:rsidR="00AD2D97" w:rsidRPr="00ED28A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2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67F1879" w14:textId="77777777" w:rsidR="00AD2D97" w:rsidRPr="003B3A70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A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4DA9AFE" w14:textId="1E80A54F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344,10</w:t>
            </w:r>
            <w:r w:rsidR="00CC223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AD2D97" w:rsidRPr="00002312" w14:paraId="4FE88AB9" w14:textId="77777777" w:rsidTr="000460AC">
        <w:tc>
          <w:tcPr>
            <w:tcW w:w="2790" w:type="dxa"/>
          </w:tcPr>
          <w:p w14:paraId="78726A3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8626B7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2C1B52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C5096B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AB24DE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5649BD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FBC8FE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305B80CC" w14:textId="77777777" w:rsidTr="000460AC">
        <w:tc>
          <w:tcPr>
            <w:tcW w:w="2790" w:type="dxa"/>
          </w:tcPr>
          <w:p w14:paraId="271EA8D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78" w:type="dxa"/>
          </w:tcPr>
          <w:p w14:paraId="5E3FD41C" w14:textId="77777777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3A70">
              <w:rPr>
                <w:rFonts w:ascii="Angsana New" w:hAnsi="Angsana New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1B9231E" w14:textId="44D2D339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453,38</w:t>
            </w:r>
            <w:r w:rsidR="00AC5FC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68513C9" w14:textId="77777777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222,701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A54D058" w14:textId="77777777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4,108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2C9C75E" w14:textId="77777777" w:rsidR="00AD2D97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3A70">
              <w:rPr>
                <w:rFonts w:ascii="Angsana New" w:hAnsi="Angsana New"/>
                <w:b/>
                <w:bCs/>
                <w:sz w:val="26"/>
                <w:szCs w:val="26"/>
              </w:rPr>
              <w:t>89,845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1F21D51" w14:textId="223D5D23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771,18</w:t>
            </w:r>
            <w:r w:rsidR="00CC223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AD2D97" w:rsidRPr="00002312" w14:paraId="0EAAE552" w14:textId="77777777" w:rsidTr="000460AC">
        <w:tc>
          <w:tcPr>
            <w:tcW w:w="2790" w:type="dxa"/>
          </w:tcPr>
          <w:p w14:paraId="4168D9D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E78FA3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32251C2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54B4DE5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39C2FDA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088A038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31B52DC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F25DE83" w14:textId="6AD64218" w:rsidR="00AD2D97" w:rsidRDefault="00AD2D97" w:rsidP="00E81AE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8B29253" w14:textId="074FE5AD" w:rsidR="00AD2D97" w:rsidRDefault="00AD2D97" w:rsidP="00E81AE2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1077"/>
        <w:gridCol w:w="1077"/>
        <w:gridCol w:w="987"/>
        <w:gridCol w:w="1113"/>
        <w:gridCol w:w="1086"/>
        <w:gridCol w:w="1086"/>
        <w:gridCol w:w="7"/>
      </w:tblGrid>
      <w:tr w:rsidR="00AD2D97" w:rsidRPr="00002312" w14:paraId="65FB839D" w14:textId="77777777" w:rsidTr="000460AC">
        <w:trPr>
          <w:gridAfter w:val="1"/>
          <w:wAfter w:w="7" w:type="dxa"/>
          <w:tblHeader/>
        </w:trPr>
        <w:tc>
          <w:tcPr>
            <w:tcW w:w="2790" w:type="dxa"/>
            <w:vAlign w:val="bottom"/>
          </w:tcPr>
          <w:p w14:paraId="1982AB1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44EA278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D97" w:rsidRPr="00002312" w14:paraId="31B3B247" w14:textId="77777777" w:rsidTr="000460AC">
        <w:trPr>
          <w:tblHeader/>
        </w:trPr>
        <w:tc>
          <w:tcPr>
            <w:tcW w:w="2790" w:type="dxa"/>
            <w:vAlign w:val="bottom"/>
          </w:tcPr>
          <w:p w14:paraId="7CF51DD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62877C7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BF426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7E62C9A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vAlign w:val="bottom"/>
          </w:tcPr>
          <w:p w14:paraId="2EDEBE8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4" w:type="dxa"/>
            <w:vAlign w:val="bottom"/>
          </w:tcPr>
          <w:p w14:paraId="3240D82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</w:tcPr>
          <w:p w14:paraId="7CB11B1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87" w:type="dxa"/>
            <w:gridSpan w:val="2"/>
            <w:vAlign w:val="bottom"/>
          </w:tcPr>
          <w:p w14:paraId="31695A2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2D97" w:rsidRPr="00002312" w14:paraId="33639EAE" w14:textId="77777777" w:rsidTr="000460AC">
        <w:trPr>
          <w:gridAfter w:val="1"/>
          <w:wAfter w:w="7" w:type="dxa"/>
          <w:tblHeader/>
        </w:trPr>
        <w:tc>
          <w:tcPr>
            <w:tcW w:w="2790" w:type="dxa"/>
            <w:vAlign w:val="bottom"/>
          </w:tcPr>
          <w:p w14:paraId="55CB252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6D5D67C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2D97" w:rsidRPr="00002312" w14:paraId="7D37DB1B" w14:textId="77777777" w:rsidTr="000460AC">
        <w:tc>
          <w:tcPr>
            <w:tcW w:w="2790" w:type="dxa"/>
          </w:tcPr>
          <w:p w14:paraId="0FCB3B1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78" w:type="dxa"/>
          </w:tcPr>
          <w:p w14:paraId="02A614C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77FE1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E5AC1F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AD0383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10A3A6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</w:tcPr>
          <w:p w14:paraId="50703F4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49812118" w14:textId="77777777" w:rsidTr="000460AC">
        <w:tc>
          <w:tcPr>
            <w:tcW w:w="2790" w:type="dxa"/>
          </w:tcPr>
          <w:p w14:paraId="62DD9EF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6B28ECE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C15657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7BE1358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D0677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B1D58C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</w:tcPr>
          <w:p w14:paraId="4FE2C3D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1E545148" w14:textId="77777777" w:rsidTr="000460AC">
        <w:tc>
          <w:tcPr>
            <w:tcW w:w="2790" w:type="dxa"/>
          </w:tcPr>
          <w:p w14:paraId="79DF82D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0EAA5163" w14:textId="77777777" w:rsidR="00AD2D97" w:rsidRPr="003B3A7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8" w:type="dxa"/>
          </w:tcPr>
          <w:p w14:paraId="37010521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</w:tcPr>
          <w:p w14:paraId="3D2E856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</w:tcPr>
          <w:p w14:paraId="3CBF8B2B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</w:tcPr>
          <w:p w14:paraId="1B4ABB8D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>13,031</w:t>
            </w:r>
          </w:p>
        </w:tc>
        <w:tc>
          <w:tcPr>
            <w:tcW w:w="1087" w:type="dxa"/>
            <w:gridSpan w:val="2"/>
          </w:tcPr>
          <w:p w14:paraId="1D09DC4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13,031 </w:t>
            </w:r>
          </w:p>
        </w:tc>
      </w:tr>
      <w:tr w:rsidR="00AD2D97" w:rsidRPr="00002312" w14:paraId="2A47DE41" w14:textId="77777777" w:rsidTr="000460AC">
        <w:tc>
          <w:tcPr>
            <w:tcW w:w="2790" w:type="dxa"/>
          </w:tcPr>
          <w:p w14:paraId="23BF078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</w:tcPr>
          <w:p w14:paraId="7291A89A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58FE09D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398,108 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24CD4F1C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7360A741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5DFD70C2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</w:tcPr>
          <w:p w14:paraId="5EDB9DF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398,108 </w:t>
            </w:r>
          </w:p>
        </w:tc>
      </w:tr>
      <w:tr w:rsidR="00AD2D97" w:rsidRPr="00002312" w14:paraId="648EBCB9" w14:textId="77777777" w:rsidTr="000460AC">
        <w:trPr>
          <w:trHeight w:val="60"/>
        </w:trPr>
        <w:tc>
          <w:tcPr>
            <w:tcW w:w="2790" w:type="dxa"/>
          </w:tcPr>
          <w:p w14:paraId="22262F1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</w:tcPr>
          <w:p w14:paraId="2DE875A5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9F605F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484,444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E4EE7E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50,921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4249F8E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C09DB6E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1340AC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535,365 </w:t>
            </w:r>
          </w:p>
        </w:tc>
      </w:tr>
      <w:tr w:rsidR="00AD2D97" w:rsidRPr="00002312" w14:paraId="0031D5AF" w14:textId="77777777" w:rsidTr="000460AC">
        <w:tc>
          <w:tcPr>
            <w:tcW w:w="2790" w:type="dxa"/>
          </w:tcPr>
          <w:p w14:paraId="52EB012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78" w:type="dxa"/>
          </w:tcPr>
          <w:p w14:paraId="1C97863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C03BD8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68B831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1310477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0850D6A" w14:textId="77777777" w:rsidR="00AD2D97" w:rsidRPr="003B3A70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B60809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1CBE0BB1" w14:textId="77777777" w:rsidTr="000460AC">
        <w:tc>
          <w:tcPr>
            <w:tcW w:w="2790" w:type="dxa"/>
          </w:tcPr>
          <w:p w14:paraId="12DF503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78" w:type="dxa"/>
          </w:tcPr>
          <w:p w14:paraId="1C1576A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37,185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E757B46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C072EF4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AA130AA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4D4C47F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018314B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37,185 </w:t>
            </w:r>
          </w:p>
        </w:tc>
      </w:tr>
      <w:tr w:rsidR="00AD2D97" w:rsidRPr="00002312" w14:paraId="66F644D3" w14:textId="77777777" w:rsidTr="000460AC">
        <w:tc>
          <w:tcPr>
            <w:tcW w:w="2790" w:type="dxa"/>
          </w:tcPr>
          <w:p w14:paraId="41D35806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78" w:type="dxa"/>
          </w:tcPr>
          <w:p w14:paraId="63E4B189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77BC4B6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2366231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B61D71B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385F077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327,929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466CDE9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327,929</w:t>
            </w:r>
          </w:p>
        </w:tc>
      </w:tr>
      <w:tr w:rsidR="00AD2D97" w:rsidRPr="00002312" w14:paraId="3B021D88" w14:textId="77777777" w:rsidTr="000460AC">
        <w:tc>
          <w:tcPr>
            <w:tcW w:w="2790" w:type="dxa"/>
          </w:tcPr>
          <w:p w14:paraId="10BB430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078" w:type="dxa"/>
          </w:tcPr>
          <w:p w14:paraId="7B07E884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67,335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97002E4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2BD73E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1ED4D74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7C10C26" w14:textId="77777777" w:rsidR="00AD2D97" w:rsidRPr="00157CA1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13FBB958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7CA1">
              <w:rPr>
                <w:rFonts w:asciiTheme="majorBidi" w:hAnsiTheme="majorBidi" w:cstheme="majorBidi"/>
                <w:sz w:val="26"/>
                <w:szCs w:val="26"/>
              </w:rPr>
              <w:t xml:space="preserve"> 67,335 </w:t>
            </w:r>
          </w:p>
        </w:tc>
      </w:tr>
      <w:tr w:rsidR="00AD2D97" w:rsidRPr="00002312" w14:paraId="292C1757" w14:textId="77777777" w:rsidTr="000460AC">
        <w:tc>
          <w:tcPr>
            <w:tcW w:w="2790" w:type="dxa"/>
          </w:tcPr>
          <w:p w14:paraId="5B33BA5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6A7F97BB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104,520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ECC6C3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882,552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591FAEA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50,921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C538ED7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27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C9BB1E9" w14:textId="77777777" w:rsidR="00AD2D9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340,960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C050F63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1,378,953</w:t>
            </w:r>
          </w:p>
        </w:tc>
      </w:tr>
      <w:tr w:rsidR="00AD2D97" w:rsidRPr="00002312" w14:paraId="12DBC152" w14:textId="77777777" w:rsidTr="000460AC">
        <w:tc>
          <w:tcPr>
            <w:tcW w:w="2790" w:type="dxa"/>
          </w:tcPr>
          <w:p w14:paraId="1B883E4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4CAAD5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E68EA9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9FCE36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5AD792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B0EB67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E7B14D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69A455E8" w14:textId="77777777" w:rsidTr="000460AC">
        <w:tc>
          <w:tcPr>
            <w:tcW w:w="2790" w:type="dxa"/>
          </w:tcPr>
          <w:p w14:paraId="13941D4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34336F3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43DEBE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68F670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670C2F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EF4AA3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7B32DF1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3F2DB362" w14:textId="77777777" w:rsidTr="000460AC">
        <w:tc>
          <w:tcPr>
            <w:tcW w:w="2790" w:type="dxa"/>
          </w:tcPr>
          <w:p w14:paraId="6080911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78" w:type="dxa"/>
          </w:tcPr>
          <w:p w14:paraId="3F4B7AE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DB684F9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E181FD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E8B789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79D225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23AA73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2D97" w:rsidRPr="00002312" w14:paraId="61B91EC0" w14:textId="77777777" w:rsidTr="000460AC">
        <w:tc>
          <w:tcPr>
            <w:tcW w:w="2790" w:type="dxa"/>
          </w:tcPr>
          <w:p w14:paraId="57479E9A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78" w:type="dxa"/>
          </w:tcPr>
          <w:p w14:paraId="719C5847" w14:textId="77777777" w:rsidR="00AD2D97" w:rsidRPr="00D91C15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73,200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5F38FEF" w14:textId="77777777" w:rsidR="00AD2D97" w:rsidRPr="00D91C15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465,39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BE58C48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043726E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689E2B7" w14:textId="77777777" w:rsidR="00AD2D97" w:rsidRPr="00D91C15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6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2CB70F4" w14:textId="77777777" w:rsidR="00AD2D97" w:rsidRPr="00D91C15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538,59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91C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D2D97" w:rsidRPr="00002312" w14:paraId="1EDF35A1" w14:textId="77777777" w:rsidTr="000460AC">
        <w:tc>
          <w:tcPr>
            <w:tcW w:w="2790" w:type="dxa"/>
          </w:tcPr>
          <w:p w14:paraId="15DD8AF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6F29BA37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ED9B390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123,334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0CA5E39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E8D926A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836C0F4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6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7951F51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123,334 </w:t>
            </w:r>
          </w:p>
        </w:tc>
      </w:tr>
      <w:tr w:rsidR="00AD2D97" w:rsidRPr="00002312" w14:paraId="497071F7" w14:textId="77777777" w:rsidTr="000460AC">
        <w:tc>
          <w:tcPr>
            <w:tcW w:w="2790" w:type="dxa"/>
          </w:tcPr>
          <w:p w14:paraId="741914BD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078" w:type="dxa"/>
          </w:tcPr>
          <w:p w14:paraId="013D79CB" w14:textId="3DA89EE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C2230">
              <w:rPr>
                <w:rFonts w:asciiTheme="majorBidi" w:hAnsiTheme="majorBidi" w:cstheme="majorBidi"/>
                <w:sz w:val="26"/>
                <w:szCs w:val="26"/>
              </w:rPr>
              <w:t>922,849</w:t>
            </w: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E762036" w14:textId="43C74803" w:rsidR="00AD2D97" w:rsidRPr="007D1656" w:rsidRDefault="00AD2D97" w:rsidP="00CC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1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C223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4BE8BB1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D01BCA3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27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6AE854D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6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03CD97D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922,849 </w:t>
            </w:r>
          </w:p>
        </w:tc>
      </w:tr>
      <w:tr w:rsidR="00AD2D97" w:rsidRPr="00002312" w14:paraId="69C9EA28" w14:textId="77777777" w:rsidTr="000460AC">
        <w:tc>
          <w:tcPr>
            <w:tcW w:w="2790" w:type="dxa"/>
          </w:tcPr>
          <w:p w14:paraId="79D0FD99" w14:textId="7658DC3E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</w:t>
            </w:r>
            <w:r>
              <w:rPr>
                <w:sz w:val="26"/>
                <w:szCs w:val="26"/>
              </w:rPr>
              <w:br/>
            </w:r>
            <w:r w:rsidRPr="00157CA1">
              <w:rPr>
                <w:rFonts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078" w:type="dxa"/>
          </w:tcPr>
          <w:p w14:paraId="619DD3DC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D593BB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29173F4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A3DC6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2,572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6C07825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CE0B86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97,428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B9CB7B8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0F5D8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5244958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1E81B3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9626380" w14:textId="77777777" w:rsidR="00AD2D97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01D89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</w:tr>
      <w:tr w:rsidR="00AD2D97" w:rsidRPr="00002312" w14:paraId="2F8F8B45" w14:textId="77777777" w:rsidTr="000460AC">
        <w:tc>
          <w:tcPr>
            <w:tcW w:w="2790" w:type="dxa"/>
          </w:tcPr>
          <w:p w14:paraId="0228F520" w14:textId="77777777" w:rsidR="00AD2D97" w:rsidRPr="00157CA1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</w:tcPr>
          <w:p w14:paraId="78507203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132CF6F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6,500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54CA6EC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58,500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8AC7E27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C7096E2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2C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6590131" w14:textId="77777777" w:rsidR="00AD2D97" w:rsidRPr="007D1656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65,000 </w:t>
            </w:r>
          </w:p>
        </w:tc>
      </w:tr>
      <w:tr w:rsidR="00AD2D97" w:rsidRPr="00002312" w14:paraId="225D74AA" w14:textId="77777777" w:rsidTr="000460AC">
        <w:tc>
          <w:tcPr>
            <w:tcW w:w="2790" w:type="dxa"/>
          </w:tcPr>
          <w:p w14:paraId="30DEA112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60B39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67D6028F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82D0BAE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26,361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325E2FD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17,378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F81B00B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D4B6F50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2C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71FA1751" w14:textId="77777777" w:rsidR="00AD2D97" w:rsidRPr="00B60B39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B39">
              <w:rPr>
                <w:rFonts w:asciiTheme="majorBidi" w:hAnsiTheme="majorBidi" w:cstheme="majorBidi"/>
                <w:sz w:val="26"/>
                <w:szCs w:val="26"/>
              </w:rPr>
              <w:t xml:space="preserve"> 43,739 </w:t>
            </w:r>
          </w:p>
        </w:tc>
      </w:tr>
      <w:tr w:rsidR="00AD2D97" w:rsidRPr="00002312" w14:paraId="7150BC39" w14:textId="77777777" w:rsidTr="000460AC">
        <w:tc>
          <w:tcPr>
            <w:tcW w:w="2790" w:type="dxa"/>
          </w:tcPr>
          <w:p w14:paraId="7651698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157CA1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78" w:type="dxa"/>
          </w:tcPr>
          <w:p w14:paraId="2C499292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D88A5B6" w14:textId="77777777" w:rsidR="00AD2D97" w:rsidRPr="007D165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2,293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E49F336" w14:textId="77777777" w:rsidR="00AD2D97" w:rsidRPr="00584FA7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6042C05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91987A5" w14:textId="77777777" w:rsidR="00AD2D97" w:rsidRPr="007D165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2C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37597E4" w14:textId="77777777" w:rsidR="00AD2D97" w:rsidRPr="007D1656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56">
              <w:rPr>
                <w:rFonts w:asciiTheme="majorBidi" w:hAnsiTheme="majorBidi" w:cstheme="majorBidi"/>
                <w:sz w:val="26"/>
                <w:szCs w:val="26"/>
              </w:rPr>
              <w:t xml:space="preserve"> 2,293 </w:t>
            </w:r>
          </w:p>
        </w:tc>
      </w:tr>
      <w:tr w:rsidR="00AD2D97" w:rsidRPr="00002312" w14:paraId="7CBCCEE6" w14:textId="77777777" w:rsidTr="000460AC">
        <w:tc>
          <w:tcPr>
            <w:tcW w:w="2790" w:type="dxa"/>
          </w:tcPr>
          <w:p w14:paraId="4151D1F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7AF0C2EC" w14:textId="5B53FCB5" w:rsidR="00AD2D97" w:rsidRPr="00002312" w:rsidRDefault="00CC2230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996,049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172E1E8" w14:textId="5662A6F9" w:rsidR="00AD2D97" w:rsidRPr="00002312" w:rsidRDefault="00CC2230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626,452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F5132A9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173,306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9114BC5" w14:textId="77777777" w:rsidR="00AD2D97" w:rsidRPr="00E1277E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27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794A9C3" w14:textId="77777777" w:rsidR="00AD2D97" w:rsidRPr="00F024E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D4149E5" w14:textId="77777777" w:rsidR="00AD2D97" w:rsidRPr="00002312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1,795,807</w:t>
            </w:r>
          </w:p>
        </w:tc>
      </w:tr>
      <w:tr w:rsidR="00AD2D97" w:rsidRPr="00002312" w14:paraId="0410BE26" w14:textId="77777777" w:rsidTr="000460AC">
        <w:tc>
          <w:tcPr>
            <w:tcW w:w="2790" w:type="dxa"/>
          </w:tcPr>
          <w:p w14:paraId="725A3F5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B3DF60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315492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2A3733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3880B54" w14:textId="77777777" w:rsidR="00AD2D97" w:rsidRPr="00E1277E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527632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3133CD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047A8388" w14:textId="77777777" w:rsidTr="000460AC">
        <w:tc>
          <w:tcPr>
            <w:tcW w:w="2790" w:type="dxa"/>
          </w:tcPr>
          <w:p w14:paraId="115B6F5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78" w:type="dxa"/>
          </w:tcPr>
          <w:p w14:paraId="7BCAB3D7" w14:textId="3C38BE15" w:rsidR="00AD2D97" w:rsidRPr="00002312" w:rsidRDefault="00CC2230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(891,5</w:t>
            </w:r>
            <w:r w:rsidR="00AC5FC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9)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A624681" w14:textId="047ACC60" w:rsidR="00AD2D97" w:rsidRPr="00002312" w:rsidRDefault="00CC2230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256,100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377F09" w14:textId="77777777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(122,385)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7112A47" w14:textId="77777777" w:rsidR="00AD2D97" w:rsidRPr="00E1277E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27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88FAD7F" w14:textId="77777777" w:rsidR="00AD2D97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340,960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3AFFDAD2" w14:textId="77777777" w:rsidR="00AD2D97" w:rsidRPr="00002312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(416,854)</w:t>
            </w:r>
          </w:p>
        </w:tc>
      </w:tr>
    </w:tbl>
    <w:p w14:paraId="55903D0B" w14:textId="77777777" w:rsidR="00AD2D97" w:rsidRDefault="00AD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E22EDD" w14:textId="10DBA687" w:rsidR="00557424" w:rsidRPr="00F91F14" w:rsidRDefault="00557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78"/>
        <w:gridCol w:w="1078"/>
        <w:gridCol w:w="988"/>
        <w:gridCol w:w="1114"/>
        <w:gridCol w:w="1087"/>
        <w:gridCol w:w="1087"/>
      </w:tblGrid>
      <w:tr w:rsidR="00AD2D97" w:rsidRPr="00002312" w14:paraId="5F2101D5" w14:textId="77777777" w:rsidTr="000460AC">
        <w:trPr>
          <w:tblHeader/>
        </w:trPr>
        <w:tc>
          <w:tcPr>
            <w:tcW w:w="2790" w:type="dxa"/>
            <w:vAlign w:val="bottom"/>
          </w:tcPr>
          <w:p w14:paraId="4E8F86DB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73354EE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D97" w:rsidRPr="00002312" w14:paraId="48FC2964" w14:textId="77777777" w:rsidTr="000460AC">
        <w:trPr>
          <w:tblHeader/>
        </w:trPr>
        <w:tc>
          <w:tcPr>
            <w:tcW w:w="2790" w:type="dxa"/>
            <w:vAlign w:val="bottom"/>
          </w:tcPr>
          <w:p w14:paraId="1050236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6D6B8DF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31611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4B66AA0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vAlign w:val="bottom"/>
          </w:tcPr>
          <w:p w14:paraId="3C951C3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4" w:type="dxa"/>
            <w:vAlign w:val="bottom"/>
          </w:tcPr>
          <w:p w14:paraId="3F675B3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</w:tcPr>
          <w:p w14:paraId="7B24326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87" w:type="dxa"/>
            <w:vAlign w:val="bottom"/>
          </w:tcPr>
          <w:p w14:paraId="36ADEA2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2D97" w:rsidRPr="00002312" w14:paraId="4FE8B885" w14:textId="77777777" w:rsidTr="000460AC">
        <w:trPr>
          <w:tblHeader/>
        </w:trPr>
        <w:tc>
          <w:tcPr>
            <w:tcW w:w="2790" w:type="dxa"/>
            <w:vAlign w:val="bottom"/>
          </w:tcPr>
          <w:p w14:paraId="0CCCB1A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2" w:type="dxa"/>
            <w:gridSpan w:val="6"/>
          </w:tcPr>
          <w:p w14:paraId="23C822B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2D97" w:rsidRPr="00002312" w14:paraId="5E54B8B1" w14:textId="77777777" w:rsidTr="000460AC">
        <w:tc>
          <w:tcPr>
            <w:tcW w:w="2790" w:type="dxa"/>
          </w:tcPr>
          <w:p w14:paraId="2DFBB1B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5</w:t>
            </w:r>
          </w:p>
        </w:tc>
        <w:tc>
          <w:tcPr>
            <w:tcW w:w="1078" w:type="dxa"/>
          </w:tcPr>
          <w:p w14:paraId="2BDC91F1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7D79EB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5EFEBD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3703B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995C22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45D04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4C2F5BD3" w14:textId="77777777" w:rsidTr="000460AC">
        <w:tc>
          <w:tcPr>
            <w:tcW w:w="2790" w:type="dxa"/>
          </w:tcPr>
          <w:p w14:paraId="733E4A45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37B42F7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68D4EA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4610455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942376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C539DB0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ED5692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D97" w:rsidRPr="00002312" w14:paraId="3EA8F10D" w14:textId="77777777" w:rsidTr="000460AC">
        <w:tc>
          <w:tcPr>
            <w:tcW w:w="2790" w:type="dxa"/>
          </w:tcPr>
          <w:p w14:paraId="4FE28E02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416ED332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078" w:type="dxa"/>
          </w:tcPr>
          <w:p w14:paraId="53A8F14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</w:tcPr>
          <w:p w14:paraId="133D92B4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</w:tcPr>
          <w:p w14:paraId="3C31CFAB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</w:tcPr>
          <w:p w14:paraId="5DF8A98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50,959  </w:t>
            </w:r>
          </w:p>
        </w:tc>
        <w:tc>
          <w:tcPr>
            <w:tcW w:w="1087" w:type="dxa"/>
          </w:tcPr>
          <w:p w14:paraId="278BF0FD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50,959 </w:t>
            </w:r>
          </w:p>
        </w:tc>
      </w:tr>
      <w:tr w:rsidR="00AD2D97" w:rsidRPr="00002312" w14:paraId="3D0C025C" w14:textId="77777777" w:rsidTr="000460AC">
        <w:tc>
          <w:tcPr>
            <w:tcW w:w="2790" w:type="dxa"/>
          </w:tcPr>
          <w:p w14:paraId="7234631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</w:tcPr>
          <w:p w14:paraId="5EC9CA8F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7E6CB71F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56,823 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2BBA2509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F2B9F04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678020A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3970F24B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56,823 </w:t>
            </w:r>
          </w:p>
        </w:tc>
      </w:tr>
      <w:tr w:rsidR="00AD2D97" w:rsidRPr="00002312" w14:paraId="0A99AFB8" w14:textId="77777777" w:rsidTr="000460AC">
        <w:trPr>
          <w:trHeight w:val="60"/>
        </w:trPr>
        <w:tc>
          <w:tcPr>
            <w:tcW w:w="2790" w:type="dxa"/>
          </w:tcPr>
          <w:p w14:paraId="10C3587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</w:tcPr>
          <w:p w14:paraId="3125AD4A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75C47B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393,994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9FF58EE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14,293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038FC8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7AFC619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D4F69C7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408,287 </w:t>
            </w:r>
          </w:p>
        </w:tc>
      </w:tr>
      <w:tr w:rsidR="00AD2D97" w:rsidRPr="00002312" w14:paraId="4581F141" w14:textId="77777777" w:rsidTr="00AC5FCA">
        <w:tc>
          <w:tcPr>
            <w:tcW w:w="2790" w:type="dxa"/>
          </w:tcPr>
          <w:p w14:paraId="44F6D0B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78" w:type="dxa"/>
          </w:tcPr>
          <w:p w14:paraId="4BB15F55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EA326D4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41582E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84AF949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F4A2F8C" w14:textId="77777777" w:rsidR="00AD2D97" w:rsidRPr="008D2403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C0EF961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2D97" w:rsidRPr="00002312" w14:paraId="3B327547" w14:textId="77777777" w:rsidTr="000460AC">
        <w:tc>
          <w:tcPr>
            <w:tcW w:w="2790" w:type="dxa"/>
          </w:tcPr>
          <w:p w14:paraId="25111D7C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78" w:type="dxa"/>
          </w:tcPr>
          <w:p w14:paraId="1CA4F3D8" w14:textId="77777777" w:rsidR="00AD2D97" w:rsidRPr="00BA14FB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199,369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F2B581E" w14:textId="77777777" w:rsidR="00AD2D97" w:rsidRPr="00936A4D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CE06F02" w14:textId="77777777" w:rsidR="00AD2D97" w:rsidRPr="00936A4D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90F802A" w14:textId="77777777" w:rsidR="00AD2D97" w:rsidRPr="00936A4D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2B475F8" w14:textId="77777777" w:rsidR="00AD2D97" w:rsidRPr="00BA14FB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01E7319" w14:textId="77777777" w:rsidR="00AD2D97" w:rsidRPr="00BA14FB" w:rsidRDefault="00AD2D97" w:rsidP="00AC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199,369 </w:t>
            </w:r>
          </w:p>
        </w:tc>
      </w:tr>
      <w:tr w:rsidR="00AD2D97" w:rsidRPr="00002312" w14:paraId="30896AB9" w14:textId="77777777" w:rsidTr="000460AC">
        <w:tc>
          <w:tcPr>
            <w:tcW w:w="2790" w:type="dxa"/>
          </w:tcPr>
          <w:p w14:paraId="4EE8314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3CB87D8A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4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199,369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CB4E8CF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450,817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354003A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14,293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8997F4C" w14:textId="77777777" w:rsidR="00AD2D97" w:rsidRPr="00936A4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6A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3B5525C" w14:textId="77777777" w:rsidR="00AD2D97" w:rsidRPr="008D2403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4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50,959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E2585C3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715,438</w:t>
            </w:r>
          </w:p>
        </w:tc>
      </w:tr>
      <w:tr w:rsidR="00AD2D97" w:rsidRPr="00002312" w14:paraId="573752D9" w14:textId="77777777" w:rsidTr="000460AC">
        <w:tc>
          <w:tcPr>
            <w:tcW w:w="2790" w:type="dxa"/>
          </w:tcPr>
          <w:p w14:paraId="22D00FCE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22FB0816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371FAF4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6B516A5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C326DA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5A5F5A9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ACE4B9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2D97" w:rsidRPr="00002312" w14:paraId="5B3D3CB6" w14:textId="77777777" w:rsidTr="000460AC">
        <w:tc>
          <w:tcPr>
            <w:tcW w:w="2790" w:type="dxa"/>
          </w:tcPr>
          <w:p w14:paraId="00722B1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36EB1C05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49EB46C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77C78E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D376F37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2B2726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2DB1EE5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2D97" w:rsidRPr="00002312" w14:paraId="4B47E86F" w14:textId="77777777" w:rsidTr="000460AC">
        <w:tc>
          <w:tcPr>
            <w:tcW w:w="2790" w:type="dxa"/>
          </w:tcPr>
          <w:p w14:paraId="574F0654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78" w:type="dxa"/>
          </w:tcPr>
          <w:p w14:paraId="0DB2BA28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C9C4AC1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2EC86C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6FAA69B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8D651E3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110598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2D97" w:rsidRPr="00002312" w14:paraId="71C52C16" w14:textId="77777777" w:rsidTr="000460AC">
        <w:tc>
          <w:tcPr>
            <w:tcW w:w="2790" w:type="dxa"/>
          </w:tcPr>
          <w:p w14:paraId="20ACDA5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78" w:type="dxa"/>
          </w:tcPr>
          <w:p w14:paraId="22412AA7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90E037D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115,000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9A89C70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4866037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225C432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DE47E10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115,000 </w:t>
            </w:r>
          </w:p>
        </w:tc>
      </w:tr>
      <w:tr w:rsidR="00AD2D97" w:rsidRPr="00002312" w14:paraId="350478E5" w14:textId="77777777" w:rsidTr="000460AC">
        <w:tc>
          <w:tcPr>
            <w:tcW w:w="2790" w:type="dxa"/>
          </w:tcPr>
          <w:p w14:paraId="343946F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146579FC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40567C1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68,395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E6A1B39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7A337D1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BA12C2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127F590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68,395 </w:t>
            </w:r>
          </w:p>
        </w:tc>
      </w:tr>
      <w:tr w:rsidR="00AD2D97" w:rsidRPr="00002312" w14:paraId="50ED045A" w14:textId="77777777" w:rsidTr="000460AC">
        <w:tc>
          <w:tcPr>
            <w:tcW w:w="2790" w:type="dxa"/>
          </w:tcPr>
          <w:p w14:paraId="079EAC0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6D3A6347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3FF99B8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29,798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FB91CA9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26,845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B8D39C3" w14:textId="77777777" w:rsidR="00AD2D97" w:rsidRPr="00936A4D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3EDDAC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6EF2F0D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56,643 </w:t>
            </w:r>
          </w:p>
        </w:tc>
      </w:tr>
      <w:tr w:rsidR="00AD2D97" w:rsidRPr="00002312" w14:paraId="17476076" w14:textId="77777777" w:rsidTr="000460AC">
        <w:tc>
          <w:tcPr>
            <w:tcW w:w="2790" w:type="dxa"/>
          </w:tcPr>
          <w:p w14:paraId="2FCCC9A3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A14FB">
              <w:rPr>
                <w:rFonts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78" w:type="dxa"/>
          </w:tcPr>
          <w:p w14:paraId="5E603CFE" w14:textId="77777777" w:rsidR="00AD2D97" w:rsidRPr="00936A4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D10C0C1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303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6BF75D7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A18AF1F" w14:textId="77777777" w:rsidR="00AD2D97" w:rsidRPr="00936A4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002EF0A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B98FDA4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sz w:val="26"/>
                <w:szCs w:val="26"/>
              </w:rPr>
              <w:t xml:space="preserve"> 303 </w:t>
            </w:r>
          </w:p>
        </w:tc>
      </w:tr>
      <w:tr w:rsidR="00AD2D97" w:rsidRPr="00002312" w14:paraId="06F1FEE8" w14:textId="77777777" w:rsidTr="000460AC">
        <w:tc>
          <w:tcPr>
            <w:tcW w:w="2790" w:type="dxa"/>
          </w:tcPr>
          <w:p w14:paraId="284C4737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</w:tcPr>
          <w:p w14:paraId="1154D33D" w14:textId="77777777" w:rsidR="00AD2D97" w:rsidRPr="00936A4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6A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E387EDB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213,496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867A47F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26,845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B1E8F9B" w14:textId="77777777" w:rsidR="00AD2D97" w:rsidRPr="00936A4D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6A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7E77DD42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6A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77036C5" w14:textId="77777777" w:rsidR="00AD2D97" w:rsidRPr="00BA14FB" w:rsidRDefault="00AD2D97" w:rsidP="0004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240,341</w:t>
            </w:r>
          </w:p>
        </w:tc>
      </w:tr>
      <w:tr w:rsidR="00AD2D97" w:rsidRPr="00002312" w14:paraId="1274D6CA" w14:textId="77777777" w:rsidTr="000460AC">
        <w:tc>
          <w:tcPr>
            <w:tcW w:w="2790" w:type="dxa"/>
          </w:tcPr>
          <w:p w14:paraId="0CCCCDDF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8029158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58EB2B1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E69DBFC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E29286A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C004A7E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2369166" w14:textId="77777777" w:rsidR="00AD2D97" w:rsidRPr="00BA14FB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2D97" w:rsidRPr="00002312" w14:paraId="387724A0" w14:textId="77777777" w:rsidTr="000460AC">
        <w:tc>
          <w:tcPr>
            <w:tcW w:w="2790" w:type="dxa"/>
          </w:tcPr>
          <w:p w14:paraId="2760C9F8" w14:textId="77777777" w:rsidR="00AD2D97" w:rsidRPr="00002312" w:rsidRDefault="00AD2D97" w:rsidP="0004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78" w:type="dxa"/>
          </w:tcPr>
          <w:p w14:paraId="4730E69E" w14:textId="77777777" w:rsidR="00AD2D97" w:rsidRPr="00BA14FB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4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199,369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A0C05BA" w14:textId="77777777" w:rsidR="00AD2D97" w:rsidRPr="00BA14FB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237,321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A449199" w14:textId="77777777" w:rsidR="00AD2D97" w:rsidRPr="00BA14FB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(12,552)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392A367" w14:textId="77777777" w:rsidR="00AD2D97" w:rsidRPr="00BA14FB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1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1B9373F9" w14:textId="77777777" w:rsidR="00AD2D97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4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50,959  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2D4CADD" w14:textId="77777777" w:rsidR="00AD2D97" w:rsidRPr="00BA14FB" w:rsidRDefault="00AD2D97" w:rsidP="000460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475,097</w:t>
            </w:r>
          </w:p>
        </w:tc>
      </w:tr>
    </w:tbl>
    <w:p w14:paraId="0A70C980" w14:textId="3F32B819" w:rsidR="007F03EA" w:rsidRPr="00F91F14" w:rsidRDefault="007F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D2E1252" w14:textId="65D6F92A" w:rsidR="00133FBC" w:rsidRPr="00F91F14" w:rsidRDefault="00133FBC" w:rsidP="007F03E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07DDB773" w14:textId="637C9452" w:rsidR="00133FBC" w:rsidRPr="00F91F14" w:rsidRDefault="00133FBC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3078C" w14:textId="4A03BED6" w:rsidR="00133FBC" w:rsidRPr="00F91F14" w:rsidRDefault="00133FB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1C54E5" w:rsidRPr="00F91F14">
        <w:rPr>
          <w:rFonts w:asciiTheme="majorBidi" w:hAnsiTheme="majorBidi" w:cstheme="majorBidi"/>
          <w:sz w:val="30"/>
          <w:szCs w:val="30"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</w:t>
      </w:r>
      <w:r w:rsidR="001C54E5" w:rsidRPr="00F91F14">
        <w:rPr>
          <w:rFonts w:asciiTheme="majorBidi" w:hAnsiTheme="majorBidi" w:cstheme="majorBidi"/>
          <w:sz w:val="30"/>
          <w:szCs w:val="30"/>
        </w:rPr>
        <w:br/>
      </w:r>
      <w:r w:rsidRPr="00F91F14">
        <w:rPr>
          <w:rFonts w:asciiTheme="majorBidi" w:hAnsiTheme="majorBidi" w:cstheme="majorBidi"/>
          <w:sz w:val="30"/>
          <w:szCs w:val="30"/>
          <w:cs/>
        </w:rPr>
        <w:t>การลงทุน</w:t>
      </w:r>
      <w:r w:rsidR="00773EDC" w:rsidRPr="00F91F14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9CA" w:rsidRPr="00F91F14">
        <w:rPr>
          <w:rFonts w:asciiTheme="majorBidi" w:hAnsiTheme="majorBidi" w:cstheme="majorBidi" w:hint="cs"/>
          <w:sz w:val="30"/>
          <w:szCs w:val="30"/>
          <w:cs/>
        </w:rPr>
        <w:t>โดยพิจารณาจากสัดส่วนของผลตอบแทนจากกิจการดำเนินงานต่อส่วนของผู้ถือหุ้นรวม</w:t>
      </w:r>
      <w:r w:rsidR="00F039CA" w:rsidRPr="00F91F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18321AE" w14:textId="77777777" w:rsidR="00500ED6" w:rsidRPr="00F91F14" w:rsidRDefault="00500ED6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5ECBA" w14:textId="70D6AFD7" w:rsidR="00AD2D97" w:rsidRDefault="00AD2D97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2F02A8" w14:textId="0AA6D859" w:rsidR="00866F6C" w:rsidRPr="00F91F14" w:rsidRDefault="00866F6C" w:rsidP="007F03E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DB03689" w14:textId="77777777" w:rsidR="00866F6C" w:rsidRPr="00F91F14" w:rsidRDefault="00866F6C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F91F14" w14:paraId="6E00CC09" w14:textId="77777777" w:rsidTr="00584172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F91F14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F91F14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F91F14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F91F14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B26" w:rsidRPr="00F91F14" w14:paraId="5B7EB7B0" w14:textId="77777777" w:rsidTr="00584172">
        <w:trPr>
          <w:tblHeader/>
        </w:trPr>
        <w:tc>
          <w:tcPr>
            <w:tcW w:w="3870" w:type="dxa"/>
          </w:tcPr>
          <w:p w14:paraId="2FA06656" w14:textId="77777777" w:rsidR="00597B26" w:rsidRPr="00F91F14" w:rsidRDefault="00597B26" w:rsidP="00597B2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36192611" w:rsidR="00597B26" w:rsidRPr="00F91F14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0456FD6" w14:textId="77777777" w:rsidR="00597B26" w:rsidRPr="00F91F14" w:rsidRDefault="00597B26" w:rsidP="00597B26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1C1DC012" w:rsidR="00597B26" w:rsidRPr="00F91F14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D9A4527" w14:textId="77777777" w:rsidR="00597B26" w:rsidRPr="00F91F14" w:rsidRDefault="00597B26" w:rsidP="00597B2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5D39B5C7" w:rsidR="00597B26" w:rsidRPr="00F91F14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FDA3482" w14:textId="77777777" w:rsidR="00597B26" w:rsidRPr="00F91F14" w:rsidRDefault="00597B26" w:rsidP="00597B26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279D1C6E" w:rsidR="00597B26" w:rsidRPr="00F91F14" w:rsidRDefault="00597B26" w:rsidP="00597B26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97B26" w:rsidRPr="00F91F14" w14:paraId="7F6E3447" w14:textId="77777777" w:rsidTr="00584172">
        <w:trPr>
          <w:trHeight w:val="389"/>
        </w:trPr>
        <w:tc>
          <w:tcPr>
            <w:tcW w:w="3870" w:type="dxa"/>
          </w:tcPr>
          <w:p w14:paraId="2759C544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B26" w:rsidRPr="00F91F14" w14:paraId="401709D9" w14:textId="77777777" w:rsidTr="00584172">
        <w:tc>
          <w:tcPr>
            <w:tcW w:w="3870" w:type="dxa"/>
          </w:tcPr>
          <w:p w14:paraId="41D8715E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781FA71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C76" w:rsidRPr="00F91F14" w14:paraId="359ADE2C" w14:textId="77777777" w:rsidTr="00584172">
        <w:tc>
          <w:tcPr>
            <w:tcW w:w="3870" w:type="dxa"/>
          </w:tcPr>
          <w:p w14:paraId="4EE1B248" w14:textId="7BD8BB05" w:rsidR="00AE6C76" w:rsidRPr="00F91F14" w:rsidRDefault="00AE6C76" w:rsidP="00AE6C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</w:tcPr>
          <w:p w14:paraId="438155F0" w14:textId="7B102319" w:rsidR="00AE6C76" w:rsidRPr="00F91F14" w:rsidRDefault="001B7E59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3CAB399" w14:textId="77777777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448B989D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7692F13" w14:textId="77777777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7EFDC3A8" w:rsidR="00AE6C76" w:rsidRPr="00F91F14" w:rsidRDefault="001B7E59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0E02222A" w14:textId="77777777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3A6AAB28" w:rsidR="00AE6C76" w:rsidRPr="00F91F14" w:rsidRDefault="00AE6C76" w:rsidP="00F0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97B26" w:rsidRPr="00F91F14" w14:paraId="04437C79" w14:textId="77777777" w:rsidTr="00584172">
        <w:tc>
          <w:tcPr>
            <w:tcW w:w="3870" w:type="dxa"/>
          </w:tcPr>
          <w:p w14:paraId="114A205F" w14:textId="0CBCFF12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166" w:type="dxa"/>
            <w:shd w:val="clear" w:color="auto" w:fill="auto"/>
          </w:tcPr>
          <w:p w14:paraId="63C89395" w14:textId="79823FC3" w:rsidR="00597B26" w:rsidRPr="00F91F14" w:rsidRDefault="005278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20D2A860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C923E45" w14:textId="6817D548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6BBD47" w14:textId="77777777" w:rsidR="00597B26" w:rsidRPr="00F91F14" w:rsidRDefault="00597B26" w:rsidP="00597B2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D4908F6" w14:textId="71DBBE39" w:rsidR="00597B26" w:rsidRPr="00F91F14" w:rsidRDefault="005278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35E999BD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BAF5D" w14:textId="22FA9A96" w:rsidR="00597B26" w:rsidRPr="00F91F14" w:rsidRDefault="00597B26" w:rsidP="00F0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97B26" w:rsidRPr="00F91F14" w14:paraId="5CC804D9" w14:textId="77777777" w:rsidTr="00584172">
        <w:tc>
          <w:tcPr>
            <w:tcW w:w="3870" w:type="dxa"/>
          </w:tcPr>
          <w:p w14:paraId="2C0AE0D6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38603208" w14:textId="0D11DD4A" w:rsidR="00597B26" w:rsidRPr="00F91F14" w:rsidRDefault="005278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70" w:type="dxa"/>
            <w:shd w:val="clear" w:color="auto" w:fill="auto"/>
          </w:tcPr>
          <w:p w14:paraId="5D6C30E6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9CD926" w14:textId="38B23A18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0E43485F" w14:textId="77777777" w:rsidR="00597B26" w:rsidRPr="00F91F14" w:rsidRDefault="00597B26" w:rsidP="00597B2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63C1584" w14:textId="4DB4E011" w:rsidR="00597B26" w:rsidRPr="00F91F14" w:rsidRDefault="005278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  <w:tc>
          <w:tcPr>
            <w:tcW w:w="270" w:type="dxa"/>
            <w:shd w:val="clear" w:color="auto" w:fill="auto"/>
          </w:tcPr>
          <w:p w14:paraId="0A123ADA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688520" w14:textId="1238A675" w:rsidR="00597B26" w:rsidRPr="00F91F14" w:rsidRDefault="00597B26" w:rsidP="00F0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597B26" w:rsidRPr="00F91F14" w14:paraId="7691D480" w14:textId="77777777" w:rsidTr="00584172">
        <w:tc>
          <w:tcPr>
            <w:tcW w:w="3870" w:type="dxa"/>
          </w:tcPr>
          <w:p w14:paraId="77F22D16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88D25" w14:textId="5CEBDB2B" w:rsidR="00597B26" w:rsidRPr="00F91F14" w:rsidRDefault="009737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70" w:type="dxa"/>
            <w:shd w:val="clear" w:color="auto" w:fill="auto"/>
          </w:tcPr>
          <w:p w14:paraId="630B8A7F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23F8" w14:textId="08824996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</w:t>
            </w:r>
          </w:p>
        </w:tc>
        <w:tc>
          <w:tcPr>
            <w:tcW w:w="236" w:type="dxa"/>
            <w:shd w:val="clear" w:color="auto" w:fill="auto"/>
          </w:tcPr>
          <w:p w14:paraId="74E9C844" w14:textId="77777777" w:rsidR="00597B26" w:rsidRPr="00F91F14" w:rsidRDefault="00597B26" w:rsidP="00597B2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4DD7A" w14:textId="0D471553" w:rsidR="00597B26" w:rsidRPr="00F91F14" w:rsidRDefault="0052789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</w:t>
            </w:r>
            <w:r w:rsidR="00C44434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0A16612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5E5C" w14:textId="7C62CC9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597B26" w:rsidRPr="00F91F14" w14:paraId="09E5D61A" w14:textId="77777777" w:rsidTr="00584172">
        <w:tc>
          <w:tcPr>
            <w:tcW w:w="3870" w:type="dxa"/>
          </w:tcPr>
          <w:p w14:paraId="53921913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6D8E15E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4AA977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541DA8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02B7A8" w14:textId="77777777" w:rsidR="00597B26" w:rsidRPr="00F91F14" w:rsidRDefault="00597B26" w:rsidP="00597B2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14C8B2A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389A6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11447269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7B26" w:rsidRPr="00F91F14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58B116C8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039CA" w:rsidRPr="00F91F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5CDB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FA2D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6829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E89A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3184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5911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98ED" w14:textId="77777777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7B26" w:rsidRPr="00F91F14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66C" w14:textId="01DEDBDB" w:rsidR="00597B26" w:rsidRPr="00F91F14" w:rsidRDefault="00E62ECF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D013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1D47" w14:textId="7E9A6C2E" w:rsidR="00597B26" w:rsidRPr="00F91F14" w:rsidRDefault="00F039CA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55C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68B9" w14:textId="2E3F33BE" w:rsidR="00597B26" w:rsidRPr="00F91F14" w:rsidRDefault="00E62ECF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53EE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9952" w14:textId="6242427F" w:rsidR="00597B26" w:rsidRPr="00F91F14" w:rsidRDefault="00F039CA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AE6C76" w:rsidRPr="00F91F14" w14:paraId="2590496B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EDE0D" w14:textId="07B969D1" w:rsidR="00AE6C76" w:rsidRPr="00F91F14" w:rsidRDefault="00AE6C76" w:rsidP="00AE6C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97436" w14:textId="743C077E" w:rsidR="00AE6C76" w:rsidRPr="00F91F14" w:rsidRDefault="00E62ECF" w:rsidP="00AE6C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0D24" w14:textId="77777777" w:rsidR="00AE6C76" w:rsidRPr="00F91F14" w:rsidRDefault="00AE6C76" w:rsidP="00AE6C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0E987" w14:textId="4A4741BD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DCDF" w14:textId="77777777" w:rsidR="00AE6C76" w:rsidRPr="00F91F14" w:rsidRDefault="00AE6C76" w:rsidP="00AE6C7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54861" w14:textId="44B19381" w:rsidR="00AE6C76" w:rsidRPr="00F91F14" w:rsidRDefault="00E62ECF" w:rsidP="00AE6C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8455" w14:textId="77777777" w:rsidR="00AE6C76" w:rsidRPr="00F91F14" w:rsidRDefault="00AE6C76" w:rsidP="00AE6C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F9B94" w14:textId="0421276E" w:rsidR="00AE6C76" w:rsidRPr="00F91F14" w:rsidRDefault="00AE6C76" w:rsidP="00AE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10,222</w:t>
            </w:r>
          </w:p>
        </w:tc>
      </w:tr>
      <w:tr w:rsidR="00597B26" w:rsidRPr="00F91F14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8B70" w14:textId="54914E11" w:rsidR="00597B26" w:rsidRPr="00F91F14" w:rsidRDefault="00C74700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3B02" w14:textId="77777777" w:rsidR="00597B26" w:rsidRPr="00F91F14" w:rsidRDefault="00597B26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5DBE" w14:textId="5AEB7A71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DB1" w14:textId="77777777" w:rsidR="00597B26" w:rsidRPr="00F91F14" w:rsidRDefault="00597B26" w:rsidP="00597B2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E02D" w14:textId="103F69F7" w:rsidR="00597B26" w:rsidRPr="00F91F14" w:rsidRDefault="00C74700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0860" w14:textId="77777777" w:rsidR="00597B26" w:rsidRPr="00F91F14" w:rsidRDefault="00597B26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FF2D" w14:textId="7F542BF4" w:rsidR="00597B26" w:rsidRPr="00F91F14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</w:tr>
      <w:tr w:rsidR="00F039CA" w:rsidRPr="00F91F14" w14:paraId="77757169" w14:textId="77777777" w:rsidTr="00D37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F4A3B" w14:textId="472C288F" w:rsidR="00F039CA" w:rsidRPr="00F91F14" w:rsidRDefault="00F039CA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8EED" w14:textId="5693AED1" w:rsidR="00F039CA" w:rsidRPr="00F91F14" w:rsidRDefault="009F6537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445E7" w:rsidRPr="00F91F14">
              <w:rPr>
                <w:rFonts w:asciiTheme="majorBidi" w:hAnsiTheme="majorBidi" w:cstheme="majorBidi"/>
                <w:sz w:val="30"/>
                <w:szCs w:val="30"/>
              </w:rPr>
              <w:t>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FD9B" w14:textId="77777777" w:rsidR="00F039CA" w:rsidRPr="00F91F14" w:rsidRDefault="00F039CA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FDF2D" w14:textId="797336A3" w:rsidR="00F039CA" w:rsidRPr="00F91F14" w:rsidRDefault="00C445E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27,213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A034" w14:textId="77777777" w:rsidR="00F039CA" w:rsidRPr="00F91F14" w:rsidRDefault="00F039CA" w:rsidP="00597B2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BF4E8" w14:textId="6EC721A2" w:rsidR="00F039CA" w:rsidRPr="00F91F14" w:rsidRDefault="00C445E7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5899" w14:textId="77777777" w:rsidR="00F039CA" w:rsidRPr="00F91F14" w:rsidRDefault="00F039CA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6CA22" w14:textId="0068FBE2" w:rsidR="00F039CA" w:rsidRPr="00F91F14" w:rsidRDefault="00C445E7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25,312</w:t>
            </w:r>
          </w:p>
        </w:tc>
      </w:tr>
      <w:tr w:rsidR="00597B26" w:rsidRPr="00F91F14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597B26" w:rsidRPr="00F91F14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B6ED6" w14:textId="03B57DDC" w:rsidR="00597B26" w:rsidRPr="00F91F14" w:rsidRDefault="00C445E7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</w:t>
            </w:r>
            <w:r w:rsidR="00431321"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DDE9" w14:textId="77777777" w:rsidR="00597B26" w:rsidRPr="00F91F14" w:rsidRDefault="00597B26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90922" w14:textId="1DD1C2C7" w:rsidR="00597B26" w:rsidRPr="00F91F14" w:rsidRDefault="00431321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6738" w14:textId="77777777" w:rsidR="00597B26" w:rsidRPr="00F91F14" w:rsidRDefault="00597B26" w:rsidP="00597B2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B194" w14:textId="3AF06EDE" w:rsidR="00597B26" w:rsidRPr="00F91F14" w:rsidRDefault="00431321" w:rsidP="00597B2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D3342" w14:textId="77777777" w:rsidR="00597B26" w:rsidRPr="00F91F14" w:rsidRDefault="00597B26" w:rsidP="00597B2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46987" w14:textId="20857E69" w:rsidR="00597B26" w:rsidRPr="00F91F14" w:rsidRDefault="00431321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41,787</w:t>
            </w:r>
          </w:p>
        </w:tc>
      </w:tr>
    </w:tbl>
    <w:p w14:paraId="29B52205" w14:textId="7F6B7C3E" w:rsidR="00821C81" w:rsidRPr="00F91F14" w:rsidRDefault="00821C81" w:rsidP="00EC2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0D7ED3E9" w14:textId="77777777" w:rsidR="00AE6C76" w:rsidRPr="00F91F14" w:rsidRDefault="00AE6C76" w:rsidP="00AE6C7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bookmarkStart w:id="9" w:name="_Hlk128160799"/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55945BE6" w14:textId="77777777" w:rsidR="00AE6C76" w:rsidRPr="00F91F14" w:rsidRDefault="00AE6C76" w:rsidP="00AE6C7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3796609F" w14:textId="49921B86" w:rsidR="00AE6C76" w:rsidRPr="00F91F14" w:rsidRDefault="00AE6C76" w:rsidP="00AE6C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รายการบางรายการในงบการเงินสำหรับ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91F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91F14">
        <w:rPr>
          <w:rFonts w:asciiTheme="majorBidi" w:hAnsiTheme="majorBidi" w:cstheme="majorBidi"/>
          <w:sz w:val="30"/>
          <w:szCs w:val="30"/>
        </w:rPr>
        <w:t xml:space="preserve">31 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91F14">
        <w:rPr>
          <w:rFonts w:asciiTheme="majorBidi" w:hAnsiTheme="majorBidi" w:cstheme="majorBidi"/>
          <w:sz w:val="30"/>
          <w:szCs w:val="30"/>
        </w:rPr>
        <w:t xml:space="preserve"> 2565 </w:t>
      </w:r>
      <w:r w:rsidRPr="00F91F1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F91F14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F0573FA" w14:textId="77777777" w:rsidR="00AE6C76" w:rsidRPr="00F91F14" w:rsidRDefault="00AE6C76" w:rsidP="00AE6C7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AE6C76" w:rsidRPr="00F91F14" w14:paraId="4DE42A43" w14:textId="77777777">
        <w:trPr>
          <w:trHeight w:val="380"/>
          <w:tblHeader/>
        </w:trPr>
        <w:tc>
          <w:tcPr>
            <w:tcW w:w="3870" w:type="dxa"/>
          </w:tcPr>
          <w:p w14:paraId="2F3F0AD9" w14:textId="77777777" w:rsidR="00AE6C76" w:rsidRPr="00F91F14" w:rsidRDefault="00AE6C76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208FF62F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6C76" w:rsidRPr="00F91F14" w14:paraId="11B44777" w14:textId="77777777">
        <w:trPr>
          <w:trHeight w:val="380"/>
          <w:tblHeader/>
        </w:trPr>
        <w:tc>
          <w:tcPr>
            <w:tcW w:w="3870" w:type="dxa"/>
          </w:tcPr>
          <w:p w14:paraId="4536273A" w14:textId="77777777" w:rsidR="00AE6C76" w:rsidRPr="00F91F14" w:rsidRDefault="00AE6C76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498BC292" w14:textId="33B67AF8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E6C76" w:rsidRPr="00F91F14" w14:paraId="1AB977CC" w14:textId="77777777">
        <w:trPr>
          <w:trHeight w:val="380"/>
          <w:tblHeader/>
        </w:trPr>
        <w:tc>
          <w:tcPr>
            <w:tcW w:w="3870" w:type="dxa"/>
          </w:tcPr>
          <w:p w14:paraId="4C264D56" w14:textId="77777777" w:rsidR="00AE6C76" w:rsidRPr="00F91F14" w:rsidRDefault="00AE6C76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471C36A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B62BE48" w14:textId="77777777" w:rsidR="00AE6C76" w:rsidRPr="00F91F14" w:rsidRDefault="00AE6C7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2AA4E7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D04F61A" w14:textId="77777777" w:rsidR="00AE6C76" w:rsidRPr="00F91F14" w:rsidRDefault="00AE6C7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52622886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E6C76" w:rsidRPr="00F91F14" w14:paraId="6414C7A5" w14:textId="77777777">
        <w:trPr>
          <w:trHeight w:val="380"/>
          <w:tblHeader/>
        </w:trPr>
        <w:tc>
          <w:tcPr>
            <w:tcW w:w="3870" w:type="dxa"/>
          </w:tcPr>
          <w:p w14:paraId="58357BCA" w14:textId="77777777" w:rsidR="00AE6C76" w:rsidRPr="00F91F14" w:rsidRDefault="00AE6C76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16DAD472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C76" w:rsidRPr="00F91F14" w14:paraId="712EAFE5" w14:textId="77777777" w:rsidTr="00E029F6">
        <w:trPr>
          <w:trHeight w:val="357"/>
        </w:trPr>
        <w:tc>
          <w:tcPr>
            <w:tcW w:w="3870" w:type="dxa"/>
            <w:hideMark/>
          </w:tcPr>
          <w:p w14:paraId="0C3BE18E" w14:textId="77777777" w:rsidR="00AE6C76" w:rsidRPr="00F91F14" w:rsidRDefault="00AE6C76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7048CB8A" w14:textId="77777777" w:rsidR="00AE6C76" w:rsidRPr="00F91F14" w:rsidRDefault="00AE6C7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56DDC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446D28" w14:textId="77777777" w:rsidR="00AE6C76" w:rsidRPr="00F91F14" w:rsidRDefault="00AE6C7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C8860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FA8937B" w14:textId="77777777" w:rsidR="00AE6C76" w:rsidRPr="00F91F14" w:rsidRDefault="00AE6C7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76" w:rsidRPr="00F91F14" w14:paraId="03A390ED" w14:textId="77777777">
        <w:trPr>
          <w:trHeight w:val="334"/>
        </w:trPr>
        <w:tc>
          <w:tcPr>
            <w:tcW w:w="3870" w:type="dxa"/>
          </w:tcPr>
          <w:p w14:paraId="271ED8B5" w14:textId="77777777" w:rsidR="00AE6C76" w:rsidRPr="00F91F14" w:rsidRDefault="00AE6C76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656C5C9C" w14:textId="77777777" w:rsidR="00AE6C76" w:rsidRPr="00F91F14" w:rsidRDefault="00AE6C76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232,016</w:t>
            </w:r>
          </w:p>
        </w:tc>
        <w:tc>
          <w:tcPr>
            <w:tcW w:w="270" w:type="dxa"/>
          </w:tcPr>
          <w:p w14:paraId="0929CA1B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3B23D5" w14:textId="77777777" w:rsidR="00AE6C76" w:rsidRPr="00F91F14" w:rsidRDefault="00AE6C7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(20,767)</w:t>
            </w:r>
          </w:p>
        </w:tc>
        <w:tc>
          <w:tcPr>
            <w:tcW w:w="270" w:type="dxa"/>
          </w:tcPr>
          <w:p w14:paraId="2EDA7ACC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A5A47A" w14:textId="77777777" w:rsidR="00AE6C76" w:rsidRPr="00F91F14" w:rsidRDefault="00AE6C7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211,249</w:t>
            </w:r>
          </w:p>
        </w:tc>
      </w:tr>
      <w:tr w:rsidR="00AE6C76" w:rsidRPr="00F91F14" w14:paraId="7432E2C4" w14:textId="77777777" w:rsidTr="00E029F6">
        <w:trPr>
          <w:trHeight w:val="334"/>
        </w:trPr>
        <w:tc>
          <w:tcPr>
            <w:tcW w:w="3870" w:type="dxa"/>
          </w:tcPr>
          <w:p w14:paraId="34FB74D8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620" w:type="dxa"/>
          </w:tcPr>
          <w:p w14:paraId="2DBE4468" w14:textId="77777777" w:rsidR="00AE6C76" w:rsidRPr="00F91F14" w:rsidRDefault="00AE6C76">
            <w:pPr>
              <w:pStyle w:val="BodyText"/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31D9F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A466C8" w14:textId="77777777" w:rsidR="00AE6C76" w:rsidRPr="00F91F14" w:rsidRDefault="00AE6C76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20,767</w:t>
            </w:r>
          </w:p>
        </w:tc>
        <w:tc>
          <w:tcPr>
            <w:tcW w:w="270" w:type="dxa"/>
          </w:tcPr>
          <w:p w14:paraId="2007D09D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6DAD539" w14:textId="77777777" w:rsidR="00AE6C76" w:rsidRPr="00F91F14" w:rsidRDefault="00AE6C76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20,767</w:t>
            </w:r>
          </w:p>
        </w:tc>
      </w:tr>
    </w:tbl>
    <w:p w14:paraId="17D936C7" w14:textId="5F48B5A9" w:rsidR="00AE6C76" w:rsidRDefault="00AE6C76" w:rsidP="00AE6C76">
      <w:pPr>
        <w:rPr>
          <w:rFonts w:asciiTheme="majorBidi" w:hAnsiTheme="majorBidi" w:cstheme="majorBidi"/>
          <w:sz w:val="24"/>
          <w:szCs w:val="22"/>
        </w:rPr>
      </w:pPr>
    </w:p>
    <w:p w14:paraId="036DF91A" w14:textId="77777777" w:rsidR="00E029F6" w:rsidRPr="00F91F14" w:rsidRDefault="00E029F6" w:rsidP="00AE6C76">
      <w:pPr>
        <w:rPr>
          <w:rFonts w:asciiTheme="majorBidi" w:hAnsiTheme="majorBidi" w:cstheme="majorBidi"/>
          <w:sz w:val="24"/>
          <w:szCs w:val="22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AE6C76" w:rsidRPr="00F91F14" w14:paraId="069E06BB" w14:textId="77777777">
        <w:trPr>
          <w:trHeight w:val="349"/>
        </w:trPr>
        <w:tc>
          <w:tcPr>
            <w:tcW w:w="3870" w:type="dxa"/>
          </w:tcPr>
          <w:p w14:paraId="03172B31" w14:textId="77777777" w:rsidR="00AE6C76" w:rsidRPr="00F91F14" w:rsidRDefault="00AE6C76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2AE0A170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6C76" w:rsidRPr="00F91F14" w14:paraId="4AEF9AA1" w14:textId="77777777">
        <w:trPr>
          <w:trHeight w:val="349"/>
        </w:trPr>
        <w:tc>
          <w:tcPr>
            <w:tcW w:w="3870" w:type="dxa"/>
          </w:tcPr>
          <w:p w14:paraId="7774F186" w14:textId="75DC0C81" w:rsidR="00AE6C76" w:rsidRPr="00F91F14" w:rsidRDefault="00AE6C76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039CA"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91F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039CA"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39CA"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1" w:type="dxa"/>
            <w:gridSpan w:val="5"/>
          </w:tcPr>
          <w:p w14:paraId="5C62875B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E6C76" w:rsidRPr="00F91F14" w14:paraId="6F1B95F0" w14:textId="77777777">
        <w:trPr>
          <w:trHeight w:val="349"/>
        </w:trPr>
        <w:tc>
          <w:tcPr>
            <w:tcW w:w="3870" w:type="dxa"/>
          </w:tcPr>
          <w:p w14:paraId="650BF3E5" w14:textId="77777777" w:rsidR="00AE6C76" w:rsidRPr="00F91F14" w:rsidRDefault="00AE6C76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6987721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21EE5C8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6621DB9" w14:textId="77777777" w:rsidR="00AE6C76" w:rsidRPr="00F91F14" w:rsidRDefault="00AE6C7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D1B039F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066B431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E6C76" w:rsidRPr="00F91F14" w14:paraId="2202485C" w14:textId="77777777">
        <w:trPr>
          <w:trHeight w:val="380"/>
          <w:tblHeader/>
        </w:trPr>
        <w:tc>
          <w:tcPr>
            <w:tcW w:w="3870" w:type="dxa"/>
          </w:tcPr>
          <w:p w14:paraId="105405BC" w14:textId="77777777" w:rsidR="00AE6C76" w:rsidRPr="00F91F14" w:rsidRDefault="00AE6C76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026CC65B" w14:textId="77777777" w:rsidR="00AE6C76" w:rsidRPr="00F91F14" w:rsidRDefault="00AE6C7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C76" w:rsidRPr="00F91F14" w14:paraId="5A206367" w14:textId="77777777">
        <w:trPr>
          <w:trHeight w:val="349"/>
        </w:trPr>
        <w:tc>
          <w:tcPr>
            <w:tcW w:w="3870" w:type="dxa"/>
          </w:tcPr>
          <w:p w14:paraId="4C9EA6D9" w14:textId="77777777" w:rsidR="00AE6C76" w:rsidRPr="00F91F14" w:rsidRDefault="00AE6C76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7D73B0DD" w14:textId="77777777" w:rsidR="00AE6C76" w:rsidRPr="00F91F14" w:rsidRDefault="00AE6C7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50CEA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BDD45F4" w14:textId="77777777" w:rsidR="00AE6C76" w:rsidRPr="00F91F14" w:rsidRDefault="00AE6C76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1460E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1796B90" w14:textId="77777777" w:rsidR="00AE6C76" w:rsidRPr="00F91F14" w:rsidRDefault="00AE6C7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6C76" w:rsidRPr="00F91F14" w14:paraId="1E1528C5" w14:textId="77777777">
        <w:trPr>
          <w:trHeight w:val="349"/>
        </w:trPr>
        <w:tc>
          <w:tcPr>
            <w:tcW w:w="3870" w:type="dxa"/>
          </w:tcPr>
          <w:p w14:paraId="27925C6F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34F0C506" w14:textId="2B584A43" w:rsidR="00AE6C76" w:rsidRPr="00F91F14" w:rsidRDefault="005E53E7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1,159,006</w:t>
            </w:r>
          </w:p>
        </w:tc>
        <w:tc>
          <w:tcPr>
            <w:tcW w:w="270" w:type="dxa"/>
            <w:shd w:val="clear" w:color="auto" w:fill="auto"/>
          </w:tcPr>
          <w:p w14:paraId="13C34196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4B7D921" w14:textId="30E0A0F5" w:rsidR="00AE6C76" w:rsidRPr="00F91F14" w:rsidRDefault="00D17322" w:rsidP="00FC0E57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</w:t>
            </w:r>
            <w:r w:rsidR="005E05D9"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270" w:type="dxa"/>
            <w:shd w:val="clear" w:color="auto" w:fill="auto"/>
          </w:tcPr>
          <w:p w14:paraId="5C11A552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C002EEE" w14:textId="1CE49034" w:rsidR="00AE6C76" w:rsidRPr="00F91F14" w:rsidRDefault="004107AB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1,18</w:t>
            </w:r>
            <w:r w:rsidR="005E05D9">
              <w:rPr>
                <w:rFonts w:ascii="Angsana New" w:hAnsi="Angsana New"/>
                <w:sz w:val="30"/>
                <w:szCs w:val="30"/>
              </w:rPr>
              <w:t>3,609</w:t>
            </w:r>
          </w:p>
        </w:tc>
      </w:tr>
      <w:tr w:rsidR="00446602" w:rsidRPr="00F91F14" w14:paraId="3B67F378" w14:textId="77777777">
        <w:trPr>
          <w:trHeight w:val="349"/>
        </w:trPr>
        <w:tc>
          <w:tcPr>
            <w:tcW w:w="3870" w:type="dxa"/>
          </w:tcPr>
          <w:p w14:paraId="03924806" w14:textId="5EB00B57" w:rsidR="00446602" w:rsidRPr="00F91F14" w:rsidRDefault="0044660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DE1CEE2" w14:textId="37A5FB56" w:rsidR="00446602" w:rsidRPr="00F91F14" w:rsidRDefault="001657F7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27,120</w:t>
            </w:r>
          </w:p>
        </w:tc>
        <w:tc>
          <w:tcPr>
            <w:tcW w:w="270" w:type="dxa"/>
            <w:shd w:val="clear" w:color="auto" w:fill="auto"/>
          </w:tcPr>
          <w:p w14:paraId="7ACA74E0" w14:textId="77777777" w:rsidR="00446602" w:rsidRPr="00F91F14" w:rsidRDefault="0044660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3F2A37B" w14:textId="19EBB77C" w:rsidR="00446602" w:rsidRPr="00F91F14" w:rsidRDefault="001657F7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(</w:t>
            </w:r>
            <w:r w:rsidR="005E05D9">
              <w:rPr>
                <w:rFonts w:ascii="Angsana New" w:hAnsi="Angsana New"/>
                <w:sz w:val="30"/>
                <w:szCs w:val="30"/>
              </w:rPr>
              <w:t>6,800</w:t>
            </w:r>
            <w:r w:rsidRPr="00F91F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768FB5" w14:textId="77777777" w:rsidR="00446602" w:rsidRPr="00F91F14" w:rsidRDefault="0044660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573ED6B" w14:textId="1576D4A3" w:rsidR="00446602" w:rsidRPr="00F91F14" w:rsidRDefault="005E05D9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20,320</w:t>
            </w:r>
          </w:p>
        </w:tc>
      </w:tr>
      <w:tr w:rsidR="00AE6C76" w:rsidRPr="00F91F14" w14:paraId="3DD7A8B7" w14:textId="77777777">
        <w:trPr>
          <w:trHeight w:val="349"/>
        </w:trPr>
        <w:tc>
          <w:tcPr>
            <w:tcW w:w="3870" w:type="dxa"/>
          </w:tcPr>
          <w:p w14:paraId="2CC9CBE9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54A061EA" w14:textId="5B20046B" w:rsidR="00AE6C76" w:rsidRPr="00F91F14" w:rsidRDefault="00692757" w:rsidP="00E84EF1">
            <w:pPr>
              <w:pStyle w:val="BodyText"/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427,597</w:t>
            </w:r>
          </w:p>
        </w:tc>
        <w:tc>
          <w:tcPr>
            <w:tcW w:w="270" w:type="dxa"/>
            <w:shd w:val="clear" w:color="auto" w:fill="auto"/>
          </w:tcPr>
          <w:p w14:paraId="27D937A9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3390637" w14:textId="694FCDB5" w:rsidR="00AE6C76" w:rsidRPr="00F91F14" w:rsidRDefault="005E05D9" w:rsidP="00FC0E57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  <w:tc>
          <w:tcPr>
            <w:tcW w:w="270" w:type="dxa"/>
            <w:shd w:val="clear" w:color="auto" w:fill="auto"/>
          </w:tcPr>
          <w:p w14:paraId="4DB0522F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04DA5A0" w14:textId="683B6E54" w:rsidR="00AE6C76" w:rsidRPr="00F91F14" w:rsidRDefault="005E05D9" w:rsidP="00E84EF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448,765</w:t>
            </w:r>
          </w:p>
        </w:tc>
      </w:tr>
      <w:tr w:rsidR="00211308" w:rsidRPr="00F91F14" w14:paraId="5E1488D2" w14:textId="77777777" w:rsidTr="005E05D9">
        <w:trPr>
          <w:trHeight w:val="349"/>
        </w:trPr>
        <w:tc>
          <w:tcPr>
            <w:tcW w:w="3870" w:type="dxa"/>
          </w:tcPr>
          <w:p w14:paraId="071052D0" w14:textId="6DCE3AD1" w:rsidR="00211308" w:rsidRPr="00F91F14" w:rsidRDefault="003B675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="006D09A1" w:rsidRPr="00F91F14">
              <w:rPr>
                <w:rFonts w:ascii="Angsana New" w:hAnsi="Angsana New" w:hint="cs"/>
                <w:sz w:val="30"/>
                <w:szCs w:val="30"/>
                <w:cs/>
              </w:rPr>
              <w:t>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18459BC7" w14:textId="26398FCE" w:rsidR="00211308" w:rsidRPr="00F91F14" w:rsidRDefault="00124B85" w:rsidP="00E84EF1">
            <w:pPr>
              <w:pStyle w:val="BodyText"/>
              <w:tabs>
                <w:tab w:val="clear" w:pos="454"/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2</w:t>
            </w:r>
            <w:r w:rsidR="00B506AC" w:rsidRPr="00F91F14">
              <w:rPr>
                <w:rFonts w:ascii="Angsana New" w:hAnsi="Angsana New"/>
                <w:sz w:val="30"/>
                <w:szCs w:val="30"/>
              </w:rPr>
              <w:t>69</w:t>
            </w:r>
            <w:r w:rsidRPr="00F91F14">
              <w:rPr>
                <w:rFonts w:ascii="Angsana New" w:hAnsi="Angsana New"/>
                <w:sz w:val="30"/>
                <w:szCs w:val="30"/>
              </w:rPr>
              <w:t>,</w:t>
            </w:r>
            <w:r w:rsidR="002D2999" w:rsidRPr="00F91F14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4175ED32" w14:textId="77777777" w:rsidR="00211308" w:rsidRPr="00F91F14" w:rsidRDefault="0021130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4197113" w14:textId="05AF016E" w:rsidR="00211308" w:rsidRPr="00F91F14" w:rsidRDefault="005E05D9" w:rsidP="00FC0E57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13E4E8" w14:textId="3446674F" w:rsidR="00211308" w:rsidRPr="00F91F14" w:rsidRDefault="0021130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9416D8C" w14:textId="2DDEC2A0" w:rsidR="00211308" w:rsidRPr="00F91F14" w:rsidRDefault="005E05D9" w:rsidP="00E84EF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269,48</w:t>
            </w:r>
            <w:r w:rsidR="00AA2F5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6C76" w:rsidRPr="00F91F14" w14:paraId="4F8814B2" w14:textId="77777777" w:rsidTr="00AC5FCA">
        <w:trPr>
          <w:trHeight w:val="349"/>
        </w:trPr>
        <w:tc>
          <w:tcPr>
            <w:tcW w:w="3870" w:type="dxa"/>
          </w:tcPr>
          <w:p w14:paraId="15705A2A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123FAB6B" w14:textId="4A8C57A4" w:rsidR="00AE6C76" w:rsidRPr="00F91F14" w:rsidRDefault="004127BC" w:rsidP="00E84EF1">
            <w:pPr>
              <w:pStyle w:val="BodyText"/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170,</w:t>
            </w:r>
            <w:r w:rsidR="00AA2F5F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2F9FD727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20DBE40" w14:textId="42E5BD4B" w:rsidR="00AE6C76" w:rsidRPr="00F91F14" w:rsidRDefault="005E05D9" w:rsidP="00E84EF1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(3,538)</w:t>
            </w:r>
          </w:p>
        </w:tc>
        <w:tc>
          <w:tcPr>
            <w:tcW w:w="270" w:type="dxa"/>
            <w:shd w:val="clear" w:color="auto" w:fill="auto"/>
          </w:tcPr>
          <w:p w14:paraId="044850E1" w14:textId="77777777" w:rsidR="00AE6C76" w:rsidRPr="00F91F14" w:rsidRDefault="00AE6C7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55380FB" w14:textId="4552B8B8" w:rsidR="00AE6C76" w:rsidRPr="00F91F14" w:rsidRDefault="005E05D9" w:rsidP="00E84EF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167,454</w:t>
            </w:r>
          </w:p>
        </w:tc>
      </w:tr>
      <w:tr w:rsidR="005E05D9" w:rsidRPr="00F91F14" w14:paraId="192C57EA" w14:textId="77777777" w:rsidTr="00AC5FCA">
        <w:trPr>
          <w:trHeight w:val="349"/>
        </w:trPr>
        <w:tc>
          <w:tcPr>
            <w:tcW w:w="3870" w:type="dxa"/>
          </w:tcPr>
          <w:p w14:paraId="5729E902" w14:textId="675FA184" w:rsidR="005E05D9" w:rsidRPr="00F91F14" w:rsidRDefault="005E05D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shd w:val="clear" w:color="auto" w:fill="auto"/>
          </w:tcPr>
          <w:p w14:paraId="7DDCD0F5" w14:textId="064604FA" w:rsidR="005E05D9" w:rsidRPr="00F91F14" w:rsidRDefault="00AA2F5F" w:rsidP="00E84EF1">
            <w:pPr>
              <w:pStyle w:val="BodyText"/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18,328</w:t>
            </w:r>
          </w:p>
        </w:tc>
        <w:tc>
          <w:tcPr>
            <w:tcW w:w="270" w:type="dxa"/>
            <w:shd w:val="clear" w:color="auto" w:fill="auto"/>
          </w:tcPr>
          <w:p w14:paraId="1B49420A" w14:textId="77777777" w:rsidR="005E05D9" w:rsidRPr="00F91F14" w:rsidRDefault="005E05D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47736FF" w14:textId="0B4C1AD3" w:rsidR="005E05D9" w:rsidRDefault="00AA2F5F" w:rsidP="00FC0E57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C85CBC6" w14:textId="77777777" w:rsidR="005E05D9" w:rsidRPr="00F91F14" w:rsidRDefault="005E05D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43E73D6D" w14:textId="1B6EBF46" w:rsidR="005E05D9" w:rsidRDefault="00AA2F5F" w:rsidP="00E84EF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18,343</w:t>
            </w:r>
          </w:p>
        </w:tc>
      </w:tr>
    </w:tbl>
    <w:p w14:paraId="748E2F03" w14:textId="598A544A" w:rsidR="00AE6C76" w:rsidRPr="00F91F14" w:rsidRDefault="00AE6C76" w:rsidP="00AE6C76">
      <w:pPr>
        <w:rPr>
          <w:rFonts w:asciiTheme="majorBidi" w:hAnsiTheme="majorBidi" w:cstheme="majorBidi"/>
          <w:sz w:val="30"/>
          <w:szCs w:val="30"/>
        </w:rPr>
      </w:pPr>
    </w:p>
    <w:p w14:paraId="32AEDC12" w14:textId="58BDA425" w:rsidR="00756C53" w:rsidRPr="00F91F14" w:rsidRDefault="00A229B1" w:rsidP="00F039C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bookmarkEnd w:id="9"/>
    <w:p w14:paraId="4FFF712D" w14:textId="77777777" w:rsidR="00741BBE" w:rsidRPr="00F91F14" w:rsidRDefault="00741BBE" w:rsidP="00A13F12">
      <w:pPr>
        <w:jc w:val="thaiDistribute"/>
        <w:rPr>
          <w:rFonts w:asciiTheme="majorBidi" w:hAnsiTheme="majorBidi"/>
          <w:sz w:val="30"/>
          <w:szCs w:val="30"/>
        </w:rPr>
      </w:pPr>
    </w:p>
    <w:p w14:paraId="048D7226" w14:textId="21DFC6C3" w:rsidR="00CB0D2B" w:rsidRPr="00F91F14" w:rsidRDefault="00CC2230" w:rsidP="00741BBE">
      <w:pPr>
        <w:ind w:firstLine="540"/>
        <w:jc w:val="thaiDistribute"/>
        <w:rPr>
          <w:rFonts w:asciiTheme="majorBidi" w:hAnsiTheme="majorBidi"/>
          <w:sz w:val="30"/>
          <w:szCs w:val="30"/>
        </w:rPr>
      </w:pPr>
      <w:r w:rsidRPr="00F91F14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F91F14">
        <w:rPr>
          <w:rFonts w:asciiTheme="majorBidi" w:hAnsiTheme="majorBidi"/>
          <w:sz w:val="30"/>
          <w:szCs w:val="30"/>
        </w:rPr>
        <w:t xml:space="preserve">6 </w:t>
      </w:r>
      <w:r w:rsidRPr="00F91F14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F91F14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="00DE6023" w:rsidRPr="00F91F14">
        <w:rPr>
          <w:rFonts w:asciiTheme="majorBidi" w:hAnsiTheme="majorBidi" w:hint="cs"/>
          <w:sz w:val="30"/>
          <w:szCs w:val="30"/>
          <w:cs/>
        </w:rPr>
        <w:t>ประชุมคณะกรรมการบริษัท</w:t>
      </w:r>
      <w:r w:rsidR="001C3758" w:rsidRPr="00F91F14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CB0D2B" w:rsidRPr="00F91F14">
        <w:rPr>
          <w:rFonts w:asciiTheme="majorBidi" w:hAnsiTheme="majorBidi" w:hint="cs"/>
          <w:sz w:val="30"/>
          <w:szCs w:val="30"/>
          <w:cs/>
        </w:rPr>
        <w:t>ดังต่อไปนี้</w:t>
      </w:r>
    </w:p>
    <w:p w14:paraId="62C0CE9B" w14:textId="77777777" w:rsidR="00A13F12" w:rsidRPr="00F91F14" w:rsidRDefault="00A13F12" w:rsidP="00BC5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14:paraId="5EAD7AB4" w14:textId="6E896581" w:rsidR="002B72B1" w:rsidRPr="00F91F14" w:rsidRDefault="00BC592A" w:rsidP="00A13F1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การเพิ่มทุนจดทะเบียนของบริษัทจำนวน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="00A13F12" w:rsidRPr="00F91F14">
        <w:rPr>
          <w:rFonts w:asciiTheme="majorBidi" w:hAnsiTheme="majorBidi"/>
          <w:sz w:val="30"/>
          <w:szCs w:val="30"/>
        </w:rPr>
        <w:t xml:space="preserve">6,043,585,180 </w:t>
      </w:r>
      <w:r w:rsidR="00A13F12" w:rsidRPr="00F91F14">
        <w:rPr>
          <w:rFonts w:asciiTheme="majorBidi" w:hAnsiTheme="majorBidi" w:hint="cs"/>
          <w:sz w:val="30"/>
          <w:szCs w:val="30"/>
          <w:cs/>
        </w:rPr>
        <w:t>บาท</w:t>
      </w:r>
      <w:r w:rsidR="00A10559" w:rsidRPr="00F91F14">
        <w:rPr>
          <w:rFonts w:asciiTheme="majorBidi" w:hAnsiTheme="majorBidi" w:hint="cs"/>
          <w:sz w:val="30"/>
          <w:szCs w:val="30"/>
          <w:cs/>
        </w:rPr>
        <w:t xml:space="preserve"> จากทุนจดทะเบียนจำนวน </w:t>
      </w:r>
      <w:r w:rsidR="00A10559" w:rsidRPr="00F91F14">
        <w:rPr>
          <w:rFonts w:asciiTheme="majorBidi" w:hAnsiTheme="majorBidi"/>
          <w:sz w:val="30"/>
          <w:szCs w:val="30"/>
        </w:rPr>
        <w:t xml:space="preserve">923,028,535 </w:t>
      </w:r>
      <w:r w:rsidR="00A10559" w:rsidRPr="00F91F14">
        <w:rPr>
          <w:rFonts w:asciiTheme="majorBidi" w:hAnsiTheme="majorBidi" w:hint="cs"/>
          <w:sz w:val="30"/>
          <w:szCs w:val="30"/>
          <w:cs/>
        </w:rPr>
        <w:t>บาท</w:t>
      </w:r>
      <w:r w:rsidR="00C43D7B" w:rsidRPr="00F91F14">
        <w:rPr>
          <w:rFonts w:asciiTheme="majorBidi" w:hAnsiTheme="majorBidi" w:hint="cs"/>
          <w:sz w:val="30"/>
          <w:szCs w:val="30"/>
          <w:cs/>
        </w:rPr>
        <w:t xml:space="preserve"> </w:t>
      </w:r>
      <w:r w:rsidR="000F7259" w:rsidRPr="00F91F14">
        <w:rPr>
          <w:rFonts w:ascii="Angsana New" w:hAnsi="Angsana New" w:hint="cs"/>
          <w:sz w:val="30"/>
          <w:szCs w:val="30"/>
          <w:cs/>
        </w:rPr>
        <w:t xml:space="preserve">(จำนวน </w:t>
      </w:r>
      <w:r w:rsidR="000F7259" w:rsidRPr="00F91F14">
        <w:rPr>
          <w:rFonts w:asciiTheme="majorBidi" w:hAnsiTheme="majorBidi"/>
          <w:sz w:val="30"/>
          <w:szCs w:val="30"/>
        </w:rPr>
        <w:t xml:space="preserve">923,028,535 </w:t>
      </w:r>
      <w:r w:rsidR="000F7259" w:rsidRPr="00F91F14">
        <w:rPr>
          <w:rFonts w:ascii="Angsana New" w:hAnsi="Angsana New" w:hint="cs"/>
          <w:sz w:val="30"/>
          <w:szCs w:val="30"/>
          <w:cs/>
        </w:rPr>
        <w:t xml:space="preserve">หุ้น มูลค่า </w:t>
      </w:r>
      <w:r w:rsidR="000F7259" w:rsidRPr="00F91F14">
        <w:rPr>
          <w:rFonts w:ascii="Angsana New" w:hAnsi="Angsana New"/>
          <w:sz w:val="30"/>
          <w:szCs w:val="30"/>
        </w:rPr>
        <w:t xml:space="preserve">1 </w:t>
      </w:r>
      <w:r w:rsidR="000F7259" w:rsidRPr="00F91F14">
        <w:rPr>
          <w:rFonts w:ascii="Angsana New" w:hAnsi="Angsana New" w:hint="cs"/>
          <w:sz w:val="30"/>
          <w:szCs w:val="30"/>
          <w:cs/>
        </w:rPr>
        <w:t>บาทต่อหุ้น)</w:t>
      </w:r>
      <w:r w:rsidR="000F7259" w:rsidRPr="00F91F14">
        <w:rPr>
          <w:rFonts w:ascii="Angsana New" w:hAnsi="Angsana New"/>
          <w:sz w:val="30"/>
          <w:szCs w:val="30"/>
          <w:cs/>
        </w:rPr>
        <w:t xml:space="preserve"> </w:t>
      </w:r>
      <w:r w:rsidR="00C43D7B" w:rsidRPr="00F91F14"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C43D7B" w:rsidRPr="00F91F14">
        <w:rPr>
          <w:rFonts w:asciiTheme="majorBidi" w:hAnsiTheme="majorBidi"/>
          <w:sz w:val="30"/>
          <w:szCs w:val="30"/>
        </w:rPr>
        <w:t xml:space="preserve">6,966,613,715 </w:t>
      </w:r>
      <w:r w:rsidR="00C43D7B" w:rsidRPr="00F91F14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960693" w:rsidRPr="00F91F14">
        <w:rPr>
          <w:rFonts w:ascii="Angsana New" w:hAnsi="Angsana New" w:hint="cs"/>
          <w:sz w:val="30"/>
          <w:szCs w:val="30"/>
          <w:cs/>
        </w:rPr>
        <w:t xml:space="preserve">(จำนวน </w:t>
      </w:r>
      <w:r w:rsidR="00960693" w:rsidRPr="00F91F14">
        <w:rPr>
          <w:rFonts w:asciiTheme="majorBidi" w:hAnsiTheme="majorBidi"/>
          <w:sz w:val="30"/>
          <w:szCs w:val="30"/>
        </w:rPr>
        <w:t xml:space="preserve">6,966,613,715 </w:t>
      </w:r>
      <w:r w:rsidR="00960693" w:rsidRPr="00F91F14">
        <w:rPr>
          <w:rFonts w:ascii="Angsana New" w:hAnsi="Angsana New" w:hint="cs"/>
          <w:sz w:val="30"/>
          <w:szCs w:val="30"/>
          <w:cs/>
        </w:rPr>
        <w:t xml:space="preserve">หุ้น มูลค่า </w:t>
      </w:r>
      <w:r w:rsidR="00960693" w:rsidRPr="00F91F14">
        <w:rPr>
          <w:rFonts w:ascii="Angsana New" w:hAnsi="Angsana New"/>
          <w:sz w:val="30"/>
          <w:szCs w:val="30"/>
        </w:rPr>
        <w:t xml:space="preserve">1 </w:t>
      </w:r>
      <w:r w:rsidR="00960693" w:rsidRPr="00F91F14">
        <w:rPr>
          <w:rFonts w:ascii="Angsana New" w:hAnsi="Angsana New" w:hint="cs"/>
          <w:sz w:val="30"/>
          <w:szCs w:val="30"/>
          <w:cs/>
        </w:rPr>
        <w:t>บาทต่อหุ้น)</w:t>
      </w:r>
      <w:r w:rsidR="00960693" w:rsidRPr="00F91F14">
        <w:rPr>
          <w:rFonts w:ascii="Angsana New" w:hAnsi="Angsana New"/>
          <w:sz w:val="30"/>
          <w:szCs w:val="30"/>
          <w:cs/>
        </w:rPr>
        <w:t xml:space="preserve"> </w:t>
      </w:r>
      <w:r w:rsidR="00C43D7B" w:rsidRPr="00F91F14">
        <w:rPr>
          <w:rFonts w:asciiTheme="majorBidi" w:hAnsiTheme="majorBidi" w:hint="cs"/>
          <w:sz w:val="30"/>
          <w:szCs w:val="30"/>
          <w:cs/>
        </w:rPr>
        <w:t>โดยการ</w:t>
      </w:r>
      <w:r w:rsidR="00D355E8" w:rsidRPr="00F91F14">
        <w:rPr>
          <w:rFonts w:asciiTheme="majorBidi" w:hAnsiTheme="majorBidi" w:hint="cs"/>
          <w:sz w:val="30"/>
          <w:szCs w:val="30"/>
          <w:cs/>
        </w:rPr>
        <w:t>ออกหุ้นสามัญเพิ่มทุน</w:t>
      </w:r>
      <w:r w:rsidR="000F7259" w:rsidRPr="00F91F14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0F7259" w:rsidRPr="00F91F14">
        <w:rPr>
          <w:rFonts w:asciiTheme="majorBidi" w:hAnsiTheme="majorBidi"/>
          <w:sz w:val="30"/>
          <w:szCs w:val="30"/>
        </w:rPr>
        <w:t>6,043,585,180</w:t>
      </w:r>
      <w:r w:rsidR="000F7259" w:rsidRPr="00F91F14">
        <w:rPr>
          <w:rFonts w:asciiTheme="majorBidi" w:hAnsiTheme="majorBidi" w:hint="cs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หุ้น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 xml:space="preserve">มูลค่า </w:t>
      </w:r>
      <w:r w:rsidRPr="00F91F14">
        <w:rPr>
          <w:rFonts w:ascii="Angsana New" w:hAnsi="Angsana New"/>
          <w:sz w:val="30"/>
          <w:szCs w:val="30"/>
        </w:rPr>
        <w:t>1</w:t>
      </w:r>
      <w:r w:rsidRPr="00F91F14">
        <w:rPr>
          <w:rFonts w:ascii="Angsana New" w:hAnsi="Angsana New"/>
          <w:sz w:val="30"/>
          <w:szCs w:val="30"/>
          <w:cs/>
        </w:rPr>
        <w:t xml:space="preserve"> </w:t>
      </w:r>
      <w:r w:rsidRPr="00F91F14">
        <w:rPr>
          <w:rFonts w:ascii="Angsana New" w:hAnsi="Angsana New" w:hint="cs"/>
          <w:sz w:val="30"/>
          <w:szCs w:val="30"/>
          <w:cs/>
        </w:rPr>
        <w:t>บาทต่อหุ้น</w:t>
      </w:r>
    </w:p>
    <w:p w14:paraId="0E61ABD9" w14:textId="76EB82E8" w:rsidR="008464E9" w:rsidRPr="00F91F14" w:rsidRDefault="00DE6023" w:rsidP="00CB0D2B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F91F14">
        <w:rPr>
          <w:rFonts w:asciiTheme="majorBidi" w:hAnsiTheme="majorBidi" w:hint="cs"/>
          <w:sz w:val="30"/>
          <w:szCs w:val="30"/>
          <w:cs/>
        </w:rPr>
        <w:t>การจัดสรรหุ้นสามัญเพิ่มทุนของบริษัทจำนวนไม่เกิน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="008A24D5" w:rsidRPr="00F91F14">
        <w:rPr>
          <w:rFonts w:asciiTheme="majorBidi" w:hAnsiTheme="majorBidi"/>
          <w:sz w:val="30"/>
          <w:szCs w:val="30"/>
        </w:rPr>
        <w:t>6</w:t>
      </w:r>
      <w:r w:rsidR="00745034" w:rsidRPr="00F91F14">
        <w:rPr>
          <w:rFonts w:asciiTheme="majorBidi" w:hAnsiTheme="majorBidi"/>
          <w:sz w:val="30"/>
          <w:szCs w:val="30"/>
        </w:rPr>
        <w:t>,043,585</w:t>
      </w:r>
      <w:r w:rsidR="00CC2230">
        <w:rPr>
          <w:rFonts w:asciiTheme="majorBidi" w:hAnsiTheme="majorBidi"/>
          <w:sz w:val="30"/>
          <w:szCs w:val="30"/>
        </w:rPr>
        <w:t>,180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z w:val="30"/>
          <w:szCs w:val="30"/>
          <w:cs/>
        </w:rPr>
        <w:t>หุ้น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z w:val="30"/>
          <w:szCs w:val="30"/>
          <w:cs/>
        </w:rPr>
        <w:t>มูลค่า</w:t>
      </w:r>
      <w:r w:rsidR="00CC2230">
        <w:rPr>
          <w:rFonts w:asciiTheme="majorBidi" w:hAnsiTheme="majorBidi"/>
          <w:sz w:val="30"/>
          <w:szCs w:val="30"/>
        </w:rPr>
        <w:t xml:space="preserve"> 1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z w:val="30"/>
          <w:szCs w:val="30"/>
          <w:cs/>
        </w:rPr>
        <w:t>บาท</w:t>
      </w:r>
      <w:r w:rsidR="00B5362E" w:rsidRPr="00F91F14">
        <w:rPr>
          <w:rFonts w:asciiTheme="majorBidi" w:hAnsiTheme="majorBidi" w:hint="cs"/>
          <w:sz w:val="30"/>
          <w:szCs w:val="30"/>
          <w:cs/>
        </w:rPr>
        <w:t>ต่อหุ้น</w:t>
      </w:r>
      <w:r w:rsidRPr="00F91F14">
        <w:rPr>
          <w:rFonts w:asciiTheme="majorBidi" w:hAnsiTheme="majorBidi"/>
          <w:sz w:val="30"/>
          <w:szCs w:val="30"/>
          <w:cs/>
        </w:rPr>
        <w:t xml:space="preserve"> </w:t>
      </w:r>
      <w:r w:rsidRPr="00F91F14">
        <w:rPr>
          <w:rFonts w:asciiTheme="majorBidi" w:hAnsiTheme="majorBidi" w:hint="cs"/>
          <w:sz w:val="30"/>
          <w:szCs w:val="30"/>
          <w:cs/>
        </w:rPr>
        <w:t>ให้แก่ผู้ถือหุ้นเดิมตามสัดส่วนการถือหุ้น</w:t>
      </w:r>
    </w:p>
    <w:sectPr w:rsidR="008464E9" w:rsidRPr="00F91F14" w:rsidSect="0011619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F86F7" w14:textId="77777777" w:rsidR="007F692A" w:rsidRDefault="007F692A">
      <w:r>
        <w:separator/>
      </w:r>
    </w:p>
  </w:endnote>
  <w:endnote w:type="continuationSeparator" w:id="0">
    <w:p w14:paraId="627951D7" w14:textId="77777777" w:rsidR="007F692A" w:rsidRDefault="007F692A">
      <w:r>
        <w:continuationSeparator/>
      </w:r>
    </w:p>
  </w:endnote>
  <w:endnote w:type="continuationNotice" w:id="1">
    <w:p w14:paraId="7CB0B53F" w14:textId="77777777" w:rsidR="007F692A" w:rsidRDefault="007F6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2979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5E66E6AB" w14:textId="77777777" w:rsidR="00030FF4" w:rsidRPr="00B32D51" w:rsidRDefault="00B32D51" w:rsidP="00B32D51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4B4C60">
          <w:rPr>
            <w:rFonts w:ascii="Angsana New" w:hAnsi="Angsana New" w:hint="cs"/>
            <w:sz w:val="30"/>
            <w:szCs w:val="30"/>
          </w:rPr>
          <w:fldChar w:fldCharType="begin"/>
        </w:r>
        <w:r w:rsidRPr="004B4C6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B4C60">
          <w:rPr>
            <w:rFonts w:ascii="Angsana New" w:hAnsi="Angsana New" w:hint="cs"/>
            <w:sz w:val="30"/>
            <w:szCs w:val="30"/>
          </w:rPr>
          <w:fldChar w:fldCharType="separate"/>
        </w:r>
        <w:r w:rsidRPr="004B4C60">
          <w:rPr>
            <w:rFonts w:ascii="Angsana New" w:hAnsi="Angsana New" w:hint="cs"/>
            <w:noProof/>
            <w:sz w:val="30"/>
            <w:szCs w:val="30"/>
          </w:rPr>
          <w:t>2</w:t>
        </w:r>
        <w:r w:rsidRPr="004B4C6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1860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E8563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049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EF67E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0111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82F34F" w14:textId="77777777" w:rsidR="007F294D" w:rsidRDefault="007F294D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713DC" w14:textId="77777777" w:rsidR="007F692A" w:rsidRDefault="007F692A">
      <w:r>
        <w:separator/>
      </w:r>
    </w:p>
  </w:footnote>
  <w:footnote w:type="continuationSeparator" w:id="0">
    <w:p w14:paraId="7E6C568E" w14:textId="77777777" w:rsidR="007F692A" w:rsidRDefault="007F692A">
      <w:r>
        <w:continuationSeparator/>
      </w:r>
    </w:p>
  </w:footnote>
  <w:footnote w:type="continuationNotice" w:id="1">
    <w:p w14:paraId="73A2A021" w14:textId="77777777" w:rsidR="007F692A" w:rsidRDefault="007F69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33DDB" w14:textId="77777777" w:rsidR="004F032A" w:rsidRDefault="004F032A" w:rsidP="004F032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สบาย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เทค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E58C376" w14:textId="77777777" w:rsidR="004F032A" w:rsidRPr="00A247D4" w:rsidRDefault="004F032A" w:rsidP="004F032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/>
        <w:b/>
        <w:bCs/>
        <w:sz w:val="32"/>
        <w:szCs w:val="32"/>
        <w:cs/>
      </w:rPr>
      <w:t>(</w:t>
    </w:r>
    <w:r w:rsidRPr="00A247D4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>)</w:t>
    </w:r>
  </w:p>
  <w:p w14:paraId="0E4F7BF5" w14:textId="77777777" w:rsidR="004F032A" w:rsidRPr="00A247D4" w:rsidRDefault="004F032A" w:rsidP="004F032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5323AC" w14:textId="77777777" w:rsidR="004F032A" w:rsidRPr="00A247D4" w:rsidRDefault="004F032A" w:rsidP="004F032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2566</w:t>
    </w:r>
  </w:p>
  <w:p w14:paraId="028C43C5" w14:textId="77777777" w:rsidR="004F032A" w:rsidRPr="00196944" w:rsidRDefault="004F032A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ACE2E" w14:textId="77777777" w:rsid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สบาย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เทค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</w:p>
  <w:p w14:paraId="45CEA749" w14:textId="2A4EED85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/>
        <w:b/>
        <w:bCs/>
        <w:sz w:val="32"/>
        <w:szCs w:val="32"/>
        <w:cs/>
      </w:rPr>
      <w:t>(</w:t>
    </w:r>
    <w:r w:rsidRPr="00A247D4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>)</w:t>
    </w:r>
  </w:p>
  <w:p w14:paraId="23F46DA5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1F0969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2566</w:t>
    </w:r>
  </w:p>
  <w:p w14:paraId="1A5B320D" w14:textId="77777777" w:rsidR="000D7322" w:rsidRPr="00196944" w:rsidRDefault="000D7322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5448" w14:textId="77777777" w:rsid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สบาย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เทค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8CC1399" w14:textId="75C37A2F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/>
        <w:b/>
        <w:bCs/>
        <w:sz w:val="32"/>
        <w:szCs w:val="32"/>
        <w:cs/>
      </w:rPr>
      <w:t>(</w:t>
    </w:r>
    <w:r w:rsidRPr="00A247D4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>)</w:t>
    </w:r>
  </w:p>
  <w:p w14:paraId="18188EBB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1284D9D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2566</w:t>
    </w:r>
  </w:p>
  <w:p w14:paraId="723B37D6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6050" w14:textId="77777777" w:rsidR="00A247D4" w:rsidRPr="00A247D4" w:rsidRDefault="00A247D4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สบาย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เทค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35DE7E5" w14:textId="4A026F87" w:rsidR="00A247D4" w:rsidRPr="00A247D4" w:rsidRDefault="00A247D4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/>
        <w:b/>
        <w:bCs/>
        <w:sz w:val="32"/>
        <w:szCs w:val="32"/>
        <w:cs/>
      </w:rPr>
      <w:t>(</w:t>
    </w:r>
    <w:r w:rsidRPr="00A247D4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>)</w:t>
    </w:r>
  </w:p>
  <w:p w14:paraId="249635BA" w14:textId="77777777" w:rsidR="00A247D4" w:rsidRPr="00A247D4" w:rsidRDefault="00A247D4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7EBE0" w14:textId="77777777" w:rsidR="00A247D4" w:rsidRPr="00A247D4" w:rsidRDefault="00A247D4" w:rsidP="003B6BC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2566</w:t>
    </w:r>
  </w:p>
  <w:p w14:paraId="2C40B8E8" w14:textId="77777777" w:rsidR="00A247D4" w:rsidRPr="004238F6" w:rsidRDefault="00A247D4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2BDC2" w14:textId="77777777" w:rsidR="00A247D4" w:rsidRDefault="00824450" w:rsidP="0082445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สบาย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เทค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54A8B66" w14:textId="05631B16" w:rsidR="00824450" w:rsidRPr="00A247D4" w:rsidRDefault="00824450" w:rsidP="0082445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47D4">
      <w:rPr>
        <w:rFonts w:ascii="Angsana New" w:hAnsi="Angsana New"/>
        <w:b/>
        <w:bCs/>
        <w:sz w:val="32"/>
        <w:szCs w:val="32"/>
        <w:cs/>
      </w:rPr>
      <w:t>(</w:t>
    </w:r>
    <w:r w:rsidRPr="00A247D4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A247D4">
      <w:rPr>
        <w:rFonts w:ascii="Angsana New" w:hAnsi="Angsana New"/>
        <w:b/>
        <w:bCs/>
        <w:sz w:val="32"/>
        <w:szCs w:val="32"/>
        <w:cs/>
      </w:rPr>
      <w:t xml:space="preserve"> </w:t>
    </w:r>
    <w:r w:rsidRPr="00A247D4">
      <w:rPr>
        <w:rFonts w:ascii="Angsana New" w:hAnsi="Angsana New" w:hint="cs"/>
        <w:b/>
        <w:bCs/>
        <w:sz w:val="32"/>
        <w:szCs w:val="32"/>
        <w:cs/>
      </w:rPr>
      <w:t>จำกัด</w:t>
    </w:r>
    <w:r w:rsidRPr="00A247D4">
      <w:rPr>
        <w:rFonts w:ascii="Angsana New" w:hAnsi="Angsana New"/>
        <w:b/>
        <w:bCs/>
        <w:sz w:val="32"/>
        <w:szCs w:val="32"/>
        <w:cs/>
      </w:rPr>
      <w:t xml:space="preserve"> (</w:t>
    </w:r>
    <w:r w:rsidRPr="00A247D4">
      <w:rPr>
        <w:rFonts w:ascii="Angsana New" w:hAnsi="Angsana New" w:hint="cs"/>
        <w:b/>
        <w:bCs/>
        <w:sz w:val="32"/>
        <w:szCs w:val="32"/>
        <w:cs/>
      </w:rPr>
      <w:t>มหาชน</w:t>
    </w:r>
    <w:r w:rsidRPr="00A247D4">
      <w:rPr>
        <w:rFonts w:ascii="Angsana New" w:hAnsi="Angsana New"/>
        <w:b/>
        <w:bCs/>
        <w:sz w:val="32"/>
        <w:szCs w:val="32"/>
        <w:cs/>
      </w:rPr>
      <w:t xml:space="preserve">) </w:t>
    </w:r>
    <w:r w:rsidRPr="00A247D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247D4">
      <w:rPr>
        <w:rFonts w:ascii="Angsana New" w:hAnsi="Angsana New"/>
        <w:b/>
        <w:bCs/>
        <w:sz w:val="32"/>
        <w:szCs w:val="32"/>
        <w:cs/>
      </w:rPr>
      <w:t>)</w:t>
    </w:r>
  </w:p>
  <w:p w14:paraId="77D2C21C" w14:textId="77777777" w:rsidR="00824450" w:rsidRPr="00A247D4" w:rsidRDefault="00824450" w:rsidP="0082445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6DA840" w14:textId="77777777" w:rsidR="00824450" w:rsidRPr="00A247D4" w:rsidRDefault="00824450" w:rsidP="00824450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2566</w:t>
    </w:r>
  </w:p>
  <w:p w14:paraId="67E65332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6B5881"/>
    <w:multiLevelType w:val="hybridMultilevel"/>
    <w:tmpl w:val="27B2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6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3050DED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5D2778"/>
    <w:multiLevelType w:val="multilevel"/>
    <w:tmpl w:val="3050DED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A6C466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AB24466"/>
    <w:multiLevelType w:val="hybridMultilevel"/>
    <w:tmpl w:val="E7C4FA18"/>
    <w:lvl w:ilvl="0" w:tplc="D09465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CE82266"/>
    <w:multiLevelType w:val="hybridMultilevel"/>
    <w:tmpl w:val="5CA6CE38"/>
    <w:lvl w:ilvl="0" w:tplc="5E9625FA">
      <w:start w:val="1"/>
      <w:numFmt w:val="decimal"/>
      <w:lvlText w:val="(%1)"/>
      <w:lvlJc w:val="left"/>
      <w:pPr>
        <w:ind w:left="1041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3" w15:restartNumberingAfterBreak="0">
    <w:nsid w:val="21614082"/>
    <w:multiLevelType w:val="hybridMultilevel"/>
    <w:tmpl w:val="C1DA4DFC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6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EBC131E"/>
    <w:multiLevelType w:val="hybridMultilevel"/>
    <w:tmpl w:val="BE4C0ECC"/>
    <w:lvl w:ilvl="0" w:tplc="1AFC99E0">
      <w:start w:val="1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7" w15:restartNumberingAfterBreak="0">
    <w:nsid w:val="5BC0276C"/>
    <w:multiLevelType w:val="hybridMultilevel"/>
    <w:tmpl w:val="707A8270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0147F45"/>
    <w:multiLevelType w:val="hybridMultilevel"/>
    <w:tmpl w:val="9522AAD4"/>
    <w:lvl w:ilvl="0" w:tplc="90D0DF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832A59"/>
    <w:multiLevelType w:val="hybridMultilevel"/>
    <w:tmpl w:val="995E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F31A4"/>
    <w:multiLevelType w:val="hybridMultilevel"/>
    <w:tmpl w:val="2B34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01BFD"/>
    <w:multiLevelType w:val="hybridMultilevel"/>
    <w:tmpl w:val="0666DD9A"/>
    <w:lvl w:ilvl="0" w:tplc="DD64D51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4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8428107">
    <w:abstractNumId w:val="19"/>
  </w:num>
  <w:num w:numId="2" w16cid:durableId="1064791845">
    <w:abstractNumId w:val="10"/>
  </w:num>
  <w:num w:numId="3" w16cid:durableId="1378121888">
    <w:abstractNumId w:val="24"/>
  </w:num>
  <w:num w:numId="4" w16cid:durableId="1913156300">
    <w:abstractNumId w:val="27"/>
  </w:num>
  <w:num w:numId="5" w16cid:durableId="512378274">
    <w:abstractNumId w:val="21"/>
  </w:num>
  <w:num w:numId="6" w16cid:durableId="678392698">
    <w:abstractNumId w:val="14"/>
  </w:num>
  <w:num w:numId="7" w16cid:durableId="2022586210">
    <w:abstractNumId w:val="26"/>
  </w:num>
  <w:num w:numId="8" w16cid:durableId="1534920851">
    <w:abstractNumId w:val="35"/>
  </w:num>
  <w:num w:numId="9" w16cid:durableId="1875728766">
    <w:abstractNumId w:val="3"/>
  </w:num>
  <w:num w:numId="10" w16cid:durableId="119157577">
    <w:abstractNumId w:val="22"/>
  </w:num>
  <w:num w:numId="11" w16cid:durableId="881786985">
    <w:abstractNumId w:val="29"/>
  </w:num>
  <w:num w:numId="12" w16cid:durableId="1748460522">
    <w:abstractNumId w:val="34"/>
  </w:num>
  <w:num w:numId="13" w16cid:durableId="611595760">
    <w:abstractNumId w:val="4"/>
  </w:num>
  <w:num w:numId="14" w16cid:durableId="2032996058">
    <w:abstractNumId w:val="20"/>
  </w:num>
  <w:num w:numId="15" w16cid:durableId="343552054">
    <w:abstractNumId w:val="2"/>
  </w:num>
  <w:num w:numId="16" w16cid:durableId="1250315356">
    <w:abstractNumId w:val="8"/>
  </w:num>
  <w:num w:numId="17" w16cid:durableId="1919366763">
    <w:abstractNumId w:val="16"/>
  </w:num>
  <w:num w:numId="18" w16cid:durableId="340133192">
    <w:abstractNumId w:val="5"/>
  </w:num>
  <w:num w:numId="19" w16cid:durableId="2108621279">
    <w:abstractNumId w:val="15"/>
  </w:num>
  <w:num w:numId="20" w16cid:durableId="2007518064">
    <w:abstractNumId w:val="25"/>
  </w:num>
  <w:num w:numId="21" w16cid:durableId="217667396">
    <w:abstractNumId w:val="30"/>
  </w:num>
  <w:num w:numId="22" w16cid:durableId="2015495998">
    <w:abstractNumId w:val="13"/>
  </w:num>
  <w:num w:numId="23" w16cid:durableId="1268660454">
    <w:abstractNumId w:val="23"/>
  </w:num>
  <w:num w:numId="24" w16cid:durableId="986861135">
    <w:abstractNumId w:val="7"/>
  </w:num>
  <w:num w:numId="25" w16cid:durableId="1817986167">
    <w:abstractNumId w:val="17"/>
  </w:num>
  <w:num w:numId="26" w16cid:durableId="1400597487">
    <w:abstractNumId w:val="28"/>
  </w:num>
  <w:num w:numId="27" w16cid:durableId="955596713">
    <w:abstractNumId w:val="0"/>
  </w:num>
  <w:num w:numId="28" w16cid:durableId="1660621928">
    <w:abstractNumId w:val="9"/>
  </w:num>
  <w:num w:numId="29" w16cid:durableId="1844853029">
    <w:abstractNumId w:val="33"/>
  </w:num>
  <w:num w:numId="30" w16cid:durableId="579490705">
    <w:abstractNumId w:val="12"/>
  </w:num>
  <w:num w:numId="31" w16cid:durableId="1880386726">
    <w:abstractNumId w:val="6"/>
  </w:num>
  <w:num w:numId="32" w16cid:durableId="2032678880">
    <w:abstractNumId w:val="32"/>
  </w:num>
  <w:num w:numId="33" w16cid:durableId="1489177360">
    <w:abstractNumId w:val="31"/>
  </w:num>
  <w:num w:numId="34" w16cid:durableId="448085853">
    <w:abstractNumId w:val="1"/>
  </w:num>
  <w:num w:numId="35" w16cid:durableId="1419905598">
    <w:abstractNumId w:val="18"/>
  </w:num>
  <w:num w:numId="36" w16cid:durableId="77544552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0DB"/>
    <w:rsid w:val="00000593"/>
    <w:rsid w:val="00000703"/>
    <w:rsid w:val="00000777"/>
    <w:rsid w:val="000007B6"/>
    <w:rsid w:val="00000B3A"/>
    <w:rsid w:val="00000C82"/>
    <w:rsid w:val="00001763"/>
    <w:rsid w:val="00001842"/>
    <w:rsid w:val="00001903"/>
    <w:rsid w:val="00001DDB"/>
    <w:rsid w:val="00002081"/>
    <w:rsid w:val="00002298"/>
    <w:rsid w:val="00002312"/>
    <w:rsid w:val="00002468"/>
    <w:rsid w:val="000028F3"/>
    <w:rsid w:val="00002CC3"/>
    <w:rsid w:val="000031A8"/>
    <w:rsid w:val="00003735"/>
    <w:rsid w:val="0000394A"/>
    <w:rsid w:val="00003EB1"/>
    <w:rsid w:val="00003FC3"/>
    <w:rsid w:val="0000437B"/>
    <w:rsid w:val="000043A6"/>
    <w:rsid w:val="0000469B"/>
    <w:rsid w:val="000046C9"/>
    <w:rsid w:val="00004B44"/>
    <w:rsid w:val="00004F0D"/>
    <w:rsid w:val="00005556"/>
    <w:rsid w:val="00005963"/>
    <w:rsid w:val="00005A12"/>
    <w:rsid w:val="00005ACB"/>
    <w:rsid w:val="00006330"/>
    <w:rsid w:val="00006889"/>
    <w:rsid w:val="000071CC"/>
    <w:rsid w:val="000072C7"/>
    <w:rsid w:val="0000742F"/>
    <w:rsid w:val="0000745C"/>
    <w:rsid w:val="00007586"/>
    <w:rsid w:val="0000791D"/>
    <w:rsid w:val="00007B57"/>
    <w:rsid w:val="00007C1C"/>
    <w:rsid w:val="00007C6F"/>
    <w:rsid w:val="00007F21"/>
    <w:rsid w:val="000104A9"/>
    <w:rsid w:val="000106F0"/>
    <w:rsid w:val="000106F1"/>
    <w:rsid w:val="000108C3"/>
    <w:rsid w:val="000108C5"/>
    <w:rsid w:val="00010AE2"/>
    <w:rsid w:val="00010B21"/>
    <w:rsid w:val="00010D0E"/>
    <w:rsid w:val="000110F2"/>
    <w:rsid w:val="0001185B"/>
    <w:rsid w:val="00011892"/>
    <w:rsid w:val="00012032"/>
    <w:rsid w:val="000120F5"/>
    <w:rsid w:val="0001221B"/>
    <w:rsid w:val="00012411"/>
    <w:rsid w:val="00012B30"/>
    <w:rsid w:val="00012CA2"/>
    <w:rsid w:val="00013174"/>
    <w:rsid w:val="00013398"/>
    <w:rsid w:val="00013450"/>
    <w:rsid w:val="000135FB"/>
    <w:rsid w:val="0001371F"/>
    <w:rsid w:val="00013792"/>
    <w:rsid w:val="00013A0E"/>
    <w:rsid w:val="00013C30"/>
    <w:rsid w:val="00014109"/>
    <w:rsid w:val="00014640"/>
    <w:rsid w:val="00014767"/>
    <w:rsid w:val="00014B6D"/>
    <w:rsid w:val="00014BE5"/>
    <w:rsid w:val="000151EC"/>
    <w:rsid w:val="00015527"/>
    <w:rsid w:val="00015A85"/>
    <w:rsid w:val="00015AAB"/>
    <w:rsid w:val="00015B12"/>
    <w:rsid w:val="00015BD5"/>
    <w:rsid w:val="00015C52"/>
    <w:rsid w:val="00015F01"/>
    <w:rsid w:val="000160C4"/>
    <w:rsid w:val="000161F0"/>
    <w:rsid w:val="0001649E"/>
    <w:rsid w:val="000165A5"/>
    <w:rsid w:val="00017290"/>
    <w:rsid w:val="000179AA"/>
    <w:rsid w:val="00017BDD"/>
    <w:rsid w:val="00017EFD"/>
    <w:rsid w:val="0002055E"/>
    <w:rsid w:val="0002056E"/>
    <w:rsid w:val="000205CD"/>
    <w:rsid w:val="00020858"/>
    <w:rsid w:val="00020B44"/>
    <w:rsid w:val="00020C89"/>
    <w:rsid w:val="00021874"/>
    <w:rsid w:val="00021A3E"/>
    <w:rsid w:val="00021FB0"/>
    <w:rsid w:val="00022220"/>
    <w:rsid w:val="00022291"/>
    <w:rsid w:val="00022C1B"/>
    <w:rsid w:val="00023090"/>
    <w:rsid w:val="00023200"/>
    <w:rsid w:val="000234A3"/>
    <w:rsid w:val="00023579"/>
    <w:rsid w:val="00023B16"/>
    <w:rsid w:val="00023B44"/>
    <w:rsid w:val="00023CE6"/>
    <w:rsid w:val="00023DAC"/>
    <w:rsid w:val="00023E97"/>
    <w:rsid w:val="0002467D"/>
    <w:rsid w:val="000249B7"/>
    <w:rsid w:val="00024A91"/>
    <w:rsid w:val="00024B07"/>
    <w:rsid w:val="0002570C"/>
    <w:rsid w:val="000257BE"/>
    <w:rsid w:val="00025CB6"/>
    <w:rsid w:val="00026433"/>
    <w:rsid w:val="00026C5B"/>
    <w:rsid w:val="00027349"/>
    <w:rsid w:val="000275CB"/>
    <w:rsid w:val="00027C3D"/>
    <w:rsid w:val="00027D2A"/>
    <w:rsid w:val="0003020E"/>
    <w:rsid w:val="00030313"/>
    <w:rsid w:val="000304FE"/>
    <w:rsid w:val="00030A57"/>
    <w:rsid w:val="00030AD5"/>
    <w:rsid w:val="00030B27"/>
    <w:rsid w:val="00030D0A"/>
    <w:rsid w:val="00030E65"/>
    <w:rsid w:val="00030EEB"/>
    <w:rsid w:val="00030EEF"/>
    <w:rsid w:val="00030FF4"/>
    <w:rsid w:val="000313B6"/>
    <w:rsid w:val="00031702"/>
    <w:rsid w:val="0003249A"/>
    <w:rsid w:val="00032CE9"/>
    <w:rsid w:val="00032CEA"/>
    <w:rsid w:val="00032EF6"/>
    <w:rsid w:val="00032F1B"/>
    <w:rsid w:val="000330E5"/>
    <w:rsid w:val="0003327D"/>
    <w:rsid w:val="000333D4"/>
    <w:rsid w:val="0003393A"/>
    <w:rsid w:val="00033EFB"/>
    <w:rsid w:val="00033F41"/>
    <w:rsid w:val="000341D7"/>
    <w:rsid w:val="00034AA1"/>
    <w:rsid w:val="00034DFE"/>
    <w:rsid w:val="0003545B"/>
    <w:rsid w:val="000356F0"/>
    <w:rsid w:val="000357BC"/>
    <w:rsid w:val="00035849"/>
    <w:rsid w:val="00035A15"/>
    <w:rsid w:val="00035A9B"/>
    <w:rsid w:val="00035E4A"/>
    <w:rsid w:val="00035F53"/>
    <w:rsid w:val="00036338"/>
    <w:rsid w:val="00036631"/>
    <w:rsid w:val="00036D56"/>
    <w:rsid w:val="00036EDA"/>
    <w:rsid w:val="0003733B"/>
    <w:rsid w:val="0003770C"/>
    <w:rsid w:val="00037B5F"/>
    <w:rsid w:val="000400B8"/>
    <w:rsid w:val="000400FB"/>
    <w:rsid w:val="0004069A"/>
    <w:rsid w:val="00040803"/>
    <w:rsid w:val="00040CDB"/>
    <w:rsid w:val="00041029"/>
    <w:rsid w:val="0004159E"/>
    <w:rsid w:val="000416A0"/>
    <w:rsid w:val="00041779"/>
    <w:rsid w:val="0004192B"/>
    <w:rsid w:val="00041E89"/>
    <w:rsid w:val="00041F9A"/>
    <w:rsid w:val="00042474"/>
    <w:rsid w:val="0004251B"/>
    <w:rsid w:val="000425B7"/>
    <w:rsid w:val="00042620"/>
    <w:rsid w:val="000428E6"/>
    <w:rsid w:val="00042B75"/>
    <w:rsid w:val="00042C84"/>
    <w:rsid w:val="00042F74"/>
    <w:rsid w:val="00042F8A"/>
    <w:rsid w:val="000434F1"/>
    <w:rsid w:val="00043669"/>
    <w:rsid w:val="0004367D"/>
    <w:rsid w:val="00043ABD"/>
    <w:rsid w:val="00043C09"/>
    <w:rsid w:val="00044076"/>
    <w:rsid w:val="00044732"/>
    <w:rsid w:val="0004530C"/>
    <w:rsid w:val="00045940"/>
    <w:rsid w:val="00045A17"/>
    <w:rsid w:val="00045A5A"/>
    <w:rsid w:val="00045B36"/>
    <w:rsid w:val="00045DA8"/>
    <w:rsid w:val="00046413"/>
    <w:rsid w:val="000467B3"/>
    <w:rsid w:val="0004685F"/>
    <w:rsid w:val="00046911"/>
    <w:rsid w:val="00046EAC"/>
    <w:rsid w:val="000470EF"/>
    <w:rsid w:val="00047359"/>
    <w:rsid w:val="00047457"/>
    <w:rsid w:val="00047FF3"/>
    <w:rsid w:val="000501D5"/>
    <w:rsid w:val="000503BF"/>
    <w:rsid w:val="000508B2"/>
    <w:rsid w:val="00050DF3"/>
    <w:rsid w:val="00050F9F"/>
    <w:rsid w:val="000512F2"/>
    <w:rsid w:val="0005149B"/>
    <w:rsid w:val="0005185F"/>
    <w:rsid w:val="00051895"/>
    <w:rsid w:val="00051D3B"/>
    <w:rsid w:val="000525C4"/>
    <w:rsid w:val="000525D5"/>
    <w:rsid w:val="0005267A"/>
    <w:rsid w:val="000527ED"/>
    <w:rsid w:val="00052B56"/>
    <w:rsid w:val="00052D40"/>
    <w:rsid w:val="00052E4B"/>
    <w:rsid w:val="000531AF"/>
    <w:rsid w:val="0005383F"/>
    <w:rsid w:val="000539E1"/>
    <w:rsid w:val="00053A15"/>
    <w:rsid w:val="00053DCF"/>
    <w:rsid w:val="00053FD3"/>
    <w:rsid w:val="00054433"/>
    <w:rsid w:val="0005456B"/>
    <w:rsid w:val="000547A5"/>
    <w:rsid w:val="00054F52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CA9"/>
    <w:rsid w:val="00056D03"/>
    <w:rsid w:val="000571F6"/>
    <w:rsid w:val="000577DD"/>
    <w:rsid w:val="00057A4E"/>
    <w:rsid w:val="000600B1"/>
    <w:rsid w:val="000605E0"/>
    <w:rsid w:val="000607C0"/>
    <w:rsid w:val="00060A00"/>
    <w:rsid w:val="00060D22"/>
    <w:rsid w:val="00060E5F"/>
    <w:rsid w:val="000613B0"/>
    <w:rsid w:val="000617E0"/>
    <w:rsid w:val="00061A56"/>
    <w:rsid w:val="00061BB4"/>
    <w:rsid w:val="00061CE4"/>
    <w:rsid w:val="00061D74"/>
    <w:rsid w:val="00061D94"/>
    <w:rsid w:val="000626DD"/>
    <w:rsid w:val="0006276B"/>
    <w:rsid w:val="00062AEE"/>
    <w:rsid w:val="000631DC"/>
    <w:rsid w:val="00063595"/>
    <w:rsid w:val="000637F5"/>
    <w:rsid w:val="00063B15"/>
    <w:rsid w:val="00063C39"/>
    <w:rsid w:val="000641B5"/>
    <w:rsid w:val="00064333"/>
    <w:rsid w:val="000645CB"/>
    <w:rsid w:val="00064712"/>
    <w:rsid w:val="00064795"/>
    <w:rsid w:val="00064AE9"/>
    <w:rsid w:val="000651F2"/>
    <w:rsid w:val="00065232"/>
    <w:rsid w:val="00065372"/>
    <w:rsid w:val="000654E7"/>
    <w:rsid w:val="000655D8"/>
    <w:rsid w:val="00065913"/>
    <w:rsid w:val="00065CA3"/>
    <w:rsid w:val="00065CA6"/>
    <w:rsid w:val="00065EB2"/>
    <w:rsid w:val="000667ED"/>
    <w:rsid w:val="00066F12"/>
    <w:rsid w:val="000671A2"/>
    <w:rsid w:val="00067563"/>
    <w:rsid w:val="000675C1"/>
    <w:rsid w:val="00067C22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4B7"/>
    <w:rsid w:val="0007251A"/>
    <w:rsid w:val="00072B70"/>
    <w:rsid w:val="00072D57"/>
    <w:rsid w:val="00073026"/>
    <w:rsid w:val="000732C8"/>
    <w:rsid w:val="000734C6"/>
    <w:rsid w:val="00073670"/>
    <w:rsid w:val="00073A3B"/>
    <w:rsid w:val="00073A4B"/>
    <w:rsid w:val="00073D18"/>
    <w:rsid w:val="00073F4E"/>
    <w:rsid w:val="00073FE0"/>
    <w:rsid w:val="00074407"/>
    <w:rsid w:val="0007455A"/>
    <w:rsid w:val="00074A9D"/>
    <w:rsid w:val="00074AC1"/>
    <w:rsid w:val="00074D82"/>
    <w:rsid w:val="00074DCE"/>
    <w:rsid w:val="000750F8"/>
    <w:rsid w:val="00075ABC"/>
    <w:rsid w:val="00075BF1"/>
    <w:rsid w:val="000761B3"/>
    <w:rsid w:val="000763A8"/>
    <w:rsid w:val="0007683B"/>
    <w:rsid w:val="00076847"/>
    <w:rsid w:val="000771F5"/>
    <w:rsid w:val="000772AD"/>
    <w:rsid w:val="00077AE3"/>
    <w:rsid w:val="00077ED9"/>
    <w:rsid w:val="00077F0B"/>
    <w:rsid w:val="00077F8E"/>
    <w:rsid w:val="0008042F"/>
    <w:rsid w:val="000804BB"/>
    <w:rsid w:val="00080CF3"/>
    <w:rsid w:val="00080D70"/>
    <w:rsid w:val="00080F24"/>
    <w:rsid w:val="00081345"/>
    <w:rsid w:val="00081A66"/>
    <w:rsid w:val="00081E54"/>
    <w:rsid w:val="00082375"/>
    <w:rsid w:val="000823B1"/>
    <w:rsid w:val="00082605"/>
    <w:rsid w:val="0008276B"/>
    <w:rsid w:val="000828EE"/>
    <w:rsid w:val="00082A0A"/>
    <w:rsid w:val="00082C71"/>
    <w:rsid w:val="00082DBB"/>
    <w:rsid w:val="0008326B"/>
    <w:rsid w:val="00083280"/>
    <w:rsid w:val="000832B9"/>
    <w:rsid w:val="000837A7"/>
    <w:rsid w:val="000843B2"/>
    <w:rsid w:val="00084C47"/>
    <w:rsid w:val="00084C8E"/>
    <w:rsid w:val="00084FCC"/>
    <w:rsid w:val="00085423"/>
    <w:rsid w:val="00085867"/>
    <w:rsid w:val="00085EAB"/>
    <w:rsid w:val="00085FD2"/>
    <w:rsid w:val="00086210"/>
    <w:rsid w:val="00086363"/>
    <w:rsid w:val="00086E1C"/>
    <w:rsid w:val="00087083"/>
    <w:rsid w:val="00087727"/>
    <w:rsid w:val="00087778"/>
    <w:rsid w:val="00087C3A"/>
    <w:rsid w:val="00090192"/>
    <w:rsid w:val="00090251"/>
    <w:rsid w:val="00091470"/>
    <w:rsid w:val="000916F2"/>
    <w:rsid w:val="00091713"/>
    <w:rsid w:val="00091D93"/>
    <w:rsid w:val="00091F5F"/>
    <w:rsid w:val="00092224"/>
    <w:rsid w:val="000923A1"/>
    <w:rsid w:val="000925D2"/>
    <w:rsid w:val="00092746"/>
    <w:rsid w:val="0009298D"/>
    <w:rsid w:val="00092C20"/>
    <w:rsid w:val="000936CA"/>
    <w:rsid w:val="00093860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D51"/>
    <w:rsid w:val="00095FD3"/>
    <w:rsid w:val="00096307"/>
    <w:rsid w:val="000963BA"/>
    <w:rsid w:val="000965F0"/>
    <w:rsid w:val="00096612"/>
    <w:rsid w:val="00096669"/>
    <w:rsid w:val="00096E8E"/>
    <w:rsid w:val="000971F0"/>
    <w:rsid w:val="00097458"/>
    <w:rsid w:val="0009746A"/>
    <w:rsid w:val="000974FF"/>
    <w:rsid w:val="00097812"/>
    <w:rsid w:val="00097903"/>
    <w:rsid w:val="00097A56"/>
    <w:rsid w:val="000A05E9"/>
    <w:rsid w:val="000A07B6"/>
    <w:rsid w:val="000A07D6"/>
    <w:rsid w:val="000A0FBB"/>
    <w:rsid w:val="000A1236"/>
    <w:rsid w:val="000A12A1"/>
    <w:rsid w:val="000A1475"/>
    <w:rsid w:val="000A1496"/>
    <w:rsid w:val="000A1582"/>
    <w:rsid w:val="000A171A"/>
    <w:rsid w:val="000A1F1D"/>
    <w:rsid w:val="000A2651"/>
    <w:rsid w:val="000A2726"/>
    <w:rsid w:val="000A2850"/>
    <w:rsid w:val="000A28E8"/>
    <w:rsid w:val="000A29E7"/>
    <w:rsid w:val="000A2A70"/>
    <w:rsid w:val="000A2B87"/>
    <w:rsid w:val="000A2E49"/>
    <w:rsid w:val="000A375E"/>
    <w:rsid w:val="000A3E84"/>
    <w:rsid w:val="000A40D3"/>
    <w:rsid w:val="000A43D9"/>
    <w:rsid w:val="000A4E0A"/>
    <w:rsid w:val="000A4ED6"/>
    <w:rsid w:val="000A4EEA"/>
    <w:rsid w:val="000A5672"/>
    <w:rsid w:val="000A59B5"/>
    <w:rsid w:val="000A5A21"/>
    <w:rsid w:val="000A5AF8"/>
    <w:rsid w:val="000A6061"/>
    <w:rsid w:val="000A6618"/>
    <w:rsid w:val="000A665A"/>
    <w:rsid w:val="000A6761"/>
    <w:rsid w:val="000A6BD2"/>
    <w:rsid w:val="000A6C0B"/>
    <w:rsid w:val="000A6D4B"/>
    <w:rsid w:val="000A70DB"/>
    <w:rsid w:val="000A77F7"/>
    <w:rsid w:val="000A78AA"/>
    <w:rsid w:val="000A78E1"/>
    <w:rsid w:val="000A7A7A"/>
    <w:rsid w:val="000A7E85"/>
    <w:rsid w:val="000B041B"/>
    <w:rsid w:val="000B0708"/>
    <w:rsid w:val="000B0D12"/>
    <w:rsid w:val="000B0D9D"/>
    <w:rsid w:val="000B1062"/>
    <w:rsid w:val="000B142E"/>
    <w:rsid w:val="000B2230"/>
    <w:rsid w:val="000B24DE"/>
    <w:rsid w:val="000B24FB"/>
    <w:rsid w:val="000B2806"/>
    <w:rsid w:val="000B2811"/>
    <w:rsid w:val="000B2854"/>
    <w:rsid w:val="000B2F61"/>
    <w:rsid w:val="000B3240"/>
    <w:rsid w:val="000B33FE"/>
    <w:rsid w:val="000B355D"/>
    <w:rsid w:val="000B36B2"/>
    <w:rsid w:val="000B381F"/>
    <w:rsid w:val="000B3939"/>
    <w:rsid w:val="000B393E"/>
    <w:rsid w:val="000B3C3D"/>
    <w:rsid w:val="000B3D79"/>
    <w:rsid w:val="000B4289"/>
    <w:rsid w:val="000B455F"/>
    <w:rsid w:val="000B4C18"/>
    <w:rsid w:val="000B4C3E"/>
    <w:rsid w:val="000B4D17"/>
    <w:rsid w:val="000B4E1C"/>
    <w:rsid w:val="000B4E58"/>
    <w:rsid w:val="000B4F7A"/>
    <w:rsid w:val="000B50AA"/>
    <w:rsid w:val="000B52F7"/>
    <w:rsid w:val="000B5E28"/>
    <w:rsid w:val="000B63D7"/>
    <w:rsid w:val="000B648B"/>
    <w:rsid w:val="000B656E"/>
    <w:rsid w:val="000B66D2"/>
    <w:rsid w:val="000B6A85"/>
    <w:rsid w:val="000B6B7E"/>
    <w:rsid w:val="000B6E4E"/>
    <w:rsid w:val="000B7339"/>
    <w:rsid w:val="000B77E3"/>
    <w:rsid w:val="000C00BB"/>
    <w:rsid w:val="000C021F"/>
    <w:rsid w:val="000C02D6"/>
    <w:rsid w:val="000C036E"/>
    <w:rsid w:val="000C046E"/>
    <w:rsid w:val="000C05AA"/>
    <w:rsid w:val="000C0965"/>
    <w:rsid w:val="000C0A44"/>
    <w:rsid w:val="000C11B4"/>
    <w:rsid w:val="000C125D"/>
    <w:rsid w:val="000C1334"/>
    <w:rsid w:val="000C13C1"/>
    <w:rsid w:val="000C1725"/>
    <w:rsid w:val="000C181A"/>
    <w:rsid w:val="000C1B33"/>
    <w:rsid w:val="000C1CB9"/>
    <w:rsid w:val="000C22A1"/>
    <w:rsid w:val="000C24C3"/>
    <w:rsid w:val="000C2BF4"/>
    <w:rsid w:val="000C332F"/>
    <w:rsid w:val="000C3B59"/>
    <w:rsid w:val="000C3F88"/>
    <w:rsid w:val="000C4267"/>
    <w:rsid w:val="000C43CE"/>
    <w:rsid w:val="000C45CA"/>
    <w:rsid w:val="000C4CD9"/>
    <w:rsid w:val="000C4DF0"/>
    <w:rsid w:val="000C5111"/>
    <w:rsid w:val="000C5811"/>
    <w:rsid w:val="000C5852"/>
    <w:rsid w:val="000C5D7B"/>
    <w:rsid w:val="000C5EB0"/>
    <w:rsid w:val="000C65D5"/>
    <w:rsid w:val="000C675F"/>
    <w:rsid w:val="000C6B3B"/>
    <w:rsid w:val="000C6F7B"/>
    <w:rsid w:val="000C710B"/>
    <w:rsid w:val="000C73BD"/>
    <w:rsid w:val="000C7C26"/>
    <w:rsid w:val="000C7CD2"/>
    <w:rsid w:val="000D01D1"/>
    <w:rsid w:val="000D04DD"/>
    <w:rsid w:val="000D05B7"/>
    <w:rsid w:val="000D0630"/>
    <w:rsid w:val="000D06B5"/>
    <w:rsid w:val="000D0B17"/>
    <w:rsid w:val="000D0CD9"/>
    <w:rsid w:val="000D1231"/>
    <w:rsid w:val="000D1637"/>
    <w:rsid w:val="000D1851"/>
    <w:rsid w:val="000D18D5"/>
    <w:rsid w:val="000D1A85"/>
    <w:rsid w:val="000D24F8"/>
    <w:rsid w:val="000D27CD"/>
    <w:rsid w:val="000D29E0"/>
    <w:rsid w:val="000D2EB5"/>
    <w:rsid w:val="000D347E"/>
    <w:rsid w:val="000D3672"/>
    <w:rsid w:val="000D3C21"/>
    <w:rsid w:val="000D3F5C"/>
    <w:rsid w:val="000D4480"/>
    <w:rsid w:val="000D47B5"/>
    <w:rsid w:val="000D49D9"/>
    <w:rsid w:val="000D4AED"/>
    <w:rsid w:val="000D4BD7"/>
    <w:rsid w:val="000D547D"/>
    <w:rsid w:val="000D576A"/>
    <w:rsid w:val="000D5E59"/>
    <w:rsid w:val="000D681B"/>
    <w:rsid w:val="000D68B8"/>
    <w:rsid w:val="000D6967"/>
    <w:rsid w:val="000D6971"/>
    <w:rsid w:val="000D6DBB"/>
    <w:rsid w:val="000D7322"/>
    <w:rsid w:val="000D7A3C"/>
    <w:rsid w:val="000D7F6D"/>
    <w:rsid w:val="000E00B3"/>
    <w:rsid w:val="000E087A"/>
    <w:rsid w:val="000E0AC7"/>
    <w:rsid w:val="000E1035"/>
    <w:rsid w:val="000E139E"/>
    <w:rsid w:val="000E13F9"/>
    <w:rsid w:val="000E167E"/>
    <w:rsid w:val="000E1D1F"/>
    <w:rsid w:val="000E1DB6"/>
    <w:rsid w:val="000E2015"/>
    <w:rsid w:val="000E20F2"/>
    <w:rsid w:val="000E2524"/>
    <w:rsid w:val="000E2697"/>
    <w:rsid w:val="000E2DA1"/>
    <w:rsid w:val="000E2EAA"/>
    <w:rsid w:val="000E30D4"/>
    <w:rsid w:val="000E31C2"/>
    <w:rsid w:val="000E376B"/>
    <w:rsid w:val="000E38DF"/>
    <w:rsid w:val="000E390B"/>
    <w:rsid w:val="000E3B67"/>
    <w:rsid w:val="000E3B79"/>
    <w:rsid w:val="000E3C48"/>
    <w:rsid w:val="000E3C72"/>
    <w:rsid w:val="000E4088"/>
    <w:rsid w:val="000E40EE"/>
    <w:rsid w:val="000E456C"/>
    <w:rsid w:val="000E4774"/>
    <w:rsid w:val="000E4D15"/>
    <w:rsid w:val="000E51C4"/>
    <w:rsid w:val="000E56F9"/>
    <w:rsid w:val="000E5B6B"/>
    <w:rsid w:val="000E5EC5"/>
    <w:rsid w:val="000E5F49"/>
    <w:rsid w:val="000E5F52"/>
    <w:rsid w:val="000E6373"/>
    <w:rsid w:val="000E667E"/>
    <w:rsid w:val="000E6CAF"/>
    <w:rsid w:val="000E6D71"/>
    <w:rsid w:val="000E71A9"/>
    <w:rsid w:val="000E72A3"/>
    <w:rsid w:val="000E73FF"/>
    <w:rsid w:val="000E74EB"/>
    <w:rsid w:val="000E75C2"/>
    <w:rsid w:val="000E7935"/>
    <w:rsid w:val="000E798A"/>
    <w:rsid w:val="000E7BB9"/>
    <w:rsid w:val="000E7DD2"/>
    <w:rsid w:val="000F05DA"/>
    <w:rsid w:val="000F05E0"/>
    <w:rsid w:val="000F0977"/>
    <w:rsid w:val="000F0B38"/>
    <w:rsid w:val="000F0E62"/>
    <w:rsid w:val="000F13C1"/>
    <w:rsid w:val="000F18BB"/>
    <w:rsid w:val="000F1927"/>
    <w:rsid w:val="000F1C8B"/>
    <w:rsid w:val="000F1D1B"/>
    <w:rsid w:val="000F1F41"/>
    <w:rsid w:val="000F2164"/>
    <w:rsid w:val="000F2249"/>
    <w:rsid w:val="000F2995"/>
    <w:rsid w:val="000F30AF"/>
    <w:rsid w:val="000F3640"/>
    <w:rsid w:val="000F3B29"/>
    <w:rsid w:val="000F3E6B"/>
    <w:rsid w:val="000F3F52"/>
    <w:rsid w:val="000F407D"/>
    <w:rsid w:val="000F417C"/>
    <w:rsid w:val="000F4265"/>
    <w:rsid w:val="000F43DE"/>
    <w:rsid w:val="000F4F35"/>
    <w:rsid w:val="000F513C"/>
    <w:rsid w:val="000F559C"/>
    <w:rsid w:val="000F55E5"/>
    <w:rsid w:val="000F5757"/>
    <w:rsid w:val="000F5910"/>
    <w:rsid w:val="000F5AC8"/>
    <w:rsid w:val="000F5BD6"/>
    <w:rsid w:val="000F5BEA"/>
    <w:rsid w:val="000F5D15"/>
    <w:rsid w:val="000F5E00"/>
    <w:rsid w:val="000F61B2"/>
    <w:rsid w:val="000F64B4"/>
    <w:rsid w:val="000F6BCF"/>
    <w:rsid w:val="000F6EDA"/>
    <w:rsid w:val="000F7240"/>
    <w:rsid w:val="000F7259"/>
    <w:rsid w:val="000F7406"/>
    <w:rsid w:val="000F76DD"/>
    <w:rsid w:val="000F77DB"/>
    <w:rsid w:val="000F7ABF"/>
    <w:rsid w:val="000F7C86"/>
    <w:rsid w:val="0010003C"/>
    <w:rsid w:val="00100362"/>
    <w:rsid w:val="001003FF"/>
    <w:rsid w:val="001004BF"/>
    <w:rsid w:val="001004EA"/>
    <w:rsid w:val="00100615"/>
    <w:rsid w:val="0010063B"/>
    <w:rsid w:val="00100958"/>
    <w:rsid w:val="00100C95"/>
    <w:rsid w:val="001011D4"/>
    <w:rsid w:val="0010165D"/>
    <w:rsid w:val="00101E1D"/>
    <w:rsid w:val="00101EC1"/>
    <w:rsid w:val="0010255B"/>
    <w:rsid w:val="00102575"/>
    <w:rsid w:val="001026AD"/>
    <w:rsid w:val="0010286E"/>
    <w:rsid w:val="00102922"/>
    <w:rsid w:val="00102EF4"/>
    <w:rsid w:val="0010308A"/>
    <w:rsid w:val="00103B96"/>
    <w:rsid w:val="00103BBA"/>
    <w:rsid w:val="00103BC0"/>
    <w:rsid w:val="00103E33"/>
    <w:rsid w:val="00103E97"/>
    <w:rsid w:val="00104082"/>
    <w:rsid w:val="0010418F"/>
    <w:rsid w:val="001042AF"/>
    <w:rsid w:val="001042C4"/>
    <w:rsid w:val="001047CB"/>
    <w:rsid w:val="00104DE4"/>
    <w:rsid w:val="00104DE7"/>
    <w:rsid w:val="001050CF"/>
    <w:rsid w:val="001050EC"/>
    <w:rsid w:val="00105678"/>
    <w:rsid w:val="00105788"/>
    <w:rsid w:val="001058E3"/>
    <w:rsid w:val="00105C4F"/>
    <w:rsid w:val="00105EF9"/>
    <w:rsid w:val="00106140"/>
    <w:rsid w:val="00106194"/>
    <w:rsid w:val="0010621D"/>
    <w:rsid w:val="0010664D"/>
    <w:rsid w:val="00106840"/>
    <w:rsid w:val="00106849"/>
    <w:rsid w:val="00106AF8"/>
    <w:rsid w:val="00106DD3"/>
    <w:rsid w:val="00106F4A"/>
    <w:rsid w:val="00107235"/>
    <w:rsid w:val="00107696"/>
    <w:rsid w:val="001078B5"/>
    <w:rsid w:val="00110117"/>
    <w:rsid w:val="00110315"/>
    <w:rsid w:val="00110316"/>
    <w:rsid w:val="00110632"/>
    <w:rsid w:val="001107F4"/>
    <w:rsid w:val="0011087E"/>
    <w:rsid w:val="00110AA7"/>
    <w:rsid w:val="00110BCA"/>
    <w:rsid w:val="00110C85"/>
    <w:rsid w:val="00110E9A"/>
    <w:rsid w:val="00110FEA"/>
    <w:rsid w:val="001112E8"/>
    <w:rsid w:val="00111B5F"/>
    <w:rsid w:val="00111E88"/>
    <w:rsid w:val="0011206C"/>
    <w:rsid w:val="001122CB"/>
    <w:rsid w:val="001126BB"/>
    <w:rsid w:val="00112D48"/>
    <w:rsid w:val="00112F57"/>
    <w:rsid w:val="001131CD"/>
    <w:rsid w:val="001136C3"/>
    <w:rsid w:val="001138AC"/>
    <w:rsid w:val="00113CA1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8E2"/>
    <w:rsid w:val="00115911"/>
    <w:rsid w:val="00115AFC"/>
    <w:rsid w:val="00115CBF"/>
    <w:rsid w:val="00115EC9"/>
    <w:rsid w:val="001160FA"/>
    <w:rsid w:val="00116129"/>
    <w:rsid w:val="0011619C"/>
    <w:rsid w:val="00116313"/>
    <w:rsid w:val="0011697E"/>
    <w:rsid w:val="00116B50"/>
    <w:rsid w:val="00116E3D"/>
    <w:rsid w:val="00116EC2"/>
    <w:rsid w:val="00116F68"/>
    <w:rsid w:val="001170AA"/>
    <w:rsid w:val="0011714C"/>
    <w:rsid w:val="00117564"/>
    <w:rsid w:val="00117692"/>
    <w:rsid w:val="001177F7"/>
    <w:rsid w:val="00117AB2"/>
    <w:rsid w:val="00117FD6"/>
    <w:rsid w:val="001200A8"/>
    <w:rsid w:val="001201F9"/>
    <w:rsid w:val="00120948"/>
    <w:rsid w:val="00120B28"/>
    <w:rsid w:val="00120C4E"/>
    <w:rsid w:val="00121259"/>
    <w:rsid w:val="00121297"/>
    <w:rsid w:val="001212C7"/>
    <w:rsid w:val="0012147C"/>
    <w:rsid w:val="001214EC"/>
    <w:rsid w:val="00121944"/>
    <w:rsid w:val="00121F16"/>
    <w:rsid w:val="0012202A"/>
    <w:rsid w:val="0012208D"/>
    <w:rsid w:val="00122499"/>
    <w:rsid w:val="00122523"/>
    <w:rsid w:val="0012265B"/>
    <w:rsid w:val="00122D80"/>
    <w:rsid w:val="00122F31"/>
    <w:rsid w:val="001231E9"/>
    <w:rsid w:val="001236B2"/>
    <w:rsid w:val="0012381C"/>
    <w:rsid w:val="0012390F"/>
    <w:rsid w:val="001239AF"/>
    <w:rsid w:val="001239F7"/>
    <w:rsid w:val="00123BCA"/>
    <w:rsid w:val="00123C19"/>
    <w:rsid w:val="0012442E"/>
    <w:rsid w:val="00124880"/>
    <w:rsid w:val="00124ACD"/>
    <w:rsid w:val="00124B85"/>
    <w:rsid w:val="00124B9F"/>
    <w:rsid w:val="00124E7D"/>
    <w:rsid w:val="00125B0A"/>
    <w:rsid w:val="001262E4"/>
    <w:rsid w:val="00126A2D"/>
    <w:rsid w:val="00126C49"/>
    <w:rsid w:val="0012708B"/>
    <w:rsid w:val="001270FF"/>
    <w:rsid w:val="00127763"/>
    <w:rsid w:val="00127937"/>
    <w:rsid w:val="0012797B"/>
    <w:rsid w:val="001279F5"/>
    <w:rsid w:val="00127A11"/>
    <w:rsid w:val="00127C02"/>
    <w:rsid w:val="001302B2"/>
    <w:rsid w:val="00130337"/>
    <w:rsid w:val="00130434"/>
    <w:rsid w:val="00130809"/>
    <w:rsid w:val="00130980"/>
    <w:rsid w:val="00130A9B"/>
    <w:rsid w:val="00130EF2"/>
    <w:rsid w:val="00130FD9"/>
    <w:rsid w:val="001311A7"/>
    <w:rsid w:val="001311D3"/>
    <w:rsid w:val="001311FC"/>
    <w:rsid w:val="0013152F"/>
    <w:rsid w:val="00131892"/>
    <w:rsid w:val="00131B7D"/>
    <w:rsid w:val="00131E16"/>
    <w:rsid w:val="00132060"/>
    <w:rsid w:val="0013214D"/>
    <w:rsid w:val="00132481"/>
    <w:rsid w:val="001325C4"/>
    <w:rsid w:val="0013281D"/>
    <w:rsid w:val="00132BFC"/>
    <w:rsid w:val="00132F57"/>
    <w:rsid w:val="00133306"/>
    <w:rsid w:val="001333E1"/>
    <w:rsid w:val="001337A6"/>
    <w:rsid w:val="00133D93"/>
    <w:rsid w:val="00133EB4"/>
    <w:rsid w:val="00133F55"/>
    <w:rsid w:val="00133FBC"/>
    <w:rsid w:val="001341C3"/>
    <w:rsid w:val="0013456E"/>
    <w:rsid w:val="00134B97"/>
    <w:rsid w:val="001350E0"/>
    <w:rsid w:val="00135143"/>
    <w:rsid w:val="00135B60"/>
    <w:rsid w:val="00135CB8"/>
    <w:rsid w:val="00136311"/>
    <w:rsid w:val="00136880"/>
    <w:rsid w:val="00136D78"/>
    <w:rsid w:val="00136EB3"/>
    <w:rsid w:val="00136F07"/>
    <w:rsid w:val="0013717D"/>
    <w:rsid w:val="0013721A"/>
    <w:rsid w:val="001379E8"/>
    <w:rsid w:val="00137C19"/>
    <w:rsid w:val="00137C1F"/>
    <w:rsid w:val="00137C3D"/>
    <w:rsid w:val="00137DA7"/>
    <w:rsid w:val="0014006F"/>
    <w:rsid w:val="0014020A"/>
    <w:rsid w:val="00140334"/>
    <w:rsid w:val="0014068C"/>
    <w:rsid w:val="0014097B"/>
    <w:rsid w:val="00140C8E"/>
    <w:rsid w:val="00140CD8"/>
    <w:rsid w:val="0014128C"/>
    <w:rsid w:val="00141296"/>
    <w:rsid w:val="00141490"/>
    <w:rsid w:val="001414D2"/>
    <w:rsid w:val="00141526"/>
    <w:rsid w:val="00141762"/>
    <w:rsid w:val="00141A4D"/>
    <w:rsid w:val="001422FE"/>
    <w:rsid w:val="001423C6"/>
    <w:rsid w:val="0014255F"/>
    <w:rsid w:val="0014271E"/>
    <w:rsid w:val="00143040"/>
    <w:rsid w:val="00143083"/>
    <w:rsid w:val="00143278"/>
    <w:rsid w:val="001434D6"/>
    <w:rsid w:val="001434D8"/>
    <w:rsid w:val="001434E0"/>
    <w:rsid w:val="00143570"/>
    <w:rsid w:val="0014377C"/>
    <w:rsid w:val="001439C1"/>
    <w:rsid w:val="00143CB5"/>
    <w:rsid w:val="00143CFA"/>
    <w:rsid w:val="0014428A"/>
    <w:rsid w:val="0014444E"/>
    <w:rsid w:val="0014450B"/>
    <w:rsid w:val="0014457F"/>
    <w:rsid w:val="001448BF"/>
    <w:rsid w:val="00144A8F"/>
    <w:rsid w:val="00144AAC"/>
    <w:rsid w:val="00144B20"/>
    <w:rsid w:val="00144B8B"/>
    <w:rsid w:val="00144E86"/>
    <w:rsid w:val="00144FBE"/>
    <w:rsid w:val="001453EC"/>
    <w:rsid w:val="0014566C"/>
    <w:rsid w:val="00145B82"/>
    <w:rsid w:val="00146609"/>
    <w:rsid w:val="0014666A"/>
    <w:rsid w:val="001467D8"/>
    <w:rsid w:val="00147152"/>
    <w:rsid w:val="001471D5"/>
    <w:rsid w:val="001476EE"/>
    <w:rsid w:val="00147930"/>
    <w:rsid w:val="0014795B"/>
    <w:rsid w:val="00147ABD"/>
    <w:rsid w:val="00147D4D"/>
    <w:rsid w:val="00150523"/>
    <w:rsid w:val="001505C3"/>
    <w:rsid w:val="00150862"/>
    <w:rsid w:val="001509CD"/>
    <w:rsid w:val="00150A45"/>
    <w:rsid w:val="00150B25"/>
    <w:rsid w:val="001514A7"/>
    <w:rsid w:val="0015166E"/>
    <w:rsid w:val="00151732"/>
    <w:rsid w:val="00151898"/>
    <w:rsid w:val="00151E0D"/>
    <w:rsid w:val="0015227C"/>
    <w:rsid w:val="001522AD"/>
    <w:rsid w:val="001524FF"/>
    <w:rsid w:val="001525C0"/>
    <w:rsid w:val="00152BBE"/>
    <w:rsid w:val="00152D85"/>
    <w:rsid w:val="00153010"/>
    <w:rsid w:val="001531C4"/>
    <w:rsid w:val="00153554"/>
    <w:rsid w:val="0015366A"/>
    <w:rsid w:val="00153A03"/>
    <w:rsid w:val="00153ACB"/>
    <w:rsid w:val="00154102"/>
    <w:rsid w:val="001544BE"/>
    <w:rsid w:val="0015451C"/>
    <w:rsid w:val="00154A41"/>
    <w:rsid w:val="00154A59"/>
    <w:rsid w:val="00154A62"/>
    <w:rsid w:val="00154C75"/>
    <w:rsid w:val="00155054"/>
    <w:rsid w:val="001552EF"/>
    <w:rsid w:val="0015534E"/>
    <w:rsid w:val="0015576C"/>
    <w:rsid w:val="00155907"/>
    <w:rsid w:val="00155A16"/>
    <w:rsid w:val="001560A4"/>
    <w:rsid w:val="001564A2"/>
    <w:rsid w:val="00156D0B"/>
    <w:rsid w:val="00156E60"/>
    <w:rsid w:val="001570B3"/>
    <w:rsid w:val="0015713A"/>
    <w:rsid w:val="0015783C"/>
    <w:rsid w:val="001579BA"/>
    <w:rsid w:val="00157B1E"/>
    <w:rsid w:val="00157CA1"/>
    <w:rsid w:val="00157D1E"/>
    <w:rsid w:val="00157EF4"/>
    <w:rsid w:val="00160988"/>
    <w:rsid w:val="00160BC3"/>
    <w:rsid w:val="00160E91"/>
    <w:rsid w:val="0016126C"/>
    <w:rsid w:val="00161431"/>
    <w:rsid w:val="001617B6"/>
    <w:rsid w:val="001618EA"/>
    <w:rsid w:val="0016198C"/>
    <w:rsid w:val="00161AD9"/>
    <w:rsid w:val="001620BF"/>
    <w:rsid w:val="00162243"/>
    <w:rsid w:val="001624A4"/>
    <w:rsid w:val="00162B5F"/>
    <w:rsid w:val="00162E95"/>
    <w:rsid w:val="00162F32"/>
    <w:rsid w:val="0016375F"/>
    <w:rsid w:val="00163D3E"/>
    <w:rsid w:val="00163D68"/>
    <w:rsid w:val="00163DB3"/>
    <w:rsid w:val="001643BA"/>
    <w:rsid w:val="0016486E"/>
    <w:rsid w:val="00164BAD"/>
    <w:rsid w:val="00164E7F"/>
    <w:rsid w:val="00165157"/>
    <w:rsid w:val="00165233"/>
    <w:rsid w:val="001654E9"/>
    <w:rsid w:val="001655A8"/>
    <w:rsid w:val="001657F7"/>
    <w:rsid w:val="00165A33"/>
    <w:rsid w:val="00165E71"/>
    <w:rsid w:val="0016606C"/>
    <w:rsid w:val="00166327"/>
    <w:rsid w:val="0016665F"/>
    <w:rsid w:val="00166823"/>
    <w:rsid w:val="00166CC4"/>
    <w:rsid w:val="00166E80"/>
    <w:rsid w:val="0016710C"/>
    <w:rsid w:val="00167888"/>
    <w:rsid w:val="001678AD"/>
    <w:rsid w:val="00167E9E"/>
    <w:rsid w:val="0017024B"/>
    <w:rsid w:val="001709AA"/>
    <w:rsid w:val="00170ABF"/>
    <w:rsid w:val="00170EB5"/>
    <w:rsid w:val="00170F52"/>
    <w:rsid w:val="00171028"/>
    <w:rsid w:val="00171191"/>
    <w:rsid w:val="0017141B"/>
    <w:rsid w:val="001716B9"/>
    <w:rsid w:val="00171844"/>
    <w:rsid w:val="0017184A"/>
    <w:rsid w:val="001718A0"/>
    <w:rsid w:val="0017275F"/>
    <w:rsid w:val="001727A8"/>
    <w:rsid w:val="00172896"/>
    <w:rsid w:val="00172E53"/>
    <w:rsid w:val="00173198"/>
    <w:rsid w:val="001731D8"/>
    <w:rsid w:val="0017344C"/>
    <w:rsid w:val="001739E2"/>
    <w:rsid w:val="00174307"/>
    <w:rsid w:val="00174644"/>
    <w:rsid w:val="00174B0E"/>
    <w:rsid w:val="00174F22"/>
    <w:rsid w:val="00174F65"/>
    <w:rsid w:val="00175215"/>
    <w:rsid w:val="001759C6"/>
    <w:rsid w:val="00175F6A"/>
    <w:rsid w:val="001760B2"/>
    <w:rsid w:val="0017687C"/>
    <w:rsid w:val="00176A66"/>
    <w:rsid w:val="00176AAF"/>
    <w:rsid w:val="00176BDA"/>
    <w:rsid w:val="00176E4A"/>
    <w:rsid w:val="0017706A"/>
    <w:rsid w:val="001774D9"/>
    <w:rsid w:val="0017777A"/>
    <w:rsid w:val="00177E0A"/>
    <w:rsid w:val="00177E50"/>
    <w:rsid w:val="00177F35"/>
    <w:rsid w:val="00180200"/>
    <w:rsid w:val="0018027A"/>
    <w:rsid w:val="00180B72"/>
    <w:rsid w:val="00180DE4"/>
    <w:rsid w:val="00180E1F"/>
    <w:rsid w:val="001811B4"/>
    <w:rsid w:val="001811C1"/>
    <w:rsid w:val="00181437"/>
    <w:rsid w:val="0018154B"/>
    <w:rsid w:val="001815DD"/>
    <w:rsid w:val="001816E5"/>
    <w:rsid w:val="00181E86"/>
    <w:rsid w:val="00181E94"/>
    <w:rsid w:val="001821CE"/>
    <w:rsid w:val="00182214"/>
    <w:rsid w:val="0018230C"/>
    <w:rsid w:val="00182558"/>
    <w:rsid w:val="0018295C"/>
    <w:rsid w:val="00182E31"/>
    <w:rsid w:val="00182E55"/>
    <w:rsid w:val="00183540"/>
    <w:rsid w:val="00183863"/>
    <w:rsid w:val="00183973"/>
    <w:rsid w:val="00183CE0"/>
    <w:rsid w:val="00183E0C"/>
    <w:rsid w:val="001841D5"/>
    <w:rsid w:val="00184242"/>
    <w:rsid w:val="00184375"/>
    <w:rsid w:val="0018443D"/>
    <w:rsid w:val="00184755"/>
    <w:rsid w:val="00184EB0"/>
    <w:rsid w:val="00185000"/>
    <w:rsid w:val="001850EC"/>
    <w:rsid w:val="00185171"/>
    <w:rsid w:val="00185798"/>
    <w:rsid w:val="0018601C"/>
    <w:rsid w:val="0018632A"/>
    <w:rsid w:val="00186634"/>
    <w:rsid w:val="001869E6"/>
    <w:rsid w:val="00186E89"/>
    <w:rsid w:val="00186EB2"/>
    <w:rsid w:val="001877B5"/>
    <w:rsid w:val="001878A2"/>
    <w:rsid w:val="00187EA9"/>
    <w:rsid w:val="00187EF4"/>
    <w:rsid w:val="00187F70"/>
    <w:rsid w:val="00190C04"/>
    <w:rsid w:val="00190E55"/>
    <w:rsid w:val="001911A4"/>
    <w:rsid w:val="001913DE"/>
    <w:rsid w:val="00191A81"/>
    <w:rsid w:val="00191B7A"/>
    <w:rsid w:val="00191EFC"/>
    <w:rsid w:val="0019207F"/>
    <w:rsid w:val="00192087"/>
    <w:rsid w:val="001922C8"/>
    <w:rsid w:val="001923DF"/>
    <w:rsid w:val="001925E6"/>
    <w:rsid w:val="00192798"/>
    <w:rsid w:val="00192B62"/>
    <w:rsid w:val="00192E99"/>
    <w:rsid w:val="0019304D"/>
    <w:rsid w:val="001930D4"/>
    <w:rsid w:val="00193213"/>
    <w:rsid w:val="001936E8"/>
    <w:rsid w:val="0019395E"/>
    <w:rsid w:val="00193BFA"/>
    <w:rsid w:val="00193D3C"/>
    <w:rsid w:val="00193F26"/>
    <w:rsid w:val="00194169"/>
    <w:rsid w:val="00194213"/>
    <w:rsid w:val="001943CD"/>
    <w:rsid w:val="0019480A"/>
    <w:rsid w:val="0019490C"/>
    <w:rsid w:val="00194946"/>
    <w:rsid w:val="001949CC"/>
    <w:rsid w:val="00194EAD"/>
    <w:rsid w:val="00194F9C"/>
    <w:rsid w:val="0019526A"/>
    <w:rsid w:val="0019529B"/>
    <w:rsid w:val="00195304"/>
    <w:rsid w:val="00195362"/>
    <w:rsid w:val="00195392"/>
    <w:rsid w:val="0019555C"/>
    <w:rsid w:val="00195ADA"/>
    <w:rsid w:val="00195C21"/>
    <w:rsid w:val="00195D96"/>
    <w:rsid w:val="0019631B"/>
    <w:rsid w:val="001966CA"/>
    <w:rsid w:val="001966D8"/>
    <w:rsid w:val="00196777"/>
    <w:rsid w:val="00196DFF"/>
    <w:rsid w:val="0019727D"/>
    <w:rsid w:val="001973F4"/>
    <w:rsid w:val="001974AF"/>
    <w:rsid w:val="00197615"/>
    <w:rsid w:val="00197760"/>
    <w:rsid w:val="00197B80"/>
    <w:rsid w:val="00197B89"/>
    <w:rsid w:val="00197FF7"/>
    <w:rsid w:val="001A00DB"/>
    <w:rsid w:val="001A02B4"/>
    <w:rsid w:val="001A0542"/>
    <w:rsid w:val="001A06D2"/>
    <w:rsid w:val="001A0AF9"/>
    <w:rsid w:val="001A0B24"/>
    <w:rsid w:val="001A0CDE"/>
    <w:rsid w:val="001A0D48"/>
    <w:rsid w:val="001A0FCF"/>
    <w:rsid w:val="001A11BC"/>
    <w:rsid w:val="001A12F6"/>
    <w:rsid w:val="001A1505"/>
    <w:rsid w:val="001A19C4"/>
    <w:rsid w:val="001A1FE8"/>
    <w:rsid w:val="001A22F1"/>
    <w:rsid w:val="001A2A3B"/>
    <w:rsid w:val="001A2B72"/>
    <w:rsid w:val="001A3408"/>
    <w:rsid w:val="001A397C"/>
    <w:rsid w:val="001A3E50"/>
    <w:rsid w:val="001A3FC6"/>
    <w:rsid w:val="001A41E5"/>
    <w:rsid w:val="001A42A4"/>
    <w:rsid w:val="001A4EA1"/>
    <w:rsid w:val="001A526F"/>
    <w:rsid w:val="001A53A0"/>
    <w:rsid w:val="001A53D0"/>
    <w:rsid w:val="001A5462"/>
    <w:rsid w:val="001A549D"/>
    <w:rsid w:val="001A54E0"/>
    <w:rsid w:val="001A5A38"/>
    <w:rsid w:val="001A5B5B"/>
    <w:rsid w:val="001A5B92"/>
    <w:rsid w:val="001A5C17"/>
    <w:rsid w:val="001A5CED"/>
    <w:rsid w:val="001A5DF2"/>
    <w:rsid w:val="001A638A"/>
    <w:rsid w:val="001A67EE"/>
    <w:rsid w:val="001A6A46"/>
    <w:rsid w:val="001A6EE1"/>
    <w:rsid w:val="001A7100"/>
    <w:rsid w:val="001A7101"/>
    <w:rsid w:val="001A7D18"/>
    <w:rsid w:val="001A7F62"/>
    <w:rsid w:val="001B0347"/>
    <w:rsid w:val="001B086F"/>
    <w:rsid w:val="001B0BC9"/>
    <w:rsid w:val="001B0D34"/>
    <w:rsid w:val="001B0D66"/>
    <w:rsid w:val="001B0D84"/>
    <w:rsid w:val="001B0E20"/>
    <w:rsid w:val="001B13AA"/>
    <w:rsid w:val="001B1477"/>
    <w:rsid w:val="001B180A"/>
    <w:rsid w:val="001B1C89"/>
    <w:rsid w:val="001B2105"/>
    <w:rsid w:val="001B2213"/>
    <w:rsid w:val="001B28CC"/>
    <w:rsid w:val="001B2937"/>
    <w:rsid w:val="001B2B5D"/>
    <w:rsid w:val="001B35F5"/>
    <w:rsid w:val="001B3E15"/>
    <w:rsid w:val="001B4392"/>
    <w:rsid w:val="001B46DF"/>
    <w:rsid w:val="001B4D0B"/>
    <w:rsid w:val="001B4ECC"/>
    <w:rsid w:val="001B5EAE"/>
    <w:rsid w:val="001B662B"/>
    <w:rsid w:val="001B6904"/>
    <w:rsid w:val="001B6E17"/>
    <w:rsid w:val="001B739E"/>
    <w:rsid w:val="001B7550"/>
    <w:rsid w:val="001B7E59"/>
    <w:rsid w:val="001C01CB"/>
    <w:rsid w:val="001C0318"/>
    <w:rsid w:val="001C04F8"/>
    <w:rsid w:val="001C069E"/>
    <w:rsid w:val="001C0DF8"/>
    <w:rsid w:val="001C14BE"/>
    <w:rsid w:val="001C155A"/>
    <w:rsid w:val="001C1741"/>
    <w:rsid w:val="001C17F8"/>
    <w:rsid w:val="001C1909"/>
    <w:rsid w:val="001C1916"/>
    <w:rsid w:val="001C1C4E"/>
    <w:rsid w:val="001C1D4F"/>
    <w:rsid w:val="001C1E04"/>
    <w:rsid w:val="001C215C"/>
    <w:rsid w:val="001C2C3A"/>
    <w:rsid w:val="001C2D43"/>
    <w:rsid w:val="001C2F52"/>
    <w:rsid w:val="001C3257"/>
    <w:rsid w:val="001C3553"/>
    <w:rsid w:val="001C3758"/>
    <w:rsid w:val="001C3E0F"/>
    <w:rsid w:val="001C4E77"/>
    <w:rsid w:val="001C51F6"/>
    <w:rsid w:val="001C524B"/>
    <w:rsid w:val="001C54E5"/>
    <w:rsid w:val="001C5507"/>
    <w:rsid w:val="001C5574"/>
    <w:rsid w:val="001C5779"/>
    <w:rsid w:val="001C5E80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C76EB"/>
    <w:rsid w:val="001D0137"/>
    <w:rsid w:val="001D0604"/>
    <w:rsid w:val="001D083F"/>
    <w:rsid w:val="001D089F"/>
    <w:rsid w:val="001D10D7"/>
    <w:rsid w:val="001D1889"/>
    <w:rsid w:val="001D18A5"/>
    <w:rsid w:val="001D19F7"/>
    <w:rsid w:val="001D1B7F"/>
    <w:rsid w:val="001D1BD0"/>
    <w:rsid w:val="001D1E73"/>
    <w:rsid w:val="001D2A5A"/>
    <w:rsid w:val="001D2D27"/>
    <w:rsid w:val="001D2DB0"/>
    <w:rsid w:val="001D317B"/>
    <w:rsid w:val="001D329E"/>
    <w:rsid w:val="001D3E07"/>
    <w:rsid w:val="001D4016"/>
    <w:rsid w:val="001D4997"/>
    <w:rsid w:val="001D505E"/>
    <w:rsid w:val="001D5118"/>
    <w:rsid w:val="001D512C"/>
    <w:rsid w:val="001D5404"/>
    <w:rsid w:val="001D5487"/>
    <w:rsid w:val="001D590F"/>
    <w:rsid w:val="001D5D99"/>
    <w:rsid w:val="001D5E30"/>
    <w:rsid w:val="001D5E9D"/>
    <w:rsid w:val="001D6289"/>
    <w:rsid w:val="001D632D"/>
    <w:rsid w:val="001D6735"/>
    <w:rsid w:val="001D67AA"/>
    <w:rsid w:val="001D67D9"/>
    <w:rsid w:val="001D6A9B"/>
    <w:rsid w:val="001D6CAF"/>
    <w:rsid w:val="001D6D5C"/>
    <w:rsid w:val="001D70F0"/>
    <w:rsid w:val="001D7685"/>
    <w:rsid w:val="001D7714"/>
    <w:rsid w:val="001D7C23"/>
    <w:rsid w:val="001E0CE4"/>
    <w:rsid w:val="001E0E37"/>
    <w:rsid w:val="001E10C4"/>
    <w:rsid w:val="001E1155"/>
    <w:rsid w:val="001E1180"/>
    <w:rsid w:val="001E140C"/>
    <w:rsid w:val="001E152F"/>
    <w:rsid w:val="001E164D"/>
    <w:rsid w:val="001E1777"/>
    <w:rsid w:val="001E18A8"/>
    <w:rsid w:val="001E19E7"/>
    <w:rsid w:val="001E1DF4"/>
    <w:rsid w:val="001E232E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645"/>
    <w:rsid w:val="001E489E"/>
    <w:rsid w:val="001E4E90"/>
    <w:rsid w:val="001E5087"/>
    <w:rsid w:val="001E56F2"/>
    <w:rsid w:val="001E575A"/>
    <w:rsid w:val="001E597B"/>
    <w:rsid w:val="001E59BE"/>
    <w:rsid w:val="001E5A65"/>
    <w:rsid w:val="001E5BB9"/>
    <w:rsid w:val="001E6257"/>
    <w:rsid w:val="001E62B6"/>
    <w:rsid w:val="001E63CD"/>
    <w:rsid w:val="001E647D"/>
    <w:rsid w:val="001E65F9"/>
    <w:rsid w:val="001E6666"/>
    <w:rsid w:val="001E6805"/>
    <w:rsid w:val="001E681F"/>
    <w:rsid w:val="001E6C84"/>
    <w:rsid w:val="001E7077"/>
    <w:rsid w:val="001E748B"/>
    <w:rsid w:val="001E74EB"/>
    <w:rsid w:val="001E77E2"/>
    <w:rsid w:val="001E7EF8"/>
    <w:rsid w:val="001F066E"/>
    <w:rsid w:val="001F08A7"/>
    <w:rsid w:val="001F0AF9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1DE3"/>
    <w:rsid w:val="001F22F0"/>
    <w:rsid w:val="001F2416"/>
    <w:rsid w:val="001F2560"/>
    <w:rsid w:val="001F2812"/>
    <w:rsid w:val="001F2AFC"/>
    <w:rsid w:val="001F2D86"/>
    <w:rsid w:val="001F3383"/>
    <w:rsid w:val="001F379A"/>
    <w:rsid w:val="001F3BAC"/>
    <w:rsid w:val="001F3D6F"/>
    <w:rsid w:val="001F3E49"/>
    <w:rsid w:val="001F3EA6"/>
    <w:rsid w:val="001F4025"/>
    <w:rsid w:val="001F41EC"/>
    <w:rsid w:val="001F4557"/>
    <w:rsid w:val="001F4C89"/>
    <w:rsid w:val="001F4F78"/>
    <w:rsid w:val="001F4F9C"/>
    <w:rsid w:val="001F543A"/>
    <w:rsid w:val="001F568E"/>
    <w:rsid w:val="001F5735"/>
    <w:rsid w:val="001F57B5"/>
    <w:rsid w:val="001F5909"/>
    <w:rsid w:val="001F5A1E"/>
    <w:rsid w:val="001F5C3D"/>
    <w:rsid w:val="001F6137"/>
    <w:rsid w:val="001F61EA"/>
    <w:rsid w:val="001F67DE"/>
    <w:rsid w:val="001F6A09"/>
    <w:rsid w:val="001F6BBF"/>
    <w:rsid w:val="001F7134"/>
    <w:rsid w:val="001F72E7"/>
    <w:rsid w:val="001F774F"/>
    <w:rsid w:val="001F7C71"/>
    <w:rsid w:val="001F7F1D"/>
    <w:rsid w:val="00200439"/>
    <w:rsid w:val="0020064F"/>
    <w:rsid w:val="00200A78"/>
    <w:rsid w:val="00200AEC"/>
    <w:rsid w:val="00200DE2"/>
    <w:rsid w:val="002010CD"/>
    <w:rsid w:val="00201172"/>
    <w:rsid w:val="002014FD"/>
    <w:rsid w:val="0020180B"/>
    <w:rsid w:val="0020182B"/>
    <w:rsid w:val="00201857"/>
    <w:rsid w:val="00201913"/>
    <w:rsid w:val="00201AE6"/>
    <w:rsid w:val="00201C92"/>
    <w:rsid w:val="0020221B"/>
    <w:rsid w:val="00202547"/>
    <w:rsid w:val="00202CBE"/>
    <w:rsid w:val="00202F72"/>
    <w:rsid w:val="00202FCB"/>
    <w:rsid w:val="002030BB"/>
    <w:rsid w:val="00203734"/>
    <w:rsid w:val="0020380E"/>
    <w:rsid w:val="00203B9F"/>
    <w:rsid w:val="00203C0E"/>
    <w:rsid w:val="002046D0"/>
    <w:rsid w:val="0020471B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1D"/>
    <w:rsid w:val="00206DEF"/>
    <w:rsid w:val="00206E78"/>
    <w:rsid w:val="002071D9"/>
    <w:rsid w:val="002073F2"/>
    <w:rsid w:val="00207584"/>
    <w:rsid w:val="0020790D"/>
    <w:rsid w:val="002079BA"/>
    <w:rsid w:val="00207CFE"/>
    <w:rsid w:val="00207EBD"/>
    <w:rsid w:val="00207FE7"/>
    <w:rsid w:val="0021038D"/>
    <w:rsid w:val="002105CA"/>
    <w:rsid w:val="00210A5D"/>
    <w:rsid w:val="00210C9A"/>
    <w:rsid w:val="00210ED5"/>
    <w:rsid w:val="00210F5D"/>
    <w:rsid w:val="0021116F"/>
    <w:rsid w:val="002112C0"/>
    <w:rsid w:val="00211308"/>
    <w:rsid w:val="0021136D"/>
    <w:rsid w:val="0021188D"/>
    <w:rsid w:val="00211B4A"/>
    <w:rsid w:val="00211E1B"/>
    <w:rsid w:val="002125C3"/>
    <w:rsid w:val="00212833"/>
    <w:rsid w:val="0021287D"/>
    <w:rsid w:val="00212C46"/>
    <w:rsid w:val="00212C7A"/>
    <w:rsid w:val="00212EDF"/>
    <w:rsid w:val="00213039"/>
    <w:rsid w:val="0021308C"/>
    <w:rsid w:val="0021327E"/>
    <w:rsid w:val="002134EA"/>
    <w:rsid w:val="00213943"/>
    <w:rsid w:val="00213B11"/>
    <w:rsid w:val="00213DF7"/>
    <w:rsid w:val="002144C9"/>
    <w:rsid w:val="00214D2D"/>
    <w:rsid w:val="00214F8B"/>
    <w:rsid w:val="00215113"/>
    <w:rsid w:val="002151EF"/>
    <w:rsid w:val="0021557D"/>
    <w:rsid w:val="0021598D"/>
    <w:rsid w:val="00215CCE"/>
    <w:rsid w:val="00215E55"/>
    <w:rsid w:val="00216168"/>
    <w:rsid w:val="00216783"/>
    <w:rsid w:val="00216A1B"/>
    <w:rsid w:val="00217221"/>
    <w:rsid w:val="00217449"/>
    <w:rsid w:val="00217477"/>
    <w:rsid w:val="00217BFA"/>
    <w:rsid w:val="0022004C"/>
    <w:rsid w:val="002200A7"/>
    <w:rsid w:val="00220235"/>
    <w:rsid w:val="0022023D"/>
    <w:rsid w:val="00220457"/>
    <w:rsid w:val="00220B65"/>
    <w:rsid w:val="00220D4B"/>
    <w:rsid w:val="00220EA2"/>
    <w:rsid w:val="0022116F"/>
    <w:rsid w:val="00221341"/>
    <w:rsid w:val="00221988"/>
    <w:rsid w:val="002219CE"/>
    <w:rsid w:val="00221B3E"/>
    <w:rsid w:val="00221DBB"/>
    <w:rsid w:val="00221E05"/>
    <w:rsid w:val="00221E3C"/>
    <w:rsid w:val="00221EB8"/>
    <w:rsid w:val="00221ECF"/>
    <w:rsid w:val="00221F24"/>
    <w:rsid w:val="00222166"/>
    <w:rsid w:val="0022219E"/>
    <w:rsid w:val="00222428"/>
    <w:rsid w:val="0022252E"/>
    <w:rsid w:val="0022266C"/>
    <w:rsid w:val="002226A7"/>
    <w:rsid w:val="0022278D"/>
    <w:rsid w:val="00222A16"/>
    <w:rsid w:val="002230A4"/>
    <w:rsid w:val="00223122"/>
    <w:rsid w:val="00223647"/>
    <w:rsid w:val="002236CE"/>
    <w:rsid w:val="002239B5"/>
    <w:rsid w:val="00223AD8"/>
    <w:rsid w:val="00223AEC"/>
    <w:rsid w:val="00223CCC"/>
    <w:rsid w:val="00223E03"/>
    <w:rsid w:val="00223F8A"/>
    <w:rsid w:val="00223FDA"/>
    <w:rsid w:val="00224452"/>
    <w:rsid w:val="00224888"/>
    <w:rsid w:val="00224BB2"/>
    <w:rsid w:val="00224E8A"/>
    <w:rsid w:val="002255E9"/>
    <w:rsid w:val="00225C3B"/>
    <w:rsid w:val="00225C44"/>
    <w:rsid w:val="00225FFB"/>
    <w:rsid w:val="00226047"/>
    <w:rsid w:val="00226323"/>
    <w:rsid w:val="00226814"/>
    <w:rsid w:val="00226AB6"/>
    <w:rsid w:val="00226B3E"/>
    <w:rsid w:val="00226BD8"/>
    <w:rsid w:val="00226D58"/>
    <w:rsid w:val="00226F5E"/>
    <w:rsid w:val="00227016"/>
    <w:rsid w:val="00227083"/>
    <w:rsid w:val="00227A54"/>
    <w:rsid w:val="00227DB5"/>
    <w:rsid w:val="00227E62"/>
    <w:rsid w:val="00230DBD"/>
    <w:rsid w:val="00230F1B"/>
    <w:rsid w:val="00230F6C"/>
    <w:rsid w:val="002313F9"/>
    <w:rsid w:val="00231486"/>
    <w:rsid w:val="002317D1"/>
    <w:rsid w:val="0023185E"/>
    <w:rsid w:val="00231BE9"/>
    <w:rsid w:val="0023252B"/>
    <w:rsid w:val="002325A5"/>
    <w:rsid w:val="002325B5"/>
    <w:rsid w:val="00232628"/>
    <w:rsid w:val="00233147"/>
    <w:rsid w:val="0023376C"/>
    <w:rsid w:val="002338AE"/>
    <w:rsid w:val="00233EAC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2F3"/>
    <w:rsid w:val="002365B7"/>
    <w:rsid w:val="002367DC"/>
    <w:rsid w:val="00236971"/>
    <w:rsid w:val="00236C20"/>
    <w:rsid w:val="0023711E"/>
    <w:rsid w:val="00237374"/>
    <w:rsid w:val="00237401"/>
    <w:rsid w:val="002374E9"/>
    <w:rsid w:val="002379EA"/>
    <w:rsid w:val="00237C00"/>
    <w:rsid w:val="00237C0F"/>
    <w:rsid w:val="00237E75"/>
    <w:rsid w:val="00237EA5"/>
    <w:rsid w:val="002401B1"/>
    <w:rsid w:val="00240266"/>
    <w:rsid w:val="002408A4"/>
    <w:rsid w:val="00240C1F"/>
    <w:rsid w:val="00240CC8"/>
    <w:rsid w:val="00240E94"/>
    <w:rsid w:val="002412E1"/>
    <w:rsid w:val="002413FA"/>
    <w:rsid w:val="002424C8"/>
    <w:rsid w:val="00243233"/>
    <w:rsid w:val="00243283"/>
    <w:rsid w:val="00243505"/>
    <w:rsid w:val="00243549"/>
    <w:rsid w:val="00243565"/>
    <w:rsid w:val="0024388A"/>
    <w:rsid w:val="002439AA"/>
    <w:rsid w:val="0024402E"/>
    <w:rsid w:val="00244766"/>
    <w:rsid w:val="00244863"/>
    <w:rsid w:val="00244870"/>
    <w:rsid w:val="00244C99"/>
    <w:rsid w:val="00244E64"/>
    <w:rsid w:val="002450BF"/>
    <w:rsid w:val="002455AB"/>
    <w:rsid w:val="00245913"/>
    <w:rsid w:val="00245DA0"/>
    <w:rsid w:val="00246066"/>
    <w:rsid w:val="002461BD"/>
    <w:rsid w:val="00246421"/>
    <w:rsid w:val="002473AF"/>
    <w:rsid w:val="002473D8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0521"/>
    <w:rsid w:val="00250735"/>
    <w:rsid w:val="00250DB1"/>
    <w:rsid w:val="00250DB7"/>
    <w:rsid w:val="0025139A"/>
    <w:rsid w:val="00251422"/>
    <w:rsid w:val="0025156A"/>
    <w:rsid w:val="0025164D"/>
    <w:rsid w:val="002516E8"/>
    <w:rsid w:val="00251A81"/>
    <w:rsid w:val="00251C35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304C"/>
    <w:rsid w:val="0025313B"/>
    <w:rsid w:val="0025318F"/>
    <w:rsid w:val="002532FD"/>
    <w:rsid w:val="00253411"/>
    <w:rsid w:val="00253832"/>
    <w:rsid w:val="002539C6"/>
    <w:rsid w:val="00253D20"/>
    <w:rsid w:val="00253F42"/>
    <w:rsid w:val="00254289"/>
    <w:rsid w:val="002546DD"/>
    <w:rsid w:val="00254732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4B5"/>
    <w:rsid w:val="0025792C"/>
    <w:rsid w:val="00257F58"/>
    <w:rsid w:val="0026048E"/>
    <w:rsid w:val="00260DCF"/>
    <w:rsid w:val="00260E0B"/>
    <w:rsid w:val="0026104C"/>
    <w:rsid w:val="0026180D"/>
    <w:rsid w:val="00261A1D"/>
    <w:rsid w:val="00261DA4"/>
    <w:rsid w:val="00261EB2"/>
    <w:rsid w:val="00261FEE"/>
    <w:rsid w:val="00262381"/>
    <w:rsid w:val="0026247A"/>
    <w:rsid w:val="00262555"/>
    <w:rsid w:val="0026283B"/>
    <w:rsid w:val="002628F7"/>
    <w:rsid w:val="00262914"/>
    <w:rsid w:val="00262BCB"/>
    <w:rsid w:val="00262ED1"/>
    <w:rsid w:val="00263072"/>
    <w:rsid w:val="00263359"/>
    <w:rsid w:val="00263417"/>
    <w:rsid w:val="0026354C"/>
    <w:rsid w:val="00263758"/>
    <w:rsid w:val="0026384A"/>
    <w:rsid w:val="0026454E"/>
    <w:rsid w:val="00264C0A"/>
    <w:rsid w:val="00264C6B"/>
    <w:rsid w:val="00264C8C"/>
    <w:rsid w:val="00264E15"/>
    <w:rsid w:val="002650FF"/>
    <w:rsid w:val="0026589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398"/>
    <w:rsid w:val="00267445"/>
    <w:rsid w:val="00267E14"/>
    <w:rsid w:val="00267E7B"/>
    <w:rsid w:val="00270330"/>
    <w:rsid w:val="0027072D"/>
    <w:rsid w:val="00270E28"/>
    <w:rsid w:val="00271C79"/>
    <w:rsid w:val="00271CE0"/>
    <w:rsid w:val="0027239B"/>
    <w:rsid w:val="00272874"/>
    <w:rsid w:val="00272AEE"/>
    <w:rsid w:val="00272D23"/>
    <w:rsid w:val="00272D8C"/>
    <w:rsid w:val="00272DEB"/>
    <w:rsid w:val="00272E1C"/>
    <w:rsid w:val="00273062"/>
    <w:rsid w:val="002732B5"/>
    <w:rsid w:val="0027358C"/>
    <w:rsid w:val="0027395A"/>
    <w:rsid w:val="00273AA2"/>
    <w:rsid w:val="00273B31"/>
    <w:rsid w:val="00273B9D"/>
    <w:rsid w:val="00273C4F"/>
    <w:rsid w:val="00273E37"/>
    <w:rsid w:val="002745C5"/>
    <w:rsid w:val="002746B2"/>
    <w:rsid w:val="002747C7"/>
    <w:rsid w:val="00274819"/>
    <w:rsid w:val="0027485B"/>
    <w:rsid w:val="00274C0A"/>
    <w:rsid w:val="0027512A"/>
    <w:rsid w:val="002753F5"/>
    <w:rsid w:val="002755AA"/>
    <w:rsid w:val="00275809"/>
    <w:rsid w:val="00275E8E"/>
    <w:rsid w:val="00276171"/>
    <w:rsid w:val="00276230"/>
    <w:rsid w:val="0027630B"/>
    <w:rsid w:val="0027672C"/>
    <w:rsid w:val="00276883"/>
    <w:rsid w:val="00276A7C"/>
    <w:rsid w:val="00276C4B"/>
    <w:rsid w:val="00276CE0"/>
    <w:rsid w:val="00277213"/>
    <w:rsid w:val="002773DB"/>
    <w:rsid w:val="00277813"/>
    <w:rsid w:val="00277A3A"/>
    <w:rsid w:val="00277B20"/>
    <w:rsid w:val="00277C08"/>
    <w:rsid w:val="00277CF3"/>
    <w:rsid w:val="00277FE5"/>
    <w:rsid w:val="00280213"/>
    <w:rsid w:val="002804A2"/>
    <w:rsid w:val="002804F0"/>
    <w:rsid w:val="0028059B"/>
    <w:rsid w:val="00280685"/>
    <w:rsid w:val="00281121"/>
    <w:rsid w:val="0028196E"/>
    <w:rsid w:val="00281AFF"/>
    <w:rsid w:val="00281CC8"/>
    <w:rsid w:val="00281DFA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A76"/>
    <w:rsid w:val="00283C24"/>
    <w:rsid w:val="00284168"/>
    <w:rsid w:val="0028419C"/>
    <w:rsid w:val="002842F6"/>
    <w:rsid w:val="00284390"/>
    <w:rsid w:val="00284679"/>
    <w:rsid w:val="00284869"/>
    <w:rsid w:val="002848BC"/>
    <w:rsid w:val="00284A30"/>
    <w:rsid w:val="00284FE0"/>
    <w:rsid w:val="00285872"/>
    <w:rsid w:val="00285983"/>
    <w:rsid w:val="00285A33"/>
    <w:rsid w:val="00285AC0"/>
    <w:rsid w:val="00285B1A"/>
    <w:rsid w:val="00285BF7"/>
    <w:rsid w:val="00285C58"/>
    <w:rsid w:val="00285CC8"/>
    <w:rsid w:val="00285FCE"/>
    <w:rsid w:val="0028644F"/>
    <w:rsid w:val="00286617"/>
    <w:rsid w:val="0028665E"/>
    <w:rsid w:val="00286671"/>
    <w:rsid w:val="00286A7E"/>
    <w:rsid w:val="00286C51"/>
    <w:rsid w:val="00286F7E"/>
    <w:rsid w:val="00287158"/>
    <w:rsid w:val="00287DCD"/>
    <w:rsid w:val="0029029E"/>
    <w:rsid w:val="00290550"/>
    <w:rsid w:val="0029090B"/>
    <w:rsid w:val="00290C4B"/>
    <w:rsid w:val="002912DE"/>
    <w:rsid w:val="00291EB0"/>
    <w:rsid w:val="00291F1E"/>
    <w:rsid w:val="00292187"/>
    <w:rsid w:val="00292C5A"/>
    <w:rsid w:val="00293041"/>
    <w:rsid w:val="002931B2"/>
    <w:rsid w:val="00293FA4"/>
    <w:rsid w:val="00294221"/>
    <w:rsid w:val="00294312"/>
    <w:rsid w:val="002943D0"/>
    <w:rsid w:val="00294519"/>
    <w:rsid w:val="00294959"/>
    <w:rsid w:val="002949A0"/>
    <w:rsid w:val="00294C8E"/>
    <w:rsid w:val="00295794"/>
    <w:rsid w:val="00295B6D"/>
    <w:rsid w:val="00295D39"/>
    <w:rsid w:val="00295F52"/>
    <w:rsid w:val="00296197"/>
    <w:rsid w:val="00296A39"/>
    <w:rsid w:val="00296C89"/>
    <w:rsid w:val="00296D08"/>
    <w:rsid w:val="00296F9E"/>
    <w:rsid w:val="0029712D"/>
    <w:rsid w:val="002975B1"/>
    <w:rsid w:val="00297706"/>
    <w:rsid w:val="002977F4"/>
    <w:rsid w:val="002977F6"/>
    <w:rsid w:val="002978C6"/>
    <w:rsid w:val="002A010A"/>
    <w:rsid w:val="002A025A"/>
    <w:rsid w:val="002A078D"/>
    <w:rsid w:val="002A0A55"/>
    <w:rsid w:val="002A0F25"/>
    <w:rsid w:val="002A1620"/>
    <w:rsid w:val="002A190C"/>
    <w:rsid w:val="002A1967"/>
    <w:rsid w:val="002A1AFC"/>
    <w:rsid w:val="002A2047"/>
    <w:rsid w:val="002A216F"/>
    <w:rsid w:val="002A2774"/>
    <w:rsid w:val="002A294C"/>
    <w:rsid w:val="002A2E9F"/>
    <w:rsid w:val="002A2F6E"/>
    <w:rsid w:val="002A34AE"/>
    <w:rsid w:val="002A3633"/>
    <w:rsid w:val="002A36D7"/>
    <w:rsid w:val="002A3871"/>
    <w:rsid w:val="002A3915"/>
    <w:rsid w:val="002A3B13"/>
    <w:rsid w:val="002A3C21"/>
    <w:rsid w:val="002A42AB"/>
    <w:rsid w:val="002A42B4"/>
    <w:rsid w:val="002A447F"/>
    <w:rsid w:val="002A453C"/>
    <w:rsid w:val="002A472A"/>
    <w:rsid w:val="002A4795"/>
    <w:rsid w:val="002A4E12"/>
    <w:rsid w:val="002A52B9"/>
    <w:rsid w:val="002A540A"/>
    <w:rsid w:val="002A5611"/>
    <w:rsid w:val="002A570C"/>
    <w:rsid w:val="002A57C5"/>
    <w:rsid w:val="002A5989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007"/>
    <w:rsid w:val="002A7387"/>
    <w:rsid w:val="002A76E8"/>
    <w:rsid w:val="002A7986"/>
    <w:rsid w:val="002A7C97"/>
    <w:rsid w:val="002B05E7"/>
    <w:rsid w:val="002B0C3D"/>
    <w:rsid w:val="002B1056"/>
    <w:rsid w:val="002B12FF"/>
    <w:rsid w:val="002B171E"/>
    <w:rsid w:val="002B18F1"/>
    <w:rsid w:val="002B1C2A"/>
    <w:rsid w:val="002B1C9F"/>
    <w:rsid w:val="002B26E4"/>
    <w:rsid w:val="002B2B7C"/>
    <w:rsid w:val="002B2BA6"/>
    <w:rsid w:val="002B2C4F"/>
    <w:rsid w:val="002B33DF"/>
    <w:rsid w:val="002B358A"/>
    <w:rsid w:val="002B3668"/>
    <w:rsid w:val="002B367D"/>
    <w:rsid w:val="002B36AC"/>
    <w:rsid w:val="002B3A98"/>
    <w:rsid w:val="002B3B70"/>
    <w:rsid w:val="002B42AC"/>
    <w:rsid w:val="002B43F6"/>
    <w:rsid w:val="002B4432"/>
    <w:rsid w:val="002B4642"/>
    <w:rsid w:val="002B4675"/>
    <w:rsid w:val="002B4908"/>
    <w:rsid w:val="002B4E52"/>
    <w:rsid w:val="002B509E"/>
    <w:rsid w:val="002B5316"/>
    <w:rsid w:val="002B5448"/>
    <w:rsid w:val="002B57AE"/>
    <w:rsid w:val="002B5914"/>
    <w:rsid w:val="002B595D"/>
    <w:rsid w:val="002B5CA6"/>
    <w:rsid w:val="002B6198"/>
    <w:rsid w:val="002B6469"/>
    <w:rsid w:val="002B6BC4"/>
    <w:rsid w:val="002B6FC6"/>
    <w:rsid w:val="002B701E"/>
    <w:rsid w:val="002B72B1"/>
    <w:rsid w:val="002B7832"/>
    <w:rsid w:val="002B7E29"/>
    <w:rsid w:val="002C096E"/>
    <w:rsid w:val="002C0A19"/>
    <w:rsid w:val="002C0A2D"/>
    <w:rsid w:val="002C0C9F"/>
    <w:rsid w:val="002C159A"/>
    <w:rsid w:val="002C1A39"/>
    <w:rsid w:val="002C1BA4"/>
    <w:rsid w:val="002C1CBD"/>
    <w:rsid w:val="002C1D4A"/>
    <w:rsid w:val="002C20D8"/>
    <w:rsid w:val="002C239E"/>
    <w:rsid w:val="002C2512"/>
    <w:rsid w:val="002C252E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7AD"/>
    <w:rsid w:val="002C4A95"/>
    <w:rsid w:val="002C4C1F"/>
    <w:rsid w:val="002C4E27"/>
    <w:rsid w:val="002C5936"/>
    <w:rsid w:val="002C63AD"/>
    <w:rsid w:val="002C6746"/>
    <w:rsid w:val="002C68CC"/>
    <w:rsid w:val="002C69A8"/>
    <w:rsid w:val="002C69B6"/>
    <w:rsid w:val="002C6B65"/>
    <w:rsid w:val="002C6D91"/>
    <w:rsid w:val="002C70A5"/>
    <w:rsid w:val="002C79CE"/>
    <w:rsid w:val="002C7B37"/>
    <w:rsid w:val="002C7C63"/>
    <w:rsid w:val="002C7C6D"/>
    <w:rsid w:val="002D0102"/>
    <w:rsid w:val="002D0574"/>
    <w:rsid w:val="002D07E9"/>
    <w:rsid w:val="002D0B58"/>
    <w:rsid w:val="002D0D96"/>
    <w:rsid w:val="002D116D"/>
    <w:rsid w:val="002D14DC"/>
    <w:rsid w:val="002D167D"/>
    <w:rsid w:val="002D1D8B"/>
    <w:rsid w:val="002D25C4"/>
    <w:rsid w:val="002D2604"/>
    <w:rsid w:val="002D262A"/>
    <w:rsid w:val="002D2999"/>
    <w:rsid w:val="002D2B70"/>
    <w:rsid w:val="002D2C17"/>
    <w:rsid w:val="002D2E9A"/>
    <w:rsid w:val="002D3C94"/>
    <w:rsid w:val="002D40A1"/>
    <w:rsid w:val="002D40B7"/>
    <w:rsid w:val="002D4150"/>
    <w:rsid w:val="002D41D8"/>
    <w:rsid w:val="002D42DB"/>
    <w:rsid w:val="002D468E"/>
    <w:rsid w:val="002D4693"/>
    <w:rsid w:val="002D4858"/>
    <w:rsid w:val="002D495B"/>
    <w:rsid w:val="002D496B"/>
    <w:rsid w:val="002D4C4B"/>
    <w:rsid w:val="002D4EBD"/>
    <w:rsid w:val="002D5592"/>
    <w:rsid w:val="002D59ED"/>
    <w:rsid w:val="002D5ED9"/>
    <w:rsid w:val="002D610D"/>
    <w:rsid w:val="002D614E"/>
    <w:rsid w:val="002D62F8"/>
    <w:rsid w:val="002D6527"/>
    <w:rsid w:val="002D67EA"/>
    <w:rsid w:val="002D68D9"/>
    <w:rsid w:val="002D6A8A"/>
    <w:rsid w:val="002D6CF8"/>
    <w:rsid w:val="002D7266"/>
    <w:rsid w:val="002D729B"/>
    <w:rsid w:val="002D7384"/>
    <w:rsid w:val="002D77F2"/>
    <w:rsid w:val="002D7EF0"/>
    <w:rsid w:val="002D7FA1"/>
    <w:rsid w:val="002E01A5"/>
    <w:rsid w:val="002E0534"/>
    <w:rsid w:val="002E0D4A"/>
    <w:rsid w:val="002E0E5C"/>
    <w:rsid w:val="002E15EB"/>
    <w:rsid w:val="002E1605"/>
    <w:rsid w:val="002E17FC"/>
    <w:rsid w:val="002E2783"/>
    <w:rsid w:val="002E2D8A"/>
    <w:rsid w:val="002E2DF8"/>
    <w:rsid w:val="002E3445"/>
    <w:rsid w:val="002E3471"/>
    <w:rsid w:val="002E36D2"/>
    <w:rsid w:val="002E3761"/>
    <w:rsid w:val="002E37C3"/>
    <w:rsid w:val="002E39F7"/>
    <w:rsid w:val="002E3B1A"/>
    <w:rsid w:val="002E3E4B"/>
    <w:rsid w:val="002E44E5"/>
    <w:rsid w:val="002E458F"/>
    <w:rsid w:val="002E4920"/>
    <w:rsid w:val="002E4C65"/>
    <w:rsid w:val="002E4C77"/>
    <w:rsid w:val="002E55EF"/>
    <w:rsid w:val="002E58FB"/>
    <w:rsid w:val="002E5B86"/>
    <w:rsid w:val="002E5D41"/>
    <w:rsid w:val="002E5ED1"/>
    <w:rsid w:val="002E5F87"/>
    <w:rsid w:val="002E61E7"/>
    <w:rsid w:val="002E6263"/>
    <w:rsid w:val="002E654A"/>
    <w:rsid w:val="002E6774"/>
    <w:rsid w:val="002E697D"/>
    <w:rsid w:val="002E6B31"/>
    <w:rsid w:val="002E6B87"/>
    <w:rsid w:val="002E7212"/>
    <w:rsid w:val="002E72F5"/>
    <w:rsid w:val="002E7462"/>
    <w:rsid w:val="002E7468"/>
    <w:rsid w:val="002E7582"/>
    <w:rsid w:val="002E7808"/>
    <w:rsid w:val="002E7857"/>
    <w:rsid w:val="002E7878"/>
    <w:rsid w:val="002E78E5"/>
    <w:rsid w:val="002E7B36"/>
    <w:rsid w:val="002E7B50"/>
    <w:rsid w:val="002E7C5A"/>
    <w:rsid w:val="002E7F0F"/>
    <w:rsid w:val="002E7F80"/>
    <w:rsid w:val="002F0066"/>
    <w:rsid w:val="002F0269"/>
    <w:rsid w:val="002F0311"/>
    <w:rsid w:val="002F09F7"/>
    <w:rsid w:val="002F0EA7"/>
    <w:rsid w:val="002F1108"/>
    <w:rsid w:val="002F13C7"/>
    <w:rsid w:val="002F13F0"/>
    <w:rsid w:val="002F182A"/>
    <w:rsid w:val="002F19F5"/>
    <w:rsid w:val="002F1C35"/>
    <w:rsid w:val="002F1CCE"/>
    <w:rsid w:val="002F1DD1"/>
    <w:rsid w:val="002F27DD"/>
    <w:rsid w:val="002F2D61"/>
    <w:rsid w:val="002F3777"/>
    <w:rsid w:val="002F385D"/>
    <w:rsid w:val="002F38AE"/>
    <w:rsid w:val="002F3A01"/>
    <w:rsid w:val="002F3D69"/>
    <w:rsid w:val="002F4981"/>
    <w:rsid w:val="002F4BC4"/>
    <w:rsid w:val="002F4BF9"/>
    <w:rsid w:val="002F4C75"/>
    <w:rsid w:val="002F4DCB"/>
    <w:rsid w:val="002F5132"/>
    <w:rsid w:val="002F5246"/>
    <w:rsid w:val="002F529F"/>
    <w:rsid w:val="002F54B6"/>
    <w:rsid w:val="002F571D"/>
    <w:rsid w:val="002F5790"/>
    <w:rsid w:val="002F5A0A"/>
    <w:rsid w:val="002F6148"/>
    <w:rsid w:val="002F6296"/>
    <w:rsid w:val="002F654D"/>
    <w:rsid w:val="002F68DB"/>
    <w:rsid w:val="002F7351"/>
    <w:rsid w:val="002F73A3"/>
    <w:rsid w:val="002F73A5"/>
    <w:rsid w:val="002F7532"/>
    <w:rsid w:val="002F776D"/>
    <w:rsid w:val="002F77A5"/>
    <w:rsid w:val="002F792D"/>
    <w:rsid w:val="002F7A0B"/>
    <w:rsid w:val="002F7C0A"/>
    <w:rsid w:val="002F7D78"/>
    <w:rsid w:val="002F7F27"/>
    <w:rsid w:val="003000AF"/>
    <w:rsid w:val="0030042C"/>
    <w:rsid w:val="003006E5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38A"/>
    <w:rsid w:val="003024F3"/>
    <w:rsid w:val="00302968"/>
    <w:rsid w:val="003029E1"/>
    <w:rsid w:val="00302CAF"/>
    <w:rsid w:val="003032AE"/>
    <w:rsid w:val="0030330D"/>
    <w:rsid w:val="0030352F"/>
    <w:rsid w:val="003038CC"/>
    <w:rsid w:val="0030398F"/>
    <w:rsid w:val="003043D6"/>
    <w:rsid w:val="00304483"/>
    <w:rsid w:val="0030470B"/>
    <w:rsid w:val="0030490B"/>
    <w:rsid w:val="00304CFE"/>
    <w:rsid w:val="00304D2A"/>
    <w:rsid w:val="00304E36"/>
    <w:rsid w:val="003054CE"/>
    <w:rsid w:val="00305B15"/>
    <w:rsid w:val="00305B63"/>
    <w:rsid w:val="00305D15"/>
    <w:rsid w:val="003061A4"/>
    <w:rsid w:val="00306250"/>
    <w:rsid w:val="003063C8"/>
    <w:rsid w:val="003063D1"/>
    <w:rsid w:val="003067B3"/>
    <w:rsid w:val="00306A67"/>
    <w:rsid w:val="00306C2E"/>
    <w:rsid w:val="00306D3A"/>
    <w:rsid w:val="00306E56"/>
    <w:rsid w:val="003072DB"/>
    <w:rsid w:val="00307440"/>
    <w:rsid w:val="0030790B"/>
    <w:rsid w:val="00307A47"/>
    <w:rsid w:val="00307C9F"/>
    <w:rsid w:val="00310507"/>
    <w:rsid w:val="00310728"/>
    <w:rsid w:val="003109EC"/>
    <w:rsid w:val="00310D5C"/>
    <w:rsid w:val="00310FA3"/>
    <w:rsid w:val="00311106"/>
    <w:rsid w:val="0031124D"/>
    <w:rsid w:val="00311407"/>
    <w:rsid w:val="00311784"/>
    <w:rsid w:val="00311867"/>
    <w:rsid w:val="00311A0E"/>
    <w:rsid w:val="00311AC0"/>
    <w:rsid w:val="00311DFF"/>
    <w:rsid w:val="00312191"/>
    <w:rsid w:val="0031256E"/>
    <w:rsid w:val="0031257B"/>
    <w:rsid w:val="003126BE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E40"/>
    <w:rsid w:val="00315F02"/>
    <w:rsid w:val="00316744"/>
    <w:rsid w:val="003171BD"/>
    <w:rsid w:val="003173B7"/>
    <w:rsid w:val="003177CF"/>
    <w:rsid w:val="00317FB9"/>
    <w:rsid w:val="003208F0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2ED7"/>
    <w:rsid w:val="003234A5"/>
    <w:rsid w:val="00323AC9"/>
    <w:rsid w:val="00323B76"/>
    <w:rsid w:val="00323C8D"/>
    <w:rsid w:val="00323E8A"/>
    <w:rsid w:val="00323FEC"/>
    <w:rsid w:val="00324055"/>
    <w:rsid w:val="003242B2"/>
    <w:rsid w:val="00324304"/>
    <w:rsid w:val="00324409"/>
    <w:rsid w:val="00324737"/>
    <w:rsid w:val="00324DB8"/>
    <w:rsid w:val="003254B5"/>
    <w:rsid w:val="0032580F"/>
    <w:rsid w:val="00325845"/>
    <w:rsid w:val="0032599E"/>
    <w:rsid w:val="003259F3"/>
    <w:rsid w:val="00325C89"/>
    <w:rsid w:val="00325D12"/>
    <w:rsid w:val="00325DB5"/>
    <w:rsid w:val="00326682"/>
    <w:rsid w:val="00326A6E"/>
    <w:rsid w:val="00326DAB"/>
    <w:rsid w:val="00326DF7"/>
    <w:rsid w:val="00326E22"/>
    <w:rsid w:val="00326F7B"/>
    <w:rsid w:val="003272E2"/>
    <w:rsid w:val="00327DA3"/>
    <w:rsid w:val="00327FF5"/>
    <w:rsid w:val="00330274"/>
    <w:rsid w:val="0033052C"/>
    <w:rsid w:val="00330A8F"/>
    <w:rsid w:val="00331012"/>
    <w:rsid w:val="003310EA"/>
    <w:rsid w:val="003318FF"/>
    <w:rsid w:val="00331A2E"/>
    <w:rsid w:val="00331A5F"/>
    <w:rsid w:val="00331C41"/>
    <w:rsid w:val="00331FAF"/>
    <w:rsid w:val="003324DE"/>
    <w:rsid w:val="00332C39"/>
    <w:rsid w:val="00333453"/>
    <w:rsid w:val="0033350B"/>
    <w:rsid w:val="003337DE"/>
    <w:rsid w:val="003339BD"/>
    <w:rsid w:val="00333B47"/>
    <w:rsid w:val="00333EA8"/>
    <w:rsid w:val="00334089"/>
    <w:rsid w:val="0033414D"/>
    <w:rsid w:val="00334150"/>
    <w:rsid w:val="003349D7"/>
    <w:rsid w:val="00334DE5"/>
    <w:rsid w:val="00334E6E"/>
    <w:rsid w:val="0033538B"/>
    <w:rsid w:val="003359A9"/>
    <w:rsid w:val="00335AF3"/>
    <w:rsid w:val="00335D19"/>
    <w:rsid w:val="00335EEA"/>
    <w:rsid w:val="003360F6"/>
    <w:rsid w:val="003361D0"/>
    <w:rsid w:val="003362C6"/>
    <w:rsid w:val="0033687D"/>
    <w:rsid w:val="00336A4A"/>
    <w:rsid w:val="0033781D"/>
    <w:rsid w:val="0033792C"/>
    <w:rsid w:val="00337A81"/>
    <w:rsid w:val="0034007D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1F64"/>
    <w:rsid w:val="00342286"/>
    <w:rsid w:val="0034246B"/>
    <w:rsid w:val="0034248D"/>
    <w:rsid w:val="00342598"/>
    <w:rsid w:val="00342765"/>
    <w:rsid w:val="003429FE"/>
    <w:rsid w:val="00342B77"/>
    <w:rsid w:val="00342B8D"/>
    <w:rsid w:val="00342CC6"/>
    <w:rsid w:val="00342E13"/>
    <w:rsid w:val="00342EAA"/>
    <w:rsid w:val="00343062"/>
    <w:rsid w:val="00343AD8"/>
    <w:rsid w:val="00343AFA"/>
    <w:rsid w:val="00343C0C"/>
    <w:rsid w:val="00343D0A"/>
    <w:rsid w:val="00344305"/>
    <w:rsid w:val="00344365"/>
    <w:rsid w:val="003448A2"/>
    <w:rsid w:val="003449F6"/>
    <w:rsid w:val="00345057"/>
    <w:rsid w:val="00345389"/>
    <w:rsid w:val="00345725"/>
    <w:rsid w:val="003459FF"/>
    <w:rsid w:val="00345D1D"/>
    <w:rsid w:val="00345D8B"/>
    <w:rsid w:val="003460EA"/>
    <w:rsid w:val="003463C0"/>
    <w:rsid w:val="0034663B"/>
    <w:rsid w:val="00346694"/>
    <w:rsid w:val="00346CE4"/>
    <w:rsid w:val="00346F6C"/>
    <w:rsid w:val="003470C5"/>
    <w:rsid w:val="00347205"/>
    <w:rsid w:val="00347353"/>
    <w:rsid w:val="003473BD"/>
    <w:rsid w:val="003477B2"/>
    <w:rsid w:val="003478BD"/>
    <w:rsid w:val="00350072"/>
    <w:rsid w:val="0035018E"/>
    <w:rsid w:val="003501A3"/>
    <w:rsid w:val="003502A8"/>
    <w:rsid w:val="0035059B"/>
    <w:rsid w:val="003507E9"/>
    <w:rsid w:val="00350981"/>
    <w:rsid w:val="00351387"/>
    <w:rsid w:val="0035167D"/>
    <w:rsid w:val="00351862"/>
    <w:rsid w:val="00351955"/>
    <w:rsid w:val="003521FE"/>
    <w:rsid w:val="003525C1"/>
    <w:rsid w:val="003533D6"/>
    <w:rsid w:val="003534D0"/>
    <w:rsid w:val="0035397F"/>
    <w:rsid w:val="00353AC6"/>
    <w:rsid w:val="00353B95"/>
    <w:rsid w:val="00353D63"/>
    <w:rsid w:val="0035462B"/>
    <w:rsid w:val="003546FB"/>
    <w:rsid w:val="00354AE9"/>
    <w:rsid w:val="00354BE2"/>
    <w:rsid w:val="00355FF8"/>
    <w:rsid w:val="00356241"/>
    <w:rsid w:val="0035678F"/>
    <w:rsid w:val="003567E5"/>
    <w:rsid w:val="00356B17"/>
    <w:rsid w:val="00356EF0"/>
    <w:rsid w:val="003573A5"/>
    <w:rsid w:val="00357471"/>
    <w:rsid w:val="00357AB7"/>
    <w:rsid w:val="0036009A"/>
    <w:rsid w:val="00360210"/>
    <w:rsid w:val="00360393"/>
    <w:rsid w:val="003604F2"/>
    <w:rsid w:val="00360C0A"/>
    <w:rsid w:val="00360C14"/>
    <w:rsid w:val="0036171F"/>
    <w:rsid w:val="0036176B"/>
    <w:rsid w:val="00361AED"/>
    <w:rsid w:val="00361D7B"/>
    <w:rsid w:val="003620E3"/>
    <w:rsid w:val="00362266"/>
    <w:rsid w:val="003629D2"/>
    <w:rsid w:val="00362DA9"/>
    <w:rsid w:val="00362E21"/>
    <w:rsid w:val="0036364C"/>
    <w:rsid w:val="00363D5F"/>
    <w:rsid w:val="00363DF6"/>
    <w:rsid w:val="003642E0"/>
    <w:rsid w:val="00364591"/>
    <w:rsid w:val="003647B1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5DBD"/>
    <w:rsid w:val="00365FD7"/>
    <w:rsid w:val="00366799"/>
    <w:rsid w:val="00366A08"/>
    <w:rsid w:val="00366FA5"/>
    <w:rsid w:val="00366FB0"/>
    <w:rsid w:val="0036741D"/>
    <w:rsid w:val="003674F6"/>
    <w:rsid w:val="003679C8"/>
    <w:rsid w:val="00367ADF"/>
    <w:rsid w:val="00367BDD"/>
    <w:rsid w:val="00367CC4"/>
    <w:rsid w:val="00367D25"/>
    <w:rsid w:val="0037018E"/>
    <w:rsid w:val="003701A1"/>
    <w:rsid w:val="00370478"/>
    <w:rsid w:val="00371047"/>
    <w:rsid w:val="00371599"/>
    <w:rsid w:val="00371A3B"/>
    <w:rsid w:val="00371B82"/>
    <w:rsid w:val="00371F51"/>
    <w:rsid w:val="0037205B"/>
    <w:rsid w:val="003720C4"/>
    <w:rsid w:val="003723D4"/>
    <w:rsid w:val="0037248A"/>
    <w:rsid w:val="00372CAE"/>
    <w:rsid w:val="00372D4C"/>
    <w:rsid w:val="00373270"/>
    <w:rsid w:val="0037352F"/>
    <w:rsid w:val="0037358F"/>
    <w:rsid w:val="003736B6"/>
    <w:rsid w:val="0037387E"/>
    <w:rsid w:val="003738C0"/>
    <w:rsid w:val="00373C65"/>
    <w:rsid w:val="00373E51"/>
    <w:rsid w:val="00373E9A"/>
    <w:rsid w:val="0037411C"/>
    <w:rsid w:val="00374174"/>
    <w:rsid w:val="00374D82"/>
    <w:rsid w:val="00374F38"/>
    <w:rsid w:val="00375022"/>
    <w:rsid w:val="003750A7"/>
    <w:rsid w:val="003750C2"/>
    <w:rsid w:val="00375267"/>
    <w:rsid w:val="00375717"/>
    <w:rsid w:val="00376427"/>
    <w:rsid w:val="003764D8"/>
    <w:rsid w:val="00376CE4"/>
    <w:rsid w:val="00376D9F"/>
    <w:rsid w:val="00377060"/>
    <w:rsid w:val="00377C4D"/>
    <w:rsid w:val="00377CDB"/>
    <w:rsid w:val="00377CE9"/>
    <w:rsid w:val="00377EBC"/>
    <w:rsid w:val="003800E3"/>
    <w:rsid w:val="00380715"/>
    <w:rsid w:val="00380888"/>
    <w:rsid w:val="00380BF2"/>
    <w:rsid w:val="00380C79"/>
    <w:rsid w:val="00381003"/>
    <w:rsid w:val="00381487"/>
    <w:rsid w:val="00381C92"/>
    <w:rsid w:val="00382251"/>
    <w:rsid w:val="0038235C"/>
    <w:rsid w:val="00382499"/>
    <w:rsid w:val="00382510"/>
    <w:rsid w:val="0038260B"/>
    <w:rsid w:val="003828D6"/>
    <w:rsid w:val="00382A9F"/>
    <w:rsid w:val="00382B33"/>
    <w:rsid w:val="00382C45"/>
    <w:rsid w:val="00382EFB"/>
    <w:rsid w:val="003835B5"/>
    <w:rsid w:val="003835EA"/>
    <w:rsid w:val="00383609"/>
    <w:rsid w:val="00383ABB"/>
    <w:rsid w:val="00383D79"/>
    <w:rsid w:val="003845F6"/>
    <w:rsid w:val="003845FA"/>
    <w:rsid w:val="0038462F"/>
    <w:rsid w:val="003847F4"/>
    <w:rsid w:val="00384952"/>
    <w:rsid w:val="00384C82"/>
    <w:rsid w:val="00384DEB"/>
    <w:rsid w:val="0038515C"/>
    <w:rsid w:val="003851B0"/>
    <w:rsid w:val="003858ED"/>
    <w:rsid w:val="0038599A"/>
    <w:rsid w:val="00385CFC"/>
    <w:rsid w:val="00385DBD"/>
    <w:rsid w:val="00385E66"/>
    <w:rsid w:val="00386174"/>
    <w:rsid w:val="003861E4"/>
    <w:rsid w:val="003863D4"/>
    <w:rsid w:val="0038642E"/>
    <w:rsid w:val="0038671B"/>
    <w:rsid w:val="00386B33"/>
    <w:rsid w:val="00386D14"/>
    <w:rsid w:val="00386EA6"/>
    <w:rsid w:val="003873E9"/>
    <w:rsid w:val="0038743C"/>
    <w:rsid w:val="003877B7"/>
    <w:rsid w:val="003877F6"/>
    <w:rsid w:val="00387896"/>
    <w:rsid w:val="00387954"/>
    <w:rsid w:val="00387A7D"/>
    <w:rsid w:val="00387E3E"/>
    <w:rsid w:val="0039000C"/>
    <w:rsid w:val="00390197"/>
    <w:rsid w:val="00390A43"/>
    <w:rsid w:val="00390D9E"/>
    <w:rsid w:val="0039103C"/>
    <w:rsid w:val="00391486"/>
    <w:rsid w:val="00391CFD"/>
    <w:rsid w:val="00391DA7"/>
    <w:rsid w:val="003922EA"/>
    <w:rsid w:val="003926B7"/>
    <w:rsid w:val="003927CC"/>
    <w:rsid w:val="003927D2"/>
    <w:rsid w:val="00392C41"/>
    <w:rsid w:val="00393284"/>
    <w:rsid w:val="00393959"/>
    <w:rsid w:val="003939C6"/>
    <w:rsid w:val="00393CEA"/>
    <w:rsid w:val="00393FAE"/>
    <w:rsid w:val="00394C0A"/>
    <w:rsid w:val="00394D2C"/>
    <w:rsid w:val="00394FCE"/>
    <w:rsid w:val="003950F9"/>
    <w:rsid w:val="00395556"/>
    <w:rsid w:val="003955FA"/>
    <w:rsid w:val="00395B26"/>
    <w:rsid w:val="00395E80"/>
    <w:rsid w:val="003962A3"/>
    <w:rsid w:val="003963D1"/>
    <w:rsid w:val="003964C7"/>
    <w:rsid w:val="00396A14"/>
    <w:rsid w:val="00396C4C"/>
    <w:rsid w:val="00396DDB"/>
    <w:rsid w:val="00396FCB"/>
    <w:rsid w:val="00397022"/>
    <w:rsid w:val="003970CE"/>
    <w:rsid w:val="0039718E"/>
    <w:rsid w:val="003971B3"/>
    <w:rsid w:val="003977F6"/>
    <w:rsid w:val="00397A13"/>
    <w:rsid w:val="00397CCA"/>
    <w:rsid w:val="00397CD1"/>
    <w:rsid w:val="003A00A6"/>
    <w:rsid w:val="003A02A5"/>
    <w:rsid w:val="003A0740"/>
    <w:rsid w:val="003A082A"/>
    <w:rsid w:val="003A0978"/>
    <w:rsid w:val="003A0BCA"/>
    <w:rsid w:val="003A11C8"/>
    <w:rsid w:val="003A20B0"/>
    <w:rsid w:val="003A2785"/>
    <w:rsid w:val="003A2D43"/>
    <w:rsid w:val="003A33E0"/>
    <w:rsid w:val="003A462A"/>
    <w:rsid w:val="003A474B"/>
    <w:rsid w:val="003A4876"/>
    <w:rsid w:val="003A493D"/>
    <w:rsid w:val="003A49A8"/>
    <w:rsid w:val="003A4A4C"/>
    <w:rsid w:val="003A4A84"/>
    <w:rsid w:val="003A5A29"/>
    <w:rsid w:val="003A5AAC"/>
    <w:rsid w:val="003A5E29"/>
    <w:rsid w:val="003A5E8B"/>
    <w:rsid w:val="003A632B"/>
    <w:rsid w:val="003A6400"/>
    <w:rsid w:val="003A65A8"/>
    <w:rsid w:val="003A699A"/>
    <w:rsid w:val="003A6A48"/>
    <w:rsid w:val="003A6B9C"/>
    <w:rsid w:val="003A6BCE"/>
    <w:rsid w:val="003A6D93"/>
    <w:rsid w:val="003A6DDF"/>
    <w:rsid w:val="003A6F8F"/>
    <w:rsid w:val="003A78BE"/>
    <w:rsid w:val="003A7C59"/>
    <w:rsid w:val="003A7FF2"/>
    <w:rsid w:val="003B01C4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427"/>
    <w:rsid w:val="003B370F"/>
    <w:rsid w:val="003B3EC1"/>
    <w:rsid w:val="003B402B"/>
    <w:rsid w:val="003B4116"/>
    <w:rsid w:val="003B4414"/>
    <w:rsid w:val="003B4997"/>
    <w:rsid w:val="003B4A1C"/>
    <w:rsid w:val="003B51CE"/>
    <w:rsid w:val="003B5226"/>
    <w:rsid w:val="003B597A"/>
    <w:rsid w:val="003B5CA0"/>
    <w:rsid w:val="003B5DC7"/>
    <w:rsid w:val="003B5E47"/>
    <w:rsid w:val="003B5F8D"/>
    <w:rsid w:val="003B60A6"/>
    <w:rsid w:val="003B611D"/>
    <w:rsid w:val="003B6238"/>
    <w:rsid w:val="003B6758"/>
    <w:rsid w:val="003B6BC1"/>
    <w:rsid w:val="003B6BEE"/>
    <w:rsid w:val="003B6C68"/>
    <w:rsid w:val="003B6EE1"/>
    <w:rsid w:val="003B717C"/>
    <w:rsid w:val="003B72B2"/>
    <w:rsid w:val="003B740C"/>
    <w:rsid w:val="003B752B"/>
    <w:rsid w:val="003B78FE"/>
    <w:rsid w:val="003B7A28"/>
    <w:rsid w:val="003B7A8A"/>
    <w:rsid w:val="003C004A"/>
    <w:rsid w:val="003C07C7"/>
    <w:rsid w:val="003C0949"/>
    <w:rsid w:val="003C09DE"/>
    <w:rsid w:val="003C0A46"/>
    <w:rsid w:val="003C10E1"/>
    <w:rsid w:val="003C1211"/>
    <w:rsid w:val="003C126B"/>
    <w:rsid w:val="003C187A"/>
    <w:rsid w:val="003C1CF2"/>
    <w:rsid w:val="003C1D05"/>
    <w:rsid w:val="003C1D20"/>
    <w:rsid w:val="003C1D90"/>
    <w:rsid w:val="003C206F"/>
    <w:rsid w:val="003C2300"/>
    <w:rsid w:val="003C2992"/>
    <w:rsid w:val="003C2F43"/>
    <w:rsid w:val="003C30A8"/>
    <w:rsid w:val="003C30FC"/>
    <w:rsid w:val="003C3236"/>
    <w:rsid w:val="003C36B6"/>
    <w:rsid w:val="003C3719"/>
    <w:rsid w:val="003C3F2D"/>
    <w:rsid w:val="003C44C4"/>
    <w:rsid w:val="003C4817"/>
    <w:rsid w:val="003C4993"/>
    <w:rsid w:val="003C4F35"/>
    <w:rsid w:val="003C4F80"/>
    <w:rsid w:val="003C5423"/>
    <w:rsid w:val="003C5FD0"/>
    <w:rsid w:val="003C63E2"/>
    <w:rsid w:val="003C66CA"/>
    <w:rsid w:val="003C682D"/>
    <w:rsid w:val="003C6835"/>
    <w:rsid w:val="003C68E6"/>
    <w:rsid w:val="003C6B75"/>
    <w:rsid w:val="003C716F"/>
    <w:rsid w:val="003C743D"/>
    <w:rsid w:val="003C7886"/>
    <w:rsid w:val="003C79A7"/>
    <w:rsid w:val="003C7AD5"/>
    <w:rsid w:val="003C7BC1"/>
    <w:rsid w:val="003C7D27"/>
    <w:rsid w:val="003C7F90"/>
    <w:rsid w:val="003D0149"/>
    <w:rsid w:val="003D070D"/>
    <w:rsid w:val="003D08E1"/>
    <w:rsid w:val="003D0951"/>
    <w:rsid w:val="003D136F"/>
    <w:rsid w:val="003D13C1"/>
    <w:rsid w:val="003D14B9"/>
    <w:rsid w:val="003D17A4"/>
    <w:rsid w:val="003D18A6"/>
    <w:rsid w:val="003D1A10"/>
    <w:rsid w:val="003D2144"/>
    <w:rsid w:val="003D2171"/>
    <w:rsid w:val="003D27E5"/>
    <w:rsid w:val="003D291B"/>
    <w:rsid w:val="003D2A23"/>
    <w:rsid w:val="003D304D"/>
    <w:rsid w:val="003D324C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883"/>
    <w:rsid w:val="003D5B84"/>
    <w:rsid w:val="003D5BF7"/>
    <w:rsid w:val="003D5E2C"/>
    <w:rsid w:val="003D5FC0"/>
    <w:rsid w:val="003D6062"/>
    <w:rsid w:val="003D609D"/>
    <w:rsid w:val="003D61EB"/>
    <w:rsid w:val="003D6A4C"/>
    <w:rsid w:val="003D6BA4"/>
    <w:rsid w:val="003D6DDD"/>
    <w:rsid w:val="003D6E65"/>
    <w:rsid w:val="003D6F12"/>
    <w:rsid w:val="003D6F43"/>
    <w:rsid w:val="003D6F5E"/>
    <w:rsid w:val="003D7069"/>
    <w:rsid w:val="003D7398"/>
    <w:rsid w:val="003D7524"/>
    <w:rsid w:val="003D7631"/>
    <w:rsid w:val="003D7B52"/>
    <w:rsid w:val="003D7CB9"/>
    <w:rsid w:val="003E01E3"/>
    <w:rsid w:val="003E025E"/>
    <w:rsid w:val="003E03E8"/>
    <w:rsid w:val="003E04FE"/>
    <w:rsid w:val="003E0850"/>
    <w:rsid w:val="003E09F3"/>
    <w:rsid w:val="003E0A6B"/>
    <w:rsid w:val="003E0E7A"/>
    <w:rsid w:val="003E10EB"/>
    <w:rsid w:val="003E11BB"/>
    <w:rsid w:val="003E17E5"/>
    <w:rsid w:val="003E1D5C"/>
    <w:rsid w:val="003E2362"/>
    <w:rsid w:val="003E2A12"/>
    <w:rsid w:val="003E2F4E"/>
    <w:rsid w:val="003E30FE"/>
    <w:rsid w:val="003E3303"/>
    <w:rsid w:val="003E35C0"/>
    <w:rsid w:val="003E382D"/>
    <w:rsid w:val="003E438F"/>
    <w:rsid w:val="003E484A"/>
    <w:rsid w:val="003E4927"/>
    <w:rsid w:val="003E49CD"/>
    <w:rsid w:val="003E49EC"/>
    <w:rsid w:val="003E4CBF"/>
    <w:rsid w:val="003E4F1E"/>
    <w:rsid w:val="003E5011"/>
    <w:rsid w:val="003E53BF"/>
    <w:rsid w:val="003E5469"/>
    <w:rsid w:val="003E5617"/>
    <w:rsid w:val="003E5ABE"/>
    <w:rsid w:val="003E5BFB"/>
    <w:rsid w:val="003E5C84"/>
    <w:rsid w:val="003E5C8C"/>
    <w:rsid w:val="003E5CC8"/>
    <w:rsid w:val="003E64A8"/>
    <w:rsid w:val="003E6B05"/>
    <w:rsid w:val="003E6BD5"/>
    <w:rsid w:val="003E6CA0"/>
    <w:rsid w:val="003E70D1"/>
    <w:rsid w:val="003E70FA"/>
    <w:rsid w:val="003E7129"/>
    <w:rsid w:val="003E7181"/>
    <w:rsid w:val="003E7342"/>
    <w:rsid w:val="003E74DF"/>
    <w:rsid w:val="003E759F"/>
    <w:rsid w:val="003E77BD"/>
    <w:rsid w:val="003F005D"/>
    <w:rsid w:val="003F06E0"/>
    <w:rsid w:val="003F0735"/>
    <w:rsid w:val="003F0EAD"/>
    <w:rsid w:val="003F0FDD"/>
    <w:rsid w:val="003F10B8"/>
    <w:rsid w:val="003F11B9"/>
    <w:rsid w:val="003F1A0C"/>
    <w:rsid w:val="003F1D20"/>
    <w:rsid w:val="003F20BC"/>
    <w:rsid w:val="003F2399"/>
    <w:rsid w:val="003F2DC4"/>
    <w:rsid w:val="003F2DCB"/>
    <w:rsid w:val="003F2F2F"/>
    <w:rsid w:val="003F2F8D"/>
    <w:rsid w:val="003F3167"/>
    <w:rsid w:val="003F3690"/>
    <w:rsid w:val="003F3B88"/>
    <w:rsid w:val="003F3BD3"/>
    <w:rsid w:val="003F4958"/>
    <w:rsid w:val="003F4C35"/>
    <w:rsid w:val="003F4D55"/>
    <w:rsid w:val="003F513E"/>
    <w:rsid w:val="003F53A6"/>
    <w:rsid w:val="003F54B7"/>
    <w:rsid w:val="003F5829"/>
    <w:rsid w:val="003F58DF"/>
    <w:rsid w:val="003F5C75"/>
    <w:rsid w:val="003F5F25"/>
    <w:rsid w:val="003F6060"/>
    <w:rsid w:val="003F641C"/>
    <w:rsid w:val="003F6562"/>
    <w:rsid w:val="003F6588"/>
    <w:rsid w:val="003F6C4D"/>
    <w:rsid w:val="003F6D4E"/>
    <w:rsid w:val="003F6D5D"/>
    <w:rsid w:val="003F7057"/>
    <w:rsid w:val="003F75EA"/>
    <w:rsid w:val="003F763F"/>
    <w:rsid w:val="003F7656"/>
    <w:rsid w:val="003F7658"/>
    <w:rsid w:val="003F782A"/>
    <w:rsid w:val="003F7A25"/>
    <w:rsid w:val="003F7B35"/>
    <w:rsid w:val="003F7E90"/>
    <w:rsid w:val="003F7F29"/>
    <w:rsid w:val="0040004D"/>
    <w:rsid w:val="004000E5"/>
    <w:rsid w:val="00400207"/>
    <w:rsid w:val="00400240"/>
    <w:rsid w:val="00400782"/>
    <w:rsid w:val="00400949"/>
    <w:rsid w:val="00400C0D"/>
    <w:rsid w:val="00400D14"/>
    <w:rsid w:val="00400D6F"/>
    <w:rsid w:val="00401227"/>
    <w:rsid w:val="00401578"/>
    <w:rsid w:val="00401C85"/>
    <w:rsid w:val="00402163"/>
    <w:rsid w:val="004021C7"/>
    <w:rsid w:val="0040227C"/>
    <w:rsid w:val="00402401"/>
    <w:rsid w:val="00402490"/>
    <w:rsid w:val="00402577"/>
    <w:rsid w:val="004028D3"/>
    <w:rsid w:val="004028E4"/>
    <w:rsid w:val="00402D81"/>
    <w:rsid w:val="00403023"/>
    <w:rsid w:val="00403024"/>
    <w:rsid w:val="00403214"/>
    <w:rsid w:val="00403580"/>
    <w:rsid w:val="004036AF"/>
    <w:rsid w:val="004036DD"/>
    <w:rsid w:val="004036E4"/>
    <w:rsid w:val="00403F98"/>
    <w:rsid w:val="004041C4"/>
    <w:rsid w:val="00404A74"/>
    <w:rsid w:val="00404DF2"/>
    <w:rsid w:val="00404F96"/>
    <w:rsid w:val="00405607"/>
    <w:rsid w:val="00405849"/>
    <w:rsid w:val="0040591F"/>
    <w:rsid w:val="00405923"/>
    <w:rsid w:val="00405B52"/>
    <w:rsid w:val="00405C45"/>
    <w:rsid w:val="00405F90"/>
    <w:rsid w:val="00406705"/>
    <w:rsid w:val="00406830"/>
    <w:rsid w:val="00406997"/>
    <w:rsid w:val="00407F94"/>
    <w:rsid w:val="00410678"/>
    <w:rsid w:val="004107AB"/>
    <w:rsid w:val="004109D9"/>
    <w:rsid w:val="00410D25"/>
    <w:rsid w:val="00410F3C"/>
    <w:rsid w:val="004111EE"/>
    <w:rsid w:val="00411209"/>
    <w:rsid w:val="004115B7"/>
    <w:rsid w:val="00411C00"/>
    <w:rsid w:val="00411E34"/>
    <w:rsid w:val="004121F7"/>
    <w:rsid w:val="004127BC"/>
    <w:rsid w:val="00412A8F"/>
    <w:rsid w:val="00412F4F"/>
    <w:rsid w:val="00412F8D"/>
    <w:rsid w:val="0041362A"/>
    <w:rsid w:val="00413E9E"/>
    <w:rsid w:val="0041418F"/>
    <w:rsid w:val="00414BA6"/>
    <w:rsid w:val="0041541C"/>
    <w:rsid w:val="00415526"/>
    <w:rsid w:val="00415724"/>
    <w:rsid w:val="00415BA7"/>
    <w:rsid w:val="00415BCD"/>
    <w:rsid w:val="00416234"/>
    <w:rsid w:val="00416513"/>
    <w:rsid w:val="004165F6"/>
    <w:rsid w:val="0041665E"/>
    <w:rsid w:val="0041666B"/>
    <w:rsid w:val="00416E2E"/>
    <w:rsid w:val="00416F88"/>
    <w:rsid w:val="0041702B"/>
    <w:rsid w:val="004171CB"/>
    <w:rsid w:val="0041784D"/>
    <w:rsid w:val="004179E1"/>
    <w:rsid w:val="00417EBE"/>
    <w:rsid w:val="00420175"/>
    <w:rsid w:val="0042099D"/>
    <w:rsid w:val="00420CE5"/>
    <w:rsid w:val="00420D42"/>
    <w:rsid w:val="00420FCA"/>
    <w:rsid w:val="004210F2"/>
    <w:rsid w:val="00421AEE"/>
    <w:rsid w:val="00421D4C"/>
    <w:rsid w:val="004220ED"/>
    <w:rsid w:val="00422240"/>
    <w:rsid w:val="004229EE"/>
    <w:rsid w:val="00423242"/>
    <w:rsid w:val="004238F6"/>
    <w:rsid w:val="00423CA6"/>
    <w:rsid w:val="00423D0E"/>
    <w:rsid w:val="00424377"/>
    <w:rsid w:val="0042469A"/>
    <w:rsid w:val="00424840"/>
    <w:rsid w:val="00424CE4"/>
    <w:rsid w:val="00425028"/>
    <w:rsid w:val="0042521B"/>
    <w:rsid w:val="004252C3"/>
    <w:rsid w:val="00425870"/>
    <w:rsid w:val="00425CE7"/>
    <w:rsid w:val="00425E6B"/>
    <w:rsid w:val="004261C4"/>
    <w:rsid w:val="00426516"/>
    <w:rsid w:val="00426817"/>
    <w:rsid w:val="00426E0E"/>
    <w:rsid w:val="00426F0E"/>
    <w:rsid w:val="0042728E"/>
    <w:rsid w:val="00427C92"/>
    <w:rsid w:val="00427F23"/>
    <w:rsid w:val="00427F7E"/>
    <w:rsid w:val="004300E0"/>
    <w:rsid w:val="004300F3"/>
    <w:rsid w:val="00430363"/>
    <w:rsid w:val="004308B8"/>
    <w:rsid w:val="00430F3A"/>
    <w:rsid w:val="00430F89"/>
    <w:rsid w:val="00431077"/>
    <w:rsid w:val="00431321"/>
    <w:rsid w:val="00431AE9"/>
    <w:rsid w:val="00431B1C"/>
    <w:rsid w:val="00431C89"/>
    <w:rsid w:val="00431D33"/>
    <w:rsid w:val="00431DA3"/>
    <w:rsid w:val="00432321"/>
    <w:rsid w:val="00432486"/>
    <w:rsid w:val="004324EB"/>
    <w:rsid w:val="00432ACC"/>
    <w:rsid w:val="00432B27"/>
    <w:rsid w:val="00432DC1"/>
    <w:rsid w:val="00433524"/>
    <w:rsid w:val="004337B9"/>
    <w:rsid w:val="00433BE5"/>
    <w:rsid w:val="00433F94"/>
    <w:rsid w:val="0043448B"/>
    <w:rsid w:val="00434586"/>
    <w:rsid w:val="00434C21"/>
    <w:rsid w:val="00435986"/>
    <w:rsid w:val="00435E4E"/>
    <w:rsid w:val="00435E6F"/>
    <w:rsid w:val="00435FA4"/>
    <w:rsid w:val="004360A9"/>
    <w:rsid w:val="00436220"/>
    <w:rsid w:val="004363EC"/>
    <w:rsid w:val="00436814"/>
    <w:rsid w:val="00436832"/>
    <w:rsid w:val="00436A34"/>
    <w:rsid w:val="00436DD6"/>
    <w:rsid w:val="00437230"/>
    <w:rsid w:val="0043728C"/>
    <w:rsid w:val="0043740F"/>
    <w:rsid w:val="00437435"/>
    <w:rsid w:val="00437BB3"/>
    <w:rsid w:val="00440222"/>
    <w:rsid w:val="00440228"/>
    <w:rsid w:val="004403C2"/>
    <w:rsid w:val="00440594"/>
    <w:rsid w:val="00440738"/>
    <w:rsid w:val="004409AE"/>
    <w:rsid w:val="00441186"/>
    <w:rsid w:val="0044123C"/>
    <w:rsid w:val="0044126C"/>
    <w:rsid w:val="004412B0"/>
    <w:rsid w:val="0044177C"/>
    <w:rsid w:val="004419AF"/>
    <w:rsid w:val="00441E8F"/>
    <w:rsid w:val="004422DB"/>
    <w:rsid w:val="004429D0"/>
    <w:rsid w:val="00442D10"/>
    <w:rsid w:val="00442DD9"/>
    <w:rsid w:val="00443914"/>
    <w:rsid w:val="00443A24"/>
    <w:rsid w:val="00443D0C"/>
    <w:rsid w:val="00444452"/>
    <w:rsid w:val="00444736"/>
    <w:rsid w:val="004447E8"/>
    <w:rsid w:val="0044492E"/>
    <w:rsid w:val="004450B3"/>
    <w:rsid w:val="004454B5"/>
    <w:rsid w:val="00445A2A"/>
    <w:rsid w:val="00446255"/>
    <w:rsid w:val="00446270"/>
    <w:rsid w:val="00446602"/>
    <w:rsid w:val="00446BB6"/>
    <w:rsid w:val="00447812"/>
    <w:rsid w:val="00447887"/>
    <w:rsid w:val="00447C7A"/>
    <w:rsid w:val="00447FAB"/>
    <w:rsid w:val="00450041"/>
    <w:rsid w:val="00450281"/>
    <w:rsid w:val="0045029F"/>
    <w:rsid w:val="004507BA"/>
    <w:rsid w:val="00450B19"/>
    <w:rsid w:val="00450E1A"/>
    <w:rsid w:val="00450FC9"/>
    <w:rsid w:val="00451281"/>
    <w:rsid w:val="004512BE"/>
    <w:rsid w:val="00451375"/>
    <w:rsid w:val="00451671"/>
    <w:rsid w:val="00451BC0"/>
    <w:rsid w:val="00451CBE"/>
    <w:rsid w:val="00452359"/>
    <w:rsid w:val="00452449"/>
    <w:rsid w:val="00452906"/>
    <w:rsid w:val="00452A41"/>
    <w:rsid w:val="00452B1B"/>
    <w:rsid w:val="00452C39"/>
    <w:rsid w:val="00452FFE"/>
    <w:rsid w:val="0045325E"/>
    <w:rsid w:val="00453962"/>
    <w:rsid w:val="00453A2E"/>
    <w:rsid w:val="00453C69"/>
    <w:rsid w:val="00453D9F"/>
    <w:rsid w:val="00454470"/>
    <w:rsid w:val="00454555"/>
    <w:rsid w:val="00454AA6"/>
    <w:rsid w:val="004550BD"/>
    <w:rsid w:val="004552F0"/>
    <w:rsid w:val="004553F7"/>
    <w:rsid w:val="00455509"/>
    <w:rsid w:val="004555D4"/>
    <w:rsid w:val="0045594B"/>
    <w:rsid w:val="00455AD5"/>
    <w:rsid w:val="00456A9C"/>
    <w:rsid w:val="00456BC2"/>
    <w:rsid w:val="00456C89"/>
    <w:rsid w:val="00456FA6"/>
    <w:rsid w:val="0045756A"/>
    <w:rsid w:val="004576A4"/>
    <w:rsid w:val="00457858"/>
    <w:rsid w:val="004579BE"/>
    <w:rsid w:val="00457A18"/>
    <w:rsid w:val="00457C67"/>
    <w:rsid w:val="00457D10"/>
    <w:rsid w:val="00457D36"/>
    <w:rsid w:val="00460309"/>
    <w:rsid w:val="00460353"/>
    <w:rsid w:val="0046089B"/>
    <w:rsid w:val="00460AFF"/>
    <w:rsid w:val="00460D19"/>
    <w:rsid w:val="00460D4C"/>
    <w:rsid w:val="00460F6B"/>
    <w:rsid w:val="00460FCB"/>
    <w:rsid w:val="0046106B"/>
    <w:rsid w:val="00461509"/>
    <w:rsid w:val="00462206"/>
    <w:rsid w:val="00462473"/>
    <w:rsid w:val="00462489"/>
    <w:rsid w:val="004626B8"/>
    <w:rsid w:val="00463395"/>
    <w:rsid w:val="004636F0"/>
    <w:rsid w:val="004638EB"/>
    <w:rsid w:val="00463934"/>
    <w:rsid w:val="00463D20"/>
    <w:rsid w:val="00463D34"/>
    <w:rsid w:val="00463DB2"/>
    <w:rsid w:val="00464228"/>
    <w:rsid w:val="0046444B"/>
    <w:rsid w:val="004646AF"/>
    <w:rsid w:val="004647C8"/>
    <w:rsid w:val="0046492A"/>
    <w:rsid w:val="00465125"/>
    <w:rsid w:val="004655B7"/>
    <w:rsid w:val="00465602"/>
    <w:rsid w:val="00465624"/>
    <w:rsid w:val="004656BE"/>
    <w:rsid w:val="00465902"/>
    <w:rsid w:val="00465F4A"/>
    <w:rsid w:val="00466957"/>
    <w:rsid w:val="00466C64"/>
    <w:rsid w:val="00466DB4"/>
    <w:rsid w:val="00467518"/>
    <w:rsid w:val="00467D5D"/>
    <w:rsid w:val="00467FB1"/>
    <w:rsid w:val="004700D3"/>
    <w:rsid w:val="00470444"/>
    <w:rsid w:val="00470A66"/>
    <w:rsid w:val="00470AC8"/>
    <w:rsid w:val="00470BCE"/>
    <w:rsid w:val="00470E45"/>
    <w:rsid w:val="00470F85"/>
    <w:rsid w:val="00471211"/>
    <w:rsid w:val="00471361"/>
    <w:rsid w:val="004714DC"/>
    <w:rsid w:val="004714EC"/>
    <w:rsid w:val="0047181B"/>
    <w:rsid w:val="004719DB"/>
    <w:rsid w:val="00471D0A"/>
    <w:rsid w:val="00471DC9"/>
    <w:rsid w:val="00472427"/>
    <w:rsid w:val="00472BB2"/>
    <w:rsid w:val="00472E82"/>
    <w:rsid w:val="00473371"/>
    <w:rsid w:val="00473758"/>
    <w:rsid w:val="004738F7"/>
    <w:rsid w:val="00473E03"/>
    <w:rsid w:val="00473F6F"/>
    <w:rsid w:val="004741BE"/>
    <w:rsid w:val="004742CA"/>
    <w:rsid w:val="004745E7"/>
    <w:rsid w:val="004747A0"/>
    <w:rsid w:val="00474C77"/>
    <w:rsid w:val="00474EE2"/>
    <w:rsid w:val="00475080"/>
    <w:rsid w:val="0047538B"/>
    <w:rsid w:val="004757D1"/>
    <w:rsid w:val="00475943"/>
    <w:rsid w:val="00475C5A"/>
    <w:rsid w:val="00475C8D"/>
    <w:rsid w:val="00475D4A"/>
    <w:rsid w:val="00475F9B"/>
    <w:rsid w:val="00476210"/>
    <w:rsid w:val="0047640A"/>
    <w:rsid w:val="004768EC"/>
    <w:rsid w:val="00476AD5"/>
    <w:rsid w:val="00476CF2"/>
    <w:rsid w:val="00476DA2"/>
    <w:rsid w:val="00476FB9"/>
    <w:rsid w:val="004771A8"/>
    <w:rsid w:val="0047725D"/>
    <w:rsid w:val="004772A0"/>
    <w:rsid w:val="004772D9"/>
    <w:rsid w:val="00477554"/>
    <w:rsid w:val="004777DA"/>
    <w:rsid w:val="00477913"/>
    <w:rsid w:val="00477B86"/>
    <w:rsid w:val="00477CA1"/>
    <w:rsid w:val="004800B7"/>
    <w:rsid w:val="00480894"/>
    <w:rsid w:val="004809C4"/>
    <w:rsid w:val="00480A11"/>
    <w:rsid w:val="00480ED2"/>
    <w:rsid w:val="00480FB2"/>
    <w:rsid w:val="0048104C"/>
    <w:rsid w:val="00481078"/>
    <w:rsid w:val="00481545"/>
    <w:rsid w:val="004815DB"/>
    <w:rsid w:val="00481685"/>
    <w:rsid w:val="00481AB6"/>
    <w:rsid w:val="00481D7A"/>
    <w:rsid w:val="00481F0C"/>
    <w:rsid w:val="0048203C"/>
    <w:rsid w:val="004827F1"/>
    <w:rsid w:val="00482BD5"/>
    <w:rsid w:val="00482BE7"/>
    <w:rsid w:val="00482F2D"/>
    <w:rsid w:val="00482F95"/>
    <w:rsid w:val="00483751"/>
    <w:rsid w:val="00483E9E"/>
    <w:rsid w:val="00483F04"/>
    <w:rsid w:val="00484227"/>
    <w:rsid w:val="004846B3"/>
    <w:rsid w:val="00484837"/>
    <w:rsid w:val="00484F97"/>
    <w:rsid w:val="00485357"/>
    <w:rsid w:val="00485519"/>
    <w:rsid w:val="004858FC"/>
    <w:rsid w:val="00485936"/>
    <w:rsid w:val="00485AA2"/>
    <w:rsid w:val="00485AF6"/>
    <w:rsid w:val="004860FD"/>
    <w:rsid w:val="004861A1"/>
    <w:rsid w:val="004863A3"/>
    <w:rsid w:val="00486444"/>
    <w:rsid w:val="00486A0B"/>
    <w:rsid w:val="00486B44"/>
    <w:rsid w:val="00486E83"/>
    <w:rsid w:val="00487067"/>
    <w:rsid w:val="004872B6"/>
    <w:rsid w:val="00487768"/>
    <w:rsid w:val="00487835"/>
    <w:rsid w:val="004878C5"/>
    <w:rsid w:val="00487E7E"/>
    <w:rsid w:val="00487F31"/>
    <w:rsid w:val="00487F81"/>
    <w:rsid w:val="00487F8E"/>
    <w:rsid w:val="0049000C"/>
    <w:rsid w:val="00490681"/>
    <w:rsid w:val="004906D0"/>
    <w:rsid w:val="00490880"/>
    <w:rsid w:val="0049113D"/>
    <w:rsid w:val="00491352"/>
    <w:rsid w:val="00491396"/>
    <w:rsid w:val="00491E68"/>
    <w:rsid w:val="0049215E"/>
    <w:rsid w:val="0049228F"/>
    <w:rsid w:val="00492768"/>
    <w:rsid w:val="004929CB"/>
    <w:rsid w:val="0049350F"/>
    <w:rsid w:val="00493D6A"/>
    <w:rsid w:val="00493F8D"/>
    <w:rsid w:val="00494410"/>
    <w:rsid w:val="004948C5"/>
    <w:rsid w:val="00494EAB"/>
    <w:rsid w:val="00495293"/>
    <w:rsid w:val="004953ED"/>
    <w:rsid w:val="00495440"/>
    <w:rsid w:val="00495495"/>
    <w:rsid w:val="004956FD"/>
    <w:rsid w:val="00495FDD"/>
    <w:rsid w:val="004961BC"/>
    <w:rsid w:val="004963BD"/>
    <w:rsid w:val="004968D0"/>
    <w:rsid w:val="00496BC4"/>
    <w:rsid w:val="00496F65"/>
    <w:rsid w:val="0049719E"/>
    <w:rsid w:val="004973AE"/>
    <w:rsid w:val="00497720"/>
    <w:rsid w:val="00497B21"/>
    <w:rsid w:val="00497CB9"/>
    <w:rsid w:val="00497D61"/>
    <w:rsid w:val="00497F5C"/>
    <w:rsid w:val="004A03B5"/>
    <w:rsid w:val="004A0958"/>
    <w:rsid w:val="004A0AAE"/>
    <w:rsid w:val="004A0FA8"/>
    <w:rsid w:val="004A1591"/>
    <w:rsid w:val="004A15E7"/>
    <w:rsid w:val="004A161E"/>
    <w:rsid w:val="004A195A"/>
    <w:rsid w:val="004A1F37"/>
    <w:rsid w:val="004A2029"/>
    <w:rsid w:val="004A23AB"/>
    <w:rsid w:val="004A2465"/>
    <w:rsid w:val="004A2516"/>
    <w:rsid w:val="004A29EF"/>
    <w:rsid w:val="004A2C9C"/>
    <w:rsid w:val="004A3161"/>
    <w:rsid w:val="004A36E5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0B1"/>
    <w:rsid w:val="004A7161"/>
    <w:rsid w:val="004A7420"/>
    <w:rsid w:val="004A79A3"/>
    <w:rsid w:val="004A7C17"/>
    <w:rsid w:val="004B0001"/>
    <w:rsid w:val="004B02A0"/>
    <w:rsid w:val="004B05FA"/>
    <w:rsid w:val="004B1455"/>
    <w:rsid w:val="004B150F"/>
    <w:rsid w:val="004B169F"/>
    <w:rsid w:val="004B1D41"/>
    <w:rsid w:val="004B24D0"/>
    <w:rsid w:val="004B24E9"/>
    <w:rsid w:val="004B30B9"/>
    <w:rsid w:val="004B3197"/>
    <w:rsid w:val="004B3807"/>
    <w:rsid w:val="004B3A57"/>
    <w:rsid w:val="004B3F66"/>
    <w:rsid w:val="004B4322"/>
    <w:rsid w:val="004B47FE"/>
    <w:rsid w:val="004B4BDF"/>
    <w:rsid w:val="004B4C60"/>
    <w:rsid w:val="004B5077"/>
    <w:rsid w:val="004B5204"/>
    <w:rsid w:val="004B56A2"/>
    <w:rsid w:val="004B5B8D"/>
    <w:rsid w:val="004B615B"/>
    <w:rsid w:val="004B6347"/>
    <w:rsid w:val="004B6684"/>
    <w:rsid w:val="004B6883"/>
    <w:rsid w:val="004B6BB8"/>
    <w:rsid w:val="004B6DD6"/>
    <w:rsid w:val="004B73A2"/>
    <w:rsid w:val="004B7556"/>
    <w:rsid w:val="004B7576"/>
    <w:rsid w:val="004C01BA"/>
    <w:rsid w:val="004C07C1"/>
    <w:rsid w:val="004C0865"/>
    <w:rsid w:val="004C08A1"/>
    <w:rsid w:val="004C0B9F"/>
    <w:rsid w:val="004C0D0E"/>
    <w:rsid w:val="004C0DFB"/>
    <w:rsid w:val="004C158C"/>
    <w:rsid w:val="004C1609"/>
    <w:rsid w:val="004C161B"/>
    <w:rsid w:val="004C1873"/>
    <w:rsid w:val="004C1923"/>
    <w:rsid w:val="004C2083"/>
    <w:rsid w:val="004C2479"/>
    <w:rsid w:val="004C2ADF"/>
    <w:rsid w:val="004C2D11"/>
    <w:rsid w:val="004C2D83"/>
    <w:rsid w:val="004C2E71"/>
    <w:rsid w:val="004C2EAE"/>
    <w:rsid w:val="004C331E"/>
    <w:rsid w:val="004C33FD"/>
    <w:rsid w:val="004C34DF"/>
    <w:rsid w:val="004C38E8"/>
    <w:rsid w:val="004C3CE2"/>
    <w:rsid w:val="004C3DE7"/>
    <w:rsid w:val="004C3F86"/>
    <w:rsid w:val="004C421E"/>
    <w:rsid w:val="004C4265"/>
    <w:rsid w:val="004C4319"/>
    <w:rsid w:val="004C43FA"/>
    <w:rsid w:val="004C47A2"/>
    <w:rsid w:val="004C4C21"/>
    <w:rsid w:val="004C4D33"/>
    <w:rsid w:val="004C4E5B"/>
    <w:rsid w:val="004C50DB"/>
    <w:rsid w:val="004C51B9"/>
    <w:rsid w:val="004C55E8"/>
    <w:rsid w:val="004C5B08"/>
    <w:rsid w:val="004C5B09"/>
    <w:rsid w:val="004C5B0E"/>
    <w:rsid w:val="004C6069"/>
    <w:rsid w:val="004C613E"/>
    <w:rsid w:val="004C6150"/>
    <w:rsid w:val="004C6259"/>
    <w:rsid w:val="004C69D6"/>
    <w:rsid w:val="004C6F88"/>
    <w:rsid w:val="004C73F3"/>
    <w:rsid w:val="004C7458"/>
    <w:rsid w:val="004C797D"/>
    <w:rsid w:val="004C7B76"/>
    <w:rsid w:val="004D0021"/>
    <w:rsid w:val="004D00D0"/>
    <w:rsid w:val="004D089C"/>
    <w:rsid w:val="004D0EC9"/>
    <w:rsid w:val="004D0FC0"/>
    <w:rsid w:val="004D1124"/>
    <w:rsid w:val="004D197B"/>
    <w:rsid w:val="004D1B22"/>
    <w:rsid w:val="004D266B"/>
    <w:rsid w:val="004D2774"/>
    <w:rsid w:val="004D305D"/>
    <w:rsid w:val="004D3416"/>
    <w:rsid w:val="004D42C3"/>
    <w:rsid w:val="004D4623"/>
    <w:rsid w:val="004D4A0C"/>
    <w:rsid w:val="004D4B34"/>
    <w:rsid w:val="004D4CDC"/>
    <w:rsid w:val="004D4D36"/>
    <w:rsid w:val="004D4DC0"/>
    <w:rsid w:val="004D519F"/>
    <w:rsid w:val="004D53F5"/>
    <w:rsid w:val="004D55E2"/>
    <w:rsid w:val="004D5F55"/>
    <w:rsid w:val="004D5F6C"/>
    <w:rsid w:val="004D6711"/>
    <w:rsid w:val="004D6795"/>
    <w:rsid w:val="004D6B51"/>
    <w:rsid w:val="004D6B64"/>
    <w:rsid w:val="004D6EC7"/>
    <w:rsid w:val="004D70BC"/>
    <w:rsid w:val="004D72B2"/>
    <w:rsid w:val="004D78C3"/>
    <w:rsid w:val="004D7924"/>
    <w:rsid w:val="004D79F6"/>
    <w:rsid w:val="004D7F0A"/>
    <w:rsid w:val="004E00A3"/>
    <w:rsid w:val="004E063B"/>
    <w:rsid w:val="004E0685"/>
    <w:rsid w:val="004E08B8"/>
    <w:rsid w:val="004E0ABB"/>
    <w:rsid w:val="004E0AC0"/>
    <w:rsid w:val="004E0D8B"/>
    <w:rsid w:val="004E117D"/>
    <w:rsid w:val="004E1436"/>
    <w:rsid w:val="004E1A62"/>
    <w:rsid w:val="004E1B36"/>
    <w:rsid w:val="004E1B45"/>
    <w:rsid w:val="004E1E0E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4DCD"/>
    <w:rsid w:val="004E4E44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525"/>
    <w:rsid w:val="004E7567"/>
    <w:rsid w:val="004E7964"/>
    <w:rsid w:val="004E7C71"/>
    <w:rsid w:val="004E7F2E"/>
    <w:rsid w:val="004E7F97"/>
    <w:rsid w:val="004F02F3"/>
    <w:rsid w:val="004F032A"/>
    <w:rsid w:val="004F056F"/>
    <w:rsid w:val="004F0688"/>
    <w:rsid w:val="004F07C9"/>
    <w:rsid w:val="004F0A71"/>
    <w:rsid w:val="004F0BE0"/>
    <w:rsid w:val="004F1759"/>
    <w:rsid w:val="004F1828"/>
    <w:rsid w:val="004F1D8C"/>
    <w:rsid w:val="004F1EBB"/>
    <w:rsid w:val="004F1ED3"/>
    <w:rsid w:val="004F28C9"/>
    <w:rsid w:val="004F2C1A"/>
    <w:rsid w:val="004F31CC"/>
    <w:rsid w:val="004F3235"/>
    <w:rsid w:val="004F36F9"/>
    <w:rsid w:val="004F3823"/>
    <w:rsid w:val="004F38DB"/>
    <w:rsid w:val="004F3EA6"/>
    <w:rsid w:val="004F45D8"/>
    <w:rsid w:val="004F4A96"/>
    <w:rsid w:val="004F5048"/>
    <w:rsid w:val="004F5096"/>
    <w:rsid w:val="004F5280"/>
    <w:rsid w:val="004F5553"/>
    <w:rsid w:val="004F562C"/>
    <w:rsid w:val="004F5878"/>
    <w:rsid w:val="004F5B81"/>
    <w:rsid w:val="004F5E9D"/>
    <w:rsid w:val="004F5EB3"/>
    <w:rsid w:val="004F5F0F"/>
    <w:rsid w:val="004F67BE"/>
    <w:rsid w:val="004F6914"/>
    <w:rsid w:val="004F6AED"/>
    <w:rsid w:val="004F6F65"/>
    <w:rsid w:val="004F730E"/>
    <w:rsid w:val="004F735A"/>
    <w:rsid w:val="004F77BE"/>
    <w:rsid w:val="004F7970"/>
    <w:rsid w:val="004F79B5"/>
    <w:rsid w:val="004F7FB3"/>
    <w:rsid w:val="00500018"/>
    <w:rsid w:val="00500266"/>
    <w:rsid w:val="005004EE"/>
    <w:rsid w:val="0050057B"/>
    <w:rsid w:val="005006AC"/>
    <w:rsid w:val="00500A49"/>
    <w:rsid w:val="00500ED6"/>
    <w:rsid w:val="00501009"/>
    <w:rsid w:val="0050101B"/>
    <w:rsid w:val="00501416"/>
    <w:rsid w:val="00501449"/>
    <w:rsid w:val="00501894"/>
    <w:rsid w:val="00501ED6"/>
    <w:rsid w:val="00501FC5"/>
    <w:rsid w:val="0050292C"/>
    <w:rsid w:val="00502C15"/>
    <w:rsid w:val="00502D86"/>
    <w:rsid w:val="00502D93"/>
    <w:rsid w:val="00502E25"/>
    <w:rsid w:val="00502F74"/>
    <w:rsid w:val="005033B2"/>
    <w:rsid w:val="00503402"/>
    <w:rsid w:val="00503596"/>
    <w:rsid w:val="00503722"/>
    <w:rsid w:val="00503B3F"/>
    <w:rsid w:val="00503C9B"/>
    <w:rsid w:val="00504036"/>
    <w:rsid w:val="00504536"/>
    <w:rsid w:val="00504D37"/>
    <w:rsid w:val="00504D5E"/>
    <w:rsid w:val="00504EE0"/>
    <w:rsid w:val="00505066"/>
    <w:rsid w:val="005055EF"/>
    <w:rsid w:val="00505B52"/>
    <w:rsid w:val="00505C14"/>
    <w:rsid w:val="00505EBA"/>
    <w:rsid w:val="0050640E"/>
    <w:rsid w:val="00506575"/>
    <w:rsid w:val="00506646"/>
    <w:rsid w:val="00506ACB"/>
    <w:rsid w:val="00506BB9"/>
    <w:rsid w:val="00506BD9"/>
    <w:rsid w:val="00506F75"/>
    <w:rsid w:val="00507003"/>
    <w:rsid w:val="00507736"/>
    <w:rsid w:val="00507904"/>
    <w:rsid w:val="00507AC9"/>
    <w:rsid w:val="005102C8"/>
    <w:rsid w:val="005103E5"/>
    <w:rsid w:val="005107F1"/>
    <w:rsid w:val="005108C4"/>
    <w:rsid w:val="00510F7F"/>
    <w:rsid w:val="00511171"/>
    <w:rsid w:val="0051131B"/>
    <w:rsid w:val="005115AD"/>
    <w:rsid w:val="00511886"/>
    <w:rsid w:val="00511895"/>
    <w:rsid w:val="00511B53"/>
    <w:rsid w:val="00511E89"/>
    <w:rsid w:val="0051203F"/>
    <w:rsid w:val="00512919"/>
    <w:rsid w:val="00512DE7"/>
    <w:rsid w:val="00512EDC"/>
    <w:rsid w:val="00513B90"/>
    <w:rsid w:val="00513FD5"/>
    <w:rsid w:val="0051423F"/>
    <w:rsid w:val="00514753"/>
    <w:rsid w:val="0051492E"/>
    <w:rsid w:val="00514BF8"/>
    <w:rsid w:val="00514FDE"/>
    <w:rsid w:val="005152FA"/>
    <w:rsid w:val="005153C4"/>
    <w:rsid w:val="005156B4"/>
    <w:rsid w:val="00515B3B"/>
    <w:rsid w:val="00515F00"/>
    <w:rsid w:val="00516059"/>
    <w:rsid w:val="00516B7D"/>
    <w:rsid w:val="00516FD2"/>
    <w:rsid w:val="005172A9"/>
    <w:rsid w:val="0051769F"/>
    <w:rsid w:val="0051770B"/>
    <w:rsid w:val="005178B6"/>
    <w:rsid w:val="00517A37"/>
    <w:rsid w:val="00517B2D"/>
    <w:rsid w:val="005200AE"/>
    <w:rsid w:val="0052097F"/>
    <w:rsid w:val="005209D4"/>
    <w:rsid w:val="005210E8"/>
    <w:rsid w:val="005212C6"/>
    <w:rsid w:val="0052131E"/>
    <w:rsid w:val="005213E6"/>
    <w:rsid w:val="00521933"/>
    <w:rsid w:val="00521947"/>
    <w:rsid w:val="00521C58"/>
    <w:rsid w:val="00521DA6"/>
    <w:rsid w:val="00521F1B"/>
    <w:rsid w:val="00521FA4"/>
    <w:rsid w:val="005224F9"/>
    <w:rsid w:val="005227D1"/>
    <w:rsid w:val="00522C25"/>
    <w:rsid w:val="00522D26"/>
    <w:rsid w:val="005230BD"/>
    <w:rsid w:val="00523E66"/>
    <w:rsid w:val="00524279"/>
    <w:rsid w:val="00524742"/>
    <w:rsid w:val="005248A7"/>
    <w:rsid w:val="00524A48"/>
    <w:rsid w:val="00524DEE"/>
    <w:rsid w:val="00525121"/>
    <w:rsid w:val="0052557E"/>
    <w:rsid w:val="005257F1"/>
    <w:rsid w:val="00525ADE"/>
    <w:rsid w:val="00525EA8"/>
    <w:rsid w:val="00525ECA"/>
    <w:rsid w:val="00526421"/>
    <w:rsid w:val="00526673"/>
    <w:rsid w:val="00526783"/>
    <w:rsid w:val="00526A96"/>
    <w:rsid w:val="00526D2D"/>
    <w:rsid w:val="00527042"/>
    <w:rsid w:val="005272A0"/>
    <w:rsid w:val="0052786A"/>
    <w:rsid w:val="00527897"/>
    <w:rsid w:val="00527DD7"/>
    <w:rsid w:val="00527F0E"/>
    <w:rsid w:val="005300D4"/>
    <w:rsid w:val="005302C2"/>
    <w:rsid w:val="0053030E"/>
    <w:rsid w:val="00530325"/>
    <w:rsid w:val="0053087F"/>
    <w:rsid w:val="0053097A"/>
    <w:rsid w:val="00530AA7"/>
    <w:rsid w:val="00530C9A"/>
    <w:rsid w:val="00530D36"/>
    <w:rsid w:val="00530EC5"/>
    <w:rsid w:val="00530ED8"/>
    <w:rsid w:val="005311C0"/>
    <w:rsid w:val="00531344"/>
    <w:rsid w:val="0053162E"/>
    <w:rsid w:val="00531683"/>
    <w:rsid w:val="005318F5"/>
    <w:rsid w:val="0053195F"/>
    <w:rsid w:val="00531CA9"/>
    <w:rsid w:val="00531D31"/>
    <w:rsid w:val="00531FB5"/>
    <w:rsid w:val="005320E5"/>
    <w:rsid w:val="00532360"/>
    <w:rsid w:val="00532510"/>
    <w:rsid w:val="00532576"/>
    <w:rsid w:val="005326CF"/>
    <w:rsid w:val="005327E3"/>
    <w:rsid w:val="00532A2A"/>
    <w:rsid w:val="00532A9E"/>
    <w:rsid w:val="005330D2"/>
    <w:rsid w:val="005331E5"/>
    <w:rsid w:val="00533287"/>
    <w:rsid w:val="005333D3"/>
    <w:rsid w:val="0053352F"/>
    <w:rsid w:val="00533567"/>
    <w:rsid w:val="00533D71"/>
    <w:rsid w:val="00533D9A"/>
    <w:rsid w:val="0053405F"/>
    <w:rsid w:val="00534143"/>
    <w:rsid w:val="005342DF"/>
    <w:rsid w:val="00534851"/>
    <w:rsid w:val="00534BCA"/>
    <w:rsid w:val="00534DF8"/>
    <w:rsid w:val="005350CA"/>
    <w:rsid w:val="005351F1"/>
    <w:rsid w:val="005353EC"/>
    <w:rsid w:val="00535D2C"/>
    <w:rsid w:val="00535FFA"/>
    <w:rsid w:val="00536090"/>
    <w:rsid w:val="005361C4"/>
    <w:rsid w:val="0053680E"/>
    <w:rsid w:val="00536D49"/>
    <w:rsid w:val="00537041"/>
    <w:rsid w:val="005375B1"/>
    <w:rsid w:val="005376CB"/>
    <w:rsid w:val="0053777C"/>
    <w:rsid w:val="00537883"/>
    <w:rsid w:val="00537AEA"/>
    <w:rsid w:val="00537C10"/>
    <w:rsid w:val="00537DAA"/>
    <w:rsid w:val="005400C8"/>
    <w:rsid w:val="005404F9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2B96"/>
    <w:rsid w:val="0054309F"/>
    <w:rsid w:val="00543252"/>
    <w:rsid w:val="0054341E"/>
    <w:rsid w:val="0054347C"/>
    <w:rsid w:val="005434C7"/>
    <w:rsid w:val="00543558"/>
    <w:rsid w:val="0054377A"/>
    <w:rsid w:val="00543BCB"/>
    <w:rsid w:val="00543C4C"/>
    <w:rsid w:val="00543C9A"/>
    <w:rsid w:val="0054423F"/>
    <w:rsid w:val="00544A58"/>
    <w:rsid w:val="00544F2A"/>
    <w:rsid w:val="00544FCF"/>
    <w:rsid w:val="00544FD7"/>
    <w:rsid w:val="0054500C"/>
    <w:rsid w:val="005450DB"/>
    <w:rsid w:val="005451A3"/>
    <w:rsid w:val="005452CE"/>
    <w:rsid w:val="0054541D"/>
    <w:rsid w:val="00545467"/>
    <w:rsid w:val="005454E0"/>
    <w:rsid w:val="00545A07"/>
    <w:rsid w:val="00545C71"/>
    <w:rsid w:val="00545E6E"/>
    <w:rsid w:val="00545FE7"/>
    <w:rsid w:val="005460AF"/>
    <w:rsid w:val="00546198"/>
    <w:rsid w:val="00546546"/>
    <w:rsid w:val="0054676B"/>
    <w:rsid w:val="0054727F"/>
    <w:rsid w:val="005472E5"/>
    <w:rsid w:val="00547341"/>
    <w:rsid w:val="005474AE"/>
    <w:rsid w:val="00547659"/>
    <w:rsid w:val="005477EA"/>
    <w:rsid w:val="00547FA1"/>
    <w:rsid w:val="00550095"/>
    <w:rsid w:val="0055014F"/>
    <w:rsid w:val="0055039D"/>
    <w:rsid w:val="00550F56"/>
    <w:rsid w:val="0055112F"/>
    <w:rsid w:val="0055150B"/>
    <w:rsid w:val="00551DEA"/>
    <w:rsid w:val="0055233B"/>
    <w:rsid w:val="005528DF"/>
    <w:rsid w:val="005528E7"/>
    <w:rsid w:val="00552BFB"/>
    <w:rsid w:val="00552C6E"/>
    <w:rsid w:val="00552D46"/>
    <w:rsid w:val="005536C4"/>
    <w:rsid w:val="0055395B"/>
    <w:rsid w:val="00553BFA"/>
    <w:rsid w:val="00553C1F"/>
    <w:rsid w:val="005540C2"/>
    <w:rsid w:val="005542D1"/>
    <w:rsid w:val="00554392"/>
    <w:rsid w:val="005543AF"/>
    <w:rsid w:val="005545F4"/>
    <w:rsid w:val="005548C6"/>
    <w:rsid w:val="005550B7"/>
    <w:rsid w:val="005551CE"/>
    <w:rsid w:val="00555305"/>
    <w:rsid w:val="00555669"/>
    <w:rsid w:val="00555AA0"/>
    <w:rsid w:val="00555C25"/>
    <w:rsid w:val="00555F2F"/>
    <w:rsid w:val="005567EE"/>
    <w:rsid w:val="0055692D"/>
    <w:rsid w:val="00556998"/>
    <w:rsid w:val="00556E9C"/>
    <w:rsid w:val="00556F53"/>
    <w:rsid w:val="005572A3"/>
    <w:rsid w:val="00557424"/>
    <w:rsid w:val="00557820"/>
    <w:rsid w:val="00557823"/>
    <w:rsid w:val="005578FE"/>
    <w:rsid w:val="00557E52"/>
    <w:rsid w:val="00557E66"/>
    <w:rsid w:val="00557EC7"/>
    <w:rsid w:val="00560250"/>
    <w:rsid w:val="005605F6"/>
    <w:rsid w:val="0056077F"/>
    <w:rsid w:val="00560DFC"/>
    <w:rsid w:val="00560E47"/>
    <w:rsid w:val="00561332"/>
    <w:rsid w:val="005614C6"/>
    <w:rsid w:val="00562032"/>
    <w:rsid w:val="0056206F"/>
    <w:rsid w:val="00562278"/>
    <w:rsid w:val="005624F7"/>
    <w:rsid w:val="00562729"/>
    <w:rsid w:val="005628B6"/>
    <w:rsid w:val="00562F45"/>
    <w:rsid w:val="00563A96"/>
    <w:rsid w:val="00563CE2"/>
    <w:rsid w:val="00563DC1"/>
    <w:rsid w:val="005648AF"/>
    <w:rsid w:val="00564B9A"/>
    <w:rsid w:val="00564E98"/>
    <w:rsid w:val="005650F2"/>
    <w:rsid w:val="00565452"/>
    <w:rsid w:val="005656D9"/>
    <w:rsid w:val="00565FCF"/>
    <w:rsid w:val="0056636E"/>
    <w:rsid w:val="0056674D"/>
    <w:rsid w:val="005669D8"/>
    <w:rsid w:val="00566A31"/>
    <w:rsid w:val="00566B02"/>
    <w:rsid w:val="00566DF2"/>
    <w:rsid w:val="00566E46"/>
    <w:rsid w:val="00567023"/>
    <w:rsid w:val="005671D0"/>
    <w:rsid w:val="005675B4"/>
    <w:rsid w:val="00567AD3"/>
    <w:rsid w:val="00567C62"/>
    <w:rsid w:val="00567CC0"/>
    <w:rsid w:val="00570035"/>
    <w:rsid w:val="005704A8"/>
    <w:rsid w:val="005707EC"/>
    <w:rsid w:val="00570B21"/>
    <w:rsid w:val="00571A35"/>
    <w:rsid w:val="0057204E"/>
    <w:rsid w:val="00572091"/>
    <w:rsid w:val="0057210A"/>
    <w:rsid w:val="0057213F"/>
    <w:rsid w:val="005726EC"/>
    <w:rsid w:val="00572F02"/>
    <w:rsid w:val="005734A8"/>
    <w:rsid w:val="005737C7"/>
    <w:rsid w:val="00573A46"/>
    <w:rsid w:val="00573C13"/>
    <w:rsid w:val="00573C43"/>
    <w:rsid w:val="005740B1"/>
    <w:rsid w:val="005740D6"/>
    <w:rsid w:val="005741AC"/>
    <w:rsid w:val="005742D6"/>
    <w:rsid w:val="00574611"/>
    <w:rsid w:val="00574789"/>
    <w:rsid w:val="00574F3B"/>
    <w:rsid w:val="00574FA8"/>
    <w:rsid w:val="00575241"/>
    <w:rsid w:val="005754FE"/>
    <w:rsid w:val="00575557"/>
    <w:rsid w:val="005759E0"/>
    <w:rsid w:val="00575B8B"/>
    <w:rsid w:val="00575C32"/>
    <w:rsid w:val="00575CBA"/>
    <w:rsid w:val="00575D11"/>
    <w:rsid w:val="00575E0F"/>
    <w:rsid w:val="0057620C"/>
    <w:rsid w:val="005762CF"/>
    <w:rsid w:val="0057635F"/>
    <w:rsid w:val="00576738"/>
    <w:rsid w:val="00576951"/>
    <w:rsid w:val="00576C1B"/>
    <w:rsid w:val="00576D0E"/>
    <w:rsid w:val="00576E0B"/>
    <w:rsid w:val="00577147"/>
    <w:rsid w:val="0057741A"/>
    <w:rsid w:val="00577461"/>
    <w:rsid w:val="005775E3"/>
    <w:rsid w:val="00577729"/>
    <w:rsid w:val="00577879"/>
    <w:rsid w:val="00577A94"/>
    <w:rsid w:val="00577AF0"/>
    <w:rsid w:val="00577B93"/>
    <w:rsid w:val="00577CD5"/>
    <w:rsid w:val="0058049D"/>
    <w:rsid w:val="005804FD"/>
    <w:rsid w:val="0058055D"/>
    <w:rsid w:val="00580B7A"/>
    <w:rsid w:val="00580BF8"/>
    <w:rsid w:val="00580E7A"/>
    <w:rsid w:val="005812BB"/>
    <w:rsid w:val="00581992"/>
    <w:rsid w:val="0058267E"/>
    <w:rsid w:val="005826E7"/>
    <w:rsid w:val="00582851"/>
    <w:rsid w:val="00582939"/>
    <w:rsid w:val="00583161"/>
    <w:rsid w:val="0058340B"/>
    <w:rsid w:val="005835E6"/>
    <w:rsid w:val="00583A08"/>
    <w:rsid w:val="00583AF7"/>
    <w:rsid w:val="00583CFE"/>
    <w:rsid w:val="00584172"/>
    <w:rsid w:val="00584471"/>
    <w:rsid w:val="00584E08"/>
    <w:rsid w:val="0058510D"/>
    <w:rsid w:val="0058537E"/>
    <w:rsid w:val="00585816"/>
    <w:rsid w:val="00585C33"/>
    <w:rsid w:val="00585E61"/>
    <w:rsid w:val="0058625F"/>
    <w:rsid w:val="0058643B"/>
    <w:rsid w:val="005865CA"/>
    <w:rsid w:val="00586E8B"/>
    <w:rsid w:val="00587141"/>
    <w:rsid w:val="005873B9"/>
    <w:rsid w:val="00587513"/>
    <w:rsid w:val="00587847"/>
    <w:rsid w:val="00587EF8"/>
    <w:rsid w:val="00587FC0"/>
    <w:rsid w:val="005906E0"/>
    <w:rsid w:val="0059077B"/>
    <w:rsid w:val="00590856"/>
    <w:rsid w:val="0059088F"/>
    <w:rsid w:val="00590B97"/>
    <w:rsid w:val="0059131B"/>
    <w:rsid w:val="005914F3"/>
    <w:rsid w:val="0059185D"/>
    <w:rsid w:val="00591D9E"/>
    <w:rsid w:val="0059241C"/>
    <w:rsid w:val="005926A7"/>
    <w:rsid w:val="0059272A"/>
    <w:rsid w:val="005928CF"/>
    <w:rsid w:val="00592A83"/>
    <w:rsid w:val="00592C11"/>
    <w:rsid w:val="00592D42"/>
    <w:rsid w:val="00592DAF"/>
    <w:rsid w:val="005933BC"/>
    <w:rsid w:val="0059389E"/>
    <w:rsid w:val="00593F3A"/>
    <w:rsid w:val="00593F94"/>
    <w:rsid w:val="00593FCC"/>
    <w:rsid w:val="005945CC"/>
    <w:rsid w:val="0059472E"/>
    <w:rsid w:val="00594794"/>
    <w:rsid w:val="005947B6"/>
    <w:rsid w:val="00594CB2"/>
    <w:rsid w:val="0059504D"/>
    <w:rsid w:val="00595858"/>
    <w:rsid w:val="00595D79"/>
    <w:rsid w:val="005960FA"/>
    <w:rsid w:val="005962C2"/>
    <w:rsid w:val="0059643F"/>
    <w:rsid w:val="0059645F"/>
    <w:rsid w:val="005964A7"/>
    <w:rsid w:val="005964D9"/>
    <w:rsid w:val="0059668D"/>
    <w:rsid w:val="00596934"/>
    <w:rsid w:val="005970E0"/>
    <w:rsid w:val="00597778"/>
    <w:rsid w:val="0059796A"/>
    <w:rsid w:val="00597B26"/>
    <w:rsid w:val="00597F2E"/>
    <w:rsid w:val="00597F53"/>
    <w:rsid w:val="005A0256"/>
    <w:rsid w:val="005A02F6"/>
    <w:rsid w:val="005A0A94"/>
    <w:rsid w:val="005A0BFC"/>
    <w:rsid w:val="005A114B"/>
    <w:rsid w:val="005A1316"/>
    <w:rsid w:val="005A1437"/>
    <w:rsid w:val="005A1588"/>
    <w:rsid w:val="005A17B4"/>
    <w:rsid w:val="005A1EC9"/>
    <w:rsid w:val="005A22F9"/>
    <w:rsid w:val="005A26CD"/>
    <w:rsid w:val="005A2927"/>
    <w:rsid w:val="005A29D0"/>
    <w:rsid w:val="005A2EC6"/>
    <w:rsid w:val="005A2FD0"/>
    <w:rsid w:val="005A2FFF"/>
    <w:rsid w:val="005A32B0"/>
    <w:rsid w:val="005A356F"/>
    <w:rsid w:val="005A35B3"/>
    <w:rsid w:val="005A3722"/>
    <w:rsid w:val="005A375E"/>
    <w:rsid w:val="005A3C25"/>
    <w:rsid w:val="005A3D42"/>
    <w:rsid w:val="005A3E47"/>
    <w:rsid w:val="005A3F43"/>
    <w:rsid w:val="005A441C"/>
    <w:rsid w:val="005A4B65"/>
    <w:rsid w:val="005A4B77"/>
    <w:rsid w:val="005A4EB7"/>
    <w:rsid w:val="005A559A"/>
    <w:rsid w:val="005A57F6"/>
    <w:rsid w:val="005A581D"/>
    <w:rsid w:val="005A5ECC"/>
    <w:rsid w:val="005A62D7"/>
    <w:rsid w:val="005A64AE"/>
    <w:rsid w:val="005A6ADD"/>
    <w:rsid w:val="005A7081"/>
    <w:rsid w:val="005A7187"/>
    <w:rsid w:val="005A76DE"/>
    <w:rsid w:val="005A7CA1"/>
    <w:rsid w:val="005A7DE3"/>
    <w:rsid w:val="005B009B"/>
    <w:rsid w:val="005B04C9"/>
    <w:rsid w:val="005B0613"/>
    <w:rsid w:val="005B0687"/>
    <w:rsid w:val="005B0892"/>
    <w:rsid w:val="005B0D16"/>
    <w:rsid w:val="005B1511"/>
    <w:rsid w:val="005B17A9"/>
    <w:rsid w:val="005B17D5"/>
    <w:rsid w:val="005B1AB7"/>
    <w:rsid w:val="005B1BFC"/>
    <w:rsid w:val="005B1E92"/>
    <w:rsid w:val="005B2928"/>
    <w:rsid w:val="005B2BC2"/>
    <w:rsid w:val="005B2E4A"/>
    <w:rsid w:val="005B3366"/>
    <w:rsid w:val="005B3511"/>
    <w:rsid w:val="005B3B2F"/>
    <w:rsid w:val="005B3E18"/>
    <w:rsid w:val="005B3F86"/>
    <w:rsid w:val="005B419F"/>
    <w:rsid w:val="005B4286"/>
    <w:rsid w:val="005B42A3"/>
    <w:rsid w:val="005B4399"/>
    <w:rsid w:val="005B4730"/>
    <w:rsid w:val="005B499E"/>
    <w:rsid w:val="005B5095"/>
    <w:rsid w:val="005B52F9"/>
    <w:rsid w:val="005B54CD"/>
    <w:rsid w:val="005B60FD"/>
    <w:rsid w:val="005B6647"/>
    <w:rsid w:val="005B671E"/>
    <w:rsid w:val="005B6D94"/>
    <w:rsid w:val="005B6E00"/>
    <w:rsid w:val="005B6F5D"/>
    <w:rsid w:val="005B73D5"/>
    <w:rsid w:val="005B7479"/>
    <w:rsid w:val="005B775E"/>
    <w:rsid w:val="005B7FB7"/>
    <w:rsid w:val="005C0678"/>
    <w:rsid w:val="005C0730"/>
    <w:rsid w:val="005C0900"/>
    <w:rsid w:val="005C0990"/>
    <w:rsid w:val="005C0B49"/>
    <w:rsid w:val="005C0BAB"/>
    <w:rsid w:val="005C0C35"/>
    <w:rsid w:val="005C0D91"/>
    <w:rsid w:val="005C0EB8"/>
    <w:rsid w:val="005C17BD"/>
    <w:rsid w:val="005C1D21"/>
    <w:rsid w:val="005C1D3C"/>
    <w:rsid w:val="005C20D9"/>
    <w:rsid w:val="005C24A2"/>
    <w:rsid w:val="005C277D"/>
    <w:rsid w:val="005C336F"/>
    <w:rsid w:val="005C3B31"/>
    <w:rsid w:val="005C4085"/>
    <w:rsid w:val="005C4256"/>
    <w:rsid w:val="005C47B7"/>
    <w:rsid w:val="005C4C0C"/>
    <w:rsid w:val="005C51E5"/>
    <w:rsid w:val="005C541A"/>
    <w:rsid w:val="005C5C72"/>
    <w:rsid w:val="005C5FEB"/>
    <w:rsid w:val="005C71EC"/>
    <w:rsid w:val="005C7495"/>
    <w:rsid w:val="005C75BA"/>
    <w:rsid w:val="005C78DD"/>
    <w:rsid w:val="005C7DB4"/>
    <w:rsid w:val="005C7EB5"/>
    <w:rsid w:val="005D0000"/>
    <w:rsid w:val="005D004D"/>
    <w:rsid w:val="005D073F"/>
    <w:rsid w:val="005D0ADD"/>
    <w:rsid w:val="005D0C20"/>
    <w:rsid w:val="005D1093"/>
    <w:rsid w:val="005D111A"/>
    <w:rsid w:val="005D1331"/>
    <w:rsid w:val="005D13E9"/>
    <w:rsid w:val="005D1409"/>
    <w:rsid w:val="005D1546"/>
    <w:rsid w:val="005D18F7"/>
    <w:rsid w:val="005D1F8C"/>
    <w:rsid w:val="005D2024"/>
    <w:rsid w:val="005D2255"/>
    <w:rsid w:val="005D2C6E"/>
    <w:rsid w:val="005D2D81"/>
    <w:rsid w:val="005D2FFB"/>
    <w:rsid w:val="005D304D"/>
    <w:rsid w:val="005D3106"/>
    <w:rsid w:val="005D32F8"/>
    <w:rsid w:val="005D3710"/>
    <w:rsid w:val="005D3ABB"/>
    <w:rsid w:val="005D4378"/>
    <w:rsid w:val="005D4411"/>
    <w:rsid w:val="005D4564"/>
    <w:rsid w:val="005D45D5"/>
    <w:rsid w:val="005D493C"/>
    <w:rsid w:val="005D49A6"/>
    <w:rsid w:val="005D4C14"/>
    <w:rsid w:val="005D5102"/>
    <w:rsid w:val="005D5183"/>
    <w:rsid w:val="005D5351"/>
    <w:rsid w:val="005D56B9"/>
    <w:rsid w:val="005D5A5B"/>
    <w:rsid w:val="005D5A69"/>
    <w:rsid w:val="005D5A6D"/>
    <w:rsid w:val="005D5C9E"/>
    <w:rsid w:val="005D5E4C"/>
    <w:rsid w:val="005D5FD6"/>
    <w:rsid w:val="005D6353"/>
    <w:rsid w:val="005D648C"/>
    <w:rsid w:val="005D68BF"/>
    <w:rsid w:val="005D6B8A"/>
    <w:rsid w:val="005D7217"/>
    <w:rsid w:val="005D7BB6"/>
    <w:rsid w:val="005E0352"/>
    <w:rsid w:val="005E04D4"/>
    <w:rsid w:val="005E050D"/>
    <w:rsid w:val="005E05D9"/>
    <w:rsid w:val="005E05E0"/>
    <w:rsid w:val="005E08E2"/>
    <w:rsid w:val="005E095C"/>
    <w:rsid w:val="005E0C15"/>
    <w:rsid w:val="005E0EEA"/>
    <w:rsid w:val="005E10F7"/>
    <w:rsid w:val="005E1138"/>
    <w:rsid w:val="005E120E"/>
    <w:rsid w:val="005E147B"/>
    <w:rsid w:val="005E17B7"/>
    <w:rsid w:val="005E19AA"/>
    <w:rsid w:val="005E1B37"/>
    <w:rsid w:val="005E1E0E"/>
    <w:rsid w:val="005E23FA"/>
    <w:rsid w:val="005E24BB"/>
    <w:rsid w:val="005E2613"/>
    <w:rsid w:val="005E280F"/>
    <w:rsid w:val="005E3225"/>
    <w:rsid w:val="005E358D"/>
    <w:rsid w:val="005E369C"/>
    <w:rsid w:val="005E376D"/>
    <w:rsid w:val="005E37AD"/>
    <w:rsid w:val="005E3B15"/>
    <w:rsid w:val="005E3FA7"/>
    <w:rsid w:val="005E418C"/>
    <w:rsid w:val="005E425B"/>
    <w:rsid w:val="005E4985"/>
    <w:rsid w:val="005E4CF6"/>
    <w:rsid w:val="005E4E44"/>
    <w:rsid w:val="005E4F09"/>
    <w:rsid w:val="005E5079"/>
    <w:rsid w:val="005E53E7"/>
    <w:rsid w:val="005E5D0E"/>
    <w:rsid w:val="005E6444"/>
    <w:rsid w:val="005E64EF"/>
    <w:rsid w:val="005E653E"/>
    <w:rsid w:val="005E6E8C"/>
    <w:rsid w:val="005E710E"/>
    <w:rsid w:val="005E725C"/>
    <w:rsid w:val="005E7506"/>
    <w:rsid w:val="005E79A1"/>
    <w:rsid w:val="005E7A62"/>
    <w:rsid w:val="005E7AE2"/>
    <w:rsid w:val="005E7B66"/>
    <w:rsid w:val="005E7E3D"/>
    <w:rsid w:val="005E7FB3"/>
    <w:rsid w:val="005F03AE"/>
    <w:rsid w:val="005F0414"/>
    <w:rsid w:val="005F0417"/>
    <w:rsid w:val="005F0D15"/>
    <w:rsid w:val="005F0D73"/>
    <w:rsid w:val="005F11A1"/>
    <w:rsid w:val="005F14AA"/>
    <w:rsid w:val="005F17FF"/>
    <w:rsid w:val="005F252C"/>
    <w:rsid w:val="005F295F"/>
    <w:rsid w:val="005F2DFD"/>
    <w:rsid w:val="005F2F28"/>
    <w:rsid w:val="005F2FB9"/>
    <w:rsid w:val="005F3094"/>
    <w:rsid w:val="005F3153"/>
    <w:rsid w:val="005F32B9"/>
    <w:rsid w:val="005F3533"/>
    <w:rsid w:val="005F36F6"/>
    <w:rsid w:val="005F3AFE"/>
    <w:rsid w:val="005F3E86"/>
    <w:rsid w:val="005F4515"/>
    <w:rsid w:val="005F462E"/>
    <w:rsid w:val="005F4C9F"/>
    <w:rsid w:val="005F53E9"/>
    <w:rsid w:val="005F55AC"/>
    <w:rsid w:val="005F55B1"/>
    <w:rsid w:val="005F57B8"/>
    <w:rsid w:val="005F5B7C"/>
    <w:rsid w:val="005F5F00"/>
    <w:rsid w:val="005F6298"/>
    <w:rsid w:val="005F66D1"/>
    <w:rsid w:val="005F6913"/>
    <w:rsid w:val="005F6C23"/>
    <w:rsid w:val="005F6DA0"/>
    <w:rsid w:val="005F6DEA"/>
    <w:rsid w:val="005F7AD5"/>
    <w:rsid w:val="005F7C81"/>
    <w:rsid w:val="005F7FC6"/>
    <w:rsid w:val="00600191"/>
    <w:rsid w:val="006002E0"/>
    <w:rsid w:val="00600353"/>
    <w:rsid w:val="00600BFA"/>
    <w:rsid w:val="006010C6"/>
    <w:rsid w:val="006011D6"/>
    <w:rsid w:val="006013FC"/>
    <w:rsid w:val="00601C3A"/>
    <w:rsid w:val="00601D59"/>
    <w:rsid w:val="00601E94"/>
    <w:rsid w:val="00601FC5"/>
    <w:rsid w:val="006023A0"/>
    <w:rsid w:val="006023A6"/>
    <w:rsid w:val="00602976"/>
    <w:rsid w:val="00602AFE"/>
    <w:rsid w:val="00602EB1"/>
    <w:rsid w:val="00602F48"/>
    <w:rsid w:val="006030D7"/>
    <w:rsid w:val="0060350C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6F"/>
    <w:rsid w:val="006053F9"/>
    <w:rsid w:val="00605C49"/>
    <w:rsid w:val="00605F5F"/>
    <w:rsid w:val="0060600A"/>
    <w:rsid w:val="006060EB"/>
    <w:rsid w:val="00606216"/>
    <w:rsid w:val="00606403"/>
    <w:rsid w:val="00606412"/>
    <w:rsid w:val="00606765"/>
    <w:rsid w:val="006067CE"/>
    <w:rsid w:val="006069DA"/>
    <w:rsid w:val="006072A7"/>
    <w:rsid w:val="0060734C"/>
    <w:rsid w:val="00607360"/>
    <w:rsid w:val="006073CF"/>
    <w:rsid w:val="006073E0"/>
    <w:rsid w:val="00607487"/>
    <w:rsid w:val="00607F04"/>
    <w:rsid w:val="00610247"/>
    <w:rsid w:val="0061053B"/>
    <w:rsid w:val="0061070C"/>
    <w:rsid w:val="006108A0"/>
    <w:rsid w:val="00610AE6"/>
    <w:rsid w:val="00610C8A"/>
    <w:rsid w:val="00610E1C"/>
    <w:rsid w:val="00610E84"/>
    <w:rsid w:val="006118B5"/>
    <w:rsid w:val="00611F13"/>
    <w:rsid w:val="00611FB3"/>
    <w:rsid w:val="00612170"/>
    <w:rsid w:val="0061247F"/>
    <w:rsid w:val="006125BC"/>
    <w:rsid w:val="006126A9"/>
    <w:rsid w:val="006128CB"/>
    <w:rsid w:val="006128E0"/>
    <w:rsid w:val="006128E1"/>
    <w:rsid w:val="00612B81"/>
    <w:rsid w:val="006133B1"/>
    <w:rsid w:val="00613787"/>
    <w:rsid w:val="006139AE"/>
    <w:rsid w:val="00613D14"/>
    <w:rsid w:val="00613DE0"/>
    <w:rsid w:val="00613EAC"/>
    <w:rsid w:val="00613F05"/>
    <w:rsid w:val="006141B5"/>
    <w:rsid w:val="006141DB"/>
    <w:rsid w:val="0061461C"/>
    <w:rsid w:val="00614665"/>
    <w:rsid w:val="006148FB"/>
    <w:rsid w:val="00614988"/>
    <w:rsid w:val="006153D3"/>
    <w:rsid w:val="006153FB"/>
    <w:rsid w:val="00615870"/>
    <w:rsid w:val="00615927"/>
    <w:rsid w:val="00615D91"/>
    <w:rsid w:val="0061675B"/>
    <w:rsid w:val="00616F7B"/>
    <w:rsid w:val="00616FED"/>
    <w:rsid w:val="0062059C"/>
    <w:rsid w:val="00620629"/>
    <w:rsid w:val="00620764"/>
    <w:rsid w:val="00620874"/>
    <w:rsid w:val="006208BB"/>
    <w:rsid w:val="00620955"/>
    <w:rsid w:val="00620CC0"/>
    <w:rsid w:val="00620DC2"/>
    <w:rsid w:val="00620DEB"/>
    <w:rsid w:val="00620E16"/>
    <w:rsid w:val="0062108A"/>
    <w:rsid w:val="0062154B"/>
    <w:rsid w:val="006215E7"/>
    <w:rsid w:val="006216B0"/>
    <w:rsid w:val="00621837"/>
    <w:rsid w:val="00621AD0"/>
    <w:rsid w:val="00622273"/>
    <w:rsid w:val="0062244A"/>
    <w:rsid w:val="00622AA7"/>
    <w:rsid w:val="00624A8E"/>
    <w:rsid w:val="00624BE0"/>
    <w:rsid w:val="00624D14"/>
    <w:rsid w:val="00624FA4"/>
    <w:rsid w:val="006259A7"/>
    <w:rsid w:val="00625B81"/>
    <w:rsid w:val="0062608F"/>
    <w:rsid w:val="00626787"/>
    <w:rsid w:val="0062692A"/>
    <w:rsid w:val="00626A7B"/>
    <w:rsid w:val="00626AD4"/>
    <w:rsid w:val="00626C6D"/>
    <w:rsid w:val="00626D43"/>
    <w:rsid w:val="00627765"/>
    <w:rsid w:val="00627C46"/>
    <w:rsid w:val="00627E26"/>
    <w:rsid w:val="006300CE"/>
    <w:rsid w:val="006300E1"/>
    <w:rsid w:val="00630175"/>
    <w:rsid w:val="006304C0"/>
    <w:rsid w:val="0063109E"/>
    <w:rsid w:val="006314F5"/>
    <w:rsid w:val="0063153E"/>
    <w:rsid w:val="00631B38"/>
    <w:rsid w:val="00631DBB"/>
    <w:rsid w:val="00632212"/>
    <w:rsid w:val="006322BC"/>
    <w:rsid w:val="0063256A"/>
    <w:rsid w:val="00632789"/>
    <w:rsid w:val="00632958"/>
    <w:rsid w:val="00632968"/>
    <w:rsid w:val="00632B0E"/>
    <w:rsid w:val="00632B96"/>
    <w:rsid w:val="00632C0D"/>
    <w:rsid w:val="00632E79"/>
    <w:rsid w:val="00632E9B"/>
    <w:rsid w:val="00632EAA"/>
    <w:rsid w:val="0063394B"/>
    <w:rsid w:val="00633BE4"/>
    <w:rsid w:val="00633C86"/>
    <w:rsid w:val="00633D84"/>
    <w:rsid w:val="00633DC5"/>
    <w:rsid w:val="00633E08"/>
    <w:rsid w:val="006341C5"/>
    <w:rsid w:val="00634289"/>
    <w:rsid w:val="0063440D"/>
    <w:rsid w:val="00634509"/>
    <w:rsid w:val="00634AB6"/>
    <w:rsid w:val="00634D24"/>
    <w:rsid w:val="00634F15"/>
    <w:rsid w:val="00635293"/>
    <w:rsid w:val="006352F8"/>
    <w:rsid w:val="00635658"/>
    <w:rsid w:val="0063595A"/>
    <w:rsid w:val="00635B3D"/>
    <w:rsid w:val="00636027"/>
    <w:rsid w:val="00636448"/>
    <w:rsid w:val="00636DD8"/>
    <w:rsid w:val="006372E7"/>
    <w:rsid w:val="0063731C"/>
    <w:rsid w:val="006373C5"/>
    <w:rsid w:val="006378D3"/>
    <w:rsid w:val="00637A89"/>
    <w:rsid w:val="00637C8B"/>
    <w:rsid w:val="00637DFB"/>
    <w:rsid w:val="00640846"/>
    <w:rsid w:val="006409F1"/>
    <w:rsid w:val="00640CB9"/>
    <w:rsid w:val="00640D7B"/>
    <w:rsid w:val="00640EB7"/>
    <w:rsid w:val="00641046"/>
    <w:rsid w:val="00641693"/>
    <w:rsid w:val="006417E2"/>
    <w:rsid w:val="00642338"/>
    <w:rsid w:val="0064264E"/>
    <w:rsid w:val="0064288D"/>
    <w:rsid w:val="00642C8D"/>
    <w:rsid w:val="006432AD"/>
    <w:rsid w:val="0064399B"/>
    <w:rsid w:val="00643A4E"/>
    <w:rsid w:val="00643A5E"/>
    <w:rsid w:val="00643BDF"/>
    <w:rsid w:val="0064402C"/>
    <w:rsid w:val="0064427D"/>
    <w:rsid w:val="00644B0F"/>
    <w:rsid w:val="0064535C"/>
    <w:rsid w:val="00645514"/>
    <w:rsid w:val="00645914"/>
    <w:rsid w:val="0064659A"/>
    <w:rsid w:val="00646688"/>
    <w:rsid w:val="006470D0"/>
    <w:rsid w:val="0064722C"/>
    <w:rsid w:val="00647BE1"/>
    <w:rsid w:val="00647E2D"/>
    <w:rsid w:val="0065013E"/>
    <w:rsid w:val="0065020E"/>
    <w:rsid w:val="00650A4C"/>
    <w:rsid w:val="00650D94"/>
    <w:rsid w:val="00651091"/>
    <w:rsid w:val="0065110E"/>
    <w:rsid w:val="00651285"/>
    <w:rsid w:val="006512E2"/>
    <w:rsid w:val="00651488"/>
    <w:rsid w:val="00651501"/>
    <w:rsid w:val="006517CC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4C0"/>
    <w:rsid w:val="0065463E"/>
    <w:rsid w:val="00654A8B"/>
    <w:rsid w:val="00654C94"/>
    <w:rsid w:val="00654D3B"/>
    <w:rsid w:val="00654DBF"/>
    <w:rsid w:val="00654E72"/>
    <w:rsid w:val="006550E2"/>
    <w:rsid w:val="00655106"/>
    <w:rsid w:val="00655511"/>
    <w:rsid w:val="006558CD"/>
    <w:rsid w:val="00655CB3"/>
    <w:rsid w:val="00655D1A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04A"/>
    <w:rsid w:val="00660887"/>
    <w:rsid w:val="00660A5B"/>
    <w:rsid w:val="00660BD4"/>
    <w:rsid w:val="006613E6"/>
    <w:rsid w:val="00661482"/>
    <w:rsid w:val="00661655"/>
    <w:rsid w:val="00662523"/>
    <w:rsid w:val="00662BB5"/>
    <w:rsid w:val="00662C31"/>
    <w:rsid w:val="00663085"/>
    <w:rsid w:val="006630BD"/>
    <w:rsid w:val="00663473"/>
    <w:rsid w:val="006634B2"/>
    <w:rsid w:val="0066355F"/>
    <w:rsid w:val="006637B6"/>
    <w:rsid w:val="00663839"/>
    <w:rsid w:val="00663B8A"/>
    <w:rsid w:val="00663C0E"/>
    <w:rsid w:val="0066438C"/>
    <w:rsid w:val="00664481"/>
    <w:rsid w:val="00664C75"/>
    <w:rsid w:val="00664D2F"/>
    <w:rsid w:val="00664DCD"/>
    <w:rsid w:val="006653EF"/>
    <w:rsid w:val="0066553C"/>
    <w:rsid w:val="006658DC"/>
    <w:rsid w:val="00665B9E"/>
    <w:rsid w:val="00665D69"/>
    <w:rsid w:val="006664DD"/>
    <w:rsid w:val="00666A22"/>
    <w:rsid w:val="00666CC7"/>
    <w:rsid w:val="00666D74"/>
    <w:rsid w:val="00666D76"/>
    <w:rsid w:val="00666E26"/>
    <w:rsid w:val="00666EFE"/>
    <w:rsid w:val="00666F2F"/>
    <w:rsid w:val="0066716F"/>
    <w:rsid w:val="00667728"/>
    <w:rsid w:val="0066780E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013"/>
    <w:rsid w:val="0067328C"/>
    <w:rsid w:val="006737C8"/>
    <w:rsid w:val="006737CD"/>
    <w:rsid w:val="006738E1"/>
    <w:rsid w:val="00674148"/>
    <w:rsid w:val="006744F8"/>
    <w:rsid w:val="00674706"/>
    <w:rsid w:val="00674D15"/>
    <w:rsid w:val="00674D46"/>
    <w:rsid w:val="00674DF4"/>
    <w:rsid w:val="0067507B"/>
    <w:rsid w:val="0067516B"/>
    <w:rsid w:val="0067517D"/>
    <w:rsid w:val="00675770"/>
    <w:rsid w:val="00675A7B"/>
    <w:rsid w:val="00675FA1"/>
    <w:rsid w:val="00676071"/>
    <w:rsid w:val="00676101"/>
    <w:rsid w:val="00676259"/>
    <w:rsid w:val="0067649E"/>
    <w:rsid w:val="006765B5"/>
    <w:rsid w:val="0067668F"/>
    <w:rsid w:val="00676758"/>
    <w:rsid w:val="00676D20"/>
    <w:rsid w:val="00677076"/>
    <w:rsid w:val="0067712E"/>
    <w:rsid w:val="006779C0"/>
    <w:rsid w:val="00677C3E"/>
    <w:rsid w:val="00677C9B"/>
    <w:rsid w:val="00677D33"/>
    <w:rsid w:val="00677EB3"/>
    <w:rsid w:val="006800C1"/>
    <w:rsid w:val="00680437"/>
    <w:rsid w:val="0068122B"/>
    <w:rsid w:val="0068136E"/>
    <w:rsid w:val="006814C1"/>
    <w:rsid w:val="0068156D"/>
    <w:rsid w:val="0068256B"/>
    <w:rsid w:val="00682E8E"/>
    <w:rsid w:val="00683265"/>
    <w:rsid w:val="006832B0"/>
    <w:rsid w:val="0068343C"/>
    <w:rsid w:val="006835C8"/>
    <w:rsid w:val="006836D7"/>
    <w:rsid w:val="0068384B"/>
    <w:rsid w:val="00684610"/>
    <w:rsid w:val="00684802"/>
    <w:rsid w:val="00684930"/>
    <w:rsid w:val="00684EF3"/>
    <w:rsid w:val="00685034"/>
    <w:rsid w:val="00685081"/>
    <w:rsid w:val="006854AF"/>
    <w:rsid w:val="0068552B"/>
    <w:rsid w:val="006855FB"/>
    <w:rsid w:val="0068570F"/>
    <w:rsid w:val="00685F47"/>
    <w:rsid w:val="006862A9"/>
    <w:rsid w:val="00686339"/>
    <w:rsid w:val="00686633"/>
    <w:rsid w:val="00686816"/>
    <w:rsid w:val="00687196"/>
    <w:rsid w:val="00687A0F"/>
    <w:rsid w:val="00687A7A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575"/>
    <w:rsid w:val="00691C64"/>
    <w:rsid w:val="00691CA2"/>
    <w:rsid w:val="00692002"/>
    <w:rsid w:val="00692562"/>
    <w:rsid w:val="00692757"/>
    <w:rsid w:val="00692C4D"/>
    <w:rsid w:val="00692E95"/>
    <w:rsid w:val="0069352B"/>
    <w:rsid w:val="00693673"/>
    <w:rsid w:val="00693884"/>
    <w:rsid w:val="006940C8"/>
    <w:rsid w:val="006946FA"/>
    <w:rsid w:val="006947E0"/>
    <w:rsid w:val="006948AB"/>
    <w:rsid w:val="00694B12"/>
    <w:rsid w:val="00694DB5"/>
    <w:rsid w:val="0069511A"/>
    <w:rsid w:val="006951F6"/>
    <w:rsid w:val="006952A6"/>
    <w:rsid w:val="006959BD"/>
    <w:rsid w:val="00695A5F"/>
    <w:rsid w:val="00695D8A"/>
    <w:rsid w:val="006960FA"/>
    <w:rsid w:val="0069645B"/>
    <w:rsid w:val="0069650C"/>
    <w:rsid w:val="00696627"/>
    <w:rsid w:val="00696DA5"/>
    <w:rsid w:val="00696E4E"/>
    <w:rsid w:val="00697429"/>
    <w:rsid w:val="00697699"/>
    <w:rsid w:val="006A0094"/>
    <w:rsid w:val="006A039E"/>
    <w:rsid w:val="006A05B2"/>
    <w:rsid w:val="006A0921"/>
    <w:rsid w:val="006A0A20"/>
    <w:rsid w:val="006A0B9C"/>
    <w:rsid w:val="006A0DC5"/>
    <w:rsid w:val="006A195B"/>
    <w:rsid w:val="006A1A53"/>
    <w:rsid w:val="006A1AE1"/>
    <w:rsid w:val="006A1B37"/>
    <w:rsid w:val="006A1D15"/>
    <w:rsid w:val="006A1E3B"/>
    <w:rsid w:val="006A2288"/>
    <w:rsid w:val="006A2695"/>
    <w:rsid w:val="006A2748"/>
    <w:rsid w:val="006A3177"/>
    <w:rsid w:val="006A3B4F"/>
    <w:rsid w:val="006A3D6A"/>
    <w:rsid w:val="006A3D9C"/>
    <w:rsid w:val="006A436C"/>
    <w:rsid w:val="006A46ED"/>
    <w:rsid w:val="006A473D"/>
    <w:rsid w:val="006A478D"/>
    <w:rsid w:val="006A496F"/>
    <w:rsid w:val="006A4F14"/>
    <w:rsid w:val="006A5423"/>
    <w:rsid w:val="006A55F6"/>
    <w:rsid w:val="006A5DD8"/>
    <w:rsid w:val="006A5E2C"/>
    <w:rsid w:val="006A5F57"/>
    <w:rsid w:val="006A5FD7"/>
    <w:rsid w:val="006A6380"/>
    <w:rsid w:val="006A64EC"/>
    <w:rsid w:val="006A66BF"/>
    <w:rsid w:val="006A6833"/>
    <w:rsid w:val="006A6C5F"/>
    <w:rsid w:val="006A6F55"/>
    <w:rsid w:val="006A701F"/>
    <w:rsid w:val="006A708F"/>
    <w:rsid w:val="006A7118"/>
    <w:rsid w:val="006A73D5"/>
    <w:rsid w:val="006A7604"/>
    <w:rsid w:val="006A777B"/>
    <w:rsid w:val="006A7C3D"/>
    <w:rsid w:val="006A7D7D"/>
    <w:rsid w:val="006B06D6"/>
    <w:rsid w:val="006B0C9C"/>
    <w:rsid w:val="006B0D19"/>
    <w:rsid w:val="006B0DA1"/>
    <w:rsid w:val="006B1036"/>
    <w:rsid w:val="006B1468"/>
    <w:rsid w:val="006B195C"/>
    <w:rsid w:val="006B195E"/>
    <w:rsid w:val="006B1A65"/>
    <w:rsid w:val="006B1B56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938"/>
    <w:rsid w:val="006B4C0E"/>
    <w:rsid w:val="006B4D73"/>
    <w:rsid w:val="006B4DB5"/>
    <w:rsid w:val="006B5218"/>
    <w:rsid w:val="006B522C"/>
    <w:rsid w:val="006B545C"/>
    <w:rsid w:val="006B5945"/>
    <w:rsid w:val="006B5EFD"/>
    <w:rsid w:val="006B605D"/>
    <w:rsid w:val="006B6181"/>
    <w:rsid w:val="006B66BF"/>
    <w:rsid w:val="006B74DC"/>
    <w:rsid w:val="006B776C"/>
    <w:rsid w:val="006B7B0C"/>
    <w:rsid w:val="006B7B21"/>
    <w:rsid w:val="006B7C08"/>
    <w:rsid w:val="006B7E11"/>
    <w:rsid w:val="006C00EB"/>
    <w:rsid w:val="006C01F9"/>
    <w:rsid w:val="006C07DC"/>
    <w:rsid w:val="006C0885"/>
    <w:rsid w:val="006C08FC"/>
    <w:rsid w:val="006C0996"/>
    <w:rsid w:val="006C0CC0"/>
    <w:rsid w:val="006C0EDD"/>
    <w:rsid w:val="006C19BE"/>
    <w:rsid w:val="006C1B3D"/>
    <w:rsid w:val="006C1C84"/>
    <w:rsid w:val="006C2223"/>
    <w:rsid w:val="006C22EE"/>
    <w:rsid w:val="006C23CD"/>
    <w:rsid w:val="006C25F3"/>
    <w:rsid w:val="006C279B"/>
    <w:rsid w:val="006C2A15"/>
    <w:rsid w:val="006C2B6E"/>
    <w:rsid w:val="006C2F37"/>
    <w:rsid w:val="006C2F79"/>
    <w:rsid w:val="006C3638"/>
    <w:rsid w:val="006C3F10"/>
    <w:rsid w:val="006C3F5F"/>
    <w:rsid w:val="006C4082"/>
    <w:rsid w:val="006C4554"/>
    <w:rsid w:val="006C4905"/>
    <w:rsid w:val="006C4BFD"/>
    <w:rsid w:val="006C4F56"/>
    <w:rsid w:val="006C53B2"/>
    <w:rsid w:val="006C5478"/>
    <w:rsid w:val="006C57C9"/>
    <w:rsid w:val="006C5B8A"/>
    <w:rsid w:val="006C6199"/>
    <w:rsid w:val="006C6684"/>
    <w:rsid w:val="006C6848"/>
    <w:rsid w:val="006C690E"/>
    <w:rsid w:val="006C6F34"/>
    <w:rsid w:val="006C71D6"/>
    <w:rsid w:val="006C7775"/>
    <w:rsid w:val="006C7AAE"/>
    <w:rsid w:val="006C7E4E"/>
    <w:rsid w:val="006C7F53"/>
    <w:rsid w:val="006C7FEE"/>
    <w:rsid w:val="006C7FF2"/>
    <w:rsid w:val="006D00B7"/>
    <w:rsid w:val="006D01ED"/>
    <w:rsid w:val="006D026D"/>
    <w:rsid w:val="006D09A1"/>
    <w:rsid w:val="006D09C5"/>
    <w:rsid w:val="006D0C4B"/>
    <w:rsid w:val="006D0E93"/>
    <w:rsid w:val="006D1498"/>
    <w:rsid w:val="006D1629"/>
    <w:rsid w:val="006D19D1"/>
    <w:rsid w:val="006D1BD3"/>
    <w:rsid w:val="006D1DC4"/>
    <w:rsid w:val="006D1FD0"/>
    <w:rsid w:val="006D20A5"/>
    <w:rsid w:val="006D222C"/>
    <w:rsid w:val="006D2325"/>
    <w:rsid w:val="006D2C0A"/>
    <w:rsid w:val="006D2F02"/>
    <w:rsid w:val="006D315A"/>
    <w:rsid w:val="006D3911"/>
    <w:rsid w:val="006D39AE"/>
    <w:rsid w:val="006D3C6C"/>
    <w:rsid w:val="006D3DED"/>
    <w:rsid w:val="006D3E68"/>
    <w:rsid w:val="006D4381"/>
    <w:rsid w:val="006D4789"/>
    <w:rsid w:val="006D48AA"/>
    <w:rsid w:val="006D5014"/>
    <w:rsid w:val="006D506B"/>
    <w:rsid w:val="006D5C2A"/>
    <w:rsid w:val="006D5EA8"/>
    <w:rsid w:val="006D6116"/>
    <w:rsid w:val="006D6161"/>
    <w:rsid w:val="006D6283"/>
    <w:rsid w:val="006D65CB"/>
    <w:rsid w:val="006D669D"/>
    <w:rsid w:val="006D696F"/>
    <w:rsid w:val="006D6A3B"/>
    <w:rsid w:val="006D6DE5"/>
    <w:rsid w:val="006D6FDB"/>
    <w:rsid w:val="006D71B5"/>
    <w:rsid w:val="006D73D8"/>
    <w:rsid w:val="006D75DA"/>
    <w:rsid w:val="006D7717"/>
    <w:rsid w:val="006D78A2"/>
    <w:rsid w:val="006D7903"/>
    <w:rsid w:val="006D7A9E"/>
    <w:rsid w:val="006D7B0A"/>
    <w:rsid w:val="006E0361"/>
    <w:rsid w:val="006E0758"/>
    <w:rsid w:val="006E077C"/>
    <w:rsid w:val="006E0780"/>
    <w:rsid w:val="006E08A0"/>
    <w:rsid w:val="006E0BC3"/>
    <w:rsid w:val="006E0CF6"/>
    <w:rsid w:val="006E1218"/>
    <w:rsid w:val="006E135A"/>
    <w:rsid w:val="006E191E"/>
    <w:rsid w:val="006E1AA2"/>
    <w:rsid w:val="006E23AD"/>
    <w:rsid w:val="006E23F2"/>
    <w:rsid w:val="006E2657"/>
    <w:rsid w:val="006E27FD"/>
    <w:rsid w:val="006E2837"/>
    <w:rsid w:val="006E2AAD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5303"/>
    <w:rsid w:val="006E53AA"/>
    <w:rsid w:val="006E565B"/>
    <w:rsid w:val="006E592B"/>
    <w:rsid w:val="006E5C1C"/>
    <w:rsid w:val="006E5E32"/>
    <w:rsid w:val="006E5E51"/>
    <w:rsid w:val="006E602B"/>
    <w:rsid w:val="006E6243"/>
    <w:rsid w:val="006E648D"/>
    <w:rsid w:val="006E6498"/>
    <w:rsid w:val="006E661F"/>
    <w:rsid w:val="006E66EA"/>
    <w:rsid w:val="006E6F0F"/>
    <w:rsid w:val="006E730F"/>
    <w:rsid w:val="006E7406"/>
    <w:rsid w:val="006E7828"/>
    <w:rsid w:val="006E7B88"/>
    <w:rsid w:val="006E7CE4"/>
    <w:rsid w:val="006F0363"/>
    <w:rsid w:val="006F04B2"/>
    <w:rsid w:val="006F0740"/>
    <w:rsid w:val="006F0912"/>
    <w:rsid w:val="006F0D47"/>
    <w:rsid w:val="006F0DCD"/>
    <w:rsid w:val="006F0FC4"/>
    <w:rsid w:val="006F1549"/>
    <w:rsid w:val="006F1B61"/>
    <w:rsid w:val="006F1F24"/>
    <w:rsid w:val="006F206D"/>
    <w:rsid w:val="006F287C"/>
    <w:rsid w:val="006F29E5"/>
    <w:rsid w:val="006F2B84"/>
    <w:rsid w:val="006F30BF"/>
    <w:rsid w:val="006F32DB"/>
    <w:rsid w:val="006F3F9A"/>
    <w:rsid w:val="006F40C8"/>
    <w:rsid w:val="006F47DD"/>
    <w:rsid w:val="006F4A2A"/>
    <w:rsid w:val="006F4AB3"/>
    <w:rsid w:val="006F4B34"/>
    <w:rsid w:val="006F4CFC"/>
    <w:rsid w:val="006F4D9F"/>
    <w:rsid w:val="006F4DAE"/>
    <w:rsid w:val="006F4E18"/>
    <w:rsid w:val="006F4F1A"/>
    <w:rsid w:val="006F5155"/>
    <w:rsid w:val="006F53E8"/>
    <w:rsid w:val="006F5474"/>
    <w:rsid w:val="006F54FE"/>
    <w:rsid w:val="006F5506"/>
    <w:rsid w:val="006F5683"/>
    <w:rsid w:val="006F56AC"/>
    <w:rsid w:val="006F580A"/>
    <w:rsid w:val="006F5992"/>
    <w:rsid w:val="006F59E1"/>
    <w:rsid w:val="006F5C8C"/>
    <w:rsid w:val="006F5E39"/>
    <w:rsid w:val="006F6227"/>
    <w:rsid w:val="006F66B2"/>
    <w:rsid w:val="006F684C"/>
    <w:rsid w:val="006F6A64"/>
    <w:rsid w:val="006F6D7C"/>
    <w:rsid w:val="006F704A"/>
    <w:rsid w:val="006F71B7"/>
    <w:rsid w:val="006F7460"/>
    <w:rsid w:val="0070004D"/>
    <w:rsid w:val="007002EF"/>
    <w:rsid w:val="007009D0"/>
    <w:rsid w:val="00700B6E"/>
    <w:rsid w:val="00700B6F"/>
    <w:rsid w:val="00700E13"/>
    <w:rsid w:val="007014A8"/>
    <w:rsid w:val="007014B7"/>
    <w:rsid w:val="00701505"/>
    <w:rsid w:val="0070176A"/>
    <w:rsid w:val="007019C7"/>
    <w:rsid w:val="00701BBE"/>
    <w:rsid w:val="00701C6F"/>
    <w:rsid w:val="007022BE"/>
    <w:rsid w:val="00702A9F"/>
    <w:rsid w:val="00702BE1"/>
    <w:rsid w:val="00702DB8"/>
    <w:rsid w:val="00703084"/>
    <w:rsid w:val="00703195"/>
    <w:rsid w:val="00703541"/>
    <w:rsid w:val="0070372D"/>
    <w:rsid w:val="0070380A"/>
    <w:rsid w:val="007038A4"/>
    <w:rsid w:val="007038B8"/>
    <w:rsid w:val="00703B3F"/>
    <w:rsid w:val="00703FC2"/>
    <w:rsid w:val="007041B9"/>
    <w:rsid w:val="00704570"/>
    <w:rsid w:val="00704983"/>
    <w:rsid w:val="00704D80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6FE2"/>
    <w:rsid w:val="007073FE"/>
    <w:rsid w:val="007076C3"/>
    <w:rsid w:val="00707720"/>
    <w:rsid w:val="007077B5"/>
    <w:rsid w:val="007078FA"/>
    <w:rsid w:val="00710134"/>
    <w:rsid w:val="007102EF"/>
    <w:rsid w:val="007105E2"/>
    <w:rsid w:val="007106E0"/>
    <w:rsid w:val="007108DE"/>
    <w:rsid w:val="00710AA6"/>
    <w:rsid w:val="0071109A"/>
    <w:rsid w:val="0071119A"/>
    <w:rsid w:val="00711654"/>
    <w:rsid w:val="00711D05"/>
    <w:rsid w:val="00711D61"/>
    <w:rsid w:val="00712173"/>
    <w:rsid w:val="007123F1"/>
    <w:rsid w:val="0071293B"/>
    <w:rsid w:val="00712EB3"/>
    <w:rsid w:val="00713638"/>
    <w:rsid w:val="00713704"/>
    <w:rsid w:val="0071383F"/>
    <w:rsid w:val="007139BC"/>
    <w:rsid w:val="00713D63"/>
    <w:rsid w:val="0071413B"/>
    <w:rsid w:val="00714577"/>
    <w:rsid w:val="00714E7C"/>
    <w:rsid w:val="0071524F"/>
    <w:rsid w:val="00715309"/>
    <w:rsid w:val="00715D75"/>
    <w:rsid w:val="00715E45"/>
    <w:rsid w:val="00715E51"/>
    <w:rsid w:val="0071646C"/>
    <w:rsid w:val="00716707"/>
    <w:rsid w:val="00716721"/>
    <w:rsid w:val="007167B4"/>
    <w:rsid w:val="007169D7"/>
    <w:rsid w:val="00716F9B"/>
    <w:rsid w:val="007170BB"/>
    <w:rsid w:val="00717565"/>
    <w:rsid w:val="007176C3"/>
    <w:rsid w:val="00717753"/>
    <w:rsid w:val="007177F7"/>
    <w:rsid w:val="00717886"/>
    <w:rsid w:val="007178FC"/>
    <w:rsid w:val="00717A1D"/>
    <w:rsid w:val="00717A82"/>
    <w:rsid w:val="00717CBD"/>
    <w:rsid w:val="00717DA3"/>
    <w:rsid w:val="00717E4A"/>
    <w:rsid w:val="0072033E"/>
    <w:rsid w:val="00720596"/>
    <w:rsid w:val="00720725"/>
    <w:rsid w:val="007207EC"/>
    <w:rsid w:val="00720843"/>
    <w:rsid w:val="00720B0C"/>
    <w:rsid w:val="007212C4"/>
    <w:rsid w:val="007213A1"/>
    <w:rsid w:val="00721867"/>
    <w:rsid w:val="00721B5F"/>
    <w:rsid w:val="0072224D"/>
    <w:rsid w:val="00722260"/>
    <w:rsid w:val="00722542"/>
    <w:rsid w:val="0072260F"/>
    <w:rsid w:val="00722913"/>
    <w:rsid w:val="00722AB4"/>
    <w:rsid w:val="00722CF8"/>
    <w:rsid w:val="007238CD"/>
    <w:rsid w:val="007238D2"/>
    <w:rsid w:val="007239F3"/>
    <w:rsid w:val="00723B91"/>
    <w:rsid w:val="00723C1E"/>
    <w:rsid w:val="00723DA6"/>
    <w:rsid w:val="00724106"/>
    <w:rsid w:val="007243CE"/>
    <w:rsid w:val="00724577"/>
    <w:rsid w:val="00724DB3"/>
    <w:rsid w:val="00724F57"/>
    <w:rsid w:val="00724FC8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6A71"/>
    <w:rsid w:val="0072723D"/>
    <w:rsid w:val="0072768E"/>
    <w:rsid w:val="00727D32"/>
    <w:rsid w:val="00727D8B"/>
    <w:rsid w:val="00727E67"/>
    <w:rsid w:val="00730466"/>
    <w:rsid w:val="007306E5"/>
    <w:rsid w:val="00730B4D"/>
    <w:rsid w:val="00730CED"/>
    <w:rsid w:val="00730D08"/>
    <w:rsid w:val="00731038"/>
    <w:rsid w:val="00731E6A"/>
    <w:rsid w:val="00732268"/>
    <w:rsid w:val="00732B8B"/>
    <w:rsid w:val="007330B8"/>
    <w:rsid w:val="00733304"/>
    <w:rsid w:val="007339B2"/>
    <w:rsid w:val="00733E14"/>
    <w:rsid w:val="00733EB0"/>
    <w:rsid w:val="00733FF6"/>
    <w:rsid w:val="007341C6"/>
    <w:rsid w:val="00734324"/>
    <w:rsid w:val="00734393"/>
    <w:rsid w:val="00734636"/>
    <w:rsid w:val="007346F8"/>
    <w:rsid w:val="0073477F"/>
    <w:rsid w:val="0073492C"/>
    <w:rsid w:val="00735651"/>
    <w:rsid w:val="0073590F"/>
    <w:rsid w:val="00735A16"/>
    <w:rsid w:val="00735C52"/>
    <w:rsid w:val="00736041"/>
    <w:rsid w:val="00736452"/>
    <w:rsid w:val="007367EB"/>
    <w:rsid w:val="00736EFE"/>
    <w:rsid w:val="00736F65"/>
    <w:rsid w:val="00736F6C"/>
    <w:rsid w:val="007372B8"/>
    <w:rsid w:val="00737474"/>
    <w:rsid w:val="00737776"/>
    <w:rsid w:val="00737BD6"/>
    <w:rsid w:val="00737E5D"/>
    <w:rsid w:val="00740CF0"/>
    <w:rsid w:val="00740E25"/>
    <w:rsid w:val="00740F42"/>
    <w:rsid w:val="00740FA6"/>
    <w:rsid w:val="007410CB"/>
    <w:rsid w:val="007412A9"/>
    <w:rsid w:val="00741381"/>
    <w:rsid w:val="007413E4"/>
    <w:rsid w:val="00741486"/>
    <w:rsid w:val="00741653"/>
    <w:rsid w:val="0074189A"/>
    <w:rsid w:val="007418E8"/>
    <w:rsid w:val="00741BBE"/>
    <w:rsid w:val="00741C02"/>
    <w:rsid w:val="00741E61"/>
    <w:rsid w:val="007420E2"/>
    <w:rsid w:val="007421AB"/>
    <w:rsid w:val="007423A6"/>
    <w:rsid w:val="007423F2"/>
    <w:rsid w:val="007425F0"/>
    <w:rsid w:val="007426C8"/>
    <w:rsid w:val="00742989"/>
    <w:rsid w:val="00742CF2"/>
    <w:rsid w:val="007430DB"/>
    <w:rsid w:val="00743E99"/>
    <w:rsid w:val="007441B5"/>
    <w:rsid w:val="0074440F"/>
    <w:rsid w:val="007447F5"/>
    <w:rsid w:val="0074490E"/>
    <w:rsid w:val="00744B46"/>
    <w:rsid w:val="00744D1E"/>
    <w:rsid w:val="00744F2E"/>
    <w:rsid w:val="00745034"/>
    <w:rsid w:val="007450BE"/>
    <w:rsid w:val="007454DF"/>
    <w:rsid w:val="0074558D"/>
    <w:rsid w:val="0074562A"/>
    <w:rsid w:val="00745844"/>
    <w:rsid w:val="00745977"/>
    <w:rsid w:val="007459AF"/>
    <w:rsid w:val="00745DBB"/>
    <w:rsid w:val="00745E46"/>
    <w:rsid w:val="00745E90"/>
    <w:rsid w:val="0074606F"/>
    <w:rsid w:val="0074685D"/>
    <w:rsid w:val="00746938"/>
    <w:rsid w:val="0074693E"/>
    <w:rsid w:val="00747354"/>
    <w:rsid w:val="00747722"/>
    <w:rsid w:val="007477F7"/>
    <w:rsid w:val="007500EE"/>
    <w:rsid w:val="007501BE"/>
    <w:rsid w:val="00750287"/>
    <w:rsid w:val="007508BE"/>
    <w:rsid w:val="00750EA3"/>
    <w:rsid w:val="00750EC8"/>
    <w:rsid w:val="007511B0"/>
    <w:rsid w:val="0075141B"/>
    <w:rsid w:val="0075183A"/>
    <w:rsid w:val="00751963"/>
    <w:rsid w:val="007519AA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BCF"/>
    <w:rsid w:val="00753CB9"/>
    <w:rsid w:val="00753D67"/>
    <w:rsid w:val="00753E04"/>
    <w:rsid w:val="0075408C"/>
    <w:rsid w:val="00754420"/>
    <w:rsid w:val="00754434"/>
    <w:rsid w:val="00754436"/>
    <w:rsid w:val="0075486E"/>
    <w:rsid w:val="00754987"/>
    <w:rsid w:val="00754E17"/>
    <w:rsid w:val="0075558B"/>
    <w:rsid w:val="0075584B"/>
    <w:rsid w:val="007558AC"/>
    <w:rsid w:val="00755981"/>
    <w:rsid w:val="00755D39"/>
    <w:rsid w:val="007565E7"/>
    <w:rsid w:val="00756A15"/>
    <w:rsid w:val="00756C53"/>
    <w:rsid w:val="00756D2A"/>
    <w:rsid w:val="00757032"/>
    <w:rsid w:val="00757298"/>
    <w:rsid w:val="007601A2"/>
    <w:rsid w:val="00760287"/>
    <w:rsid w:val="00760305"/>
    <w:rsid w:val="0076046D"/>
    <w:rsid w:val="007607CE"/>
    <w:rsid w:val="007608B4"/>
    <w:rsid w:val="00760A07"/>
    <w:rsid w:val="00760E55"/>
    <w:rsid w:val="00761284"/>
    <w:rsid w:val="007616EC"/>
    <w:rsid w:val="007618F9"/>
    <w:rsid w:val="00761BCC"/>
    <w:rsid w:val="00761BF5"/>
    <w:rsid w:val="00761F80"/>
    <w:rsid w:val="007625C2"/>
    <w:rsid w:val="007626B2"/>
    <w:rsid w:val="00762FFC"/>
    <w:rsid w:val="007633F2"/>
    <w:rsid w:val="00763952"/>
    <w:rsid w:val="00763A01"/>
    <w:rsid w:val="00763C50"/>
    <w:rsid w:val="00763DFB"/>
    <w:rsid w:val="00763FF2"/>
    <w:rsid w:val="007641D2"/>
    <w:rsid w:val="007643C3"/>
    <w:rsid w:val="007643D3"/>
    <w:rsid w:val="00764AB8"/>
    <w:rsid w:val="00764B60"/>
    <w:rsid w:val="00764C11"/>
    <w:rsid w:val="00764FCB"/>
    <w:rsid w:val="007653E5"/>
    <w:rsid w:val="007657A2"/>
    <w:rsid w:val="0076582D"/>
    <w:rsid w:val="00765CE0"/>
    <w:rsid w:val="00765DC7"/>
    <w:rsid w:val="00765F35"/>
    <w:rsid w:val="0076607B"/>
    <w:rsid w:val="007669BF"/>
    <w:rsid w:val="00766BAC"/>
    <w:rsid w:val="00766CB4"/>
    <w:rsid w:val="0076753E"/>
    <w:rsid w:val="00767C60"/>
    <w:rsid w:val="00767C6B"/>
    <w:rsid w:val="00767D11"/>
    <w:rsid w:val="00767D45"/>
    <w:rsid w:val="00767D68"/>
    <w:rsid w:val="0077027E"/>
    <w:rsid w:val="00770731"/>
    <w:rsid w:val="007707A8"/>
    <w:rsid w:val="00770CB5"/>
    <w:rsid w:val="00770D87"/>
    <w:rsid w:val="00770F8C"/>
    <w:rsid w:val="00771100"/>
    <w:rsid w:val="007711D7"/>
    <w:rsid w:val="007711E0"/>
    <w:rsid w:val="0077137A"/>
    <w:rsid w:val="00771825"/>
    <w:rsid w:val="00771C08"/>
    <w:rsid w:val="0077226F"/>
    <w:rsid w:val="00772B19"/>
    <w:rsid w:val="00772EA7"/>
    <w:rsid w:val="00772F93"/>
    <w:rsid w:val="007737A4"/>
    <w:rsid w:val="00773EDC"/>
    <w:rsid w:val="00773F0B"/>
    <w:rsid w:val="0077424F"/>
    <w:rsid w:val="00774AA8"/>
    <w:rsid w:val="00774DDD"/>
    <w:rsid w:val="00774E27"/>
    <w:rsid w:val="00774FC7"/>
    <w:rsid w:val="007753DD"/>
    <w:rsid w:val="007754AB"/>
    <w:rsid w:val="0077566A"/>
    <w:rsid w:val="00775A54"/>
    <w:rsid w:val="00775E24"/>
    <w:rsid w:val="00776365"/>
    <w:rsid w:val="00776AED"/>
    <w:rsid w:val="00776AFF"/>
    <w:rsid w:val="00776B9C"/>
    <w:rsid w:val="00776C4E"/>
    <w:rsid w:val="007773EC"/>
    <w:rsid w:val="007774FB"/>
    <w:rsid w:val="0077763E"/>
    <w:rsid w:val="007776A3"/>
    <w:rsid w:val="00777955"/>
    <w:rsid w:val="00777D19"/>
    <w:rsid w:val="00780301"/>
    <w:rsid w:val="0078040D"/>
    <w:rsid w:val="007805DA"/>
    <w:rsid w:val="00780779"/>
    <w:rsid w:val="00780AAB"/>
    <w:rsid w:val="00780D72"/>
    <w:rsid w:val="00780E62"/>
    <w:rsid w:val="00780F11"/>
    <w:rsid w:val="00781415"/>
    <w:rsid w:val="00781DFF"/>
    <w:rsid w:val="0078249A"/>
    <w:rsid w:val="007824DD"/>
    <w:rsid w:val="007826CB"/>
    <w:rsid w:val="007826EC"/>
    <w:rsid w:val="00782871"/>
    <w:rsid w:val="007828AC"/>
    <w:rsid w:val="007829AD"/>
    <w:rsid w:val="00782F61"/>
    <w:rsid w:val="0078363E"/>
    <w:rsid w:val="007836C4"/>
    <w:rsid w:val="007836CE"/>
    <w:rsid w:val="00783725"/>
    <w:rsid w:val="007841CB"/>
    <w:rsid w:val="007843EC"/>
    <w:rsid w:val="0078447B"/>
    <w:rsid w:val="0078450E"/>
    <w:rsid w:val="00784A5B"/>
    <w:rsid w:val="00784B23"/>
    <w:rsid w:val="00784CE7"/>
    <w:rsid w:val="00784E70"/>
    <w:rsid w:val="00784F2F"/>
    <w:rsid w:val="007851E4"/>
    <w:rsid w:val="007852C1"/>
    <w:rsid w:val="0078544D"/>
    <w:rsid w:val="007855DD"/>
    <w:rsid w:val="0078584D"/>
    <w:rsid w:val="007859BC"/>
    <w:rsid w:val="00785DC7"/>
    <w:rsid w:val="00785E9A"/>
    <w:rsid w:val="00785EFA"/>
    <w:rsid w:val="007860DD"/>
    <w:rsid w:val="0078614E"/>
    <w:rsid w:val="0078616C"/>
    <w:rsid w:val="0078637D"/>
    <w:rsid w:val="00786392"/>
    <w:rsid w:val="007867A6"/>
    <w:rsid w:val="00787072"/>
    <w:rsid w:val="0078708D"/>
    <w:rsid w:val="007872A7"/>
    <w:rsid w:val="00787819"/>
    <w:rsid w:val="00787C6A"/>
    <w:rsid w:val="00787D08"/>
    <w:rsid w:val="00787E90"/>
    <w:rsid w:val="00787FCF"/>
    <w:rsid w:val="00790005"/>
    <w:rsid w:val="00790349"/>
    <w:rsid w:val="007903CC"/>
    <w:rsid w:val="00790489"/>
    <w:rsid w:val="007904CF"/>
    <w:rsid w:val="00790AAE"/>
    <w:rsid w:val="00790B89"/>
    <w:rsid w:val="00790DED"/>
    <w:rsid w:val="00790E12"/>
    <w:rsid w:val="00790E81"/>
    <w:rsid w:val="00790EA7"/>
    <w:rsid w:val="007919D0"/>
    <w:rsid w:val="00791D94"/>
    <w:rsid w:val="007922F6"/>
    <w:rsid w:val="0079260B"/>
    <w:rsid w:val="0079285E"/>
    <w:rsid w:val="007928C1"/>
    <w:rsid w:val="00792A9C"/>
    <w:rsid w:val="007930A6"/>
    <w:rsid w:val="007931DA"/>
    <w:rsid w:val="00793415"/>
    <w:rsid w:val="007936B5"/>
    <w:rsid w:val="00793A0C"/>
    <w:rsid w:val="00793CE5"/>
    <w:rsid w:val="00794946"/>
    <w:rsid w:val="0079496B"/>
    <w:rsid w:val="00794F41"/>
    <w:rsid w:val="00795022"/>
    <w:rsid w:val="0079527A"/>
    <w:rsid w:val="0079528D"/>
    <w:rsid w:val="00795938"/>
    <w:rsid w:val="00795967"/>
    <w:rsid w:val="00796306"/>
    <w:rsid w:val="007968F6"/>
    <w:rsid w:val="007969EA"/>
    <w:rsid w:val="00796A45"/>
    <w:rsid w:val="007972B7"/>
    <w:rsid w:val="007972E0"/>
    <w:rsid w:val="007974B9"/>
    <w:rsid w:val="007976D4"/>
    <w:rsid w:val="00797E07"/>
    <w:rsid w:val="00797F63"/>
    <w:rsid w:val="007A03BA"/>
    <w:rsid w:val="007A0793"/>
    <w:rsid w:val="007A0864"/>
    <w:rsid w:val="007A0B52"/>
    <w:rsid w:val="007A0D8F"/>
    <w:rsid w:val="007A0E49"/>
    <w:rsid w:val="007A0F35"/>
    <w:rsid w:val="007A0FCE"/>
    <w:rsid w:val="007A11EE"/>
    <w:rsid w:val="007A12C0"/>
    <w:rsid w:val="007A12C4"/>
    <w:rsid w:val="007A1391"/>
    <w:rsid w:val="007A1400"/>
    <w:rsid w:val="007A1561"/>
    <w:rsid w:val="007A1669"/>
    <w:rsid w:val="007A1984"/>
    <w:rsid w:val="007A1CAF"/>
    <w:rsid w:val="007A1D93"/>
    <w:rsid w:val="007A1DA3"/>
    <w:rsid w:val="007A1ECD"/>
    <w:rsid w:val="007A2630"/>
    <w:rsid w:val="007A26FF"/>
    <w:rsid w:val="007A2FC7"/>
    <w:rsid w:val="007A3030"/>
    <w:rsid w:val="007A315A"/>
    <w:rsid w:val="007A3476"/>
    <w:rsid w:val="007A3926"/>
    <w:rsid w:val="007A3BA2"/>
    <w:rsid w:val="007A45DF"/>
    <w:rsid w:val="007A497B"/>
    <w:rsid w:val="007A4CB4"/>
    <w:rsid w:val="007A5066"/>
    <w:rsid w:val="007A5723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A7FA6"/>
    <w:rsid w:val="007B00CF"/>
    <w:rsid w:val="007B0503"/>
    <w:rsid w:val="007B05D8"/>
    <w:rsid w:val="007B0828"/>
    <w:rsid w:val="007B0C2A"/>
    <w:rsid w:val="007B1041"/>
    <w:rsid w:val="007B10FB"/>
    <w:rsid w:val="007B1169"/>
    <w:rsid w:val="007B12F0"/>
    <w:rsid w:val="007B166D"/>
    <w:rsid w:val="007B1771"/>
    <w:rsid w:val="007B1ADF"/>
    <w:rsid w:val="007B1C13"/>
    <w:rsid w:val="007B1C3D"/>
    <w:rsid w:val="007B1ED1"/>
    <w:rsid w:val="007B200F"/>
    <w:rsid w:val="007B20A7"/>
    <w:rsid w:val="007B2290"/>
    <w:rsid w:val="007B23D9"/>
    <w:rsid w:val="007B2676"/>
    <w:rsid w:val="007B2681"/>
    <w:rsid w:val="007B27FC"/>
    <w:rsid w:val="007B2BF0"/>
    <w:rsid w:val="007B2E43"/>
    <w:rsid w:val="007B2F9D"/>
    <w:rsid w:val="007B2FDC"/>
    <w:rsid w:val="007B3289"/>
    <w:rsid w:val="007B398B"/>
    <w:rsid w:val="007B3C99"/>
    <w:rsid w:val="007B4584"/>
    <w:rsid w:val="007B51CA"/>
    <w:rsid w:val="007B58B3"/>
    <w:rsid w:val="007B5AA5"/>
    <w:rsid w:val="007B5E89"/>
    <w:rsid w:val="007B5EC3"/>
    <w:rsid w:val="007B5FA9"/>
    <w:rsid w:val="007B640F"/>
    <w:rsid w:val="007B67F1"/>
    <w:rsid w:val="007B689F"/>
    <w:rsid w:val="007B68CD"/>
    <w:rsid w:val="007B69E5"/>
    <w:rsid w:val="007B6D5B"/>
    <w:rsid w:val="007B702B"/>
    <w:rsid w:val="007B728A"/>
    <w:rsid w:val="007B748B"/>
    <w:rsid w:val="007B77D3"/>
    <w:rsid w:val="007B7A38"/>
    <w:rsid w:val="007B7AB8"/>
    <w:rsid w:val="007B7E0A"/>
    <w:rsid w:val="007B7EF5"/>
    <w:rsid w:val="007C00A6"/>
    <w:rsid w:val="007C0215"/>
    <w:rsid w:val="007C031C"/>
    <w:rsid w:val="007C0542"/>
    <w:rsid w:val="007C0DFE"/>
    <w:rsid w:val="007C10AD"/>
    <w:rsid w:val="007C11E7"/>
    <w:rsid w:val="007C11EE"/>
    <w:rsid w:val="007C166A"/>
    <w:rsid w:val="007C18C3"/>
    <w:rsid w:val="007C1971"/>
    <w:rsid w:val="007C1C7B"/>
    <w:rsid w:val="007C1EBC"/>
    <w:rsid w:val="007C2266"/>
    <w:rsid w:val="007C22CB"/>
    <w:rsid w:val="007C2A17"/>
    <w:rsid w:val="007C2B96"/>
    <w:rsid w:val="007C2C93"/>
    <w:rsid w:val="007C3AFA"/>
    <w:rsid w:val="007C3D66"/>
    <w:rsid w:val="007C44FC"/>
    <w:rsid w:val="007C4766"/>
    <w:rsid w:val="007C478D"/>
    <w:rsid w:val="007C4D1D"/>
    <w:rsid w:val="007C570C"/>
    <w:rsid w:val="007C57AD"/>
    <w:rsid w:val="007C595B"/>
    <w:rsid w:val="007C5B30"/>
    <w:rsid w:val="007C5D16"/>
    <w:rsid w:val="007C6062"/>
    <w:rsid w:val="007C610A"/>
    <w:rsid w:val="007C63C1"/>
    <w:rsid w:val="007C6C66"/>
    <w:rsid w:val="007C6CA5"/>
    <w:rsid w:val="007C711E"/>
    <w:rsid w:val="007C7974"/>
    <w:rsid w:val="007C7B43"/>
    <w:rsid w:val="007C7C42"/>
    <w:rsid w:val="007C7E0A"/>
    <w:rsid w:val="007D008F"/>
    <w:rsid w:val="007D07BA"/>
    <w:rsid w:val="007D07CF"/>
    <w:rsid w:val="007D07F0"/>
    <w:rsid w:val="007D1088"/>
    <w:rsid w:val="007D113E"/>
    <w:rsid w:val="007D1479"/>
    <w:rsid w:val="007D1656"/>
    <w:rsid w:val="007D1920"/>
    <w:rsid w:val="007D1941"/>
    <w:rsid w:val="007D1C4F"/>
    <w:rsid w:val="007D22C6"/>
    <w:rsid w:val="007D27AE"/>
    <w:rsid w:val="007D310F"/>
    <w:rsid w:val="007D315E"/>
    <w:rsid w:val="007D31A0"/>
    <w:rsid w:val="007D320C"/>
    <w:rsid w:val="007D3431"/>
    <w:rsid w:val="007D34B0"/>
    <w:rsid w:val="007D37EC"/>
    <w:rsid w:val="007D3C2B"/>
    <w:rsid w:val="007D40B6"/>
    <w:rsid w:val="007D4155"/>
    <w:rsid w:val="007D41A7"/>
    <w:rsid w:val="007D41B3"/>
    <w:rsid w:val="007D439F"/>
    <w:rsid w:val="007D4AC9"/>
    <w:rsid w:val="007D4AD6"/>
    <w:rsid w:val="007D4B52"/>
    <w:rsid w:val="007D4FF5"/>
    <w:rsid w:val="007D53AB"/>
    <w:rsid w:val="007D5437"/>
    <w:rsid w:val="007D56FB"/>
    <w:rsid w:val="007D59BB"/>
    <w:rsid w:val="007D61C5"/>
    <w:rsid w:val="007D626F"/>
    <w:rsid w:val="007D641E"/>
    <w:rsid w:val="007D6465"/>
    <w:rsid w:val="007D65E0"/>
    <w:rsid w:val="007D6605"/>
    <w:rsid w:val="007D66C2"/>
    <w:rsid w:val="007D670F"/>
    <w:rsid w:val="007D691B"/>
    <w:rsid w:val="007D6984"/>
    <w:rsid w:val="007D6AE9"/>
    <w:rsid w:val="007D734F"/>
    <w:rsid w:val="007D738B"/>
    <w:rsid w:val="007D73AB"/>
    <w:rsid w:val="007D779A"/>
    <w:rsid w:val="007E0427"/>
    <w:rsid w:val="007E09AE"/>
    <w:rsid w:val="007E0CFF"/>
    <w:rsid w:val="007E0D52"/>
    <w:rsid w:val="007E10B6"/>
    <w:rsid w:val="007E11AE"/>
    <w:rsid w:val="007E124E"/>
    <w:rsid w:val="007E176F"/>
    <w:rsid w:val="007E1A0C"/>
    <w:rsid w:val="007E1C06"/>
    <w:rsid w:val="007E1CDB"/>
    <w:rsid w:val="007E1D77"/>
    <w:rsid w:val="007E1E96"/>
    <w:rsid w:val="007E27C9"/>
    <w:rsid w:val="007E2A07"/>
    <w:rsid w:val="007E2A09"/>
    <w:rsid w:val="007E2A74"/>
    <w:rsid w:val="007E2A97"/>
    <w:rsid w:val="007E2B4B"/>
    <w:rsid w:val="007E2F43"/>
    <w:rsid w:val="007E314F"/>
    <w:rsid w:val="007E38F2"/>
    <w:rsid w:val="007E3A46"/>
    <w:rsid w:val="007E3E76"/>
    <w:rsid w:val="007E41AE"/>
    <w:rsid w:val="007E41DE"/>
    <w:rsid w:val="007E4518"/>
    <w:rsid w:val="007E4880"/>
    <w:rsid w:val="007E4BB1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73"/>
    <w:rsid w:val="007E67D0"/>
    <w:rsid w:val="007E67F3"/>
    <w:rsid w:val="007E6BE7"/>
    <w:rsid w:val="007E6F26"/>
    <w:rsid w:val="007E7288"/>
    <w:rsid w:val="007E74BC"/>
    <w:rsid w:val="007E74D2"/>
    <w:rsid w:val="007E7559"/>
    <w:rsid w:val="007E7779"/>
    <w:rsid w:val="007E77B9"/>
    <w:rsid w:val="007E7807"/>
    <w:rsid w:val="007E7842"/>
    <w:rsid w:val="007E7AEB"/>
    <w:rsid w:val="007E7DD0"/>
    <w:rsid w:val="007F018F"/>
    <w:rsid w:val="007F0343"/>
    <w:rsid w:val="007F03EA"/>
    <w:rsid w:val="007F08CC"/>
    <w:rsid w:val="007F0EB1"/>
    <w:rsid w:val="007F12A3"/>
    <w:rsid w:val="007F1C06"/>
    <w:rsid w:val="007F1F72"/>
    <w:rsid w:val="007F2277"/>
    <w:rsid w:val="007F2943"/>
    <w:rsid w:val="007F294D"/>
    <w:rsid w:val="007F2FE3"/>
    <w:rsid w:val="007F30A1"/>
    <w:rsid w:val="007F33D8"/>
    <w:rsid w:val="007F3892"/>
    <w:rsid w:val="007F4099"/>
    <w:rsid w:val="007F40E2"/>
    <w:rsid w:val="007F43C2"/>
    <w:rsid w:val="007F46BE"/>
    <w:rsid w:val="007F476A"/>
    <w:rsid w:val="007F47F5"/>
    <w:rsid w:val="007F4A11"/>
    <w:rsid w:val="007F4BBE"/>
    <w:rsid w:val="007F4BCE"/>
    <w:rsid w:val="007F50EC"/>
    <w:rsid w:val="007F562F"/>
    <w:rsid w:val="007F5640"/>
    <w:rsid w:val="007F56A0"/>
    <w:rsid w:val="007F5E16"/>
    <w:rsid w:val="007F622B"/>
    <w:rsid w:val="007F6239"/>
    <w:rsid w:val="007F633C"/>
    <w:rsid w:val="007F692A"/>
    <w:rsid w:val="007F6B9E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587"/>
    <w:rsid w:val="00801927"/>
    <w:rsid w:val="00801B89"/>
    <w:rsid w:val="008021CB"/>
    <w:rsid w:val="0080231E"/>
    <w:rsid w:val="00802524"/>
    <w:rsid w:val="008029AE"/>
    <w:rsid w:val="00802D01"/>
    <w:rsid w:val="00802E79"/>
    <w:rsid w:val="00802ECB"/>
    <w:rsid w:val="008032FC"/>
    <w:rsid w:val="008035AC"/>
    <w:rsid w:val="00803633"/>
    <w:rsid w:val="0080391A"/>
    <w:rsid w:val="00803A47"/>
    <w:rsid w:val="00803BAF"/>
    <w:rsid w:val="008047C5"/>
    <w:rsid w:val="008049CF"/>
    <w:rsid w:val="008049F8"/>
    <w:rsid w:val="00804AAC"/>
    <w:rsid w:val="00804D60"/>
    <w:rsid w:val="0080555A"/>
    <w:rsid w:val="008056E2"/>
    <w:rsid w:val="00805892"/>
    <w:rsid w:val="008058EE"/>
    <w:rsid w:val="0080624F"/>
    <w:rsid w:val="00806BEB"/>
    <w:rsid w:val="00806DC1"/>
    <w:rsid w:val="00806F81"/>
    <w:rsid w:val="00806FEF"/>
    <w:rsid w:val="00807165"/>
    <w:rsid w:val="0080788F"/>
    <w:rsid w:val="00807A7B"/>
    <w:rsid w:val="00807AE1"/>
    <w:rsid w:val="00807B5A"/>
    <w:rsid w:val="00810682"/>
    <w:rsid w:val="008112E2"/>
    <w:rsid w:val="00811609"/>
    <w:rsid w:val="00811887"/>
    <w:rsid w:val="00811981"/>
    <w:rsid w:val="008124A9"/>
    <w:rsid w:val="00812996"/>
    <w:rsid w:val="00812A98"/>
    <w:rsid w:val="0081334A"/>
    <w:rsid w:val="00813540"/>
    <w:rsid w:val="00813BAF"/>
    <w:rsid w:val="0081424C"/>
    <w:rsid w:val="008143A1"/>
    <w:rsid w:val="0081449F"/>
    <w:rsid w:val="008144AC"/>
    <w:rsid w:val="008144E1"/>
    <w:rsid w:val="0081474F"/>
    <w:rsid w:val="00814AB5"/>
    <w:rsid w:val="00814CF1"/>
    <w:rsid w:val="00814F16"/>
    <w:rsid w:val="00815005"/>
    <w:rsid w:val="008151C3"/>
    <w:rsid w:val="0081533E"/>
    <w:rsid w:val="008153D3"/>
    <w:rsid w:val="0081545B"/>
    <w:rsid w:val="008154CE"/>
    <w:rsid w:val="00815886"/>
    <w:rsid w:val="00815BE1"/>
    <w:rsid w:val="00815D5D"/>
    <w:rsid w:val="008160D4"/>
    <w:rsid w:val="008162FB"/>
    <w:rsid w:val="0081658B"/>
    <w:rsid w:val="00816839"/>
    <w:rsid w:val="00816C87"/>
    <w:rsid w:val="008170B9"/>
    <w:rsid w:val="008173D6"/>
    <w:rsid w:val="00817D70"/>
    <w:rsid w:val="008201E1"/>
    <w:rsid w:val="00820311"/>
    <w:rsid w:val="0082041F"/>
    <w:rsid w:val="00820553"/>
    <w:rsid w:val="00820F05"/>
    <w:rsid w:val="00820F58"/>
    <w:rsid w:val="00821005"/>
    <w:rsid w:val="00821307"/>
    <w:rsid w:val="0082143C"/>
    <w:rsid w:val="0082154A"/>
    <w:rsid w:val="00821C72"/>
    <w:rsid w:val="00821C81"/>
    <w:rsid w:val="0082226E"/>
    <w:rsid w:val="00822428"/>
    <w:rsid w:val="008226B2"/>
    <w:rsid w:val="00822AE8"/>
    <w:rsid w:val="00822C4F"/>
    <w:rsid w:val="00822FF3"/>
    <w:rsid w:val="00823067"/>
    <w:rsid w:val="00823091"/>
    <w:rsid w:val="0082379E"/>
    <w:rsid w:val="008237A1"/>
    <w:rsid w:val="00823847"/>
    <w:rsid w:val="008239B9"/>
    <w:rsid w:val="00823AED"/>
    <w:rsid w:val="00823B74"/>
    <w:rsid w:val="00824450"/>
    <w:rsid w:val="008248E3"/>
    <w:rsid w:val="00824D50"/>
    <w:rsid w:val="0082552C"/>
    <w:rsid w:val="008256E3"/>
    <w:rsid w:val="008258AC"/>
    <w:rsid w:val="008259F8"/>
    <w:rsid w:val="00825FF6"/>
    <w:rsid w:val="008261E4"/>
    <w:rsid w:val="008262A0"/>
    <w:rsid w:val="008266C3"/>
    <w:rsid w:val="008267D3"/>
    <w:rsid w:val="00826AC8"/>
    <w:rsid w:val="0082726B"/>
    <w:rsid w:val="008273AE"/>
    <w:rsid w:val="00830014"/>
    <w:rsid w:val="0083013B"/>
    <w:rsid w:val="00830236"/>
    <w:rsid w:val="00830247"/>
    <w:rsid w:val="00830817"/>
    <w:rsid w:val="008309D1"/>
    <w:rsid w:val="00830BCD"/>
    <w:rsid w:val="00830D3D"/>
    <w:rsid w:val="00831083"/>
    <w:rsid w:val="0083121F"/>
    <w:rsid w:val="008314C8"/>
    <w:rsid w:val="0083156D"/>
    <w:rsid w:val="0083159F"/>
    <w:rsid w:val="00831725"/>
    <w:rsid w:val="008317E0"/>
    <w:rsid w:val="00831B6E"/>
    <w:rsid w:val="00831E85"/>
    <w:rsid w:val="00832144"/>
    <w:rsid w:val="00832149"/>
    <w:rsid w:val="00832356"/>
    <w:rsid w:val="0083262E"/>
    <w:rsid w:val="008326F5"/>
    <w:rsid w:val="00832839"/>
    <w:rsid w:val="00832CC9"/>
    <w:rsid w:val="00832D45"/>
    <w:rsid w:val="00833270"/>
    <w:rsid w:val="00833338"/>
    <w:rsid w:val="008337EE"/>
    <w:rsid w:val="00833CE6"/>
    <w:rsid w:val="00834432"/>
    <w:rsid w:val="008350B1"/>
    <w:rsid w:val="00835971"/>
    <w:rsid w:val="00835985"/>
    <w:rsid w:val="00835994"/>
    <w:rsid w:val="00835F52"/>
    <w:rsid w:val="00835FE2"/>
    <w:rsid w:val="00836375"/>
    <w:rsid w:val="00836522"/>
    <w:rsid w:val="008369EC"/>
    <w:rsid w:val="00836F7F"/>
    <w:rsid w:val="00837931"/>
    <w:rsid w:val="00837B12"/>
    <w:rsid w:val="00837B1A"/>
    <w:rsid w:val="008400F3"/>
    <w:rsid w:val="0084015E"/>
    <w:rsid w:val="008406DD"/>
    <w:rsid w:val="00840C99"/>
    <w:rsid w:val="00841013"/>
    <w:rsid w:val="008415E3"/>
    <w:rsid w:val="00841A08"/>
    <w:rsid w:val="00841D6D"/>
    <w:rsid w:val="00841F07"/>
    <w:rsid w:val="00841FF4"/>
    <w:rsid w:val="0084253B"/>
    <w:rsid w:val="008426EE"/>
    <w:rsid w:val="008427EF"/>
    <w:rsid w:val="00842E60"/>
    <w:rsid w:val="008430FA"/>
    <w:rsid w:val="0084355E"/>
    <w:rsid w:val="008437F9"/>
    <w:rsid w:val="00843A0E"/>
    <w:rsid w:val="00843DB6"/>
    <w:rsid w:val="00843E53"/>
    <w:rsid w:val="008440BB"/>
    <w:rsid w:val="008443CC"/>
    <w:rsid w:val="00844443"/>
    <w:rsid w:val="00844665"/>
    <w:rsid w:val="00844860"/>
    <w:rsid w:val="00844CF4"/>
    <w:rsid w:val="00844D80"/>
    <w:rsid w:val="00844F1B"/>
    <w:rsid w:val="00844FF5"/>
    <w:rsid w:val="00845688"/>
    <w:rsid w:val="008459EE"/>
    <w:rsid w:val="00845B95"/>
    <w:rsid w:val="00845EBD"/>
    <w:rsid w:val="0084600C"/>
    <w:rsid w:val="008463E6"/>
    <w:rsid w:val="008464E9"/>
    <w:rsid w:val="00846506"/>
    <w:rsid w:val="00846645"/>
    <w:rsid w:val="00846675"/>
    <w:rsid w:val="008466C4"/>
    <w:rsid w:val="00846767"/>
    <w:rsid w:val="00846F69"/>
    <w:rsid w:val="00847836"/>
    <w:rsid w:val="008479CC"/>
    <w:rsid w:val="00847FE1"/>
    <w:rsid w:val="008500C1"/>
    <w:rsid w:val="008508B8"/>
    <w:rsid w:val="00850BF7"/>
    <w:rsid w:val="00850CC7"/>
    <w:rsid w:val="00851632"/>
    <w:rsid w:val="008516FE"/>
    <w:rsid w:val="00851CA4"/>
    <w:rsid w:val="008521C5"/>
    <w:rsid w:val="00852639"/>
    <w:rsid w:val="00852791"/>
    <w:rsid w:val="00852AA8"/>
    <w:rsid w:val="00852BEC"/>
    <w:rsid w:val="008533C5"/>
    <w:rsid w:val="008539EC"/>
    <w:rsid w:val="00853A19"/>
    <w:rsid w:val="00853AD8"/>
    <w:rsid w:val="008545EE"/>
    <w:rsid w:val="008547C2"/>
    <w:rsid w:val="00854CBA"/>
    <w:rsid w:val="00854D5D"/>
    <w:rsid w:val="00854DA0"/>
    <w:rsid w:val="008552EA"/>
    <w:rsid w:val="00855446"/>
    <w:rsid w:val="0085594D"/>
    <w:rsid w:val="008561C2"/>
    <w:rsid w:val="0085643B"/>
    <w:rsid w:val="0085663D"/>
    <w:rsid w:val="008569F2"/>
    <w:rsid w:val="00856A1A"/>
    <w:rsid w:val="00856DC5"/>
    <w:rsid w:val="008571D5"/>
    <w:rsid w:val="008576B0"/>
    <w:rsid w:val="00857DC3"/>
    <w:rsid w:val="0086017A"/>
    <w:rsid w:val="0086023B"/>
    <w:rsid w:val="0086031F"/>
    <w:rsid w:val="008606D9"/>
    <w:rsid w:val="00860857"/>
    <w:rsid w:val="00860C50"/>
    <w:rsid w:val="00860CB6"/>
    <w:rsid w:val="00860D62"/>
    <w:rsid w:val="008618F9"/>
    <w:rsid w:val="008620A9"/>
    <w:rsid w:val="00862343"/>
    <w:rsid w:val="0086236B"/>
    <w:rsid w:val="008624BF"/>
    <w:rsid w:val="00862A8A"/>
    <w:rsid w:val="00862B0F"/>
    <w:rsid w:val="00862DF5"/>
    <w:rsid w:val="00862FDF"/>
    <w:rsid w:val="00863146"/>
    <w:rsid w:val="00863365"/>
    <w:rsid w:val="00863AE4"/>
    <w:rsid w:val="00863AEB"/>
    <w:rsid w:val="00863D03"/>
    <w:rsid w:val="00863E54"/>
    <w:rsid w:val="008642D4"/>
    <w:rsid w:val="00864936"/>
    <w:rsid w:val="00864E53"/>
    <w:rsid w:val="00864F38"/>
    <w:rsid w:val="00864FDC"/>
    <w:rsid w:val="00864FEB"/>
    <w:rsid w:val="008656CE"/>
    <w:rsid w:val="00865778"/>
    <w:rsid w:val="008659BC"/>
    <w:rsid w:val="00865AD7"/>
    <w:rsid w:val="00865D54"/>
    <w:rsid w:val="00865E7B"/>
    <w:rsid w:val="00866026"/>
    <w:rsid w:val="008667ED"/>
    <w:rsid w:val="008668BC"/>
    <w:rsid w:val="00866CBD"/>
    <w:rsid w:val="00866F6C"/>
    <w:rsid w:val="0086702D"/>
    <w:rsid w:val="0086778C"/>
    <w:rsid w:val="00867C07"/>
    <w:rsid w:val="0087013F"/>
    <w:rsid w:val="00870906"/>
    <w:rsid w:val="00870EF9"/>
    <w:rsid w:val="00870EFB"/>
    <w:rsid w:val="008710E6"/>
    <w:rsid w:val="008713EA"/>
    <w:rsid w:val="008714B7"/>
    <w:rsid w:val="00871646"/>
    <w:rsid w:val="008719F2"/>
    <w:rsid w:val="00871E63"/>
    <w:rsid w:val="008727D3"/>
    <w:rsid w:val="00872A9C"/>
    <w:rsid w:val="008732BA"/>
    <w:rsid w:val="00873353"/>
    <w:rsid w:val="00873BBE"/>
    <w:rsid w:val="0087416F"/>
    <w:rsid w:val="008741B1"/>
    <w:rsid w:val="00874248"/>
    <w:rsid w:val="008742E7"/>
    <w:rsid w:val="00874430"/>
    <w:rsid w:val="00874ABE"/>
    <w:rsid w:val="00874AF7"/>
    <w:rsid w:val="00874BA4"/>
    <w:rsid w:val="00874CB4"/>
    <w:rsid w:val="00875155"/>
    <w:rsid w:val="008751DE"/>
    <w:rsid w:val="008755FF"/>
    <w:rsid w:val="008756D6"/>
    <w:rsid w:val="00875984"/>
    <w:rsid w:val="00875B9B"/>
    <w:rsid w:val="00875E1F"/>
    <w:rsid w:val="00875EFA"/>
    <w:rsid w:val="00875F7B"/>
    <w:rsid w:val="00875FB2"/>
    <w:rsid w:val="00876187"/>
    <w:rsid w:val="008766CA"/>
    <w:rsid w:val="0087678D"/>
    <w:rsid w:val="008767A3"/>
    <w:rsid w:val="008769A5"/>
    <w:rsid w:val="00876B46"/>
    <w:rsid w:val="008771F8"/>
    <w:rsid w:val="008772F6"/>
    <w:rsid w:val="00877C3A"/>
    <w:rsid w:val="00880207"/>
    <w:rsid w:val="00880257"/>
    <w:rsid w:val="00880A23"/>
    <w:rsid w:val="00880B1A"/>
    <w:rsid w:val="00880B4A"/>
    <w:rsid w:val="00880C46"/>
    <w:rsid w:val="00880E46"/>
    <w:rsid w:val="00881285"/>
    <w:rsid w:val="008817B9"/>
    <w:rsid w:val="00881802"/>
    <w:rsid w:val="00881DC8"/>
    <w:rsid w:val="008822F9"/>
    <w:rsid w:val="00882896"/>
    <w:rsid w:val="00882CA1"/>
    <w:rsid w:val="00883059"/>
    <w:rsid w:val="008832E2"/>
    <w:rsid w:val="00883346"/>
    <w:rsid w:val="008833FD"/>
    <w:rsid w:val="008835E2"/>
    <w:rsid w:val="00883711"/>
    <w:rsid w:val="008843EA"/>
    <w:rsid w:val="008845AE"/>
    <w:rsid w:val="00884BC6"/>
    <w:rsid w:val="0088508C"/>
    <w:rsid w:val="00885104"/>
    <w:rsid w:val="008852E4"/>
    <w:rsid w:val="00885670"/>
    <w:rsid w:val="00885AFE"/>
    <w:rsid w:val="00885B42"/>
    <w:rsid w:val="00885C06"/>
    <w:rsid w:val="00885C8B"/>
    <w:rsid w:val="00885DB8"/>
    <w:rsid w:val="00886191"/>
    <w:rsid w:val="0088664F"/>
    <w:rsid w:val="00886760"/>
    <w:rsid w:val="0088676C"/>
    <w:rsid w:val="00886C03"/>
    <w:rsid w:val="00887AB0"/>
    <w:rsid w:val="00887CF3"/>
    <w:rsid w:val="00887DFD"/>
    <w:rsid w:val="008902C8"/>
    <w:rsid w:val="0089033F"/>
    <w:rsid w:val="00890514"/>
    <w:rsid w:val="00890ABC"/>
    <w:rsid w:val="00890C90"/>
    <w:rsid w:val="00890D10"/>
    <w:rsid w:val="00890ECB"/>
    <w:rsid w:val="0089104D"/>
    <w:rsid w:val="00891105"/>
    <w:rsid w:val="00891509"/>
    <w:rsid w:val="00891808"/>
    <w:rsid w:val="00891ACC"/>
    <w:rsid w:val="00891BF8"/>
    <w:rsid w:val="00891C1B"/>
    <w:rsid w:val="00891DFD"/>
    <w:rsid w:val="00891E8B"/>
    <w:rsid w:val="00892AE6"/>
    <w:rsid w:val="00892DE0"/>
    <w:rsid w:val="008930F4"/>
    <w:rsid w:val="008931F3"/>
    <w:rsid w:val="008937EB"/>
    <w:rsid w:val="00893BA4"/>
    <w:rsid w:val="0089438A"/>
    <w:rsid w:val="008943CB"/>
    <w:rsid w:val="00894683"/>
    <w:rsid w:val="008947D4"/>
    <w:rsid w:val="00894937"/>
    <w:rsid w:val="00894DB6"/>
    <w:rsid w:val="00894F8C"/>
    <w:rsid w:val="00895218"/>
    <w:rsid w:val="00895398"/>
    <w:rsid w:val="00895682"/>
    <w:rsid w:val="00895713"/>
    <w:rsid w:val="00895821"/>
    <w:rsid w:val="008958BA"/>
    <w:rsid w:val="00895AD7"/>
    <w:rsid w:val="00895C60"/>
    <w:rsid w:val="00896465"/>
    <w:rsid w:val="008966F5"/>
    <w:rsid w:val="00896A54"/>
    <w:rsid w:val="00896D7F"/>
    <w:rsid w:val="00896E0E"/>
    <w:rsid w:val="00897356"/>
    <w:rsid w:val="0089743E"/>
    <w:rsid w:val="00897B63"/>
    <w:rsid w:val="00897BC4"/>
    <w:rsid w:val="00897ECC"/>
    <w:rsid w:val="008A0405"/>
    <w:rsid w:val="008A0444"/>
    <w:rsid w:val="008A0735"/>
    <w:rsid w:val="008A0A0A"/>
    <w:rsid w:val="008A1068"/>
    <w:rsid w:val="008A1689"/>
    <w:rsid w:val="008A1A68"/>
    <w:rsid w:val="008A1D10"/>
    <w:rsid w:val="008A24D5"/>
    <w:rsid w:val="008A2893"/>
    <w:rsid w:val="008A2BC7"/>
    <w:rsid w:val="008A2D64"/>
    <w:rsid w:val="008A2DF9"/>
    <w:rsid w:val="008A3075"/>
    <w:rsid w:val="008A312D"/>
    <w:rsid w:val="008A31A2"/>
    <w:rsid w:val="008A3316"/>
    <w:rsid w:val="008A3475"/>
    <w:rsid w:val="008A36B4"/>
    <w:rsid w:val="008A378E"/>
    <w:rsid w:val="008A3D43"/>
    <w:rsid w:val="008A3DD7"/>
    <w:rsid w:val="008A3F84"/>
    <w:rsid w:val="008A4B85"/>
    <w:rsid w:val="008A4FF7"/>
    <w:rsid w:val="008A522F"/>
    <w:rsid w:val="008A5796"/>
    <w:rsid w:val="008A5A72"/>
    <w:rsid w:val="008A5BCD"/>
    <w:rsid w:val="008A5CDA"/>
    <w:rsid w:val="008A5DE6"/>
    <w:rsid w:val="008A6134"/>
    <w:rsid w:val="008A6169"/>
    <w:rsid w:val="008A6227"/>
    <w:rsid w:val="008A6612"/>
    <w:rsid w:val="008A6629"/>
    <w:rsid w:val="008A681A"/>
    <w:rsid w:val="008A6F1B"/>
    <w:rsid w:val="008A7036"/>
    <w:rsid w:val="008A7061"/>
    <w:rsid w:val="008A766F"/>
    <w:rsid w:val="008A7BCB"/>
    <w:rsid w:val="008A7EF8"/>
    <w:rsid w:val="008B0073"/>
    <w:rsid w:val="008B01AB"/>
    <w:rsid w:val="008B02C5"/>
    <w:rsid w:val="008B0607"/>
    <w:rsid w:val="008B0916"/>
    <w:rsid w:val="008B0988"/>
    <w:rsid w:val="008B0BB4"/>
    <w:rsid w:val="008B0F80"/>
    <w:rsid w:val="008B10F1"/>
    <w:rsid w:val="008B13E9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2BD6"/>
    <w:rsid w:val="008B340E"/>
    <w:rsid w:val="008B379C"/>
    <w:rsid w:val="008B3A33"/>
    <w:rsid w:val="008B3C24"/>
    <w:rsid w:val="008B3E15"/>
    <w:rsid w:val="008B46BA"/>
    <w:rsid w:val="008B4AD2"/>
    <w:rsid w:val="008B4DA8"/>
    <w:rsid w:val="008B4EC3"/>
    <w:rsid w:val="008B4FAD"/>
    <w:rsid w:val="008B4FEB"/>
    <w:rsid w:val="008B51EC"/>
    <w:rsid w:val="008B585E"/>
    <w:rsid w:val="008B58F6"/>
    <w:rsid w:val="008B5987"/>
    <w:rsid w:val="008B5CE1"/>
    <w:rsid w:val="008B5D92"/>
    <w:rsid w:val="008B628C"/>
    <w:rsid w:val="008B62E7"/>
    <w:rsid w:val="008B6986"/>
    <w:rsid w:val="008B6DF6"/>
    <w:rsid w:val="008B6E96"/>
    <w:rsid w:val="008B6EBB"/>
    <w:rsid w:val="008B701F"/>
    <w:rsid w:val="008B70DE"/>
    <w:rsid w:val="008B727A"/>
    <w:rsid w:val="008B739B"/>
    <w:rsid w:val="008B7512"/>
    <w:rsid w:val="008B7BB0"/>
    <w:rsid w:val="008B7F84"/>
    <w:rsid w:val="008C004C"/>
    <w:rsid w:val="008C020F"/>
    <w:rsid w:val="008C0B24"/>
    <w:rsid w:val="008C0C17"/>
    <w:rsid w:val="008C1334"/>
    <w:rsid w:val="008C1410"/>
    <w:rsid w:val="008C1EF9"/>
    <w:rsid w:val="008C202E"/>
    <w:rsid w:val="008C21FA"/>
    <w:rsid w:val="008C24BE"/>
    <w:rsid w:val="008C28BA"/>
    <w:rsid w:val="008C2CAD"/>
    <w:rsid w:val="008C2D0D"/>
    <w:rsid w:val="008C34BD"/>
    <w:rsid w:val="008C363B"/>
    <w:rsid w:val="008C3B74"/>
    <w:rsid w:val="008C3DC0"/>
    <w:rsid w:val="008C3DDE"/>
    <w:rsid w:val="008C3EE9"/>
    <w:rsid w:val="008C436C"/>
    <w:rsid w:val="008C4561"/>
    <w:rsid w:val="008C4674"/>
    <w:rsid w:val="008C488A"/>
    <w:rsid w:val="008C4BCB"/>
    <w:rsid w:val="008C4BEF"/>
    <w:rsid w:val="008C4D42"/>
    <w:rsid w:val="008C503D"/>
    <w:rsid w:val="008C5556"/>
    <w:rsid w:val="008C5A24"/>
    <w:rsid w:val="008C5BF3"/>
    <w:rsid w:val="008C5D2A"/>
    <w:rsid w:val="008C5E7A"/>
    <w:rsid w:val="008C602E"/>
    <w:rsid w:val="008C656B"/>
    <w:rsid w:val="008C6999"/>
    <w:rsid w:val="008C7221"/>
    <w:rsid w:val="008C76CE"/>
    <w:rsid w:val="008C7A47"/>
    <w:rsid w:val="008C7EAF"/>
    <w:rsid w:val="008D00BB"/>
    <w:rsid w:val="008D0232"/>
    <w:rsid w:val="008D0264"/>
    <w:rsid w:val="008D07BB"/>
    <w:rsid w:val="008D0BB6"/>
    <w:rsid w:val="008D10DE"/>
    <w:rsid w:val="008D1163"/>
    <w:rsid w:val="008D117D"/>
    <w:rsid w:val="008D11D8"/>
    <w:rsid w:val="008D146F"/>
    <w:rsid w:val="008D14E9"/>
    <w:rsid w:val="008D160A"/>
    <w:rsid w:val="008D166B"/>
    <w:rsid w:val="008D1735"/>
    <w:rsid w:val="008D1883"/>
    <w:rsid w:val="008D18B8"/>
    <w:rsid w:val="008D1C4A"/>
    <w:rsid w:val="008D1F95"/>
    <w:rsid w:val="008D23C1"/>
    <w:rsid w:val="008D2443"/>
    <w:rsid w:val="008D25E2"/>
    <w:rsid w:val="008D2C12"/>
    <w:rsid w:val="008D320A"/>
    <w:rsid w:val="008D354B"/>
    <w:rsid w:val="008D37C9"/>
    <w:rsid w:val="008D3B1A"/>
    <w:rsid w:val="008D3E06"/>
    <w:rsid w:val="008D3E0F"/>
    <w:rsid w:val="008D41E7"/>
    <w:rsid w:val="008D4635"/>
    <w:rsid w:val="008D4A1B"/>
    <w:rsid w:val="008D4C9D"/>
    <w:rsid w:val="008D5056"/>
    <w:rsid w:val="008D5314"/>
    <w:rsid w:val="008D5776"/>
    <w:rsid w:val="008D5CA3"/>
    <w:rsid w:val="008D5D1F"/>
    <w:rsid w:val="008D5DA1"/>
    <w:rsid w:val="008D5ECB"/>
    <w:rsid w:val="008D60AF"/>
    <w:rsid w:val="008D636E"/>
    <w:rsid w:val="008D63E6"/>
    <w:rsid w:val="008D63E8"/>
    <w:rsid w:val="008D6B91"/>
    <w:rsid w:val="008D703B"/>
    <w:rsid w:val="008D7063"/>
    <w:rsid w:val="008D7097"/>
    <w:rsid w:val="008D7892"/>
    <w:rsid w:val="008D7D3C"/>
    <w:rsid w:val="008D7E1E"/>
    <w:rsid w:val="008D7FCB"/>
    <w:rsid w:val="008E0BBD"/>
    <w:rsid w:val="008E0C3C"/>
    <w:rsid w:val="008E0E51"/>
    <w:rsid w:val="008E1048"/>
    <w:rsid w:val="008E10EE"/>
    <w:rsid w:val="008E11E0"/>
    <w:rsid w:val="008E1211"/>
    <w:rsid w:val="008E1256"/>
    <w:rsid w:val="008E13DE"/>
    <w:rsid w:val="008E1615"/>
    <w:rsid w:val="008E179B"/>
    <w:rsid w:val="008E1E2D"/>
    <w:rsid w:val="008E24B0"/>
    <w:rsid w:val="008E250B"/>
    <w:rsid w:val="008E2BC0"/>
    <w:rsid w:val="008E2D16"/>
    <w:rsid w:val="008E2FA7"/>
    <w:rsid w:val="008E329D"/>
    <w:rsid w:val="008E33C8"/>
    <w:rsid w:val="008E3738"/>
    <w:rsid w:val="008E3890"/>
    <w:rsid w:val="008E3C1A"/>
    <w:rsid w:val="008E3DDA"/>
    <w:rsid w:val="008E3E89"/>
    <w:rsid w:val="008E3E8F"/>
    <w:rsid w:val="008E3F79"/>
    <w:rsid w:val="008E409A"/>
    <w:rsid w:val="008E43F9"/>
    <w:rsid w:val="008E443D"/>
    <w:rsid w:val="008E4557"/>
    <w:rsid w:val="008E465C"/>
    <w:rsid w:val="008E49DE"/>
    <w:rsid w:val="008E4A40"/>
    <w:rsid w:val="008E4B6B"/>
    <w:rsid w:val="008E4D77"/>
    <w:rsid w:val="008E4E26"/>
    <w:rsid w:val="008E52D1"/>
    <w:rsid w:val="008E5308"/>
    <w:rsid w:val="008E57AE"/>
    <w:rsid w:val="008E5939"/>
    <w:rsid w:val="008E5993"/>
    <w:rsid w:val="008E5B10"/>
    <w:rsid w:val="008E5D60"/>
    <w:rsid w:val="008E6766"/>
    <w:rsid w:val="008E67AC"/>
    <w:rsid w:val="008E6874"/>
    <w:rsid w:val="008E6971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53D"/>
    <w:rsid w:val="008F078B"/>
    <w:rsid w:val="008F07A2"/>
    <w:rsid w:val="008F0B59"/>
    <w:rsid w:val="008F0ED8"/>
    <w:rsid w:val="008F10A8"/>
    <w:rsid w:val="008F12AB"/>
    <w:rsid w:val="008F12BB"/>
    <w:rsid w:val="008F1562"/>
    <w:rsid w:val="008F1D03"/>
    <w:rsid w:val="008F1E5F"/>
    <w:rsid w:val="008F24C3"/>
    <w:rsid w:val="008F257F"/>
    <w:rsid w:val="008F2695"/>
    <w:rsid w:val="008F26A3"/>
    <w:rsid w:val="008F2CCA"/>
    <w:rsid w:val="008F2D62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848"/>
    <w:rsid w:val="008F5904"/>
    <w:rsid w:val="008F5945"/>
    <w:rsid w:val="008F5F51"/>
    <w:rsid w:val="008F65BC"/>
    <w:rsid w:val="008F683E"/>
    <w:rsid w:val="008F6D1C"/>
    <w:rsid w:val="008F6FD1"/>
    <w:rsid w:val="008F6FF8"/>
    <w:rsid w:val="008F7463"/>
    <w:rsid w:val="008F74DD"/>
    <w:rsid w:val="008F7597"/>
    <w:rsid w:val="008F7676"/>
    <w:rsid w:val="008F76DD"/>
    <w:rsid w:val="008F7C85"/>
    <w:rsid w:val="008F7D4D"/>
    <w:rsid w:val="008F7DF3"/>
    <w:rsid w:val="009001A1"/>
    <w:rsid w:val="009009EF"/>
    <w:rsid w:val="00900CE7"/>
    <w:rsid w:val="00900D48"/>
    <w:rsid w:val="00900F8E"/>
    <w:rsid w:val="00901194"/>
    <w:rsid w:val="00901560"/>
    <w:rsid w:val="009015F4"/>
    <w:rsid w:val="009017B9"/>
    <w:rsid w:val="00901CB7"/>
    <w:rsid w:val="00901E88"/>
    <w:rsid w:val="009025FD"/>
    <w:rsid w:val="00902688"/>
    <w:rsid w:val="009026AB"/>
    <w:rsid w:val="00902801"/>
    <w:rsid w:val="00902878"/>
    <w:rsid w:val="00902E2B"/>
    <w:rsid w:val="00902EAB"/>
    <w:rsid w:val="00903001"/>
    <w:rsid w:val="009034D3"/>
    <w:rsid w:val="00903564"/>
    <w:rsid w:val="0090361E"/>
    <w:rsid w:val="009036EC"/>
    <w:rsid w:val="00903A7D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6F28"/>
    <w:rsid w:val="00906FAB"/>
    <w:rsid w:val="0090706D"/>
    <w:rsid w:val="009073CF"/>
    <w:rsid w:val="00907678"/>
    <w:rsid w:val="00907899"/>
    <w:rsid w:val="009078BA"/>
    <w:rsid w:val="00907927"/>
    <w:rsid w:val="009079E5"/>
    <w:rsid w:val="00907BF6"/>
    <w:rsid w:val="00907DD2"/>
    <w:rsid w:val="00910B62"/>
    <w:rsid w:val="00910F2D"/>
    <w:rsid w:val="00910F47"/>
    <w:rsid w:val="009111DD"/>
    <w:rsid w:val="009114E9"/>
    <w:rsid w:val="00911699"/>
    <w:rsid w:val="009116CF"/>
    <w:rsid w:val="0091179C"/>
    <w:rsid w:val="00911EC9"/>
    <w:rsid w:val="00912032"/>
    <w:rsid w:val="00912610"/>
    <w:rsid w:val="00912805"/>
    <w:rsid w:val="00912808"/>
    <w:rsid w:val="009128A3"/>
    <w:rsid w:val="00912EC6"/>
    <w:rsid w:val="009132CC"/>
    <w:rsid w:val="00913470"/>
    <w:rsid w:val="00913597"/>
    <w:rsid w:val="00913821"/>
    <w:rsid w:val="00913AF5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5F91"/>
    <w:rsid w:val="00916085"/>
    <w:rsid w:val="00916109"/>
    <w:rsid w:val="0091626D"/>
    <w:rsid w:val="009163C6"/>
    <w:rsid w:val="00916A21"/>
    <w:rsid w:val="00916B48"/>
    <w:rsid w:val="00916DB0"/>
    <w:rsid w:val="00916E88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24"/>
    <w:rsid w:val="009214CE"/>
    <w:rsid w:val="00921519"/>
    <w:rsid w:val="00921A47"/>
    <w:rsid w:val="00922A28"/>
    <w:rsid w:val="00922E11"/>
    <w:rsid w:val="00922E23"/>
    <w:rsid w:val="00922F79"/>
    <w:rsid w:val="0092325D"/>
    <w:rsid w:val="009233E3"/>
    <w:rsid w:val="00923548"/>
    <w:rsid w:val="009236D6"/>
    <w:rsid w:val="00923C5B"/>
    <w:rsid w:val="0092402D"/>
    <w:rsid w:val="00924365"/>
    <w:rsid w:val="0092447F"/>
    <w:rsid w:val="00924CC4"/>
    <w:rsid w:val="009253A0"/>
    <w:rsid w:val="009253AA"/>
    <w:rsid w:val="009254EB"/>
    <w:rsid w:val="009256B4"/>
    <w:rsid w:val="009258BE"/>
    <w:rsid w:val="009259AC"/>
    <w:rsid w:val="00925AD9"/>
    <w:rsid w:val="00925AFE"/>
    <w:rsid w:val="00925C76"/>
    <w:rsid w:val="00926240"/>
    <w:rsid w:val="009263DB"/>
    <w:rsid w:val="00926422"/>
    <w:rsid w:val="00926BA9"/>
    <w:rsid w:val="00926C56"/>
    <w:rsid w:val="00927236"/>
    <w:rsid w:val="00927521"/>
    <w:rsid w:val="009275B7"/>
    <w:rsid w:val="00927690"/>
    <w:rsid w:val="009278E2"/>
    <w:rsid w:val="00927EF8"/>
    <w:rsid w:val="0093022A"/>
    <w:rsid w:val="0093023D"/>
    <w:rsid w:val="009307A1"/>
    <w:rsid w:val="009308D9"/>
    <w:rsid w:val="00930A50"/>
    <w:rsid w:val="00930AA4"/>
    <w:rsid w:val="00930D18"/>
    <w:rsid w:val="00930EDB"/>
    <w:rsid w:val="0093122C"/>
    <w:rsid w:val="009314F4"/>
    <w:rsid w:val="0093186C"/>
    <w:rsid w:val="00931938"/>
    <w:rsid w:val="00931C21"/>
    <w:rsid w:val="009323A0"/>
    <w:rsid w:val="009324DF"/>
    <w:rsid w:val="00932526"/>
    <w:rsid w:val="009326CB"/>
    <w:rsid w:val="009326ED"/>
    <w:rsid w:val="009328BA"/>
    <w:rsid w:val="00932A0E"/>
    <w:rsid w:val="00932C84"/>
    <w:rsid w:val="00932EF7"/>
    <w:rsid w:val="00933402"/>
    <w:rsid w:val="00933B3D"/>
    <w:rsid w:val="00933C4C"/>
    <w:rsid w:val="00933CD4"/>
    <w:rsid w:val="00933D51"/>
    <w:rsid w:val="00933D7F"/>
    <w:rsid w:val="0093438B"/>
    <w:rsid w:val="009344CD"/>
    <w:rsid w:val="00934716"/>
    <w:rsid w:val="009348E2"/>
    <w:rsid w:val="00934CAA"/>
    <w:rsid w:val="00934FD4"/>
    <w:rsid w:val="00935264"/>
    <w:rsid w:val="00935537"/>
    <w:rsid w:val="009357DC"/>
    <w:rsid w:val="0093597A"/>
    <w:rsid w:val="009359BF"/>
    <w:rsid w:val="00935A4E"/>
    <w:rsid w:val="00935D1B"/>
    <w:rsid w:val="00935D52"/>
    <w:rsid w:val="0093651C"/>
    <w:rsid w:val="00936619"/>
    <w:rsid w:val="009369D4"/>
    <w:rsid w:val="00936A4D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2A8"/>
    <w:rsid w:val="00941628"/>
    <w:rsid w:val="00941924"/>
    <w:rsid w:val="00941F2F"/>
    <w:rsid w:val="00941FAA"/>
    <w:rsid w:val="00942265"/>
    <w:rsid w:val="009424D8"/>
    <w:rsid w:val="009424EB"/>
    <w:rsid w:val="009430FE"/>
    <w:rsid w:val="0094324A"/>
    <w:rsid w:val="0094355E"/>
    <w:rsid w:val="009438DA"/>
    <w:rsid w:val="009438FA"/>
    <w:rsid w:val="00943FA2"/>
    <w:rsid w:val="0094406B"/>
    <w:rsid w:val="009441CB"/>
    <w:rsid w:val="00944477"/>
    <w:rsid w:val="009444BA"/>
    <w:rsid w:val="00944A9F"/>
    <w:rsid w:val="00944CE3"/>
    <w:rsid w:val="00944E1C"/>
    <w:rsid w:val="00945482"/>
    <w:rsid w:val="00945A7E"/>
    <w:rsid w:val="00946114"/>
    <w:rsid w:val="0094659A"/>
    <w:rsid w:val="0094659D"/>
    <w:rsid w:val="009465CC"/>
    <w:rsid w:val="00946BB0"/>
    <w:rsid w:val="00946CC7"/>
    <w:rsid w:val="00946D4D"/>
    <w:rsid w:val="009479CA"/>
    <w:rsid w:val="00947AB0"/>
    <w:rsid w:val="00947D96"/>
    <w:rsid w:val="00947DEC"/>
    <w:rsid w:val="00947F22"/>
    <w:rsid w:val="009502D6"/>
    <w:rsid w:val="009502E0"/>
    <w:rsid w:val="00950585"/>
    <w:rsid w:val="00950B4A"/>
    <w:rsid w:val="00950D1C"/>
    <w:rsid w:val="00951095"/>
    <w:rsid w:val="00951236"/>
    <w:rsid w:val="009513AD"/>
    <w:rsid w:val="009517B8"/>
    <w:rsid w:val="00951F7D"/>
    <w:rsid w:val="00952436"/>
    <w:rsid w:val="00952567"/>
    <w:rsid w:val="0095265E"/>
    <w:rsid w:val="009527ED"/>
    <w:rsid w:val="00952941"/>
    <w:rsid w:val="00952A7A"/>
    <w:rsid w:val="00952CD1"/>
    <w:rsid w:val="00952D51"/>
    <w:rsid w:val="0095308E"/>
    <w:rsid w:val="009531C2"/>
    <w:rsid w:val="009535CA"/>
    <w:rsid w:val="009536A4"/>
    <w:rsid w:val="00953D13"/>
    <w:rsid w:val="00953EB7"/>
    <w:rsid w:val="00953F50"/>
    <w:rsid w:val="009546CB"/>
    <w:rsid w:val="00954944"/>
    <w:rsid w:val="00954F69"/>
    <w:rsid w:val="009553B2"/>
    <w:rsid w:val="009553E5"/>
    <w:rsid w:val="00955631"/>
    <w:rsid w:val="00956243"/>
    <w:rsid w:val="009562B6"/>
    <w:rsid w:val="0095646A"/>
    <w:rsid w:val="00956960"/>
    <w:rsid w:val="00956BF9"/>
    <w:rsid w:val="00956C21"/>
    <w:rsid w:val="00956E60"/>
    <w:rsid w:val="009574D5"/>
    <w:rsid w:val="00957FD2"/>
    <w:rsid w:val="00960693"/>
    <w:rsid w:val="0096084B"/>
    <w:rsid w:val="009609E0"/>
    <w:rsid w:val="00960A88"/>
    <w:rsid w:val="00960CE8"/>
    <w:rsid w:val="00960D53"/>
    <w:rsid w:val="009611CD"/>
    <w:rsid w:val="00961481"/>
    <w:rsid w:val="009616C4"/>
    <w:rsid w:val="00961717"/>
    <w:rsid w:val="00961738"/>
    <w:rsid w:val="00961823"/>
    <w:rsid w:val="009625E9"/>
    <w:rsid w:val="0096265F"/>
    <w:rsid w:val="009626D1"/>
    <w:rsid w:val="00962725"/>
    <w:rsid w:val="009628E4"/>
    <w:rsid w:val="00962F54"/>
    <w:rsid w:val="00963216"/>
    <w:rsid w:val="0096328F"/>
    <w:rsid w:val="00963707"/>
    <w:rsid w:val="009637BE"/>
    <w:rsid w:val="009637CD"/>
    <w:rsid w:val="00963941"/>
    <w:rsid w:val="00963B68"/>
    <w:rsid w:val="00963C4E"/>
    <w:rsid w:val="00963D7B"/>
    <w:rsid w:val="00963FAF"/>
    <w:rsid w:val="00965026"/>
    <w:rsid w:val="0096510A"/>
    <w:rsid w:val="0096516F"/>
    <w:rsid w:val="0096518E"/>
    <w:rsid w:val="00965B49"/>
    <w:rsid w:val="00965D1C"/>
    <w:rsid w:val="00965F06"/>
    <w:rsid w:val="00966421"/>
    <w:rsid w:val="00966442"/>
    <w:rsid w:val="00966722"/>
    <w:rsid w:val="00966A1F"/>
    <w:rsid w:val="00967134"/>
    <w:rsid w:val="00967192"/>
    <w:rsid w:val="009672AE"/>
    <w:rsid w:val="00967476"/>
    <w:rsid w:val="00967B39"/>
    <w:rsid w:val="00967D5C"/>
    <w:rsid w:val="00967FC7"/>
    <w:rsid w:val="009700FE"/>
    <w:rsid w:val="0097053D"/>
    <w:rsid w:val="0097053E"/>
    <w:rsid w:val="00970744"/>
    <w:rsid w:val="00970762"/>
    <w:rsid w:val="00970AE9"/>
    <w:rsid w:val="00971F48"/>
    <w:rsid w:val="0097259B"/>
    <w:rsid w:val="0097279B"/>
    <w:rsid w:val="009728B8"/>
    <w:rsid w:val="00972CA4"/>
    <w:rsid w:val="009732C2"/>
    <w:rsid w:val="00973501"/>
    <w:rsid w:val="009735B9"/>
    <w:rsid w:val="00973797"/>
    <w:rsid w:val="00973C4E"/>
    <w:rsid w:val="00973DA2"/>
    <w:rsid w:val="00974556"/>
    <w:rsid w:val="0097487D"/>
    <w:rsid w:val="00974A80"/>
    <w:rsid w:val="00974F24"/>
    <w:rsid w:val="00975411"/>
    <w:rsid w:val="009756F1"/>
    <w:rsid w:val="009762D3"/>
    <w:rsid w:val="0097644A"/>
    <w:rsid w:val="00976542"/>
    <w:rsid w:val="009766DA"/>
    <w:rsid w:val="009768B4"/>
    <w:rsid w:val="00976AF5"/>
    <w:rsid w:val="00976B6F"/>
    <w:rsid w:val="00976CB6"/>
    <w:rsid w:val="00977230"/>
    <w:rsid w:val="00977409"/>
    <w:rsid w:val="00977A3D"/>
    <w:rsid w:val="00977E48"/>
    <w:rsid w:val="00980216"/>
    <w:rsid w:val="00980431"/>
    <w:rsid w:val="009806B7"/>
    <w:rsid w:val="00980861"/>
    <w:rsid w:val="009808DD"/>
    <w:rsid w:val="00980C9F"/>
    <w:rsid w:val="0098114E"/>
    <w:rsid w:val="009813D5"/>
    <w:rsid w:val="009815FA"/>
    <w:rsid w:val="009819A7"/>
    <w:rsid w:val="009819BA"/>
    <w:rsid w:val="00981B9E"/>
    <w:rsid w:val="00981BB5"/>
    <w:rsid w:val="00981D60"/>
    <w:rsid w:val="00981DCC"/>
    <w:rsid w:val="00982385"/>
    <w:rsid w:val="009823C8"/>
    <w:rsid w:val="00982421"/>
    <w:rsid w:val="009825BF"/>
    <w:rsid w:val="00982862"/>
    <w:rsid w:val="00982A66"/>
    <w:rsid w:val="00982AED"/>
    <w:rsid w:val="00982F06"/>
    <w:rsid w:val="00984269"/>
    <w:rsid w:val="00984995"/>
    <w:rsid w:val="00984B48"/>
    <w:rsid w:val="00985122"/>
    <w:rsid w:val="00985DEC"/>
    <w:rsid w:val="00985F0D"/>
    <w:rsid w:val="00986141"/>
    <w:rsid w:val="009861AC"/>
    <w:rsid w:val="009861EF"/>
    <w:rsid w:val="00986233"/>
    <w:rsid w:val="0098625B"/>
    <w:rsid w:val="00986572"/>
    <w:rsid w:val="00986912"/>
    <w:rsid w:val="009869A2"/>
    <w:rsid w:val="009869D7"/>
    <w:rsid w:val="00986A9B"/>
    <w:rsid w:val="00986D27"/>
    <w:rsid w:val="00986EC9"/>
    <w:rsid w:val="00987040"/>
    <w:rsid w:val="00987148"/>
    <w:rsid w:val="009873BE"/>
    <w:rsid w:val="00987507"/>
    <w:rsid w:val="00987835"/>
    <w:rsid w:val="0098795F"/>
    <w:rsid w:val="00987B92"/>
    <w:rsid w:val="00987BC8"/>
    <w:rsid w:val="009900A3"/>
    <w:rsid w:val="009900DE"/>
    <w:rsid w:val="00990418"/>
    <w:rsid w:val="00990C2F"/>
    <w:rsid w:val="00990CB2"/>
    <w:rsid w:val="00990F74"/>
    <w:rsid w:val="00991104"/>
    <w:rsid w:val="00991184"/>
    <w:rsid w:val="009912EF"/>
    <w:rsid w:val="009918B1"/>
    <w:rsid w:val="00991E7B"/>
    <w:rsid w:val="00992543"/>
    <w:rsid w:val="00992544"/>
    <w:rsid w:val="009928C3"/>
    <w:rsid w:val="00992E01"/>
    <w:rsid w:val="00992FCA"/>
    <w:rsid w:val="009935CD"/>
    <w:rsid w:val="009937C5"/>
    <w:rsid w:val="0099393B"/>
    <w:rsid w:val="00993A27"/>
    <w:rsid w:val="00994120"/>
    <w:rsid w:val="0099436A"/>
    <w:rsid w:val="0099444C"/>
    <w:rsid w:val="00994783"/>
    <w:rsid w:val="00994D22"/>
    <w:rsid w:val="00994EFA"/>
    <w:rsid w:val="00995140"/>
    <w:rsid w:val="009953CB"/>
    <w:rsid w:val="009957CB"/>
    <w:rsid w:val="00995A8A"/>
    <w:rsid w:val="00995F07"/>
    <w:rsid w:val="009964E9"/>
    <w:rsid w:val="00996664"/>
    <w:rsid w:val="00997365"/>
    <w:rsid w:val="0099744A"/>
    <w:rsid w:val="00997564"/>
    <w:rsid w:val="00997756"/>
    <w:rsid w:val="00997810"/>
    <w:rsid w:val="00997F59"/>
    <w:rsid w:val="00997FD8"/>
    <w:rsid w:val="009A02E3"/>
    <w:rsid w:val="009A0765"/>
    <w:rsid w:val="009A087F"/>
    <w:rsid w:val="009A09B6"/>
    <w:rsid w:val="009A0C03"/>
    <w:rsid w:val="009A0E1E"/>
    <w:rsid w:val="009A1CF9"/>
    <w:rsid w:val="009A23C0"/>
    <w:rsid w:val="009A27D0"/>
    <w:rsid w:val="009A2C8E"/>
    <w:rsid w:val="009A2D78"/>
    <w:rsid w:val="009A2E82"/>
    <w:rsid w:val="009A2F68"/>
    <w:rsid w:val="009A3943"/>
    <w:rsid w:val="009A3B8B"/>
    <w:rsid w:val="009A4113"/>
    <w:rsid w:val="009A44AA"/>
    <w:rsid w:val="009A4EA6"/>
    <w:rsid w:val="009A50BF"/>
    <w:rsid w:val="009A54A9"/>
    <w:rsid w:val="009A5525"/>
    <w:rsid w:val="009A5AAF"/>
    <w:rsid w:val="009A5B33"/>
    <w:rsid w:val="009A5F89"/>
    <w:rsid w:val="009A6018"/>
    <w:rsid w:val="009A648D"/>
    <w:rsid w:val="009A6BDA"/>
    <w:rsid w:val="009A7053"/>
    <w:rsid w:val="009A72AB"/>
    <w:rsid w:val="009A76B8"/>
    <w:rsid w:val="009A788A"/>
    <w:rsid w:val="009A799B"/>
    <w:rsid w:val="009A7AEB"/>
    <w:rsid w:val="009A7BD8"/>
    <w:rsid w:val="009A7EB9"/>
    <w:rsid w:val="009A7EF8"/>
    <w:rsid w:val="009B0351"/>
    <w:rsid w:val="009B0510"/>
    <w:rsid w:val="009B0704"/>
    <w:rsid w:val="009B097B"/>
    <w:rsid w:val="009B0EDC"/>
    <w:rsid w:val="009B1413"/>
    <w:rsid w:val="009B17B3"/>
    <w:rsid w:val="009B1921"/>
    <w:rsid w:val="009B196F"/>
    <w:rsid w:val="009B1D8A"/>
    <w:rsid w:val="009B1FCD"/>
    <w:rsid w:val="009B2518"/>
    <w:rsid w:val="009B2606"/>
    <w:rsid w:val="009B276E"/>
    <w:rsid w:val="009B2E0A"/>
    <w:rsid w:val="009B3325"/>
    <w:rsid w:val="009B377E"/>
    <w:rsid w:val="009B3D59"/>
    <w:rsid w:val="009B3FAA"/>
    <w:rsid w:val="009B4212"/>
    <w:rsid w:val="009B46F4"/>
    <w:rsid w:val="009B4C2C"/>
    <w:rsid w:val="009B4FA1"/>
    <w:rsid w:val="009B50AA"/>
    <w:rsid w:val="009B53A1"/>
    <w:rsid w:val="009B5526"/>
    <w:rsid w:val="009B55A0"/>
    <w:rsid w:val="009B5646"/>
    <w:rsid w:val="009B5A82"/>
    <w:rsid w:val="009B5BCD"/>
    <w:rsid w:val="009B610E"/>
    <w:rsid w:val="009B6223"/>
    <w:rsid w:val="009B631C"/>
    <w:rsid w:val="009B6AE4"/>
    <w:rsid w:val="009B6DAE"/>
    <w:rsid w:val="009B6F2E"/>
    <w:rsid w:val="009B6F84"/>
    <w:rsid w:val="009B6FA5"/>
    <w:rsid w:val="009B737E"/>
    <w:rsid w:val="009B7B5B"/>
    <w:rsid w:val="009C0378"/>
    <w:rsid w:val="009C04C9"/>
    <w:rsid w:val="009C0573"/>
    <w:rsid w:val="009C07D3"/>
    <w:rsid w:val="009C0855"/>
    <w:rsid w:val="009C095F"/>
    <w:rsid w:val="009C0B09"/>
    <w:rsid w:val="009C0D3E"/>
    <w:rsid w:val="009C105D"/>
    <w:rsid w:val="009C12CF"/>
    <w:rsid w:val="009C13FA"/>
    <w:rsid w:val="009C1407"/>
    <w:rsid w:val="009C1416"/>
    <w:rsid w:val="009C14D1"/>
    <w:rsid w:val="009C1763"/>
    <w:rsid w:val="009C1930"/>
    <w:rsid w:val="009C1A89"/>
    <w:rsid w:val="009C2310"/>
    <w:rsid w:val="009C2401"/>
    <w:rsid w:val="009C288F"/>
    <w:rsid w:val="009C2F87"/>
    <w:rsid w:val="009C3467"/>
    <w:rsid w:val="009C3580"/>
    <w:rsid w:val="009C3705"/>
    <w:rsid w:val="009C3859"/>
    <w:rsid w:val="009C3CDA"/>
    <w:rsid w:val="009C3D3E"/>
    <w:rsid w:val="009C3DF7"/>
    <w:rsid w:val="009C3E14"/>
    <w:rsid w:val="009C4363"/>
    <w:rsid w:val="009C48BB"/>
    <w:rsid w:val="009C4B68"/>
    <w:rsid w:val="009C4E4A"/>
    <w:rsid w:val="009C52C7"/>
    <w:rsid w:val="009C5650"/>
    <w:rsid w:val="009C5688"/>
    <w:rsid w:val="009C57AE"/>
    <w:rsid w:val="009C5862"/>
    <w:rsid w:val="009C5B1B"/>
    <w:rsid w:val="009C5E09"/>
    <w:rsid w:val="009C6B25"/>
    <w:rsid w:val="009C6F1A"/>
    <w:rsid w:val="009C7163"/>
    <w:rsid w:val="009C77F9"/>
    <w:rsid w:val="009C7830"/>
    <w:rsid w:val="009C7C4A"/>
    <w:rsid w:val="009D0037"/>
    <w:rsid w:val="009D0236"/>
    <w:rsid w:val="009D0378"/>
    <w:rsid w:val="009D03AB"/>
    <w:rsid w:val="009D0677"/>
    <w:rsid w:val="009D06A7"/>
    <w:rsid w:val="009D06C2"/>
    <w:rsid w:val="009D0736"/>
    <w:rsid w:val="009D07F9"/>
    <w:rsid w:val="009D141F"/>
    <w:rsid w:val="009D1477"/>
    <w:rsid w:val="009D1598"/>
    <w:rsid w:val="009D161D"/>
    <w:rsid w:val="009D16A3"/>
    <w:rsid w:val="009D21D7"/>
    <w:rsid w:val="009D2335"/>
    <w:rsid w:val="009D247A"/>
    <w:rsid w:val="009D29AB"/>
    <w:rsid w:val="009D2BE5"/>
    <w:rsid w:val="009D32D9"/>
    <w:rsid w:val="009D32E4"/>
    <w:rsid w:val="009D33D4"/>
    <w:rsid w:val="009D34D9"/>
    <w:rsid w:val="009D37C5"/>
    <w:rsid w:val="009D3865"/>
    <w:rsid w:val="009D3CAE"/>
    <w:rsid w:val="009D3E00"/>
    <w:rsid w:val="009D3FA8"/>
    <w:rsid w:val="009D45F8"/>
    <w:rsid w:val="009D46EF"/>
    <w:rsid w:val="009D4AE4"/>
    <w:rsid w:val="009D53B9"/>
    <w:rsid w:val="009D5881"/>
    <w:rsid w:val="009D5BEC"/>
    <w:rsid w:val="009D5C34"/>
    <w:rsid w:val="009D60E5"/>
    <w:rsid w:val="009D6598"/>
    <w:rsid w:val="009D6708"/>
    <w:rsid w:val="009D6BCD"/>
    <w:rsid w:val="009D6E4C"/>
    <w:rsid w:val="009D7059"/>
    <w:rsid w:val="009E00B2"/>
    <w:rsid w:val="009E0264"/>
    <w:rsid w:val="009E046D"/>
    <w:rsid w:val="009E0480"/>
    <w:rsid w:val="009E087F"/>
    <w:rsid w:val="009E098F"/>
    <w:rsid w:val="009E0B20"/>
    <w:rsid w:val="009E0CAF"/>
    <w:rsid w:val="009E0DD5"/>
    <w:rsid w:val="009E0FB8"/>
    <w:rsid w:val="009E15F9"/>
    <w:rsid w:val="009E1E63"/>
    <w:rsid w:val="009E2068"/>
    <w:rsid w:val="009E209D"/>
    <w:rsid w:val="009E212A"/>
    <w:rsid w:val="009E213D"/>
    <w:rsid w:val="009E250B"/>
    <w:rsid w:val="009E2578"/>
    <w:rsid w:val="009E29B5"/>
    <w:rsid w:val="009E2CC1"/>
    <w:rsid w:val="009E2E5F"/>
    <w:rsid w:val="009E3074"/>
    <w:rsid w:val="009E3077"/>
    <w:rsid w:val="009E30E4"/>
    <w:rsid w:val="009E35AA"/>
    <w:rsid w:val="009E378A"/>
    <w:rsid w:val="009E3887"/>
    <w:rsid w:val="009E4008"/>
    <w:rsid w:val="009E498E"/>
    <w:rsid w:val="009E4BF9"/>
    <w:rsid w:val="009E50C3"/>
    <w:rsid w:val="009E566D"/>
    <w:rsid w:val="009E5897"/>
    <w:rsid w:val="009E5943"/>
    <w:rsid w:val="009E6433"/>
    <w:rsid w:val="009E64F5"/>
    <w:rsid w:val="009E67F1"/>
    <w:rsid w:val="009E6EF2"/>
    <w:rsid w:val="009E71FC"/>
    <w:rsid w:val="009E7999"/>
    <w:rsid w:val="009E7B0E"/>
    <w:rsid w:val="009E7C4C"/>
    <w:rsid w:val="009E7C68"/>
    <w:rsid w:val="009E7CEA"/>
    <w:rsid w:val="009F0A7A"/>
    <w:rsid w:val="009F1533"/>
    <w:rsid w:val="009F1971"/>
    <w:rsid w:val="009F1988"/>
    <w:rsid w:val="009F1BDE"/>
    <w:rsid w:val="009F1E77"/>
    <w:rsid w:val="009F2749"/>
    <w:rsid w:val="009F2803"/>
    <w:rsid w:val="009F28FE"/>
    <w:rsid w:val="009F2DF0"/>
    <w:rsid w:val="009F2F49"/>
    <w:rsid w:val="009F308F"/>
    <w:rsid w:val="009F319C"/>
    <w:rsid w:val="009F3256"/>
    <w:rsid w:val="009F35B5"/>
    <w:rsid w:val="009F35D7"/>
    <w:rsid w:val="009F362E"/>
    <w:rsid w:val="009F364E"/>
    <w:rsid w:val="009F3CBE"/>
    <w:rsid w:val="009F47E2"/>
    <w:rsid w:val="009F4839"/>
    <w:rsid w:val="009F4D0D"/>
    <w:rsid w:val="009F4DC5"/>
    <w:rsid w:val="009F4E08"/>
    <w:rsid w:val="009F4E35"/>
    <w:rsid w:val="009F4F6A"/>
    <w:rsid w:val="009F52A7"/>
    <w:rsid w:val="009F5338"/>
    <w:rsid w:val="009F53A2"/>
    <w:rsid w:val="009F5BA3"/>
    <w:rsid w:val="009F62E2"/>
    <w:rsid w:val="009F63F4"/>
    <w:rsid w:val="009F6537"/>
    <w:rsid w:val="009F65BC"/>
    <w:rsid w:val="009F671D"/>
    <w:rsid w:val="009F6763"/>
    <w:rsid w:val="009F6B26"/>
    <w:rsid w:val="009F6FBA"/>
    <w:rsid w:val="009F708F"/>
    <w:rsid w:val="009F7533"/>
    <w:rsid w:val="009F7A98"/>
    <w:rsid w:val="00A00006"/>
    <w:rsid w:val="00A003B2"/>
    <w:rsid w:val="00A00705"/>
    <w:rsid w:val="00A00AA5"/>
    <w:rsid w:val="00A00B8A"/>
    <w:rsid w:val="00A00D1C"/>
    <w:rsid w:val="00A01351"/>
    <w:rsid w:val="00A01567"/>
    <w:rsid w:val="00A018F1"/>
    <w:rsid w:val="00A0200A"/>
    <w:rsid w:val="00A021DE"/>
    <w:rsid w:val="00A0249D"/>
    <w:rsid w:val="00A024CB"/>
    <w:rsid w:val="00A028A2"/>
    <w:rsid w:val="00A02A37"/>
    <w:rsid w:val="00A02D96"/>
    <w:rsid w:val="00A02F7F"/>
    <w:rsid w:val="00A03D05"/>
    <w:rsid w:val="00A043D0"/>
    <w:rsid w:val="00A04507"/>
    <w:rsid w:val="00A0457D"/>
    <w:rsid w:val="00A04837"/>
    <w:rsid w:val="00A054F4"/>
    <w:rsid w:val="00A054FD"/>
    <w:rsid w:val="00A05519"/>
    <w:rsid w:val="00A056BD"/>
    <w:rsid w:val="00A056D7"/>
    <w:rsid w:val="00A05753"/>
    <w:rsid w:val="00A0592C"/>
    <w:rsid w:val="00A059E4"/>
    <w:rsid w:val="00A05EBF"/>
    <w:rsid w:val="00A06013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559"/>
    <w:rsid w:val="00A10B88"/>
    <w:rsid w:val="00A10C0E"/>
    <w:rsid w:val="00A11340"/>
    <w:rsid w:val="00A11560"/>
    <w:rsid w:val="00A11647"/>
    <w:rsid w:val="00A1179C"/>
    <w:rsid w:val="00A11981"/>
    <w:rsid w:val="00A11E9F"/>
    <w:rsid w:val="00A11F9D"/>
    <w:rsid w:val="00A12226"/>
    <w:rsid w:val="00A124D4"/>
    <w:rsid w:val="00A12718"/>
    <w:rsid w:val="00A12908"/>
    <w:rsid w:val="00A12C28"/>
    <w:rsid w:val="00A134CE"/>
    <w:rsid w:val="00A136F6"/>
    <w:rsid w:val="00A139A0"/>
    <w:rsid w:val="00A139AC"/>
    <w:rsid w:val="00A13B93"/>
    <w:rsid w:val="00A13E4F"/>
    <w:rsid w:val="00A13F12"/>
    <w:rsid w:val="00A13FDD"/>
    <w:rsid w:val="00A14440"/>
    <w:rsid w:val="00A14443"/>
    <w:rsid w:val="00A14B3C"/>
    <w:rsid w:val="00A1513A"/>
    <w:rsid w:val="00A15496"/>
    <w:rsid w:val="00A15623"/>
    <w:rsid w:val="00A15D2A"/>
    <w:rsid w:val="00A165BF"/>
    <w:rsid w:val="00A16C03"/>
    <w:rsid w:val="00A16D33"/>
    <w:rsid w:val="00A16DBB"/>
    <w:rsid w:val="00A17108"/>
    <w:rsid w:val="00A17338"/>
    <w:rsid w:val="00A17487"/>
    <w:rsid w:val="00A175EA"/>
    <w:rsid w:val="00A17B07"/>
    <w:rsid w:val="00A17B80"/>
    <w:rsid w:val="00A17F53"/>
    <w:rsid w:val="00A2074D"/>
    <w:rsid w:val="00A20BE1"/>
    <w:rsid w:val="00A20CBB"/>
    <w:rsid w:val="00A20E88"/>
    <w:rsid w:val="00A210ED"/>
    <w:rsid w:val="00A21649"/>
    <w:rsid w:val="00A218D3"/>
    <w:rsid w:val="00A21CCE"/>
    <w:rsid w:val="00A21D4E"/>
    <w:rsid w:val="00A21F08"/>
    <w:rsid w:val="00A22085"/>
    <w:rsid w:val="00A220A5"/>
    <w:rsid w:val="00A22217"/>
    <w:rsid w:val="00A22430"/>
    <w:rsid w:val="00A224BD"/>
    <w:rsid w:val="00A229B1"/>
    <w:rsid w:val="00A22A20"/>
    <w:rsid w:val="00A22F05"/>
    <w:rsid w:val="00A2308B"/>
    <w:rsid w:val="00A2320E"/>
    <w:rsid w:val="00A23364"/>
    <w:rsid w:val="00A234A1"/>
    <w:rsid w:val="00A234CD"/>
    <w:rsid w:val="00A23CE9"/>
    <w:rsid w:val="00A242AA"/>
    <w:rsid w:val="00A24369"/>
    <w:rsid w:val="00A245DC"/>
    <w:rsid w:val="00A246DB"/>
    <w:rsid w:val="00A247D4"/>
    <w:rsid w:val="00A2496D"/>
    <w:rsid w:val="00A24AD7"/>
    <w:rsid w:val="00A2515B"/>
    <w:rsid w:val="00A252B7"/>
    <w:rsid w:val="00A256BB"/>
    <w:rsid w:val="00A25831"/>
    <w:rsid w:val="00A2589B"/>
    <w:rsid w:val="00A258C6"/>
    <w:rsid w:val="00A25941"/>
    <w:rsid w:val="00A25AA1"/>
    <w:rsid w:val="00A25B00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3C0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3ED"/>
    <w:rsid w:val="00A31842"/>
    <w:rsid w:val="00A31AC7"/>
    <w:rsid w:val="00A31CD5"/>
    <w:rsid w:val="00A31D89"/>
    <w:rsid w:val="00A31F5B"/>
    <w:rsid w:val="00A31FAC"/>
    <w:rsid w:val="00A324F6"/>
    <w:rsid w:val="00A32650"/>
    <w:rsid w:val="00A32EFD"/>
    <w:rsid w:val="00A33173"/>
    <w:rsid w:val="00A331CF"/>
    <w:rsid w:val="00A332E9"/>
    <w:rsid w:val="00A33C53"/>
    <w:rsid w:val="00A33E18"/>
    <w:rsid w:val="00A33F2D"/>
    <w:rsid w:val="00A34019"/>
    <w:rsid w:val="00A34610"/>
    <w:rsid w:val="00A34632"/>
    <w:rsid w:val="00A3475B"/>
    <w:rsid w:val="00A348A0"/>
    <w:rsid w:val="00A34926"/>
    <w:rsid w:val="00A349AC"/>
    <w:rsid w:val="00A3522F"/>
    <w:rsid w:val="00A35790"/>
    <w:rsid w:val="00A35AC6"/>
    <w:rsid w:val="00A35B3F"/>
    <w:rsid w:val="00A35F4C"/>
    <w:rsid w:val="00A3630D"/>
    <w:rsid w:val="00A3632A"/>
    <w:rsid w:val="00A363D2"/>
    <w:rsid w:val="00A3652A"/>
    <w:rsid w:val="00A36542"/>
    <w:rsid w:val="00A37121"/>
    <w:rsid w:val="00A37293"/>
    <w:rsid w:val="00A3764D"/>
    <w:rsid w:val="00A3778A"/>
    <w:rsid w:val="00A37EF2"/>
    <w:rsid w:val="00A402F7"/>
    <w:rsid w:val="00A40405"/>
    <w:rsid w:val="00A40757"/>
    <w:rsid w:val="00A40D19"/>
    <w:rsid w:val="00A40D1C"/>
    <w:rsid w:val="00A41159"/>
    <w:rsid w:val="00A414D0"/>
    <w:rsid w:val="00A415A7"/>
    <w:rsid w:val="00A41778"/>
    <w:rsid w:val="00A417F8"/>
    <w:rsid w:val="00A41A51"/>
    <w:rsid w:val="00A41F8F"/>
    <w:rsid w:val="00A4215F"/>
    <w:rsid w:val="00A42ABE"/>
    <w:rsid w:val="00A42E68"/>
    <w:rsid w:val="00A43130"/>
    <w:rsid w:val="00A438F5"/>
    <w:rsid w:val="00A43ECD"/>
    <w:rsid w:val="00A4402E"/>
    <w:rsid w:val="00A44311"/>
    <w:rsid w:val="00A44536"/>
    <w:rsid w:val="00A44650"/>
    <w:rsid w:val="00A44AA2"/>
    <w:rsid w:val="00A44B24"/>
    <w:rsid w:val="00A44B79"/>
    <w:rsid w:val="00A44F75"/>
    <w:rsid w:val="00A452D1"/>
    <w:rsid w:val="00A45922"/>
    <w:rsid w:val="00A467D7"/>
    <w:rsid w:val="00A468ED"/>
    <w:rsid w:val="00A478E8"/>
    <w:rsid w:val="00A47ABA"/>
    <w:rsid w:val="00A47AEC"/>
    <w:rsid w:val="00A47EF8"/>
    <w:rsid w:val="00A47FA8"/>
    <w:rsid w:val="00A50001"/>
    <w:rsid w:val="00A500B6"/>
    <w:rsid w:val="00A5014C"/>
    <w:rsid w:val="00A50766"/>
    <w:rsid w:val="00A50F66"/>
    <w:rsid w:val="00A511F8"/>
    <w:rsid w:val="00A512A7"/>
    <w:rsid w:val="00A513C0"/>
    <w:rsid w:val="00A51A3C"/>
    <w:rsid w:val="00A51EED"/>
    <w:rsid w:val="00A5201D"/>
    <w:rsid w:val="00A5221B"/>
    <w:rsid w:val="00A52234"/>
    <w:rsid w:val="00A52246"/>
    <w:rsid w:val="00A52539"/>
    <w:rsid w:val="00A52577"/>
    <w:rsid w:val="00A52873"/>
    <w:rsid w:val="00A528C8"/>
    <w:rsid w:val="00A52AAD"/>
    <w:rsid w:val="00A52AB3"/>
    <w:rsid w:val="00A52BBB"/>
    <w:rsid w:val="00A52F17"/>
    <w:rsid w:val="00A530E1"/>
    <w:rsid w:val="00A531FC"/>
    <w:rsid w:val="00A53485"/>
    <w:rsid w:val="00A53D43"/>
    <w:rsid w:val="00A53E25"/>
    <w:rsid w:val="00A53F20"/>
    <w:rsid w:val="00A54428"/>
    <w:rsid w:val="00A545FC"/>
    <w:rsid w:val="00A54910"/>
    <w:rsid w:val="00A553C4"/>
    <w:rsid w:val="00A55C04"/>
    <w:rsid w:val="00A56066"/>
    <w:rsid w:val="00A560B3"/>
    <w:rsid w:val="00A56372"/>
    <w:rsid w:val="00A563D3"/>
    <w:rsid w:val="00A56566"/>
    <w:rsid w:val="00A56B6E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1BF8"/>
    <w:rsid w:val="00A620CB"/>
    <w:rsid w:val="00A62173"/>
    <w:rsid w:val="00A6346C"/>
    <w:rsid w:val="00A638B9"/>
    <w:rsid w:val="00A63E4E"/>
    <w:rsid w:val="00A640E3"/>
    <w:rsid w:val="00A644AA"/>
    <w:rsid w:val="00A644F5"/>
    <w:rsid w:val="00A647B3"/>
    <w:rsid w:val="00A64AB9"/>
    <w:rsid w:val="00A64F1E"/>
    <w:rsid w:val="00A64FEB"/>
    <w:rsid w:val="00A6502A"/>
    <w:rsid w:val="00A65059"/>
    <w:rsid w:val="00A65415"/>
    <w:rsid w:val="00A65563"/>
    <w:rsid w:val="00A65A37"/>
    <w:rsid w:val="00A65D5E"/>
    <w:rsid w:val="00A65D8C"/>
    <w:rsid w:val="00A65DCD"/>
    <w:rsid w:val="00A66009"/>
    <w:rsid w:val="00A66143"/>
    <w:rsid w:val="00A667CB"/>
    <w:rsid w:val="00A667FD"/>
    <w:rsid w:val="00A66AEA"/>
    <w:rsid w:val="00A66BF6"/>
    <w:rsid w:val="00A66F03"/>
    <w:rsid w:val="00A671C7"/>
    <w:rsid w:val="00A671F8"/>
    <w:rsid w:val="00A67209"/>
    <w:rsid w:val="00A67656"/>
    <w:rsid w:val="00A67711"/>
    <w:rsid w:val="00A67871"/>
    <w:rsid w:val="00A67992"/>
    <w:rsid w:val="00A67DD7"/>
    <w:rsid w:val="00A7013A"/>
    <w:rsid w:val="00A70172"/>
    <w:rsid w:val="00A7017A"/>
    <w:rsid w:val="00A70295"/>
    <w:rsid w:val="00A705CB"/>
    <w:rsid w:val="00A7066B"/>
    <w:rsid w:val="00A7066C"/>
    <w:rsid w:val="00A70A73"/>
    <w:rsid w:val="00A71212"/>
    <w:rsid w:val="00A71976"/>
    <w:rsid w:val="00A71AEB"/>
    <w:rsid w:val="00A71B56"/>
    <w:rsid w:val="00A723F0"/>
    <w:rsid w:val="00A72776"/>
    <w:rsid w:val="00A72DCA"/>
    <w:rsid w:val="00A73063"/>
    <w:rsid w:val="00A73233"/>
    <w:rsid w:val="00A7387F"/>
    <w:rsid w:val="00A73E1A"/>
    <w:rsid w:val="00A73F90"/>
    <w:rsid w:val="00A74266"/>
    <w:rsid w:val="00A74461"/>
    <w:rsid w:val="00A7460E"/>
    <w:rsid w:val="00A748E5"/>
    <w:rsid w:val="00A74BFA"/>
    <w:rsid w:val="00A75296"/>
    <w:rsid w:val="00A754AA"/>
    <w:rsid w:val="00A758D9"/>
    <w:rsid w:val="00A75929"/>
    <w:rsid w:val="00A75D97"/>
    <w:rsid w:val="00A75F02"/>
    <w:rsid w:val="00A765C1"/>
    <w:rsid w:val="00A76833"/>
    <w:rsid w:val="00A76BBC"/>
    <w:rsid w:val="00A7759A"/>
    <w:rsid w:val="00A778F6"/>
    <w:rsid w:val="00A77A10"/>
    <w:rsid w:val="00A8005B"/>
    <w:rsid w:val="00A809B5"/>
    <w:rsid w:val="00A80E23"/>
    <w:rsid w:val="00A81360"/>
    <w:rsid w:val="00A8148D"/>
    <w:rsid w:val="00A81995"/>
    <w:rsid w:val="00A81CA1"/>
    <w:rsid w:val="00A81CF2"/>
    <w:rsid w:val="00A81DB9"/>
    <w:rsid w:val="00A81F2E"/>
    <w:rsid w:val="00A81F33"/>
    <w:rsid w:val="00A823D9"/>
    <w:rsid w:val="00A82595"/>
    <w:rsid w:val="00A82A2C"/>
    <w:rsid w:val="00A82CE5"/>
    <w:rsid w:val="00A82FA1"/>
    <w:rsid w:val="00A83132"/>
    <w:rsid w:val="00A83310"/>
    <w:rsid w:val="00A83E29"/>
    <w:rsid w:val="00A84039"/>
    <w:rsid w:val="00A8409E"/>
    <w:rsid w:val="00A84115"/>
    <w:rsid w:val="00A84242"/>
    <w:rsid w:val="00A843E8"/>
    <w:rsid w:val="00A84A92"/>
    <w:rsid w:val="00A84CBC"/>
    <w:rsid w:val="00A8510F"/>
    <w:rsid w:val="00A852F7"/>
    <w:rsid w:val="00A85306"/>
    <w:rsid w:val="00A85976"/>
    <w:rsid w:val="00A85BF0"/>
    <w:rsid w:val="00A85F4D"/>
    <w:rsid w:val="00A86037"/>
    <w:rsid w:val="00A8616D"/>
    <w:rsid w:val="00A86265"/>
    <w:rsid w:val="00A86459"/>
    <w:rsid w:val="00A86733"/>
    <w:rsid w:val="00A867D9"/>
    <w:rsid w:val="00A86B54"/>
    <w:rsid w:val="00A86C1B"/>
    <w:rsid w:val="00A86C74"/>
    <w:rsid w:val="00A86F48"/>
    <w:rsid w:val="00A8721D"/>
    <w:rsid w:val="00A872CD"/>
    <w:rsid w:val="00A873E9"/>
    <w:rsid w:val="00A877B8"/>
    <w:rsid w:val="00A87826"/>
    <w:rsid w:val="00A8793F"/>
    <w:rsid w:val="00A879B3"/>
    <w:rsid w:val="00A87AF4"/>
    <w:rsid w:val="00A87F49"/>
    <w:rsid w:val="00A90552"/>
    <w:rsid w:val="00A909C3"/>
    <w:rsid w:val="00A90B72"/>
    <w:rsid w:val="00A90C14"/>
    <w:rsid w:val="00A90FD6"/>
    <w:rsid w:val="00A91347"/>
    <w:rsid w:val="00A919B3"/>
    <w:rsid w:val="00A92D7A"/>
    <w:rsid w:val="00A92EA7"/>
    <w:rsid w:val="00A92F6E"/>
    <w:rsid w:val="00A93079"/>
    <w:rsid w:val="00A9357E"/>
    <w:rsid w:val="00A936E4"/>
    <w:rsid w:val="00A938CA"/>
    <w:rsid w:val="00A93A88"/>
    <w:rsid w:val="00A93B63"/>
    <w:rsid w:val="00A941B7"/>
    <w:rsid w:val="00A944C1"/>
    <w:rsid w:val="00A94875"/>
    <w:rsid w:val="00A9501A"/>
    <w:rsid w:val="00A95279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23A"/>
    <w:rsid w:val="00A9749A"/>
    <w:rsid w:val="00A979DE"/>
    <w:rsid w:val="00A97AE9"/>
    <w:rsid w:val="00A97BB3"/>
    <w:rsid w:val="00A97CAC"/>
    <w:rsid w:val="00A97CDC"/>
    <w:rsid w:val="00AA0068"/>
    <w:rsid w:val="00AA06ED"/>
    <w:rsid w:val="00AA0E3B"/>
    <w:rsid w:val="00AA0E4B"/>
    <w:rsid w:val="00AA0FD9"/>
    <w:rsid w:val="00AA106C"/>
    <w:rsid w:val="00AA113B"/>
    <w:rsid w:val="00AA1883"/>
    <w:rsid w:val="00AA18A0"/>
    <w:rsid w:val="00AA201E"/>
    <w:rsid w:val="00AA21CF"/>
    <w:rsid w:val="00AA2408"/>
    <w:rsid w:val="00AA2959"/>
    <w:rsid w:val="00AA2A16"/>
    <w:rsid w:val="00AA2F5F"/>
    <w:rsid w:val="00AA2F61"/>
    <w:rsid w:val="00AA30B8"/>
    <w:rsid w:val="00AA39AB"/>
    <w:rsid w:val="00AA4DE2"/>
    <w:rsid w:val="00AA5310"/>
    <w:rsid w:val="00AA53E8"/>
    <w:rsid w:val="00AA5B72"/>
    <w:rsid w:val="00AA5F8F"/>
    <w:rsid w:val="00AA5FDD"/>
    <w:rsid w:val="00AA629E"/>
    <w:rsid w:val="00AA6589"/>
    <w:rsid w:val="00AA685E"/>
    <w:rsid w:val="00AA69EF"/>
    <w:rsid w:val="00AA6BF2"/>
    <w:rsid w:val="00AA6D4B"/>
    <w:rsid w:val="00AA6FD2"/>
    <w:rsid w:val="00AA7199"/>
    <w:rsid w:val="00AA7714"/>
    <w:rsid w:val="00AA7CAF"/>
    <w:rsid w:val="00AA7D04"/>
    <w:rsid w:val="00AB00D7"/>
    <w:rsid w:val="00AB05C0"/>
    <w:rsid w:val="00AB06EF"/>
    <w:rsid w:val="00AB0A5F"/>
    <w:rsid w:val="00AB0D70"/>
    <w:rsid w:val="00AB0F6C"/>
    <w:rsid w:val="00AB1291"/>
    <w:rsid w:val="00AB1325"/>
    <w:rsid w:val="00AB145A"/>
    <w:rsid w:val="00AB1938"/>
    <w:rsid w:val="00AB1C42"/>
    <w:rsid w:val="00AB1F60"/>
    <w:rsid w:val="00AB22D6"/>
    <w:rsid w:val="00AB253A"/>
    <w:rsid w:val="00AB26BB"/>
    <w:rsid w:val="00AB2A47"/>
    <w:rsid w:val="00AB2B7D"/>
    <w:rsid w:val="00AB2E68"/>
    <w:rsid w:val="00AB3931"/>
    <w:rsid w:val="00AB4151"/>
    <w:rsid w:val="00AB4279"/>
    <w:rsid w:val="00AB4581"/>
    <w:rsid w:val="00AB4611"/>
    <w:rsid w:val="00AB4B1F"/>
    <w:rsid w:val="00AB5046"/>
    <w:rsid w:val="00AB549F"/>
    <w:rsid w:val="00AB5576"/>
    <w:rsid w:val="00AB57B6"/>
    <w:rsid w:val="00AB59C9"/>
    <w:rsid w:val="00AB5F34"/>
    <w:rsid w:val="00AB5FAC"/>
    <w:rsid w:val="00AB61D1"/>
    <w:rsid w:val="00AB6FC5"/>
    <w:rsid w:val="00AB6FDB"/>
    <w:rsid w:val="00AB70CA"/>
    <w:rsid w:val="00AB7248"/>
    <w:rsid w:val="00AB73A5"/>
    <w:rsid w:val="00AB7483"/>
    <w:rsid w:val="00AB7512"/>
    <w:rsid w:val="00AB7549"/>
    <w:rsid w:val="00AB7AC3"/>
    <w:rsid w:val="00AB7DB7"/>
    <w:rsid w:val="00AB7E1D"/>
    <w:rsid w:val="00AC0092"/>
    <w:rsid w:val="00AC04E8"/>
    <w:rsid w:val="00AC0561"/>
    <w:rsid w:val="00AC09E6"/>
    <w:rsid w:val="00AC0B86"/>
    <w:rsid w:val="00AC0CFA"/>
    <w:rsid w:val="00AC0DD3"/>
    <w:rsid w:val="00AC0F24"/>
    <w:rsid w:val="00AC11FF"/>
    <w:rsid w:val="00AC12C5"/>
    <w:rsid w:val="00AC17B9"/>
    <w:rsid w:val="00AC193E"/>
    <w:rsid w:val="00AC1AE0"/>
    <w:rsid w:val="00AC1B6B"/>
    <w:rsid w:val="00AC1C88"/>
    <w:rsid w:val="00AC1D82"/>
    <w:rsid w:val="00AC1DD3"/>
    <w:rsid w:val="00AC20DC"/>
    <w:rsid w:val="00AC2671"/>
    <w:rsid w:val="00AC282F"/>
    <w:rsid w:val="00AC2CB4"/>
    <w:rsid w:val="00AC347B"/>
    <w:rsid w:val="00AC368D"/>
    <w:rsid w:val="00AC3874"/>
    <w:rsid w:val="00AC3A9D"/>
    <w:rsid w:val="00AC43DE"/>
    <w:rsid w:val="00AC4CBF"/>
    <w:rsid w:val="00AC4D03"/>
    <w:rsid w:val="00AC4D35"/>
    <w:rsid w:val="00AC4F72"/>
    <w:rsid w:val="00AC5673"/>
    <w:rsid w:val="00AC5A22"/>
    <w:rsid w:val="00AC5CB7"/>
    <w:rsid w:val="00AC5D22"/>
    <w:rsid w:val="00AC5D59"/>
    <w:rsid w:val="00AC5D73"/>
    <w:rsid w:val="00AC5FCA"/>
    <w:rsid w:val="00AC6BD9"/>
    <w:rsid w:val="00AC6D00"/>
    <w:rsid w:val="00AC6D94"/>
    <w:rsid w:val="00AC71E8"/>
    <w:rsid w:val="00AC7221"/>
    <w:rsid w:val="00AC73FF"/>
    <w:rsid w:val="00AC7BDA"/>
    <w:rsid w:val="00AD0096"/>
    <w:rsid w:val="00AD018C"/>
    <w:rsid w:val="00AD0364"/>
    <w:rsid w:val="00AD074C"/>
    <w:rsid w:val="00AD0BA9"/>
    <w:rsid w:val="00AD0C04"/>
    <w:rsid w:val="00AD0C61"/>
    <w:rsid w:val="00AD112A"/>
    <w:rsid w:val="00AD158A"/>
    <w:rsid w:val="00AD171B"/>
    <w:rsid w:val="00AD1871"/>
    <w:rsid w:val="00AD1A1A"/>
    <w:rsid w:val="00AD1AF3"/>
    <w:rsid w:val="00AD1B0C"/>
    <w:rsid w:val="00AD1C46"/>
    <w:rsid w:val="00AD1E30"/>
    <w:rsid w:val="00AD2264"/>
    <w:rsid w:val="00AD2D97"/>
    <w:rsid w:val="00AD2E33"/>
    <w:rsid w:val="00AD2EFD"/>
    <w:rsid w:val="00AD3382"/>
    <w:rsid w:val="00AD357F"/>
    <w:rsid w:val="00AD35A5"/>
    <w:rsid w:val="00AD37C7"/>
    <w:rsid w:val="00AD436C"/>
    <w:rsid w:val="00AD4796"/>
    <w:rsid w:val="00AD4B55"/>
    <w:rsid w:val="00AD4C93"/>
    <w:rsid w:val="00AD4D71"/>
    <w:rsid w:val="00AD4EE1"/>
    <w:rsid w:val="00AD5606"/>
    <w:rsid w:val="00AD573E"/>
    <w:rsid w:val="00AD5DBB"/>
    <w:rsid w:val="00AD5E4F"/>
    <w:rsid w:val="00AD5E85"/>
    <w:rsid w:val="00AD5F7D"/>
    <w:rsid w:val="00AD65E3"/>
    <w:rsid w:val="00AD66C0"/>
    <w:rsid w:val="00AD671E"/>
    <w:rsid w:val="00AD7025"/>
    <w:rsid w:val="00AD70CC"/>
    <w:rsid w:val="00AD7550"/>
    <w:rsid w:val="00AE0347"/>
    <w:rsid w:val="00AE053F"/>
    <w:rsid w:val="00AE083E"/>
    <w:rsid w:val="00AE0CF7"/>
    <w:rsid w:val="00AE10FD"/>
    <w:rsid w:val="00AE127C"/>
    <w:rsid w:val="00AE12C0"/>
    <w:rsid w:val="00AE1A17"/>
    <w:rsid w:val="00AE1A8F"/>
    <w:rsid w:val="00AE1EC1"/>
    <w:rsid w:val="00AE24EC"/>
    <w:rsid w:val="00AE283A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3FFE"/>
    <w:rsid w:val="00AE407A"/>
    <w:rsid w:val="00AE4279"/>
    <w:rsid w:val="00AE4AC5"/>
    <w:rsid w:val="00AE5267"/>
    <w:rsid w:val="00AE55DE"/>
    <w:rsid w:val="00AE5830"/>
    <w:rsid w:val="00AE5B12"/>
    <w:rsid w:val="00AE5DE2"/>
    <w:rsid w:val="00AE5F8B"/>
    <w:rsid w:val="00AE6164"/>
    <w:rsid w:val="00AE6361"/>
    <w:rsid w:val="00AE6456"/>
    <w:rsid w:val="00AE6929"/>
    <w:rsid w:val="00AE6ADC"/>
    <w:rsid w:val="00AE6C76"/>
    <w:rsid w:val="00AE745F"/>
    <w:rsid w:val="00AE75D3"/>
    <w:rsid w:val="00AE75D4"/>
    <w:rsid w:val="00AE75DE"/>
    <w:rsid w:val="00AE7A80"/>
    <w:rsid w:val="00AF0047"/>
    <w:rsid w:val="00AF0237"/>
    <w:rsid w:val="00AF0260"/>
    <w:rsid w:val="00AF039C"/>
    <w:rsid w:val="00AF03F5"/>
    <w:rsid w:val="00AF059B"/>
    <w:rsid w:val="00AF077D"/>
    <w:rsid w:val="00AF096B"/>
    <w:rsid w:val="00AF0A71"/>
    <w:rsid w:val="00AF0AD9"/>
    <w:rsid w:val="00AF0C22"/>
    <w:rsid w:val="00AF0CA2"/>
    <w:rsid w:val="00AF0E2D"/>
    <w:rsid w:val="00AF11A8"/>
    <w:rsid w:val="00AF1588"/>
    <w:rsid w:val="00AF1A2E"/>
    <w:rsid w:val="00AF1C89"/>
    <w:rsid w:val="00AF1E0F"/>
    <w:rsid w:val="00AF1E99"/>
    <w:rsid w:val="00AF1FFD"/>
    <w:rsid w:val="00AF22AA"/>
    <w:rsid w:val="00AF24D0"/>
    <w:rsid w:val="00AF24DD"/>
    <w:rsid w:val="00AF256D"/>
    <w:rsid w:val="00AF2694"/>
    <w:rsid w:val="00AF276C"/>
    <w:rsid w:val="00AF2A47"/>
    <w:rsid w:val="00AF2BB2"/>
    <w:rsid w:val="00AF2EF4"/>
    <w:rsid w:val="00AF367B"/>
    <w:rsid w:val="00AF3908"/>
    <w:rsid w:val="00AF3DCD"/>
    <w:rsid w:val="00AF3E2C"/>
    <w:rsid w:val="00AF40F0"/>
    <w:rsid w:val="00AF4253"/>
    <w:rsid w:val="00AF4674"/>
    <w:rsid w:val="00AF497E"/>
    <w:rsid w:val="00AF4AFC"/>
    <w:rsid w:val="00AF4BFB"/>
    <w:rsid w:val="00AF5253"/>
    <w:rsid w:val="00AF611D"/>
    <w:rsid w:val="00AF6A7F"/>
    <w:rsid w:val="00AF6A96"/>
    <w:rsid w:val="00AF7731"/>
    <w:rsid w:val="00AF79D4"/>
    <w:rsid w:val="00AF7C0B"/>
    <w:rsid w:val="00AF7D14"/>
    <w:rsid w:val="00AF7FBC"/>
    <w:rsid w:val="00B00089"/>
    <w:rsid w:val="00B00667"/>
    <w:rsid w:val="00B00A21"/>
    <w:rsid w:val="00B010E2"/>
    <w:rsid w:val="00B012DC"/>
    <w:rsid w:val="00B014BE"/>
    <w:rsid w:val="00B01595"/>
    <w:rsid w:val="00B0163D"/>
    <w:rsid w:val="00B016EA"/>
    <w:rsid w:val="00B01D93"/>
    <w:rsid w:val="00B01F80"/>
    <w:rsid w:val="00B0234E"/>
    <w:rsid w:val="00B02B1A"/>
    <w:rsid w:val="00B02C65"/>
    <w:rsid w:val="00B02E25"/>
    <w:rsid w:val="00B0340B"/>
    <w:rsid w:val="00B03544"/>
    <w:rsid w:val="00B03B64"/>
    <w:rsid w:val="00B03C03"/>
    <w:rsid w:val="00B03C07"/>
    <w:rsid w:val="00B03CF2"/>
    <w:rsid w:val="00B03D09"/>
    <w:rsid w:val="00B03DF9"/>
    <w:rsid w:val="00B048AC"/>
    <w:rsid w:val="00B04A2C"/>
    <w:rsid w:val="00B0514E"/>
    <w:rsid w:val="00B0548B"/>
    <w:rsid w:val="00B05A21"/>
    <w:rsid w:val="00B05EA7"/>
    <w:rsid w:val="00B05F3F"/>
    <w:rsid w:val="00B05F51"/>
    <w:rsid w:val="00B0606A"/>
    <w:rsid w:val="00B068D2"/>
    <w:rsid w:val="00B069F5"/>
    <w:rsid w:val="00B06A4B"/>
    <w:rsid w:val="00B06CB3"/>
    <w:rsid w:val="00B06DB1"/>
    <w:rsid w:val="00B071FE"/>
    <w:rsid w:val="00B0720A"/>
    <w:rsid w:val="00B0722D"/>
    <w:rsid w:val="00B0733E"/>
    <w:rsid w:val="00B0752C"/>
    <w:rsid w:val="00B077DA"/>
    <w:rsid w:val="00B07F9A"/>
    <w:rsid w:val="00B07FDA"/>
    <w:rsid w:val="00B102FA"/>
    <w:rsid w:val="00B10395"/>
    <w:rsid w:val="00B106A8"/>
    <w:rsid w:val="00B1098C"/>
    <w:rsid w:val="00B10F4D"/>
    <w:rsid w:val="00B10F74"/>
    <w:rsid w:val="00B11181"/>
    <w:rsid w:val="00B1118F"/>
    <w:rsid w:val="00B11203"/>
    <w:rsid w:val="00B112BA"/>
    <w:rsid w:val="00B1148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3B4"/>
    <w:rsid w:val="00B125BC"/>
    <w:rsid w:val="00B12F04"/>
    <w:rsid w:val="00B13356"/>
    <w:rsid w:val="00B136E1"/>
    <w:rsid w:val="00B138FC"/>
    <w:rsid w:val="00B13B43"/>
    <w:rsid w:val="00B13C7C"/>
    <w:rsid w:val="00B13D58"/>
    <w:rsid w:val="00B13E3E"/>
    <w:rsid w:val="00B13EBB"/>
    <w:rsid w:val="00B13F46"/>
    <w:rsid w:val="00B14612"/>
    <w:rsid w:val="00B1465C"/>
    <w:rsid w:val="00B14715"/>
    <w:rsid w:val="00B151AE"/>
    <w:rsid w:val="00B15420"/>
    <w:rsid w:val="00B155B5"/>
    <w:rsid w:val="00B15620"/>
    <w:rsid w:val="00B15981"/>
    <w:rsid w:val="00B16410"/>
    <w:rsid w:val="00B169DB"/>
    <w:rsid w:val="00B16B3A"/>
    <w:rsid w:val="00B16E24"/>
    <w:rsid w:val="00B1713C"/>
    <w:rsid w:val="00B173A0"/>
    <w:rsid w:val="00B177D7"/>
    <w:rsid w:val="00B178BA"/>
    <w:rsid w:val="00B179F9"/>
    <w:rsid w:val="00B17A7D"/>
    <w:rsid w:val="00B17CAB"/>
    <w:rsid w:val="00B17F37"/>
    <w:rsid w:val="00B204B6"/>
    <w:rsid w:val="00B20575"/>
    <w:rsid w:val="00B205A6"/>
    <w:rsid w:val="00B20615"/>
    <w:rsid w:val="00B207EE"/>
    <w:rsid w:val="00B20848"/>
    <w:rsid w:val="00B2096C"/>
    <w:rsid w:val="00B20991"/>
    <w:rsid w:val="00B20B83"/>
    <w:rsid w:val="00B2141F"/>
    <w:rsid w:val="00B217F2"/>
    <w:rsid w:val="00B21B27"/>
    <w:rsid w:val="00B21CAD"/>
    <w:rsid w:val="00B22071"/>
    <w:rsid w:val="00B22201"/>
    <w:rsid w:val="00B22226"/>
    <w:rsid w:val="00B2224A"/>
    <w:rsid w:val="00B224CA"/>
    <w:rsid w:val="00B227FB"/>
    <w:rsid w:val="00B2280C"/>
    <w:rsid w:val="00B22C69"/>
    <w:rsid w:val="00B22D42"/>
    <w:rsid w:val="00B22F8A"/>
    <w:rsid w:val="00B2361C"/>
    <w:rsid w:val="00B23748"/>
    <w:rsid w:val="00B23A5D"/>
    <w:rsid w:val="00B23ACB"/>
    <w:rsid w:val="00B23CFB"/>
    <w:rsid w:val="00B2408A"/>
    <w:rsid w:val="00B244BD"/>
    <w:rsid w:val="00B24745"/>
    <w:rsid w:val="00B2477D"/>
    <w:rsid w:val="00B24DBB"/>
    <w:rsid w:val="00B24DE3"/>
    <w:rsid w:val="00B24E80"/>
    <w:rsid w:val="00B25195"/>
    <w:rsid w:val="00B254B4"/>
    <w:rsid w:val="00B255E9"/>
    <w:rsid w:val="00B2583E"/>
    <w:rsid w:val="00B25859"/>
    <w:rsid w:val="00B2590B"/>
    <w:rsid w:val="00B25D8C"/>
    <w:rsid w:val="00B260FC"/>
    <w:rsid w:val="00B2625D"/>
    <w:rsid w:val="00B265D1"/>
    <w:rsid w:val="00B2663C"/>
    <w:rsid w:val="00B26652"/>
    <w:rsid w:val="00B267D9"/>
    <w:rsid w:val="00B26867"/>
    <w:rsid w:val="00B26FAA"/>
    <w:rsid w:val="00B27355"/>
    <w:rsid w:val="00B27533"/>
    <w:rsid w:val="00B275C2"/>
    <w:rsid w:val="00B276BE"/>
    <w:rsid w:val="00B27912"/>
    <w:rsid w:val="00B27AD9"/>
    <w:rsid w:val="00B27AF4"/>
    <w:rsid w:val="00B27FA1"/>
    <w:rsid w:val="00B30060"/>
    <w:rsid w:val="00B301B2"/>
    <w:rsid w:val="00B30603"/>
    <w:rsid w:val="00B30618"/>
    <w:rsid w:val="00B30924"/>
    <w:rsid w:val="00B30D18"/>
    <w:rsid w:val="00B30DE6"/>
    <w:rsid w:val="00B31167"/>
    <w:rsid w:val="00B313AC"/>
    <w:rsid w:val="00B31570"/>
    <w:rsid w:val="00B317D8"/>
    <w:rsid w:val="00B31C56"/>
    <w:rsid w:val="00B328B1"/>
    <w:rsid w:val="00B328E9"/>
    <w:rsid w:val="00B32AB1"/>
    <w:rsid w:val="00B32D51"/>
    <w:rsid w:val="00B32DB1"/>
    <w:rsid w:val="00B32E53"/>
    <w:rsid w:val="00B334AC"/>
    <w:rsid w:val="00B33809"/>
    <w:rsid w:val="00B338C7"/>
    <w:rsid w:val="00B340B9"/>
    <w:rsid w:val="00B3447C"/>
    <w:rsid w:val="00B34669"/>
    <w:rsid w:val="00B34814"/>
    <w:rsid w:val="00B349CD"/>
    <w:rsid w:val="00B34F8C"/>
    <w:rsid w:val="00B351CA"/>
    <w:rsid w:val="00B35943"/>
    <w:rsid w:val="00B359F6"/>
    <w:rsid w:val="00B35B6F"/>
    <w:rsid w:val="00B35FF7"/>
    <w:rsid w:val="00B360CF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187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75A"/>
    <w:rsid w:val="00B43C0E"/>
    <w:rsid w:val="00B43C7F"/>
    <w:rsid w:val="00B43CF0"/>
    <w:rsid w:val="00B43E90"/>
    <w:rsid w:val="00B44633"/>
    <w:rsid w:val="00B4470F"/>
    <w:rsid w:val="00B448B1"/>
    <w:rsid w:val="00B44FBF"/>
    <w:rsid w:val="00B4504A"/>
    <w:rsid w:val="00B45062"/>
    <w:rsid w:val="00B4507B"/>
    <w:rsid w:val="00B45118"/>
    <w:rsid w:val="00B4520D"/>
    <w:rsid w:val="00B453CC"/>
    <w:rsid w:val="00B45440"/>
    <w:rsid w:val="00B45D0B"/>
    <w:rsid w:val="00B46040"/>
    <w:rsid w:val="00B46153"/>
    <w:rsid w:val="00B46726"/>
    <w:rsid w:val="00B46C5C"/>
    <w:rsid w:val="00B46D20"/>
    <w:rsid w:val="00B47137"/>
    <w:rsid w:val="00B47187"/>
    <w:rsid w:val="00B471FF"/>
    <w:rsid w:val="00B47E67"/>
    <w:rsid w:val="00B504D1"/>
    <w:rsid w:val="00B504D2"/>
    <w:rsid w:val="00B506AC"/>
    <w:rsid w:val="00B507D9"/>
    <w:rsid w:val="00B50A01"/>
    <w:rsid w:val="00B50B64"/>
    <w:rsid w:val="00B50B9B"/>
    <w:rsid w:val="00B50CB6"/>
    <w:rsid w:val="00B50D2D"/>
    <w:rsid w:val="00B50D7D"/>
    <w:rsid w:val="00B51443"/>
    <w:rsid w:val="00B51BB2"/>
    <w:rsid w:val="00B51C60"/>
    <w:rsid w:val="00B51DD8"/>
    <w:rsid w:val="00B527C0"/>
    <w:rsid w:val="00B52959"/>
    <w:rsid w:val="00B53311"/>
    <w:rsid w:val="00B5362C"/>
    <w:rsid w:val="00B5362E"/>
    <w:rsid w:val="00B53850"/>
    <w:rsid w:val="00B5391E"/>
    <w:rsid w:val="00B53D66"/>
    <w:rsid w:val="00B53F4A"/>
    <w:rsid w:val="00B541FB"/>
    <w:rsid w:val="00B5428D"/>
    <w:rsid w:val="00B5458E"/>
    <w:rsid w:val="00B546AB"/>
    <w:rsid w:val="00B54805"/>
    <w:rsid w:val="00B549BE"/>
    <w:rsid w:val="00B54B0D"/>
    <w:rsid w:val="00B54B5D"/>
    <w:rsid w:val="00B54F86"/>
    <w:rsid w:val="00B553E0"/>
    <w:rsid w:val="00B558E5"/>
    <w:rsid w:val="00B55A06"/>
    <w:rsid w:val="00B55B1E"/>
    <w:rsid w:val="00B55B89"/>
    <w:rsid w:val="00B55D96"/>
    <w:rsid w:val="00B56454"/>
    <w:rsid w:val="00B565CD"/>
    <w:rsid w:val="00B56A2C"/>
    <w:rsid w:val="00B56B95"/>
    <w:rsid w:val="00B5747F"/>
    <w:rsid w:val="00B57521"/>
    <w:rsid w:val="00B57E8C"/>
    <w:rsid w:val="00B602F0"/>
    <w:rsid w:val="00B606B7"/>
    <w:rsid w:val="00B60B39"/>
    <w:rsid w:val="00B60E50"/>
    <w:rsid w:val="00B6166D"/>
    <w:rsid w:val="00B6167D"/>
    <w:rsid w:val="00B6183C"/>
    <w:rsid w:val="00B6291E"/>
    <w:rsid w:val="00B62BFC"/>
    <w:rsid w:val="00B62D1D"/>
    <w:rsid w:val="00B62F3B"/>
    <w:rsid w:val="00B63375"/>
    <w:rsid w:val="00B634BF"/>
    <w:rsid w:val="00B634FC"/>
    <w:rsid w:val="00B64332"/>
    <w:rsid w:val="00B64641"/>
    <w:rsid w:val="00B64E90"/>
    <w:rsid w:val="00B6507D"/>
    <w:rsid w:val="00B65159"/>
    <w:rsid w:val="00B655BE"/>
    <w:rsid w:val="00B6563D"/>
    <w:rsid w:val="00B664BB"/>
    <w:rsid w:val="00B664D8"/>
    <w:rsid w:val="00B6667C"/>
    <w:rsid w:val="00B66A11"/>
    <w:rsid w:val="00B66BBE"/>
    <w:rsid w:val="00B67293"/>
    <w:rsid w:val="00B674DD"/>
    <w:rsid w:val="00B67BCF"/>
    <w:rsid w:val="00B701AF"/>
    <w:rsid w:val="00B70377"/>
    <w:rsid w:val="00B70A4D"/>
    <w:rsid w:val="00B711D6"/>
    <w:rsid w:val="00B711E4"/>
    <w:rsid w:val="00B71394"/>
    <w:rsid w:val="00B7142B"/>
    <w:rsid w:val="00B715AA"/>
    <w:rsid w:val="00B716DE"/>
    <w:rsid w:val="00B71774"/>
    <w:rsid w:val="00B7190D"/>
    <w:rsid w:val="00B71F22"/>
    <w:rsid w:val="00B72254"/>
    <w:rsid w:val="00B72800"/>
    <w:rsid w:val="00B728E5"/>
    <w:rsid w:val="00B72CE6"/>
    <w:rsid w:val="00B7324F"/>
    <w:rsid w:val="00B73749"/>
    <w:rsid w:val="00B73770"/>
    <w:rsid w:val="00B737E7"/>
    <w:rsid w:val="00B7380D"/>
    <w:rsid w:val="00B73908"/>
    <w:rsid w:val="00B73ABE"/>
    <w:rsid w:val="00B73E45"/>
    <w:rsid w:val="00B73FF6"/>
    <w:rsid w:val="00B7433B"/>
    <w:rsid w:val="00B7440C"/>
    <w:rsid w:val="00B7492B"/>
    <w:rsid w:val="00B74F42"/>
    <w:rsid w:val="00B7526B"/>
    <w:rsid w:val="00B7534A"/>
    <w:rsid w:val="00B7570E"/>
    <w:rsid w:val="00B75C28"/>
    <w:rsid w:val="00B75F3E"/>
    <w:rsid w:val="00B76316"/>
    <w:rsid w:val="00B76516"/>
    <w:rsid w:val="00B767DF"/>
    <w:rsid w:val="00B768C5"/>
    <w:rsid w:val="00B76ADA"/>
    <w:rsid w:val="00B76B6D"/>
    <w:rsid w:val="00B76DA2"/>
    <w:rsid w:val="00B77471"/>
    <w:rsid w:val="00B7770B"/>
    <w:rsid w:val="00B77775"/>
    <w:rsid w:val="00B779F4"/>
    <w:rsid w:val="00B77ADC"/>
    <w:rsid w:val="00B77C2F"/>
    <w:rsid w:val="00B77D0C"/>
    <w:rsid w:val="00B77D5B"/>
    <w:rsid w:val="00B77FB9"/>
    <w:rsid w:val="00B8053F"/>
    <w:rsid w:val="00B809D0"/>
    <w:rsid w:val="00B80D83"/>
    <w:rsid w:val="00B80DE1"/>
    <w:rsid w:val="00B8132A"/>
    <w:rsid w:val="00B81410"/>
    <w:rsid w:val="00B81459"/>
    <w:rsid w:val="00B815AA"/>
    <w:rsid w:val="00B816DC"/>
    <w:rsid w:val="00B81A80"/>
    <w:rsid w:val="00B81B71"/>
    <w:rsid w:val="00B8204E"/>
    <w:rsid w:val="00B82195"/>
    <w:rsid w:val="00B824DF"/>
    <w:rsid w:val="00B824E5"/>
    <w:rsid w:val="00B82D55"/>
    <w:rsid w:val="00B8337D"/>
    <w:rsid w:val="00B83514"/>
    <w:rsid w:val="00B83782"/>
    <w:rsid w:val="00B83BF4"/>
    <w:rsid w:val="00B83E61"/>
    <w:rsid w:val="00B83F8E"/>
    <w:rsid w:val="00B84661"/>
    <w:rsid w:val="00B84718"/>
    <w:rsid w:val="00B84960"/>
    <w:rsid w:val="00B849FF"/>
    <w:rsid w:val="00B84AE7"/>
    <w:rsid w:val="00B84E05"/>
    <w:rsid w:val="00B84F76"/>
    <w:rsid w:val="00B8509D"/>
    <w:rsid w:val="00B85382"/>
    <w:rsid w:val="00B8583D"/>
    <w:rsid w:val="00B85990"/>
    <w:rsid w:val="00B85BE2"/>
    <w:rsid w:val="00B85CE0"/>
    <w:rsid w:val="00B861A7"/>
    <w:rsid w:val="00B872C3"/>
    <w:rsid w:val="00B872FA"/>
    <w:rsid w:val="00B874B0"/>
    <w:rsid w:val="00B8767E"/>
    <w:rsid w:val="00B87E2B"/>
    <w:rsid w:val="00B902C9"/>
    <w:rsid w:val="00B9041D"/>
    <w:rsid w:val="00B9059C"/>
    <w:rsid w:val="00B90953"/>
    <w:rsid w:val="00B912CD"/>
    <w:rsid w:val="00B9134C"/>
    <w:rsid w:val="00B91667"/>
    <w:rsid w:val="00B91FDD"/>
    <w:rsid w:val="00B92935"/>
    <w:rsid w:val="00B92CC2"/>
    <w:rsid w:val="00B92D0A"/>
    <w:rsid w:val="00B930B6"/>
    <w:rsid w:val="00B9310A"/>
    <w:rsid w:val="00B931B5"/>
    <w:rsid w:val="00B93685"/>
    <w:rsid w:val="00B9369E"/>
    <w:rsid w:val="00B938BC"/>
    <w:rsid w:val="00B93DD2"/>
    <w:rsid w:val="00B944B1"/>
    <w:rsid w:val="00B944C4"/>
    <w:rsid w:val="00B94538"/>
    <w:rsid w:val="00B94856"/>
    <w:rsid w:val="00B94C55"/>
    <w:rsid w:val="00B94E2E"/>
    <w:rsid w:val="00B9505F"/>
    <w:rsid w:val="00B95295"/>
    <w:rsid w:val="00B9571F"/>
    <w:rsid w:val="00B95A12"/>
    <w:rsid w:val="00B95E63"/>
    <w:rsid w:val="00B96107"/>
    <w:rsid w:val="00B96147"/>
    <w:rsid w:val="00B96511"/>
    <w:rsid w:val="00B96A29"/>
    <w:rsid w:val="00B97026"/>
    <w:rsid w:val="00B97417"/>
    <w:rsid w:val="00B97460"/>
    <w:rsid w:val="00B9747D"/>
    <w:rsid w:val="00B97FE8"/>
    <w:rsid w:val="00BA0615"/>
    <w:rsid w:val="00BA067F"/>
    <w:rsid w:val="00BA0AF5"/>
    <w:rsid w:val="00BA0D6B"/>
    <w:rsid w:val="00BA0E74"/>
    <w:rsid w:val="00BA0F4F"/>
    <w:rsid w:val="00BA0FF9"/>
    <w:rsid w:val="00BA138D"/>
    <w:rsid w:val="00BA14FB"/>
    <w:rsid w:val="00BA150F"/>
    <w:rsid w:val="00BA15A2"/>
    <w:rsid w:val="00BA1876"/>
    <w:rsid w:val="00BA18E7"/>
    <w:rsid w:val="00BA2298"/>
    <w:rsid w:val="00BA2F1F"/>
    <w:rsid w:val="00BA2F4D"/>
    <w:rsid w:val="00BA3134"/>
    <w:rsid w:val="00BA35BB"/>
    <w:rsid w:val="00BA3684"/>
    <w:rsid w:val="00BA3744"/>
    <w:rsid w:val="00BA37B9"/>
    <w:rsid w:val="00BA386B"/>
    <w:rsid w:val="00BA3C3F"/>
    <w:rsid w:val="00BA408A"/>
    <w:rsid w:val="00BA440E"/>
    <w:rsid w:val="00BA4590"/>
    <w:rsid w:val="00BA45B2"/>
    <w:rsid w:val="00BA4780"/>
    <w:rsid w:val="00BA4E15"/>
    <w:rsid w:val="00BA4E2D"/>
    <w:rsid w:val="00BA4FF4"/>
    <w:rsid w:val="00BA5354"/>
    <w:rsid w:val="00BA5633"/>
    <w:rsid w:val="00BA58C7"/>
    <w:rsid w:val="00BA5FB9"/>
    <w:rsid w:val="00BA63BC"/>
    <w:rsid w:val="00BA647E"/>
    <w:rsid w:val="00BA65B9"/>
    <w:rsid w:val="00BA67C0"/>
    <w:rsid w:val="00BA6915"/>
    <w:rsid w:val="00BA6942"/>
    <w:rsid w:val="00BA6A7D"/>
    <w:rsid w:val="00BA6B31"/>
    <w:rsid w:val="00BA6B39"/>
    <w:rsid w:val="00BA7226"/>
    <w:rsid w:val="00BA777A"/>
    <w:rsid w:val="00BA793A"/>
    <w:rsid w:val="00BA7B4E"/>
    <w:rsid w:val="00BA7CD2"/>
    <w:rsid w:val="00BA7E26"/>
    <w:rsid w:val="00BA7E73"/>
    <w:rsid w:val="00BA7F03"/>
    <w:rsid w:val="00BB012A"/>
    <w:rsid w:val="00BB0783"/>
    <w:rsid w:val="00BB07D5"/>
    <w:rsid w:val="00BB0A00"/>
    <w:rsid w:val="00BB0D1D"/>
    <w:rsid w:val="00BB13E5"/>
    <w:rsid w:val="00BB14AA"/>
    <w:rsid w:val="00BB14CC"/>
    <w:rsid w:val="00BB1703"/>
    <w:rsid w:val="00BB18DA"/>
    <w:rsid w:val="00BB1947"/>
    <w:rsid w:val="00BB19D7"/>
    <w:rsid w:val="00BB1A23"/>
    <w:rsid w:val="00BB21C7"/>
    <w:rsid w:val="00BB225B"/>
    <w:rsid w:val="00BB2304"/>
    <w:rsid w:val="00BB24B2"/>
    <w:rsid w:val="00BB2A64"/>
    <w:rsid w:val="00BB2B6F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66D"/>
    <w:rsid w:val="00BB48AD"/>
    <w:rsid w:val="00BB4A5F"/>
    <w:rsid w:val="00BB4FA5"/>
    <w:rsid w:val="00BB553E"/>
    <w:rsid w:val="00BB61EB"/>
    <w:rsid w:val="00BB648B"/>
    <w:rsid w:val="00BB664F"/>
    <w:rsid w:val="00BB6791"/>
    <w:rsid w:val="00BB6CA2"/>
    <w:rsid w:val="00BB72EC"/>
    <w:rsid w:val="00BB780E"/>
    <w:rsid w:val="00BB78A9"/>
    <w:rsid w:val="00BB7DA9"/>
    <w:rsid w:val="00BB7ED2"/>
    <w:rsid w:val="00BB7FC5"/>
    <w:rsid w:val="00BC01CF"/>
    <w:rsid w:val="00BC0427"/>
    <w:rsid w:val="00BC0823"/>
    <w:rsid w:val="00BC1232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3A3"/>
    <w:rsid w:val="00BC265E"/>
    <w:rsid w:val="00BC2665"/>
    <w:rsid w:val="00BC28A4"/>
    <w:rsid w:val="00BC2967"/>
    <w:rsid w:val="00BC2C16"/>
    <w:rsid w:val="00BC2DDD"/>
    <w:rsid w:val="00BC30A3"/>
    <w:rsid w:val="00BC31A7"/>
    <w:rsid w:val="00BC33F8"/>
    <w:rsid w:val="00BC3B12"/>
    <w:rsid w:val="00BC4068"/>
    <w:rsid w:val="00BC4508"/>
    <w:rsid w:val="00BC4523"/>
    <w:rsid w:val="00BC4B85"/>
    <w:rsid w:val="00BC4D88"/>
    <w:rsid w:val="00BC585A"/>
    <w:rsid w:val="00BC592A"/>
    <w:rsid w:val="00BC5A09"/>
    <w:rsid w:val="00BC5A38"/>
    <w:rsid w:val="00BC5C2C"/>
    <w:rsid w:val="00BC5C78"/>
    <w:rsid w:val="00BC5C7C"/>
    <w:rsid w:val="00BC5E4D"/>
    <w:rsid w:val="00BC5EA3"/>
    <w:rsid w:val="00BC5F7D"/>
    <w:rsid w:val="00BC6234"/>
    <w:rsid w:val="00BC6512"/>
    <w:rsid w:val="00BC65DC"/>
    <w:rsid w:val="00BC69E1"/>
    <w:rsid w:val="00BC6D78"/>
    <w:rsid w:val="00BC6DB5"/>
    <w:rsid w:val="00BC6E43"/>
    <w:rsid w:val="00BC7151"/>
    <w:rsid w:val="00BC736C"/>
    <w:rsid w:val="00BC7564"/>
    <w:rsid w:val="00BC7DAD"/>
    <w:rsid w:val="00BC7E65"/>
    <w:rsid w:val="00BD024A"/>
    <w:rsid w:val="00BD02D4"/>
    <w:rsid w:val="00BD04A5"/>
    <w:rsid w:val="00BD062F"/>
    <w:rsid w:val="00BD0A78"/>
    <w:rsid w:val="00BD0C33"/>
    <w:rsid w:val="00BD0E0E"/>
    <w:rsid w:val="00BD0F49"/>
    <w:rsid w:val="00BD1294"/>
    <w:rsid w:val="00BD1427"/>
    <w:rsid w:val="00BD1478"/>
    <w:rsid w:val="00BD14FB"/>
    <w:rsid w:val="00BD15E9"/>
    <w:rsid w:val="00BD19E5"/>
    <w:rsid w:val="00BD2341"/>
    <w:rsid w:val="00BD2479"/>
    <w:rsid w:val="00BD249B"/>
    <w:rsid w:val="00BD2535"/>
    <w:rsid w:val="00BD2538"/>
    <w:rsid w:val="00BD271B"/>
    <w:rsid w:val="00BD2807"/>
    <w:rsid w:val="00BD2CCD"/>
    <w:rsid w:val="00BD2E15"/>
    <w:rsid w:val="00BD2FBA"/>
    <w:rsid w:val="00BD3062"/>
    <w:rsid w:val="00BD30BE"/>
    <w:rsid w:val="00BD3166"/>
    <w:rsid w:val="00BD3278"/>
    <w:rsid w:val="00BD3370"/>
    <w:rsid w:val="00BD33DC"/>
    <w:rsid w:val="00BD350D"/>
    <w:rsid w:val="00BD39E5"/>
    <w:rsid w:val="00BD39F2"/>
    <w:rsid w:val="00BD3B98"/>
    <w:rsid w:val="00BD3FEC"/>
    <w:rsid w:val="00BD408E"/>
    <w:rsid w:val="00BD40CC"/>
    <w:rsid w:val="00BD448A"/>
    <w:rsid w:val="00BD4AC8"/>
    <w:rsid w:val="00BD4E05"/>
    <w:rsid w:val="00BD4F7F"/>
    <w:rsid w:val="00BD512B"/>
    <w:rsid w:val="00BD529C"/>
    <w:rsid w:val="00BD590E"/>
    <w:rsid w:val="00BD603F"/>
    <w:rsid w:val="00BD62BA"/>
    <w:rsid w:val="00BD64DF"/>
    <w:rsid w:val="00BD6593"/>
    <w:rsid w:val="00BD68DF"/>
    <w:rsid w:val="00BD6C68"/>
    <w:rsid w:val="00BD73F4"/>
    <w:rsid w:val="00BD778C"/>
    <w:rsid w:val="00BD78F7"/>
    <w:rsid w:val="00BD7A94"/>
    <w:rsid w:val="00BD7AA8"/>
    <w:rsid w:val="00BD7B76"/>
    <w:rsid w:val="00BD7CC4"/>
    <w:rsid w:val="00BE057D"/>
    <w:rsid w:val="00BE0A43"/>
    <w:rsid w:val="00BE0ED2"/>
    <w:rsid w:val="00BE0FB5"/>
    <w:rsid w:val="00BE1098"/>
    <w:rsid w:val="00BE1922"/>
    <w:rsid w:val="00BE1BFD"/>
    <w:rsid w:val="00BE1FC9"/>
    <w:rsid w:val="00BE200F"/>
    <w:rsid w:val="00BE2056"/>
    <w:rsid w:val="00BE20F1"/>
    <w:rsid w:val="00BE2186"/>
    <w:rsid w:val="00BE222C"/>
    <w:rsid w:val="00BE2A73"/>
    <w:rsid w:val="00BE2AC1"/>
    <w:rsid w:val="00BE2E10"/>
    <w:rsid w:val="00BE2EFE"/>
    <w:rsid w:val="00BE30BB"/>
    <w:rsid w:val="00BE3216"/>
    <w:rsid w:val="00BE3372"/>
    <w:rsid w:val="00BE35E7"/>
    <w:rsid w:val="00BE3A5E"/>
    <w:rsid w:val="00BE3EE0"/>
    <w:rsid w:val="00BE3F78"/>
    <w:rsid w:val="00BE3FEF"/>
    <w:rsid w:val="00BE41D1"/>
    <w:rsid w:val="00BE426B"/>
    <w:rsid w:val="00BE4289"/>
    <w:rsid w:val="00BE45F8"/>
    <w:rsid w:val="00BE480E"/>
    <w:rsid w:val="00BE49A0"/>
    <w:rsid w:val="00BE4AC5"/>
    <w:rsid w:val="00BE579B"/>
    <w:rsid w:val="00BE5A1F"/>
    <w:rsid w:val="00BE5C37"/>
    <w:rsid w:val="00BE5D85"/>
    <w:rsid w:val="00BE5E69"/>
    <w:rsid w:val="00BE5ECD"/>
    <w:rsid w:val="00BE5F62"/>
    <w:rsid w:val="00BE6327"/>
    <w:rsid w:val="00BE6546"/>
    <w:rsid w:val="00BE67B8"/>
    <w:rsid w:val="00BE6926"/>
    <w:rsid w:val="00BE6E9C"/>
    <w:rsid w:val="00BE6F69"/>
    <w:rsid w:val="00BE6FBD"/>
    <w:rsid w:val="00BE7107"/>
    <w:rsid w:val="00BE7687"/>
    <w:rsid w:val="00BE7695"/>
    <w:rsid w:val="00BE7D6D"/>
    <w:rsid w:val="00BE7E24"/>
    <w:rsid w:val="00BE7E3B"/>
    <w:rsid w:val="00BF004C"/>
    <w:rsid w:val="00BF0AE2"/>
    <w:rsid w:val="00BF0CC7"/>
    <w:rsid w:val="00BF0CF6"/>
    <w:rsid w:val="00BF1107"/>
    <w:rsid w:val="00BF135E"/>
    <w:rsid w:val="00BF1EF7"/>
    <w:rsid w:val="00BF2188"/>
    <w:rsid w:val="00BF2378"/>
    <w:rsid w:val="00BF294C"/>
    <w:rsid w:val="00BF2AA5"/>
    <w:rsid w:val="00BF2CC6"/>
    <w:rsid w:val="00BF2CE8"/>
    <w:rsid w:val="00BF305A"/>
    <w:rsid w:val="00BF350F"/>
    <w:rsid w:val="00BF3861"/>
    <w:rsid w:val="00BF402F"/>
    <w:rsid w:val="00BF42CE"/>
    <w:rsid w:val="00BF42FC"/>
    <w:rsid w:val="00BF44C5"/>
    <w:rsid w:val="00BF4785"/>
    <w:rsid w:val="00BF510C"/>
    <w:rsid w:val="00BF5111"/>
    <w:rsid w:val="00BF5126"/>
    <w:rsid w:val="00BF55E9"/>
    <w:rsid w:val="00BF58AB"/>
    <w:rsid w:val="00BF5F4A"/>
    <w:rsid w:val="00BF669D"/>
    <w:rsid w:val="00BF66B2"/>
    <w:rsid w:val="00BF69D1"/>
    <w:rsid w:val="00BF6CE3"/>
    <w:rsid w:val="00BF6F48"/>
    <w:rsid w:val="00BF734E"/>
    <w:rsid w:val="00BF73B9"/>
    <w:rsid w:val="00BF749A"/>
    <w:rsid w:val="00BF78C8"/>
    <w:rsid w:val="00BF7994"/>
    <w:rsid w:val="00BF7B1A"/>
    <w:rsid w:val="00BF7CD3"/>
    <w:rsid w:val="00BF7D5C"/>
    <w:rsid w:val="00BF7F53"/>
    <w:rsid w:val="00C004C1"/>
    <w:rsid w:val="00C00837"/>
    <w:rsid w:val="00C008C9"/>
    <w:rsid w:val="00C00A27"/>
    <w:rsid w:val="00C00C85"/>
    <w:rsid w:val="00C00E80"/>
    <w:rsid w:val="00C01061"/>
    <w:rsid w:val="00C01119"/>
    <w:rsid w:val="00C0179E"/>
    <w:rsid w:val="00C01851"/>
    <w:rsid w:val="00C01B3A"/>
    <w:rsid w:val="00C01B77"/>
    <w:rsid w:val="00C01D5C"/>
    <w:rsid w:val="00C020C5"/>
    <w:rsid w:val="00C021A9"/>
    <w:rsid w:val="00C024D4"/>
    <w:rsid w:val="00C02881"/>
    <w:rsid w:val="00C02D4A"/>
    <w:rsid w:val="00C02FD6"/>
    <w:rsid w:val="00C033CF"/>
    <w:rsid w:val="00C03675"/>
    <w:rsid w:val="00C03A8E"/>
    <w:rsid w:val="00C03B3D"/>
    <w:rsid w:val="00C03B98"/>
    <w:rsid w:val="00C043B1"/>
    <w:rsid w:val="00C04468"/>
    <w:rsid w:val="00C04A53"/>
    <w:rsid w:val="00C04EE7"/>
    <w:rsid w:val="00C04F77"/>
    <w:rsid w:val="00C059EB"/>
    <w:rsid w:val="00C05B35"/>
    <w:rsid w:val="00C05E41"/>
    <w:rsid w:val="00C061AA"/>
    <w:rsid w:val="00C061FE"/>
    <w:rsid w:val="00C06706"/>
    <w:rsid w:val="00C06D2D"/>
    <w:rsid w:val="00C07034"/>
    <w:rsid w:val="00C0731B"/>
    <w:rsid w:val="00C07345"/>
    <w:rsid w:val="00C073E0"/>
    <w:rsid w:val="00C07587"/>
    <w:rsid w:val="00C075DA"/>
    <w:rsid w:val="00C078A8"/>
    <w:rsid w:val="00C079E5"/>
    <w:rsid w:val="00C07FDD"/>
    <w:rsid w:val="00C101B6"/>
    <w:rsid w:val="00C10281"/>
    <w:rsid w:val="00C106DE"/>
    <w:rsid w:val="00C11496"/>
    <w:rsid w:val="00C1170F"/>
    <w:rsid w:val="00C11B98"/>
    <w:rsid w:val="00C11EFB"/>
    <w:rsid w:val="00C12130"/>
    <w:rsid w:val="00C121C0"/>
    <w:rsid w:val="00C12810"/>
    <w:rsid w:val="00C12921"/>
    <w:rsid w:val="00C1296A"/>
    <w:rsid w:val="00C12A5C"/>
    <w:rsid w:val="00C12BBA"/>
    <w:rsid w:val="00C12D48"/>
    <w:rsid w:val="00C12D5C"/>
    <w:rsid w:val="00C12DFE"/>
    <w:rsid w:val="00C135B5"/>
    <w:rsid w:val="00C13C26"/>
    <w:rsid w:val="00C13E05"/>
    <w:rsid w:val="00C13EBD"/>
    <w:rsid w:val="00C1412B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326"/>
    <w:rsid w:val="00C16565"/>
    <w:rsid w:val="00C16F0F"/>
    <w:rsid w:val="00C170A5"/>
    <w:rsid w:val="00C170B6"/>
    <w:rsid w:val="00C17A50"/>
    <w:rsid w:val="00C17B23"/>
    <w:rsid w:val="00C208F2"/>
    <w:rsid w:val="00C210C9"/>
    <w:rsid w:val="00C211C4"/>
    <w:rsid w:val="00C211DE"/>
    <w:rsid w:val="00C21314"/>
    <w:rsid w:val="00C2133A"/>
    <w:rsid w:val="00C2133E"/>
    <w:rsid w:val="00C21439"/>
    <w:rsid w:val="00C2189E"/>
    <w:rsid w:val="00C21FB3"/>
    <w:rsid w:val="00C221EF"/>
    <w:rsid w:val="00C22677"/>
    <w:rsid w:val="00C22778"/>
    <w:rsid w:val="00C23145"/>
    <w:rsid w:val="00C237B9"/>
    <w:rsid w:val="00C23CAF"/>
    <w:rsid w:val="00C23CC4"/>
    <w:rsid w:val="00C23D30"/>
    <w:rsid w:val="00C23DA1"/>
    <w:rsid w:val="00C23E8F"/>
    <w:rsid w:val="00C2406B"/>
    <w:rsid w:val="00C24519"/>
    <w:rsid w:val="00C2465C"/>
    <w:rsid w:val="00C24A95"/>
    <w:rsid w:val="00C24C0C"/>
    <w:rsid w:val="00C24ED8"/>
    <w:rsid w:val="00C253DB"/>
    <w:rsid w:val="00C25612"/>
    <w:rsid w:val="00C256EC"/>
    <w:rsid w:val="00C25927"/>
    <w:rsid w:val="00C259E5"/>
    <w:rsid w:val="00C260A3"/>
    <w:rsid w:val="00C26180"/>
    <w:rsid w:val="00C2623C"/>
    <w:rsid w:val="00C26575"/>
    <w:rsid w:val="00C26997"/>
    <w:rsid w:val="00C26EBA"/>
    <w:rsid w:val="00C27235"/>
    <w:rsid w:val="00C27859"/>
    <w:rsid w:val="00C2791E"/>
    <w:rsid w:val="00C27A76"/>
    <w:rsid w:val="00C30196"/>
    <w:rsid w:val="00C302CC"/>
    <w:rsid w:val="00C303F9"/>
    <w:rsid w:val="00C3077C"/>
    <w:rsid w:val="00C30889"/>
    <w:rsid w:val="00C310E3"/>
    <w:rsid w:val="00C31326"/>
    <w:rsid w:val="00C3169D"/>
    <w:rsid w:val="00C3191E"/>
    <w:rsid w:val="00C31BAD"/>
    <w:rsid w:val="00C31BE3"/>
    <w:rsid w:val="00C3260D"/>
    <w:rsid w:val="00C328FE"/>
    <w:rsid w:val="00C32BB6"/>
    <w:rsid w:val="00C32CA9"/>
    <w:rsid w:val="00C32E64"/>
    <w:rsid w:val="00C32EA3"/>
    <w:rsid w:val="00C32FB5"/>
    <w:rsid w:val="00C3300A"/>
    <w:rsid w:val="00C33369"/>
    <w:rsid w:val="00C33777"/>
    <w:rsid w:val="00C33799"/>
    <w:rsid w:val="00C33E74"/>
    <w:rsid w:val="00C33F6D"/>
    <w:rsid w:val="00C34269"/>
    <w:rsid w:val="00C342BF"/>
    <w:rsid w:val="00C34496"/>
    <w:rsid w:val="00C34866"/>
    <w:rsid w:val="00C348DF"/>
    <w:rsid w:val="00C34B14"/>
    <w:rsid w:val="00C34EAA"/>
    <w:rsid w:val="00C34EF5"/>
    <w:rsid w:val="00C352BF"/>
    <w:rsid w:val="00C35413"/>
    <w:rsid w:val="00C35797"/>
    <w:rsid w:val="00C358E8"/>
    <w:rsid w:val="00C35AD0"/>
    <w:rsid w:val="00C3607B"/>
    <w:rsid w:val="00C36121"/>
    <w:rsid w:val="00C3633E"/>
    <w:rsid w:val="00C367F1"/>
    <w:rsid w:val="00C36A50"/>
    <w:rsid w:val="00C37622"/>
    <w:rsid w:val="00C37743"/>
    <w:rsid w:val="00C37F8D"/>
    <w:rsid w:val="00C4002B"/>
    <w:rsid w:val="00C40165"/>
    <w:rsid w:val="00C405DA"/>
    <w:rsid w:val="00C4067E"/>
    <w:rsid w:val="00C40A42"/>
    <w:rsid w:val="00C40C65"/>
    <w:rsid w:val="00C40C86"/>
    <w:rsid w:val="00C411B5"/>
    <w:rsid w:val="00C411EC"/>
    <w:rsid w:val="00C41596"/>
    <w:rsid w:val="00C415BE"/>
    <w:rsid w:val="00C418CF"/>
    <w:rsid w:val="00C4195F"/>
    <w:rsid w:val="00C41989"/>
    <w:rsid w:val="00C41ABE"/>
    <w:rsid w:val="00C41F09"/>
    <w:rsid w:val="00C41F4E"/>
    <w:rsid w:val="00C42081"/>
    <w:rsid w:val="00C4220A"/>
    <w:rsid w:val="00C4232F"/>
    <w:rsid w:val="00C42368"/>
    <w:rsid w:val="00C42529"/>
    <w:rsid w:val="00C425E5"/>
    <w:rsid w:val="00C426EA"/>
    <w:rsid w:val="00C4273A"/>
    <w:rsid w:val="00C42986"/>
    <w:rsid w:val="00C42A26"/>
    <w:rsid w:val="00C42C0A"/>
    <w:rsid w:val="00C432E7"/>
    <w:rsid w:val="00C432F7"/>
    <w:rsid w:val="00C43D7B"/>
    <w:rsid w:val="00C43F4D"/>
    <w:rsid w:val="00C440F2"/>
    <w:rsid w:val="00C44434"/>
    <w:rsid w:val="00C445E7"/>
    <w:rsid w:val="00C44705"/>
    <w:rsid w:val="00C449C2"/>
    <w:rsid w:val="00C44AE1"/>
    <w:rsid w:val="00C44D35"/>
    <w:rsid w:val="00C44F60"/>
    <w:rsid w:val="00C45011"/>
    <w:rsid w:val="00C45653"/>
    <w:rsid w:val="00C4566D"/>
    <w:rsid w:val="00C45B1F"/>
    <w:rsid w:val="00C45CD2"/>
    <w:rsid w:val="00C46116"/>
    <w:rsid w:val="00C46343"/>
    <w:rsid w:val="00C4661B"/>
    <w:rsid w:val="00C46AF5"/>
    <w:rsid w:val="00C46CBB"/>
    <w:rsid w:val="00C46F10"/>
    <w:rsid w:val="00C46FDF"/>
    <w:rsid w:val="00C471CA"/>
    <w:rsid w:val="00C475C5"/>
    <w:rsid w:val="00C477DC"/>
    <w:rsid w:val="00C47B3C"/>
    <w:rsid w:val="00C47DFC"/>
    <w:rsid w:val="00C50041"/>
    <w:rsid w:val="00C5007A"/>
    <w:rsid w:val="00C500D1"/>
    <w:rsid w:val="00C502BE"/>
    <w:rsid w:val="00C503FA"/>
    <w:rsid w:val="00C5169D"/>
    <w:rsid w:val="00C51C83"/>
    <w:rsid w:val="00C51CBA"/>
    <w:rsid w:val="00C51D51"/>
    <w:rsid w:val="00C52014"/>
    <w:rsid w:val="00C521BD"/>
    <w:rsid w:val="00C521F0"/>
    <w:rsid w:val="00C52623"/>
    <w:rsid w:val="00C529E5"/>
    <w:rsid w:val="00C53056"/>
    <w:rsid w:val="00C5324C"/>
    <w:rsid w:val="00C53576"/>
    <w:rsid w:val="00C535A6"/>
    <w:rsid w:val="00C536DE"/>
    <w:rsid w:val="00C53F07"/>
    <w:rsid w:val="00C54184"/>
    <w:rsid w:val="00C54486"/>
    <w:rsid w:val="00C547E2"/>
    <w:rsid w:val="00C548A6"/>
    <w:rsid w:val="00C548AF"/>
    <w:rsid w:val="00C54B7D"/>
    <w:rsid w:val="00C54C9B"/>
    <w:rsid w:val="00C55A3E"/>
    <w:rsid w:val="00C55A79"/>
    <w:rsid w:val="00C55AC3"/>
    <w:rsid w:val="00C55B46"/>
    <w:rsid w:val="00C55DB1"/>
    <w:rsid w:val="00C55E00"/>
    <w:rsid w:val="00C5623E"/>
    <w:rsid w:val="00C56416"/>
    <w:rsid w:val="00C565FC"/>
    <w:rsid w:val="00C569B4"/>
    <w:rsid w:val="00C56C8E"/>
    <w:rsid w:val="00C57430"/>
    <w:rsid w:val="00C575EA"/>
    <w:rsid w:val="00C57CAE"/>
    <w:rsid w:val="00C57E13"/>
    <w:rsid w:val="00C57F58"/>
    <w:rsid w:val="00C604EB"/>
    <w:rsid w:val="00C608A4"/>
    <w:rsid w:val="00C6091C"/>
    <w:rsid w:val="00C60CD0"/>
    <w:rsid w:val="00C60E14"/>
    <w:rsid w:val="00C6136E"/>
    <w:rsid w:val="00C618A7"/>
    <w:rsid w:val="00C619A7"/>
    <w:rsid w:val="00C61C43"/>
    <w:rsid w:val="00C61D1D"/>
    <w:rsid w:val="00C61E1D"/>
    <w:rsid w:val="00C61F79"/>
    <w:rsid w:val="00C6209E"/>
    <w:rsid w:val="00C62334"/>
    <w:rsid w:val="00C62571"/>
    <w:rsid w:val="00C62586"/>
    <w:rsid w:val="00C625A4"/>
    <w:rsid w:val="00C6276F"/>
    <w:rsid w:val="00C62A2D"/>
    <w:rsid w:val="00C62BB8"/>
    <w:rsid w:val="00C6305B"/>
    <w:rsid w:val="00C634F5"/>
    <w:rsid w:val="00C639C3"/>
    <w:rsid w:val="00C64354"/>
    <w:rsid w:val="00C64705"/>
    <w:rsid w:val="00C64A6C"/>
    <w:rsid w:val="00C64DA3"/>
    <w:rsid w:val="00C64F45"/>
    <w:rsid w:val="00C653E1"/>
    <w:rsid w:val="00C6591B"/>
    <w:rsid w:val="00C65CCB"/>
    <w:rsid w:val="00C65DF2"/>
    <w:rsid w:val="00C65F64"/>
    <w:rsid w:val="00C65FF9"/>
    <w:rsid w:val="00C6608F"/>
    <w:rsid w:val="00C66350"/>
    <w:rsid w:val="00C66B03"/>
    <w:rsid w:val="00C66B2D"/>
    <w:rsid w:val="00C67F85"/>
    <w:rsid w:val="00C67FE9"/>
    <w:rsid w:val="00C70101"/>
    <w:rsid w:val="00C70247"/>
    <w:rsid w:val="00C704A3"/>
    <w:rsid w:val="00C706A7"/>
    <w:rsid w:val="00C70AEF"/>
    <w:rsid w:val="00C70E93"/>
    <w:rsid w:val="00C7101E"/>
    <w:rsid w:val="00C71032"/>
    <w:rsid w:val="00C714C2"/>
    <w:rsid w:val="00C71AE5"/>
    <w:rsid w:val="00C71EC6"/>
    <w:rsid w:val="00C729F3"/>
    <w:rsid w:val="00C72BC7"/>
    <w:rsid w:val="00C72BF9"/>
    <w:rsid w:val="00C72CAC"/>
    <w:rsid w:val="00C72D69"/>
    <w:rsid w:val="00C72EC8"/>
    <w:rsid w:val="00C734BD"/>
    <w:rsid w:val="00C73A80"/>
    <w:rsid w:val="00C73E08"/>
    <w:rsid w:val="00C74425"/>
    <w:rsid w:val="00C74427"/>
    <w:rsid w:val="00C74600"/>
    <w:rsid w:val="00C74700"/>
    <w:rsid w:val="00C747AD"/>
    <w:rsid w:val="00C74D0A"/>
    <w:rsid w:val="00C75132"/>
    <w:rsid w:val="00C751B0"/>
    <w:rsid w:val="00C752A7"/>
    <w:rsid w:val="00C7644E"/>
    <w:rsid w:val="00C766B2"/>
    <w:rsid w:val="00C76A62"/>
    <w:rsid w:val="00C77063"/>
    <w:rsid w:val="00C77395"/>
    <w:rsid w:val="00C77439"/>
    <w:rsid w:val="00C77479"/>
    <w:rsid w:val="00C779A1"/>
    <w:rsid w:val="00C77D6C"/>
    <w:rsid w:val="00C77F27"/>
    <w:rsid w:val="00C803A2"/>
    <w:rsid w:val="00C803E1"/>
    <w:rsid w:val="00C80570"/>
    <w:rsid w:val="00C80799"/>
    <w:rsid w:val="00C807C7"/>
    <w:rsid w:val="00C807FC"/>
    <w:rsid w:val="00C808B3"/>
    <w:rsid w:val="00C808D2"/>
    <w:rsid w:val="00C80FAF"/>
    <w:rsid w:val="00C813B8"/>
    <w:rsid w:val="00C81489"/>
    <w:rsid w:val="00C81B6C"/>
    <w:rsid w:val="00C820C9"/>
    <w:rsid w:val="00C82320"/>
    <w:rsid w:val="00C8236C"/>
    <w:rsid w:val="00C826CC"/>
    <w:rsid w:val="00C82CF7"/>
    <w:rsid w:val="00C83237"/>
    <w:rsid w:val="00C8324E"/>
    <w:rsid w:val="00C832D3"/>
    <w:rsid w:val="00C83341"/>
    <w:rsid w:val="00C83731"/>
    <w:rsid w:val="00C83CFA"/>
    <w:rsid w:val="00C83DA3"/>
    <w:rsid w:val="00C841E5"/>
    <w:rsid w:val="00C84258"/>
    <w:rsid w:val="00C843CD"/>
    <w:rsid w:val="00C84471"/>
    <w:rsid w:val="00C84EB3"/>
    <w:rsid w:val="00C854E4"/>
    <w:rsid w:val="00C8550C"/>
    <w:rsid w:val="00C85D0E"/>
    <w:rsid w:val="00C86C2B"/>
    <w:rsid w:val="00C86E79"/>
    <w:rsid w:val="00C871BE"/>
    <w:rsid w:val="00C871D7"/>
    <w:rsid w:val="00C87248"/>
    <w:rsid w:val="00C872FD"/>
    <w:rsid w:val="00C87611"/>
    <w:rsid w:val="00C8783B"/>
    <w:rsid w:val="00C87874"/>
    <w:rsid w:val="00C87957"/>
    <w:rsid w:val="00C87EBF"/>
    <w:rsid w:val="00C90313"/>
    <w:rsid w:val="00C90347"/>
    <w:rsid w:val="00C907CA"/>
    <w:rsid w:val="00C90904"/>
    <w:rsid w:val="00C90B11"/>
    <w:rsid w:val="00C90D39"/>
    <w:rsid w:val="00C9103F"/>
    <w:rsid w:val="00C91477"/>
    <w:rsid w:val="00C91974"/>
    <w:rsid w:val="00C91B29"/>
    <w:rsid w:val="00C91D51"/>
    <w:rsid w:val="00C9203C"/>
    <w:rsid w:val="00C92545"/>
    <w:rsid w:val="00C92670"/>
    <w:rsid w:val="00C92969"/>
    <w:rsid w:val="00C92D33"/>
    <w:rsid w:val="00C92D6D"/>
    <w:rsid w:val="00C92E8E"/>
    <w:rsid w:val="00C93345"/>
    <w:rsid w:val="00C9353B"/>
    <w:rsid w:val="00C9364F"/>
    <w:rsid w:val="00C9395F"/>
    <w:rsid w:val="00C93A2B"/>
    <w:rsid w:val="00C93BB1"/>
    <w:rsid w:val="00C93BF3"/>
    <w:rsid w:val="00C940A1"/>
    <w:rsid w:val="00C940C0"/>
    <w:rsid w:val="00C94361"/>
    <w:rsid w:val="00C9439D"/>
    <w:rsid w:val="00C94486"/>
    <w:rsid w:val="00C945E6"/>
    <w:rsid w:val="00C94D7E"/>
    <w:rsid w:val="00C950A5"/>
    <w:rsid w:val="00C95C2E"/>
    <w:rsid w:val="00C95DD6"/>
    <w:rsid w:val="00C967C1"/>
    <w:rsid w:val="00C96981"/>
    <w:rsid w:val="00C96CD1"/>
    <w:rsid w:val="00C974BF"/>
    <w:rsid w:val="00C975C1"/>
    <w:rsid w:val="00CA0053"/>
    <w:rsid w:val="00CA00ED"/>
    <w:rsid w:val="00CA02AB"/>
    <w:rsid w:val="00CA06BB"/>
    <w:rsid w:val="00CA072A"/>
    <w:rsid w:val="00CA0D49"/>
    <w:rsid w:val="00CA0DE0"/>
    <w:rsid w:val="00CA1342"/>
    <w:rsid w:val="00CA13F2"/>
    <w:rsid w:val="00CA1CC2"/>
    <w:rsid w:val="00CA1DB2"/>
    <w:rsid w:val="00CA1E6E"/>
    <w:rsid w:val="00CA1F21"/>
    <w:rsid w:val="00CA2062"/>
    <w:rsid w:val="00CA2090"/>
    <w:rsid w:val="00CA20F9"/>
    <w:rsid w:val="00CA239F"/>
    <w:rsid w:val="00CA2695"/>
    <w:rsid w:val="00CA28E2"/>
    <w:rsid w:val="00CA2D08"/>
    <w:rsid w:val="00CA2D8E"/>
    <w:rsid w:val="00CA2E6F"/>
    <w:rsid w:val="00CA2F5A"/>
    <w:rsid w:val="00CA3055"/>
    <w:rsid w:val="00CA3E4A"/>
    <w:rsid w:val="00CA4706"/>
    <w:rsid w:val="00CA4713"/>
    <w:rsid w:val="00CA49B4"/>
    <w:rsid w:val="00CA4B20"/>
    <w:rsid w:val="00CA4C6A"/>
    <w:rsid w:val="00CA507F"/>
    <w:rsid w:val="00CA50D0"/>
    <w:rsid w:val="00CA5436"/>
    <w:rsid w:val="00CA5513"/>
    <w:rsid w:val="00CA693F"/>
    <w:rsid w:val="00CA6AAF"/>
    <w:rsid w:val="00CA720F"/>
    <w:rsid w:val="00CA78B1"/>
    <w:rsid w:val="00CA7DD3"/>
    <w:rsid w:val="00CA7E13"/>
    <w:rsid w:val="00CB04E7"/>
    <w:rsid w:val="00CB0647"/>
    <w:rsid w:val="00CB06F3"/>
    <w:rsid w:val="00CB075E"/>
    <w:rsid w:val="00CB0CCA"/>
    <w:rsid w:val="00CB0D2B"/>
    <w:rsid w:val="00CB0F6A"/>
    <w:rsid w:val="00CB0F71"/>
    <w:rsid w:val="00CB1057"/>
    <w:rsid w:val="00CB11D7"/>
    <w:rsid w:val="00CB1594"/>
    <w:rsid w:val="00CB1A05"/>
    <w:rsid w:val="00CB1C7E"/>
    <w:rsid w:val="00CB217C"/>
    <w:rsid w:val="00CB21CB"/>
    <w:rsid w:val="00CB28BB"/>
    <w:rsid w:val="00CB2A1A"/>
    <w:rsid w:val="00CB3297"/>
    <w:rsid w:val="00CB3453"/>
    <w:rsid w:val="00CB36A9"/>
    <w:rsid w:val="00CB39F3"/>
    <w:rsid w:val="00CB3A15"/>
    <w:rsid w:val="00CB3ADE"/>
    <w:rsid w:val="00CB3D1B"/>
    <w:rsid w:val="00CB3FC6"/>
    <w:rsid w:val="00CB3FF2"/>
    <w:rsid w:val="00CB4276"/>
    <w:rsid w:val="00CB42B8"/>
    <w:rsid w:val="00CB44D4"/>
    <w:rsid w:val="00CB44D9"/>
    <w:rsid w:val="00CB4636"/>
    <w:rsid w:val="00CB49AF"/>
    <w:rsid w:val="00CB4A8A"/>
    <w:rsid w:val="00CB4D17"/>
    <w:rsid w:val="00CB50EB"/>
    <w:rsid w:val="00CB5123"/>
    <w:rsid w:val="00CB53BA"/>
    <w:rsid w:val="00CB5485"/>
    <w:rsid w:val="00CB5D5A"/>
    <w:rsid w:val="00CB5FF1"/>
    <w:rsid w:val="00CB608B"/>
    <w:rsid w:val="00CB61D9"/>
    <w:rsid w:val="00CB62A9"/>
    <w:rsid w:val="00CB62F7"/>
    <w:rsid w:val="00CB661D"/>
    <w:rsid w:val="00CB6947"/>
    <w:rsid w:val="00CB6B9F"/>
    <w:rsid w:val="00CB6BB1"/>
    <w:rsid w:val="00CB6EB3"/>
    <w:rsid w:val="00CB6EBD"/>
    <w:rsid w:val="00CB77B2"/>
    <w:rsid w:val="00CB77FC"/>
    <w:rsid w:val="00CB7AD7"/>
    <w:rsid w:val="00CB7C64"/>
    <w:rsid w:val="00CB7C7E"/>
    <w:rsid w:val="00CC011F"/>
    <w:rsid w:val="00CC0249"/>
    <w:rsid w:val="00CC0598"/>
    <w:rsid w:val="00CC059F"/>
    <w:rsid w:val="00CC061F"/>
    <w:rsid w:val="00CC085B"/>
    <w:rsid w:val="00CC0955"/>
    <w:rsid w:val="00CC0C3F"/>
    <w:rsid w:val="00CC106D"/>
    <w:rsid w:val="00CC1095"/>
    <w:rsid w:val="00CC122E"/>
    <w:rsid w:val="00CC14BC"/>
    <w:rsid w:val="00CC1E27"/>
    <w:rsid w:val="00CC206C"/>
    <w:rsid w:val="00CC2230"/>
    <w:rsid w:val="00CC22CF"/>
    <w:rsid w:val="00CC24FF"/>
    <w:rsid w:val="00CC25B0"/>
    <w:rsid w:val="00CC27E9"/>
    <w:rsid w:val="00CC2854"/>
    <w:rsid w:val="00CC28DF"/>
    <w:rsid w:val="00CC2B85"/>
    <w:rsid w:val="00CC3062"/>
    <w:rsid w:val="00CC311F"/>
    <w:rsid w:val="00CC357C"/>
    <w:rsid w:val="00CC3611"/>
    <w:rsid w:val="00CC385C"/>
    <w:rsid w:val="00CC3869"/>
    <w:rsid w:val="00CC39FA"/>
    <w:rsid w:val="00CC3FD7"/>
    <w:rsid w:val="00CC4049"/>
    <w:rsid w:val="00CC4306"/>
    <w:rsid w:val="00CC4607"/>
    <w:rsid w:val="00CC4A4C"/>
    <w:rsid w:val="00CC4B9F"/>
    <w:rsid w:val="00CC4E12"/>
    <w:rsid w:val="00CC50BA"/>
    <w:rsid w:val="00CC51D3"/>
    <w:rsid w:val="00CC5422"/>
    <w:rsid w:val="00CC5921"/>
    <w:rsid w:val="00CC596E"/>
    <w:rsid w:val="00CC5CD6"/>
    <w:rsid w:val="00CC5E8A"/>
    <w:rsid w:val="00CC61E9"/>
    <w:rsid w:val="00CC6B8A"/>
    <w:rsid w:val="00CC6D4B"/>
    <w:rsid w:val="00CC6D9A"/>
    <w:rsid w:val="00CC6E38"/>
    <w:rsid w:val="00CC6F95"/>
    <w:rsid w:val="00CC7195"/>
    <w:rsid w:val="00CC71AB"/>
    <w:rsid w:val="00CC72EE"/>
    <w:rsid w:val="00CC77FE"/>
    <w:rsid w:val="00CC7C03"/>
    <w:rsid w:val="00CD027A"/>
    <w:rsid w:val="00CD03FD"/>
    <w:rsid w:val="00CD0477"/>
    <w:rsid w:val="00CD05A2"/>
    <w:rsid w:val="00CD06F8"/>
    <w:rsid w:val="00CD0E96"/>
    <w:rsid w:val="00CD0F05"/>
    <w:rsid w:val="00CD122B"/>
    <w:rsid w:val="00CD12D3"/>
    <w:rsid w:val="00CD141D"/>
    <w:rsid w:val="00CD14C3"/>
    <w:rsid w:val="00CD171E"/>
    <w:rsid w:val="00CD1E43"/>
    <w:rsid w:val="00CD1FA5"/>
    <w:rsid w:val="00CD2131"/>
    <w:rsid w:val="00CD27E1"/>
    <w:rsid w:val="00CD2FC9"/>
    <w:rsid w:val="00CD320F"/>
    <w:rsid w:val="00CD3949"/>
    <w:rsid w:val="00CD3ACB"/>
    <w:rsid w:val="00CD3BBF"/>
    <w:rsid w:val="00CD3BEB"/>
    <w:rsid w:val="00CD3CBC"/>
    <w:rsid w:val="00CD3F51"/>
    <w:rsid w:val="00CD3F6C"/>
    <w:rsid w:val="00CD42AC"/>
    <w:rsid w:val="00CD4550"/>
    <w:rsid w:val="00CD49DF"/>
    <w:rsid w:val="00CD51FF"/>
    <w:rsid w:val="00CD5507"/>
    <w:rsid w:val="00CD5712"/>
    <w:rsid w:val="00CD5833"/>
    <w:rsid w:val="00CD5A46"/>
    <w:rsid w:val="00CD5BAF"/>
    <w:rsid w:val="00CD5D38"/>
    <w:rsid w:val="00CD5E7E"/>
    <w:rsid w:val="00CD6029"/>
    <w:rsid w:val="00CD611D"/>
    <w:rsid w:val="00CD65A4"/>
    <w:rsid w:val="00CD68A5"/>
    <w:rsid w:val="00CD6E6C"/>
    <w:rsid w:val="00CD6EAC"/>
    <w:rsid w:val="00CD70B5"/>
    <w:rsid w:val="00CD7293"/>
    <w:rsid w:val="00CD7340"/>
    <w:rsid w:val="00CD7386"/>
    <w:rsid w:val="00CD758A"/>
    <w:rsid w:val="00CD78E4"/>
    <w:rsid w:val="00CD790D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743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A9A"/>
    <w:rsid w:val="00CE5DD4"/>
    <w:rsid w:val="00CE5E53"/>
    <w:rsid w:val="00CE5F3D"/>
    <w:rsid w:val="00CE6402"/>
    <w:rsid w:val="00CE668C"/>
    <w:rsid w:val="00CE6803"/>
    <w:rsid w:val="00CE6983"/>
    <w:rsid w:val="00CE704B"/>
    <w:rsid w:val="00CE7124"/>
    <w:rsid w:val="00CE71E9"/>
    <w:rsid w:val="00CE759C"/>
    <w:rsid w:val="00CE7877"/>
    <w:rsid w:val="00CE7ADF"/>
    <w:rsid w:val="00CE7C3E"/>
    <w:rsid w:val="00CE7D82"/>
    <w:rsid w:val="00CF0589"/>
    <w:rsid w:val="00CF09A2"/>
    <w:rsid w:val="00CF1015"/>
    <w:rsid w:val="00CF154D"/>
    <w:rsid w:val="00CF1553"/>
    <w:rsid w:val="00CF1664"/>
    <w:rsid w:val="00CF17DF"/>
    <w:rsid w:val="00CF1B8E"/>
    <w:rsid w:val="00CF1BB7"/>
    <w:rsid w:val="00CF1FF6"/>
    <w:rsid w:val="00CF2233"/>
    <w:rsid w:val="00CF23F3"/>
    <w:rsid w:val="00CF2446"/>
    <w:rsid w:val="00CF25E1"/>
    <w:rsid w:val="00CF2876"/>
    <w:rsid w:val="00CF2999"/>
    <w:rsid w:val="00CF2B42"/>
    <w:rsid w:val="00CF2DC2"/>
    <w:rsid w:val="00CF2E26"/>
    <w:rsid w:val="00CF2E86"/>
    <w:rsid w:val="00CF2EA0"/>
    <w:rsid w:val="00CF320A"/>
    <w:rsid w:val="00CF34C0"/>
    <w:rsid w:val="00CF376C"/>
    <w:rsid w:val="00CF37FF"/>
    <w:rsid w:val="00CF3879"/>
    <w:rsid w:val="00CF3998"/>
    <w:rsid w:val="00CF3A40"/>
    <w:rsid w:val="00CF3C3F"/>
    <w:rsid w:val="00CF3DFF"/>
    <w:rsid w:val="00CF3ED8"/>
    <w:rsid w:val="00CF419C"/>
    <w:rsid w:val="00CF41EF"/>
    <w:rsid w:val="00CF4236"/>
    <w:rsid w:val="00CF4373"/>
    <w:rsid w:val="00CF4938"/>
    <w:rsid w:val="00CF4A9E"/>
    <w:rsid w:val="00CF50F2"/>
    <w:rsid w:val="00CF54C6"/>
    <w:rsid w:val="00CF55DA"/>
    <w:rsid w:val="00CF7077"/>
    <w:rsid w:val="00CF71F3"/>
    <w:rsid w:val="00CF79AE"/>
    <w:rsid w:val="00CF7B0A"/>
    <w:rsid w:val="00CF7DC8"/>
    <w:rsid w:val="00CF7DFA"/>
    <w:rsid w:val="00CF7EC5"/>
    <w:rsid w:val="00CF7EE7"/>
    <w:rsid w:val="00D0021C"/>
    <w:rsid w:val="00D00558"/>
    <w:rsid w:val="00D00569"/>
    <w:rsid w:val="00D0092F"/>
    <w:rsid w:val="00D00948"/>
    <w:rsid w:val="00D00970"/>
    <w:rsid w:val="00D0098E"/>
    <w:rsid w:val="00D00DF9"/>
    <w:rsid w:val="00D011CA"/>
    <w:rsid w:val="00D012FA"/>
    <w:rsid w:val="00D01312"/>
    <w:rsid w:val="00D014C9"/>
    <w:rsid w:val="00D0179A"/>
    <w:rsid w:val="00D01880"/>
    <w:rsid w:val="00D018CE"/>
    <w:rsid w:val="00D01B55"/>
    <w:rsid w:val="00D01CA1"/>
    <w:rsid w:val="00D01D11"/>
    <w:rsid w:val="00D01F40"/>
    <w:rsid w:val="00D0227F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3F8E"/>
    <w:rsid w:val="00D04029"/>
    <w:rsid w:val="00D04056"/>
    <w:rsid w:val="00D0436C"/>
    <w:rsid w:val="00D043AE"/>
    <w:rsid w:val="00D0453A"/>
    <w:rsid w:val="00D045AE"/>
    <w:rsid w:val="00D0478B"/>
    <w:rsid w:val="00D048D0"/>
    <w:rsid w:val="00D04AEB"/>
    <w:rsid w:val="00D04C9B"/>
    <w:rsid w:val="00D04D77"/>
    <w:rsid w:val="00D04E9B"/>
    <w:rsid w:val="00D053DA"/>
    <w:rsid w:val="00D0558F"/>
    <w:rsid w:val="00D05727"/>
    <w:rsid w:val="00D05CB3"/>
    <w:rsid w:val="00D05DC8"/>
    <w:rsid w:val="00D05FC5"/>
    <w:rsid w:val="00D060FE"/>
    <w:rsid w:val="00D06288"/>
    <w:rsid w:val="00D06487"/>
    <w:rsid w:val="00D066FA"/>
    <w:rsid w:val="00D06B06"/>
    <w:rsid w:val="00D06E3B"/>
    <w:rsid w:val="00D072A8"/>
    <w:rsid w:val="00D074AB"/>
    <w:rsid w:val="00D076BF"/>
    <w:rsid w:val="00D077EA"/>
    <w:rsid w:val="00D07AD7"/>
    <w:rsid w:val="00D07B5E"/>
    <w:rsid w:val="00D07B6A"/>
    <w:rsid w:val="00D07C97"/>
    <w:rsid w:val="00D07D5D"/>
    <w:rsid w:val="00D07DCD"/>
    <w:rsid w:val="00D07EB3"/>
    <w:rsid w:val="00D1043A"/>
    <w:rsid w:val="00D1055B"/>
    <w:rsid w:val="00D10B03"/>
    <w:rsid w:val="00D11092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C3E"/>
    <w:rsid w:val="00D12F7D"/>
    <w:rsid w:val="00D136A9"/>
    <w:rsid w:val="00D13808"/>
    <w:rsid w:val="00D13C40"/>
    <w:rsid w:val="00D13EEE"/>
    <w:rsid w:val="00D14103"/>
    <w:rsid w:val="00D143D3"/>
    <w:rsid w:val="00D14476"/>
    <w:rsid w:val="00D14501"/>
    <w:rsid w:val="00D1478C"/>
    <w:rsid w:val="00D148E9"/>
    <w:rsid w:val="00D14F4A"/>
    <w:rsid w:val="00D1510E"/>
    <w:rsid w:val="00D1532A"/>
    <w:rsid w:val="00D15790"/>
    <w:rsid w:val="00D157BA"/>
    <w:rsid w:val="00D15830"/>
    <w:rsid w:val="00D15884"/>
    <w:rsid w:val="00D1592C"/>
    <w:rsid w:val="00D15A7B"/>
    <w:rsid w:val="00D15ACF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322"/>
    <w:rsid w:val="00D17410"/>
    <w:rsid w:val="00D1756A"/>
    <w:rsid w:val="00D175B0"/>
    <w:rsid w:val="00D17691"/>
    <w:rsid w:val="00D1788F"/>
    <w:rsid w:val="00D17A2C"/>
    <w:rsid w:val="00D17B87"/>
    <w:rsid w:val="00D17D13"/>
    <w:rsid w:val="00D17EE6"/>
    <w:rsid w:val="00D2000B"/>
    <w:rsid w:val="00D2004B"/>
    <w:rsid w:val="00D2012B"/>
    <w:rsid w:val="00D20248"/>
    <w:rsid w:val="00D2025A"/>
    <w:rsid w:val="00D20A83"/>
    <w:rsid w:val="00D20ACB"/>
    <w:rsid w:val="00D20D54"/>
    <w:rsid w:val="00D20FBE"/>
    <w:rsid w:val="00D21058"/>
    <w:rsid w:val="00D21089"/>
    <w:rsid w:val="00D212CB"/>
    <w:rsid w:val="00D212D4"/>
    <w:rsid w:val="00D21368"/>
    <w:rsid w:val="00D21E07"/>
    <w:rsid w:val="00D22425"/>
    <w:rsid w:val="00D233DE"/>
    <w:rsid w:val="00D233F2"/>
    <w:rsid w:val="00D23425"/>
    <w:rsid w:val="00D235D2"/>
    <w:rsid w:val="00D238DA"/>
    <w:rsid w:val="00D23EA8"/>
    <w:rsid w:val="00D23F6D"/>
    <w:rsid w:val="00D23F9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0B5"/>
    <w:rsid w:val="00D262A5"/>
    <w:rsid w:val="00D26BA8"/>
    <w:rsid w:val="00D26F91"/>
    <w:rsid w:val="00D26F9B"/>
    <w:rsid w:val="00D2700D"/>
    <w:rsid w:val="00D272D9"/>
    <w:rsid w:val="00D272E6"/>
    <w:rsid w:val="00D27456"/>
    <w:rsid w:val="00D27471"/>
    <w:rsid w:val="00D276C5"/>
    <w:rsid w:val="00D27799"/>
    <w:rsid w:val="00D27997"/>
    <w:rsid w:val="00D27A01"/>
    <w:rsid w:val="00D27CD4"/>
    <w:rsid w:val="00D27E54"/>
    <w:rsid w:val="00D30050"/>
    <w:rsid w:val="00D30418"/>
    <w:rsid w:val="00D30993"/>
    <w:rsid w:val="00D30C03"/>
    <w:rsid w:val="00D30C42"/>
    <w:rsid w:val="00D30C90"/>
    <w:rsid w:val="00D30CB0"/>
    <w:rsid w:val="00D310F1"/>
    <w:rsid w:val="00D31286"/>
    <w:rsid w:val="00D3128F"/>
    <w:rsid w:val="00D316BE"/>
    <w:rsid w:val="00D3185D"/>
    <w:rsid w:val="00D31A81"/>
    <w:rsid w:val="00D31C4E"/>
    <w:rsid w:val="00D31C8E"/>
    <w:rsid w:val="00D31D75"/>
    <w:rsid w:val="00D3261A"/>
    <w:rsid w:val="00D3265D"/>
    <w:rsid w:val="00D326E8"/>
    <w:rsid w:val="00D32D14"/>
    <w:rsid w:val="00D32EA5"/>
    <w:rsid w:val="00D33141"/>
    <w:rsid w:val="00D331CA"/>
    <w:rsid w:val="00D333D5"/>
    <w:rsid w:val="00D334C9"/>
    <w:rsid w:val="00D336C0"/>
    <w:rsid w:val="00D33741"/>
    <w:rsid w:val="00D33B59"/>
    <w:rsid w:val="00D33CA2"/>
    <w:rsid w:val="00D33FC1"/>
    <w:rsid w:val="00D33FC3"/>
    <w:rsid w:val="00D3429F"/>
    <w:rsid w:val="00D3456C"/>
    <w:rsid w:val="00D347D4"/>
    <w:rsid w:val="00D34A2B"/>
    <w:rsid w:val="00D34BC1"/>
    <w:rsid w:val="00D34C01"/>
    <w:rsid w:val="00D355E8"/>
    <w:rsid w:val="00D35940"/>
    <w:rsid w:val="00D360C9"/>
    <w:rsid w:val="00D362B7"/>
    <w:rsid w:val="00D36747"/>
    <w:rsid w:val="00D36956"/>
    <w:rsid w:val="00D36A90"/>
    <w:rsid w:val="00D36B74"/>
    <w:rsid w:val="00D36EDC"/>
    <w:rsid w:val="00D36F6D"/>
    <w:rsid w:val="00D3740E"/>
    <w:rsid w:val="00D37CFD"/>
    <w:rsid w:val="00D40552"/>
    <w:rsid w:val="00D40DD4"/>
    <w:rsid w:val="00D41C9C"/>
    <w:rsid w:val="00D41CCE"/>
    <w:rsid w:val="00D41DED"/>
    <w:rsid w:val="00D41E35"/>
    <w:rsid w:val="00D4208B"/>
    <w:rsid w:val="00D421F8"/>
    <w:rsid w:val="00D42608"/>
    <w:rsid w:val="00D4267C"/>
    <w:rsid w:val="00D42851"/>
    <w:rsid w:val="00D4291F"/>
    <w:rsid w:val="00D42A5F"/>
    <w:rsid w:val="00D42DDE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AE0"/>
    <w:rsid w:val="00D45B20"/>
    <w:rsid w:val="00D45FA8"/>
    <w:rsid w:val="00D4624C"/>
    <w:rsid w:val="00D46277"/>
    <w:rsid w:val="00D46367"/>
    <w:rsid w:val="00D46585"/>
    <w:rsid w:val="00D467C6"/>
    <w:rsid w:val="00D46905"/>
    <w:rsid w:val="00D46D49"/>
    <w:rsid w:val="00D46E52"/>
    <w:rsid w:val="00D46FD4"/>
    <w:rsid w:val="00D47150"/>
    <w:rsid w:val="00D476D0"/>
    <w:rsid w:val="00D47C75"/>
    <w:rsid w:val="00D47EAC"/>
    <w:rsid w:val="00D500D8"/>
    <w:rsid w:val="00D5013A"/>
    <w:rsid w:val="00D50206"/>
    <w:rsid w:val="00D506F1"/>
    <w:rsid w:val="00D507CA"/>
    <w:rsid w:val="00D50937"/>
    <w:rsid w:val="00D50C40"/>
    <w:rsid w:val="00D50C86"/>
    <w:rsid w:val="00D50CAE"/>
    <w:rsid w:val="00D50F2B"/>
    <w:rsid w:val="00D5113C"/>
    <w:rsid w:val="00D51432"/>
    <w:rsid w:val="00D515DA"/>
    <w:rsid w:val="00D520EE"/>
    <w:rsid w:val="00D52165"/>
    <w:rsid w:val="00D52262"/>
    <w:rsid w:val="00D523E1"/>
    <w:rsid w:val="00D525F1"/>
    <w:rsid w:val="00D52CB9"/>
    <w:rsid w:val="00D52F41"/>
    <w:rsid w:val="00D535E0"/>
    <w:rsid w:val="00D53ACE"/>
    <w:rsid w:val="00D53C2C"/>
    <w:rsid w:val="00D53CDA"/>
    <w:rsid w:val="00D53D86"/>
    <w:rsid w:val="00D53EA6"/>
    <w:rsid w:val="00D53FD0"/>
    <w:rsid w:val="00D54044"/>
    <w:rsid w:val="00D5447D"/>
    <w:rsid w:val="00D54EFA"/>
    <w:rsid w:val="00D5565A"/>
    <w:rsid w:val="00D5643A"/>
    <w:rsid w:val="00D5672C"/>
    <w:rsid w:val="00D56781"/>
    <w:rsid w:val="00D56862"/>
    <w:rsid w:val="00D56A1A"/>
    <w:rsid w:val="00D56AEC"/>
    <w:rsid w:val="00D5736E"/>
    <w:rsid w:val="00D573CD"/>
    <w:rsid w:val="00D5745B"/>
    <w:rsid w:val="00D574C5"/>
    <w:rsid w:val="00D5774C"/>
    <w:rsid w:val="00D57775"/>
    <w:rsid w:val="00D578E0"/>
    <w:rsid w:val="00D57A91"/>
    <w:rsid w:val="00D57CB5"/>
    <w:rsid w:val="00D57CE0"/>
    <w:rsid w:val="00D6061F"/>
    <w:rsid w:val="00D60830"/>
    <w:rsid w:val="00D60C51"/>
    <w:rsid w:val="00D61406"/>
    <w:rsid w:val="00D614B8"/>
    <w:rsid w:val="00D6151C"/>
    <w:rsid w:val="00D61933"/>
    <w:rsid w:val="00D619DD"/>
    <w:rsid w:val="00D624EF"/>
    <w:rsid w:val="00D6280D"/>
    <w:rsid w:val="00D62C63"/>
    <w:rsid w:val="00D62D5D"/>
    <w:rsid w:val="00D6341D"/>
    <w:rsid w:val="00D63421"/>
    <w:rsid w:val="00D635E4"/>
    <w:rsid w:val="00D63739"/>
    <w:rsid w:val="00D63C42"/>
    <w:rsid w:val="00D63D41"/>
    <w:rsid w:val="00D63F07"/>
    <w:rsid w:val="00D6413C"/>
    <w:rsid w:val="00D6480E"/>
    <w:rsid w:val="00D64CED"/>
    <w:rsid w:val="00D64EB4"/>
    <w:rsid w:val="00D65001"/>
    <w:rsid w:val="00D65083"/>
    <w:rsid w:val="00D65256"/>
    <w:rsid w:val="00D6590A"/>
    <w:rsid w:val="00D65953"/>
    <w:rsid w:val="00D66246"/>
    <w:rsid w:val="00D666F9"/>
    <w:rsid w:val="00D66B6D"/>
    <w:rsid w:val="00D66D03"/>
    <w:rsid w:val="00D67841"/>
    <w:rsid w:val="00D679EC"/>
    <w:rsid w:val="00D67BEA"/>
    <w:rsid w:val="00D67C95"/>
    <w:rsid w:val="00D67D30"/>
    <w:rsid w:val="00D7040F"/>
    <w:rsid w:val="00D70494"/>
    <w:rsid w:val="00D70576"/>
    <w:rsid w:val="00D70720"/>
    <w:rsid w:val="00D70B43"/>
    <w:rsid w:val="00D70D43"/>
    <w:rsid w:val="00D715FF"/>
    <w:rsid w:val="00D71777"/>
    <w:rsid w:val="00D718E0"/>
    <w:rsid w:val="00D71D6E"/>
    <w:rsid w:val="00D72782"/>
    <w:rsid w:val="00D72E0E"/>
    <w:rsid w:val="00D732BF"/>
    <w:rsid w:val="00D7337A"/>
    <w:rsid w:val="00D7345E"/>
    <w:rsid w:val="00D7363E"/>
    <w:rsid w:val="00D7366F"/>
    <w:rsid w:val="00D736B1"/>
    <w:rsid w:val="00D738F2"/>
    <w:rsid w:val="00D73ADA"/>
    <w:rsid w:val="00D73B04"/>
    <w:rsid w:val="00D73C91"/>
    <w:rsid w:val="00D74154"/>
    <w:rsid w:val="00D74311"/>
    <w:rsid w:val="00D7472F"/>
    <w:rsid w:val="00D7485A"/>
    <w:rsid w:val="00D74915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3EB"/>
    <w:rsid w:val="00D7741A"/>
    <w:rsid w:val="00D774B8"/>
    <w:rsid w:val="00D7755E"/>
    <w:rsid w:val="00D777BE"/>
    <w:rsid w:val="00D77DBE"/>
    <w:rsid w:val="00D77F94"/>
    <w:rsid w:val="00D806A2"/>
    <w:rsid w:val="00D8087D"/>
    <w:rsid w:val="00D80AD4"/>
    <w:rsid w:val="00D80C31"/>
    <w:rsid w:val="00D8102C"/>
    <w:rsid w:val="00D810B1"/>
    <w:rsid w:val="00D81DB9"/>
    <w:rsid w:val="00D81EFA"/>
    <w:rsid w:val="00D823FA"/>
    <w:rsid w:val="00D8240C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74B"/>
    <w:rsid w:val="00D86B53"/>
    <w:rsid w:val="00D86BBB"/>
    <w:rsid w:val="00D86D25"/>
    <w:rsid w:val="00D86DF0"/>
    <w:rsid w:val="00D871D9"/>
    <w:rsid w:val="00D8795C"/>
    <w:rsid w:val="00D8798B"/>
    <w:rsid w:val="00D87D0F"/>
    <w:rsid w:val="00D902D3"/>
    <w:rsid w:val="00D903B4"/>
    <w:rsid w:val="00D9063F"/>
    <w:rsid w:val="00D90E4D"/>
    <w:rsid w:val="00D91A4C"/>
    <w:rsid w:val="00D91C15"/>
    <w:rsid w:val="00D91C31"/>
    <w:rsid w:val="00D91DC6"/>
    <w:rsid w:val="00D92020"/>
    <w:rsid w:val="00D9215F"/>
    <w:rsid w:val="00D92254"/>
    <w:rsid w:val="00D9292D"/>
    <w:rsid w:val="00D92DD1"/>
    <w:rsid w:val="00D92FCB"/>
    <w:rsid w:val="00D931F4"/>
    <w:rsid w:val="00D93269"/>
    <w:rsid w:val="00D933EB"/>
    <w:rsid w:val="00D939A0"/>
    <w:rsid w:val="00D93B9A"/>
    <w:rsid w:val="00D93D8E"/>
    <w:rsid w:val="00D93EB1"/>
    <w:rsid w:val="00D94095"/>
    <w:rsid w:val="00D941FA"/>
    <w:rsid w:val="00D94381"/>
    <w:rsid w:val="00D94654"/>
    <w:rsid w:val="00D946AF"/>
    <w:rsid w:val="00D94804"/>
    <w:rsid w:val="00D95041"/>
    <w:rsid w:val="00D950A6"/>
    <w:rsid w:val="00D95D6D"/>
    <w:rsid w:val="00D95E29"/>
    <w:rsid w:val="00D9613A"/>
    <w:rsid w:val="00D9638F"/>
    <w:rsid w:val="00D9654B"/>
    <w:rsid w:val="00D96BF4"/>
    <w:rsid w:val="00D96C56"/>
    <w:rsid w:val="00D96F6E"/>
    <w:rsid w:val="00D97530"/>
    <w:rsid w:val="00D97665"/>
    <w:rsid w:val="00D977EB"/>
    <w:rsid w:val="00D97BF7"/>
    <w:rsid w:val="00DA00B4"/>
    <w:rsid w:val="00DA057E"/>
    <w:rsid w:val="00DA088D"/>
    <w:rsid w:val="00DA116D"/>
    <w:rsid w:val="00DA12EE"/>
    <w:rsid w:val="00DA1613"/>
    <w:rsid w:val="00DA1AE4"/>
    <w:rsid w:val="00DA1B07"/>
    <w:rsid w:val="00DA1B96"/>
    <w:rsid w:val="00DA1ECF"/>
    <w:rsid w:val="00DA21EA"/>
    <w:rsid w:val="00DA25AA"/>
    <w:rsid w:val="00DA2617"/>
    <w:rsid w:val="00DA2E5A"/>
    <w:rsid w:val="00DA2F3E"/>
    <w:rsid w:val="00DA3F9A"/>
    <w:rsid w:val="00DA3FE8"/>
    <w:rsid w:val="00DA423D"/>
    <w:rsid w:val="00DA432B"/>
    <w:rsid w:val="00DA4412"/>
    <w:rsid w:val="00DA46D4"/>
    <w:rsid w:val="00DA4BF4"/>
    <w:rsid w:val="00DA4E96"/>
    <w:rsid w:val="00DA5082"/>
    <w:rsid w:val="00DA5206"/>
    <w:rsid w:val="00DA567B"/>
    <w:rsid w:val="00DA56E0"/>
    <w:rsid w:val="00DA5E1C"/>
    <w:rsid w:val="00DA619A"/>
    <w:rsid w:val="00DA65EF"/>
    <w:rsid w:val="00DA6764"/>
    <w:rsid w:val="00DA6C91"/>
    <w:rsid w:val="00DA6CAC"/>
    <w:rsid w:val="00DA6D89"/>
    <w:rsid w:val="00DA76B1"/>
    <w:rsid w:val="00DB008F"/>
    <w:rsid w:val="00DB00AC"/>
    <w:rsid w:val="00DB0120"/>
    <w:rsid w:val="00DB02A9"/>
    <w:rsid w:val="00DB0E15"/>
    <w:rsid w:val="00DB0FFB"/>
    <w:rsid w:val="00DB115A"/>
    <w:rsid w:val="00DB11D2"/>
    <w:rsid w:val="00DB1301"/>
    <w:rsid w:val="00DB1368"/>
    <w:rsid w:val="00DB1B4D"/>
    <w:rsid w:val="00DB2227"/>
    <w:rsid w:val="00DB22A3"/>
    <w:rsid w:val="00DB22D3"/>
    <w:rsid w:val="00DB2D1C"/>
    <w:rsid w:val="00DB300A"/>
    <w:rsid w:val="00DB30FF"/>
    <w:rsid w:val="00DB3673"/>
    <w:rsid w:val="00DB396B"/>
    <w:rsid w:val="00DB39C6"/>
    <w:rsid w:val="00DB3B1A"/>
    <w:rsid w:val="00DB3C2C"/>
    <w:rsid w:val="00DB3E61"/>
    <w:rsid w:val="00DB4137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5E7B"/>
    <w:rsid w:val="00DB6378"/>
    <w:rsid w:val="00DB6A27"/>
    <w:rsid w:val="00DB6CFF"/>
    <w:rsid w:val="00DB6E49"/>
    <w:rsid w:val="00DB6F6D"/>
    <w:rsid w:val="00DB7149"/>
    <w:rsid w:val="00DB7174"/>
    <w:rsid w:val="00DB7403"/>
    <w:rsid w:val="00DB75B5"/>
    <w:rsid w:val="00DB75F4"/>
    <w:rsid w:val="00DB79C1"/>
    <w:rsid w:val="00DB7A2E"/>
    <w:rsid w:val="00DB7D1A"/>
    <w:rsid w:val="00DB7E9B"/>
    <w:rsid w:val="00DB7F0B"/>
    <w:rsid w:val="00DB7F93"/>
    <w:rsid w:val="00DB7FAC"/>
    <w:rsid w:val="00DC0247"/>
    <w:rsid w:val="00DC085A"/>
    <w:rsid w:val="00DC0B18"/>
    <w:rsid w:val="00DC0C40"/>
    <w:rsid w:val="00DC132B"/>
    <w:rsid w:val="00DC202E"/>
    <w:rsid w:val="00DC2062"/>
    <w:rsid w:val="00DC214B"/>
    <w:rsid w:val="00DC22E4"/>
    <w:rsid w:val="00DC22EC"/>
    <w:rsid w:val="00DC319D"/>
    <w:rsid w:val="00DC34F3"/>
    <w:rsid w:val="00DC3E35"/>
    <w:rsid w:val="00DC3EAB"/>
    <w:rsid w:val="00DC48D2"/>
    <w:rsid w:val="00DC4C8A"/>
    <w:rsid w:val="00DC535A"/>
    <w:rsid w:val="00DC5651"/>
    <w:rsid w:val="00DC5770"/>
    <w:rsid w:val="00DC58D8"/>
    <w:rsid w:val="00DC6351"/>
    <w:rsid w:val="00DC6373"/>
    <w:rsid w:val="00DC6BEE"/>
    <w:rsid w:val="00DC6BFC"/>
    <w:rsid w:val="00DC6C87"/>
    <w:rsid w:val="00DC6DBE"/>
    <w:rsid w:val="00DC7053"/>
    <w:rsid w:val="00DC71B1"/>
    <w:rsid w:val="00DC746A"/>
    <w:rsid w:val="00DC753C"/>
    <w:rsid w:val="00DC7E1E"/>
    <w:rsid w:val="00DD03E9"/>
    <w:rsid w:val="00DD0467"/>
    <w:rsid w:val="00DD0EB9"/>
    <w:rsid w:val="00DD12B8"/>
    <w:rsid w:val="00DD140A"/>
    <w:rsid w:val="00DD17C1"/>
    <w:rsid w:val="00DD23D4"/>
    <w:rsid w:val="00DD258B"/>
    <w:rsid w:val="00DD26AF"/>
    <w:rsid w:val="00DD2988"/>
    <w:rsid w:val="00DD2993"/>
    <w:rsid w:val="00DD31B5"/>
    <w:rsid w:val="00DD34BF"/>
    <w:rsid w:val="00DD34D2"/>
    <w:rsid w:val="00DD3583"/>
    <w:rsid w:val="00DD37A7"/>
    <w:rsid w:val="00DD3ACC"/>
    <w:rsid w:val="00DD3BA0"/>
    <w:rsid w:val="00DD3BDE"/>
    <w:rsid w:val="00DD3D43"/>
    <w:rsid w:val="00DD3F1E"/>
    <w:rsid w:val="00DD4019"/>
    <w:rsid w:val="00DD4957"/>
    <w:rsid w:val="00DD4B45"/>
    <w:rsid w:val="00DD4E90"/>
    <w:rsid w:val="00DD53D8"/>
    <w:rsid w:val="00DD58A8"/>
    <w:rsid w:val="00DD5C04"/>
    <w:rsid w:val="00DD5C3B"/>
    <w:rsid w:val="00DD5CAE"/>
    <w:rsid w:val="00DD5DDD"/>
    <w:rsid w:val="00DD5F91"/>
    <w:rsid w:val="00DD6634"/>
    <w:rsid w:val="00DD6EC8"/>
    <w:rsid w:val="00DD73C0"/>
    <w:rsid w:val="00DD73CB"/>
    <w:rsid w:val="00DD7670"/>
    <w:rsid w:val="00DD7865"/>
    <w:rsid w:val="00DD7A5B"/>
    <w:rsid w:val="00DE02D7"/>
    <w:rsid w:val="00DE064F"/>
    <w:rsid w:val="00DE0AB7"/>
    <w:rsid w:val="00DE0C1C"/>
    <w:rsid w:val="00DE0EAE"/>
    <w:rsid w:val="00DE0F63"/>
    <w:rsid w:val="00DE1171"/>
    <w:rsid w:val="00DE155B"/>
    <w:rsid w:val="00DE1975"/>
    <w:rsid w:val="00DE1DA5"/>
    <w:rsid w:val="00DE1F06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426E"/>
    <w:rsid w:val="00DE5143"/>
    <w:rsid w:val="00DE5276"/>
    <w:rsid w:val="00DE52C1"/>
    <w:rsid w:val="00DE54C1"/>
    <w:rsid w:val="00DE54C3"/>
    <w:rsid w:val="00DE56E1"/>
    <w:rsid w:val="00DE5701"/>
    <w:rsid w:val="00DE59A2"/>
    <w:rsid w:val="00DE5B18"/>
    <w:rsid w:val="00DE5E01"/>
    <w:rsid w:val="00DE6023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6B7"/>
    <w:rsid w:val="00DE7A9C"/>
    <w:rsid w:val="00DE7C6E"/>
    <w:rsid w:val="00DE7D12"/>
    <w:rsid w:val="00DF005F"/>
    <w:rsid w:val="00DF0636"/>
    <w:rsid w:val="00DF065D"/>
    <w:rsid w:val="00DF082D"/>
    <w:rsid w:val="00DF099A"/>
    <w:rsid w:val="00DF0B38"/>
    <w:rsid w:val="00DF0E35"/>
    <w:rsid w:val="00DF126A"/>
    <w:rsid w:val="00DF12A5"/>
    <w:rsid w:val="00DF14F7"/>
    <w:rsid w:val="00DF2593"/>
    <w:rsid w:val="00DF268C"/>
    <w:rsid w:val="00DF26FD"/>
    <w:rsid w:val="00DF27FA"/>
    <w:rsid w:val="00DF291C"/>
    <w:rsid w:val="00DF2BDA"/>
    <w:rsid w:val="00DF2FED"/>
    <w:rsid w:val="00DF31C0"/>
    <w:rsid w:val="00DF320A"/>
    <w:rsid w:val="00DF330A"/>
    <w:rsid w:val="00DF34E7"/>
    <w:rsid w:val="00DF3801"/>
    <w:rsid w:val="00DF39EA"/>
    <w:rsid w:val="00DF3B36"/>
    <w:rsid w:val="00DF3FE9"/>
    <w:rsid w:val="00DF4388"/>
    <w:rsid w:val="00DF49F6"/>
    <w:rsid w:val="00DF5349"/>
    <w:rsid w:val="00DF5F9E"/>
    <w:rsid w:val="00DF61F4"/>
    <w:rsid w:val="00DF65B7"/>
    <w:rsid w:val="00DF66DD"/>
    <w:rsid w:val="00DF6899"/>
    <w:rsid w:val="00DF6A0C"/>
    <w:rsid w:val="00DF6F74"/>
    <w:rsid w:val="00DF6FB2"/>
    <w:rsid w:val="00DF73F0"/>
    <w:rsid w:val="00DF77E7"/>
    <w:rsid w:val="00DF7A3C"/>
    <w:rsid w:val="00DF7F21"/>
    <w:rsid w:val="00DF7F38"/>
    <w:rsid w:val="00DF7FBD"/>
    <w:rsid w:val="00E00112"/>
    <w:rsid w:val="00E00402"/>
    <w:rsid w:val="00E00512"/>
    <w:rsid w:val="00E00570"/>
    <w:rsid w:val="00E01134"/>
    <w:rsid w:val="00E01446"/>
    <w:rsid w:val="00E0179E"/>
    <w:rsid w:val="00E01972"/>
    <w:rsid w:val="00E01CB6"/>
    <w:rsid w:val="00E01D44"/>
    <w:rsid w:val="00E01E29"/>
    <w:rsid w:val="00E01FBC"/>
    <w:rsid w:val="00E02042"/>
    <w:rsid w:val="00E020FE"/>
    <w:rsid w:val="00E02432"/>
    <w:rsid w:val="00E02771"/>
    <w:rsid w:val="00E027A2"/>
    <w:rsid w:val="00E029F6"/>
    <w:rsid w:val="00E02B5C"/>
    <w:rsid w:val="00E02F0A"/>
    <w:rsid w:val="00E02FD9"/>
    <w:rsid w:val="00E030F5"/>
    <w:rsid w:val="00E03678"/>
    <w:rsid w:val="00E039E3"/>
    <w:rsid w:val="00E03E36"/>
    <w:rsid w:val="00E04184"/>
    <w:rsid w:val="00E042F6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BB4"/>
    <w:rsid w:val="00E05F9F"/>
    <w:rsid w:val="00E0620E"/>
    <w:rsid w:val="00E062BF"/>
    <w:rsid w:val="00E065D7"/>
    <w:rsid w:val="00E0673B"/>
    <w:rsid w:val="00E067B0"/>
    <w:rsid w:val="00E068F7"/>
    <w:rsid w:val="00E069E6"/>
    <w:rsid w:val="00E06B23"/>
    <w:rsid w:val="00E06ECD"/>
    <w:rsid w:val="00E071A2"/>
    <w:rsid w:val="00E0741D"/>
    <w:rsid w:val="00E07CCA"/>
    <w:rsid w:val="00E07D35"/>
    <w:rsid w:val="00E10370"/>
    <w:rsid w:val="00E106F5"/>
    <w:rsid w:val="00E10BF6"/>
    <w:rsid w:val="00E10D68"/>
    <w:rsid w:val="00E10D93"/>
    <w:rsid w:val="00E111BF"/>
    <w:rsid w:val="00E1166B"/>
    <w:rsid w:val="00E119EB"/>
    <w:rsid w:val="00E11C81"/>
    <w:rsid w:val="00E1206A"/>
    <w:rsid w:val="00E123B1"/>
    <w:rsid w:val="00E12555"/>
    <w:rsid w:val="00E1269B"/>
    <w:rsid w:val="00E126CA"/>
    <w:rsid w:val="00E1277E"/>
    <w:rsid w:val="00E13148"/>
    <w:rsid w:val="00E132C1"/>
    <w:rsid w:val="00E1339A"/>
    <w:rsid w:val="00E134DF"/>
    <w:rsid w:val="00E13899"/>
    <w:rsid w:val="00E138F3"/>
    <w:rsid w:val="00E13D3A"/>
    <w:rsid w:val="00E13E84"/>
    <w:rsid w:val="00E14AA3"/>
    <w:rsid w:val="00E14AA5"/>
    <w:rsid w:val="00E14C67"/>
    <w:rsid w:val="00E14D1C"/>
    <w:rsid w:val="00E14E5C"/>
    <w:rsid w:val="00E14EE1"/>
    <w:rsid w:val="00E151C3"/>
    <w:rsid w:val="00E15277"/>
    <w:rsid w:val="00E15450"/>
    <w:rsid w:val="00E154F3"/>
    <w:rsid w:val="00E15EB7"/>
    <w:rsid w:val="00E16BDA"/>
    <w:rsid w:val="00E171B0"/>
    <w:rsid w:val="00E1732C"/>
    <w:rsid w:val="00E177F8"/>
    <w:rsid w:val="00E17D6A"/>
    <w:rsid w:val="00E207AC"/>
    <w:rsid w:val="00E20868"/>
    <w:rsid w:val="00E209E2"/>
    <w:rsid w:val="00E20D87"/>
    <w:rsid w:val="00E2145D"/>
    <w:rsid w:val="00E21613"/>
    <w:rsid w:val="00E21D5B"/>
    <w:rsid w:val="00E21FC2"/>
    <w:rsid w:val="00E22153"/>
    <w:rsid w:val="00E221C5"/>
    <w:rsid w:val="00E22472"/>
    <w:rsid w:val="00E226A7"/>
    <w:rsid w:val="00E22D1D"/>
    <w:rsid w:val="00E22F93"/>
    <w:rsid w:val="00E23A0B"/>
    <w:rsid w:val="00E23C60"/>
    <w:rsid w:val="00E244D1"/>
    <w:rsid w:val="00E244E8"/>
    <w:rsid w:val="00E24E52"/>
    <w:rsid w:val="00E252CA"/>
    <w:rsid w:val="00E253D0"/>
    <w:rsid w:val="00E257DB"/>
    <w:rsid w:val="00E25EAD"/>
    <w:rsid w:val="00E25EC6"/>
    <w:rsid w:val="00E2628B"/>
    <w:rsid w:val="00E26297"/>
    <w:rsid w:val="00E262DF"/>
    <w:rsid w:val="00E264BD"/>
    <w:rsid w:val="00E265D4"/>
    <w:rsid w:val="00E26AC0"/>
    <w:rsid w:val="00E26B27"/>
    <w:rsid w:val="00E27A51"/>
    <w:rsid w:val="00E27AA8"/>
    <w:rsid w:val="00E27B7C"/>
    <w:rsid w:val="00E27B90"/>
    <w:rsid w:val="00E27ED4"/>
    <w:rsid w:val="00E30537"/>
    <w:rsid w:val="00E3055E"/>
    <w:rsid w:val="00E305AC"/>
    <w:rsid w:val="00E306A8"/>
    <w:rsid w:val="00E30841"/>
    <w:rsid w:val="00E308DE"/>
    <w:rsid w:val="00E30A79"/>
    <w:rsid w:val="00E30A88"/>
    <w:rsid w:val="00E30AED"/>
    <w:rsid w:val="00E30B70"/>
    <w:rsid w:val="00E311EE"/>
    <w:rsid w:val="00E3188D"/>
    <w:rsid w:val="00E31C58"/>
    <w:rsid w:val="00E31D3B"/>
    <w:rsid w:val="00E320A4"/>
    <w:rsid w:val="00E322A3"/>
    <w:rsid w:val="00E327E4"/>
    <w:rsid w:val="00E32B49"/>
    <w:rsid w:val="00E32D5E"/>
    <w:rsid w:val="00E3304C"/>
    <w:rsid w:val="00E33BB3"/>
    <w:rsid w:val="00E33C85"/>
    <w:rsid w:val="00E344C5"/>
    <w:rsid w:val="00E3457A"/>
    <w:rsid w:val="00E34840"/>
    <w:rsid w:val="00E349A0"/>
    <w:rsid w:val="00E34D8C"/>
    <w:rsid w:val="00E34DD9"/>
    <w:rsid w:val="00E34E74"/>
    <w:rsid w:val="00E34EC1"/>
    <w:rsid w:val="00E34F50"/>
    <w:rsid w:val="00E35024"/>
    <w:rsid w:val="00E35280"/>
    <w:rsid w:val="00E35646"/>
    <w:rsid w:val="00E35A6F"/>
    <w:rsid w:val="00E35B22"/>
    <w:rsid w:val="00E35B66"/>
    <w:rsid w:val="00E369D5"/>
    <w:rsid w:val="00E369FB"/>
    <w:rsid w:val="00E36A6A"/>
    <w:rsid w:val="00E36EF7"/>
    <w:rsid w:val="00E374D7"/>
    <w:rsid w:val="00E378C2"/>
    <w:rsid w:val="00E37AA3"/>
    <w:rsid w:val="00E37E08"/>
    <w:rsid w:val="00E37F1D"/>
    <w:rsid w:val="00E40085"/>
    <w:rsid w:val="00E401CA"/>
    <w:rsid w:val="00E402B1"/>
    <w:rsid w:val="00E40340"/>
    <w:rsid w:val="00E406EE"/>
    <w:rsid w:val="00E408F3"/>
    <w:rsid w:val="00E40BF0"/>
    <w:rsid w:val="00E40CAE"/>
    <w:rsid w:val="00E413C0"/>
    <w:rsid w:val="00E418AE"/>
    <w:rsid w:val="00E41A25"/>
    <w:rsid w:val="00E41A3E"/>
    <w:rsid w:val="00E41AF1"/>
    <w:rsid w:val="00E41F99"/>
    <w:rsid w:val="00E43451"/>
    <w:rsid w:val="00E434CB"/>
    <w:rsid w:val="00E43AB1"/>
    <w:rsid w:val="00E43B50"/>
    <w:rsid w:val="00E43D1F"/>
    <w:rsid w:val="00E43FD9"/>
    <w:rsid w:val="00E440A4"/>
    <w:rsid w:val="00E44B06"/>
    <w:rsid w:val="00E44E6F"/>
    <w:rsid w:val="00E4509F"/>
    <w:rsid w:val="00E45304"/>
    <w:rsid w:val="00E4574F"/>
    <w:rsid w:val="00E45796"/>
    <w:rsid w:val="00E458DF"/>
    <w:rsid w:val="00E45901"/>
    <w:rsid w:val="00E45E17"/>
    <w:rsid w:val="00E46042"/>
    <w:rsid w:val="00E46312"/>
    <w:rsid w:val="00E467A1"/>
    <w:rsid w:val="00E46B91"/>
    <w:rsid w:val="00E46F82"/>
    <w:rsid w:val="00E46F83"/>
    <w:rsid w:val="00E47098"/>
    <w:rsid w:val="00E470E3"/>
    <w:rsid w:val="00E470FD"/>
    <w:rsid w:val="00E476ED"/>
    <w:rsid w:val="00E476EE"/>
    <w:rsid w:val="00E50196"/>
    <w:rsid w:val="00E5025C"/>
    <w:rsid w:val="00E50715"/>
    <w:rsid w:val="00E50C0A"/>
    <w:rsid w:val="00E50DAC"/>
    <w:rsid w:val="00E51779"/>
    <w:rsid w:val="00E51BEC"/>
    <w:rsid w:val="00E52327"/>
    <w:rsid w:val="00E52389"/>
    <w:rsid w:val="00E523C5"/>
    <w:rsid w:val="00E52C7D"/>
    <w:rsid w:val="00E52DC2"/>
    <w:rsid w:val="00E53403"/>
    <w:rsid w:val="00E537C3"/>
    <w:rsid w:val="00E53D1D"/>
    <w:rsid w:val="00E5409F"/>
    <w:rsid w:val="00E5415E"/>
    <w:rsid w:val="00E5543B"/>
    <w:rsid w:val="00E5576F"/>
    <w:rsid w:val="00E558D7"/>
    <w:rsid w:val="00E55A78"/>
    <w:rsid w:val="00E55D4A"/>
    <w:rsid w:val="00E563ED"/>
    <w:rsid w:val="00E566D2"/>
    <w:rsid w:val="00E5682B"/>
    <w:rsid w:val="00E56955"/>
    <w:rsid w:val="00E56BA7"/>
    <w:rsid w:val="00E56BB6"/>
    <w:rsid w:val="00E57090"/>
    <w:rsid w:val="00E573BB"/>
    <w:rsid w:val="00E5760B"/>
    <w:rsid w:val="00E576D6"/>
    <w:rsid w:val="00E5797B"/>
    <w:rsid w:val="00E57C72"/>
    <w:rsid w:val="00E57CCC"/>
    <w:rsid w:val="00E57EFC"/>
    <w:rsid w:val="00E57F8F"/>
    <w:rsid w:val="00E60087"/>
    <w:rsid w:val="00E60179"/>
    <w:rsid w:val="00E602B8"/>
    <w:rsid w:val="00E60D1F"/>
    <w:rsid w:val="00E6141C"/>
    <w:rsid w:val="00E61F0E"/>
    <w:rsid w:val="00E62439"/>
    <w:rsid w:val="00E6251A"/>
    <w:rsid w:val="00E625FC"/>
    <w:rsid w:val="00E626A1"/>
    <w:rsid w:val="00E627D2"/>
    <w:rsid w:val="00E62BB8"/>
    <w:rsid w:val="00E62C40"/>
    <w:rsid w:val="00E62ECF"/>
    <w:rsid w:val="00E633EF"/>
    <w:rsid w:val="00E63770"/>
    <w:rsid w:val="00E63809"/>
    <w:rsid w:val="00E6388F"/>
    <w:rsid w:val="00E63C35"/>
    <w:rsid w:val="00E63E61"/>
    <w:rsid w:val="00E642FE"/>
    <w:rsid w:val="00E6438C"/>
    <w:rsid w:val="00E64626"/>
    <w:rsid w:val="00E64A24"/>
    <w:rsid w:val="00E64D34"/>
    <w:rsid w:val="00E64E99"/>
    <w:rsid w:val="00E64EF1"/>
    <w:rsid w:val="00E64FE8"/>
    <w:rsid w:val="00E65733"/>
    <w:rsid w:val="00E658BA"/>
    <w:rsid w:val="00E65BFC"/>
    <w:rsid w:val="00E65C5A"/>
    <w:rsid w:val="00E65C91"/>
    <w:rsid w:val="00E65E07"/>
    <w:rsid w:val="00E66340"/>
    <w:rsid w:val="00E669BE"/>
    <w:rsid w:val="00E66A47"/>
    <w:rsid w:val="00E66C6B"/>
    <w:rsid w:val="00E66E48"/>
    <w:rsid w:val="00E67B2B"/>
    <w:rsid w:val="00E700FE"/>
    <w:rsid w:val="00E704EA"/>
    <w:rsid w:val="00E7092A"/>
    <w:rsid w:val="00E70933"/>
    <w:rsid w:val="00E70A8A"/>
    <w:rsid w:val="00E71898"/>
    <w:rsid w:val="00E7213B"/>
    <w:rsid w:val="00E72391"/>
    <w:rsid w:val="00E72469"/>
    <w:rsid w:val="00E72718"/>
    <w:rsid w:val="00E73F6C"/>
    <w:rsid w:val="00E74137"/>
    <w:rsid w:val="00E7422F"/>
    <w:rsid w:val="00E74523"/>
    <w:rsid w:val="00E7490A"/>
    <w:rsid w:val="00E749A5"/>
    <w:rsid w:val="00E74AF8"/>
    <w:rsid w:val="00E74C64"/>
    <w:rsid w:val="00E74D92"/>
    <w:rsid w:val="00E74E25"/>
    <w:rsid w:val="00E74EBD"/>
    <w:rsid w:val="00E7501C"/>
    <w:rsid w:val="00E750E7"/>
    <w:rsid w:val="00E7549D"/>
    <w:rsid w:val="00E7569F"/>
    <w:rsid w:val="00E75722"/>
    <w:rsid w:val="00E759AE"/>
    <w:rsid w:val="00E75C34"/>
    <w:rsid w:val="00E75E59"/>
    <w:rsid w:val="00E766D1"/>
    <w:rsid w:val="00E76959"/>
    <w:rsid w:val="00E76B7A"/>
    <w:rsid w:val="00E76E38"/>
    <w:rsid w:val="00E76F05"/>
    <w:rsid w:val="00E77359"/>
    <w:rsid w:val="00E773A8"/>
    <w:rsid w:val="00E773B7"/>
    <w:rsid w:val="00E779FA"/>
    <w:rsid w:val="00E77DA9"/>
    <w:rsid w:val="00E77F0A"/>
    <w:rsid w:val="00E802B1"/>
    <w:rsid w:val="00E80405"/>
    <w:rsid w:val="00E808C3"/>
    <w:rsid w:val="00E80A61"/>
    <w:rsid w:val="00E80C3B"/>
    <w:rsid w:val="00E80D49"/>
    <w:rsid w:val="00E80F3B"/>
    <w:rsid w:val="00E81138"/>
    <w:rsid w:val="00E813B5"/>
    <w:rsid w:val="00E8180E"/>
    <w:rsid w:val="00E81AE2"/>
    <w:rsid w:val="00E81B6D"/>
    <w:rsid w:val="00E81BBE"/>
    <w:rsid w:val="00E820C0"/>
    <w:rsid w:val="00E829E8"/>
    <w:rsid w:val="00E82A3F"/>
    <w:rsid w:val="00E82D9D"/>
    <w:rsid w:val="00E82F88"/>
    <w:rsid w:val="00E83CBC"/>
    <w:rsid w:val="00E83D22"/>
    <w:rsid w:val="00E83FA7"/>
    <w:rsid w:val="00E84093"/>
    <w:rsid w:val="00E8440F"/>
    <w:rsid w:val="00E8486E"/>
    <w:rsid w:val="00E84EF1"/>
    <w:rsid w:val="00E85388"/>
    <w:rsid w:val="00E85853"/>
    <w:rsid w:val="00E85942"/>
    <w:rsid w:val="00E85B3C"/>
    <w:rsid w:val="00E85D12"/>
    <w:rsid w:val="00E8609B"/>
    <w:rsid w:val="00E8652A"/>
    <w:rsid w:val="00E8673B"/>
    <w:rsid w:val="00E8683A"/>
    <w:rsid w:val="00E86863"/>
    <w:rsid w:val="00E8689A"/>
    <w:rsid w:val="00E86B1D"/>
    <w:rsid w:val="00E86DBE"/>
    <w:rsid w:val="00E86DD0"/>
    <w:rsid w:val="00E86F84"/>
    <w:rsid w:val="00E872EC"/>
    <w:rsid w:val="00E87342"/>
    <w:rsid w:val="00E90141"/>
    <w:rsid w:val="00E90337"/>
    <w:rsid w:val="00E90A66"/>
    <w:rsid w:val="00E90D78"/>
    <w:rsid w:val="00E91267"/>
    <w:rsid w:val="00E914D5"/>
    <w:rsid w:val="00E91E4A"/>
    <w:rsid w:val="00E91E54"/>
    <w:rsid w:val="00E9237E"/>
    <w:rsid w:val="00E92380"/>
    <w:rsid w:val="00E923CA"/>
    <w:rsid w:val="00E92615"/>
    <w:rsid w:val="00E9264D"/>
    <w:rsid w:val="00E9279B"/>
    <w:rsid w:val="00E92803"/>
    <w:rsid w:val="00E92F4F"/>
    <w:rsid w:val="00E935F8"/>
    <w:rsid w:val="00E93696"/>
    <w:rsid w:val="00E939A0"/>
    <w:rsid w:val="00E9470F"/>
    <w:rsid w:val="00E9497D"/>
    <w:rsid w:val="00E94C15"/>
    <w:rsid w:val="00E94CCE"/>
    <w:rsid w:val="00E95025"/>
    <w:rsid w:val="00E95361"/>
    <w:rsid w:val="00E95782"/>
    <w:rsid w:val="00E964F7"/>
    <w:rsid w:val="00E9695C"/>
    <w:rsid w:val="00E97606"/>
    <w:rsid w:val="00E97B78"/>
    <w:rsid w:val="00E97D7A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0D74"/>
    <w:rsid w:val="00EA1655"/>
    <w:rsid w:val="00EA190A"/>
    <w:rsid w:val="00EA1D45"/>
    <w:rsid w:val="00EA1DC9"/>
    <w:rsid w:val="00EA2038"/>
    <w:rsid w:val="00EA235B"/>
    <w:rsid w:val="00EA25B9"/>
    <w:rsid w:val="00EA26FB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480"/>
    <w:rsid w:val="00EA353E"/>
    <w:rsid w:val="00EA3A5A"/>
    <w:rsid w:val="00EA3CB3"/>
    <w:rsid w:val="00EA3CC8"/>
    <w:rsid w:val="00EA3EC4"/>
    <w:rsid w:val="00EA42F2"/>
    <w:rsid w:val="00EA43E1"/>
    <w:rsid w:val="00EA48CD"/>
    <w:rsid w:val="00EA4B05"/>
    <w:rsid w:val="00EA4DB5"/>
    <w:rsid w:val="00EA4FF3"/>
    <w:rsid w:val="00EA5148"/>
    <w:rsid w:val="00EA51E8"/>
    <w:rsid w:val="00EA54B4"/>
    <w:rsid w:val="00EA5A4A"/>
    <w:rsid w:val="00EA5A88"/>
    <w:rsid w:val="00EA6714"/>
    <w:rsid w:val="00EA673B"/>
    <w:rsid w:val="00EA6D29"/>
    <w:rsid w:val="00EA6DA0"/>
    <w:rsid w:val="00EA72D7"/>
    <w:rsid w:val="00EA735B"/>
    <w:rsid w:val="00EA7501"/>
    <w:rsid w:val="00EA784A"/>
    <w:rsid w:val="00EA7A72"/>
    <w:rsid w:val="00EA7D20"/>
    <w:rsid w:val="00EB02F7"/>
    <w:rsid w:val="00EB06B7"/>
    <w:rsid w:val="00EB09D5"/>
    <w:rsid w:val="00EB0AE2"/>
    <w:rsid w:val="00EB0EDA"/>
    <w:rsid w:val="00EB0F54"/>
    <w:rsid w:val="00EB125B"/>
    <w:rsid w:val="00EB12CC"/>
    <w:rsid w:val="00EB1715"/>
    <w:rsid w:val="00EB183E"/>
    <w:rsid w:val="00EB1F26"/>
    <w:rsid w:val="00EB1FE3"/>
    <w:rsid w:val="00EB1FF1"/>
    <w:rsid w:val="00EB2105"/>
    <w:rsid w:val="00EB21DE"/>
    <w:rsid w:val="00EB25E5"/>
    <w:rsid w:val="00EB288D"/>
    <w:rsid w:val="00EB2AB1"/>
    <w:rsid w:val="00EB2D2A"/>
    <w:rsid w:val="00EB2E50"/>
    <w:rsid w:val="00EB319E"/>
    <w:rsid w:val="00EB3327"/>
    <w:rsid w:val="00EB38EB"/>
    <w:rsid w:val="00EB3956"/>
    <w:rsid w:val="00EB398A"/>
    <w:rsid w:val="00EB3ADA"/>
    <w:rsid w:val="00EB4B40"/>
    <w:rsid w:val="00EB4DE7"/>
    <w:rsid w:val="00EB4E66"/>
    <w:rsid w:val="00EB5058"/>
    <w:rsid w:val="00EB5164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0C68"/>
    <w:rsid w:val="00EC14F3"/>
    <w:rsid w:val="00EC161A"/>
    <w:rsid w:val="00EC16F7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7C1"/>
    <w:rsid w:val="00EC390E"/>
    <w:rsid w:val="00EC3A0E"/>
    <w:rsid w:val="00EC3A54"/>
    <w:rsid w:val="00EC3BB1"/>
    <w:rsid w:val="00EC40C9"/>
    <w:rsid w:val="00EC4287"/>
    <w:rsid w:val="00EC42D4"/>
    <w:rsid w:val="00EC4615"/>
    <w:rsid w:val="00EC48AF"/>
    <w:rsid w:val="00EC5183"/>
    <w:rsid w:val="00EC5591"/>
    <w:rsid w:val="00EC55BD"/>
    <w:rsid w:val="00EC5921"/>
    <w:rsid w:val="00EC5ACE"/>
    <w:rsid w:val="00EC5CFA"/>
    <w:rsid w:val="00EC5FF8"/>
    <w:rsid w:val="00EC626A"/>
    <w:rsid w:val="00EC65A3"/>
    <w:rsid w:val="00EC672E"/>
    <w:rsid w:val="00EC6C2B"/>
    <w:rsid w:val="00EC6F42"/>
    <w:rsid w:val="00EC718A"/>
    <w:rsid w:val="00EC7813"/>
    <w:rsid w:val="00EC79B0"/>
    <w:rsid w:val="00EC7A83"/>
    <w:rsid w:val="00EC7D66"/>
    <w:rsid w:val="00EC7E17"/>
    <w:rsid w:val="00ED098B"/>
    <w:rsid w:val="00ED0990"/>
    <w:rsid w:val="00ED0B18"/>
    <w:rsid w:val="00ED0B96"/>
    <w:rsid w:val="00ED1434"/>
    <w:rsid w:val="00ED147B"/>
    <w:rsid w:val="00ED192F"/>
    <w:rsid w:val="00ED1B7A"/>
    <w:rsid w:val="00ED1D78"/>
    <w:rsid w:val="00ED1F26"/>
    <w:rsid w:val="00ED20C8"/>
    <w:rsid w:val="00ED210C"/>
    <w:rsid w:val="00ED21F2"/>
    <w:rsid w:val="00ED28A6"/>
    <w:rsid w:val="00ED2AFE"/>
    <w:rsid w:val="00ED2B9B"/>
    <w:rsid w:val="00ED2DC3"/>
    <w:rsid w:val="00ED30B9"/>
    <w:rsid w:val="00ED31EF"/>
    <w:rsid w:val="00ED3412"/>
    <w:rsid w:val="00ED3776"/>
    <w:rsid w:val="00ED3BCA"/>
    <w:rsid w:val="00ED3EB7"/>
    <w:rsid w:val="00ED3FB0"/>
    <w:rsid w:val="00ED51D8"/>
    <w:rsid w:val="00ED561F"/>
    <w:rsid w:val="00ED5C1F"/>
    <w:rsid w:val="00ED5CD4"/>
    <w:rsid w:val="00ED5CF2"/>
    <w:rsid w:val="00ED5D94"/>
    <w:rsid w:val="00ED5F63"/>
    <w:rsid w:val="00ED6231"/>
    <w:rsid w:val="00ED6C60"/>
    <w:rsid w:val="00ED6D7B"/>
    <w:rsid w:val="00ED6EA7"/>
    <w:rsid w:val="00ED750F"/>
    <w:rsid w:val="00ED7EAC"/>
    <w:rsid w:val="00EE0064"/>
    <w:rsid w:val="00EE011A"/>
    <w:rsid w:val="00EE0379"/>
    <w:rsid w:val="00EE047F"/>
    <w:rsid w:val="00EE056C"/>
    <w:rsid w:val="00EE0655"/>
    <w:rsid w:val="00EE0C45"/>
    <w:rsid w:val="00EE0EFE"/>
    <w:rsid w:val="00EE156D"/>
    <w:rsid w:val="00EE1BEB"/>
    <w:rsid w:val="00EE1E68"/>
    <w:rsid w:val="00EE1F93"/>
    <w:rsid w:val="00EE2046"/>
    <w:rsid w:val="00EE2F4A"/>
    <w:rsid w:val="00EE307B"/>
    <w:rsid w:val="00EE30A9"/>
    <w:rsid w:val="00EE33F0"/>
    <w:rsid w:val="00EE35B3"/>
    <w:rsid w:val="00EE35F9"/>
    <w:rsid w:val="00EE393B"/>
    <w:rsid w:val="00EE3C32"/>
    <w:rsid w:val="00EE3D29"/>
    <w:rsid w:val="00EE3E2D"/>
    <w:rsid w:val="00EE3E50"/>
    <w:rsid w:val="00EE411B"/>
    <w:rsid w:val="00EE462B"/>
    <w:rsid w:val="00EE47A2"/>
    <w:rsid w:val="00EE47FE"/>
    <w:rsid w:val="00EE48F4"/>
    <w:rsid w:val="00EE5045"/>
    <w:rsid w:val="00EE5080"/>
    <w:rsid w:val="00EE54FC"/>
    <w:rsid w:val="00EE59B9"/>
    <w:rsid w:val="00EE59C7"/>
    <w:rsid w:val="00EE63E5"/>
    <w:rsid w:val="00EE6AFB"/>
    <w:rsid w:val="00EE6E1B"/>
    <w:rsid w:val="00EE7409"/>
    <w:rsid w:val="00EE742B"/>
    <w:rsid w:val="00EE76B3"/>
    <w:rsid w:val="00EE7AEA"/>
    <w:rsid w:val="00EE7E7C"/>
    <w:rsid w:val="00EF008C"/>
    <w:rsid w:val="00EF0341"/>
    <w:rsid w:val="00EF0808"/>
    <w:rsid w:val="00EF08E7"/>
    <w:rsid w:val="00EF0FF5"/>
    <w:rsid w:val="00EF114E"/>
    <w:rsid w:val="00EF1275"/>
    <w:rsid w:val="00EF177C"/>
    <w:rsid w:val="00EF1824"/>
    <w:rsid w:val="00EF190E"/>
    <w:rsid w:val="00EF1930"/>
    <w:rsid w:val="00EF1A75"/>
    <w:rsid w:val="00EF1CC2"/>
    <w:rsid w:val="00EF2012"/>
    <w:rsid w:val="00EF20AF"/>
    <w:rsid w:val="00EF21EC"/>
    <w:rsid w:val="00EF2722"/>
    <w:rsid w:val="00EF28EB"/>
    <w:rsid w:val="00EF29F5"/>
    <w:rsid w:val="00EF30CD"/>
    <w:rsid w:val="00EF3109"/>
    <w:rsid w:val="00EF33C5"/>
    <w:rsid w:val="00EF39CF"/>
    <w:rsid w:val="00EF3A5C"/>
    <w:rsid w:val="00EF3AB7"/>
    <w:rsid w:val="00EF3BE2"/>
    <w:rsid w:val="00EF3D2B"/>
    <w:rsid w:val="00EF4CB6"/>
    <w:rsid w:val="00EF4D90"/>
    <w:rsid w:val="00EF4F63"/>
    <w:rsid w:val="00EF57B5"/>
    <w:rsid w:val="00EF58AA"/>
    <w:rsid w:val="00EF6497"/>
    <w:rsid w:val="00EF649B"/>
    <w:rsid w:val="00EF6624"/>
    <w:rsid w:val="00EF68EE"/>
    <w:rsid w:val="00EF6970"/>
    <w:rsid w:val="00EF6B70"/>
    <w:rsid w:val="00EF6F99"/>
    <w:rsid w:val="00EF7347"/>
    <w:rsid w:val="00EF735C"/>
    <w:rsid w:val="00EF7396"/>
    <w:rsid w:val="00EF7DCC"/>
    <w:rsid w:val="00EF7E34"/>
    <w:rsid w:val="00EF7EEE"/>
    <w:rsid w:val="00F000CB"/>
    <w:rsid w:val="00F00194"/>
    <w:rsid w:val="00F00260"/>
    <w:rsid w:val="00F00535"/>
    <w:rsid w:val="00F00A43"/>
    <w:rsid w:val="00F00CC3"/>
    <w:rsid w:val="00F01146"/>
    <w:rsid w:val="00F01417"/>
    <w:rsid w:val="00F018C1"/>
    <w:rsid w:val="00F0192F"/>
    <w:rsid w:val="00F0194B"/>
    <w:rsid w:val="00F01FC4"/>
    <w:rsid w:val="00F0233B"/>
    <w:rsid w:val="00F02437"/>
    <w:rsid w:val="00F0244D"/>
    <w:rsid w:val="00F028D6"/>
    <w:rsid w:val="00F02CC7"/>
    <w:rsid w:val="00F02F2C"/>
    <w:rsid w:val="00F03122"/>
    <w:rsid w:val="00F03162"/>
    <w:rsid w:val="00F03231"/>
    <w:rsid w:val="00F032A8"/>
    <w:rsid w:val="00F032C2"/>
    <w:rsid w:val="00F038D5"/>
    <w:rsid w:val="00F039CA"/>
    <w:rsid w:val="00F03B1C"/>
    <w:rsid w:val="00F03EC7"/>
    <w:rsid w:val="00F04216"/>
    <w:rsid w:val="00F04BD7"/>
    <w:rsid w:val="00F04BEE"/>
    <w:rsid w:val="00F04EE8"/>
    <w:rsid w:val="00F052A4"/>
    <w:rsid w:val="00F052F1"/>
    <w:rsid w:val="00F05423"/>
    <w:rsid w:val="00F059F6"/>
    <w:rsid w:val="00F05CB0"/>
    <w:rsid w:val="00F05F69"/>
    <w:rsid w:val="00F062CC"/>
    <w:rsid w:val="00F063C0"/>
    <w:rsid w:val="00F067C7"/>
    <w:rsid w:val="00F06D8F"/>
    <w:rsid w:val="00F06FB7"/>
    <w:rsid w:val="00F0713D"/>
    <w:rsid w:val="00F0762B"/>
    <w:rsid w:val="00F079B2"/>
    <w:rsid w:val="00F07F1A"/>
    <w:rsid w:val="00F101AC"/>
    <w:rsid w:val="00F102AA"/>
    <w:rsid w:val="00F10D43"/>
    <w:rsid w:val="00F10EA8"/>
    <w:rsid w:val="00F112AC"/>
    <w:rsid w:val="00F113DA"/>
    <w:rsid w:val="00F11582"/>
    <w:rsid w:val="00F117E6"/>
    <w:rsid w:val="00F119B3"/>
    <w:rsid w:val="00F119DD"/>
    <w:rsid w:val="00F11BE5"/>
    <w:rsid w:val="00F11CA9"/>
    <w:rsid w:val="00F11E04"/>
    <w:rsid w:val="00F1201E"/>
    <w:rsid w:val="00F120F7"/>
    <w:rsid w:val="00F121FE"/>
    <w:rsid w:val="00F125E9"/>
    <w:rsid w:val="00F12E0F"/>
    <w:rsid w:val="00F12EA0"/>
    <w:rsid w:val="00F13262"/>
    <w:rsid w:val="00F13705"/>
    <w:rsid w:val="00F137A1"/>
    <w:rsid w:val="00F13FBE"/>
    <w:rsid w:val="00F14003"/>
    <w:rsid w:val="00F143BC"/>
    <w:rsid w:val="00F1495C"/>
    <w:rsid w:val="00F151A4"/>
    <w:rsid w:val="00F15451"/>
    <w:rsid w:val="00F157C4"/>
    <w:rsid w:val="00F161E2"/>
    <w:rsid w:val="00F16211"/>
    <w:rsid w:val="00F16248"/>
    <w:rsid w:val="00F1657A"/>
    <w:rsid w:val="00F16688"/>
    <w:rsid w:val="00F16E08"/>
    <w:rsid w:val="00F1729F"/>
    <w:rsid w:val="00F172BD"/>
    <w:rsid w:val="00F17336"/>
    <w:rsid w:val="00F17CBA"/>
    <w:rsid w:val="00F17CED"/>
    <w:rsid w:val="00F206F6"/>
    <w:rsid w:val="00F2070F"/>
    <w:rsid w:val="00F20B0B"/>
    <w:rsid w:val="00F21060"/>
    <w:rsid w:val="00F2119A"/>
    <w:rsid w:val="00F21C74"/>
    <w:rsid w:val="00F22193"/>
    <w:rsid w:val="00F226A7"/>
    <w:rsid w:val="00F22828"/>
    <w:rsid w:val="00F22909"/>
    <w:rsid w:val="00F229C8"/>
    <w:rsid w:val="00F22A1E"/>
    <w:rsid w:val="00F22F95"/>
    <w:rsid w:val="00F2311B"/>
    <w:rsid w:val="00F2327A"/>
    <w:rsid w:val="00F235DB"/>
    <w:rsid w:val="00F23822"/>
    <w:rsid w:val="00F238C1"/>
    <w:rsid w:val="00F23930"/>
    <w:rsid w:val="00F239CD"/>
    <w:rsid w:val="00F239EA"/>
    <w:rsid w:val="00F23A78"/>
    <w:rsid w:val="00F23B84"/>
    <w:rsid w:val="00F23EEC"/>
    <w:rsid w:val="00F245B0"/>
    <w:rsid w:val="00F247D7"/>
    <w:rsid w:val="00F24BEA"/>
    <w:rsid w:val="00F25016"/>
    <w:rsid w:val="00F25032"/>
    <w:rsid w:val="00F25123"/>
    <w:rsid w:val="00F256F9"/>
    <w:rsid w:val="00F258C9"/>
    <w:rsid w:val="00F25A84"/>
    <w:rsid w:val="00F25C04"/>
    <w:rsid w:val="00F25E5E"/>
    <w:rsid w:val="00F25EC4"/>
    <w:rsid w:val="00F263CC"/>
    <w:rsid w:val="00F268D0"/>
    <w:rsid w:val="00F26FDD"/>
    <w:rsid w:val="00F27790"/>
    <w:rsid w:val="00F27D13"/>
    <w:rsid w:val="00F27E29"/>
    <w:rsid w:val="00F27E44"/>
    <w:rsid w:val="00F306ED"/>
    <w:rsid w:val="00F30CBE"/>
    <w:rsid w:val="00F30DE9"/>
    <w:rsid w:val="00F30DF8"/>
    <w:rsid w:val="00F30E54"/>
    <w:rsid w:val="00F30F09"/>
    <w:rsid w:val="00F310CB"/>
    <w:rsid w:val="00F31151"/>
    <w:rsid w:val="00F31493"/>
    <w:rsid w:val="00F314C8"/>
    <w:rsid w:val="00F314FF"/>
    <w:rsid w:val="00F32038"/>
    <w:rsid w:val="00F324AF"/>
    <w:rsid w:val="00F32CCA"/>
    <w:rsid w:val="00F32ED7"/>
    <w:rsid w:val="00F32F53"/>
    <w:rsid w:val="00F32FAC"/>
    <w:rsid w:val="00F334CC"/>
    <w:rsid w:val="00F335F2"/>
    <w:rsid w:val="00F335FE"/>
    <w:rsid w:val="00F33B93"/>
    <w:rsid w:val="00F33EE3"/>
    <w:rsid w:val="00F33EEF"/>
    <w:rsid w:val="00F33F17"/>
    <w:rsid w:val="00F34050"/>
    <w:rsid w:val="00F34086"/>
    <w:rsid w:val="00F3431B"/>
    <w:rsid w:val="00F344F8"/>
    <w:rsid w:val="00F3468C"/>
    <w:rsid w:val="00F3471F"/>
    <w:rsid w:val="00F3490C"/>
    <w:rsid w:val="00F34BBF"/>
    <w:rsid w:val="00F34D07"/>
    <w:rsid w:val="00F34D23"/>
    <w:rsid w:val="00F34E7D"/>
    <w:rsid w:val="00F352D3"/>
    <w:rsid w:val="00F352EA"/>
    <w:rsid w:val="00F35323"/>
    <w:rsid w:val="00F35331"/>
    <w:rsid w:val="00F35E6E"/>
    <w:rsid w:val="00F36494"/>
    <w:rsid w:val="00F36623"/>
    <w:rsid w:val="00F36930"/>
    <w:rsid w:val="00F36965"/>
    <w:rsid w:val="00F36B07"/>
    <w:rsid w:val="00F36B78"/>
    <w:rsid w:val="00F37161"/>
    <w:rsid w:val="00F372FC"/>
    <w:rsid w:val="00F37967"/>
    <w:rsid w:val="00F402B5"/>
    <w:rsid w:val="00F4179C"/>
    <w:rsid w:val="00F41810"/>
    <w:rsid w:val="00F41959"/>
    <w:rsid w:val="00F41D8B"/>
    <w:rsid w:val="00F42211"/>
    <w:rsid w:val="00F42A4E"/>
    <w:rsid w:val="00F432AC"/>
    <w:rsid w:val="00F4393D"/>
    <w:rsid w:val="00F43F24"/>
    <w:rsid w:val="00F43F5A"/>
    <w:rsid w:val="00F442D9"/>
    <w:rsid w:val="00F442F8"/>
    <w:rsid w:val="00F443C5"/>
    <w:rsid w:val="00F4469F"/>
    <w:rsid w:val="00F446F1"/>
    <w:rsid w:val="00F4474D"/>
    <w:rsid w:val="00F44949"/>
    <w:rsid w:val="00F44967"/>
    <w:rsid w:val="00F44B6F"/>
    <w:rsid w:val="00F44E1E"/>
    <w:rsid w:val="00F44F37"/>
    <w:rsid w:val="00F45083"/>
    <w:rsid w:val="00F45750"/>
    <w:rsid w:val="00F457EB"/>
    <w:rsid w:val="00F458BA"/>
    <w:rsid w:val="00F45E9B"/>
    <w:rsid w:val="00F45F43"/>
    <w:rsid w:val="00F45F71"/>
    <w:rsid w:val="00F46092"/>
    <w:rsid w:val="00F46229"/>
    <w:rsid w:val="00F46849"/>
    <w:rsid w:val="00F46CAC"/>
    <w:rsid w:val="00F46D2F"/>
    <w:rsid w:val="00F475E4"/>
    <w:rsid w:val="00F478C1"/>
    <w:rsid w:val="00F50625"/>
    <w:rsid w:val="00F50A10"/>
    <w:rsid w:val="00F5111B"/>
    <w:rsid w:val="00F5127C"/>
    <w:rsid w:val="00F5144F"/>
    <w:rsid w:val="00F5182B"/>
    <w:rsid w:val="00F51CB1"/>
    <w:rsid w:val="00F52115"/>
    <w:rsid w:val="00F52529"/>
    <w:rsid w:val="00F525DC"/>
    <w:rsid w:val="00F529DC"/>
    <w:rsid w:val="00F52D55"/>
    <w:rsid w:val="00F53321"/>
    <w:rsid w:val="00F533E1"/>
    <w:rsid w:val="00F53522"/>
    <w:rsid w:val="00F53A1B"/>
    <w:rsid w:val="00F53D51"/>
    <w:rsid w:val="00F53E79"/>
    <w:rsid w:val="00F54592"/>
    <w:rsid w:val="00F547A3"/>
    <w:rsid w:val="00F5485D"/>
    <w:rsid w:val="00F5490B"/>
    <w:rsid w:val="00F5492B"/>
    <w:rsid w:val="00F54A50"/>
    <w:rsid w:val="00F55073"/>
    <w:rsid w:val="00F551AA"/>
    <w:rsid w:val="00F551D3"/>
    <w:rsid w:val="00F551FC"/>
    <w:rsid w:val="00F5529F"/>
    <w:rsid w:val="00F55663"/>
    <w:rsid w:val="00F55A77"/>
    <w:rsid w:val="00F56052"/>
    <w:rsid w:val="00F561AF"/>
    <w:rsid w:val="00F56705"/>
    <w:rsid w:val="00F56F5C"/>
    <w:rsid w:val="00F570CA"/>
    <w:rsid w:val="00F57304"/>
    <w:rsid w:val="00F579A3"/>
    <w:rsid w:val="00F57B48"/>
    <w:rsid w:val="00F57BB3"/>
    <w:rsid w:val="00F57CAF"/>
    <w:rsid w:val="00F600FB"/>
    <w:rsid w:val="00F6034B"/>
    <w:rsid w:val="00F608FC"/>
    <w:rsid w:val="00F60C2E"/>
    <w:rsid w:val="00F60C8D"/>
    <w:rsid w:val="00F60E0B"/>
    <w:rsid w:val="00F613E6"/>
    <w:rsid w:val="00F61BBA"/>
    <w:rsid w:val="00F6201A"/>
    <w:rsid w:val="00F62127"/>
    <w:rsid w:val="00F62291"/>
    <w:rsid w:val="00F622DA"/>
    <w:rsid w:val="00F6291A"/>
    <w:rsid w:val="00F62A97"/>
    <w:rsid w:val="00F62DD0"/>
    <w:rsid w:val="00F6300F"/>
    <w:rsid w:val="00F63237"/>
    <w:rsid w:val="00F636E0"/>
    <w:rsid w:val="00F63D61"/>
    <w:rsid w:val="00F63D98"/>
    <w:rsid w:val="00F640B0"/>
    <w:rsid w:val="00F647BE"/>
    <w:rsid w:val="00F64824"/>
    <w:rsid w:val="00F64D7A"/>
    <w:rsid w:val="00F651E7"/>
    <w:rsid w:val="00F652C1"/>
    <w:rsid w:val="00F65837"/>
    <w:rsid w:val="00F65E7C"/>
    <w:rsid w:val="00F65F91"/>
    <w:rsid w:val="00F65F9F"/>
    <w:rsid w:val="00F6606A"/>
    <w:rsid w:val="00F661C4"/>
    <w:rsid w:val="00F66355"/>
    <w:rsid w:val="00F663F6"/>
    <w:rsid w:val="00F66438"/>
    <w:rsid w:val="00F66C4B"/>
    <w:rsid w:val="00F6716E"/>
    <w:rsid w:val="00F676FB"/>
    <w:rsid w:val="00F67E1A"/>
    <w:rsid w:val="00F70221"/>
    <w:rsid w:val="00F706E4"/>
    <w:rsid w:val="00F707F5"/>
    <w:rsid w:val="00F70A04"/>
    <w:rsid w:val="00F70BAB"/>
    <w:rsid w:val="00F70DC2"/>
    <w:rsid w:val="00F711EA"/>
    <w:rsid w:val="00F71437"/>
    <w:rsid w:val="00F714D9"/>
    <w:rsid w:val="00F717D3"/>
    <w:rsid w:val="00F718AB"/>
    <w:rsid w:val="00F71AF6"/>
    <w:rsid w:val="00F72015"/>
    <w:rsid w:val="00F723C5"/>
    <w:rsid w:val="00F729D4"/>
    <w:rsid w:val="00F72A23"/>
    <w:rsid w:val="00F72A95"/>
    <w:rsid w:val="00F72C53"/>
    <w:rsid w:val="00F72E85"/>
    <w:rsid w:val="00F73321"/>
    <w:rsid w:val="00F737B5"/>
    <w:rsid w:val="00F74198"/>
    <w:rsid w:val="00F74A71"/>
    <w:rsid w:val="00F74EF9"/>
    <w:rsid w:val="00F75482"/>
    <w:rsid w:val="00F75943"/>
    <w:rsid w:val="00F75B29"/>
    <w:rsid w:val="00F75B3A"/>
    <w:rsid w:val="00F75CC8"/>
    <w:rsid w:val="00F7656A"/>
    <w:rsid w:val="00F765BE"/>
    <w:rsid w:val="00F766BB"/>
    <w:rsid w:val="00F76907"/>
    <w:rsid w:val="00F76C3D"/>
    <w:rsid w:val="00F76E65"/>
    <w:rsid w:val="00F7738E"/>
    <w:rsid w:val="00F776B0"/>
    <w:rsid w:val="00F777C6"/>
    <w:rsid w:val="00F801B8"/>
    <w:rsid w:val="00F803B3"/>
    <w:rsid w:val="00F808F4"/>
    <w:rsid w:val="00F80A87"/>
    <w:rsid w:val="00F80CCA"/>
    <w:rsid w:val="00F80CD6"/>
    <w:rsid w:val="00F815B7"/>
    <w:rsid w:val="00F815BB"/>
    <w:rsid w:val="00F81EDE"/>
    <w:rsid w:val="00F82021"/>
    <w:rsid w:val="00F826A1"/>
    <w:rsid w:val="00F8282A"/>
    <w:rsid w:val="00F82CE7"/>
    <w:rsid w:val="00F82D82"/>
    <w:rsid w:val="00F8307C"/>
    <w:rsid w:val="00F836AD"/>
    <w:rsid w:val="00F836BB"/>
    <w:rsid w:val="00F83C4A"/>
    <w:rsid w:val="00F83E98"/>
    <w:rsid w:val="00F842C7"/>
    <w:rsid w:val="00F843C0"/>
    <w:rsid w:val="00F8462F"/>
    <w:rsid w:val="00F8469A"/>
    <w:rsid w:val="00F8470F"/>
    <w:rsid w:val="00F84963"/>
    <w:rsid w:val="00F849E6"/>
    <w:rsid w:val="00F84CAC"/>
    <w:rsid w:val="00F84E40"/>
    <w:rsid w:val="00F84E71"/>
    <w:rsid w:val="00F8504A"/>
    <w:rsid w:val="00F8527B"/>
    <w:rsid w:val="00F853B9"/>
    <w:rsid w:val="00F8561A"/>
    <w:rsid w:val="00F8597B"/>
    <w:rsid w:val="00F85AA2"/>
    <w:rsid w:val="00F85B38"/>
    <w:rsid w:val="00F85B64"/>
    <w:rsid w:val="00F85DE9"/>
    <w:rsid w:val="00F85E69"/>
    <w:rsid w:val="00F861DB"/>
    <w:rsid w:val="00F86368"/>
    <w:rsid w:val="00F865C2"/>
    <w:rsid w:val="00F86CDC"/>
    <w:rsid w:val="00F87139"/>
    <w:rsid w:val="00F8772A"/>
    <w:rsid w:val="00F8787A"/>
    <w:rsid w:val="00F87A60"/>
    <w:rsid w:val="00F9010D"/>
    <w:rsid w:val="00F9054F"/>
    <w:rsid w:val="00F90571"/>
    <w:rsid w:val="00F9097A"/>
    <w:rsid w:val="00F90A20"/>
    <w:rsid w:val="00F90AF4"/>
    <w:rsid w:val="00F90CAC"/>
    <w:rsid w:val="00F90D7D"/>
    <w:rsid w:val="00F90E33"/>
    <w:rsid w:val="00F911D1"/>
    <w:rsid w:val="00F91446"/>
    <w:rsid w:val="00F914AB"/>
    <w:rsid w:val="00F915CD"/>
    <w:rsid w:val="00F91999"/>
    <w:rsid w:val="00F91CDD"/>
    <w:rsid w:val="00F91F12"/>
    <w:rsid w:val="00F91F14"/>
    <w:rsid w:val="00F92021"/>
    <w:rsid w:val="00F926D2"/>
    <w:rsid w:val="00F92913"/>
    <w:rsid w:val="00F92EF5"/>
    <w:rsid w:val="00F92F0C"/>
    <w:rsid w:val="00F931DD"/>
    <w:rsid w:val="00F9360F"/>
    <w:rsid w:val="00F93ACA"/>
    <w:rsid w:val="00F93EA0"/>
    <w:rsid w:val="00F93F7A"/>
    <w:rsid w:val="00F94268"/>
    <w:rsid w:val="00F948D3"/>
    <w:rsid w:val="00F94A58"/>
    <w:rsid w:val="00F94B8D"/>
    <w:rsid w:val="00F94F50"/>
    <w:rsid w:val="00F95061"/>
    <w:rsid w:val="00F95126"/>
    <w:rsid w:val="00F95724"/>
    <w:rsid w:val="00F95E3A"/>
    <w:rsid w:val="00F95EE7"/>
    <w:rsid w:val="00F960D9"/>
    <w:rsid w:val="00F96102"/>
    <w:rsid w:val="00F96261"/>
    <w:rsid w:val="00F965B8"/>
    <w:rsid w:val="00F966D2"/>
    <w:rsid w:val="00F96790"/>
    <w:rsid w:val="00F96AFD"/>
    <w:rsid w:val="00F96E32"/>
    <w:rsid w:val="00F96F30"/>
    <w:rsid w:val="00F96F91"/>
    <w:rsid w:val="00F97655"/>
    <w:rsid w:val="00F976EB"/>
    <w:rsid w:val="00F978A9"/>
    <w:rsid w:val="00F97BE6"/>
    <w:rsid w:val="00F97DD8"/>
    <w:rsid w:val="00FA00A9"/>
    <w:rsid w:val="00FA04EB"/>
    <w:rsid w:val="00FA0652"/>
    <w:rsid w:val="00FA0889"/>
    <w:rsid w:val="00FA0E01"/>
    <w:rsid w:val="00FA1478"/>
    <w:rsid w:val="00FA1626"/>
    <w:rsid w:val="00FA17D9"/>
    <w:rsid w:val="00FA1F11"/>
    <w:rsid w:val="00FA2156"/>
    <w:rsid w:val="00FA21EA"/>
    <w:rsid w:val="00FA2228"/>
    <w:rsid w:val="00FA2A0D"/>
    <w:rsid w:val="00FA2AA1"/>
    <w:rsid w:val="00FA2C56"/>
    <w:rsid w:val="00FA2D1B"/>
    <w:rsid w:val="00FA2E18"/>
    <w:rsid w:val="00FA30F9"/>
    <w:rsid w:val="00FA3718"/>
    <w:rsid w:val="00FA3810"/>
    <w:rsid w:val="00FA384A"/>
    <w:rsid w:val="00FA389F"/>
    <w:rsid w:val="00FA3A4E"/>
    <w:rsid w:val="00FA3D32"/>
    <w:rsid w:val="00FA3E43"/>
    <w:rsid w:val="00FA474F"/>
    <w:rsid w:val="00FA47D8"/>
    <w:rsid w:val="00FA57F9"/>
    <w:rsid w:val="00FA58A1"/>
    <w:rsid w:val="00FA5995"/>
    <w:rsid w:val="00FA5D75"/>
    <w:rsid w:val="00FA6083"/>
    <w:rsid w:val="00FA612A"/>
    <w:rsid w:val="00FA68BE"/>
    <w:rsid w:val="00FA6D53"/>
    <w:rsid w:val="00FA6D7F"/>
    <w:rsid w:val="00FA6F07"/>
    <w:rsid w:val="00FA74AE"/>
    <w:rsid w:val="00FA74E4"/>
    <w:rsid w:val="00FA750C"/>
    <w:rsid w:val="00FA76F6"/>
    <w:rsid w:val="00FA7747"/>
    <w:rsid w:val="00FA79C7"/>
    <w:rsid w:val="00FA7AFD"/>
    <w:rsid w:val="00FA7D91"/>
    <w:rsid w:val="00FA7EC2"/>
    <w:rsid w:val="00FB0079"/>
    <w:rsid w:val="00FB017D"/>
    <w:rsid w:val="00FB0994"/>
    <w:rsid w:val="00FB1485"/>
    <w:rsid w:val="00FB1955"/>
    <w:rsid w:val="00FB21E2"/>
    <w:rsid w:val="00FB21E4"/>
    <w:rsid w:val="00FB2438"/>
    <w:rsid w:val="00FB2512"/>
    <w:rsid w:val="00FB26DC"/>
    <w:rsid w:val="00FB288D"/>
    <w:rsid w:val="00FB2962"/>
    <w:rsid w:val="00FB2B22"/>
    <w:rsid w:val="00FB2D1F"/>
    <w:rsid w:val="00FB3388"/>
    <w:rsid w:val="00FB34EE"/>
    <w:rsid w:val="00FB37CF"/>
    <w:rsid w:val="00FB3831"/>
    <w:rsid w:val="00FB3919"/>
    <w:rsid w:val="00FB3921"/>
    <w:rsid w:val="00FB3F8A"/>
    <w:rsid w:val="00FB4403"/>
    <w:rsid w:val="00FB45B1"/>
    <w:rsid w:val="00FB4601"/>
    <w:rsid w:val="00FB4731"/>
    <w:rsid w:val="00FB4F66"/>
    <w:rsid w:val="00FB518D"/>
    <w:rsid w:val="00FB569C"/>
    <w:rsid w:val="00FB591F"/>
    <w:rsid w:val="00FB5AC2"/>
    <w:rsid w:val="00FB5CCA"/>
    <w:rsid w:val="00FB5CF5"/>
    <w:rsid w:val="00FB5D89"/>
    <w:rsid w:val="00FB5D90"/>
    <w:rsid w:val="00FB5F79"/>
    <w:rsid w:val="00FB6C4E"/>
    <w:rsid w:val="00FB6D9A"/>
    <w:rsid w:val="00FB6E68"/>
    <w:rsid w:val="00FB6F08"/>
    <w:rsid w:val="00FB7161"/>
    <w:rsid w:val="00FB71D7"/>
    <w:rsid w:val="00FB72D6"/>
    <w:rsid w:val="00FB75AA"/>
    <w:rsid w:val="00FB778A"/>
    <w:rsid w:val="00FB7D00"/>
    <w:rsid w:val="00FB7DA6"/>
    <w:rsid w:val="00FC0078"/>
    <w:rsid w:val="00FC00BA"/>
    <w:rsid w:val="00FC0B8E"/>
    <w:rsid w:val="00FC0E57"/>
    <w:rsid w:val="00FC0EF5"/>
    <w:rsid w:val="00FC1011"/>
    <w:rsid w:val="00FC1027"/>
    <w:rsid w:val="00FC11C9"/>
    <w:rsid w:val="00FC152F"/>
    <w:rsid w:val="00FC1749"/>
    <w:rsid w:val="00FC1B4B"/>
    <w:rsid w:val="00FC1BB3"/>
    <w:rsid w:val="00FC1E25"/>
    <w:rsid w:val="00FC2084"/>
    <w:rsid w:val="00FC2187"/>
    <w:rsid w:val="00FC234E"/>
    <w:rsid w:val="00FC251B"/>
    <w:rsid w:val="00FC2A17"/>
    <w:rsid w:val="00FC2A2E"/>
    <w:rsid w:val="00FC2CCC"/>
    <w:rsid w:val="00FC30BF"/>
    <w:rsid w:val="00FC3156"/>
    <w:rsid w:val="00FC325B"/>
    <w:rsid w:val="00FC32D9"/>
    <w:rsid w:val="00FC3311"/>
    <w:rsid w:val="00FC394C"/>
    <w:rsid w:val="00FC3ACD"/>
    <w:rsid w:val="00FC3B76"/>
    <w:rsid w:val="00FC3CA0"/>
    <w:rsid w:val="00FC3CFB"/>
    <w:rsid w:val="00FC4E21"/>
    <w:rsid w:val="00FC5009"/>
    <w:rsid w:val="00FC5284"/>
    <w:rsid w:val="00FC552C"/>
    <w:rsid w:val="00FC598E"/>
    <w:rsid w:val="00FC5A25"/>
    <w:rsid w:val="00FC5B10"/>
    <w:rsid w:val="00FC6030"/>
    <w:rsid w:val="00FC60CD"/>
    <w:rsid w:val="00FC626E"/>
    <w:rsid w:val="00FC6508"/>
    <w:rsid w:val="00FC672C"/>
    <w:rsid w:val="00FC6AB7"/>
    <w:rsid w:val="00FC6D71"/>
    <w:rsid w:val="00FC6FC7"/>
    <w:rsid w:val="00FC7425"/>
    <w:rsid w:val="00FC74EF"/>
    <w:rsid w:val="00FC75BC"/>
    <w:rsid w:val="00FC7A44"/>
    <w:rsid w:val="00FC7F59"/>
    <w:rsid w:val="00FD0190"/>
    <w:rsid w:val="00FD03C3"/>
    <w:rsid w:val="00FD0408"/>
    <w:rsid w:val="00FD045A"/>
    <w:rsid w:val="00FD08F8"/>
    <w:rsid w:val="00FD09D7"/>
    <w:rsid w:val="00FD0A37"/>
    <w:rsid w:val="00FD0B55"/>
    <w:rsid w:val="00FD0C74"/>
    <w:rsid w:val="00FD0D0D"/>
    <w:rsid w:val="00FD0DAD"/>
    <w:rsid w:val="00FD0F51"/>
    <w:rsid w:val="00FD1598"/>
    <w:rsid w:val="00FD15C4"/>
    <w:rsid w:val="00FD15D9"/>
    <w:rsid w:val="00FD1DE9"/>
    <w:rsid w:val="00FD1EF7"/>
    <w:rsid w:val="00FD2340"/>
    <w:rsid w:val="00FD2344"/>
    <w:rsid w:val="00FD33C0"/>
    <w:rsid w:val="00FD348E"/>
    <w:rsid w:val="00FD38CB"/>
    <w:rsid w:val="00FD3D35"/>
    <w:rsid w:val="00FD3D90"/>
    <w:rsid w:val="00FD402C"/>
    <w:rsid w:val="00FD46E3"/>
    <w:rsid w:val="00FD4D3B"/>
    <w:rsid w:val="00FD519B"/>
    <w:rsid w:val="00FD5439"/>
    <w:rsid w:val="00FD598B"/>
    <w:rsid w:val="00FD5A2D"/>
    <w:rsid w:val="00FD5B59"/>
    <w:rsid w:val="00FD5CCE"/>
    <w:rsid w:val="00FD5EA6"/>
    <w:rsid w:val="00FD6326"/>
    <w:rsid w:val="00FD66CA"/>
    <w:rsid w:val="00FD6DDF"/>
    <w:rsid w:val="00FD6E84"/>
    <w:rsid w:val="00FD6FBF"/>
    <w:rsid w:val="00FD71B1"/>
    <w:rsid w:val="00FD7248"/>
    <w:rsid w:val="00FD7290"/>
    <w:rsid w:val="00FD74EC"/>
    <w:rsid w:val="00FD7B67"/>
    <w:rsid w:val="00FD7EE3"/>
    <w:rsid w:val="00FD7FE7"/>
    <w:rsid w:val="00FE042B"/>
    <w:rsid w:val="00FE0902"/>
    <w:rsid w:val="00FE09C8"/>
    <w:rsid w:val="00FE0CE0"/>
    <w:rsid w:val="00FE0E2C"/>
    <w:rsid w:val="00FE150F"/>
    <w:rsid w:val="00FE2C63"/>
    <w:rsid w:val="00FE3076"/>
    <w:rsid w:val="00FE380A"/>
    <w:rsid w:val="00FE3C25"/>
    <w:rsid w:val="00FE3DBD"/>
    <w:rsid w:val="00FE3ED4"/>
    <w:rsid w:val="00FE3FD4"/>
    <w:rsid w:val="00FE4236"/>
    <w:rsid w:val="00FE43B8"/>
    <w:rsid w:val="00FE4B39"/>
    <w:rsid w:val="00FE4B3B"/>
    <w:rsid w:val="00FE4DB9"/>
    <w:rsid w:val="00FE53D3"/>
    <w:rsid w:val="00FE5420"/>
    <w:rsid w:val="00FE54A4"/>
    <w:rsid w:val="00FE5F52"/>
    <w:rsid w:val="00FE675B"/>
    <w:rsid w:val="00FE675C"/>
    <w:rsid w:val="00FE686D"/>
    <w:rsid w:val="00FE6887"/>
    <w:rsid w:val="00FE69EE"/>
    <w:rsid w:val="00FE6F63"/>
    <w:rsid w:val="00FE7D27"/>
    <w:rsid w:val="00FE7DA1"/>
    <w:rsid w:val="00FE7DDE"/>
    <w:rsid w:val="00FF0812"/>
    <w:rsid w:val="00FF09A5"/>
    <w:rsid w:val="00FF0A8E"/>
    <w:rsid w:val="00FF0B80"/>
    <w:rsid w:val="00FF0D4B"/>
    <w:rsid w:val="00FF0E4C"/>
    <w:rsid w:val="00FF0E7B"/>
    <w:rsid w:val="00FF1173"/>
    <w:rsid w:val="00FF1415"/>
    <w:rsid w:val="00FF18E4"/>
    <w:rsid w:val="00FF1CBF"/>
    <w:rsid w:val="00FF1D8F"/>
    <w:rsid w:val="00FF1E77"/>
    <w:rsid w:val="00FF2984"/>
    <w:rsid w:val="00FF2BEF"/>
    <w:rsid w:val="00FF2DC1"/>
    <w:rsid w:val="00FF2E97"/>
    <w:rsid w:val="00FF3100"/>
    <w:rsid w:val="00FF32B9"/>
    <w:rsid w:val="00FF34CA"/>
    <w:rsid w:val="00FF3904"/>
    <w:rsid w:val="00FF3AA2"/>
    <w:rsid w:val="00FF3CFC"/>
    <w:rsid w:val="00FF3EBB"/>
    <w:rsid w:val="00FF3EDE"/>
    <w:rsid w:val="00FF4055"/>
    <w:rsid w:val="00FF4195"/>
    <w:rsid w:val="00FF42AF"/>
    <w:rsid w:val="00FF49AB"/>
    <w:rsid w:val="00FF4A76"/>
    <w:rsid w:val="00FF4F8F"/>
    <w:rsid w:val="00FF55C9"/>
    <w:rsid w:val="00FF59DD"/>
    <w:rsid w:val="00FF5A13"/>
    <w:rsid w:val="00FF5B0E"/>
    <w:rsid w:val="00FF5C79"/>
    <w:rsid w:val="00FF5EA7"/>
    <w:rsid w:val="00FF629B"/>
    <w:rsid w:val="00FF6343"/>
    <w:rsid w:val="00FF6411"/>
    <w:rsid w:val="00FF674C"/>
    <w:rsid w:val="00FF6C4F"/>
    <w:rsid w:val="00FF7453"/>
    <w:rsid w:val="00FF75E5"/>
    <w:rsid w:val="00FF75E9"/>
    <w:rsid w:val="00FF7D7A"/>
    <w:rsid w:val="00FF7DDD"/>
    <w:rsid w:val="00FF7F0E"/>
    <w:rsid w:val="6DF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8671CA6F-688E-4A4E-935E-6D9DE24E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91</Pages>
  <Words>16705</Words>
  <Characters>95223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Aniwat, Soramuk</cp:lastModifiedBy>
  <cp:revision>2</cp:revision>
  <cp:lastPrinted>2024-03-01T01:24:00Z</cp:lastPrinted>
  <dcterms:created xsi:type="dcterms:W3CDTF">2024-03-01T01:37:00Z</dcterms:created>
  <dcterms:modified xsi:type="dcterms:W3CDTF">2024-03-01T01:37:00Z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  <property fmtid="{D5CDD505-2E9C-101B-9397-08002B2CF9AE}" pid="20" name="GrammarlyDocumentId">
    <vt:lpwstr>8c6c596ca467b2634aa3db42b00eb034f9d309db63568854d4660afb80c9e1ee</vt:lpwstr>
  </property>
</Properties>
</file>