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FF83" w14:textId="7D9BC899" w:rsidR="003D743A" w:rsidRDefault="00FF4EE0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s/>
        </w:rPr>
      </w:pPr>
      <w:bookmarkStart w:id="0" w:name="Title"/>
      <w:r>
        <w:rPr>
          <w:rFonts w:ascii="Angsana New" w:hAnsi="Angsana New" w:hint="cs"/>
          <w:strike/>
          <w:cs/>
        </w:rPr>
        <w:t xml:space="preserve"> </w:t>
      </w:r>
    </w:p>
    <w:p w14:paraId="5BDE2E50" w14:textId="77777777" w:rsidR="00662D6D" w:rsidRPr="00BD488B" w:rsidRDefault="00662D6D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75A3984A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01637EF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F6C98C7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2DD2AC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F7FC27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91650B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4DE4104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71377C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B6A3B6E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76CB52" w14:textId="77777777" w:rsidR="006F6438" w:rsidRPr="00FC3D7D" w:rsidRDefault="006F6438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6DF34435" w14:textId="77777777" w:rsidR="000164B9" w:rsidRDefault="000164B9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</w:p>
    <w:p w14:paraId="5F416751" w14:textId="597651B4" w:rsidR="00293B08" w:rsidRPr="00A77BFD" w:rsidRDefault="00293B08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A77BFD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A77BFD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A77BFD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A77BFD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A77BFD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A77BFD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A77BFD">
        <w:rPr>
          <w:rFonts w:ascii="Angsana New" w:hAnsi="Angsana New" w:cs="Angsana New"/>
          <w:sz w:val="50"/>
          <w:szCs w:val="50"/>
        </w:rPr>
        <w:t xml:space="preserve"> </w:t>
      </w:r>
      <w:r w:rsidR="00F12C71" w:rsidRPr="00A77BFD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1842A62B" w14:textId="77777777" w:rsidR="006F6438" w:rsidRPr="00A77BFD" w:rsidRDefault="002D2D89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A77BFD">
        <w:rPr>
          <w:rFonts w:ascii="Angsana New" w:hAnsi="Angsana New" w:cs="Angsana New"/>
          <w:sz w:val="44"/>
          <w:szCs w:val="44"/>
        </w:rPr>
        <w:tab/>
      </w:r>
      <w:r w:rsidRPr="00A77BFD">
        <w:rPr>
          <w:rFonts w:ascii="Angsana New" w:hAnsi="Angsana New" w:cs="Angsana New"/>
          <w:sz w:val="44"/>
          <w:szCs w:val="44"/>
        </w:rPr>
        <w:tab/>
      </w:r>
    </w:p>
    <w:p w14:paraId="6126D88B" w14:textId="31F42A07" w:rsidR="008858D7" w:rsidRPr="00A77BFD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7BF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858D7" w:rsidRPr="00A77B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8858D7" w:rsidRPr="00A77BFD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="008858D7" w:rsidRPr="00A77B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8858D7" w:rsidRPr="00A77BF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13D9B" w:rsidRPr="00A77BFD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DCA2D50" w14:textId="77777777" w:rsidR="002357BF" w:rsidRPr="00A77BFD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A77BF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0393A2A" w14:textId="2E17D22B" w:rsidR="002357BF" w:rsidRPr="00A77BFD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7BF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858D7" w:rsidRPr="00A77B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ของผู้ส</w:t>
      </w:r>
      <w:r w:rsidRPr="00A77BFD">
        <w:rPr>
          <w:rFonts w:ascii="Angsana New" w:hAnsi="Angsana New" w:cs="Angsana New"/>
          <w:b w:val="0"/>
          <w:bCs w:val="0"/>
          <w:sz w:val="32"/>
          <w:szCs w:val="32"/>
          <w:cs/>
        </w:rPr>
        <w:t>อบบัญชีรับอนุญาต</w:t>
      </w:r>
    </w:p>
    <w:p w14:paraId="0E7950E0" w14:textId="77777777" w:rsidR="00C27EA7" w:rsidRPr="00A77BF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F205F44" w14:textId="77777777" w:rsidR="003D4E48" w:rsidRPr="00A77BFD" w:rsidRDefault="003D4E48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A77BFD" w:rsidSect="006B0875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7F38EE3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5BD9CD7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6C00A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D723AF7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4CEED3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72C701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A494D9A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932EE6E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1F1B181" w14:textId="77777777" w:rsidR="00F470B8" w:rsidRPr="00A77BFD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033568A" w14:textId="3172942D" w:rsidR="002357BF" w:rsidRPr="00A77BFD" w:rsidRDefault="002357BF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77BFD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8858D7" w:rsidRPr="00A77BF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77BFD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C8BBA35" w14:textId="77777777" w:rsidR="0087701D" w:rsidRPr="00A77BFD" w:rsidRDefault="0087701D" w:rsidP="00385150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611FC35B" w14:textId="045C33FB" w:rsidR="006F0F74" w:rsidRPr="00A77BFD" w:rsidRDefault="00293B08" w:rsidP="00385150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BFD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="00DA3138" w:rsidRPr="00A77BFD">
        <w:rPr>
          <w:rFonts w:ascii="Angsana New" w:hAnsi="Angsana New"/>
          <w:b/>
          <w:bCs/>
          <w:sz w:val="32"/>
          <w:szCs w:val="32"/>
          <w:cs/>
        </w:rPr>
        <w:t>ผู้ถือหุ้น</w:t>
      </w:r>
      <w:r w:rsidR="001103FB" w:rsidRPr="00A77BFD">
        <w:rPr>
          <w:rFonts w:ascii="Angsana New" w:hAnsi="Angsana New"/>
          <w:b/>
          <w:bCs/>
          <w:sz w:val="32"/>
          <w:szCs w:val="32"/>
          <w:cs/>
        </w:rPr>
        <w:t>บริษัท ทาคู</w:t>
      </w:r>
      <w:r w:rsidR="001103FB" w:rsidRPr="00A77BFD">
        <w:rPr>
          <w:rFonts w:ascii="Angsana New" w:hAnsi="Angsana New" w:hint="cs"/>
          <w:b/>
          <w:bCs/>
          <w:sz w:val="32"/>
          <w:szCs w:val="32"/>
          <w:cs/>
        </w:rPr>
        <w:t>นิ กรุ๊ป จำกัด (มหาชน)</w:t>
      </w:r>
      <w:r w:rsidR="000409F8" w:rsidRPr="00A77BF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39D8EA" w14:textId="77777777" w:rsidR="00FF047D" w:rsidRPr="00A77BFD" w:rsidRDefault="00FF047D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059141" w14:textId="494A9AAF" w:rsidR="008858D7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77BFD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6D68D301" w14:textId="77777777" w:rsidR="008858D7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92734B" w14:textId="4E7F263E" w:rsidR="008858D7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ทาคูนิ กรุ๊ป จำกัด (มหาชน) และบริษัทย่อย </w:t>
      </w:r>
      <w:r w:rsidRPr="00A77BFD">
        <w:rPr>
          <w:rFonts w:ascii="Angsana New" w:hAnsi="Angsana New"/>
          <w:spacing w:val="-6"/>
          <w:sz w:val="30"/>
          <w:szCs w:val="30"/>
          <w:cs/>
        </w:rPr>
        <w:t>(กลุ่มบริษัท) และของเฉพาะบริษัท ทาคูนิ กรุ๊ป จำกัด (มหาชน) (บริษัท) ตามลำดับ</w:t>
      </w:r>
      <w:r w:rsidR="00D60035" w:rsidRPr="00A77BF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77BFD">
        <w:rPr>
          <w:rFonts w:ascii="Angsana New" w:hAnsi="Angsana New"/>
          <w:spacing w:val="-6"/>
          <w:sz w:val="30"/>
          <w:szCs w:val="30"/>
          <w:cs/>
        </w:rPr>
        <w:t>ซึ่งประกอบด้วยงบแสดงฐานะการเงินรวม</w:t>
      </w:r>
      <w:r w:rsidRPr="00A77BFD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Pr="00A77BFD">
        <w:rPr>
          <w:rFonts w:ascii="Angsana New" w:hAnsi="Angsana New"/>
          <w:sz w:val="30"/>
          <w:szCs w:val="30"/>
        </w:rPr>
        <w:t xml:space="preserve">31 </w:t>
      </w:r>
      <w:r w:rsidRPr="00A77BF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77BFD">
        <w:rPr>
          <w:rFonts w:ascii="Angsana New" w:hAnsi="Angsana New"/>
          <w:sz w:val="30"/>
          <w:szCs w:val="30"/>
        </w:rPr>
        <w:t>256</w:t>
      </w:r>
      <w:r w:rsidR="00313D9B" w:rsidRPr="00A77BFD">
        <w:rPr>
          <w:rFonts w:ascii="Angsana New" w:hAnsi="Angsana New"/>
          <w:sz w:val="30"/>
          <w:szCs w:val="30"/>
        </w:rPr>
        <w:t>6</w:t>
      </w:r>
      <w:r w:rsidRPr="00A77BFD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sz w:val="30"/>
          <w:szCs w:val="30"/>
          <w:cs/>
        </w:rPr>
        <w:t xml:space="preserve">ซึ่งประกอบด้วยสรุปนโยบายการบัญชีที่สำคัญและเรื่องอื่นๆ </w:t>
      </w:r>
    </w:p>
    <w:p w14:paraId="573B7150" w14:textId="1E76FF1B" w:rsidR="008858D7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256EA5" w14:textId="7EEAF475" w:rsidR="008858D7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A77BFD">
        <w:rPr>
          <w:rFonts w:ascii="Angsana New" w:hAnsi="Angsana New"/>
          <w:sz w:val="30"/>
          <w:szCs w:val="30"/>
        </w:rPr>
        <w:t>31</w:t>
      </w:r>
      <w:r w:rsidRPr="00A77BF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6C46" w:rsidRPr="00A77BFD">
        <w:rPr>
          <w:rFonts w:ascii="Angsana New" w:hAnsi="Angsana New"/>
          <w:sz w:val="30"/>
          <w:szCs w:val="30"/>
        </w:rPr>
        <w:t>256</w:t>
      </w:r>
      <w:r w:rsidR="00313D9B" w:rsidRPr="00A77BFD">
        <w:rPr>
          <w:rFonts w:ascii="Angsana New" w:hAnsi="Angsana New"/>
          <w:sz w:val="30"/>
          <w:szCs w:val="30"/>
        </w:rPr>
        <w:t>6</w:t>
      </w:r>
      <w:r w:rsidR="00D56C46" w:rsidRPr="00A77BFD">
        <w:rPr>
          <w:rFonts w:ascii="Angsana New" w:hAnsi="Angsana New"/>
          <w:sz w:val="30"/>
          <w:szCs w:val="30"/>
        </w:rPr>
        <w:t xml:space="preserve"> </w:t>
      </w:r>
      <w:r w:rsidRPr="00A77BFD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B5637B7" w14:textId="77777777" w:rsidR="008858D7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7D0DC1" w14:textId="77777777" w:rsidR="008858D7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77BFD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A856E8C" w14:textId="77777777" w:rsidR="008858D7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7F6F" w14:textId="476E55A8" w:rsidR="008576AE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77BFD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0717FA" w:rsidRPr="00A77BFD">
        <w:rPr>
          <w:rFonts w:ascii="Angsana New" w:hAnsi="Angsana New"/>
          <w:i/>
          <w:iCs/>
          <w:sz w:val="30"/>
          <w:szCs w:val="30"/>
          <w:cs/>
        </w:rPr>
        <w:t>ประมวล</w:t>
      </w:r>
      <w:r w:rsidRPr="00A77BFD">
        <w:rPr>
          <w:rFonts w:ascii="Angsana New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717FA" w:rsidRPr="00A77BFD">
        <w:rPr>
          <w:rFonts w:ascii="Angsana New" w:hAnsi="Angsana New"/>
          <w:i/>
          <w:iCs/>
          <w:sz w:val="30"/>
          <w:szCs w:val="30"/>
          <w:cs/>
        </w:rPr>
        <w:t xml:space="preserve"> รวมถึง มาตรฐานเรื่องความเป็นอิสระ</w:t>
      </w:r>
      <w:r w:rsidR="000717FA" w:rsidRPr="00A77BFD">
        <w:rPr>
          <w:rFonts w:ascii="Angsana New" w:hAnsi="Angsana New"/>
          <w:sz w:val="30"/>
          <w:szCs w:val="30"/>
          <w:cs/>
        </w:rPr>
        <w:t xml:space="preserve"> </w:t>
      </w:r>
      <w:r w:rsidRPr="00A77BFD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617C83" w:rsidRPr="00A77BFD">
        <w:rPr>
          <w:rFonts w:ascii="Angsana New" w:hAnsi="Angsana New"/>
          <w:sz w:val="30"/>
          <w:szCs w:val="30"/>
        </w:rPr>
        <w:t xml:space="preserve"> (</w:t>
      </w:r>
      <w:r w:rsidR="00617C83" w:rsidRPr="00A77BFD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617C83" w:rsidRPr="00A77BFD">
        <w:rPr>
          <w:rFonts w:ascii="Angsana New" w:hAnsi="Angsana New"/>
          <w:sz w:val="30"/>
          <w:szCs w:val="30"/>
        </w:rPr>
        <w:t xml:space="preserve">) </w:t>
      </w:r>
      <w:r w:rsidRPr="00A77BFD">
        <w:rPr>
          <w:rFonts w:ascii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FB6746" w:rsidRPr="00A77BFD">
        <w:rPr>
          <w:rFonts w:ascii="Angsana New" w:hAnsi="Angsana New" w:hint="cs"/>
          <w:sz w:val="30"/>
          <w:szCs w:val="30"/>
          <w:cs/>
        </w:rPr>
        <w:t>ตาม</w:t>
      </w:r>
      <w:r w:rsidR="00BF0266" w:rsidRPr="00A77BFD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BF0266" w:rsidRPr="00A77BFD">
        <w:rPr>
          <w:rFonts w:ascii="Angsana New" w:hAnsi="Angsana New"/>
          <w:sz w:val="30"/>
          <w:szCs w:val="30"/>
        </w:rPr>
        <w:t xml:space="preserve"> </w:t>
      </w:r>
      <w:r w:rsidRPr="00A77BFD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73A5C1" w14:textId="77777777" w:rsidR="002451A5" w:rsidRPr="00A77BFD" w:rsidRDefault="002451A5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A77BFD" w:rsidSect="00E14B49">
          <w:headerReference w:type="default" r:id="rId12"/>
          <w:footerReference w:type="default" r:id="rId13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4560028C" w14:textId="5631F5BE" w:rsidR="008858D7" w:rsidRPr="00A77BFD" w:rsidRDefault="008858D7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77BFD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F4E90EE" w14:textId="77777777" w:rsidR="008858D7" w:rsidRPr="00A77BFD" w:rsidRDefault="008858D7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2"/>
          <w:szCs w:val="12"/>
        </w:rPr>
      </w:pPr>
    </w:p>
    <w:p w14:paraId="2FCDA418" w14:textId="211944A2" w:rsidR="002B7F30" w:rsidRPr="00A77BFD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2C12567" w14:textId="441A679E" w:rsidR="009D5F35" w:rsidRPr="00A77BFD" w:rsidRDefault="009D5F35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2"/>
          <w:szCs w:val="12"/>
        </w:rPr>
      </w:pPr>
    </w:p>
    <w:tbl>
      <w:tblPr>
        <w:tblStyle w:val="TableGrid"/>
        <w:tblW w:w="9637" w:type="dxa"/>
        <w:tblLook w:val="04A0" w:firstRow="1" w:lastRow="0" w:firstColumn="1" w:lastColumn="0" w:noHBand="0" w:noVBand="1"/>
      </w:tblPr>
      <w:tblGrid>
        <w:gridCol w:w="4675"/>
        <w:gridCol w:w="4954"/>
        <w:gridCol w:w="8"/>
      </w:tblGrid>
      <w:tr w:rsidR="00B463FF" w:rsidRPr="00A77BFD" w14:paraId="1DEA2A45" w14:textId="77777777" w:rsidTr="00F11A92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C05" w14:textId="344B59A5" w:rsidR="00B463FF" w:rsidRPr="00A77BFD" w:rsidRDefault="001E5CA2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การรับรู้รายได้จากการก่อสร้าง</w:t>
            </w:r>
          </w:p>
        </w:tc>
      </w:tr>
      <w:tr w:rsidR="00B463FF" w:rsidRPr="00A77BFD" w14:paraId="12DED667" w14:textId="77777777" w:rsidTr="00F11A92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535C" w14:textId="3F542EA3" w:rsidR="00B463FF" w:rsidRPr="00A77BFD" w:rsidRDefault="000361F1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BFD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="004B2D2B" w:rsidRPr="00A77BFD">
              <w:rPr>
                <w:rFonts w:ascii="Angsana New" w:hAnsi="Angsana New"/>
                <w:sz w:val="30"/>
                <w:szCs w:val="30"/>
              </w:rPr>
              <w:t>3</w:t>
            </w:r>
            <w:r w:rsidR="004B2D2B" w:rsidRPr="00A77B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0035" w:rsidRPr="00A77BFD">
              <w:rPr>
                <w:rFonts w:ascii="Angsana New" w:hAnsi="Angsana New"/>
                <w:sz w:val="30"/>
                <w:szCs w:val="30"/>
              </w:rPr>
              <w:t>(</w:t>
            </w:r>
            <w:r w:rsidR="00E65CA8" w:rsidRPr="00A77BFD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D60035" w:rsidRPr="00A77BFD">
              <w:rPr>
                <w:rFonts w:ascii="Angsana New" w:hAnsi="Angsana New"/>
                <w:sz w:val="30"/>
                <w:szCs w:val="30"/>
              </w:rPr>
              <w:t>)</w:t>
            </w:r>
            <w:r w:rsidR="004B2D2B" w:rsidRPr="00A77BF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734D76" w:rsidRPr="00A77BFD">
              <w:rPr>
                <w:rFonts w:ascii="Angsana New" w:hAnsi="Angsana New"/>
                <w:sz w:val="30"/>
                <w:szCs w:val="30"/>
              </w:rPr>
              <w:t>7</w:t>
            </w:r>
            <w:r w:rsidR="000777CE" w:rsidRPr="00A77B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777CE" w:rsidRPr="00A77BF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734D76" w:rsidRPr="00A77BFD">
              <w:rPr>
                <w:rFonts w:ascii="Angsana New" w:hAnsi="Angsana New"/>
                <w:sz w:val="30"/>
                <w:szCs w:val="30"/>
              </w:rPr>
              <w:t>8</w:t>
            </w:r>
            <w:r w:rsidRPr="00A77BFD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</w:t>
            </w:r>
            <w:r w:rsidR="00B463FF" w:rsidRPr="00A77B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463FF" w:rsidRPr="00A77BFD" w14:paraId="320F47C2" w14:textId="77777777" w:rsidTr="00F11A92">
        <w:trPr>
          <w:gridAfter w:val="1"/>
          <w:wAfter w:w="8" w:type="dxa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911" w14:textId="77777777" w:rsidR="00B463FF" w:rsidRPr="00A77BFD" w:rsidRDefault="00B463FF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4C5" w14:textId="77777777" w:rsidR="00B463FF" w:rsidRPr="00A77BFD" w:rsidRDefault="00B463FF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B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75B2E" w:rsidRPr="00A77BFD" w14:paraId="435840A1" w14:textId="77777777" w:rsidTr="00F11A92">
        <w:trPr>
          <w:gridAfter w:val="1"/>
          <w:wAfter w:w="8" w:type="dxa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9CA6" w14:textId="77777777" w:rsidR="00C75B2E" w:rsidRPr="00A77BFD" w:rsidRDefault="00C75B2E" w:rsidP="00C75B2E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รายได้หลักของกลุ่มบริษัทมาจา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รายได้จากการก่อสร้าง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ตามสัญญาใน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และอื่นๆ ทั้งนี้ เงื่อนไขที่กำหนดใน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สัญญาแต่ละประเภทมีความ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หลากหลายและ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แตกต่างกัน 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ก่อสร้าง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ดังกล่าวรับรู้เมื่อ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A77BFD">
              <w:rPr>
                <w:rFonts w:asciiTheme="majorBidi" w:hAnsiTheme="majorBidi"/>
                <w:spacing w:val="-4"/>
                <w:sz w:val="30"/>
              </w:rPr>
              <w:t>over time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ตามระยะเวลาที่ระบุไว้ในสัญญา โดยอ้างอิงขั้นความสำเร็จของงาน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ในแต่ละสัญญา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ซึ่งรวมถึง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การพิจารณา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ผลขาดทุนที่อาจเกิดขึ้น</w:t>
            </w:r>
          </w:p>
          <w:p w14:paraId="6B35610C" w14:textId="77777777" w:rsidR="00C75B2E" w:rsidRPr="00A77BFD" w:rsidRDefault="00C75B2E" w:rsidP="00C75B2E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9D8F3E7" w14:textId="77777777" w:rsidR="00C75B2E" w:rsidRPr="00A77BFD" w:rsidRDefault="00C75B2E" w:rsidP="00C75B2E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A77BF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1311F083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ต้นทุนที่เกิดขึ้นจริง</w:t>
            </w:r>
          </w:p>
          <w:p w14:paraId="3244945A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</w:t>
            </w:r>
            <w:r w:rsidRPr="00A77B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ำ</w:t>
            </w:r>
            <w:r w:rsidRPr="00A77BF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รวจผลการปฏิบัติงานเสร็จสิ้นแล้วจนถึงปัจจุบัน</w:t>
            </w:r>
          </w:p>
          <w:p w14:paraId="0BFC1478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60A9F5EA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ส่งผลให้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เกิดการ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เปลี่ยนแปลงสัญญา และการปรับ</w:t>
            </w:r>
            <w:r w:rsidRPr="00A77B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</w:t>
            </w:r>
            <w:r w:rsidRPr="00A77B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734C064B" w14:textId="77777777" w:rsidR="00C75B2E" w:rsidRPr="00A77BFD" w:rsidRDefault="00C75B2E" w:rsidP="00C75B2E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  <w:p w14:paraId="030CDF73" w14:textId="469A67DA" w:rsidR="00C75B2E" w:rsidRPr="00A77BFD" w:rsidRDefault="00C75B2E" w:rsidP="00C75B2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" w:lineRule="atLeast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</w:t>
            </w:r>
            <w:r w:rsidRPr="00A77B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รับรู้รายได้จากการก่อสร้างในแต่ละสัญญา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D64A" w14:textId="77777777" w:rsidR="00C75B2E" w:rsidRPr="00A77BFD" w:rsidRDefault="00C75B2E" w:rsidP="00C75B2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1EE38D02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จัดทำประมาณการต้นทุนทั้งสิ้นของสัญญา การคำนวณขั้นความสำเร็จของงาน 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 รวมถึงการประเมินการออกแบบการควบคุม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ทดสอบการนำมาปฏิบัติ และทดสอบประสิทธิผลของการควบคุมที่เกี่ยวข้อง </w:t>
            </w:r>
          </w:p>
          <w:p w14:paraId="1AA53B15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สุ่มทดสอบประมาณการต้นทุนการก่อสร้างที่ได้รับอนุมัติจาก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บริหารตลอดจนการเปลี่ยนแปลง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การต้นทุนในระหว่างปี ต้นทุนที่เกิดขึ้นจริง รายได้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จากการก่อสร้าง ผลขาดทุนที่อาจเกิดขึ้น ลูกหนี้ที่เกี่ยวข้อง 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กับสัญญาและเอกสาร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ประกอบรายการ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</w:p>
          <w:p w14:paraId="4FD84555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36E8AA44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ข้อมูลที่ใช้ในการ</w:t>
            </w: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Pr="00A77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ขั้นความสำเร็จของงานกับเอกสารประกอบรายการ</w:t>
            </w:r>
          </w:p>
          <w:p w14:paraId="16D8CB1F" w14:textId="77777777" w:rsidR="00C75B2E" w:rsidRPr="00A77BFD" w:rsidRDefault="00C75B2E" w:rsidP="00C75B2E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0FB23998" w14:textId="15F524A1" w:rsidR="00C75B2E" w:rsidRPr="00A77BFD" w:rsidRDefault="00C75B2E" w:rsidP="00C75B2E">
            <w:pPr>
              <w:pStyle w:val="Default"/>
              <w:numPr>
                <w:ilvl w:val="0"/>
                <w:numId w:val="42"/>
              </w:numPr>
              <w:spacing w:line="16" w:lineRule="atLeast"/>
              <w:ind w:left="346" w:hanging="346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77BFD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2CEA2A07" w14:textId="77777777" w:rsidR="00E14B49" w:rsidRDefault="00E14B49" w:rsidP="007D260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7657B53E" w14:textId="77777777" w:rsidR="00E14B49" w:rsidRDefault="00E1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767B9034" w14:textId="2E5B0EE8" w:rsidR="007C2183" w:rsidRPr="00A77BFD" w:rsidRDefault="000B0B26" w:rsidP="00E14B49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77BFD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4ED10A5" w14:textId="77777777" w:rsidR="00E14B49" w:rsidRDefault="00E14B49" w:rsidP="00E14B49">
      <w:pPr>
        <w:snapToGri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456D0511" w14:textId="1DD0F8FF" w:rsidR="000B0B26" w:rsidRPr="00A77BFD" w:rsidRDefault="00293DC3" w:rsidP="00E14B49">
      <w:pPr>
        <w:snapToGri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93DC3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eastAsia="Calibri" w:hAnsi="Angsana New"/>
          <w:sz w:val="30"/>
          <w:szCs w:val="30"/>
        </w:rPr>
        <w:t>4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eastAsia="Calibri" w:hAnsi="Angsana New"/>
          <w:sz w:val="30"/>
          <w:szCs w:val="30"/>
        </w:rPr>
        <w:t>13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>
        <w:rPr>
          <w:rFonts w:ascii="Angsana New" w:eastAsia="Calibri" w:hAnsi="Angsana New"/>
          <w:sz w:val="30"/>
          <w:szCs w:val="30"/>
        </w:rPr>
        <w:t>2565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บริษัทได้ทำสัญญาซื้อหุ้นทุนและสิทธิออกเสียงร้อยละ </w:t>
      </w:r>
      <w:r>
        <w:rPr>
          <w:rFonts w:ascii="Angsana New" w:eastAsia="Calibri" w:hAnsi="Angsana New"/>
          <w:sz w:val="30"/>
          <w:szCs w:val="30"/>
        </w:rPr>
        <w:t>51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ในบริษัท รักษาความปลอดภัย การ์เดี่ยน โกลบอล จำกัด </w:t>
      </w:r>
      <w:r w:rsidRPr="001D44D4">
        <w:rPr>
          <w:rFonts w:ascii="Angsana New" w:eastAsia="Calibri" w:hAnsi="Angsana New"/>
          <w:i/>
          <w:iCs/>
          <w:sz w:val="30"/>
          <w:szCs w:val="30"/>
          <w:cs/>
        </w:rPr>
        <w:t>(เดิมชื่อ บริษัท รักษาความปลอดภัยเคพีเอ็น แอนด์ เซอร์วิส จำกัด)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ต่อมาเมื่อวันที่ </w:t>
      </w:r>
      <w:r>
        <w:rPr>
          <w:rFonts w:ascii="Angsana New" w:eastAsia="Calibri" w:hAnsi="Angsana New"/>
          <w:sz w:val="30"/>
          <w:szCs w:val="30"/>
        </w:rPr>
        <w:t>8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>
        <w:rPr>
          <w:rFonts w:ascii="Angsana New" w:eastAsia="Calibri" w:hAnsi="Angsana New"/>
          <w:sz w:val="30"/>
          <w:szCs w:val="30"/>
        </w:rPr>
        <w:t>2566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บริษัทได้ลดสัดส่วนในการถือหุ้นในบริษัทดังกล่าวจากร้อยละ </w:t>
      </w:r>
      <w:r>
        <w:rPr>
          <w:rFonts w:ascii="Angsana New" w:eastAsia="Calibri" w:hAnsi="Angsana New"/>
          <w:sz w:val="30"/>
          <w:szCs w:val="30"/>
        </w:rPr>
        <w:t>51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เป็นร้อยละ </w:t>
      </w:r>
      <w:r>
        <w:rPr>
          <w:rFonts w:ascii="Angsana New" w:eastAsia="Calibri" w:hAnsi="Angsana New"/>
          <w:sz w:val="30"/>
          <w:szCs w:val="30"/>
        </w:rPr>
        <w:t>34.75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ส่งผลให้บริษัทตัดรายการสินทรัพย์และหนี้สินของบริษัทดังกล่าวที่เคยมีการควบคุมออกจากงบแสดงฐานะการเงินรวมและรับรู้เงินลงทุนที่เหลืออยู่ในมูลค่ายุติธรรม นอกจากนี้ ในวันเดียวกันบริษัทได้ทำสัญญาขายหุ้นที่เหลืออยู่ทั้งหมดให้กับผู้ถือหุ้นเดิม ทั้งนี้ ตามที่กำหนดในสัญญาขายหุ้นดังกล่าว ผู้ถือหุ้นเดิมจะทยอยจ่ายชำระค่าหุ้นให้กับบริษัทภายในปี </w:t>
      </w:r>
      <w:r>
        <w:rPr>
          <w:rFonts w:ascii="Angsana New" w:eastAsia="Calibri" w:hAnsi="Angsana New"/>
          <w:sz w:val="30"/>
          <w:szCs w:val="30"/>
        </w:rPr>
        <w:t>2567</w:t>
      </w:r>
      <w:r w:rsidRPr="00293DC3">
        <w:rPr>
          <w:rFonts w:ascii="Angsana New" w:eastAsia="Calibri" w:hAnsi="Angsana New"/>
          <w:sz w:val="30"/>
          <w:szCs w:val="30"/>
          <w:cs/>
        </w:rPr>
        <w:t xml:space="preserve"> และบริษัทจะโอนกรรมสิทธิ์ในหุ้นให้กับผู้ถือหุ้นเดิมตามสัดส่วนที่บริษัทได้รับชำระเงินค่าหุ้นนั้น ทั้งนี้ ความเห็นของข้าพเจ้าไม่ได้เปลี่ยนแปลงไปเนื่องจากเรื่องนี้</w:t>
      </w:r>
    </w:p>
    <w:p w14:paraId="1332809E" w14:textId="77777777" w:rsidR="007C2183" w:rsidRPr="00A77BFD" w:rsidRDefault="007C2183" w:rsidP="007D260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C21DBA3" w14:textId="487387EE" w:rsidR="0080023B" w:rsidRPr="00A77BFD" w:rsidRDefault="0080023B" w:rsidP="007D260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77BFD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9F3C964" w14:textId="77777777" w:rsidR="0080023B" w:rsidRPr="00A77BFD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881DE9C" w14:textId="3904D345" w:rsidR="0080023B" w:rsidRPr="00A77BFD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77BFD">
        <w:rPr>
          <w:rFonts w:ascii="Angsana New" w:eastAsiaTheme="minorHAns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A77BFD">
        <w:rPr>
          <w:rFonts w:ascii="Angsana New" w:eastAsiaTheme="minorHAnsi" w:hAnsi="Angsana New"/>
          <w:spacing w:val="-4"/>
          <w:sz w:val="30"/>
          <w:szCs w:val="30"/>
        </w:rPr>
        <w:t xml:space="preserve"> </w:t>
      </w:r>
      <w:r w:rsidRPr="00A77BFD">
        <w:rPr>
          <w:rFonts w:ascii="Angsana New" w:eastAsiaTheme="minorHAns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77BFD">
        <w:rPr>
          <w:rFonts w:ascii="Angsana New" w:eastAsiaTheme="minorHAnsi" w:hAnsi="Angsana New"/>
          <w:spacing w:val="-4"/>
          <w:sz w:val="30"/>
          <w:szCs w:val="30"/>
        </w:rPr>
        <w:t xml:space="preserve"> </w:t>
      </w:r>
      <w:r w:rsidRPr="00A77BFD">
        <w:rPr>
          <w:rFonts w:ascii="Angsana New" w:eastAsiaTheme="minorHAnsi" w:hAnsi="Angsana New"/>
          <w:spacing w:val="-4"/>
          <w:sz w:val="30"/>
          <w:szCs w:val="30"/>
          <w:cs/>
        </w:rPr>
        <w:t>แต่ไม่รวมถึงงบการเ</w:t>
      </w:r>
      <w:r w:rsidR="00433BB9" w:rsidRPr="00A77BFD">
        <w:rPr>
          <w:rFonts w:ascii="Angsana New" w:eastAsiaTheme="minorHAnsi" w:hAnsi="Angsana New"/>
          <w:spacing w:val="-4"/>
          <w:sz w:val="30"/>
          <w:szCs w:val="30"/>
          <w:cs/>
        </w:rPr>
        <w:t>งิน</w:t>
      </w:r>
      <w:r w:rsidRPr="00A77BFD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A77BFD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77BFD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77BFD">
        <w:rPr>
          <w:rFonts w:ascii="Angsana New" w:eastAsiaTheme="minorHAnsi" w:hAnsi="Angsana New"/>
          <w:sz w:val="30"/>
          <w:szCs w:val="30"/>
        </w:rPr>
        <w:t xml:space="preserve"> </w:t>
      </w:r>
      <w:r w:rsidRPr="00A77BFD">
        <w:rPr>
          <w:rFonts w:ascii="Angsana New" w:eastAsiaTheme="minorHAns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460C58" w14:textId="77777777" w:rsidR="0080023B" w:rsidRPr="00A77BFD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F54679A" w14:textId="51C8187F" w:rsidR="0080023B" w:rsidRPr="00A77BFD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77BFD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A77BF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77BFD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="009F7315" w:rsidRPr="00A77BFD">
        <w:rPr>
          <w:rFonts w:ascii="Angsana New" w:eastAsiaTheme="minorHAnsi" w:hAnsi="Angsana New"/>
          <w:sz w:val="30"/>
          <w:szCs w:val="30"/>
          <w:cs/>
        </w:rPr>
        <w:br/>
      </w:r>
      <w:r w:rsidRPr="00A77BFD">
        <w:rPr>
          <w:rFonts w:ascii="Angsana New" w:eastAsiaTheme="minorHAnsi" w:hAnsi="Angsana New"/>
          <w:sz w:val="30"/>
          <w:szCs w:val="30"/>
          <w:cs/>
        </w:rPr>
        <w:t>ให้ความเชื่อมั่นต่อข้อมูลอื่น</w:t>
      </w:r>
      <w:r w:rsidRPr="00A77BFD">
        <w:rPr>
          <w:rFonts w:ascii="Angsana New" w:eastAsiaTheme="minorHAnsi" w:hAnsi="Angsana New"/>
          <w:sz w:val="30"/>
          <w:szCs w:val="30"/>
        </w:rPr>
        <w:t xml:space="preserve"> </w:t>
      </w:r>
    </w:p>
    <w:p w14:paraId="641784C4" w14:textId="77777777" w:rsidR="0080023B" w:rsidRPr="00A77BFD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54D3CED" w14:textId="48C18EBC" w:rsidR="0080023B" w:rsidRPr="00A77BFD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77BFD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77BFD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77BFD">
        <w:rPr>
          <w:rFonts w:ascii="Angsana New" w:eastAsiaTheme="minorHAnsi" w:hAnsi="Angsana New"/>
          <w:sz w:val="30"/>
          <w:szCs w:val="30"/>
          <w:cs/>
        </w:rPr>
        <w:t>คือ</w:t>
      </w:r>
      <w:r w:rsidRPr="00A77BFD">
        <w:rPr>
          <w:rFonts w:ascii="Angsana New" w:eastAsiaTheme="minorHAnsi" w:hAnsi="Angsana New"/>
          <w:sz w:val="30"/>
          <w:szCs w:val="30"/>
        </w:rPr>
        <w:t xml:space="preserve"> </w:t>
      </w:r>
      <w:r w:rsidRPr="00A77BFD">
        <w:rPr>
          <w:rFonts w:ascii="Angsana New" w:eastAsiaTheme="minorHAnsi" w:hAnsi="Angsana New"/>
          <w:sz w:val="30"/>
          <w:szCs w:val="30"/>
          <w:cs/>
        </w:rPr>
        <w:t>การอ่านข้อมูลอื่น</w:t>
      </w:r>
      <w:r w:rsidR="00DA3138" w:rsidRPr="00A77BFD">
        <w:rPr>
          <w:rFonts w:ascii="Angsana New" w:eastAsiaTheme="minorHAnsi" w:hAnsi="Angsana New"/>
          <w:sz w:val="30"/>
          <w:szCs w:val="30"/>
          <w:cs/>
        </w:rPr>
        <w:t>ตามที่ระบุข้างต้นเมื่อจัดทำแล้ว</w:t>
      </w:r>
      <w:r w:rsidRPr="00A77BFD">
        <w:rPr>
          <w:rFonts w:ascii="Angsana New" w:eastAsiaTheme="minorHAnsi" w:hAnsi="Angsana New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</w:t>
      </w:r>
      <w:r w:rsidRPr="00A77BF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77BFD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77BFD">
        <w:rPr>
          <w:rFonts w:ascii="Angsana New" w:eastAsiaTheme="minorHAnsi" w:hAnsi="Angsana New"/>
          <w:sz w:val="30"/>
          <w:szCs w:val="30"/>
        </w:rPr>
        <w:t xml:space="preserve"> </w:t>
      </w:r>
      <w:r w:rsidRPr="00A77BFD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77BFD">
        <w:rPr>
          <w:rFonts w:ascii="Angsana New" w:eastAsiaTheme="minorHAnsi" w:hAnsi="Angsana New"/>
          <w:sz w:val="30"/>
          <w:szCs w:val="30"/>
        </w:rPr>
        <w:t xml:space="preserve"> </w:t>
      </w:r>
    </w:p>
    <w:p w14:paraId="4B28DF8B" w14:textId="06ABE7E7" w:rsidR="0080023B" w:rsidRPr="00A77BFD" w:rsidRDefault="0080023B" w:rsidP="007D260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E3DBE3C" w14:textId="77777777" w:rsidR="00DA3138" w:rsidRPr="00A77BFD" w:rsidRDefault="00DA3138" w:rsidP="007D26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77BFD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EC2B17" w14:textId="2B95B296" w:rsidR="00E14B49" w:rsidRDefault="00E1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A14AFAF" w14:textId="77777777" w:rsidR="0080023B" w:rsidRPr="00A77BFD" w:rsidRDefault="0080023B" w:rsidP="007D260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77BF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77BFD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6A4C4C3" w14:textId="77777777" w:rsidR="0080023B" w:rsidRPr="00A77BFD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1D2DCD" w14:textId="060F87B2" w:rsidR="0080023B" w:rsidRPr="00A77BFD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77BF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77BFD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A77BFD">
        <w:rPr>
          <w:rFonts w:ascii="Angsana New" w:eastAsia="Calibri" w:hAnsi="Angsana New"/>
          <w:sz w:val="30"/>
          <w:szCs w:val="30"/>
        </w:rPr>
        <w:br/>
      </w:r>
      <w:r w:rsidRPr="00A77BFD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77BF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77BFD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CD5745C" w14:textId="43DDA5D8" w:rsidR="00D56C46" w:rsidRPr="00A77BFD" w:rsidRDefault="00D56C46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2802DF0" w14:textId="4A9441D1" w:rsidR="0080023B" w:rsidRPr="00A77BFD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  <w:r w:rsidRPr="00A77BF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A77BFD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77BF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7BF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77BF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7BF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77BF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77BF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77BF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77BF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77BF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77BFD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6F496C" w14:textId="77777777" w:rsidR="0080023B" w:rsidRPr="00A77BFD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241A701" w14:textId="34ADDBDF" w:rsidR="0080023B" w:rsidRPr="00A77BFD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AF7FE4" w:rsidRPr="00A77BFD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A77BFD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77BFD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05F1D13" w14:textId="77777777" w:rsidR="003A4B80" w:rsidRPr="00A77BFD" w:rsidRDefault="003A4B80" w:rsidP="007D26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A1C74D" w14:textId="40859F84" w:rsidR="0080023B" w:rsidRPr="00A77BFD" w:rsidRDefault="0080023B" w:rsidP="007D260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77BF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D679E7B" w14:textId="77777777" w:rsidR="0080023B" w:rsidRPr="00A77BFD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B378F6D" w14:textId="5E481F92" w:rsidR="0080023B" w:rsidRPr="00A77BFD" w:rsidRDefault="0080023B" w:rsidP="007D260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77BF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77BFD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A77BFD">
        <w:rPr>
          <w:rFonts w:ascii="Angsana New" w:eastAsia="Calibri" w:hAnsi="Angsana New"/>
          <w:sz w:val="30"/>
          <w:szCs w:val="30"/>
        </w:rPr>
        <w:br/>
      </w:r>
      <w:r w:rsidRPr="00A77BFD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A77BFD">
        <w:rPr>
          <w:rFonts w:ascii="Angsana New" w:eastAsia="Calibri" w:hAnsi="Angsana New"/>
          <w:sz w:val="30"/>
          <w:szCs w:val="30"/>
        </w:rPr>
        <w:br/>
      </w:r>
      <w:r w:rsidRPr="00A77BFD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A77BF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D863205" w14:textId="77777777" w:rsidR="0080023B" w:rsidRPr="00A77BFD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6350F72" w14:textId="77777777" w:rsidR="007F33AE" w:rsidRPr="00A77BFD" w:rsidRDefault="007F33AE" w:rsidP="007D2605">
      <w:pPr>
        <w:jc w:val="thaiDistribute"/>
        <w:rPr>
          <w:rFonts w:ascii="Angsana New" w:hAnsi="Angsana New"/>
          <w:sz w:val="30"/>
          <w:szCs w:val="30"/>
        </w:rPr>
      </w:pPr>
    </w:p>
    <w:p w14:paraId="0A14AD1C" w14:textId="3B71AD11" w:rsidR="00E14B49" w:rsidRDefault="00E1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039D976" w14:textId="77777777" w:rsidR="0080023B" w:rsidRPr="00A77BFD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6585038" w14:textId="6F3D7C0C" w:rsidR="0080023B" w:rsidRPr="00A77BFD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77BFD">
        <w:rPr>
          <w:rFonts w:ascii="Angsana New" w:hAnsi="Angsana New"/>
          <w:sz w:val="30"/>
          <w:szCs w:val="30"/>
          <w:cs/>
        </w:rPr>
        <w:t>รวมและ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A77BF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A77BFD">
        <w:rPr>
          <w:rFonts w:ascii="Angsana New" w:eastAsia="Calibri" w:hAnsi="Angsana New"/>
          <w:sz w:val="30"/>
          <w:szCs w:val="30"/>
        </w:rPr>
        <w:br/>
      </w:r>
      <w:r w:rsidRPr="00A77BFD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A77BFD">
        <w:rPr>
          <w:rFonts w:ascii="Angsana New" w:eastAsia="Calibri" w:hAnsi="Angsana New"/>
          <w:sz w:val="30"/>
          <w:szCs w:val="30"/>
        </w:rPr>
        <w:br/>
      </w:r>
      <w:r w:rsidRPr="00A77BFD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A77BFD">
        <w:rPr>
          <w:rFonts w:ascii="Angsana New" w:hAnsi="Angsana New"/>
          <w:sz w:val="30"/>
          <w:szCs w:val="30"/>
          <w:cs/>
        </w:rPr>
        <w:t>ายใน</w:t>
      </w:r>
    </w:p>
    <w:p w14:paraId="650A51B4" w14:textId="3B6A566A" w:rsidR="0080023B" w:rsidRPr="00A77BFD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77BFD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77BFD">
        <w:rPr>
          <w:rFonts w:ascii="Angsana New" w:hAnsi="Angsana New"/>
          <w:sz w:val="30"/>
          <w:szCs w:val="30"/>
          <w:cs/>
        </w:rPr>
        <w:t>บริษัท</w:t>
      </w:r>
    </w:p>
    <w:p w14:paraId="7AD6E9C7" w14:textId="41727920" w:rsidR="00D6274D" w:rsidRPr="00A77BFD" w:rsidRDefault="0080023B" w:rsidP="003D70C3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77BF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5A313A3" w14:textId="24CCC455" w:rsidR="0080023B" w:rsidRPr="00A77BFD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77B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77BFD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A77BFD">
        <w:rPr>
          <w:rFonts w:ascii="Angsana New" w:hAnsi="Angsana New" w:hint="cs"/>
          <w:sz w:val="30"/>
          <w:szCs w:val="30"/>
          <w:cs/>
        </w:rPr>
        <w:t xml:space="preserve"> </w:t>
      </w:r>
      <w:r w:rsidRPr="00A77BF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A77BFD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A77BFD">
        <w:rPr>
          <w:rFonts w:ascii="Angsana New" w:hAnsi="Angsana New"/>
          <w:sz w:val="30"/>
          <w:szCs w:val="30"/>
          <w:cs/>
        </w:rPr>
        <w:t>ถึงการเปิดเผย</w:t>
      </w:r>
      <w:r w:rsidRPr="00A77BFD">
        <w:rPr>
          <w:rFonts w:ascii="Angsana New" w:hAnsi="Angsana New" w:hint="cs"/>
          <w:sz w:val="30"/>
          <w:szCs w:val="30"/>
          <w:cs/>
        </w:rPr>
        <w:t>ข้อมูล</w:t>
      </w:r>
      <w:r w:rsidRPr="00A77BFD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A77BFD">
        <w:rPr>
          <w:rFonts w:ascii="Angsana New" w:hAnsi="Angsana New" w:hint="cs"/>
          <w:sz w:val="30"/>
          <w:szCs w:val="30"/>
          <w:cs/>
        </w:rPr>
        <w:t xml:space="preserve"> </w:t>
      </w:r>
      <w:r w:rsidRPr="00A77BF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A77BFD">
        <w:rPr>
          <w:rFonts w:ascii="Angsana New" w:hAnsi="Angsana New" w:hint="cs"/>
          <w:sz w:val="30"/>
          <w:szCs w:val="30"/>
          <w:cs/>
        </w:rPr>
        <w:t>ข้อมูล</w:t>
      </w:r>
      <w:r w:rsidRPr="00A77BF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77B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77BFD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C35340D" w14:textId="0BBC1755" w:rsidR="0080023B" w:rsidRPr="00A77BFD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sz w:val="30"/>
          <w:szCs w:val="30"/>
          <w:cs/>
        </w:rPr>
        <w:t>การเปิดเผย</w:t>
      </w:r>
      <w:r w:rsidRPr="00A77BFD">
        <w:rPr>
          <w:rFonts w:ascii="Angsana New" w:hAnsi="Angsana New" w:hint="cs"/>
          <w:sz w:val="30"/>
          <w:szCs w:val="30"/>
          <w:cs/>
        </w:rPr>
        <w:t>ข้อมูล</w:t>
      </w:r>
      <w:r w:rsidRPr="00A77BF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A77BFD">
        <w:rPr>
          <w:rFonts w:ascii="Angsana New" w:hAnsi="Angsana New" w:hint="cs"/>
          <w:sz w:val="30"/>
          <w:szCs w:val="30"/>
          <w:cs/>
        </w:rPr>
        <w:t>หรือไม่</w:t>
      </w:r>
      <w:r w:rsidRPr="00A77BFD">
        <w:rPr>
          <w:rFonts w:ascii="Angsana New" w:hAnsi="Angsana New"/>
          <w:sz w:val="30"/>
          <w:szCs w:val="30"/>
          <w:cs/>
        </w:rPr>
        <w:t xml:space="preserve">   </w:t>
      </w:r>
    </w:p>
    <w:p w14:paraId="575AA43A" w14:textId="7BDCE2AB" w:rsidR="0080023B" w:rsidRPr="00A77BFD" w:rsidRDefault="0080023B" w:rsidP="00E97E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77BFD">
        <w:rPr>
          <w:rFonts w:ascii="Angsana New" w:hAnsi="Angsana New" w:cs="Angsana New"/>
          <w:sz w:val="30"/>
          <w:szCs w:val="30"/>
          <w:cs/>
        </w:rPr>
        <w:t>ได้</w:t>
      </w:r>
      <w:r w:rsidRPr="00A77BFD">
        <w:rPr>
          <w:rFonts w:ascii="Angsana New" w:hAnsi="Angsana New" w:cs="Angsana New" w:hint="cs"/>
          <w:sz w:val="30"/>
          <w:szCs w:val="30"/>
          <w:cs/>
        </w:rPr>
        <w:t>รับ</w:t>
      </w:r>
      <w:r w:rsidRPr="00A77BFD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77BFD">
        <w:rPr>
          <w:rFonts w:ascii="Angsana New" w:hAnsi="Angsana New" w:cs="Angsana New"/>
          <w:sz w:val="30"/>
          <w:szCs w:val="30"/>
        </w:rPr>
        <w:t xml:space="preserve"> </w:t>
      </w:r>
      <w:r w:rsidRPr="00A77BFD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A77BFD">
        <w:rPr>
          <w:rFonts w:ascii="Angsana New" w:hAnsi="Angsana New" w:cs="Angsana New" w:hint="cs"/>
          <w:sz w:val="30"/>
          <w:szCs w:val="30"/>
          <w:cs/>
        </w:rPr>
        <w:t>การกำหนดแนวทาง</w:t>
      </w:r>
      <w:r w:rsidRPr="00A77BFD">
        <w:rPr>
          <w:rFonts w:ascii="Angsana New" w:hAnsi="Angsana New" w:cs="Angsana New"/>
          <w:sz w:val="30"/>
          <w:szCs w:val="30"/>
        </w:rPr>
        <w:br/>
      </w:r>
      <w:r w:rsidRPr="00A77BFD">
        <w:rPr>
          <w:rFonts w:ascii="Angsana New" w:hAnsi="Angsana New" w:cs="Angsana New" w:hint="cs"/>
          <w:sz w:val="30"/>
          <w:szCs w:val="30"/>
          <w:cs/>
        </w:rPr>
        <w:t xml:space="preserve">การควบคุมดูแล </w:t>
      </w:r>
      <w:r w:rsidRPr="00A77BFD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A77BFD">
        <w:rPr>
          <w:rFonts w:ascii="Angsana New" w:hAnsi="Angsana New" w:cs="Angsana New"/>
          <w:sz w:val="30"/>
          <w:szCs w:val="30"/>
        </w:rPr>
        <w:t xml:space="preserve"> </w:t>
      </w:r>
      <w:r w:rsidRPr="00A77BFD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3F0C6E9" w14:textId="645EB2A6" w:rsidR="00E14B49" w:rsidRDefault="00E1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09231E" w14:textId="7AFE6B05" w:rsidR="0080023B" w:rsidRPr="00A77BFD" w:rsidRDefault="0080023B" w:rsidP="007D260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A77BFD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A77BFD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77BFD">
        <w:rPr>
          <w:rFonts w:ascii="Angsana New" w:eastAsia="Calibri" w:hAnsi="Angsana New" w:hint="cs"/>
          <w:sz w:val="30"/>
          <w:szCs w:val="30"/>
          <w:cs/>
        </w:rPr>
        <w:t>หาก</w:t>
      </w:r>
      <w:r w:rsidRPr="00A77BFD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A77BFD">
        <w:rPr>
          <w:rFonts w:ascii="Angsana New" w:hAnsi="Angsana New"/>
          <w:sz w:val="30"/>
          <w:szCs w:val="30"/>
          <w:cs/>
        </w:rPr>
        <w:t>งข้าพเจ้า</w:t>
      </w:r>
    </w:p>
    <w:p w14:paraId="14952219" w14:textId="77777777" w:rsidR="0080023B" w:rsidRPr="00A77BFD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849D7A6" w14:textId="4BAFBDBE" w:rsidR="0080023B" w:rsidRPr="00A77BFD" w:rsidRDefault="0080023B" w:rsidP="007D2605">
      <w:pPr>
        <w:jc w:val="thaiDistribute"/>
        <w:rPr>
          <w:rFonts w:ascii="Angsana New" w:hAnsi="Angsana New"/>
          <w:sz w:val="30"/>
          <w:szCs w:val="30"/>
          <w:cs/>
        </w:rPr>
      </w:pPr>
      <w:r w:rsidRPr="00A77BFD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77BFD">
        <w:rPr>
          <w:rFonts w:ascii="Angsana New" w:eastAsia="Calibri" w:hAnsi="Angsana New"/>
          <w:sz w:val="30"/>
          <w:szCs w:val="30"/>
        </w:rPr>
        <w:br/>
      </w:r>
      <w:r w:rsidRPr="00A77BFD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A77BFD">
        <w:rPr>
          <w:rFonts w:ascii="Angsana New" w:eastAsia="Calibri" w:hAnsi="Angsana New"/>
          <w:sz w:val="30"/>
          <w:szCs w:val="30"/>
        </w:rPr>
        <w:br/>
      </w:r>
      <w:r w:rsidRPr="00A77BFD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345C25" w:rsidRPr="00A77BFD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3E2C87C" w14:textId="080F539E" w:rsidR="0080023B" w:rsidRPr="00A77BFD" w:rsidRDefault="0080023B" w:rsidP="007D2605">
      <w:pPr>
        <w:jc w:val="thaiDistribute"/>
        <w:rPr>
          <w:rFonts w:ascii="Angsana New" w:hAnsi="Angsana New"/>
          <w:sz w:val="30"/>
          <w:szCs w:val="30"/>
        </w:rPr>
      </w:pPr>
    </w:p>
    <w:p w14:paraId="2E31F3F9" w14:textId="219CE7B0" w:rsidR="0080023B" w:rsidRPr="00A77BFD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A77BFD">
        <w:rPr>
          <w:rFonts w:ascii="Angsana New" w:hAnsi="Angsana New"/>
          <w:sz w:val="30"/>
          <w:szCs w:val="30"/>
        </w:rPr>
        <w:br/>
      </w:r>
      <w:r w:rsidRPr="00A77BFD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3A04DDB" w14:textId="2DDA48EB" w:rsidR="009D5F35" w:rsidRPr="00A77BFD" w:rsidRDefault="009D5F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A2C2C19" w14:textId="7BA494EB" w:rsidR="005F1C5A" w:rsidRPr="00A77BFD" w:rsidRDefault="005F1C5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3F1F367" w14:textId="77777777" w:rsidR="005F1C5A" w:rsidRPr="00A77BFD" w:rsidRDefault="005F1C5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D7A9F0" w14:textId="77777777" w:rsidR="009D5F35" w:rsidRPr="00A77BFD" w:rsidRDefault="009D5F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9F6529" w14:textId="25E8BA87" w:rsidR="0087701D" w:rsidRPr="00A77BFD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</w:rPr>
        <w:t>(</w:t>
      </w:r>
      <w:r w:rsidR="0011387D" w:rsidRPr="00A77BFD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A77BFD">
        <w:rPr>
          <w:rFonts w:ascii="Angsana New" w:hAnsi="Angsana New"/>
          <w:sz w:val="30"/>
          <w:szCs w:val="30"/>
        </w:rPr>
        <w:t xml:space="preserve"> </w:t>
      </w:r>
      <w:r w:rsidR="0011387D" w:rsidRPr="00A77BFD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A77BFD">
        <w:rPr>
          <w:rFonts w:ascii="Angsana New" w:hAnsi="Angsana New"/>
          <w:sz w:val="30"/>
          <w:szCs w:val="30"/>
        </w:rPr>
        <w:t>)</w:t>
      </w:r>
    </w:p>
    <w:p w14:paraId="28F88ADF" w14:textId="77777777" w:rsidR="0087701D" w:rsidRPr="00A77BFD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F45098" w14:textId="773601C2" w:rsidR="0087701D" w:rsidRPr="00A77BFD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A77BFD">
        <w:rPr>
          <w:rFonts w:ascii="Angsana New" w:hAnsi="Angsana New"/>
          <w:sz w:val="30"/>
          <w:szCs w:val="30"/>
        </w:rPr>
        <w:t>4795</w:t>
      </w:r>
    </w:p>
    <w:p w14:paraId="74C4D146" w14:textId="77777777" w:rsidR="006F69A3" w:rsidRPr="00A77BFD" w:rsidRDefault="006F69A3">
      <w:pPr>
        <w:rPr>
          <w:rFonts w:ascii="Angsana New" w:hAnsi="Angsana New"/>
          <w:sz w:val="30"/>
          <w:szCs w:val="30"/>
        </w:rPr>
      </w:pPr>
    </w:p>
    <w:p w14:paraId="3D9D6683" w14:textId="77777777" w:rsidR="006F69A3" w:rsidRPr="00A77BFD" w:rsidRDefault="006F69A3">
      <w:pPr>
        <w:jc w:val="both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A7281A3" w14:textId="77777777" w:rsidR="0043244A" w:rsidRPr="00A77BFD" w:rsidRDefault="006F69A3">
      <w:pPr>
        <w:jc w:val="both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E2423DE" w14:textId="34A6B356" w:rsidR="00047D99" w:rsidRPr="00A77BFD" w:rsidRDefault="00D6274D">
      <w:pPr>
        <w:jc w:val="both"/>
        <w:rPr>
          <w:rFonts w:ascii="Angsana New" w:hAnsi="Angsana New"/>
          <w:sz w:val="30"/>
          <w:szCs w:val="30"/>
        </w:rPr>
      </w:pPr>
      <w:r w:rsidRPr="00A77BFD">
        <w:rPr>
          <w:rFonts w:ascii="Angsana New" w:hAnsi="Angsana New"/>
          <w:sz w:val="30"/>
          <w:szCs w:val="30"/>
        </w:rPr>
        <w:t>29</w:t>
      </w:r>
      <w:r w:rsidR="00D56C46" w:rsidRPr="00A77BFD">
        <w:rPr>
          <w:rFonts w:ascii="Angsana New" w:hAnsi="Angsana New"/>
          <w:sz w:val="30"/>
          <w:szCs w:val="30"/>
        </w:rPr>
        <w:t xml:space="preserve"> </w:t>
      </w:r>
      <w:r w:rsidR="00D56C46" w:rsidRPr="00A77BF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56C46" w:rsidRPr="00A77BFD">
        <w:rPr>
          <w:rFonts w:ascii="Angsana New" w:hAnsi="Angsana New"/>
          <w:sz w:val="30"/>
          <w:szCs w:val="30"/>
        </w:rPr>
        <w:t>256</w:t>
      </w:r>
      <w:r w:rsidR="00313D9B" w:rsidRPr="00A77BFD">
        <w:rPr>
          <w:rFonts w:ascii="Angsana New" w:hAnsi="Angsana New"/>
          <w:sz w:val="30"/>
          <w:szCs w:val="30"/>
        </w:rPr>
        <w:t>7</w:t>
      </w:r>
    </w:p>
    <w:p w14:paraId="349E3ACE" w14:textId="77777777" w:rsidR="00D5510A" w:rsidRPr="00A77BFD" w:rsidRDefault="00D5510A">
      <w:pPr>
        <w:jc w:val="both"/>
        <w:rPr>
          <w:rFonts w:ascii="Angsana New" w:hAnsi="Angsana New"/>
          <w:sz w:val="30"/>
          <w:szCs w:val="30"/>
        </w:rPr>
      </w:pPr>
    </w:p>
    <w:p w14:paraId="5E3542B7" w14:textId="77777777" w:rsidR="00D5510A" w:rsidRPr="00A77BFD" w:rsidRDefault="00D5510A">
      <w:pPr>
        <w:jc w:val="both"/>
        <w:rPr>
          <w:rFonts w:ascii="Angsana New" w:hAnsi="Angsana New"/>
          <w:sz w:val="30"/>
          <w:szCs w:val="30"/>
        </w:rPr>
      </w:pPr>
    </w:p>
    <w:p w14:paraId="7BA27EF2" w14:textId="77777777" w:rsidR="0093482A" w:rsidRPr="00546DB8" w:rsidRDefault="0093482A" w:rsidP="00B4647C">
      <w:pPr>
        <w:pStyle w:val="BodyText2"/>
        <w:tabs>
          <w:tab w:val="left" w:pos="540"/>
        </w:tabs>
        <w:rPr>
          <w:spacing w:val="4"/>
          <w:lang w:val="en-US"/>
        </w:rPr>
      </w:pPr>
    </w:p>
    <w:sectPr w:rsidR="0093482A" w:rsidRPr="00546DB8" w:rsidSect="00821023">
      <w:headerReference w:type="default" r:id="rId14"/>
      <w:footerReference w:type="default" r:id="rId15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9573" w14:textId="77777777" w:rsidR="00341214" w:rsidRDefault="00341214" w:rsidP="003D743A">
      <w:r>
        <w:separator/>
      </w:r>
    </w:p>
  </w:endnote>
  <w:endnote w:type="continuationSeparator" w:id="0">
    <w:p w14:paraId="69652FE1" w14:textId="77777777" w:rsidR="00341214" w:rsidRDefault="00341214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B5AD6" w14:textId="77777777" w:rsidR="001B56DD" w:rsidRPr="00EA1E3C" w:rsidRDefault="001B56DD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6C8E1" w14:textId="3D9B5428" w:rsidR="001B56DD" w:rsidRPr="002451A5" w:rsidRDefault="001B56DD">
    <w:pPr>
      <w:pStyle w:val="Footer"/>
      <w:jc w:val="center"/>
      <w:rPr>
        <w:rFonts w:asciiTheme="minorHAnsi" w:hAnsiTheme="minorHAnsi" w:cstheme="minorHAnsi"/>
        <w:sz w:val="32"/>
        <w:szCs w:val="32"/>
      </w:rPr>
    </w:pPr>
  </w:p>
  <w:p w14:paraId="60A527F8" w14:textId="77777777" w:rsidR="001B56DD" w:rsidRPr="000C1FE9" w:rsidRDefault="001B56DD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31065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3A2D0636" w14:textId="4B4F85A1" w:rsidR="00E14B49" w:rsidRPr="00E14B49" w:rsidRDefault="00E14B49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E14B49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E14B49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E14B49">
          <w:rPr>
            <w:rFonts w:asciiTheme="minorHAnsi" w:hAnsiTheme="minorHAnsi" w:cstheme="minorHAnsi"/>
            <w:sz w:val="30"/>
            <w:szCs w:val="30"/>
          </w:rPr>
          <w:fldChar w:fldCharType="separate"/>
        </w:r>
        <w:r w:rsidRPr="00E14B49">
          <w:rPr>
            <w:rFonts w:asciiTheme="minorHAnsi" w:hAnsiTheme="minorHAnsi" w:cstheme="minorHAnsi"/>
            <w:noProof/>
            <w:sz w:val="30"/>
            <w:szCs w:val="30"/>
          </w:rPr>
          <w:t>2</w:t>
        </w:r>
        <w:r w:rsidRPr="00E14B49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44216" w14:textId="77777777" w:rsidR="00341214" w:rsidRDefault="00341214" w:rsidP="003D743A">
      <w:r>
        <w:separator/>
      </w:r>
    </w:p>
  </w:footnote>
  <w:footnote w:type="continuationSeparator" w:id="0">
    <w:p w14:paraId="3F089FB8" w14:textId="77777777" w:rsidR="00341214" w:rsidRDefault="00341214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6E9C" w14:textId="77777777" w:rsidR="001B56DD" w:rsidRDefault="001B56DD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5AC10F8B" w14:textId="77777777" w:rsidR="001B56DD" w:rsidRPr="00562FFF" w:rsidRDefault="001B56DD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744A" w14:textId="77777777" w:rsidR="001B56DD" w:rsidRPr="009004AE" w:rsidRDefault="001B56DD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E1D1387" w14:textId="77777777" w:rsidR="001B56DD" w:rsidRPr="009004AE" w:rsidRDefault="001B56DD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2AAD" w14:textId="0AF8685D" w:rsidR="001B56DD" w:rsidRDefault="001B56DD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76C8657D" w14:textId="77777777" w:rsidR="00E14B49" w:rsidRPr="0073374C" w:rsidRDefault="00E14B49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824E83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A30824"/>
    <w:multiLevelType w:val="hybridMultilevel"/>
    <w:tmpl w:val="2E2806A0"/>
    <w:lvl w:ilvl="0" w:tplc="8C18F9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AB925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7A57FE"/>
    <w:multiLevelType w:val="hybridMultilevel"/>
    <w:tmpl w:val="07A22B1E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E877DE4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2655B8E"/>
    <w:multiLevelType w:val="hybridMultilevel"/>
    <w:tmpl w:val="44E8CA7E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879AE"/>
    <w:multiLevelType w:val="hybridMultilevel"/>
    <w:tmpl w:val="3ED26586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146537"/>
    <w:multiLevelType w:val="multilevel"/>
    <w:tmpl w:val="D6063A5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9AD7D08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BC10A4"/>
    <w:multiLevelType w:val="hybridMultilevel"/>
    <w:tmpl w:val="DE841F30"/>
    <w:lvl w:ilvl="0" w:tplc="9DFA1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126320C"/>
    <w:multiLevelType w:val="hybridMultilevel"/>
    <w:tmpl w:val="12ACB6E6"/>
    <w:lvl w:ilvl="0" w:tplc="705A94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65C1C30"/>
    <w:multiLevelType w:val="hybridMultilevel"/>
    <w:tmpl w:val="1234B372"/>
    <w:lvl w:ilvl="0" w:tplc="E544FA9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8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91327231">
    <w:abstractNumId w:val="6"/>
  </w:num>
  <w:num w:numId="2" w16cid:durableId="360981509">
    <w:abstractNumId w:val="5"/>
  </w:num>
  <w:num w:numId="3" w16cid:durableId="1097605155">
    <w:abstractNumId w:val="9"/>
  </w:num>
  <w:num w:numId="4" w16cid:durableId="201863841">
    <w:abstractNumId w:val="7"/>
  </w:num>
  <w:num w:numId="5" w16cid:durableId="545529381">
    <w:abstractNumId w:val="8"/>
  </w:num>
  <w:num w:numId="6" w16cid:durableId="318585513">
    <w:abstractNumId w:val="3"/>
  </w:num>
  <w:num w:numId="7" w16cid:durableId="199248559">
    <w:abstractNumId w:val="2"/>
  </w:num>
  <w:num w:numId="8" w16cid:durableId="1293291438">
    <w:abstractNumId w:val="0"/>
  </w:num>
  <w:num w:numId="9" w16cid:durableId="1418745297">
    <w:abstractNumId w:val="1"/>
  </w:num>
  <w:num w:numId="10" w16cid:durableId="72629558">
    <w:abstractNumId w:val="4"/>
  </w:num>
  <w:num w:numId="11" w16cid:durableId="2129620708">
    <w:abstractNumId w:val="31"/>
  </w:num>
  <w:num w:numId="12" w16cid:durableId="1577205645">
    <w:abstractNumId w:val="20"/>
  </w:num>
  <w:num w:numId="13" w16cid:durableId="610891698">
    <w:abstractNumId w:val="47"/>
  </w:num>
  <w:num w:numId="14" w16cid:durableId="2037804543">
    <w:abstractNumId w:val="27"/>
  </w:num>
  <w:num w:numId="15" w16cid:durableId="1338073413">
    <w:abstractNumId w:val="33"/>
  </w:num>
  <w:num w:numId="16" w16cid:durableId="2119369391">
    <w:abstractNumId w:val="50"/>
  </w:num>
  <w:num w:numId="17" w16cid:durableId="862946">
    <w:abstractNumId w:val="51"/>
  </w:num>
  <w:num w:numId="18" w16cid:durableId="1208185233">
    <w:abstractNumId w:val="16"/>
  </w:num>
  <w:num w:numId="19" w16cid:durableId="34549626">
    <w:abstractNumId w:val="12"/>
  </w:num>
  <w:num w:numId="20" w16cid:durableId="1349286034">
    <w:abstractNumId w:val="24"/>
  </w:num>
  <w:num w:numId="21" w16cid:durableId="617180284">
    <w:abstractNumId w:val="46"/>
  </w:num>
  <w:num w:numId="22" w16cid:durableId="1590849805">
    <w:abstractNumId w:val="38"/>
  </w:num>
  <w:num w:numId="23" w16cid:durableId="1012954941">
    <w:abstractNumId w:val="53"/>
  </w:num>
  <w:num w:numId="24" w16cid:durableId="107745574">
    <w:abstractNumId w:val="34"/>
  </w:num>
  <w:num w:numId="25" w16cid:durableId="797382244">
    <w:abstractNumId w:val="13"/>
  </w:num>
  <w:num w:numId="26" w16cid:durableId="1042903972">
    <w:abstractNumId w:val="42"/>
  </w:num>
  <w:num w:numId="27" w16cid:durableId="1051808352">
    <w:abstractNumId w:val="15"/>
  </w:num>
  <w:num w:numId="28" w16cid:durableId="382682402">
    <w:abstractNumId w:val="17"/>
  </w:num>
  <w:num w:numId="29" w16cid:durableId="147868071">
    <w:abstractNumId w:val="35"/>
  </w:num>
  <w:num w:numId="30" w16cid:durableId="1290815262">
    <w:abstractNumId w:val="14"/>
  </w:num>
  <w:num w:numId="31" w16cid:durableId="1460607822">
    <w:abstractNumId w:val="49"/>
  </w:num>
  <w:num w:numId="32" w16cid:durableId="471603494">
    <w:abstractNumId w:val="21"/>
  </w:num>
  <w:num w:numId="33" w16cid:durableId="429546474">
    <w:abstractNumId w:val="30"/>
  </w:num>
  <w:num w:numId="34" w16cid:durableId="1601448524">
    <w:abstractNumId w:val="54"/>
  </w:num>
  <w:num w:numId="35" w16cid:durableId="22050677">
    <w:abstractNumId w:val="39"/>
  </w:num>
  <w:num w:numId="36" w16cid:durableId="183635291">
    <w:abstractNumId w:val="45"/>
  </w:num>
  <w:num w:numId="37" w16cid:durableId="1255093489">
    <w:abstractNumId w:val="26"/>
  </w:num>
  <w:num w:numId="38" w16cid:durableId="580406526">
    <w:abstractNumId w:val="37"/>
  </w:num>
  <w:num w:numId="39" w16cid:durableId="41908705">
    <w:abstractNumId w:val="52"/>
  </w:num>
  <w:num w:numId="40" w16cid:durableId="176316862">
    <w:abstractNumId w:val="22"/>
  </w:num>
  <w:num w:numId="41" w16cid:durableId="683822996">
    <w:abstractNumId w:val="32"/>
  </w:num>
  <w:num w:numId="42" w16cid:durableId="1359428003">
    <w:abstractNumId w:val="48"/>
  </w:num>
  <w:num w:numId="43" w16cid:durableId="2018730688">
    <w:abstractNumId w:val="11"/>
  </w:num>
  <w:num w:numId="44" w16cid:durableId="1532258641">
    <w:abstractNumId w:val="10"/>
  </w:num>
  <w:num w:numId="45" w16cid:durableId="960570156">
    <w:abstractNumId w:val="25"/>
  </w:num>
  <w:num w:numId="46" w16cid:durableId="736634391">
    <w:abstractNumId w:val="6"/>
  </w:num>
  <w:num w:numId="47" w16cid:durableId="560557300">
    <w:abstractNumId w:val="28"/>
  </w:num>
  <w:num w:numId="48" w16cid:durableId="1541820803">
    <w:abstractNumId w:val="23"/>
  </w:num>
  <w:num w:numId="49" w16cid:durableId="1463962141">
    <w:abstractNumId w:val="18"/>
  </w:num>
  <w:num w:numId="50" w16cid:durableId="1933315636">
    <w:abstractNumId w:val="40"/>
  </w:num>
  <w:num w:numId="51" w16cid:durableId="56901636">
    <w:abstractNumId w:val="29"/>
  </w:num>
  <w:num w:numId="52" w16cid:durableId="2085301618">
    <w:abstractNumId w:val="44"/>
  </w:num>
  <w:num w:numId="53" w16cid:durableId="568734263">
    <w:abstractNumId w:val="19"/>
  </w:num>
  <w:num w:numId="54" w16cid:durableId="189956094">
    <w:abstractNumId w:val="36"/>
  </w:num>
  <w:num w:numId="55" w16cid:durableId="1332292770">
    <w:abstractNumId w:val="41"/>
  </w:num>
  <w:num w:numId="56" w16cid:durableId="120744636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A18"/>
    <w:rsid w:val="00000DA8"/>
    <w:rsid w:val="00000EE5"/>
    <w:rsid w:val="000011DD"/>
    <w:rsid w:val="00001210"/>
    <w:rsid w:val="000015CF"/>
    <w:rsid w:val="0000200C"/>
    <w:rsid w:val="00002484"/>
    <w:rsid w:val="00002492"/>
    <w:rsid w:val="0000290A"/>
    <w:rsid w:val="00002D9B"/>
    <w:rsid w:val="00002ED5"/>
    <w:rsid w:val="00003047"/>
    <w:rsid w:val="000030B1"/>
    <w:rsid w:val="0000330E"/>
    <w:rsid w:val="000035D8"/>
    <w:rsid w:val="000038FA"/>
    <w:rsid w:val="00003B2D"/>
    <w:rsid w:val="00003F94"/>
    <w:rsid w:val="00004185"/>
    <w:rsid w:val="000041A2"/>
    <w:rsid w:val="000041DD"/>
    <w:rsid w:val="000044DD"/>
    <w:rsid w:val="00004847"/>
    <w:rsid w:val="000049C2"/>
    <w:rsid w:val="00004A99"/>
    <w:rsid w:val="00004D33"/>
    <w:rsid w:val="00004E7D"/>
    <w:rsid w:val="00004F42"/>
    <w:rsid w:val="00005218"/>
    <w:rsid w:val="0000525E"/>
    <w:rsid w:val="0000541D"/>
    <w:rsid w:val="000056CB"/>
    <w:rsid w:val="00005C69"/>
    <w:rsid w:val="00005C96"/>
    <w:rsid w:val="0000605F"/>
    <w:rsid w:val="0000611E"/>
    <w:rsid w:val="00006347"/>
    <w:rsid w:val="00006520"/>
    <w:rsid w:val="00006531"/>
    <w:rsid w:val="00006571"/>
    <w:rsid w:val="000068DA"/>
    <w:rsid w:val="00006BAD"/>
    <w:rsid w:val="0000720D"/>
    <w:rsid w:val="000072EF"/>
    <w:rsid w:val="0000743A"/>
    <w:rsid w:val="00007CEB"/>
    <w:rsid w:val="0001028D"/>
    <w:rsid w:val="0001054B"/>
    <w:rsid w:val="00010892"/>
    <w:rsid w:val="00010C4C"/>
    <w:rsid w:val="00010E81"/>
    <w:rsid w:val="0001130C"/>
    <w:rsid w:val="0001156F"/>
    <w:rsid w:val="00011691"/>
    <w:rsid w:val="00011992"/>
    <w:rsid w:val="00011B79"/>
    <w:rsid w:val="00012526"/>
    <w:rsid w:val="00012944"/>
    <w:rsid w:val="00012BD0"/>
    <w:rsid w:val="00012C9B"/>
    <w:rsid w:val="0001306B"/>
    <w:rsid w:val="0001354F"/>
    <w:rsid w:val="00013673"/>
    <w:rsid w:val="00013723"/>
    <w:rsid w:val="00013DC9"/>
    <w:rsid w:val="00013E15"/>
    <w:rsid w:val="00013F04"/>
    <w:rsid w:val="0001459C"/>
    <w:rsid w:val="00014BF9"/>
    <w:rsid w:val="00014BFA"/>
    <w:rsid w:val="00014D0F"/>
    <w:rsid w:val="0001512B"/>
    <w:rsid w:val="000154F7"/>
    <w:rsid w:val="00015525"/>
    <w:rsid w:val="00015846"/>
    <w:rsid w:val="00015B11"/>
    <w:rsid w:val="00015BED"/>
    <w:rsid w:val="00015EE9"/>
    <w:rsid w:val="000164B9"/>
    <w:rsid w:val="00017786"/>
    <w:rsid w:val="00017B1F"/>
    <w:rsid w:val="00017B35"/>
    <w:rsid w:val="00017BDE"/>
    <w:rsid w:val="00017C87"/>
    <w:rsid w:val="00017D44"/>
    <w:rsid w:val="000207FE"/>
    <w:rsid w:val="00020980"/>
    <w:rsid w:val="00020ABE"/>
    <w:rsid w:val="00020BB8"/>
    <w:rsid w:val="00020C2B"/>
    <w:rsid w:val="00021140"/>
    <w:rsid w:val="00021283"/>
    <w:rsid w:val="00021715"/>
    <w:rsid w:val="00021A1B"/>
    <w:rsid w:val="00021FDF"/>
    <w:rsid w:val="000225A7"/>
    <w:rsid w:val="000228BF"/>
    <w:rsid w:val="00022902"/>
    <w:rsid w:val="00022BDD"/>
    <w:rsid w:val="00022DD2"/>
    <w:rsid w:val="00022EE2"/>
    <w:rsid w:val="00022F93"/>
    <w:rsid w:val="000231BC"/>
    <w:rsid w:val="000231DB"/>
    <w:rsid w:val="00023260"/>
    <w:rsid w:val="00023530"/>
    <w:rsid w:val="00024686"/>
    <w:rsid w:val="000246C8"/>
    <w:rsid w:val="00024812"/>
    <w:rsid w:val="00024902"/>
    <w:rsid w:val="000249B4"/>
    <w:rsid w:val="00024F0D"/>
    <w:rsid w:val="00025028"/>
    <w:rsid w:val="000255D9"/>
    <w:rsid w:val="00025A51"/>
    <w:rsid w:val="000261F0"/>
    <w:rsid w:val="00026348"/>
    <w:rsid w:val="0002671F"/>
    <w:rsid w:val="0002675E"/>
    <w:rsid w:val="0002688C"/>
    <w:rsid w:val="00026CE0"/>
    <w:rsid w:val="00026F42"/>
    <w:rsid w:val="000274AD"/>
    <w:rsid w:val="00027504"/>
    <w:rsid w:val="00027531"/>
    <w:rsid w:val="00027717"/>
    <w:rsid w:val="00027F78"/>
    <w:rsid w:val="00027F91"/>
    <w:rsid w:val="00027FFE"/>
    <w:rsid w:val="00030249"/>
    <w:rsid w:val="0003025F"/>
    <w:rsid w:val="0003026C"/>
    <w:rsid w:val="0003031C"/>
    <w:rsid w:val="00030367"/>
    <w:rsid w:val="00030A73"/>
    <w:rsid w:val="00030C00"/>
    <w:rsid w:val="00030D2D"/>
    <w:rsid w:val="00030E4F"/>
    <w:rsid w:val="00031A2A"/>
    <w:rsid w:val="00031CC0"/>
    <w:rsid w:val="00031EBA"/>
    <w:rsid w:val="000324E8"/>
    <w:rsid w:val="0003286A"/>
    <w:rsid w:val="00032962"/>
    <w:rsid w:val="00032AF3"/>
    <w:rsid w:val="00032CBE"/>
    <w:rsid w:val="00032EE7"/>
    <w:rsid w:val="00032F89"/>
    <w:rsid w:val="00033666"/>
    <w:rsid w:val="00033A34"/>
    <w:rsid w:val="00033E87"/>
    <w:rsid w:val="00033FA6"/>
    <w:rsid w:val="0003409F"/>
    <w:rsid w:val="000341F8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1F1"/>
    <w:rsid w:val="0003669F"/>
    <w:rsid w:val="0003683B"/>
    <w:rsid w:val="00036A62"/>
    <w:rsid w:val="00036AB3"/>
    <w:rsid w:val="00036F26"/>
    <w:rsid w:val="00036F9C"/>
    <w:rsid w:val="00037082"/>
    <w:rsid w:val="00037470"/>
    <w:rsid w:val="00037B9F"/>
    <w:rsid w:val="00040184"/>
    <w:rsid w:val="00040355"/>
    <w:rsid w:val="000407B9"/>
    <w:rsid w:val="000409F8"/>
    <w:rsid w:val="00040D11"/>
    <w:rsid w:val="00040EF6"/>
    <w:rsid w:val="00040FE5"/>
    <w:rsid w:val="00041133"/>
    <w:rsid w:val="0004121E"/>
    <w:rsid w:val="000412CD"/>
    <w:rsid w:val="000412FC"/>
    <w:rsid w:val="000412FD"/>
    <w:rsid w:val="00041457"/>
    <w:rsid w:val="000416A8"/>
    <w:rsid w:val="00041A2B"/>
    <w:rsid w:val="00041B09"/>
    <w:rsid w:val="00042012"/>
    <w:rsid w:val="00042379"/>
    <w:rsid w:val="000424F0"/>
    <w:rsid w:val="00042FE1"/>
    <w:rsid w:val="00043342"/>
    <w:rsid w:val="000433CB"/>
    <w:rsid w:val="00043632"/>
    <w:rsid w:val="00043646"/>
    <w:rsid w:val="00043722"/>
    <w:rsid w:val="00043956"/>
    <w:rsid w:val="00043AB4"/>
    <w:rsid w:val="00043CDD"/>
    <w:rsid w:val="000441FB"/>
    <w:rsid w:val="000442DF"/>
    <w:rsid w:val="0004439E"/>
    <w:rsid w:val="0004447D"/>
    <w:rsid w:val="0004491A"/>
    <w:rsid w:val="00044A13"/>
    <w:rsid w:val="00044A95"/>
    <w:rsid w:val="00044C18"/>
    <w:rsid w:val="0004529C"/>
    <w:rsid w:val="0004558F"/>
    <w:rsid w:val="0004562B"/>
    <w:rsid w:val="000458D2"/>
    <w:rsid w:val="00045B6B"/>
    <w:rsid w:val="00045EC1"/>
    <w:rsid w:val="00046344"/>
    <w:rsid w:val="00046C81"/>
    <w:rsid w:val="0004734A"/>
    <w:rsid w:val="0004736A"/>
    <w:rsid w:val="00047691"/>
    <w:rsid w:val="00047697"/>
    <w:rsid w:val="000477EE"/>
    <w:rsid w:val="00047D99"/>
    <w:rsid w:val="00047F49"/>
    <w:rsid w:val="00050391"/>
    <w:rsid w:val="00050C9F"/>
    <w:rsid w:val="00050D30"/>
    <w:rsid w:val="00050E23"/>
    <w:rsid w:val="00050E24"/>
    <w:rsid w:val="00050FE0"/>
    <w:rsid w:val="0005107F"/>
    <w:rsid w:val="0005108A"/>
    <w:rsid w:val="0005138F"/>
    <w:rsid w:val="000518E7"/>
    <w:rsid w:val="00051955"/>
    <w:rsid w:val="0005196C"/>
    <w:rsid w:val="0005220B"/>
    <w:rsid w:val="00052AD8"/>
    <w:rsid w:val="00052BDC"/>
    <w:rsid w:val="00052D1D"/>
    <w:rsid w:val="000530C6"/>
    <w:rsid w:val="00053159"/>
    <w:rsid w:val="00053247"/>
    <w:rsid w:val="000532F4"/>
    <w:rsid w:val="0005348B"/>
    <w:rsid w:val="00053624"/>
    <w:rsid w:val="00053698"/>
    <w:rsid w:val="00053FC1"/>
    <w:rsid w:val="000541C9"/>
    <w:rsid w:val="000543C5"/>
    <w:rsid w:val="000549DF"/>
    <w:rsid w:val="00054DA4"/>
    <w:rsid w:val="00054DEC"/>
    <w:rsid w:val="000550F6"/>
    <w:rsid w:val="0005555F"/>
    <w:rsid w:val="00055674"/>
    <w:rsid w:val="00055B5E"/>
    <w:rsid w:val="0005602B"/>
    <w:rsid w:val="000567E2"/>
    <w:rsid w:val="0005686B"/>
    <w:rsid w:val="00056F88"/>
    <w:rsid w:val="00057B1B"/>
    <w:rsid w:val="00057D59"/>
    <w:rsid w:val="00057F7A"/>
    <w:rsid w:val="00060440"/>
    <w:rsid w:val="00060603"/>
    <w:rsid w:val="0006061C"/>
    <w:rsid w:val="0006079D"/>
    <w:rsid w:val="00060C26"/>
    <w:rsid w:val="00060D8C"/>
    <w:rsid w:val="00061402"/>
    <w:rsid w:val="00061B47"/>
    <w:rsid w:val="00061C21"/>
    <w:rsid w:val="00062890"/>
    <w:rsid w:val="00062F98"/>
    <w:rsid w:val="00063256"/>
    <w:rsid w:val="00063928"/>
    <w:rsid w:val="00063A8F"/>
    <w:rsid w:val="00064280"/>
    <w:rsid w:val="00064514"/>
    <w:rsid w:val="00064A30"/>
    <w:rsid w:val="00064EFC"/>
    <w:rsid w:val="0006500B"/>
    <w:rsid w:val="000654DA"/>
    <w:rsid w:val="00065859"/>
    <w:rsid w:val="00065947"/>
    <w:rsid w:val="00065DB2"/>
    <w:rsid w:val="00066054"/>
    <w:rsid w:val="00066139"/>
    <w:rsid w:val="0006613E"/>
    <w:rsid w:val="000665AA"/>
    <w:rsid w:val="000667DC"/>
    <w:rsid w:val="000669B6"/>
    <w:rsid w:val="00066A49"/>
    <w:rsid w:val="00066DFB"/>
    <w:rsid w:val="00067534"/>
    <w:rsid w:val="000675E2"/>
    <w:rsid w:val="0006771B"/>
    <w:rsid w:val="000679C3"/>
    <w:rsid w:val="000702D5"/>
    <w:rsid w:val="00070A04"/>
    <w:rsid w:val="00070A3B"/>
    <w:rsid w:val="00070B95"/>
    <w:rsid w:val="0007131B"/>
    <w:rsid w:val="00071457"/>
    <w:rsid w:val="000717FA"/>
    <w:rsid w:val="00071937"/>
    <w:rsid w:val="000719F0"/>
    <w:rsid w:val="00071B82"/>
    <w:rsid w:val="00071CC1"/>
    <w:rsid w:val="000720AD"/>
    <w:rsid w:val="0007243C"/>
    <w:rsid w:val="000724DD"/>
    <w:rsid w:val="0007281F"/>
    <w:rsid w:val="00072B29"/>
    <w:rsid w:val="00072C19"/>
    <w:rsid w:val="00072C84"/>
    <w:rsid w:val="0007303C"/>
    <w:rsid w:val="0007315B"/>
    <w:rsid w:val="0007333A"/>
    <w:rsid w:val="00073379"/>
    <w:rsid w:val="000735E5"/>
    <w:rsid w:val="00074041"/>
    <w:rsid w:val="0007409F"/>
    <w:rsid w:val="00074285"/>
    <w:rsid w:val="000742E4"/>
    <w:rsid w:val="0007457F"/>
    <w:rsid w:val="0007469B"/>
    <w:rsid w:val="00074B3F"/>
    <w:rsid w:val="00074F99"/>
    <w:rsid w:val="000752E0"/>
    <w:rsid w:val="00075A91"/>
    <w:rsid w:val="000764FA"/>
    <w:rsid w:val="0007657C"/>
    <w:rsid w:val="000765FC"/>
    <w:rsid w:val="000769B3"/>
    <w:rsid w:val="00076A81"/>
    <w:rsid w:val="0007724E"/>
    <w:rsid w:val="000773AD"/>
    <w:rsid w:val="000777CE"/>
    <w:rsid w:val="0007780D"/>
    <w:rsid w:val="00077BA1"/>
    <w:rsid w:val="00077C3C"/>
    <w:rsid w:val="00077C4C"/>
    <w:rsid w:val="00077D38"/>
    <w:rsid w:val="00077EE8"/>
    <w:rsid w:val="00080164"/>
    <w:rsid w:val="00080301"/>
    <w:rsid w:val="00080304"/>
    <w:rsid w:val="0008033D"/>
    <w:rsid w:val="00080550"/>
    <w:rsid w:val="00080709"/>
    <w:rsid w:val="000807AC"/>
    <w:rsid w:val="00080D76"/>
    <w:rsid w:val="00080EA7"/>
    <w:rsid w:val="00080F95"/>
    <w:rsid w:val="00081072"/>
    <w:rsid w:val="000811A3"/>
    <w:rsid w:val="000812DC"/>
    <w:rsid w:val="000815E1"/>
    <w:rsid w:val="000815FE"/>
    <w:rsid w:val="000817C0"/>
    <w:rsid w:val="00081876"/>
    <w:rsid w:val="00081978"/>
    <w:rsid w:val="00081A59"/>
    <w:rsid w:val="0008205A"/>
    <w:rsid w:val="00082195"/>
    <w:rsid w:val="000827EB"/>
    <w:rsid w:val="000828FC"/>
    <w:rsid w:val="00082ABC"/>
    <w:rsid w:val="00082F96"/>
    <w:rsid w:val="00083276"/>
    <w:rsid w:val="0008351C"/>
    <w:rsid w:val="00083A6D"/>
    <w:rsid w:val="00083DBC"/>
    <w:rsid w:val="00084404"/>
    <w:rsid w:val="00084BCE"/>
    <w:rsid w:val="00084C20"/>
    <w:rsid w:val="00084D1B"/>
    <w:rsid w:val="00084F47"/>
    <w:rsid w:val="000851A5"/>
    <w:rsid w:val="00085314"/>
    <w:rsid w:val="00085471"/>
    <w:rsid w:val="00085812"/>
    <w:rsid w:val="00085A47"/>
    <w:rsid w:val="00085EA5"/>
    <w:rsid w:val="00086268"/>
    <w:rsid w:val="0008634C"/>
    <w:rsid w:val="000869C9"/>
    <w:rsid w:val="00086B4C"/>
    <w:rsid w:val="00086E02"/>
    <w:rsid w:val="00086F40"/>
    <w:rsid w:val="000870AC"/>
    <w:rsid w:val="0008740C"/>
    <w:rsid w:val="0008752A"/>
    <w:rsid w:val="0008782A"/>
    <w:rsid w:val="00087B59"/>
    <w:rsid w:val="00087C0D"/>
    <w:rsid w:val="00087D7E"/>
    <w:rsid w:val="00090162"/>
    <w:rsid w:val="00090A66"/>
    <w:rsid w:val="00090E2F"/>
    <w:rsid w:val="000912BA"/>
    <w:rsid w:val="00091711"/>
    <w:rsid w:val="0009192B"/>
    <w:rsid w:val="00091B50"/>
    <w:rsid w:val="00091F91"/>
    <w:rsid w:val="00092746"/>
    <w:rsid w:val="00092C1D"/>
    <w:rsid w:val="00092E69"/>
    <w:rsid w:val="00093439"/>
    <w:rsid w:val="000934C6"/>
    <w:rsid w:val="000935EA"/>
    <w:rsid w:val="000936CF"/>
    <w:rsid w:val="0009375E"/>
    <w:rsid w:val="0009391F"/>
    <w:rsid w:val="00093B8F"/>
    <w:rsid w:val="00093E02"/>
    <w:rsid w:val="00093E11"/>
    <w:rsid w:val="000940CE"/>
    <w:rsid w:val="0009463F"/>
    <w:rsid w:val="00094872"/>
    <w:rsid w:val="00094DCF"/>
    <w:rsid w:val="00094EC4"/>
    <w:rsid w:val="00095136"/>
    <w:rsid w:val="00095859"/>
    <w:rsid w:val="00095A61"/>
    <w:rsid w:val="00095BF4"/>
    <w:rsid w:val="00095C74"/>
    <w:rsid w:val="0009652D"/>
    <w:rsid w:val="000965DD"/>
    <w:rsid w:val="00096E31"/>
    <w:rsid w:val="00096F03"/>
    <w:rsid w:val="0009759D"/>
    <w:rsid w:val="00097D74"/>
    <w:rsid w:val="00097F85"/>
    <w:rsid w:val="000A00DF"/>
    <w:rsid w:val="000A0481"/>
    <w:rsid w:val="000A0501"/>
    <w:rsid w:val="000A0847"/>
    <w:rsid w:val="000A09A4"/>
    <w:rsid w:val="000A0F2C"/>
    <w:rsid w:val="000A0F9C"/>
    <w:rsid w:val="000A128B"/>
    <w:rsid w:val="000A14D2"/>
    <w:rsid w:val="000A1899"/>
    <w:rsid w:val="000A18F9"/>
    <w:rsid w:val="000A1F4B"/>
    <w:rsid w:val="000A1F86"/>
    <w:rsid w:val="000A2037"/>
    <w:rsid w:val="000A21EF"/>
    <w:rsid w:val="000A248B"/>
    <w:rsid w:val="000A275F"/>
    <w:rsid w:val="000A2793"/>
    <w:rsid w:val="000A2C98"/>
    <w:rsid w:val="000A2E0E"/>
    <w:rsid w:val="000A2F8F"/>
    <w:rsid w:val="000A2FBB"/>
    <w:rsid w:val="000A2FED"/>
    <w:rsid w:val="000A3386"/>
    <w:rsid w:val="000A3510"/>
    <w:rsid w:val="000A39A0"/>
    <w:rsid w:val="000A3A7D"/>
    <w:rsid w:val="000A3C05"/>
    <w:rsid w:val="000A3C98"/>
    <w:rsid w:val="000A44D1"/>
    <w:rsid w:val="000A4546"/>
    <w:rsid w:val="000A460C"/>
    <w:rsid w:val="000A4840"/>
    <w:rsid w:val="000A4922"/>
    <w:rsid w:val="000A4994"/>
    <w:rsid w:val="000A50A6"/>
    <w:rsid w:val="000A5204"/>
    <w:rsid w:val="000A55C9"/>
    <w:rsid w:val="000A5859"/>
    <w:rsid w:val="000A618C"/>
    <w:rsid w:val="000A6320"/>
    <w:rsid w:val="000A6550"/>
    <w:rsid w:val="000A65A7"/>
    <w:rsid w:val="000A683F"/>
    <w:rsid w:val="000A69B8"/>
    <w:rsid w:val="000A6E14"/>
    <w:rsid w:val="000A6EFF"/>
    <w:rsid w:val="000A74EE"/>
    <w:rsid w:val="000A75AF"/>
    <w:rsid w:val="000A7D6E"/>
    <w:rsid w:val="000B02C7"/>
    <w:rsid w:val="000B034E"/>
    <w:rsid w:val="000B04CD"/>
    <w:rsid w:val="000B0852"/>
    <w:rsid w:val="000B0890"/>
    <w:rsid w:val="000B0B26"/>
    <w:rsid w:val="000B268D"/>
    <w:rsid w:val="000B298C"/>
    <w:rsid w:val="000B2B58"/>
    <w:rsid w:val="000B2C33"/>
    <w:rsid w:val="000B2E96"/>
    <w:rsid w:val="000B2F18"/>
    <w:rsid w:val="000B2F7C"/>
    <w:rsid w:val="000B2F95"/>
    <w:rsid w:val="000B3834"/>
    <w:rsid w:val="000B3911"/>
    <w:rsid w:val="000B395E"/>
    <w:rsid w:val="000B3BD9"/>
    <w:rsid w:val="000B3C2B"/>
    <w:rsid w:val="000B41B4"/>
    <w:rsid w:val="000B460D"/>
    <w:rsid w:val="000B477D"/>
    <w:rsid w:val="000B4990"/>
    <w:rsid w:val="000B4E38"/>
    <w:rsid w:val="000B4F05"/>
    <w:rsid w:val="000B545B"/>
    <w:rsid w:val="000B548D"/>
    <w:rsid w:val="000B54FA"/>
    <w:rsid w:val="000B5510"/>
    <w:rsid w:val="000B5591"/>
    <w:rsid w:val="000B5870"/>
    <w:rsid w:val="000B58CC"/>
    <w:rsid w:val="000B5944"/>
    <w:rsid w:val="000B5E55"/>
    <w:rsid w:val="000B6151"/>
    <w:rsid w:val="000B638E"/>
    <w:rsid w:val="000B67ED"/>
    <w:rsid w:val="000B6803"/>
    <w:rsid w:val="000B695F"/>
    <w:rsid w:val="000B6BA1"/>
    <w:rsid w:val="000B6CC4"/>
    <w:rsid w:val="000B720E"/>
    <w:rsid w:val="000B7365"/>
    <w:rsid w:val="000B7699"/>
    <w:rsid w:val="000B7AE5"/>
    <w:rsid w:val="000B7B20"/>
    <w:rsid w:val="000B7D02"/>
    <w:rsid w:val="000C0004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C5"/>
    <w:rsid w:val="000C19D8"/>
    <w:rsid w:val="000C1AFD"/>
    <w:rsid w:val="000C1B88"/>
    <w:rsid w:val="000C1C2B"/>
    <w:rsid w:val="000C1D59"/>
    <w:rsid w:val="000C1FE9"/>
    <w:rsid w:val="000C2031"/>
    <w:rsid w:val="000C21DE"/>
    <w:rsid w:val="000C265E"/>
    <w:rsid w:val="000C2AA3"/>
    <w:rsid w:val="000C2D16"/>
    <w:rsid w:val="000C2EF0"/>
    <w:rsid w:val="000C33F6"/>
    <w:rsid w:val="000C3768"/>
    <w:rsid w:val="000C3AA9"/>
    <w:rsid w:val="000C3BE3"/>
    <w:rsid w:val="000C41C8"/>
    <w:rsid w:val="000C422B"/>
    <w:rsid w:val="000C424B"/>
    <w:rsid w:val="000C44C8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752"/>
    <w:rsid w:val="000C6A61"/>
    <w:rsid w:val="000C6AF3"/>
    <w:rsid w:val="000C6EA2"/>
    <w:rsid w:val="000C71E7"/>
    <w:rsid w:val="000C74C4"/>
    <w:rsid w:val="000C74E6"/>
    <w:rsid w:val="000C764B"/>
    <w:rsid w:val="000C77E5"/>
    <w:rsid w:val="000C7F2A"/>
    <w:rsid w:val="000D0509"/>
    <w:rsid w:val="000D07C0"/>
    <w:rsid w:val="000D0864"/>
    <w:rsid w:val="000D0920"/>
    <w:rsid w:val="000D09EB"/>
    <w:rsid w:val="000D0BE4"/>
    <w:rsid w:val="000D17AF"/>
    <w:rsid w:val="000D19BC"/>
    <w:rsid w:val="000D1F3C"/>
    <w:rsid w:val="000D228A"/>
    <w:rsid w:val="000D22E1"/>
    <w:rsid w:val="000D2755"/>
    <w:rsid w:val="000D2799"/>
    <w:rsid w:val="000D3589"/>
    <w:rsid w:val="000D36AE"/>
    <w:rsid w:val="000D389C"/>
    <w:rsid w:val="000D38BF"/>
    <w:rsid w:val="000D3940"/>
    <w:rsid w:val="000D402E"/>
    <w:rsid w:val="000D41AA"/>
    <w:rsid w:val="000D4886"/>
    <w:rsid w:val="000D4CF1"/>
    <w:rsid w:val="000D4EFE"/>
    <w:rsid w:val="000D524B"/>
    <w:rsid w:val="000D5487"/>
    <w:rsid w:val="000D5807"/>
    <w:rsid w:val="000D59D4"/>
    <w:rsid w:val="000D5C78"/>
    <w:rsid w:val="000D5C8D"/>
    <w:rsid w:val="000D5D07"/>
    <w:rsid w:val="000D5F81"/>
    <w:rsid w:val="000D64FD"/>
    <w:rsid w:val="000D66A6"/>
    <w:rsid w:val="000D6776"/>
    <w:rsid w:val="000D6881"/>
    <w:rsid w:val="000D6CA1"/>
    <w:rsid w:val="000D714D"/>
    <w:rsid w:val="000D7280"/>
    <w:rsid w:val="000D7936"/>
    <w:rsid w:val="000E0191"/>
    <w:rsid w:val="000E041D"/>
    <w:rsid w:val="000E0423"/>
    <w:rsid w:val="000E04D5"/>
    <w:rsid w:val="000E0512"/>
    <w:rsid w:val="000E06F2"/>
    <w:rsid w:val="000E09DA"/>
    <w:rsid w:val="000E0E9F"/>
    <w:rsid w:val="000E0EC0"/>
    <w:rsid w:val="000E1E23"/>
    <w:rsid w:val="000E235D"/>
    <w:rsid w:val="000E27AF"/>
    <w:rsid w:val="000E28CA"/>
    <w:rsid w:val="000E30CA"/>
    <w:rsid w:val="000E32B0"/>
    <w:rsid w:val="000E3D5A"/>
    <w:rsid w:val="000E3ECF"/>
    <w:rsid w:val="000E4133"/>
    <w:rsid w:val="000E453D"/>
    <w:rsid w:val="000E4E83"/>
    <w:rsid w:val="000E5056"/>
    <w:rsid w:val="000E50A4"/>
    <w:rsid w:val="000E56E0"/>
    <w:rsid w:val="000E571C"/>
    <w:rsid w:val="000E57F1"/>
    <w:rsid w:val="000E5A8D"/>
    <w:rsid w:val="000E5D73"/>
    <w:rsid w:val="000E6423"/>
    <w:rsid w:val="000E689A"/>
    <w:rsid w:val="000E6C3B"/>
    <w:rsid w:val="000E7558"/>
    <w:rsid w:val="000E77CE"/>
    <w:rsid w:val="000E7B16"/>
    <w:rsid w:val="000E7B5E"/>
    <w:rsid w:val="000E7D6C"/>
    <w:rsid w:val="000E7D80"/>
    <w:rsid w:val="000E7E80"/>
    <w:rsid w:val="000E7EA7"/>
    <w:rsid w:val="000F03EB"/>
    <w:rsid w:val="000F09D9"/>
    <w:rsid w:val="000F1359"/>
    <w:rsid w:val="000F1BEC"/>
    <w:rsid w:val="000F1F5D"/>
    <w:rsid w:val="000F28CD"/>
    <w:rsid w:val="000F295F"/>
    <w:rsid w:val="000F29EF"/>
    <w:rsid w:val="000F327C"/>
    <w:rsid w:val="000F39AB"/>
    <w:rsid w:val="000F3DCF"/>
    <w:rsid w:val="000F42A3"/>
    <w:rsid w:val="000F460C"/>
    <w:rsid w:val="000F46D1"/>
    <w:rsid w:val="000F499C"/>
    <w:rsid w:val="000F4F27"/>
    <w:rsid w:val="000F5784"/>
    <w:rsid w:val="000F5A07"/>
    <w:rsid w:val="000F5D11"/>
    <w:rsid w:val="000F60B5"/>
    <w:rsid w:val="000F60D4"/>
    <w:rsid w:val="000F65F7"/>
    <w:rsid w:val="000F68BD"/>
    <w:rsid w:val="000F6C22"/>
    <w:rsid w:val="000F6C2A"/>
    <w:rsid w:val="000F714A"/>
    <w:rsid w:val="000F71D3"/>
    <w:rsid w:val="000F7357"/>
    <w:rsid w:val="000F7489"/>
    <w:rsid w:val="000F7504"/>
    <w:rsid w:val="000F75E3"/>
    <w:rsid w:val="000F7604"/>
    <w:rsid w:val="000F77E8"/>
    <w:rsid w:val="000F7D05"/>
    <w:rsid w:val="000F7DA1"/>
    <w:rsid w:val="0010017D"/>
    <w:rsid w:val="001003A3"/>
    <w:rsid w:val="001006DA"/>
    <w:rsid w:val="00100724"/>
    <w:rsid w:val="001007EA"/>
    <w:rsid w:val="001008A1"/>
    <w:rsid w:val="001008C2"/>
    <w:rsid w:val="0010090A"/>
    <w:rsid w:val="00100A0F"/>
    <w:rsid w:val="00100A64"/>
    <w:rsid w:val="00100B91"/>
    <w:rsid w:val="00100BDB"/>
    <w:rsid w:val="00100E1F"/>
    <w:rsid w:val="00100FE1"/>
    <w:rsid w:val="00101169"/>
    <w:rsid w:val="001013DA"/>
    <w:rsid w:val="00101478"/>
    <w:rsid w:val="00101592"/>
    <w:rsid w:val="00101E0A"/>
    <w:rsid w:val="001029BD"/>
    <w:rsid w:val="00102A14"/>
    <w:rsid w:val="00102B35"/>
    <w:rsid w:val="0010353F"/>
    <w:rsid w:val="00103E8C"/>
    <w:rsid w:val="00104EAD"/>
    <w:rsid w:val="00104FBD"/>
    <w:rsid w:val="001051D1"/>
    <w:rsid w:val="001052FE"/>
    <w:rsid w:val="00105444"/>
    <w:rsid w:val="00105678"/>
    <w:rsid w:val="0010589C"/>
    <w:rsid w:val="00105967"/>
    <w:rsid w:val="00105AB3"/>
    <w:rsid w:val="00105B00"/>
    <w:rsid w:val="00105B2C"/>
    <w:rsid w:val="00105B60"/>
    <w:rsid w:val="00106637"/>
    <w:rsid w:val="00106771"/>
    <w:rsid w:val="00106991"/>
    <w:rsid w:val="00106ED0"/>
    <w:rsid w:val="00106F8E"/>
    <w:rsid w:val="00107752"/>
    <w:rsid w:val="00110335"/>
    <w:rsid w:val="001103FB"/>
    <w:rsid w:val="00110772"/>
    <w:rsid w:val="00110A90"/>
    <w:rsid w:val="00111316"/>
    <w:rsid w:val="0011173A"/>
    <w:rsid w:val="00111BF9"/>
    <w:rsid w:val="00111F9F"/>
    <w:rsid w:val="0011209C"/>
    <w:rsid w:val="00112984"/>
    <w:rsid w:val="00112C2A"/>
    <w:rsid w:val="00113149"/>
    <w:rsid w:val="0011314D"/>
    <w:rsid w:val="00113313"/>
    <w:rsid w:val="0011387D"/>
    <w:rsid w:val="00113A5C"/>
    <w:rsid w:val="00113B6D"/>
    <w:rsid w:val="0011438F"/>
    <w:rsid w:val="0011458A"/>
    <w:rsid w:val="0011479E"/>
    <w:rsid w:val="00114BB5"/>
    <w:rsid w:val="00114CA1"/>
    <w:rsid w:val="0011505B"/>
    <w:rsid w:val="001150FA"/>
    <w:rsid w:val="0011535B"/>
    <w:rsid w:val="001156F4"/>
    <w:rsid w:val="00115AE7"/>
    <w:rsid w:val="00115B5A"/>
    <w:rsid w:val="00115BF5"/>
    <w:rsid w:val="0011642D"/>
    <w:rsid w:val="00116580"/>
    <w:rsid w:val="001168DD"/>
    <w:rsid w:val="00116D94"/>
    <w:rsid w:val="00116DDB"/>
    <w:rsid w:val="00116EF0"/>
    <w:rsid w:val="00117294"/>
    <w:rsid w:val="00117800"/>
    <w:rsid w:val="00117A48"/>
    <w:rsid w:val="00117E05"/>
    <w:rsid w:val="00120064"/>
    <w:rsid w:val="0012096A"/>
    <w:rsid w:val="00120C5B"/>
    <w:rsid w:val="00120E05"/>
    <w:rsid w:val="0012119C"/>
    <w:rsid w:val="001211F7"/>
    <w:rsid w:val="001212D6"/>
    <w:rsid w:val="0012162E"/>
    <w:rsid w:val="001217D7"/>
    <w:rsid w:val="001218E2"/>
    <w:rsid w:val="00121C4C"/>
    <w:rsid w:val="00121F2D"/>
    <w:rsid w:val="00122564"/>
    <w:rsid w:val="001226A5"/>
    <w:rsid w:val="001229C3"/>
    <w:rsid w:val="00122BF0"/>
    <w:rsid w:val="00122FAE"/>
    <w:rsid w:val="0012313E"/>
    <w:rsid w:val="0012366D"/>
    <w:rsid w:val="00123681"/>
    <w:rsid w:val="001237B8"/>
    <w:rsid w:val="00123B42"/>
    <w:rsid w:val="00123BA5"/>
    <w:rsid w:val="00124538"/>
    <w:rsid w:val="00124556"/>
    <w:rsid w:val="00124963"/>
    <w:rsid w:val="001249F7"/>
    <w:rsid w:val="00125282"/>
    <w:rsid w:val="001254F9"/>
    <w:rsid w:val="00125792"/>
    <w:rsid w:val="00125845"/>
    <w:rsid w:val="00125BF9"/>
    <w:rsid w:val="00126188"/>
    <w:rsid w:val="001261FE"/>
    <w:rsid w:val="001266FA"/>
    <w:rsid w:val="00126A42"/>
    <w:rsid w:val="00126C69"/>
    <w:rsid w:val="00126E40"/>
    <w:rsid w:val="00126FCF"/>
    <w:rsid w:val="001271C0"/>
    <w:rsid w:val="001279EC"/>
    <w:rsid w:val="00127EB5"/>
    <w:rsid w:val="00127EE3"/>
    <w:rsid w:val="001300BE"/>
    <w:rsid w:val="0013093F"/>
    <w:rsid w:val="00130A82"/>
    <w:rsid w:val="001312A8"/>
    <w:rsid w:val="00131634"/>
    <w:rsid w:val="001316CF"/>
    <w:rsid w:val="001318B5"/>
    <w:rsid w:val="00131AF3"/>
    <w:rsid w:val="00131E59"/>
    <w:rsid w:val="00132071"/>
    <w:rsid w:val="00132318"/>
    <w:rsid w:val="001323A6"/>
    <w:rsid w:val="001323AE"/>
    <w:rsid w:val="001323F8"/>
    <w:rsid w:val="0013265C"/>
    <w:rsid w:val="00132D0D"/>
    <w:rsid w:val="00132D86"/>
    <w:rsid w:val="00132FEC"/>
    <w:rsid w:val="00133179"/>
    <w:rsid w:val="0013349B"/>
    <w:rsid w:val="00133837"/>
    <w:rsid w:val="001338E3"/>
    <w:rsid w:val="0013415D"/>
    <w:rsid w:val="001343F6"/>
    <w:rsid w:val="001344A0"/>
    <w:rsid w:val="00134AF8"/>
    <w:rsid w:val="00134DB0"/>
    <w:rsid w:val="00135419"/>
    <w:rsid w:val="001354A3"/>
    <w:rsid w:val="00135A10"/>
    <w:rsid w:val="00135B65"/>
    <w:rsid w:val="00135D8E"/>
    <w:rsid w:val="00135DE2"/>
    <w:rsid w:val="00136AAF"/>
    <w:rsid w:val="00136ACF"/>
    <w:rsid w:val="00136BB9"/>
    <w:rsid w:val="00136E51"/>
    <w:rsid w:val="00136EC2"/>
    <w:rsid w:val="001374DB"/>
    <w:rsid w:val="00137A6C"/>
    <w:rsid w:val="00137C16"/>
    <w:rsid w:val="00137E2D"/>
    <w:rsid w:val="00137EA8"/>
    <w:rsid w:val="00137F02"/>
    <w:rsid w:val="00140443"/>
    <w:rsid w:val="00140519"/>
    <w:rsid w:val="0014099B"/>
    <w:rsid w:val="00140C7C"/>
    <w:rsid w:val="001410FA"/>
    <w:rsid w:val="0014135E"/>
    <w:rsid w:val="00141781"/>
    <w:rsid w:val="00141E55"/>
    <w:rsid w:val="00141E68"/>
    <w:rsid w:val="001422C2"/>
    <w:rsid w:val="00142817"/>
    <w:rsid w:val="00142A89"/>
    <w:rsid w:val="00142AF2"/>
    <w:rsid w:val="00142B89"/>
    <w:rsid w:val="00142C73"/>
    <w:rsid w:val="00143166"/>
    <w:rsid w:val="00143336"/>
    <w:rsid w:val="00143531"/>
    <w:rsid w:val="00143542"/>
    <w:rsid w:val="0014381C"/>
    <w:rsid w:val="00143E8E"/>
    <w:rsid w:val="0014402E"/>
    <w:rsid w:val="0014410D"/>
    <w:rsid w:val="0014463B"/>
    <w:rsid w:val="0014488B"/>
    <w:rsid w:val="00144E52"/>
    <w:rsid w:val="001450C6"/>
    <w:rsid w:val="001450F1"/>
    <w:rsid w:val="001453F4"/>
    <w:rsid w:val="0014645C"/>
    <w:rsid w:val="001464FD"/>
    <w:rsid w:val="00146656"/>
    <w:rsid w:val="00146723"/>
    <w:rsid w:val="00146948"/>
    <w:rsid w:val="001471F8"/>
    <w:rsid w:val="00147DB1"/>
    <w:rsid w:val="001505E6"/>
    <w:rsid w:val="001506D1"/>
    <w:rsid w:val="001508E9"/>
    <w:rsid w:val="0015125E"/>
    <w:rsid w:val="001515E9"/>
    <w:rsid w:val="00151DFB"/>
    <w:rsid w:val="00151EF3"/>
    <w:rsid w:val="00152078"/>
    <w:rsid w:val="001526B2"/>
    <w:rsid w:val="001534CE"/>
    <w:rsid w:val="001537D5"/>
    <w:rsid w:val="00153A5C"/>
    <w:rsid w:val="00153DF2"/>
    <w:rsid w:val="0015410E"/>
    <w:rsid w:val="001543A0"/>
    <w:rsid w:val="001544AE"/>
    <w:rsid w:val="001547FA"/>
    <w:rsid w:val="00154955"/>
    <w:rsid w:val="00155120"/>
    <w:rsid w:val="00155622"/>
    <w:rsid w:val="001558D3"/>
    <w:rsid w:val="00155951"/>
    <w:rsid w:val="00155AB9"/>
    <w:rsid w:val="00155BB9"/>
    <w:rsid w:val="00156247"/>
    <w:rsid w:val="0015646B"/>
    <w:rsid w:val="001565D9"/>
    <w:rsid w:val="00156738"/>
    <w:rsid w:val="00156F99"/>
    <w:rsid w:val="00157129"/>
    <w:rsid w:val="00157963"/>
    <w:rsid w:val="00157A2D"/>
    <w:rsid w:val="00160547"/>
    <w:rsid w:val="00160557"/>
    <w:rsid w:val="001607B0"/>
    <w:rsid w:val="00160D0C"/>
    <w:rsid w:val="00160DF9"/>
    <w:rsid w:val="00160E6D"/>
    <w:rsid w:val="00161098"/>
    <w:rsid w:val="00161347"/>
    <w:rsid w:val="0016143D"/>
    <w:rsid w:val="001614D2"/>
    <w:rsid w:val="00161597"/>
    <w:rsid w:val="001617A7"/>
    <w:rsid w:val="00161819"/>
    <w:rsid w:val="0016185A"/>
    <w:rsid w:val="00161BD5"/>
    <w:rsid w:val="00161E82"/>
    <w:rsid w:val="00161F6D"/>
    <w:rsid w:val="001623C6"/>
    <w:rsid w:val="001628F8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87F"/>
    <w:rsid w:val="00164A44"/>
    <w:rsid w:val="00164AF8"/>
    <w:rsid w:val="001654B3"/>
    <w:rsid w:val="001655DE"/>
    <w:rsid w:val="001656F8"/>
    <w:rsid w:val="001657EE"/>
    <w:rsid w:val="00165BB6"/>
    <w:rsid w:val="00165C3F"/>
    <w:rsid w:val="00165E00"/>
    <w:rsid w:val="00165E4B"/>
    <w:rsid w:val="00165E7E"/>
    <w:rsid w:val="0016609D"/>
    <w:rsid w:val="00166218"/>
    <w:rsid w:val="00166338"/>
    <w:rsid w:val="00166426"/>
    <w:rsid w:val="0016649C"/>
    <w:rsid w:val="00166548"/>
    <w:rsid w:val="0016694D"/>
    <w:rsid w:val="00166953"/>
    <w:rsid w:val="00166BEC"/>
    <w:rsid w:val="00166CB4"/>
    <w:rsid w:val="001670F8"/>
    <w:rsid w:val="00167704"/>
    <w:rsid w:val="00167929"/>
    <w:rsid w:val="00167CE8"/>
    <w:rsid w:val="00167FB3"/>
    <w:rsid w:val="00170021"/>
    <w:rsid w:val="00170046"/>
    <w:rsid w:val="00170149"/>
    <w:rsid w:val="00170430"/>
    <w:rsid w:val="0017044C"/>
    <w:rsid w:val="0017048B"/>
    <w:rsid w:val="001704D4"/>
    <w:rsid w:val="00170B66"/>
    <w:rsid w:val="00170BBA"/>
    <w:rsid w:val="00170BD1"/>
    <w:rsid w:val="001713E6"/>
    <w:rsid w:val="0017140C"/>
    <w:rsid w:val="00171AC4"/>
    <w:rsid w:val="00171FBF"/>
    <w:rsid w:val="00171FD6"/>
    <w:rsid w:val="001720B5"/>
    <w:rsid w:val="0017217F"/>
    <w:rsid w:val="001721A8"/>
    <w:rsid w:val="001721D4"/>
    <w:rsid w:val="0017260B"/>
    <w:rsid w:val="0017275A"/>
    <w:rsid w:val="00172817"/>
    <w:rsid w:val="001728C6"/>
    <w:rsid w:val="00172ADD"/>
    <w:rsid w:val="00172C2D"/>
    <w:rsid w:val="00172CCB"/>
    <w:rsid w:val="00172D13"/>
    <w:rsid w:val="001730F9"/>
    <w:rsid w:val="001735A6"/>
    <w:rsid w:val="00173829"/>
    <w:rsid w:val="00173A6C"/>
    <w:rsid w:val="00173D21"/>
    <w:rsid w:val="00173EE2"/>
    <w:rsid w:val="00173FBA"/>
    <w:rsid w:val="001742CD"/>
    <w:rsid w:val="001745D9"/>
    <w:rsid w:val="001745E9"/>
    <w:rsid w:val="00174702"/>
    <w:rsid w:val="001747E8"/>
    <w:rsid w:val="00174B4C"/>
    <w:rsid w:val="00174B6D"/>
    <w:rsid w:val="00174BCA"/>
    <w:rsid w:val="001753D7"/>
    <w:rsid w:val="0017550F"/>
    <w:rsid w:val="001755BC"/>
    <w:rsid w:val="00175672"/>
    <w:rsid w:val="001757A5"/>
    <w:rsid w:val="00175E78"/>
    <w:rsid w:val="001760D9"/>
    <w:rsid w:val="001762B8"/>
    <w:rsid w:val="00176352"/>
    <w:rsid w:val="001763EC"/>
    <w:rsid w:val="0017648A"/>
    <w:rsid w:val="00176498"/>
    <w:rsid w:val="0017671D"/>
    <w:rsid w:val="00176F12"/>
    <w:rsid w:val="00176FB3"/>
    <w:rsid w:val="00177241"/>
    <w:rsid w:val="00177245"/>
    <w:rsid w:val="00177377"/>
    <w:rsid w:val="0017763C"/>
    <w:rsid w:val="00177D3D"/>
    <w:rsid w:val="0018001B"/>
    <w:rsid w:val="0018015A"/>
    <w:rsid w:val="00180730"/>
    <w:rsid w:val="001807C9"/>
    <w:rsid w:val="00180A0D"/>
    <w:rsid w:val="00180B3C"/>
    <w:rsid w:val="00180CC6"/>
    <w:rsid w:val="00180E7E"/>
    <w:rsid w:val="00181C25"/>
    <w:rsid w:val="00181CF4"/>
    <w:rsid w:val="00182696"/>
    <w:rsid w:val="001827A4"/>
    <w:rsid w:val="00182A29"/>
    <w:rsid w:val="00182D60"/>
    <w:rsid w:val="00182FF5"/>
    <w:rsid w:val="00183126"/>
    <w:rsid w:val="0018335A"/>
    <w:rsid w:val="001833FD"/>
    <w:rsid w:val="00183409"/>
    <w:rsid w:val="0018368A"/>
    <w:rsid w:val="00183695"/>
    <w:rsid w:val="001839C8"/>
    <w:rsid w:val="00183C36"/>
    <w:rsid w:val="00183EF8"/>
    <w:rsid w:val="0018404A"/>
    <w:rsid w:val="00184287"/>
    <w:rsid w:val="001842A7"/>
    <w:rsid w:val="00184964"/>
    <w:rsid w:val="0018498D"/>
    <w:rsid w:val="00184B70"/>
    <w:rsid w:val="00184BD1"/>
    <w:rsid w:val="00184D3B"/>
    <w:rsid w:val="0018514F"/>
    <w:rsid w:val="00185479"/>
    <w:rsid w:val="0018570F"/>
    <w:rsid w:val="00185726"/>
    <w:rsid w:val="00185B0D"/>
    <w:rsid w:val="00185CE0"/>
    <w:rsid w:val="00185DE4"/>
    <w:rsid w:val="0018613F"/>
    <w:rsid w:val="00186368"/>
    <w:rsid w:val="001866FC"/>
    <w:rsid w:val="001870E2"/>
    <w:rsid w:val="00187EDB"/>
    <w:rsid w:val="0019016C"/>
    <w:rsid w:val="001906AB"/>
    <w:rsid w:val="001909B6"/>
    <w:rsid w:val="001909C2"/>
    <w:rsid w:val="00190E23"/>
    <w:rsid w:val="00190F4C"/>
    <w:rsid w:val="001911C3"/>
    <w:rsid w:val="0019122E"/>
    <w:rsid w:val="00191409"/>
    <w:rsid w:val="00191596"/>
    <w:rsid w:val="0019161C"/>
    <w:rsid w:val="00191ACE"/>
    <w:rsid w:val="00191C15"/>
    <w:rsid w:val="00191E74"/>
    <w:rsid w:val="0019239D"/>
    <w:rsid w:val="0019247B"/>
    <w:rsid w:val="00192484"/>
    <w:rsid w:val="001924B2"/>
    <w:rsid w:val="001926EC"/>
    <w:rsid w:val="00192C18"/>
    <w:rsid w:val="00192FC8"/>
    <w:rsid w:val="001930CC"/>
    <w:rsid w:val="00193423"/>
    <w:rsid w:val="00193628"/>
    <w:rsid w:val="00193A8A"/>
    <w:rsid w:val="001943FC"/>
    <w:rsid w:val="0019462F"/>
    <w:rsid w:val="00194765"/>
    <w:rsid w:val="0019494C"/>
    <w:rsid w:val="001949CA"/>
    <w:rsid w:val="001949E5"/>
    <w:rsid w:val="00194BDC"/>
    <w:rsid w:val="00195031"/>
    <w:rsid w:val="0019622E"/>
    <w:rsid w:val="0019654A"/>
    <w:rsid w:val="00196AA6"/>
    <w:rsid w:val="00196C80"/>
    <w:rsid w:val="00196DDD"/>
    <w:rsid w:val="00197385"/>
    <w:rsid w:val="001974FC"/>
    <w:rsid w:val="00197764"/>
    <w:rsid w:val="00197CF0"/>
    <w:rsid w:val="00197F09"/>
    <w:rsid w:val="001A062D"/>
    <w:rsid w:val="001A0C2B"/>
    <w:rsid w:val="001A0E5F"/>
    <w:rsid w:val="001A1357"/>
    <w:rsid w:val="001A1849"/>
    <w:rsid w:val="001A1AA7"/>
    <w:rsid w:val="001A1AAB"/>
    <w:rsid w:val="001A1D26"/>
    <w:rsid w:val="001A1EC6"/>
    <w:rsid w:val="001A216A"/>
    <w:rsid w:val="001A2356"/>
    <w:rsid w:val="001A25CE"/>
    <w:rsid w:val="001A296A"/>
    <w:rsid w:val="001A3A4C"/>
    <w:rsid w:val="001A4011"/>
    <w:rsid w:val="001A40EC"/>
    <w:rsid w:val="001A4438"/>
    <w:rsid w:val="001A4473"/>
    <w:rsid w:val="001A464F"/>
    <w:rsid w:val="001A4865"/>
    <w:rsid w:val="001A487F"/>
    <w:rsid w:val="001A4890"/>
    <w:rsid w:val="001A48CB"/>
    <w:rsid w:val="001A4953"/>
    <w:rsid w:val="001A4AC6"/>
    <w:rsid w:val="001A4C88"/>
    <w:rsid w:val="001A535F"/>
    <w:rsid w:val="001A539F"/>
    <w:rsid w:val="001A561C"/>
    <w:rsid w:val="001A5BC4"/>
    <w:rsid w:val="001A6325"/>
    <w:rsid w:val="001A6B1D"/>
    <w:rsid w:val="001A6C23"/>
    <w:rsid w:val="001A734B"/>
    <w:rsid w:val="001A7580"/>
    <w:rsid w:val="001A79B0"/>
    <w:rsid w:val="001B02A8"/>
    <w:rsid w:val="001B02F8"/>
    <w:rsid w:val="001B0309"/>
    <w:rsid w:val="001B0660"/>
    <w:rsid w:val="001B096D"/>
    <w:rsid w:val="001B09F1"/>
    <w:rsid w:val="001B0F80"/>
    <w:rsid w:val="001B0FB4"/>
    <w:rsid w:val="001B13F8"/>
    <w:rsid w:val="001B1C3F"/>
    <w:rsid w:val="001B1D00"/>
    <w:rsid w:val="001B1EB9"/>
    <w:rsid w:val="001B20A7"/>
    <w:rsid w:val="001B2218"/>
    <w:rsid w:val="001B2244"/>
    <w:rsid w:val="001B2385"/>
    <w:rsid w:val="001B254A"/>
    <w:rsid w:val="001B2558"/>
    <w:rsid w:val="001B2749"/>
    <w:rsid w:val="001B2785"/>
    <w:rsid w:val="001B2C8B"/>
    <w:rsid w:val="001B30D8"/>
    <w:rsid w:val="001B32AB"/>
    <w:rsid w:val="001B32B8"/>
    <w:rsid w:val="001B3666"/>
    <w:rsid w:val="001B3864"/>
    <w:rsid w:val="001B39F9"/>
    <w:rsid w:val="001B3AFF"/>
    <w:rsid w:val="001B3B7D"/>
    <w:rsid w:val="001B3BD7"/>
    <w:rsid w:val="001B4005"/>
    <w:rsid w:val="001B41A9"/>
    <w:rsid w:val="001B454A"/>
    <w:rsid w:val="001B455A"/>
    <w:rsid w:val="001B4D5B"/>
    <w:rsid w:val="001B5573"/>
    <w:rsid w:val="001B55FA"/>
    <w:rsid w:val="001B5646"/>
    <w:rsid w:val="001B56DD"/>
    <w:rsid w:val="001B59DE"/>
    <w:rsid w:val="001B5A53"/>
    <w:rsid w:val="001B5B80"/>
    <w:rsid w:val="001B5CB7"/>
    <w:rsid w:val="001B5E27"/>
    <w:rsid w:val="001B5F72"/>
    <w:rsid w:val="001B5FEE"/>
    <w:rsid w:val="001B6102"/>
    <w:rsid w:val="001B61CB"/>
    <w:rsid w:val="001B64E2"/>
    <w:rsid w:val="001B64FC"/>
    <w:rsid w:val="001B6E4E"/>
    <w:rsid w:val="001B6EC1"/>
    <w:rsid w:val="001B7121"/>
    <w:rsid w:val="001B725A"/>
    <w:rsid w:val="001B7CBE"/>
    <w:rsid w:val="001C1115"/>
    <w:rsid w:val="001C1487"/>
    <w:rsid w:val="001C17CF"/>
    <w:rsid w:val="001C1981"/>
    <w:rsid w:val="001C1B0D"/>
    <w:rsid w:val="001C1E3B"/>
    <w:rsid w:val="001C244D"/>
    <w:rsid w:val="001C2656"/>
    <w:rsid w:val="001C2D46"/>
    <w:rsid w:val="001C370E"/>
    <w:rsid w:val="001C3821"/>
    <w:rsid w:val="001C3EAB"/>
    <w:rsid w:val="001C3FD1"/>
    <w:rsid w:val="001C41DD"/>
    <w:rsid w:val="001C4702"/>
    <w:rsid w:val="001C4EA9"/>
    <w:rsid w:val="001C4FA9"/>
    <w:rsid w:val="001C5599"/>
    <w:rsid w:val="001C5862"/>
    <w:rsid w:val="001C5B6C"/>
    <w:rsid w:val="001C5E12"/>
    <w:rsid w:val="001C61CB"/>
    <w:rsid w:val="001C629F"/>
    <w:rsid w:val="001C657E"/>
    <w:rsid w:val="001C6DFE"/>
    <w:rsid w:val="001C713C"/>
    <w:rsid w:val="001C7386"/>
    <w:rsid w:val="001C752D"/>
    <w:rsid w:val="001C75E4"/>
    <w:rsid w:val="001C7658"/>
    <w:rsid w:val="001C7D2B"/>
    <w:rsid w:val="001C7DCD"/>
    <w:rsid w:val="001D021C"/>
    <w:rsid w:val="001D0C60"/>
    <w:rsid w:val="001D0DBA"/>
    <w:rsid w:val="001D0E4C"/>
    <w:rsid w:val="001D1006"/>
    <w:rsid w:val="001D1588"/>
    <w:rsid w:val="001D1C2C"/>
    <w:rsid w:val="001D1CB9"/>
    <w:rsid w:val="001D1F9C"/>
    <w:rsid w:val="001D2406"/>
    <w:rsid w:val="001D2694"/>
    <w:rsid w:val="001D2A36"/>
    <w:rsid w:val="001D2DC2"/>
    <w:rsid w:val="001D35D5"/>
    <w:rsid w:val="001D3A75"/>
    <w:rsid w:val="001D443F"/>
    <w:rsid w:val="001D44D4"/>
    <w:rsid w:val="001D4604"/>
    <w:rsid w:val="001D463C"/>
    <w:rsid w:val="001D4790"/>
    <w:rsid w:val="001D545F"/>
    <w:rsid w:val="001D54D8"/>
    <w:rsid w:val="001D5736"/>
    <w:rsid w:val="001D5866"/>
    <w:rsid w:val="001D5C08"/>
    <w:rsid w:val="001D61BB"/>
    <w:rsid w:val="001D6B71"/>
    <w:rsid w:val="001D6CAB"/>
    <w:rsid w:val="001D7319"/>
    <w:rsid w:val="001D7D51"/>
    <w:rsid w:val="001E045E"/>
    <w:rsid w:val="001E0529"/>
    <w:rsid w:val="001E0B5E"/>
    <w:rsid w:val="001E1095"/>
    <w:rsid w:val="001E111F"/>
    <w:rsid w:val="001E1231"/>
    <w:rsid w:val="001E1586"/>
    <w:rsid w:val="001E1CBC"/>
    <w:rsid w:val="001E20BC"/>
    <w:rsid w:val="001E2117"/>
    <w:rsid w:val="001E22CE"/>
    <w:rsid w:val="001E245F"/>
    <w:rsid w:val="001E2842"/>
    <w:rsid w:val="001E2E66"/>
    <w:rsid w:val="001E32F5"/>
    <w:rsid w:val="001E36B1"/>
    <w:rsid w:val="001E36B9"/>
    <w:rsid w:val="001E3B25"/>
    <w:rsid w:val="001E3C3C"/>
    <w:rsid w:val="001E3CC8"/>
    <w:rsid w:val="001E3FF6"/>
    <w:rsid w:val="001E4714"/>
    <w:rsid w:val="001E48BC"/>
    <w:rsid w:val="001E48DF"/>
    <w:rsid w:val="001E4C6D"/>
    <w:rsid w:val="001E506A"/>
    <w:rsid w:val="001E5104"/>
    <w:rsid w:val="001E516D"/>
    <w:rsid w:val="001E5377"/>
    <w:rsid w:val="001E5715"/>
    <w:rsid w:val="001E5960"/>
    <w:rsid w:val="001E5CA2"/>
    <w:rsid w:val="001E5D6A"/>
    <w:rsid w:val="001E61DB"/>
    <w:rsid w:val="001E6549"/>
    <w:rsid w:val="001E656C"/>
    <w:rsid w:val="001E66C2"/>
    <w:rsid w:val="001E6948"/>
    <w:rsid w:val="001E6A4C"/>
    <w:rsid w:val="001E6E0F"/>
    <w:rsid w:val="001E7139"/>
    <w:rsid w:val="001E76ED"/>
    <w:rsid w:val="001E78E5"/>
    <w:rsid w:val="001E7B89"/>
    <w:rsid w:val="001E7EC5"/>
    <w:rsid w:val="001F0000"/>
    <w:rsid w:val="001F0220"/>
    <w:rsid w:val="001F03CB"/>
    <w:rsid w:val="001F0D69"/>
    <w:rsid w:val="001F165D"/>
    <w:rsid w:val="001F16E3"/>
    <w:rsid w:val="001F1726"/>
    <w:rsid w:val="001F1784"/>
    <w:rsid w:val="001F1988"/>
    <w:rsid w:val="001F1B6B"/>
    <w:rsid w:val="001F1E8E"/>
    <w:rsid w:val="001F2275"/>
    <w:rsid w:val="001F23A7"/>
    <w:rsid w:val="001F23CF"/>
    <w:rsid w:val="001F2491"/>
    <w:rsid w:val="001F2666"/>
    <w:rsid w:val="001F2696"/>
    <w:rsid w:val="001F2B8D"/>
    <w:rsid w:val="001F30D9"/>
    <w:rsid w:val="001F3473"/>
    <w:rsid w:val="001F3CAB"/>
    <w:rsid w:val="001F3CD2"/>
    <w:rsid w:val="001F3D33"/>
    <w:rsid w:val="001F4001"/>
    <w:rsid w:val="001F4539"/>
    <w:rsid w:val="001F45C9"/>
    <w:rsid w:val="001F4773"/>
    <w:rsid w:val="001F484C"/>
    <w:rsid w:val="001F4BBE"/>
    <w:rsid w:val="001F4CBB"/>
    <w:rsid w:val="001F53F4"/>
    <w:rsid w:val="001F5480"/>
    <w:rsid w:val="001F5597"/>
    <w:rsid w:val="001F579C"/>
    <w:rsid w:val="001F57A5"/>
    <w:rsid w:val="001F5A72"/>
    <w:rsid w:val="001F5C2D"/>
    <w:rsid w:val="001F5E60"/>
    <w:rsid w:val="001F5FC4"/>
    <w:rsid w:val="001F624F"/>
    <w:rsid w:val="001F6581"/>
    <w:rsid w:val="001F6631"/>
    <w:rsid w:val="001F68A6"/>
    <w:rsid w:val="001F6B15"/>
    <w:rsid w:val="001F6D62"/>
    <w:rsid w:val="001F7784"/>
    <w:rsid w:val="001F7C3F"/>
    <w:rsid w:val="001F7E33"/>
    <w:rsid w:val="0020035D"/>
    <w:rsid w:val="0020048B"/>
    <w:rsid w:val="002005EF"/>
    <w:rsid w:val="00200666"/>
    <w:rsid w:val="002009AD"/>
    <w:rsid w:val="00200A74"/>
    <w:rsid w:val="00200FE9"/>
    <w:rsid w:val="0020109E"/>
    <w:rsid w:val="002015B9"/>
    <w:rsid w:val="0020164C"/>
    <w:rsid w:val="00201929"/>
    <w:rsid w:val="00202108"/>
    <w:rsid w:val="002027BD"/>
    <w:rsid w:val="002028E0"/>
    <w:rsid w:val="00202FCF"/>
    <w:rsid w:val="0020319A"/>
    <w:rsid w:val="00203356"/>
    <w:rsid w:val="00203BD5"/>
    <w:rsid w:val="00203EBB"/>
    <w:rsid w:val="002049F8"/>
    <w:rsid w:val="00204A66"/>
    <w:rsid w:val="00204DD4"/>
    <w:rsid w:val="00204EF0"/>
    <w:rsid w:val="0020514B"/>
    <w:rsid w:val="00205398"/>
    <w:rsid w:val="00205425"/>
    <w:rsid w:val="002055BF"/>
    <w:rsid w:val="0020568E"/>
    <w:rsid w:val="002056EE"/>
    <w:rsid w:val="002057CE"/>
    <w:rsid w:val="00205983"/>
    <w:rsid w:val="00205E86"/>
    <w:rsid w:val="0020601B"/>
    <w:rsid w:val="00206191"/>
    <w:rsid w:val="002062AB"/>
    <w:rsid w:val="0020630C"/>
    <w:rsid w:val="0020636C"/>
    <w:rsid w:val="00206390"/>
    <w:rsid w:val="002066D8"/>
    <w:rsid w:val="0020686F"/>
    <w:rsid w:val="002068DE"/>
    <w:rsid w:val="00206953"/>
    <w:rsid w:val="002069EA"/>
    <w:rsid w:val="00206CA3"/>
    <w:rsid w:val="00206E70"/>
    <w:rsid w:val="00207119"/>
    <w:rsid w:val="0020748D"/>
    <w:rsid w:val="002074A0"/>
    <w:rsid w:val="00207600"/>
    <w:rsid w:val="00207626"/>
    <w:rsid w:val="00207700"/>
    <w:rsid w:val="002077A8"/>
    <w:rsid w:val="00207B0A"/>
    <w:rsid w:val="00207D8B"/>
    <w:rsid w:val="002102A6"/>
    <w:rsid w:val="002103B4"/>
    <w:rsid w:val="00210627"/>
    <w:rsid w:val="0021088F"/>
    <w:rsid w:val="0021090B"/>
    <w:rsid w:val="00210A40"/>
    <w:rsid w:val="00210DBF"/>
    <w:rsid w:val="0021102B"/>
    <w:rsid w:val="00211063"/>
    <w:rsid w:val="0021150C"/>
    <w:rsid w:val="00211542"/>
    <w:rsid w:val="002116C5"/>
    <w:rsid w:val="0021194C"/>
    <w:rsid w:val="00211B8B"/>
    <w:rsid w:val="00211C91"/>
    <w:rsid w:val="00211D27"/>
    <w:rsid w:val="002122C8"/>
    <w:rsid w:val="00212537"/>
    <w:rsid w:val="00212572"/>
    <w:rsid w:val="00212901"/>
    <w:rsid w:val="0021295A"/>
    <w:rsid w:val="00212A4A"/>
    <w:rsid w:val="002132C5"/>
    <w:rsid w:val="00213325"/>
    <w:rsid w:val="002139FE"/>
    <w:rsid w:val="00213C52"/>
    <w:rsid w:val="00213FDB"/>
    <w:rsid w:val="00214468"/>
    <w:rsid w:val="002149D1"/>
    <w:rsid w:val="00214A42"/>
    <w:rsid w:val="00214DD0"/>
    <w:rsid w:val="0021518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9BD"/>
    <w:rsid w:val="00216C4A"/>
    <w:rsid w:val="00216D7E"/>
    <w:rsid w:val="00216FBA"/>
    <w:rsid w:val="00217298"/>
    <w:rsid w:val="0022067A"/>
    <w:rsid w:val="002212C0"/>
    <w:rsid w:val="0022198A"/>
    <w:rsid w:val="00221D4C"/>
    <w:rsid w:val="00221E38"/>
    <w:rsid w:val="0022241C"/>
    <w:rsid w:val="00222599"/>
    <w:rsid w:val="002225D7"/>
    <w:rsid w:val="0022264A"/>
    <w:rsid w:val="00222904"/>
    <w:rsid w:val="00222A93"/>
    <w:rsid w:val="00222CD0"/>
    <w:rsid w:val="00222F6F"/>
    <w:rsid w:val="00222F84"/>
    <w:rsid w:val="00222F96"/>
    <w:rsid w:val="002231D4"/>
    <w:rsid w:val="0022358B"/>
    <w:rsid w:val="0022371B"/>
    <w:rsid w:val="00223783"/>
    <w:rsid w:val="00223E5C"/>
    <w:rsid w:val="002241A6"/>
    <w:rsid w:val="00224384"/>
    <w:rsid w:val="002245CD"/>
    <w:rsid w:val="002248ED"/>
    <w:rsid w:val="00224B97"/>
    <w:rsid w:val="00225014"/>
    <w:rsid w:val="00225286"/>
    <w:rsid w:val="002259E0"/>
    <w:rsid w:val="00225C4A"/>
    <w:rsid w:val="00226D2B"/>
    <w:rsid w:val="002279F6"/>
    <w:rsid w:val="00227B96"/>
    <w:rsid w:val="00227C65"/>
    <w:rsid w:val="00227E1D"/>
    <w:rsid w:val="00230453"/>
    <w:rsid w:val="00230771"/>
    <w:rsid w:val="00230881"/>
    <w:rsid w:val="00230AA2"/>
    <w:rsid w:val="00230CCC"/>
    <w:rsid w:val="00231365"/>
    <w:rsid w:val="002313CE"/>
    <w:rsid w:val="002318F2"/>
    <w:rsid w:val="00231D0D"/>
    <w:rsid w:val="00231E81"/>
    <w:rsid w:val="002326E6"/>
    <w:rsid w:val="00232969"/>
    <w:rsid w:val="00232E05"/>
    <w:rsid w:val="00233050"/>
    <w:rsid w:val="0023336F"/>
    <w:rsid w:val="002336D0"/>
    <w:rsid w:val="0023426A"/>
    <w:rsid w:val="00234672"/>
    <w:rsid w:val="00234F1B"/>
    <w:rsid w:val="00235315"/>
    <w:rsid w:val="00235454"/>
    <w:rsid w:val="002357BF"/>
    <w:rsid w:val="00235F64"/>
    <w:rsid w:val="00236295"/>
    <w:rsid w:val="00236866"/>
    <w:rsid w:val="002368A5"/>
    <w:rsid w:val="00236BD2"/>
    <w:rsid w:val="00236D16"/>
    <w:rsid w:val="00236E83"/>
    <w:rsid w:val="00237145"/>
    <w:rsid w:val="002377F1"/>
    <w:rsid w:val="00237875"/>
    <w:rsid w:val="00237C4F"/>
    <w:rsid w:val="00237EB3"/>
    <w:rsid w:val="00240232"/>
    <w:rsid w:val="00240461"/>
    <w:rsid w:val="00240544"/>
    <w:rsid w:val="00240FAC"/>
    <w:rsid w:val="00241284"/>
    <w:rsid w:val="00241460"/>
    <w:rsid w:val="0024173E"/>
    <w:rsid w:val="00241AFD"/>
    <w:rsid w:val="00241D4D"/>
    <w:rsid w:val="002421EC"/>
    <w:rsid w:val="0024225F"/>
    <w:rsid w:val="0024253D"/>
    <w:rsid w:val="002425B0"/>
    <w:rsid w:val="00242858"/>
    <w:rsid w:val="002431FC"/>
    <w:rsid w:val="00243336"/>
    <w:rsid w:val="00243459"/>
    <w:rsid w:val="002435FA"/>
    <w:rsid w:val="00243953"/>
    <w:rsid w:val="00243FFF"/>
    <w:rsid w:val="0024441D"/>
    <w:rsid w:val="00245114"/>
    <w:rsid w:val="002451A5"/>
    <w:rsid w:val="00245237"/>
    <w:rsid w:val="00245497"/>
    <w:rsid w:val="002456BA"/>
    <w:rsid w:val="00245906"/>
    <w:rsid w:val="002461CA"/>
    <w:rsid w:val="00246640"/>
    <w:rsid w:val="00246ADD"/>
    <w:rsid w:val="0024724E"/>
    <w:rsid w:val="0024732C"/>
    <w:rsid w:val="0024767A"/>
    <w:rsid w:val="002476D9"/>
    <w:rsid w:val="00247761"/>
    <w:rsid w:val="00247DC8"/>
    <w:rsid w:val="002502F9"/>
    <w:rsid w:val="00250573"/>
    <w:rsid w:val="0025087E"/>
    <w:rsid w:val="00250957"/>
    <w:rsid w:val="002511DF"/>
    <w:rsid w:val="00251E47"/>
    <w:rsid w:val="00251E7E"/>
    <w:rsid w:val="00251FB6"/>
    <w:rsid w:val="0025259C"/>
    <w:rsid w:val="0025268A"/>
    <w:rsid w:val="00252AFF"/>
    <w:rsid w:val="00252CBD"/>
    <w:rsid w:val="00253083"/>
    <w:rsid w:val="0025394A"/>
    <w:rsid w:val="00253BB4"/>
    <w:rsid w:val="00253BD2"/>
    <w:rsid w:val="00253C11"/>
    <w:rsid w:val="00253C5A"/>
    <w:rsid w:val="0025404F"/>
    <w:rsid w:val="002541C2"/>
    <w:rsid w:val="0025423C"/>
    <w:rsid w:val="00254250"/>
    <w:rsid w:val="002549D0"/>
    <w:rsid w:val="00254C55"/>
    <w:rsid w:val="00254C95"/>
    <w:rsid w:val="00254D38"/>
    <w:rsid w:val="0025565B"/>
    <w:rsid w:val="00255CD3"/>
    <w:rsid w:val="002560F8"/>
    <w:rsid w:val="002563B8"/>
    <w:rsid w:val="0025645E"/>
    <w:rsid w:val="002564FA"/>
    <w:rsid w:val="00256632"/>
    <w:rsid w:val="002568D3"/>
    <w:rsid w:val="00256E2F"/>
    <w:rsid w:val="0025733F"/>
    <w:rsid w:val="002576AE"/>
    <w:rsid w:val="002576D4"/>
    <w:rsid w:val="002579FE"/>
    <w:rsid w:val="00257B07"/>
    <w:rsid w:val="00257B93"/>
    <w:rsid w:val="0026016E"/>
    <w:rsid w:val="002604AD"/>
    <w:rsid w:val="0026058C"/>
    <w:rsid w:val="002605A9"/>
    <w:rsid w:val="00260BF0"/>
    <w:rsid w:val="00261809"/>
    <w:rsid w:val="002618AA"/>
    <w:rsid w:val="0026191A"/>
    <w:rsid w:val="00261968"/>
    <w:rsid w:val="00261E73"/>
    <w:rsid w:val="00261F66"/>
    <w:rsid w:val="002621FC"/>
    <w:rsid w:val="00262383"/>
    <w:rsid w:val="00262488"/>
    <w:rsid w:val="0026297F"/>
    <w:rsid w:val="00262DD7"/>
    <w:rsid w:val="002631D8"/>
    <w:rsid w:val="00263283"/>
    <w:rsid w:val="00263E59"/>
    <w:rsid w:val="00263F46"/>
    <w:rsid w:val="00264549"/>
    <w:rsid w:val="0026464E"/>
    <w:rsid w:val="00264DCF"/>
    <w:rsid w:val="002650E6"/>
    <w:rsid w:val="00265277"/>
    <w:rsid w:val="00265301"/>
    <w:rsid w:val="00265422"/>
    <w:rsid w:val="002660DD"/>
    <w:rsid w:val="002661B5"/>
    <w:rsid w:val="0026637E"/>
    <w:rsid w:val="0026653D"/>
    <w:rsid w:val="002667F5"/>
    <w:rsid w:val="0026682F"/>
    <w:rsid w:val="00266937"/>
    <w:rsid w:val="00266AF7"/>
    <w:rsid w:val="00266B5A"/>
    <w:rsid w:val="0026717C"/>
    <w:rsid w:val="0026757D"/>
    <w:rsid w:val="0026774A"/>
    <w:rsid w:val="002677F1"/>
    <w:rsid w:val="00267C45"/>
    <w:rsid w:val="002700CB"/>
    <w:rsid w:val="002700DA"/>
    <w:rsid w:val="002701CF"/>
    <w:rsid w:val="0027046F"/>
    <w:rsid w:val="002708FC"/>
    <w:rsid w:val="00270977"/>
    <w:rsid w:val="00270B47"/>
    <w:rsid w:val="00270F8E"/>
    <w:rsid w:val="00270FC5"/>
    <w:rsid w:val="002710BE"/>
    <w:rsid w:val="002713B1"/>
    <w:rsid w:val="00271474"/>
    <w:rsid w:val="0027148A"/>
    <w:rsid w:val="002717E5"/>
    <w:rsid w:val="00271CFE"/>
    <w:rsid w:val="00271E5A"/>
    <w:rsid w:val="00271FCB"/>
    <w:rsid w:val="00272D9A"/>
    <w:rsid w:val="00272E9C"/>
    <w:rsid w:val="00272EFB"/>
    <w:rsid w:val="00272FEF"/>
    <w:rsid w:val="00273101"/>
    <w:rsid w:val="0027389F"/>
    <w:rsid w:val="002738FC"/>
    <w:rsid w:val="00273BED"/>
    <w:rsid w:val="00273C1E"/>
    <w:rsid w:val="00273CE8"/>
    <w:rsid w:val="00274128"/>
    <w:rsid w:val="00274213"/>
    <w:rsid w:val="0027422B"/>
    <w:rsid w:val="00274238"/>
    <w:rsid w:val="002745E9"/>
    <w:rsid w:val="00274AF0"/>
    <w:rsid w:val="002753C3"/>
    <w:rsid w:val="002757D3"/>
    <w:rsid w:val="002757EE"/>
    <w:rsid w:val="002759DC"/>
    <w:rsid w:val="00275CA8"/>
    <w:rsid w:val="00275CEB"/>
    <w:rsid w:val="00276228"/>
    <w:rsid w:val="00276626"/>
    <w:rsid w:val="00276BE4"/>
    <w:rsid w:val="0027722A"/>
    <w:rsid w:val="0027741D"/>
    <w:rsid w:val="00277795"/>
    <w:rsid w:val="00277D84"/>
    <w:rsid w:val="00277EA0"/>
    <w:rsid w:val="00277EB8"/>
    <w:rsid w:val="00277F67"/>
    <w:rsid w:val="002805E6"/>
    <w:rsid w:val="00280606"/>
    <w:rsid w:val="002809CD"/>
    <w:rsid w:val="00280AFB"/>
    <w:rsid w:val="00280DC4"/>
    <w:rsid w:val="002810E8"/>
    <w:rsid w:val="0028197D"/>
    <w:rsid w:val="00281B2D"/>
    <w:rsid w:val="0028248B"/>
    <w:rsid w:val="0028255A"/>
    <w:rsid w:val="0028299B"/>
    <w:rsid w:val="00282DCF"/>
    <w:rsid w:val="00282F4E"/>
    <w:rsid w:val="002835B5"/>
    <w:rsid w:val="0028360C"/>
    <w:rsid w:val="002838AF"/>
    <w:rsid w:val="00283921"/>
    <w:rsid w:val="002842E8"/>
    <w:rsid w:val="002843C1"/>
    <w:rsid w:val="00284541"/>
    <w:rsid w:val="0028476F"/>
    <w:rsid w:val="00284ABB"/>
    <w:rsid w:val="00284BBC"/>
    <w:rsid w:val="00284DA6"/>
    <w:rsid w:val="00284E6E"/>
    <w:rsid w:val="00285000"/>
    <w:rsid w:val="00285997"/>
    <w:rsid w:val="00285BA0"/>
    <w:rsid w:val="0028660E"/>
    <w:rsid w:val="0028684C"/>
    <w:rsid w:val="00286AF6"/>
    <w:rsid w:val="00286C7C"/>
    <w:rsid w:val="00286FF7"/>
    <w:rsid w:val="00287275"/>
    <w:rsid w:val="0028750A"/>
    <w:rsid w:val="00287C49"/>
    <w:rsid w:val="002900EF"/>
    <w:rsid w:val="00290113"/>
    <w:rsid w:val="002901E5"/>
    <w:rsid w:val="00290340"/>
    <w:rsid w:val="002903A5"/>
    <w:rsid w:val="00290564"/>
    <w:rsid w:val="00290B53"/>
    <w:rsid w:val="00290FE2"/>
    <w:rsid w:val="00291325"/>
    <w:rsid w:val="0029150F"/>
    <w:rsid w:val="0029164C"/>
    <w:rsid w:val="00291A03"/>
    <w:rsid w:val="00291AC4"/>
    <w:rsid w:val="00291E60"/>
    <w:rsid w:val="0029202D"/>
    <w:rsid w:val="002922E6"/>
    <w:rsid w:val="00292824"/>
    <w:rsid w:val="00292B5A"/>
    <w:rsid w:val="00292CB5"/>
    <w:rsid w:val="00292DB0"/>
    <w:rsid w:val="00293214"/>
    <w:rsid w:val="0029336B"/>
    <w:rsid w:val="0029349C"/>
    <w:rsid w:val="002936ED"/>
    <w:rsid w:val="002937AD"/>
    <w:rsid w:val="002938D0"/>
    <w:rsid w:val="002938FF"/>
    <w:rsid w:val="00293B08"/>
    <w:rsid w:val="00293DA2"/>
    <w:rsid w:val="00293DC3"/>
    <w:rsid w:val="00293F00"/>
    <w:rsid w:val="00293F81"/>
    <w:rsid w:val="002941BD"/>
    <w:rsid w:val="0029454B"/>
    <w:rsid w:val="002945E1"/>
    <w:rsid w:val="0029465E"/>
    <w:rsid w:val="00294B4C"/>
    <w:rsid w:val="00294BA4"/>
    <w:rsid w:val="00294E38"/>
    <w:rsid w:val="00294F34"/>
    <w:rsid w:val="00294FF1"/>
    <w:rsid w:val="0029515C"/>
    <w:rsid w:val="00295212"/>
    <w:rsid w:val="002952F9"/>
    <w:rsid w:val="0029545E"/>
    <w:rsid w:val="0029555C"/>
    <w:rsid w:val="00295662"/>
    <w:rsid w:val="0029582F"/>
    <w:rsid w:val="00295B31"/>
    <w:rsid w:val="00295FFD"/>
    <w:rsid w:val="0029615A"/>
    <w:rsid w:val="0029636D"/>
    <w:rsid w:val="00296FE6"/>
    <w:rsid w:val="00297007"/>
    <w:rsid w:val="00297171"/>
    <w:rsid w:val="002974D6"/>
    <w:rsid w:val="00297614"/>
    <w:rsid w:val="002A01BF"/>
    <w:rsid w:val="002A03D0"/>
    <w:rsid w:val="002A0442"/>
    <w:rsid w:val="002A0CE2"/>
    <w:rsid w:val="002A141C"/>
    <w:rsid w:val="002A19BC"/>
    <w:rsid w:val="002A1F54"/>
    <w:rsid w:val="002A1FC5"/>
    <w:rsid w:val="002A216E"/>
    <w:rsid w:val="002A220C"/>
    <w:rsid w:val="002A222D"/>
    <w:rsid w:val="002A24C1"/>
    <w:rsid w:val="002A2615"/>
    <w:rsid w:val="002A2AE0"/>
    <w:rsid w:val="002A2C90"/>
    <w:rsid w:val="002A2FA1"/>
    <w:rsid w:val="002A4201"/>
    <w:rsid w:val="002A4694"/>
    <w:rsid w:val="002A46B2"/>
    <w:rsid w:val="002A485D"/>
    <w:rsid w:val="002A4C2D"/>
    <w:rsid w:val="002A5564"/>
    <w:rsid w:val="002A573F"/>
    <w:rsid w:val="002A5930"/>
    <w:rsid w:val="002A59BA"/>
    <w:rsid w:val="002A5BF8"/>
    <w:rsid w:val="002A5E02"/>
    <w:rsid w:val="002A6584"/>
    <w:rsid w:val="002A67C0"/>
    <w:rsid w:val="002A688D"/>
    <w:rsid w:val="002A6D7B"/>
    <w:rsid w:val="002A6DC2"/>
    <w:rsid w:val="002A6DCB"/>
    <w:rsid w:val="002A7320"/>
    <w:rsid w:val="002A75E8"/>
    <w:rsid w:val="002A799E"/>
    <w:rsid w:val="002A7CDE"/>
    <w:rsid w:val="002A7D32"/>
    <w:rsid w:val="002A7FF7"/>
    <w:rsid w:val="002B0ADD"/>
    <w:rsid w:val="002B0B68"/>
    <w:rsid w:val="002B1380"/>
    <w:rsid w:val="002B141C"/>
    <w:rsid w:val="002B1482"/>
    <w:rsid w:val="002B15A5"/>
    <w:rsid w:val="002B185E"/>
    <w:rsid w:val="002B1D5E"/>
    <w:rsid w:val="002B1DB1"/>
    <w:rsid w:val="002B1EB2"/>
    <w:rsid w:val="002B1EB5"/>
    <w:rsid w:val="002B248A"/>
    <w:rsid w:val="002B26BE"/>
    <w:rsid w:val="002B26DF"/>
    <w:rsid w:val="002B295F"/>
    <w:rsid w:val="002B2A5D"/>
    <w:rsid w:val="002B2B63"/>
    <w:rsid w:val="002B3020"/>
    <w:rsid w:val="002B3022"/>
    <w:rsid w:val="002B30B6"/>
    <w:rsid w:val="002B3282"/>
    <w:rsid w:val="002B332C"/>
    <w:rsid w:val="002B36F5"/>
    <w:rsid w:val="002B3777"/>
    <w:rsid w:val="002B4006"/>
    <w:rsid w:val="002B4130"/>
    <w:rsid w:val="002B4570"/>
    <w:rsid w:val="002B4B9F"/>
    <w:rsid w:val="002B517F"/>
    <w:rsid w:val="002B52EF"/>
    <w:rsid w:val="002B53CD"/>
    <w:rsid w:val="002B5767"/>
    <w:rsid w:val="002B577E"/>
    <w:rsid w:val="002B5867"/>
    <w:rsid w:val="002B5C51"/>
    <w:rsid w:val="002B6407"/>
    <w:rsid w:val="002B64F2"/>
    <w:rsid w:val="002B68FE"/>
    <w:rsid w:val="002B6A55"/>
    <w:rsid w:val="002B6B1B"/>
    <w:rsid w:val="002B72A0"/>
    <w:rsid w:val="002B754D"/>
    <w:rsid w:val="002B78D5"/>
    <w:rsid w:val="002B7A32"/>
    <w:rsid w:val="002B7AC6"/>
    <w:rsid w:val="002B7BD7"/>
    <w:rsid w:val="002B7E7D"/>
    <w:rsid w:val="002B7F30"/>
    <w:rsid w:val="002C004B"/>
    <w:rsid w:val="002C031A"/>
    <w:rsid w:val="002C0384"/>
    <w:rsid w:val="002C03AD"/>
    <w:rsid w:val="002C0884"/>
    <w:rsid w:val="002C0971"/>
    <w:rsid w:val="002C0BD5"/>
    <w:rsid w:val="002C107B"/>
    <w:rsid w:val="002C10EF"/>
    <w:rsid w:val="002C123B"/>
    <w:rsid w:val="002C16C3"/>
    <w:rsid w:val="002C19A8"/>
    <w:rsid w:val="002C19B7"/>
    <w:rsid w:val="002C1CB1"/>
    <w:rsid w:val="002C20A4"/>
    <w:rsid w:val="002C2136"/>
    <w:rsid w:val="002C243B"/>
    <w:rsid w:val="002C2E95"/>
    <w:rsid w:val="002C368D"/>
    <w:rsid w:val="002C38B1"/>
    <w:rsid w:val="002C3D87"/>
    <w:rsid w:val="002C412E"/>
    <w:rsid w:val="002C43A9"/>
    <w:rsid w:val="002C4470"/>
    <w:rsid w:val="002C490E"/>
    <w:rsid w:val="002C49CF"/>
    <w:rsid w:val="002C553B"/>
    <w:rsid w:val="002C572F"/>
    <w:rsid w:val="002C5880"/>
    <w:rsid w:val="002C67DA"/>
    <w:rsid w:val="002C692E"/>
    <w:rsid w:val="002C69C2"/>
    <w:rsid w:val="002C69DC"/>
    <w:rsid w:val="002C6B0A"/>
    <w:rsid w:val="002C700D"/>
    <w:rsid w:val="002C71E7"/>
    <w:rsid w:val="002C7354"/>
    <w:rsid w:val="002C7355"/>
    <w:rsid w:val="002C767F"/>
    <w:rsid w:val="002C7D01"/>
    <w:rsid w:val="002C7F22"/>
    <w:rsid w:val="002C7F9B"/>
    <w:rsid w:val="002D042F"/>
    <w:rsid w:val="002D05BF"/>
    <w:rsid w:val="002D0605"/>
    <w:rsid w:val="002D0B2C"/>
    <w:rsid w:val="002D0D69"/>
    <w:rsid w:val="002D100A"/>
    <w:rsid w:val="002D10A3"/>
    <w:rsid w:val="002D1238"/>
    <w:rsid w:val="002D162A"/>
    <w:rsid w:val="002D1927"/>
    <w:rsid w:val="002D19F0"/>
    <w:rsid w:val="002D221F"/>
    <w:rsid w:val="002D299A"/>
    <w:rsid w:val="002D2B13"/>
    <w:rsid w:val="002D2D89"/>
    <w:rsid w:val="002D2F68"/>
    <w:rsid w:val="002D36F0"/>
    <w:rsid w:val="002D3881"/>
    <w:rsid w:val="002D3C58"/>
    <w:rsid w:val="002D3F82"/>
    <w:rsid w:val="002D41AC"/>
    <w:rsid w:val="002D4BB7"/>
    <w:rsid w:val="002D51BC"/>
    <w:rsid w:val="002D5450"/>
    <w:rsid w:val="002D545A"/>
    <w:rsid w:val="002D58C0"/>
    <w:rsid w:val="002D5BF7"/>
    <w:rsid w:val="002D5C16"/>
    <w:rsid w:val="002D5C8E"/>
    <w:rsid w:val="002D6404"/>
    <w:rsid w:val="002D6625"/>
    <w:rsid w:val="002D69DF"/>
    <w:rsid w:val="002D702A"/>
    <w:rsid w:val="002D71AF"/>
    <w:rsid w:val="002D730C"/>
    <w:rsid w:val="002D73A7"/>
    <w:rsid w:val="002D79DD"/>
    <w:rsid w:val="002E0BAB"/>
    <w:rsid w:val="002E0F8E"/>
    <w:rsid w:val="002E14BC"/>
    <w:rsid w:val="002E19FB"/>
    <w:rsid w:val="002E1D5B"/>
    <w:rsid w:val="002E1E58"/>
    <w:rsid w:val="002E1EE6"/>
    <w:rsid w:val="002E2348"/>
    <w:rsid w:val="002E2525"/>
    <w:rsid w:val="002E26AC"/>
    <w:rsid w:val="002E291F"/>
    <w:rsid w:val="002E2A8B"/>
    <w:rsid w:val="002E2EF6"/>
    <w:rsid w:val="002E3914"/>
    <w:rsid w:val="002E3D4E"/>
    <w:rsid w:val="002E3DF3"/>
    <w:rsid w:val="002E3F0C"/>
    <w:rsid w:val="002E402B"/>
    <w:rsid w:val="002E4718"/>
    <w:rsid w:val="002E47F5"/>
    <w:rsid w:val="002E524A"/>
    <w:rsid w:val="002E56EC"/>
    <w:rsid w:val="002E58DC"/>
    <w:rsid w:val="002E5C9F"/>
    <w:rsid w:val="002E5E09"/>
    <w:rsid w:val="002E613C"/>
    <w:rsid w:val="002E6258"/>
    <w:rsid w:val="002E6990"/>
    <w:rsid w:val="002E7222"/>
    <w:rsid w:val="002E766D"/>
    <w:rsid w:val="002E7978"/>
    <w:rsid w:val="002F0250"/>
    <w:rsid w:val="002F0613"/>
    <w:rsid w:val="002F0C7A"/>
    <w:rsid w:val="002F0CCE"/>
    <w:rsid w:val="002F12B5"/>
    <w:rsid w:val="002F15B2"/>
    <w:rsid w:val="002F184E"/>
    <w:rsid w:val="002F1922"/>
    <w:rsid w:val="002F1B2C"/>
    <w:rsid w:val="002F1C48"/>
    <w:rsid w:val="002F2292"/>
    <w:rsid w:val="002F238C"/>
    <w:rsid w:val="002F2718"/>
    <w:rsid w:val="002F2C89"/>
    <w:rsid w:val="002F3434"/>
    <w:rsid w:val="002F35A8"/>
    <w:rsid w:val="002F3B6D"/>
    <w:rsid w:val="002F3E06"/>
    <w:rsid w:val="002F4BB7"/>
    <w:rsid w:val="002F4CC7"/>
    <w:rsid w:val="002F4ECF"/>
    <w:rsid w:val="002F5301"/>
    <w:rsid w:val="002F552F"/>
    <w:rsid w:val="002F5613"/>
    <w:rsid w:val="002F5E82"/>
    <w:rsid w:val="002F6102"/>
    <w:rsid w:val="002F616F"/>
    <w:rsid w:val="002F622B"/>
    <w:rsid w:val="002F6D8F"/>
    <w:rsid w:val="002F6FAD"/>
    <w:rsid w:val="002F704C"/>
    <w:rsid w:val="002F7392"/>
    <w:rsid w:val="002F73FC"/>
    <w:rsid w:val="002F746B"/>
    <w:rsid w:val="002F7BEA"/>
    <w:rsid w:val="0030000B"/>
    <w:rsid w:val="003002B8"/>
    <w:rsid w:val="003005EE"/>
    <w:rsid w:val="00300698"/>
    <w:rsid w:val="00300A18"/>
    <w:rsid w:val="00300A6A"/>
    <w:rsid w:val="00300F41"/>
    <w:rsid w:val="003012C1"/>
    <w:rsid w:val="00301781"/>
    <w:rsid w:val="003018E8"/>
    <w:rsid w:val="00301979"/>
    <w:rsid w:val="00301D0A"/>
    <w:rsid w:val="003025B4"/>
    <w:rsid w:val="00302962"/>
    <w:rsid w:val="00302D90"/>
    <w:rsid w:val="00303161"/>
    <w:rsid w:val="003032CB"/>
    <w:rsid w:val="003037A7"/>
    <w:rsid w:val="00303E99"/>
    <w:rsid w:val="00303F96"/>
    <w:rsid w:val="0030417A"/>
    <w:rsid w:val="00304290"/>
    <w:rsid w:val="00304A8E"/>
    <w:rsid w:val="00304BF3"/>
    <w:rsid w:val="00304CF0"/>
    <w:rsid w:val="00305369"/>
    <w:rsid w:val="003053E3"/>
    <w:rsid w:val="00305635"/>
    <w:rsid w:val="00305BF9"/>
    <w:rsid w:val="00306B43"/>
    <w:rsid w:val="00306BE5"/>
    <w:rsid w:val="00306DEE"/>
    <w:rsid w:val="00307561"/>
    <w:rsid w:val="00307A72"/>
    <w:rsid w:val="00307E4E"/>
    <w:rsid w:val="00307F2E"/>
    <w:rsid w:val="003104C5"/>
    <w:rsid w:val="003107AE"/>
    <w:rsid w:val="00310884"/>
    <w:rsid w:val="00310976"/>
    <w:rsid w:val="00310CC8"/>
    <w:rsid w:val="003111A0"/>
    <w:rsid w:val="00311656"/>
    <w:rsid w:val="00311AD2"/>
    <w:rsid w:val="00311AFC"/>
    <w:rsid w:val="00312333"/>
    <w:rsid w:val="003129E9"/>
    <w:rsid w:val="003131FD"/>
    <w:rsid w:val="0031324B"/>
    <w:rsid w:val="003134F4"/>
    <w:rsid w:val="00313955"/>
    <w:rsid w:val="00313AB3"/>
    <w:rsid w:val="00313D9B"/>
    <w:rsid w:val="00313DEB"/>
    <w:rsid w:val="00313EA7"/>
    <w:rsid w:val="00313FE7"/>
    <w:rsid w:val="003146E1"/>
    <w:rsid w:val="003146E4"/>
    <w:rsid w:val="003146F9"/>
    <w:rsid w:val="00314BF4"/>
    <w:rsid w:val="003150C7"/>
    <w:rsid w:val="003153A8"/>
    <w:rsid w:val="0031555D"/>
    <w:rsid w:val="003158F1"/>
    <w:rsid w:val="00315D41"/>
    <w:rsid w:val="00315E62"/>
    <w:rsid w:val="00315F08"/>
    <w:rsid w:val="003160DB"/>
    <w:rsid w:val="0031619D"/>
    <w:rsid w:val="00316231"/>
    <w:rsid w:val="003169C9"/>
    <w:rsid w:val="00316BD4"/>
    <w:rsid w:val="00317551"/>
    <w:rsid w:val="00317B28"/>
    <w:rsid w:val="00317B67"/>
    <w:rsid w:val="00320211"/>
    <w:rsid w:val="0032065B"/>
    <w:rsid w:val="003208D2"/>
    <w:rsid w:val="00320B71"/>
    <w:rsid w:val="00320B8B"/>
    <w:rsid w:val="00320E62"/>
    <w:rsid w:val="00320F68"/>
    <w:rsid w:val="003216DC"/>
    <w:rsid w:val="00321858"/>
    <w:rsid w:val="00321FE0"/>
    <w:rsid w:val="00322069"/>
    <w:rsid w:val="00322073"/>
    <w:rsid w:val="003223F2"/>
    <w:rsid w:val="0032257B"/>
    <w:rsid w:val="003226F1"/>
    <w:rsid w:val="00322936"/>
    <w:rsid w:val="00322D84"/>
    <w:rsid w:val="00322D98"/>
    <w:rsid w:val="00323C1E"/>
    <w:rsid w:val="00323CA3"/>
    <w:rsid w:val="0032440F"/>
    <w:rsid w:val="00324BBA"/>
    <w:rsid w:val="00324FA1"/>
    <w:rsid w:val="00325029"/>
    <w:rsid w:val="003251AD"/>
    <w:rsid w:val="003253B5"/>
    <w:rsid w:val="0032561A"/>
    <w:rsid w:val="00325651"/>
    <w:rsid w:val="003258D5"/>
    <w:rsid w:val="00325A22"/>
    <w:rsid w:val="00326456"/>
    <w:rsid w:val="00327035"/>
    <w:rsid w:val="00327730"/>
    <w:rsid w:val="00327DB2"/>
    <w:rsid w:val="0033009E"/>
    <w:rsid w:val="0033020B"/>
    <w:rsid w:val="003307BB"/>
    <w:rsid w:val="00330D0D"/>
    <w:rsid w:val="0033159E"/>
    <w:rsid w:val="00331960"/>
    <w:rsid w:val="00331993"/>
    <w:rsid w:val="00331B28"/>
    <w:rsid w:val="00331DAA"/>
    <w:rsid w:val="00331FFA"/>
    <w:rsid w:val="0033208D"/>
    <w:rsid w:val="003321D1"/>
    <w:rsid w:val="0033242F"/>
    <w:rsid w:val="00332475"/>
    <w:rsid w:val="0033277F"/>
    <w:rsid w:val="003329A8"/>
    <w:rsid w:val="00332A10"/>
    <w:rsid w:val="00332DC0"/>
    <w:rsid w:val="00332E98"/>
    <w:rsid w:val="003335D5"/>
    <w:rsid w:val="003339FB"/>
    <w:rsid w:val="003343E1"/>
    <w:rsid w:val="003344BC"/>
    <w:rsid w:val="00334531"/>
    <w:rsid w:val="00334902"/>
    <w:rsid w:val="00334987"/>
    <w:rsid w:val="00334BBF"/>
    <w:rsid w:val="00334CA7"/>
    <w:rsid w:val="0033500E"/>
    <w:rsid w:val="00335C80"/>
    <w:rsid w:val="00335F45"/>
    <w:rsid w:val="003362CD"/>
    <w:rsid w:val="00336504"/>
    <w:rsid w:val="003367EB"/>
    <w:rsid w:val="003369A2"/>
    <w:rsid w:val="003369A4"/>
    <w:rsid w:val="003369CA"/>
    <w:rsid w:val="00336F96"/>
    <w:rsid w:val="003370B6"/>
    <w:rsid w:val="003371A1"/>
    <w:rsid w:val="00337648"/>
    <w:rsid w:val="00337818"/>
    <w:rsid w:val="003378FF"/>
    <w:rsid w:val="00337D76"/>
    <w:rsid w:val="003406BB"/>
    <w:rsid w:val="00340851"/>
    <w:rsid w:val="0034087C"/>
    <w:rsid w:val="003408C5"/>
    <w:rsid w:val="00340EDA"/>
    <w:rsid w:val="00340F95"/>
    <w:rsid w:val="0034120F"/>
    <w:rsid w:val="00341214"/>
    <w:rsid w:val="003412FD"/>
    <w:rsid w:val="003415F5"/>
    <w:rsid w:val="00341CF2"/>
    <w:rsid w:val="00341D08"/>
    <w:rsid w:val="00341F4F"/>
    <w:rsid w:val="00341F6E"/>
    <w:rsid w:val="0034242B"/>
    <w:rsid w:val="003427F0"/>
    <w:rsid w:val="003429E8"/>
    <w:rsid w:val="00342F74"/>
    <w:rsid w:val="003436D9"/>
    <w:rsid w:val="0034395D"/>
    <w:rsid w:val="00343F43"/>
    <w:rsid w:val="00344268"/>
    <w:rsid w:val="00344276"/>
    <w:rsid w:val="003443F8"/>
    <w:rsid w:val="003445FD"/>
    <w:rsid w:val="00344DFD"/>
    <w:rsid w:val="0034502B"/>
    <w:rsid w:val="00345245"/>
    <w:rsid w:val="00345277"/>
    <w:rsid w:val="0034528E"/>
    <w:rsid w:val="003455B6"/>
    <w:rsid w:val="0034567D"/>
    <w:rsid w:val="00345931"/>
    <w:rsid w:val="0034599F"/>
    <w:rsid w:val="00345C25"/>
    <w:rsid w:val="0034611A"/>
    <w:rsid w:val="0034685E"/>
    <w:rsid w:val="00346A6B"/>
    <w:rsid w:val="003473AF"/>
    <w:rsid w:val="00347534"/>
    <w:rsid w:val="003478D7"/>
    <w:rsid w:val="003501AA"/>
    <w:rsid w:val="003509B3"/>
    <w:rsid w:val="00350A08"/>
    <w:rsid w:val="00350F3C"/>
    <w:rsid w:val="00351803"/>
    <w:rsid w:val="00351B3A"/>
    <w:rsid w:val="00351B74"/>
    <w:rsid w:val="00351CF7"/>
    <w:rsid w:val="00351ED4"/>
    <w:rsid w:val="00352785"/>
    <w:rsid w:val="00353126"/>
    <w:rsid w:val="00353421"/>
    <w:rsid w:val="00353452"/>
    <w:rsid w:val="003534A8"/>
    <w:rsid w:val="00353C50"/>
    <w:rsid w:val="0035426B"/>
    <w:rsid w:val="00354331"/>
    <w:rsid w:val="00354580"/>
    <w:rsid w:val="003546C1"/>
    <w:rsid w:val="003549DA"/>
    <w:rsid w:val="00354AAF"/>
    <w:rsid w:val="00354DD2"/>
    <w:rsid w:val="00354E68"/>
    <w:rsid w:val="00355468"/>
    <w:rsid w:val="00355603"/>
    <w:rsid w:val="00355CC5"/>
    <w:rsid w:val="00355DAE"/>
    <w:rsid w:val="00356075"/>
    <w:rsid w:val="003562AE"/>
    <w:rsid w:val="003565DE"/>
    <w:rsid w:val="00356609"/>
    <w:rsid w:val="003568A5"/>
    <w:rsid w:val="00356BCC"/>
    <w:rsid w:val="00356D2E"/>
    <w:rsid w:val="00356DED"/>
    <w:rsid w:val="003572DC"/>
    <w:rsid w:val="00357530"/>
    <w:rsid w:val="003575B3"/>
    <w:rsid w:val="00357644"/>
    <w:rsid w:val="0036020A"/>
    <w:rsid w:val="00360222"/>
    <w:rsid w:val="003608E2"/>
    <w:rsid w:val="00360AF7"/>
    <w:rsid w:val="00360ED6"/>
    <w:rsid w:val="00360EE2"/>
    <w:rsid w:val="0036112B"/>
    <w:rsid w:val="003618E9"/>
    <w:rsid w:val="00361C89"/>
    <w:rsid w:val="00361CA2"/>
    <w:rsid w:val="00361D9E"/>
    <w:rsid w:val="003622FF"/>
    <w:rsid w:val="00362322"/>
    <w:rsid w:val="00362560"/>
    <w:rsid w:val="00362723"/>
    <w:rsid w:val="003627D4"/>
    <w:rsid w:val="0036280D"/>
    <w:rsid w:val="00362E38"/>
    <w:rsid w:val="00362EBF"/>
    <w:rsid w:val="00362F98"/>
    <w:rsid w:val="00362FF6"/>
    <w:rsid w:val="003630A4"/>
    <w:rsid w:val="003633D2"/>
    <w:rsid w:val="003638BC"/>
    <w:rsid w:val="00363A81"/>
    <w:rsid w:val="00363C2D"/>
    <w:rsid w:val="00364451"/>
    <w:rsid w:val="00364577"/>
    <w:rsid w:val="003648B6"/>
    <w:rsid w:val="00364E6C"/>
    <w:rsid w:val="00364F64"/>
    <w:rsid w:val="00364FAE"/>
    <w:rsid w:val="003655E4"/>
    <w:rsid w:val="003656A5"/>
    <w:rsid w:val="0036577E"/>
    <w:rsid w:val="00365B69"/>
    <w:rsid w:val="00365D14"/>
    <w:rsid w:val="00365EE1"/>
    <w:rsid w:val="00365EFB"/>
    <w:rsid w:val="00365FB9"/>
    <w:rsid w:val="00366344"/>
    <w:rsid w:val="003668F2"/>
    <w:rsid w:val="00366E9C"/>
    <w:rsid w:val="00366EAC"/>
    <w:rsid w:val="00367048"/>
    <w:rsid w:val="003671AE"/>
    <w:rsid w:val="00367666"/>
    <w:rsid w:val="003700BB"/>
    <w:rsid w:val="00370EBD"/>
    <w:rsid w:val="003711B7"/>
    <w:rsid w:val="0037135B"/>
    <w:rsid w:val="003714CD"/>
    <w:rsid w:val="003716AE"/>
    <w:rsid w:val="00371957"/>
    <w:rsid w:val="00371973"/>
    <w:rsid w:val="003719AA"/>
    <w:rsid w:val="00371C7A"/>
    <w:rsid w:val="00371F58"/>
    <w:rsid w:val="00371FA2"/>
    <w:rsid w:val="00372A15"/>
    <w:rsid w:val="00372A48"/>
    <w:rsid w:val="00372AFA"/>
    <w:rsid w:val="00373217"/>
    <w:rsid w:val="00373450"/>
    <w:rsid w:val="0037373F"/>
    <w:rsid w:val="00373E45"/>
    <w:rsid w:val="00373EB3"/>
    <w:rsid w:val="00373F81"/>
    <w:rsid w:val="003742BC"/>
    <w:rsid w:val="00374579"/>
    <w:rsid w:val="003747DF"/>
    <w:rsid w:val="003747F0"/>
    <w:rsid w:val="00374AE8"/>
    <w:rsid w:val="00374C82"/>
    <w:rsid w:val="0037530E"/>
    <w:rsid w:val="00375425"/>
    <w:rsid w:val="0037570A"/>
    <w:rsid w:val="00376224"/>
    <w:rsid w:val="003764DD"/>
    <w:rsid w:val="003765C7"/>
    <w:rsid w:val="00377234"/>
    <w:rsid w:val="00377351"/>
    <w:rsid w:val="003773E5"/>
    <w:rsid w:val="003778DF"/>
    <w:rsid w:val="00377999"/>
    <w:rsid w:val="0038025B"/>
    <w:rsid w:val="00380417"/>
    <w:rsid w:val="003807DF"/>
    <w:rsid w:val="0038091D"/>
    <w:rsid w:val="00380A45"/>
    <w:rsid w:val="00380AF7"/>
    <w:rsid w:val="00380BE4"/>
    <w:rsid w:val="00380D99"/>
    <w:rsid w:val="00380F27"/>
    <w:rsid w:val="0038187C"/>
    <w:rsid w:val="003818E8"/>
    <w:rsid w:val="00382017"/>
    <w:rsid w:val="003821D9"/>
    <w:rsid w:val="00382230"/>
    <w:rsid w:val="003823B6"/>
    <w:rsid w:val="00382538"/>
    <w:rsid w:val="00382EAF"/>
    <w:rsid w:val="0038336B"/>
    <w:rsid w:val="00383469"/>
    <w:rsid w:val="0038381F"/>
    <w:rsid w:val="003839DA"/>
    <w:rsid w:val="00383BED"/>
    <w:rsid w:val="00383FEA"/>
    <w:rsid w:val="003844FC"/>
    <w:rsid w:val="00384533"/>
    <w:rsid w:val="00384ED6"/>
    <w:rsid w:val="003850CC"/>
    <w:rsid w:val="003850DB"/>
    <w:rsid w:val="00385104"/>
    <w:rsid w:val="00385150"/>
    <w:rsid w:val="00385812"/>
    <w:rsid w:val="00385CB4"/>
    <w:rsid w:val="003861C4"/>
    <w:rsid w:val="003861CC"/>
    <w:rsid w:val="003862AE"/>
    <w:rsid w:val="00386448"/>
    <w:rsid w:val="00386466"/>
    <w:rsid w:val="003864ED"/>
    <w:rsid w:val="00386F2F"/>
    <w:rsid w:val="00386FF3"/>
    <w:rsid w:val="003874B7"/>
    <w:rsid w:val="0038756C"/>
    <w:rsid w:val="0038767C"/>
    <w:rsid w:val="00387984"/>
    <w:rsid w:val="00387D94"/>
    <w:rsid w:val="00387F62"/>
    <w:rsid w:val="003901BE"/>
    <w:rsid w:val="003903F4"/>
    <w:rsid w:val="00390427"/>
    <w:rsid w:val="00390976"/>
    <w:rsid w:val="00390C8E"/>
    <w:rsid w:val="003919B5"/>
    <w:rsid w:val="00391A4C"/>
    <w:rsid w:val="00391CF6"/>
    <w:rsid w:val="00391D97"/>
    <w:rsid w:val="0039201A"/>
    <w:rsid w:val="00392437"/>
    <w:rsid w:val="003927D2"/>
    <w:rsid w:val="00392843"/>
    <w:rsid w:val="00392854"/>
    <w:rsid w:val="00392C51"/>
    <w:rsid w:val="00392D22"/>
    <w:rsid w:val="00392D43"/>
    <w:rsid w:val="0039338A"/>
    <w:rsid w:val="00393954"/>
    <w:rsid w:val="00393E62"/>
    <w:rsid w:val="00393FCD"/>
    <w:rsid w:val="00394187"/>
    <w:rsid w:val="00394297"/>
    <w:rsid w:val="003943AD"/>
    <w:rsid w:val="00394611"/>
    <w:rsid w:val="003947E5"/>
    <w:rsid w:val="00394DCB"/>
    <w:rsid w:val="00394E55"/>
    <w:rsid w:val="00394EEC"/>
    <w:rsid w:val="0039525C"/>
    <w:rsid w:val="003954DB"/>
    <w:rsid w:val="003958FF"/>
    <w:rsid w:val="00395C89"/>
    <w:rsid w:val="00395D4B"/>
    <w:rsid w:val="003966A5"/>
    <w:rsid w:val="0039680C"/>
    <w:rsid w:val="00396A20"/>
    <w:rsid w:val="00396BE1"/>
    <w:rsid w:val="00396E40"/>
    <w:rsid w:val="00396F86"/>
    <w:rsid w:val="00397077"/>
    <w:rsid w:val="00397233"/>
    <w:rsid w:val="00397238"/>
    <w:rsid w:val="003972AB"/>
    <w:rsid w:val="00397733"/>
    <w:rsid w:val="003A01D3"/>
    <w:rsid w:val="003A021E"/>
    <w:rsid w:val="003A0384"/>
    <w:rsid w:val="003A03C0"/>
    <w:rsid w:val="003A103E"/>
    <w:rsid w:val="003A1312"/>
    <w:rsid w:val="003A1339"/>
    <w:rsid w:val="003A137A"/>
    <w:rsid w:val="003A1696"/>
    <w:rsid w:val="003A1B86"/>
    <w:rsid w:val="003A1EC1"/>
    <w:rsid w:val="003A281B"/>
    <w:rsid w:val="003A29DF"/>
    <w:rsid w:val="003A2B3B"/>
    <w:rsid w:val="003A2BF8"/>
    <w:rsid w:val="003A3519"/>
    <w:rsid w:val="003A3815"/>
    <w:rsid w:val="003A3A50"/>
    <w:rsid w:val="003A3A93"/>
    <w:rsid w:val="003A435B"/>
    <w:rsid w:val="003A4620"/>
    <w:rsid w:val="003A49C1"/>
    <w:rsid w:val="003A4AAF"/>
    <w:rsid w:val="003A4B80"/>
    <w:rsid w:val="003A547F"/>
    <w:rsid w:val="003A5853"/>
    <w:rsid w:val="003A5A2A"/>
    <w:rsid w:val="003A5ADD"/>
    <w:rsid w:val="003A5AFD"/>
    <w:rsid w:val="003A5D3E"/>
    <w:rsid w:val="003A5D8D"/>
    <w:rsid w:val="003A5EE8"/>
    <w:rsid w:val="003A6129"/>
    <w:rsid w:val="003A6837"/>
    <w:rsid w:val="003A72F2"/>
    <w:rsid w:val="003A755C"/>
    <w:rsid w:val="003A799B"/>
    <w:rsid w:val="003A7A26"/>
    <w:rsid w:val="003A7CDB"/>
    <w:rsid w:val="003A7ECA"/>
    <w:rsid w:val="003B010F"/>
    <w:rsid w:val="003B017C"/>
    <w:rsid w:val="003B04B2"/>
    <w:rsid w:val="003B0581"/>
    <w:rsid w:val="003B0AB0"/>
    <w:rsid w:val="003B0FD4"/>
    <w:rsid w:val="003B11FB"/>
    <w:rsid w:val="003B176F"/>
    <w:rsid w:val="003B1847"/>
    <w:rsid w:val="003B18B2"/>
    <w:rsid w:val="003B1EDD"/>
    <w:rsid w:val="003B2102"/>
    <w:rsid w:val="003B213D"/>
    <w:rsid w:val="003B245D"/>
    <w:rsid w:val="003B2727"/>
    <w:rsid w:val="003B284E"/>
    <w:rsid w:val="003B2A0E"/>
    <w:rsid w:val="003B2A3A"/>
    <w:rsid w:val="003B2B83"/>
    <w:rsid w:val="003B2F08"/>
    <w:rsid w:val="003B3353"/>
    <w:rsid w:val="003B337F"/>
    <w:rsid w:val="003B33D7"/>
    <w:rsid w:val="003B3899"/>
    <w:rsid w:val="003B3B49"/>
    <w:rsid w:val="003B4056"/>
    <w:rsid w:val="003B40AF"/>
    <w:rsid w:val="003B45B2"/>
    <w:rsid w:val="003B4631"/>
    <w:rsid w:val="003B4B1C"/>
    <w:rsid w:val="003B4C91"/>
    <w:rsid w:val="003B5089"/>
    <w:rsid w:val="003B5212"/>
    <w:rsid w:val="003B5681"/>
    <w:rsid w:val="003B59E6"/>
    <w:rsid w:val="003B60D6"/>
    <w:rsid w:val="003B6874"/>
    <w:rsid w:val="003B6924"/>
    <w:rsid w:val="003B6FA2"/>
    <w:rsid w:val="003B7316"/>
    <w:rsid w:val="003B76B8"/>
    <w:rsid w:val="003B76B9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40"/>
    <w:rsid w:val="003C1C51"/>
    <w:rsid w:val="003C22F4"/>
    <w:rsid w:val="003C23A6"/>
    <w:rsid w:val="003C250F"/>
    <w:rsid w:val="003C279C"/>
    <w:rsid w:val="003C2B6C"/>
    <w:rsid w:val="003C2E23"/>
    <w:rsid w:val="003C3175"/>
    <w:rsid w:val="003C32AC"/>
    <w:rsid w:val="003C3615"/>
    <w:rsid w:val="003C3857"/>
    <w:rsid w:val="003C3B68"/>
    <w:rsid w:val="003C3DE0"/>
    <w:rsid w:val="003C3FA5"/>
    <w:rsid w:val="003C4043"/>
    <w:rsid w:val="003C4183"/>
    <w:rsid w:val="003C4591"/>
    <w:rsid w:val="003C4640"/>
    <w:rsid w:val="003C48D8"/>
    <w:rsid w:val="003C5AEC"/>
    <w:rsid w:val="003C5BC9"/>
    <w:rsid w:val="003C5E41"/>
    <w:rsid w:val="003C5FAA"/>
    <w:rsid w:val="003C6337"/>
    <w:rsid w:val="003C66AC"/>
    <w:rsid w:val="003C66B6"/>
    <w:rsid w:val="003C68E4"/>
    <w:rsid w:val="003C6905"/>
    <w:rsid w:val="003C6948"/>
    <w:rsid w:val="003C6DF5"/>
    <w:rsid w:val="003C6F61"/>
    <w:rsid w:val="003C6FDD"/>
    <w:rsid w:val="003C7352"/>
    <w:rsid w:val="003C7453"/>
    <w:rsid w:val="003C7981"/>
    <w:rsid w:val="003C7A25"/>
    <w:rsid w:val="003C7A7C"/>
    <w:rsid w:val="003D0417"/>
    <w:rsid w:val="003D0AED"/>
    <w:rsid w:val="003D0BEA"/>
    <w:rsid w:val="003D0CCB"/>
    <w:rsid w:val="003D0F83"/>
    <w:rsid w:val="003D0FAA"/>
    <w:rsid w:val="003D0FB0"/>
    <w:rsid w:val="003D10C2"/>
    <w:rsid w:val="003D11CD"/>
    <w:rsid w:val="003D137F"/>
    <w:rsid w:val="003D15D5"/>
    <w:rsid w:val="003D18F7"/>
    <w:rsid w:val="003D1AE2"/>
    <w:rsid w:val="003D1CCE"/>
    <w:rsid w:val="003D1E32"/>
    <w:rsid w:val="003D1FA8"/>
    <w:rsid w:val="003D2709"/>
    <w:rsid w:val="003D29EF"/>
    <w:rsid w:val="003D2A63"/>
    <w:rsid w:val="003D2A7D"/>
    <w:rsid w:val="003D2C90"/>
    <w:rsid w:val="003D2DD0"/>
    <w:rsid w:val="003D37B1"/>
    <w:rsid w:val="003D3A88"/>
    <w:rsid w:val="003D3BBB"/>
    <w:rsid w:val="003D3F9B"/>
    <w:rsid w:val="003D3FCB"/>
    <w:rsid w:val="003D45DF"/>
    <w:rsid w:val="003D4907"/>
    <w:rsid w:val="003D49CF"/>
    <w:rsid w:val="003D4E48"/>
    <w:rsid w:val="003D502C"/>
    <w:rsid w:val="003D5076"/>
    <w:rsid w:val="003D516A"/>
    <w:rsid w:val="003D521B"/>
    <w:rsid w:val="003D5398"/>
    <w:rsid w:val="003D59CC"/>
    <w:rsid w:val="003D5AD8"/>
    <w:rsid w:val="003D5D01"/>
    <w:rsid w:val="003D643D"/>
    <w:rsid w:val="003D67AF"/>
    <w:rsid w:val="003D6A08"/>
    <w:rsid w:val="003D6BA8"/>
    <w:rsid w:val="003D70C3"/>
    <w:rsid w:val="003D70EC"/>
    <w:rsid w:val="003D743A"/>
    <w:rsid w:val="003D7472"/>
    <w:rsid w:val="003D78A6"/>
    <w:rsid w:val="003D78CC"/>
    <w:rsid w:val="003D78FA"/>
    <w:rsid w:val="003D7B95"/>
    <w:rsid w:val="003D7F26"/>
    <w:rsid w:val="003E0043"/>
    <w:rsid w:val="003E01E3"/>
    <w:rsid w:val="003E02EF"/>
    <w:rsid w:val="003E0374"/>
    <w:rsid w:val="003E052B"/>
    <w:rsid w:val="003E05CE"/>
    <w:rsid w:val="003E0616"/>
    <w:rsid w:val="003E075F"/>
    <w:rsid w:val="003E09D5"/>
    <w:rsid w:val="003E11D8"/>
    <w:rsid w:val="003E1342"/>
    <w:rsid w:val="003E136B"/>
    <w:rsid w:val="003E1396"/>
    <w:rsid w:val="003E1B92"/>
    <w:rsid w:val="003E2395"/>
    <w:rsid w:val="003E23E3"/>
    <w:rsid w:val="003E2417"/>
    <w:rsid w:val="003E25D5"/>
    <w:rsid w:val="003E29D6"/>
    <w:rsid w:val="003E2EB1"/>
    <w:rsid w:val="003E2F7A"/>
    <w:rsid w:val="003E3690"/>
    <w:rsid w:val="003E3795"/>
    <w:rsid w:val="003E384E"/>
    <w:rsid w:val="003E3AC9"/>
    <w:rsid w:val="003E3F5C"/>
    <w:rsid w:val="003E43AB"/>
    <w:rsid w:val="003E4657"/>
    <w:rsid w:val="003E47C4"/>
    <w:rsid w:val="003E4D42"/>
    <w:rsid w:val="003E50D9"/>
    <w:rsid w:val="003E5234"/>
    <w:rsid w:val="003E5277"/>
    <w:rsid w:val="003E53DF"/>
    <w:rsid w:val="003E55FE"/>
    <w:rsid w:val="003E5612"/>
    <w:rsid w:val="003E585D"/>
    <w:rsid w:val="003E5AB9"/>
    <w:rsid w:val="003E5CF3"/>
    <w:rsid w:val="003E6109"/>
    <w:rsid w:val="003E62FF"/>
    <w:rsid w:val="003E7712"/>
    <w:rsid w:val="003E7DFA"/>
    <w:rsid w:val="003E7E12"/>
    <w:rsid w:val="003E7F5A"/>
    <w:rsid w:val="003F002D"/>
    <w:rsid w:val="003F086C"/>
    <w:rsid w:val="003F0D6A"/>
    <w:rsid w:val="003F0F34"/>
    <w:rsid w:val="003F0F94"/>
    <w:rsid w:val="003F123A"/>
    <w:rsid w:val="003F12E1"/>
    <w:rsid w:val="003F1340"/>
    <w:rsid w:val="003F146A"/>
    <w:rsid w:val="003F1733"/>
    <w:rsid w:val="003F182B"/>
    <w:rsid w:val="003F19C9"/>
    <w:rsid w:val="003F1CE8"/>
    <w:rsid w:val="003F1E34"/>
    <w:rsid w:val="003F1EE0"/>
    <w:rsid w:val="003F1F25"/>
    <w:rsid w:val="003F23FE"/>
    <w:rsid w:val="003F244E"/>
    <w:rsid w:val="003F2A10"/>
    <w:rsid w:val="003F2A59"/>
    <w:rsid w:val="003F2BBA"/>
    <w:rsid w:val="003F2D10"/>
    <w:rsid w:val="003F2D3C"/>
    <w:rsid w:val="003F360D"/>
    <w:rsid w:val="003F3784"/>
    <w:rsid w:val="003F37BE"/>
    <w:rsid w:val="003F3917"/>
    <w:rsid w:val="003F4093"/>
    <w:rsid w:val="003F45DF"/>
    <w:rsid w:val="003F478F"/>
    <w:rsid w:val="003F5275"/>
    <w:rsid w:val="003F5823"/>
    <w:rsid w:val="003F6017"/>
    <w:rsid w:val="003F60D1"/>
    <w:rsid w:val="003F64B1"/>
    <w:rsid w:val="003F69AD"/>
    <w:rsid w:val="003F6E4A"/>
    <w:rsid w:val="003F757B"/>
    <w:rsid w:val="003F77F9"/>
    <w:rsid w:val="003F7A37"/>
    <w:rsid w:val="003F7AF0"/>
    <w:rsid w:val="003F7E34"/>
    <w:rsid w:val="003F7FED"/>
    <w:rsid w:val="0040000D"/>
    <w:rsid w:val="00400336"/>
    <w:rsid w:val="0040037D"/>
    <w:rsid w:val="00400495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2F1B"/>
    <w:rsid w:val="004031C3"/>
    <w:rsid w:val="0040328D"/>
    <w:rsid w:val="00403A39"/>
    <w:rsid w:val="00403A43"/>
    <w:rsid w:val="00403A53"/>
    <w:rsid w:val="00403A93"/>
    <w:rsid w:val="00403E33"/>
    <w:rsid w:val="00403E6E"/>
    <w:rsid w:val="004040FC"/>
    <w:rsid w:val="00404337"/>
    <w:rsid w:val="004046B5"/>
    <w:rsid w:val="00404A9A"/>
    <w:rsid w:val="004050CE"/>
    <w:rsid w:val="00405AD9"/>
    <w:rsid w:val="0040604A"/>
    <w:rsid w:val="004063AE"/>
    <w:rsid w:val="00406575"/>
    <w:rsid w:val="004066DF"/>
    <w:rsid w:val="00406A1F"/>
    <w:rsid w:val="00407DC3"/>
    <w:rsid w:val="00410003"/>
    <w:rsid w:val="00410338"/>
    <w:rsid w:val="004107F6"/>
    <w:rsid w:val="00410AEA"/>
    <w:rsid w:val="0041131D"/>
    <w:rsid w:val="0041138C"/>
    <w:rsid w:val="00411A01"/>
    <w:rsid w:val="00411B7C"/>
    <w:rsid w:val="00411DDD"/>
    <w:rsid w:val="00411FEE"/>
    <w:rsid w:val="00412258"/>
    <w:rsid w:val="00412391"/>
    <w:rsid w:val="004124CB"/>
    <w:rsid w:val="004126AE"/>
    <w:rsid w:val="00412AA5"/>
    <w:rsid w:val="00412AFE"/>
    <w:rsid w:val="004130CA"/>
    <w:rsid w:val="00413796"/>
    <w:rsid w:val="004142B6"/>
    <w:rsid w:val="00414514"/>
    <w:rsid w:val="00414891"/>
    <w:rsid w:val="00414899"/>
    <w:rsid w:val="00414CFC"/>
    <w:rsid w:val="00414E78"/>
    <w:rsid w:val="00414EB5"/>
    <w:rsid w:val="0041523D"/>
    <w:rsid w:val="00415316"/>
    <w:rsid w:val="004154DA"/>
    <w:rsid w:val="004158B3"/>
    <w:rsid w:val="004159C8"/>
    <w:rsid w:val="00415B1B"/>
    <w:rsid w:val="00415B89"/>
    <w:rsid w:val="00415FAE"/>
    <w:rsid w:val="0041613A"/>
    <w:rsid w:val="004163F0"/>
    <w:rsid w:val="00416663"/>
    <w:rsid w:val="0041675F"/>
    <w:rsid w:val="00417626"/>
    <w:rsid w:val="00417966"/>
    <w:rsid w:val="00417984"/>
    <w:rsid w:val="00417FE8"/>
    <w:rsid w:val="00420E2F"/>
    <w:rsid w:val="00420F34"/>
    <w:rsid w:val="00420FFC"/>
    <w:rsid w:val="00421CE9"/>
    <w:rsid w:val="00421EA5"/>
    <w:rsid w:val="0042277D"/>
    <w:rsid w:val="004227F9"/>
    <w:rsid w:val="00422DF3"/>
    <w:rsid w:val="00423057"/>
    <w:rsid w:val="00423EDA"/>
    <w:rsid w:val="00423EF5"/>
    <w:rsid w:val="00424023"/>
    <w:rsid w:val="004243BF"/>
    <w:rsid w:val="0042528B"/>
    <w:rsid w:val="0042538E"/>
    <w:rsid w:val="00425CDD"/>
    <w:rsid w:val="00425E6B"/>
    <w:rsid w:val="00425FEC"/>
    <w:rsid w:val="00426D11"/>
    <w:rsid w:val="00427180"/>
    <w:rsid w:val="00427511"/>
    <w:rsid w:val="00427651"/>
    <w:rsid w:val="00427A09"/>
    <w:rsid w:val="0043021C"/>
    <w:rsid w:val="00430469"/>
    <w:rsid w:val="00430493"/>
    <w:rsid w:val="00430BF3"/>
    <w:rsid w:val="004315A5"/>
    <w:rsid w:val="00431752"/>
    <w:rsid w:val="00431BE0"/>
    <w:rsid w:val="0043216A"/>
    <w:rsid w:val="00432194"/>
    <w:rsid w:val="0043244A"/>
    <w:rsid w:val="00432738"/>
    <w:rsid w:val="00432E65"/>
    <w:rsid w:val="0043348F"/>
    <w:rsid w:val="0043367C"/>
    <w:rsid w:val="00433708"/>
    <w:rsid w:val="00433BB9"/>
    <w:rsid w:val="00433C04"/>
    <w:rsid w:val="00434047"/>
    <w:rsid w:val="00434455"/>
    <w:rsid w:val="0043473F"/>
    <w:rsid w:val="0043496A"/>
    <w:rsid w:val="00434990"/>
    <w:rsid w:val="00434D24"/>
    <w:rsid w:val="00435309"/>
    <w:rsid w:val="004353B3"/>
    <w:rsid w:val="00436506"/>
    <w:rsid w:val="00436B1B"/>
    <w:rsid w:val="00436C36"/>
    <w:rsid w:val="00437186"/>
    <w:rsid w:val="004372C2"/>
    <w:rsid w:val="00437D43"/>
    <w:rsid w:val="004401AB"/>
    <w:rsid w:val="00440405"/>
    <w:rsid w:val="004408CB"/>
    <w:rsid w:val="00440A19"/>
    <w:rsid w:val="00440E46"/>
    <w:rsid w:val="0044114F"/>
    <w:rsid w:val="004415B3"/>
    <w:rsid w:val="0044160C"/>
    <w:rsid w:val="00441728"/>
    <w:rsid w:val="004417C9"/>
    <w:rsid w:val="0044187A"/>
    <w:rsid w:val="00441BED"/>
    <w:rsid w:val="00442449"/>
    <w:rsid w:val="0044260D"/>
    <w:rsid w:val="00442C86"/>
    <w:rsid w:val="00442F7A"/>
    <w:rsid w:val="00443574"/>
    <w:rsid w:val="0044375C"/>
    <w:rsid w:val="00443991"/>
    <w:rsid w:val="00443A3A"/>
    <w:rsid w:val="00443C09"/>
    <w:rsid w:val="00443F46"/>
    <w:rsid w:val="0044453D"/>
    <w:rsid w:val="00444A08"/>
    <w:rsid w:val="00444BB9"/>
    <w:rsid w:val="00444E51"/>
    <w:rsid w:val="004454B5"/>
    <w:rsid w:val="004458DA"/>
    <w:rsid w:val="00445D2C"/>
    <w:rsid w:val="00445DE5"/>
    <w:rsid w:val="00445F1D"/>
    <w:rsid w:val="00445F36"/>
    <w:rsid w:val="0044647F"/>
    <w:rsid w:val="00446AA5"/>
    <w:rsid w:val="00446F00"/>
    <w:rsid w:val="004471E4"/>
    <w:rsid w:val="00447370"/>
    <w:rsid w:val="004476AD"/>
    <w:rsid w:val="00447A47"/>
    <w:rsid w:val="00447AD7"/>
    <w:rsid w:val="00447D5E"/>
    <w:rsid w:val="00450748"/>
    <w:rsid w:val="004508BA"/>
    <w:rsid w:val="004509B1"/>
    <w:rsid w:val="004509C6"/>
    <w:rsid w:val="00450B8D"/>
    <w:rsid w:val="004512BA"/>
    <w:rsid w:val="00451556"/>
    <w:rsid w:val="0045168A"/>
    <w:rsid w:val="004519B9"/>
    <w:rsid w:val="00451AF8"/>
    <w:rsid w:val="00451BAE"/>
    <w:rsid w:val="00451D3C"/>
    <w:rsid w:val="00451F6C"/>
    <w:rsid w:val="00451F85"/>
    <w:rsid w:val="004521EB"/>
    <w:rsid w:val="00452273"/>
    <w:rsid w:val="0045288D"/>
    <w:rsid w:val="00452A96"/>
    <w:rsid w:val="00452AB9"/>
    <w:rsid w:val="00452F5F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2CD"/>
    <w:rsid w:val="004554ED"/>
    <w:rsid w:val="004558CE"/>
    <w:rsid w:val="004558D2"/>
    <w:rsid w:val="00455CC7"/>
    <w:rsid w:val="0045629B"/>
    <w:rsid w:val="004565F1"/>
    <w:rsid w:val="00456A46"/>
    <w:rsid w:val="00456A8D"/>
    <w:rsid w:val="00456B1A"/>
    <w:rsid w:val="00457085"/>
    <w:rsid w:val="00457555"/>
    <w:rsid w:val="00457CD6"/>
    <w:rsid w:val="00460176"/>
    <w:rsid w:val="004602BF"/>
    <w:rsid w:val="004607E0"/>
    <w:rsid w:val="00460B51"/>
    <w:rsid w:val="00461569"/>
    <w:rsid w:val="004615BE"/>
    <w:rsid w:val="004618CF"/>
    <w:rsid w:val="00461BBE"/>
    <w:rsid w:val="00461DE8"/>
    <w:rsid w:val="00462690"/>
    <w:rsid w:val="00462695"/>
    <w:rsid w:val="00462968"/>
    <w:rsid w:val="00462A69"/>
    <w:rsid w:val="00462B2B"/>
    <w:rsid w:val="00462C29"/>
    <w:rsid w:val="0046348A"/>
    <w:rsid w:val="0046390E"/>
    <w:rsid w:val="00463C4B"/>
    <w:rsid w:val="00463E07"/>
    <w:rsid w:val="00464475"/>
    <w:rsid w:val="00464495"/>
    <w:rsid w:val="004647C9"/>
    <w:rsid w:val="00464BBC"/>
    <w:rsid w:val="004657D4"/>
    <w:rsid w:val="00465A16"/>
    <w:rsid w:val="004663BE"/>
    <w:rsid w:val="00466472"/>
    <w:rsid w:val="004667EA"/>
    <w:rsid w:val="004669DE"/>
    <w:rsid w:val="00466C68"/>
    <w:rsid w:val="0046777B"/>
    <w:rsid w:val="0046786C"/>
    <w:rsid w:val="00467951"/>
    <w:rsid w:val="00467A5C"/>
    <w:rsid w:val="00470121"/>
    <w:rsid w:val="004704B6"/>
    <w:rsid w:val="00470EF1"/>
    <w:rsid w:val="004710E8"/>
    <w:rsid w:val="00471458"/>
    <w:rsid w:val="004724FE"/>
    <w:rsid w:val="0047261D"/>
    <w:rsid w:val="004726EE"/>
    <w:rsid w:val="00472822"/>
    <w:rsid w:val="00472D5B"/>
    <w:rsid w:val="00472FF5"/>
    <w:rsid w:val="00473481"/>
    <w:rsid w:val="004736C9"/>
    <w:rsid w:val="00473D52"/>
    <w:rsid w:val="00473D8B"/>
    <w:rsid w:val="00473EA7"/>
    <w:rsid w:val="004741E2"/>
    <w:rsid w:val="004744A4"/>
    <w:rsid w:val="00474522"/>
    <w:rsid w:val="00474B6C"/>
    <w:rsid w:val="00475029"/>
    <w:rsid w:val="0047526F"/>
    <w:rsid w:val="0047528D"/>
    <w:rsid w:val="004752BB"/>
    <w:rsid w:val="004754A6"/>
    <w:rsid w:val="00475527"/>
    <w:rsid w:val="00475777"/>
    <w:rsid w:val="0047593D"/>
    <w:rsid w:val="00475992"/>
    <w:rsid w:val="00475A97"/>
    <w:rsid w:val="00475B91"/>
    <w:rsid w:val="00475D77"/>
    <w:rsid w:val="00476131"/>
    <w:rsid w:val="004761C4"/>
    <w:rsid w:val="00476216"/>
    <w:rsid w:val="00476714"/>
    <w:rsid w:val="00476E7C"/>
    <w:rsid w:val="00476EB4"/>
    <w:rsid w:val="00476FDA"/>
    <w:rsid w:val="0047701A"/>
    <w:rsid w:val="00477645"/>
    <w:rsid w:val="00477671"/>
    <w:rsid w:val="004778EC"/>
    <w:rsid w:val="00477EC9"/>
    <w:rsid w:val="004804B2"/>
    <w:rsid w:val="00480523"/>
    <w:rsid w:val="00480EF7"/>
    <w:rsid w:val="004810AA"/>
    <w:rsid w:val="004816B5"/>
    <w:rsid w:val="004816BB"/>
    <w:rsid w:val="00481796"/>
    <w:rsid w:val="00481BA2"/>
    <w:rsid w:val="004824C0"/>
    <w:rsid w:val="00482609"/>
    <w:rsid w:val="00482643"/>
    <w:rsid w:val="00482C77"/>
    <w:rsid w:val="00482D6E"/>
    <w:rsid w:val="00482F29"/>
    <w:rsid w:val="00482FE6"/>
    <w:rsid w:val="004831E9"/>
    <w:rsid w:val="0048329C"/>
    <w:rsid w:val="004833EB"/>
    <w:rsid w:val="00483AFE"/>
    <w:rsid w:val="00483B63"/>
    <w:rsid w:val="00483E5F"/>
    <w:rsid w:val="0048521D"/>
    <w:rsid w:val="0048526C"/>
    <w:rsid w:val="00485434"/>
    <w:rsid w:val="004854AE"/>
    <w:rsid w:val="0048587D"/>
    <w:rsid w:val="0048592E"/>
    <w:rsid w:val="00485E67"/>
    <w:rsid w:val="004865E6"/>
    <w:rsid w:val="004868ED"/>
    <w:rsid w:val="0048692B"/>
    <w:rsid w:val="00486C57"/>
    <w:rsid w:val="00486DF4"/>
    <w:rsid w:val="00486E42"/>
    <w:rsid w:val="00486F72"/>
    <w:rsid w:val="00487128"/>
    <w:rsid w:val="004872BE"/>
    <w:rsid w:val="004873BE"/>
    <w:rsid w:val="004874D8"/>
    <w:rsid w:val="00487E6C"/>
    <w:rsid w:val="00487EC8"/>
    <w:rsid w:val="00490540"/>
    <w:rsid w:val="00490C0A"/>
    <w:rsid w:val="00490D80"/>
    <w:rsid w:val="004914D8"/>
    <w:rsid w:val="00491BC5"/>
    <w:rsid w:val="004925B9"/>
    <w:rsid w:val="00492726"/>
    <w:rsid w:val="004929EB"/>
    <w:rsid w:val="0049313D"/>
    <w:rsid w:val="00493385"/>
    <w:rsid w:val="00493683"/>
    <w:rsid w:val="004937D8"/>
    <w:rsid w:val="00493867"/>
    <w:rsid w:val="00493A76"/>
    <w:rsid w:val="00493B1A"/>
    <w:rsid w:val="00493D46"/>
    <w:rsid w:val="00493E6C"/>
    <w:rsid w:val="004941AA"/>
    <w:rsid w:val="00494572"/>
    <w:rsid w:val="00494634"/>
    <w:rsid w:val="00494881"/>
    <w:rsid w:val="004948C9"/>
    <w:rsid w:val="00494ADD"/>
    <w:rsid w:val="00494B0F"/>
    <w:rsid w:val="0049520F"/>
    <w:rsid w:val="004952DA"/>
    <w:rsid w:val="004952F6"/>
    <w:rsid w:val="00495389"/>
    <w:rsid w:val="004953EA"/>
    <w:rsid w:val="004957E0"/>
    <w:rsid w:val="00495AB9"/>
    <w:rsid w:val="00495F75"/>
    <w:rsid w:val="00495F76"/>
    <w:rsid w:val="0049600A"/>
    <w:rsid w:val="0049665B"/>
    <w:rsid w:val="00496A52"/>
    <w:rsid w:val="00496DDC"/>
    <w:rsid w:val="00496E4D"/>
    <w:rsid w:val="00496F64"/>
    <w:rsid w:val="004972AE"/>
    <w:rsid w:val="004974EA"/>
    <w:rsid w:val="00497531"/>
    <w:rsid w:val="00497736"/>
    <w:rsid w:val="0049791B"/>
    <w:rsid w:val="00497DD5"/>
    <w:rsid w:val="004A04F7"/>
    <w:rsid w:val="004A0715"/>
    <w:rsid w:val="004A0A48"/>
    <w:rsid w:val="004A0A9B"/>
    <w:rsid w:val="004A0BBA"/>
    <w:rsid w:val="004A0DCC"/>
    <w:rsid w:val="004A0FB8"/>
    <w:rsid w:val="004A19CE"/>
    <w:rsid w:val="004A19F9"/>
    <w:rsid w:val="004A1B39"/>
    <w:rsid w:val="004A1E18"/>
    <w:rsid w:val="004A1FF2"/>
    <w:rsid w:val="004A24E2"/>
    <w:rsid w:val="004A2635"/>
    <w:rsid w:val="004A2B69"/>
    <w:rsid w:val="004A2BB4"/>
    <w:rsid w:val="004A2CBA"/>
    <w:rsid w:val="004A2D2B"/>
    <w:rsid w:val="004A3147"/>
    <w:rsid w:val="004A38AA"/>
    <w:rsid w:val="004A3BB5"/>
    <w:rsid w:val="004A3F30"/>
    <w:rsid w:val="004A41D5"/>
    <w:rsid w:val="004A4365"/>
    <w:rsid w:val="004A46A0"/>
    <w:rsid w:val="004A4D92"/>
    <w:rsid w:val="004A4F28"/>
    <w:rsid w:val="004A59D3"/>
    <w:rsid w:val="004A5CCB"/>
    <w:rsid w:val="004A6204"/>
    <w:rsid w:val="004A6242"/>
    <w:rsid w:val="004A70BF"/>
    <w:rsid w:val="004A74D4"/>
    <w:rsid w:val="004A7A71"/>
    <w:rsid w:val="004A7AC2"/>
    <w:rsid w:val="004A7BEF"/>
    <w:rsid w:val="004A7E38"/>
    <w:rsid w:val="004B0072"/>
    <w:rsid w:val="004B0158"/>
    <w:rsid w:val="004B020E"/>
    <w:rsid w:val="004B02D0"/>
    <w:rsid w:val="004B094E"/>
    <w:rsid w:val="004B0A09"/>
    <w:rsid w:val="004B0BB8"/>
    <w:rsid w:val="004B0D32"/>
    <w:rsid w:val="004B11D7"/>
    <w:rsid w:val="004B18F7"/>
    <w:rsid w:val="004B1987"/>
    <w:rsid w:val="004B19E9"/>
    <w:rsid w:val="004B1AAF"/>
    <w:rsid w:val="004B1CED"/>
    <w:rsid w:val="004B1FAA"/>
    <w:rsid w:val="004B2214"/>
    <w:rsid w:val="004B2BD9"/>
    <w:rsid w:val="004B2C80"/>
    <w:rsid w:val="004B2CA9"/>
    <w:rsid w:val="004B2D28"/>
    <w:rsid w:val="004B2D2B"/>
    <w:rsid w:val="004B2DCA"/>
    <w:rsid w:val="004B30D6"/>
    <w:rsid w:val="004B328A"/>
    <w:rsid w:val="004B3579"/>
    <w:rsid w:val="004B38F6"/>
    <w:rsid w:val="004B39BC"/>
    <w:rsid w:val="004B3A81"/>
    <w:rsid w:val="004B3AF5"/>
    <w:rsid w:val="004B3B98"/>
    <w:rsid w:val="004B402B"/>
    <w:rsid w:val="004B40EF"/>
    <w:rsid w:val="004B41A4"/>
    <w:rsid w:val="004B47D7"/>
    <w:rsid w:val="004B48AA"/>
    <w:rsid w:val="004B4AA0"/>
    <w:rsid w:val="004B4F13"/>
    <w:rsid w:val="004B548D"/>
    <w:rsid w:val="004B5547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A8E"/>
    <w:rsid w:val="004C1B8A"/>
    <w:rsid w:val="004C1CB0"/>
    <w:rsid w:val="004C1CB2"/>
    <w:rsid w:val="004C1CED"/>
    <w:rsid w:val="004C1E93"/>
    <w:rsid w:val="004C20C8"/>
    <w:rsid w:val="004C2119"/>
    <w:rsid w:val="004C217E"/>
    <w:rsid w:val="004C2656"/>
    <w:rsid w:val="004C3011"/>
    <w:rsid w:val="004C3053"/>
    <w:rsid w:val="004C3646"/>
    <w:rsid w:val="004C3876"/>
    <w:rsid w:val="004C398F"/>
    <w:rsid w:val="004C3A32"/>
    <w:rsid w:val="004C3A63"/>
    <w:rsid w:val="004C3FE1"/>
    <w:rsid w:val="004C4312"/>
    <w:rsid w:val="004C4698"/>
    <w:rsid w:val="004C475D"/>
    <w:rsid w:val="004C47D7"/>
    <w:rsid w:val="004C49E4"/>
    <w:rsid w:val="004C4A3F"/>
    <w:rsid w:val="004C4B0A"/>
    <w:rsid w:val="004C4D31"/>
    <w:rsid w:val="004C4E41"/>
    <w:rsid w:val="004C4F74"/>
    <w:rsid w:val="004C54F4"/>
    <w:rsid w:val="004C58D0"/>
    <w:rsid w:val="004C5BD7"/>
    <w:rsid w:val="004C5E81"/>
    <w:rsid w:val="004C610D"/>
    <w:rsid w:val="004C67AC"/>
    <w:rsid w:val="004C6C55"/>
    <w:rsid w:val="004C6EC5"/>
    <w:rsid w:val="004C757C"/>
    <w:rsid w:val="004C7C39"/>
    <w:rsid w:val="004C7D2A"/>
    <w:rsid w:val="004D0ABA"/>
    <w:rsid w:val="004D0C89"/>
    <w:rsid w:val="004D0D82"/>
    <w:rsid w:val="004D0FB1"/>
    <w:rsid w:val="004D141C"/>
    <w:rsid w:val="004D15B3"/>
    <w:rsid w:val="004D177B"/>
    <w:rsid w:val="004D19A4"/>
    <w:rsid w:val="004D1BD2"/>
    <w:rsid w:val="004D20EA"/>
    <w:rsid w:val="004D210D"/>
    <w:rsid w:val="004D2485"/>
    <w:rsid w:val="004D2C4F"/>
    <w:rsid w:val="004D2CC5"/>
    <w:rsid w:val="004D2DBE"/>
    <w:rsid w:val="004D322D"/>
    <w:rsid w:val="004D34FB"/>
    <w:rsid w:val="004D36AD"/>
    <w:rsid w:val="004D3AC9"/>
    <w:rsid w:val="004D40C1"/>
    <w:rsid w:val="004D473E"/>
    <w:rsid w:val="004D5657"/>
    <w:rsid w:val="004D569D"/>
    <w:rsid w:val="004D5FC5"/>
    <w:rsid w:val="004D5FF3"/>
    <w:rsid w:val="004D60E4"/>
    <w:rsid w:val="004D67B4"/>
    <w:rsid w:val="004D69A5"/>
    <w:rsid w:val="004D6CFA"/>
    <w:rsid w:val="004D70B7"/>
    <w:rsid w:val="004D75ED"/>
    <w:rsid w:val="004D7AFA"/>
    <w:rsid w:val="004D7DD1"/>
    <w:rsid w:val="004E021B"/>
    <w:rsid w:val="004E026F"/>
    <w:rsid w:val="004E0411"/>
    <w:rsid w:val="004E0ACE"/>
    <w:rsid w:val="004E0F67"/>
    <w:rsid w:val="004E16A9"/>
    <w:rsid w:val="004E1A62"/>
    <w:rsid w:val="004E1D74"/>
    <w:rsid w:val="004E2799"/>
    <w:rsid w:val="004E2A8A"/>
    <w:rsid w:val="004E2ACE"/>
    <w:rsid w:val="004E3ADD"/>
    <w:rsid w:val="004E44FD"/>
    <w:rsid w:val="004E45C8"/>
    <w:rsid w:val="004E48DC"/>
    <w:rsid w:val="004E51F9"/>
    <w:rsid w:val="004E56CD"/>
    <w:rsid w:val="004E5BD2"/>
    <w:rsid w:val="004E5CAC"/>
    <w:rsid w:val="004E5D97"/>
    <w:rsid w:val="004E5F94"/>
    <w:rsid w:val="004E62BD"/>
    <w:rsid w:val="004E724E"/>
    <w:rsid w:val="004E74B0"/>
    <w:rsid w:val="004E7530"/>
    <w:rsid w:val="004E78D0"/>
    <w:rsid w:val="004E7A2C"/>
    <w:rsid w:val="004E7B35"/>
    <w:rsid w:val="004F009D"/>
    <w:rsid w:val="004F01EB"/>
    <w:rsid w:val="004F02D3"/>
    <w:rsid w:val="004F03C3"/>
    <w:rsid w:val="004F0457"/>
    <w:rsid w:val="004F0477"/>
    <w:rsid w:val="004F0BD1"/>
    <w:rsid w:val="004F0C84"/>
    <w:rsid w:val="004F10C1"/>
    <w:rsid w:val="004F11E0"/>
    <w:rsid w:val="004F11E3"/>
    <w:rsid w:val="004F154F"/>
    <w:rsid w:val="004F15A3"/>
    <w:rsid w:val="004F16A7"/>
    <w:rsid w:val="004F1864"/>
    <w:rsid w:val="004F1A1B"/>
    <w:rsid w:val="004F1A4C"/>
    <w:rsid w:val="004F1E5A"/>
    <w:rsid w:val="004F214E"/>
    <w:rsid w:val="004F23BD"/>
    <w:rsid w:val="004F2578"/>
    <w:rsid w:val="004F2604"/>
    <w:rsid w:val="004F26D3"/>
    <w:rsid w:val="004F2D1C"/>
    <w:rsid w:val="004F373A"/>
    <w:rsid w:val="004F37D4"/>
    <w:rsid w:val="004F3A53"/>
    <w:rsid w:val="004F3AD0"/>
    <w:rsid w:val="004F3B64"/>
    <w:rsid w:val="004F3C1C"/>
    <w:rsid w:val="004F3C46"/>
    <w:rsid w:val="004F444E"/>
    <w:rsid w:val="004F47EE"/>
    <w:rsid w:val="004F4C74"/>
    <w:rsid w:val="004F4FA8"/>
    <w:rsid w:val="004F5229"/>
    <w:rsid w:val="004F53A1"/>
    <w:rsid w:val="004F575A"/>
    <w:rsid w:val="004F57D8"/>
    <w:rsid w:val="004F58D6"/>
    <w:rsid w:val="004F5920"/>
    <w:rsid w:val="004F5A34"/>
    <w:rsid w:val="004F6135"/>
    <w:rsid w:val="004F672F"/>
    <w:rsid w:val="004F67BE"/>
    <w:rsid w:val="004F6C90"/>
    <w:rsid w:val="004F73BC"/>
    <w:rsid w:val="004F7495"/>
    <w:rsid w:val="004F74EE"/>
    <w:rsid w:val="004F78FC"/>
    <w:rsid w:val="004F7973"/>
    <w:rsid w:val="004F7986"/>
    <w:rsid w:val="004F7D9E"/>
    <w:rsid w:val="004F7E41"/>
    <w:rsid w:val="004F7E9E"/>
    <w:rsid w:val="00500241"/>
    <w:rsid w:val="005002CB"/>
    <w:rsid w:val="005004FD"/>
    <w:rsid w:val="0050064D"/>
    <w:rsid w:val="005006C6"/>
    <w:rsid w:val="00500B9C"/>
    <w:rsid w:val="00500DC3"/>
    <w:rsid w:val="005016A7"/>
    <w:rsid w:val="005016DF"/>
    <w:rsid w:val="005027B6"/>
    <w:rsid w:val="005028DB"/>
    <w:rsid w:val="00503109"/>
    <w:rsid w:val="00503CDE"/>
    <w:rsid w:val="00503DBE"/>
    <w:rsid w:val="0050427F"/>
    <w:rsid w:val="00504441"/>
    <w:rsid w:val="005046F1"/>
    <w:rsid w:val="00504A6A"/>
    <w:rsid w:val="00504B8D"/>
    <w:rsid w:val="00505C61"/>
    <w:rsid w:val="00505F6C"/>
    <w:rsid w:val="00506217"/>
    <w:rsid w:val="00506284"/>
    <w:rsid w:val="00506528"/>
    <w:rsid w:val="0050678C"/>
    <w:rsid w:val="005067F6"/>
    <w:rsid w:val="005068DD"/>
    <w:rsid w:val="00506998"/>
    <w:rsid w:val="005070E6"/>
    <w:rsid w:val="0050798F"/>
    <w:rsid w:val="00507E4F"/>
    <w:rsid w:val="005103C8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37C"/>
    <w:rsid w:val="00512680"/>
    <w:rsid w:val="00512B02"/>
    <w:rsid w:val="00512EF7"/>
    <w:rsid w:val="005132E3"/>
    <w:rsid w:val="00513495"/>
    <w:rsid w:val="00513609"/>
    <w:rsid w:val="005137E7"/>
    <w:rsid w:val="0051386B"/>
    <w:rsid w:val="00513889"/>
    <w:rsid w:val="00513EB1"/>
    <w:rsid w:val="00513F1F"/>
    <w:rsid w:val="00514936"/>
    <w:rsid w:val="00514DA4"/>
    <w:rsid w:val="005150D9"/>
    <w:rsid w:val="0051547E"/>
    <w:rsid w:val="005154FD"/>
    <w:rsid w:val="00515671"/>
    <w:rsid w:val="005158B5"/>
    <w:rsid w:val="00515E48"/>
    <w:rsid w:val="0051616B"/>
    <w:rsid w:val="00516882"/>
    <w:rsid w:val="005168A0"/>
    <w:rsid w:val="005172FB"/>
    <w:rsid w:val="00517332"/>
    <w:rsid w:val="00517FF0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6B3"/>
    <w:rsid w:val="00521DF9"/>
    <w:rsid w:val="005220C5"/>
    <w:rsid w:val="00522100"/>
    <w:rsid w:val="005222BA"/>
    <w:rsid w:val="005224B2"/>
    <w:rsid w:val="005224E0"/>
    <w:rsid w:val="00522697"/>
    <w:rsid w:val="00522761"/>
    <w:rsid w:val="00522EF1"/>
    <w:rsid w:val="00522FB0"/>
    <w:rsid w:val="005236C3"/>
    <w:rsid w:val="00523D2D"/>
    <w:rsid w:val="00523E22"/>
    <w:rsid w:val="00523F00"/>
    <w:rsid w:val="00523F2E"/>
    <w:rsid w:val="0052455F"/>
    <w:rsid w:val="00524762"/>
    <w:rsid w:val="005249B1"/>
    <w:rsid w:val="00524A1D"/>
    <w:rsid w:val="00524A49"/>
    <w:rsid w:val="00524D13"/>
    <w:rsid w:val="005250E8"/>
    <w:rsid w:val="00525177"/>
    <w:rsid w:val="005251ED"/>
    <w:rsid w:val="0052522D"/>
    <w:rsid w:val="0052535A"/>
    <w:rsid w:val="0052548B"/>
    <w:rsid w:val="00525C66"/>
    <w:rsid w:val="00525F89"/>
    <w:rsid w:val="00526167"/>
    <w:rsid w:val="0052634C"/>
    <w:rsid w:val="005263B9"/>
    <w:rsid w:val="0052647E"/>
    <w:rsid w:val="00526521"/>
    <w:rsid w:val="005266BA"/>
    <w:rsid w:val="0052670E"/>
    <w:rsid w:val="005268D9"/>
    <w:rsid w:val="00526B3D"/>
    <w:rsid w:val="00526EE7"/>
    <w:rsid w:val="0052734B"/>
    <w:rsid w:val="0052756D"/>
    <w:rsid w:val="005303F1"/>
    <w:rsid w:val="005303FC"/>
    <w:rsid w:val="00530D73"/>
    <w:rsid w:val="00531615"/>
    <w:rsid w:val="00531EEE"/>
    <w:rsid w:val="00531F39"/>
    <w:rsid w:val="005322F7"/>
    <w:rsid w:val="005324AB"/>
    <w:rsid w:val="005324CB"/>
    <w:rsid w:val="0053251D"/>
    <w:rsid w:val="0053291E"/>
    <w:rsid w:val="00532BDA"/>
    <w:rsid w:val="00532C07"/>
    <w:rsid w:val="00532EAE"/>
    <w:rsid w:val="00532FB0"/>
    <w:rsid w:val="0053304F"/>
    <w:rsid w:val="00533057"/>
    <w:rsid w:val="00533803"/>
    <w:rsid w:val="00533951"/>
    <w:rsid w:val="00533E68"/>
    <w:rsid w:val="00533F3C"/>
    <w:rsid w:val="00533F70"/>
    <w:rsid w:val="00534554"/>
    <w:rsid w:val="005345F7"/>
    <w:rsid w:val="005347CE"/>
    <w:rsid w:val="00534B34"/>
    <w:rsid w:val="0053500B"/>
    <w:rsid w:val="005350F2"/>
    <w:rsid w:val="005355BE"/>
    <w:rsid w:val="005356DB"/>
    <w:rsid w:val="00535893"/>
    <w:rsid w:val="00535939"/>
    <w:rsid w:val="00535CA3"/>
    <w:rsid w:val="00535CE6"/>
    <w:rsid w:val="00536000"/>
    <w:rsid w:val="0053607F"/>
    <w:rsid w:val="00536469"/>
    <w:rsid w:val="00536593"/>
    <w:rsid w:val="00536597"/>
    <w:rsid w:val="0053777D"/>
    <w:rsid w:val="005378C9"/>
    <w:rsid w:val="00537E57"/>
    <w:rsid w:val="00540ABE"/>
    <w:rsid w:val="00540B7B"/>
    <w:rsid w:val="00540EA7"/>
    <w:rsid w:val="00540ECA"/>
    <w:rsid w:val="00540F49"/>
    <w:rsid w:val="005411EE"/>
    <w:rsid w:val="005414B7"/>
    <w:rsid w:val="005414E2"/>
    <w:rsid w:val="0054163A"/>
    <w:rsid w:val="00541C93"/>
    <w:rsid w:val="005425BA"/>
    <w:rsid w:val="005426C6"/>
    <w:rsid w:val="00542D18"/>
    <w:rsid w:val="00543355"/>
    <w:rsid w:val="00543381"/>
    <w:rsid w:val="005438B6"/>
    <w:rsid w:val="00543DDB"/>
    <w:rsid w:val="005440BA"/>
    <w:rsid w:val="00544210"/>
    <w:rsid w:val="00544403"/>
    <w:rsid w:val="00544B7B"/>
    <w:rsid w:val="00544D44"/>
    <w:rsid w:val="00544E41"/>
    <w:rsid w:val="00544F29"/>
    <w:rsid w:val="0054505B"/>
    <w:rsid w:val="00545981"/>
    <w:rsid w:val="00545A2D"/>
    <w:rsid w:val="005461AF"/>
    <w:rsid w:val="005461CD"/>
    <w:rsid w:val="00546999"/>
    <w:rsid w:val="005469E3"/>
    <w:rsid w:val="00546AA7"/>
    <w:rsid w:val="00546BFE"/>
    <w:rsid w:val="00546DB8"/>
    <w:rsid w:val="00546E7C"/>
    <w:rsid w:val="00546ECA"/>
    <w:rsid w:val="00546F25"/>
    <w:rsid w:val="00546FAB"/>
    <w:rsid w:val="005473F0"/>
    <w:rsid w:val="00547A4D"/>
    <w:rsid w:val="005504DB"/>
    <w:rsid w:val="005506CF"/>
    <w:rsid w:val="00550EA0"/>
    <w:rsid w:val="005510D0"/>
    <w:rsid w:val="0055200D"/>
    <w:rsid w:val="005521DA"/>
    <w:rsid w:val="00552440"/>
    <w:rsid w:val="0055264C"/>
    <w:rsid w:val="00552CDC"/>
    <w:rsid w:val="00552DF3"/>
    <w:rsid w:val="0055329D"/>
    <w:rsid w:val="0055362D"/>
    <w:rsid w:val="005536CF"/>
    <w:rsid w:val="005538A1"/>
    <w:rsid w:val="0055407D"/>
    <w:rsid w:val="005542C7"/>
    <w:rsid w:val="00554BC2"/>
    <w:rsid w:val="00554DAC"/>
    <w:rsid w:val="00554EC2"/>
    <w:rsid w:val="0055585B"/>
    <w:rsid w:val="00555E9B"/>
    <w:rsid w:val="00556206"/>
    <w:rsid w:val="00556320"/>
    <w:rsid w:val="005563AF"/>
    <w:rsid w:val="00557249"/>
    <w:rsid w:val="00557430"/>
    <w:rsid w:val="00557850"/>
    <w:rsid w:val="00557933"/>
    <w:rsid w:val="00557E53"/>
    <w:rsid w:val="00560442"/>
    <w:rsid w:val="00560524"/>
    <w:rsid w:val="0056063D"/>
    <w:rsid w:val="00560B14"/>
    <w:rsid w:val="00560B9B"/>
    <w:rsid w:val="00560EA9"/>
    <w:rsid w:val="00560F00"/>
    <w:rsid w:val="00561093"/>
    <w:rsid w:val="0056114A"/>
    <w:rsid w:val="005611DD"/>
    <w:rsid w:val="00561279"/>
    <w:rsid w:val="005619E5"/>
    <w:rsid w:val="00561A28"/>
    <w:rsid w:val="00561BB6"/>
    <w:rsid w:val="00561D3E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6D"/>
    <w:rsid w:val="00563A83"/>
    <w:rsid w:val="00563CDE"/>
    <w:rsid w:val="00563FEE"/>
    <w:rsid w:val="005640AA"/>
    <w:rsid w:val="00564116"/>
    <w:rsid w:val="00564240"/>
    <w:rsid w:val="00564337"/>
    <w:rsid w:val="00564797"/>
    <w:rsid w:val="005650D8"/>
    <w:rsid w:val="0056547A"/>
    <w:rsid w:val="005654BA"/>
    <w:rsid w:val="005657C4"/>
    <w:rsid w:val="005662B9"/>
    <w:rsid w:val="00566475"/>
    <w:rsid w:val="005666E1"/>
    <w:rsid w:val="00566D98"/>
    <w:rsid w:val="0056705F"/>
    <w:rsid w:val="0056734D"/>
    <w:rsid w:val="005674DE"/>
    <w:rsid w:val="00567804"/>
    <w:rsid w:val="005678DE"/>
    <w:rsid w:val="00567C38"/>
    <w:rsid w:val="00567CB3"/>
    <w:rsid w:val="00567E61"/>
    <w:rsid w:val="00570438"/>
    <w:rsid w:val="005707EA"/>
    <w:rsid w:val="00570A03"/>
    <w:rsid w:val="00570BCB"/>
    <w:rsid w:val="00570DB6"/>
    <w:rsid w:val="00570E04"/>
    <w:rsid w:val="00570F1A"/>
    <w:rsid w:val="00570F3F"/>
    <w:rsid w:val="00570FFE"/>
    <w:rsid w:val="005711B0"/>
    <w:rsid w:val="005717D9"/>
    <w:rsid w:val="00571916"/>
    <w:rsid w:val="00571B16"/>
    <w:rsid w:val="0057205D"/>
    <w:rsid w:val="0057226D"/>
    <w:rsid w:val="00572C37"/>
    <w:rsid w:val="00572E71"/>
    <w:rsid w:val="005734C7"/>
    <w:rsid w:val="0057400B"/>
    <w:rsid w:val="00574143"/>
    <w:rsid w:val="0057458A"/>
    <w:rsid w:val="00574840"/>
    <w:rsid w:val="00574A79"/>
    <w:rsid w:val="00574A9A"/>
    <w:rsid w:val="00574C30"/>
    <w:rsid w:val="00574C48"/>
    <w:rsid w:val="00574E59"/>
    <w:rsid w:val="00574EA4"/>
    <w:rsid w:val="00574EAF"/>
    <w:rsid w:val="00574FC1"/>
    <w:rsid w:val="00575153"/>
    <w:rsid w:val="0057527A"/>
    <w:rsid w:val="00575483"/>
    <w:rsid w:val="00575523"/>
    <w:rsid w:val="0057554B"/>
    <w:rsid w:val="005755BF"/>
    <w:rsid w:val="00575A5E"/>
    <w:rsid w:val="00575DEB"/>
    <w:rsid w:val="0057669F"/>
    <w:rsid w:val="0057679E"/>
    <w:rsid w:val="00576877"/>
    <w:rsid w:val="00576F96"/>
    <w:rsid w:val="005773FF"/>
    <w:rsid w:val="00577440"/>
    <w:rsid w:val="0057749C"/>
    <w:rsid w:val="00577556"/>
    <w:rsid w:val="00577563"/>
    <w:rsid w:val="00577744"/>
    <w:rsid w:val="00577A6C"/>
    <w:rsid w:val="00577ACE"/>
    <w:rsid w:val="00577C4A"/>
    <w:rsid w:val="0058058B"/>
    <w:rsid w:val="00580D83"/>
    <w:rsid w:val="0058117C"/>
    <w:rsid w:val="0058129D"/>
    <w:rsid w:val="005812E3"/>
    <w:rsid w:val="005816D4"/>
    <w:rsid w:val="00581A4C"/>
    <w:rsid w:val="00581E1A"/>
    <w:rsid w:val="0058280E"/>
    <w:rsid w:val="00582916"/>
    <w:rsid w:val="00582C9C"/>
    <w:rsid w:val="00582F20"/>
    <w:rsid w:val="00582FF6"/>
    <w:rsid w:val="0058345A"/>
    <w:rsid w:val="005834AF"/>
    <w:rsid w:val="00583869"/>
    <w:rsid w:val="0058387F"/>
    <w:rsid w:val="005838E4"/>
    <w:rsid w:val="00583A19"/>
    <w:rsid w:val="00583BBF"/>
    <w:rsid w:val="00583F8F"/>
    <w:rsid w:val="005845B2"/>
    <w:rsid w:val="005848EC"/>
    <w:rsid w:val="00584EBA"/>
    <w:rsid w:val="0058576B"/>
    <w:rsid w:val="00585A0A"/>
    <w:rsid w:val="00585A74"/>
    <w:rsid w:val="00585DCD"/>
    <w:rsid w:val="00585F88"/>
    <w:rsid w:val="005864D7"/>
    <w:rsid w:val="0058664E"/>
    <w:rsid w:val="00586718"/>
    <w:rsid w:val="005868D5"/>
    <w:rsid w:val="00586A65"/>
    <w:rsid w:val="00586AF7"/>
    <w:rsid w:val="005871B5"/>
    <w:rsid w:val="005874BF"/>
    <w:rsid w:val="005875C8"/>
    <w:rsid w:val="00587A4A"/>
    <w:rsid w:val="00587CC0"/>
    <w:rsid w:val="005901A5"/>
    <w:rsid w:val="005902CE"/>
    <w:rsid w:val="0059035E"/>
    <w:rsid w:val="0059096D"/>
    <w:rsid w:val="00590A86"/>
    <w:rsid w:val="005912E0"/>
    <w:rsid w:val="00591980"/>
    <w:rsid w:val="00592123"/>
    <w:rsid w:val="0059247D"/>
    <w:rsid w:val="00592585"/>
    <w:rsid w:val="005925D5"/>
    <w:rsid w:val="005934B5"/>
    <w:rsid w:val="00593A14"/>
    <w:rsid w:val="00593A3A"/>
    <w:rsid w:val="005940F0"/>
    <w:rsid w:val="00594184"/>
    <w:rsid w:val="005945AC"/>
    <w:rsid w:val="00594651"/>
    <w:rsid w:val="005947E0"/>
    <w:rsid w:val="00594D71"/>
    <w:rsid w:val="00594EA4"/>
    <w:rsid w:val="00594F4C"/>
    <w:rsid w:val="005950C9"/>
    <w:rsid w:val="0059520C"/>
    <w:rsid w:val="00595261"/>
    <w:rsid w:val="0059575E"/>
    <w:rsid w:val="005958CB"/>
    <w:rsid w:val="00595AB7"/>
    <w:rsid w:val="00595ECC"/>
    <w:rsid w:val="005960C0"/>
    <w:rsid w:val="005963CB"/>
    <w:rsid w:val="00596675"/>
    <w:rsid w:val="0059684D"/>
    <w:rsid w:val="00596F6F"/>
    <w:rsid w:val="005973D8"/>
    <w:rsid w:val="005975F2"/>
    <w:rsid w:val="0059765A"/>
    <w:rsid w:val="00597864"/>
    <w:rsid w:val="00597A25"/>
    <w:rsid w:val="00597A96"/>
    <w:rsid w:val="00597EAF"/>
    <w:rsid w:val="005A00CC"/>
    <w:rsid w:val="005A0A57"/>
    <w:rsid w:val="005A0A8E"/>
    <w:rsid w:val="005A0B71"/>
    <w:rsid w:val="005A0CFB"/>
    <w:rsid w:val="005A0D49"/>
    <w:rsid w:val="005A0E2F"/>
    <w:rsid w:val="005A0F62"/>
    <w:rsid w:val="005A1331"/>
    <w:rsid w:val="005A15A9"/>
    <w:rsid w:val="005A1718"/>
    <w:rsid w:val="005A1BDB"/>
    <w:rsid w:val="005A1BFF"/>
    <w:rsid w:val="005A1CC1"/>
    <w:rsid w:val="005A2209"/>
    <w:rsid w:val="005A274E"/>
    <w:rsid w:val="005A2FA4"/>
    <w:rsid w:val="005A2FAE"/>
    <w:rsid w:val="005A316E"/>
    <w:rsid w:val="005A3290"/>
    <w:rsid w:val="005A338A"/>
    <w:rsid w:val="005A3426"/>
    <w:rsid w:val="005A35B3"/>
    <w:rsid w:val="005A398D"/>
    <w:rsid w:val="005A3A1D"/>
    <w:rsid w:val="005A3ADA"/>
    <w:rsid w:val="005A3C96"/>
    <w:rsid w:val="005A407C"/>
    <w:rsid w:val="005A4A40"/>
    <w:rsid w:val="005A4A56"/>
    <w:rsid w:val="005A4AAD"/>
    <w:rsid w:val="005A530D"/>
    <w:rsid w:val="005A5395"/>
    <w:rsid w:val="005A6104"/>
    <w:rsid w:val="005A6294"/>
    <w:rsid w:val="005A6803"/>
    <w:rsid w:val="005A682D"/>
    <w:rsid w:val="005A7291"/>
    <w:rsid w:val="005A78DB"/>
    <w:rsid w:val="005B0738"/>
    <w:rsid w:val="005B0E72"/>
    <w:rsid w:val="005B108A"/>
    <w:rsid w:val="005B1D25"/>
    <w:rsid w:val="005B24C8"/>
    <w:rsid w:val="005B2B38"/>
    <w:rsid w:val="005B2B71"/>
    <w:rsid w:val="005B2C1B"/>
    <w:rsid w:val="005B33CF"/>
    <w:rsid w:val="005B3439"/>
    <w:rsid w:val="005B34C3"/>
    <w:rsid w:val="005B3593"/>
    <w:rsid w:val="005B372E"/>
    <w:rsid w:val="005B3B68"/>
    <w:rsid w:val="005B3FBF"/>
    <w:rsid w:val="005B43DD"/>
    <w:rsid w:val="005B44B0"/>
    <w:rsid w:val="005B4C19"/>
    <w:rsid w:val="005B4FFC"/>
    <w:rsid w:val="005B58FC"/>
    <w:rsid w:val="005B6388"/>
    <w:rsid w:val="005B671C"/>
    <w:rsid w:val="005B6898"/>
    <w:rsid w:val="005B6994"/>
    <w:rsid w:val="005B6A10"/>
    <w:rsid w:val="005B721A"/>
    <w:rsid w:val="005B7451"/>
    <w:rsid w:val="005B7555"/>
    <w:rsid w:val="005B7797"/>
    <w:rsid w:val="005B78F1"/>
    <w:rsid w:val="005B7A9F"/>
    <w:rsid w:val="005B7BB2"/>
    <w:rsid w:val="005B7FE6"/>
    <w:rsid w:val="005C031F"/>
    <w:rsid w:val="005C06E4"/>
    <w:rsid w:val="005C11D7"/>
    <w:rsid w:val="005C121D"/>
    <w:rsid w:val="005C133E"/>
    <w:rsid w:val="005C1528"/>
    <w:rsid w:val="005C15B9"/>
    <w:rsid w:val="005C17BA"/>
    <w:rsid w:val="005C1943"/>
    <w:rsid w:val="005C1C6E"/>
    <w:rsid w:val="005C1E95"/>
    <w:rsid w:val="005C1EB9"/>
    <w:rsid w:val="005C1F51"/>
    <w:rsid w:val="005C20CD"/>
    <w:rsid w:val="005C256E"/>
    <w:rsid w:val="005C26C8"/>
    <w:rsid w:val="005C2DE2"/>
    <w:rsid w:val="005C34F0"/>
    <w:rsid w:val="005C3B86"/>
    <w:rsid w:val="005C4617"/>
    <w:rsid w:val="005C4AA4"/>
    <w:rsid w:val="005C4C57"/>
    <w:rsid w:val="005C4E6A"/>
    <w:rsid w:val="005C5133"/>
    <w:rsid w:val="005C51E2"/>
    <w:rsid w:val="005C53E8"/>
    <w:rsid w:val="005C5423"/>
    <w:rsid w:val="005C5C58"/>
    <w:rsid w:val="005C5C6A"/>
    <w:rsid w:val="005C612B"/>
    <w:rsid w:val="005C6715"/>
    <w:rsid w:val="005C67E9"/>
    <w:rsid w:val="005C69E7"/>
    <w:rsid w:val="005C6EE5"/>
    <w:rsid w:val="005C75B9"/>
    <w:rsid w:val="005C7796"/>
    <w:rsid w:val="005C7A50"/>
    <w:rsid w:val="005C7BB9"/>
    <w:rsid w:val="005D0200"/>
    <w:rsid w:val="005D0794"/>
    <w:rsid w:val="005D0C56"/>
    <w:rsid w:val="005D0EED"/>
    <w:rsid w:val="005D10FD"/>
    <w:rsid w:val="005D1239"/>
    <w:rsid w:val="005D12F2"/>
    <w:rsid w:val="005D1572"/>
    <w:rsid w:val="005D16C1"/>
    <w:rsid w:val="005D1C9B"/>
    <w:rsid w:val="005D1EA3"/>
    <w:rsid w:val="005D1F18"/>
    <w:rsid w:val="005D2138"/>
    <w:rsid w:val="005D2730"/>
    <w:rsid w:val="005D2A7E"/>
    <w:rsid w:val="005D2E58"/>
    <w:rsid w:val="005D343A"/>
    <w:rsid w:val="005D3728"/>
    <w:rsid w:val="005D3E93"/>
    <w:rsid w:val="005D3F24"/>
    <w:rsid w:val="005D4247"/>
    <w:rsid w:val="005D42B9"/>
    <w:rsid w:val="005D43FF"/>
    <w:rsid w:val="005D448E"/>
    <w:rsid w:val="005D4944"/>
    <w:rsid w:val="005D509A"/>
    <w:rsid w:val="005D5457"/>
    <w:rsid w:val="005D5954"/>
    <w:rsid w:val="005D596D"/>
    <w:rsid w:val="005D59FA"/>
    <w:rsid w:val="005D5D1B"/>
    <w:rsid w:val="005D604A"/>
    <w:rsid w:val="005D616F"/>
    <w:rsid w:val="005D61E5"/>
    <w:rsid w:val="005D6414"/>
    <w:rsid w:val="005D6545"/>
    <w:rsid w:val="005D7223"/>
    <w:rsid w:val="005D72E7"/>
    <w:rsid w:val="005D7498"/>
    <w:rsid w:val="005D753C"/>
    <w:rsid w:val="005D7A35"/>
    <w:rsid w:val="005D7B73"/>
    <w:rsid w:val="005E000B"/>
    <w:rsid w:val="005E0506"/>
    <w:rsid w:val="005E074F"/>
    <w:rsid w:val="005E0797"/>
    <w:rsid w:val="005E0C1B"/>
    <w:rsid w:val="005E0E28"/>
    <w:rsid w:val="005E157F"/>
    <w:rsid w:val="005E16E7"/>
    <w:rsid w:val="005E17DF"/>
    <w:rsid w:val="005E1D83"/>
    <w:rsid w:val="005E24F6"/>
    <w:rsid w:val="005E268E"/>
    <w:rsid w:val="005E2BB9"/>
    <w:rsid w:val="005E2BE1"/>
    <w:rsid w:val="005E2EBE"/>
    <w:rsid w:val="005E2FD1"/>
    <w:rsid w:val="005E34C6"/>
    <w:rsid w:val="005E37C0"/>
    <w:rsid w:val="005E3845"/>
    <w:rsid w:val="005E3907"/>
    <w:rsid w:val="005E3D87"/>
    <w:rsid w:val="005E4550"/>
    <w:rsid w:val="005E4857"/>
    <w:rsid w:val="005E4B99"/>
    <w:rsid w:val="005E4D96"/>
    <w:rsid w:val="005E4F47"/>
    <w:rsid w:val="005E504D"/>
    <w:rsid w:val="005E5102"/>
    <w:rsid w:val="005E53EE"/>
    <w:rsid w:val="005E5A5A"/>
    <w:rsid w:val="005E5B7A"/>
    <w:rsid w:val="005E63B6"/>
    <w:rsid w:val="005E6D2A"/>
    <w:rsid w:val="005E704E"/>
    <w:rsid w:val="005E7749"/>
    <w:rsid w:val="005E7BD1"/>
    <w:rsid w:val="005E7C5F"/>
    <w:rsid w:val="005E7E08"/>
    <w:rsid w:val="005F01E1"/>
    <w:rsid w:val="005F02E3"/>
    <w:rsid w:val="005F058F"/>
    <w:rsid w:val="005F0848"/>
    <w:rsid w:val="005F0970"/>
    <w:rsid w:val="005F0AA7"/>
    <w:rsid w:val="005F0C50"/>
    <w:rsid w:val="005F0C9E"/>
    <w:rsid w:val="005F125B"/>
    <w:rsid w:val="005F13AF"/>
    <w:rsid w:val="005F17C1"/>
    <w:rsid w:val="005F1ADE"/>
    <w:rsid w:val="005F1C5A"/>
    <w:rsid w:val="005F202A"/>
    <w:rsid w:val="005F2308"/>
    <w:rsid w:val="005F2363"/>
    <w:rsid w:val="005F2723"/>
    <w:rsid w:val="005F296D"/>
    <w:rsid w:val="005F3462"/>
    <w:rsid w:val="005F36FF"/>
    <w:rsid w:val="005F371A"/>
    <w:rsid w:val="005F37C3"/>
    <w:rsid w:val="005F38C6"/>
    <w:rsid w:val="005F3F20"/>
    <w:rsid w:val="005F3FFA"/>
    <w:rsid w:val="005F4425"/>
    <w:rsid w:val="005F45A0"/>
    <w:rsid w:val="005F45AC"/>
    <w:rsid w:val="005F4725"/>
    <w:rsid w:val="005F4747"/>
    <w:rsid w:val="005F4A91"/>
    <w:rsid w:val="005F4BC7"/>
    <w:rsid w:val="005F4C96"/>
    <w:rsid w:val="005F510E"/>
    <w:rsid w:val="005F561E"/>
    <w:rsid w:val="005F5906"/>
    <w:rsid w:val="005F5D47"/>
    <w:rsid w:val="005F5EA1"/>
    <w:rsid w:val="005F60E9"/>
    <w:rsid w:val="005F68E6"/>
    <w:rsid w:val="005F7360"/>
    <w:rsid w:val="005F77CA"/>
    <w:rsid w:val="005F7CE1"/>
    <w:rsid w:val="005F7D04"/>
    <w:rsid w:val="00600170"/>
    <w:rsid w:val="006007C0"/>
    <w:rsid w:val="00600A1C"/>
    <w:rsid w:val="00600C6C"/>
    <w:rsid w:val="00600D27"/>
    <w:rsid w:val="00600EA6"/>
    <w:rsid w:val="0060110B"/>
    <w:rsid w:val="00601255"/>
    <w:rsid w:val="00601287"/>
    <w:rsid w:val="006012E9"/>
    <w:rsid w:val="0060131A"/>
    <w:rsid w:val="006013F2"/>
    <w:rsid w:val="00601470"/>
    <w:rsid w:val="006016C5"/>
    <w:rsid w:val="006023DB"/>
    <w:rsid w:val="0060257C"/>
    <w:rsid w:val="0060257D"/>
    <w:rsid w:val="006026F8"/>
    <w:rsid w:val="006028FA"/>
    <w:rsid w:val="00602E91"/>
    <w:rsid w:val="00602F92"/>
    <w:rsid w:val="0060364A"/>
    <w:rsid w:val="006037BC"/>
    <w:rsid w:val="006039B6"/>
    <w:rsid w:val="00603B8F"/>
    <w:rsid w:val="00603C9C"/>
    <w:rsid w:val="00604410"/>
    <w:rsid w:val="0060462C"/>
    <w:rsid w:val="006048AB"/>
    <w:rsid w:val="00604B14"/>
    <w:rsid w:val="00605CF0"/>
    <w:rsid w:val="006063F8"/>
    <w:rsid w:val="0060653A"/>
    <w:rsid w:val="006069AE"/>
    <w:rsid w:val="00606A7E"/>
    <w:rsid w:val="00606B10"/>
    <w:rsid w:val="00606BF9"/>
    <w:rsid w:val="00606DCB"/>
    <w:rsid w:val="00606E4B"/>
    <w:rsid w:val="00607039"/>
    <w:rsid w:val="00607051"/>
    <w:rsid w:val="0060781C"/>
    <w:rsid w:val="0060791C"/>
    <w:rsid w:val="00607AA4"/>
    <w:rsid w:val="00607ADB"/>
    <w:rsid w:val="00610026"/>
    <w:rsid w:val="00610402"/>
    <w:rsid w:val="0061053E"/>
    <w:rsid w:val="00610555"/>
    <w:rsid w:val="0061056B"/>
    <w:rsid w:val="006108D7"/>
    <w:rsid w:val="00610E05"/>
    <w:rsid w:val="00611647"/>
    <w:rsid w:val="0061176A"/>
    <w:rsid w:val="006119AF"/>
    <w:rsid w:val="00611D6C"/>
    <w:rsid w:val="00611D97"/>
    <w:rsid w:val="00611F05"/>
    <w:rsid w:val="00612076"/>
    <w:rsid w:val="00612220"/>
    <w:rsid w:val="00612240"/>
    <w:rsid w:val="0061271F"/>
    <w:rsid w:val="00612A66"/>
    <w:rsid w:val="006131CB"/>
    <w:rsid w:val="006133E7"/>
    <w:rsid w:val="006137B2"/>
    <w:rsid w:val="00613900"/>
    <w:rsid w:val="00613BCD"/>
    <w:rsid w:val="00613C0C"/>
    <w:rsid w:val="00614363"/>
    <w:rsid w:val="00614382"/>
    <w:rsid w:val="00614584"/>
    <w:rsid w:val="00614972"/>
    <w:rsid w:val="00614BF9"/>
    <w:rsid w:val="00614F79"/>
    <w:rsid w:val="0061525C"/>
    <w:rsid w:val="00615632"/>
    <w:rsid w:val="006156C3"/>
    <w:rsid w:val="0061587D"/>
    <w:rsid w:val="0061587E"/>
    <w:rsid w:val="00615D74"/>
    <w:rsid w:val="00615D87"/>
    <w:rsid w:val="006166F4"/>
    <w:rsid w:val="00616F31"/>
    <w:rsid w:val="006170C1"/>
    <w:rsid w:val="0061711F"/>
    <w:rsid w:val="00617223"/>
    <w:rsid w:val="00617819"/>
    <w:rsid w:val="00617BB5"/>
    <w:rsid w:val="00617C83"/>
    <w:rsid w:val="00617D06"/>
    <w:rsid w:val="00620670"/>
    <w:rsid w:val="00620A08"/>
    <w:rsid w:val="00620DCA"/>
    <w:rsid w:val="00620E09"/>
    <w:rsid w:val="00620E7A"/>
    <w:rsid w:val="00620F66"/>
    <w:rsid w:val="0062136B"/>
    <w:rsid w:val="00621B43"/>
    <w:rsid w:val="00621B7D"/>
    <w:rsid w:val="00621D46"/>
    <w:rsid w:val="006224DA"/>
    <w:rsid w:val="0062286B"/>
    <w:rsid w:val="00623046"/>
    <w:rsid w:val="00623062"/>
    <w:rsid w:val="00623115"/>
    <w:rsid w:val="006234FB"/>
    <w:rsid w:val="0062380E"/>
    <w:rsid w:val="00623DC4"/>
    <w:rsid w:val="00623E73"/>
    <w:rsid w:val="00624648"/>
    <w:rsid w:val="00624965"/>
    <w:rsid w:val="00624C48"/>
    <w:rsid w:val="00624CAE"/>
    <w:rsid w:val="00624E74"/>
    <w:rsid w:val="0062500F"/>
    <w:rsid w:val="0062525D"/>
    <w:rsid w:val="00625376"/>
    <w:rsid w:val="00625525"/>
    <w:rsid w:val="0062566B"/>
    <w:rsid w:val="00625D25"/>
    <w:rsid w:val="00625E5E"/>
    <w:rsid w:val="006260B9"/>
    <w:rsid w:val="00626113"/>
    <w:rsid w:val="00626426"/>
    <w:rsid w:val="006269D3"/>
    <w:rsid w:val="00626AD3"/>
    <w:rsid w:val="00626B6D"/>
    <w:rsid w:val="00626DCB"/>
    <w:rsid w:val="00626ED4"/>
    <w:rsid w:val="0062717F"/>
    <w:rsid w:val="00627BEA"/>
    <w:rsid w:val="00627FE1"/>
    <w:rsid w:val="00630B46"/>
    <w:rsid w:val="00630B68"/>
    <w:rsid w:val="00630BC2"/>
    <w:rsid w:val="00631118"/>
    <w:rsid w:val="00631614"/>
    <w:rsid w:val="00631797"/>
    <w:rsid w:val="00631868"/>
    <w:rsid w:val="00631AB7"/>
    <w:rsid w:val="00631D11"/>
    <w:rsid w:val="00631E37"/>
    <w:rsid w:val="00631F9A"/>
    <w:rsid w:val="00632236"/>
    <w:rsid w:val="006324A9"/>
    <w:rsid w:val="006325D4"/>
    <w:rsid w:val="006328F0"/>
    <w:rsid w:val="006333A0"/>
    <w:rsid w:val="00633442"/>
    <w:rsid w:val="006338F6"/>
    <w:rsid w:val="00633BB2"/>
    <w:rsid w:val="00633C34"/>
    <w:rsid w:val="00633EE3"/>
    <w:rsid w:val="00633EF4"/>
    <w:rsid w:val="006345D7"/>
    <w:rsid w:val="006348AB"/>
    <w:rsid w:val="00634950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76A"/>
    <w:rsid w:val="006379CF"/>
    <w:rsid w:val="00637AF8"/>
    <w:rsid w:val="00637D98"/>
    <w:rsid w:val="00637FA0"/>
    <w:rsid w:val="00637FB6"/>
    <w:rsid w:val="006401D3"/>
    <w:rsid w:val="006405BE"/>
    <w:rsid w:val="00640635"/>
    <w:rsid w:val="006407E4"/>
    <w:rsid w:val="0064092E"/>
    <w:rsid w:val="006409BD"/>
    <w:rsid w:val="00641099"/>
    <w:rsid w:val="006410B7"/>
    <w:rsid w:val="00641530"/>
    <w:rsid w:val="00641AE2"/>
    <w:rsid w:val="00641E6E"/>
    <w:rsid w:val="00641EAB"/>
    <w:rsid w:val="00641EF4"/>
    <w:rsid w:val="00642E80"/>
    <w:rsid w:val="00643025"/>
    <w:rsid w:val="006437AA"/>
    <w:rsid w:val="00643950"/>
    <w:rsid w:val="00643F5D"/>
    <w:rsid w:val="00643FAF"/>
    <w:rsid w:val="00644389"/>
    <w:rsid w:val="006443DA"/>
    <w:rsid w:val="0064460B"/>
    <w:rsid w:val="00644A3B"/>
    <w:rsid w:val="00644AA1"/>
    <w:rsid w:val="00644B58"/>
    <w:rsid w:val="00644BB1"/>
    <w:rsid w:val="00644CED"/>
    <w:rsid w:val="0064537A"/>
    <w:rsid w:val="00645671"/>
    <w:rsid w:val="006462F9"/>
    <w:rsid w:val="006463AE"/>
    <w:rsid w:val="00646A83"/>
    <w:rsid w:val="00646C5B"/>
    <w:rsid w:val="00647174"/>
    <w:rsid w:val="006474E7"/>
    <w:rsid w:val="006474FF"/>
    <w:rsid w:val="006477EA"/>
    <w:rsid w:val="00647A2C"/>
    <w:rsid w:val="00647ABA"/>
    <w:rsid w:val="00647B78"/>
    <w:rsid w:val="00647C3E"/>
    <w:rsid w:val="00647D34"/>
    <w:rsid w:val="006501D4"/>
    <w:rsid w:val="00650321"/>
    <w:rsid w:val="006503B1"/>
    <w:rsid w:val="006506AF"/>
    <w:rsid w:val="0065072C"/>
    <w:rsid w:val="006507B7"/>
    <w:rsid w:val="00650F41"/>
    <w:rsid w:val="00651294"/>
    <w:rsid w:val="006513BC"/>
    <w:rsid w:val="0065159D"/>
    <w:rsid w:val="0065168F"/>
    <w:rsid w:val="00651774"/>
    <w:rsid w:val="006517F6"/>
    <w:rsid w:val="00651902"/>
    <w:rsid w:val="00651A82"/>
    <w:rsid w:val="00651B6B"/>
    <w:rsid w:val="00651D48"/>
    <w:rsid w:val="00651E50"/>
    <w:rsid w:val="00652087"/>
    <w:rsid w:val="006525C9"/>
    <w:rsid w:val="00652ACF"/>
    <w:rsid w:val="00652CBD"/>
    <w:rsid w:val="00652EAA"/>
    <w:rsid w:val="00652FCA"/>
    <w:rsid w:val="00653257"/>
    <w:rsid w:val="00653A45"/>
    <w:rsid w:val="00653B5A"/>
    <w:rsid w:val="00653E17"/>
    <w:rsid w:val="00653F8F"/>
    <w:rsid w:val="006541B7"/>
    <w:rsid w:val="0065450B"/>
    <w:rsid w:val="006548D1"/>
    <w:rsid w:val="00654C16"/>
    <w:rsid w:val="00655151"/>
    <w:rsid w:val="00655328"/>
    <w:rsid w:val="00655795"/>
    <w:rsid w:val="00655836"/>
    <w:rsid w:val="0065657F"/>
    <w:rsid w:val="006566DA"/>
    <w:rsid w:val="00656C68"/>
    <w:rsid w:val="00656DE1"/>
    <w:rsid w:val="00657BD8"/>
    <w:rsid w:val="00657E79"/>
    <w:rsid w:val="00657FE3"/>
    <w:rsid w:val="00660136"/>
    <w:rsid w:val="0066028F"/>
    <w:rsid w:val="0066034F"/>
    <w:rsid w:val="006604C0"/>
    <w:rsid w:val="00660596"/>
    <w:rsid w:val="00660751"/>
    <w:rsid w:val="006608DD"/>
    <w:rsid w:val="00660ADB"/>
    <w:rsid w:val="00660C16"/>
    <w:rsid w:val="00660D37"/>
    <w:rsid w:val="00660D85"/>
    <w:rsid w:val="00660E15"/>
    <w:rsid w:val="00661022"/>
    <w:rsid w:val="0066137D"/>
    <w:rsid w:val="006614BD"/>
    <w:rsid w:val="0066192A"/>
    <w:rsid w:val="006619B7"/>
    <w:rsid w:val="00661FA8"/>
    <w:rsid w:val="0066222B"/>
    <w:rsid w:val="00662320"/>
    <w:rsid w:val="00662850"/>
    <w:rsid w:val="00662D6D"/>
    <w:rsid w:val="00662E00"/>
    <w:rsid w:val="00662E8D"/>
    <w:rsid w:val="006631E8"/>
    <w:rsid w:val="006637F3"/>
    <w:rsid w:val="00663A00"/>
    <w:rsid w:val="00663ABA"/>
    <w:rsid w:val="00663CC9"/>
    <w:rsid w:val="00663D9E"/>
    <w:rsid w:val="006640A3"/>
    <w:rsid w:val="006642F6"/>
    <w:rsid w:val="0066487B"/>
    <w:rsid w:val="00664CBC"/>
    <w:rsid w:val="00665070"/>
    <w:rsid w:val="00665616"/>
    <w:rsid w:val="00665A99"/>
    <w:rsid w:val="00665C53"/>
    <w:rsid w:val="0066633A"/>
    <w:rsid w:val="0066694A"/>
    <w:rsid w:val="006673F1"/>
    <w:rsid w:val="00667471"/>
    <w:rsid w:val="00667491"/>
    <w:rsid w:val="006676F3"/>
    <w:rsid w:val="00667A1E"/>
    <w:rsid w:val="00667EB9"/>
    <w:rsid w:val="00670123"/>
    <w:rsid w:val="006701E3"/>
    <w:rsid w:val="0067020B"/>
    <w:rsid w:val="00670262"/>
    <w:rsid w:val="006703FF"/>
    <w:rsid w:val="006704EE"/>
    <w:rsid w:val="00670934"/>
    <w:rsid w:val="00670C8F"/>
    <w:rsid w:val="00670C92"/>
    <w:rsid w:val="00670FF3"/>
    <w:rsid w:val="0067120E"/>
    <w:rsid w:val="0067168F"/>
    <w:rsid w:val="006717D8"/>
    <w:rsid w:val="006718A6"/>
    <w:rsid w:val="006718DE"/>
    <w:rsid w:val="00671D9E"/>
    <w:rsid w:val="00672116"/>
    <w:rsid w:val="00672528"/>
    <w:rsid w:val="00672D0D"/>
    <w:rsid w:val="00672E92"/>
    <w:rsid w:val="006734D6"/>
    <w:rsid w:val="0067371C"/>
    <w:rsid w:val="00673AA7"/>
    <w:rsid w:val="006741EC"/>
    <w:rsid w:val="0067435B"/>
    <w:rsid w:val="00674384"/>
    <w:rsid w:val="00674BA8"/>
    <w:rsid w:val="00674BE4"/>
    <w:rsid w:val="00674DFE"/>
    <w:rsid w:val="00675041"/>
    <w:rsid w:val="006750C8"/>
    <w:rsid w:val="006750E2"/>
    <w:rsid w:val="00675481"/>
    <w:rsid w:val="00675755"/>
    <w:rsid w:val="00675784"/>
    <w:rsid w:val="00675796"/>
    <w:rsid w:val="00675AD4"/>
    <w:rsid w:val="006763E8"/>
    <w:rsid w:val="006764B4"/>
    <w:rsid w:val="0067676F"/>
    <w:rsid w:val="00676783"/>
    <w:rsid w:val="006769B6"/>
    <w:rsid w:val="00676BEA"/>
    <w:rsid w:val="00680CFF"/>
    <w:rsid w:val="00680EA9"/>
    <w:rsid w:val="0068105F"/>
    <w:rsid w:val="0068119A"/>
    <w:rsid w:val="006820E4"/>
    <w:rsid w:val="006822DE"/>
    <w:rsid w:val="00682730"/>
    <w:rsid w:val="0068341A"/>
    <w:rsid w:val="006834D2"/>
    <w:rsid w:val="00683D83"/>
    <w:rsid w:val="0068424F"/>
    <w:rsid w:val="006847D9"/>
    <w:rsid w:val="00684E1F"/>
    <w:rsid w:val="0068529D"/>
    <w:rsid w:val="006853DD"/>
    <w:rsid w:val="0068570C"/>
    <w:rsid w:val="00685751"/>
    <w:rsid w:val="006859C9"/>
    <w:rsid w:val="00685CF7"/>
    <w:rsid w:val="00685E2E"/>
    <w:rsid w:val="00686497"/>
    <w:rsid w:val="00686795"/>
    <w:rsid w:val="006869D8"/>
    <w:rsid w:val="00687264"/>
    <w:rsid w:val="006876F9"/>
    <w:rsid w:val="0068787B"/>
    <w:rsid w:val="006878F1"/>
    <w:rsid w:val="00687B2C"/>
    <w:rsid w:val="00687ED7"/>
    <w:rsid w:val="006907B7"/>
    <w:rsid w:val="00690AEF"/>
    <w:rsid w:val="00690C69"/>
    <w:rsid w:val="00690F54"/>
    <w:rsid w:val="0069106F"/>
    <w:rsid w:val="006917F2"/>
    <w:rsid w:val="0069215B"/>
    <w:rsid w:val="00692222"/>
    <w:rsid w:val="00692630"/>
    <w:rsid w:val="006927FB"/>
    <w:rsid w:val="00692B2C"/>
    <w:rsid w:val="00692CF7"/>
    <w:rsid w:val="00692DFA"/>
    <w:rsid w:val="006932EB"/>
    <w:rsid w:val="006938DC"/>
    <w:rsid w:val="00693E74"/>
    <w:rsid w:val="00693F4D"/>
    <w:rsid w:val="006941FF"/>
    <w:rsid w:val="00694640"/>
    <w:rsid w:val="00694BA7"/>
    <w:rsid w:val="0069553A"/>
    <w:rsid w:val="006956DB"/>
    <w:rsid w:val="00695955"/>
    <w:rsid w:val="006959EC"/>
    <w:rsid w:val="00695A67"/>
    <w:rsid w:val="00695AD3"/>
    <w:rsid w:val="00695C6C"/>
    <w:rsid w:val="00695DCA"/>
    <w:rsid w:val="00695EFB"/>
    <w:rsid w:val="006960C5"/>
    <w:rsid w:val="0069662A"/>
    <w:rsid w:val="00696653"/>
    <w:rsid w:val="0069732C"/>
    <w:rsid w:val="00697363"/>
    <w:rsid w:val="00697624"/>
    <w:rsid w:val="006976D9"/>
    <w:rsid w:val="006A01CF"/>
    <w:rsid w:val="006A052C"/>
    <w:rsid w:val="006A05D0"/>
    <w:rsid w:val="006A098E"/>
    <w:rsid w:val="006A0CD1"/>
    <w:rsid w:val="006A0F35"/>
    <w:rsid w:val="006A1263"/>
    <w:rsid w:val="006A1497"/>
    <w:rsid w:val="006A14F2"/>
    <w:rsid w:val="006A1B38"/>
    <w:rsid w:val="006A1CB3"/>
    <w:rsid w:val="006A1F4D"/>
    <w:rsid w:val="006A1F9B"/>
    <w:rsid w:val="006A2E98"/>
    <w:rsid w:val="006A32AD"/>
    <w:rsid w:val="006A3467"/>
    <w:rsid w:val="006A3621"/>
    <w:rsid w:val="006A366D"/>
    <w:rsid w:val="006A3C93"/>
    <w:rsid w:val="006A3DE0"/>
    <w:rsid w:val="006A420B"/>
    <w:rsid w:val="006A42F6"/>
    <w:rsid w:val="006A4350"/>
    <w:rsid w:val="006A4A5E"/>
    <w:rsid w:val="006A51B6"/>
    <w:rsid w:val="006A5269"/>
    <w:rsid w:val="006A52D1"/>
    <w:rsid w:val="006A5634"/>
    <w:rsid w:val="006A57C4"/>
    <w:rsid w:val="006A58E3"/>
    <w:rsid w:val="006A5A81"/>
    <w:rsid w:val="006A5D19"/>
    <w:rsid w:val="006A6595"/>
    <w:rsid w:val="006A66AA"/>
    <w:rsid w:val="006A6A76"/>
    <w:rsid w:val="006A6E35"/>
    <w:rsid w:val="006A70ED"/>
    <w:rsid w:val="006A7601"/>
    <w:rsid w:val="006A7899"/>
    <w:rsid w:val="006A7901"/>
    <w:rsid w:val="006A7A7E"/>
    <w:rsid w:val="006B0243"/>
    <w:rsid w:val="006B0875"/>
    <w:rsid w:val="006B09AF"/>
    <w:rsid w:val="006B0BEC"/>
    <w:rsid w:val="006B0E1C"/>
    <w:rsid w:val="006B0E57"/>
    <w:rsid w:val="006B0EE7"/>
    <w:rsid w:val="006B18B1"/>
    <w:rsid w:val="006B1A97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8EC"/>
    <w:rsid w:val="006B4B64"/>
    <w:rsid w:val="006B4B79"/>
    <w:rsid w:val="006B4DDE"/>
    <w:rsid w:val="006B54B7"/>
    <w:rsid w:val="006B5683"/>
    <w:rsid w:val="006B61B1"/>
    <w:rsid w:val="006B6815"/>
    <w:rsid w:val="006B6D49"/>
    <w:rsid w:val="006B7C86"/>
    <w:rsid w:val="006B7CED"/>
    <w:rsid w:val="006B7E39"/>
    <w:rsid w:val="006B7EAC"/>
    <w:rsid w:val="006B7FE7"/>
    <w:rsid w:val="006C01B0"/>
    <w:rsid w:val="006C0708"/>
    <w:rsid w:val="006C0C2F"/>
    <w:rsid w:val="006C0DDA"/>
    <w:rsid w:val="006C0FFB"/>
    <w:rsid w:val="006C135B"/>
    <w:rsid w:val="006C18A3"/>
    <w:rsid w:val="006C1934"/>
    <w:rsid w:val="006C1CD4"/>
    <w:rsid w:val="006C213B"/>
    <w:rsid w:val="006C21F6"/>
    <w:rsid w:val="006C2918"/>
    <w:rsid w:val="006C2CED"/>
    <w:rsid w:val="006C30F9"/>
    <w:rsid w:val="006C3250"/>
    <w:rsid w:val="006C3433"/>
    <w:rsid w:val="006C3772"/>
    <w:rsid w:val="006C3D43"/>
    <w:rsid w:val="006C3E16"/>
    <w:rsid w:val="006C4279"/>
    <w:rsid w:val="006C489F"/>
    <w:rsid w:val="006C4D09"/>
    <w:rsid w:val="006C4FCD"/>
    <w:rsid w:val="006C4FD7"/>
    <w:rsid w:val="006C50AA"/>
    <w:rsid w:val="006C5273"/>
    <w:rsid w:val="006C5534"/>
    <w:rsid w:val="006C57C2"/>
    <w:rsid w:val="006C57F9"/>
    <w:rsid w:val="006C58AC"/>
    <w:rsid w:val="006C5FA1"/>
    <w:rsid w:val="006C61BC"/>
    <w:rsid w:val="006C63C6"/>
    <w:rsid w:val="006C63E6"/>
    <w:rsid w:val="006C69CB"/>
    <w:rsid w:val="006C6D5C"/>
    <w:rsid w:val="006C6EBD"/>
    <w:rsid w:val="006C7303"/>
    <w:rsid w:val="006C7515"/>
    <w:rsid w:val="006C768E"/>
    <w:rsid w:val="006C7A88"/>
    <w:rsid w:val="006C7B29"/>
    <w:rsid w:val="006C7CD2"/>
    <w:rsid w:val="006D0143"/>
    <w:rsid w:val="006D037C"/>
    <w:rsid w:val="006D0693"/>
    <w:rsid w:val="006D0D76"/>
    <w:rsid w:val="006D0F58"/>
    <w:rsid w:val="006D0F69"/>
    <w:rsid w:val="006D0F78"/>
    <w:rsid w:val="006D1345"/>
    <w:rsid w:val="006D1446"/>
    <w:rsid w:val="006D170A"/>
    <w:rsid w:val="006D194F"/>
    <w:rsid w:val="006D1C84"/>
    <w:rsid w:val="006D23CE"/>
    <w:rsid w:val="006D28D3"/>
    <w:rsid w:val="006D2944"/>
    <w:rsid w:val="006D2EFB"/>
    <w:rsid w:val="006D3BF5"/>
    <w:rsid w:val="006D41C0"/>
    <w:rsid w:val="006D4389"/>
    <w:rsid w:val="006D46FE"/>
    <w:rsid w:val="006D5504"/>
    <w:rsid w:val="006D562A"/>
    <w:rsid w:val="006D5F53"/>
    <w:rsid w:val="006D6308"/>
    <w:rsid w:val="006D63C1"/>
    <w:rsid w:val="006D6697"/>
    <w:rsid w:val="006D669D"/>
    <w:rsid w:val="006D6841"/>
    <w:rsid w:val="006D6CC2"/>
    <w:rsid w:val="006D6F7A"/>
    <w:rsid w:val="006D7262"/>
    <w:rsid w:val="006D74B5"/>
    <w:rsid w:val="006D7960"/>
    <w:rsid w:val="006D7D73"/>
    <w:rsid w:val="006E0121"/>
    <w:rsid w:val="006E05AF"/>
    <w:rsid w:val="006E0A0F"/>
    <w:rsid w:val="006E12A2"/>
    <w:rsid w:val="006E1507"/>
    <w:rsid w:val="006E196C"/>
    <w:rsid w:val="006E1C68"/>
    <w:rsid w:val="006E1E99"/>
    <w:rsid w:val="006E27E8"/>
    <w:rsid w:val="006E2AF8"/>
    <w:rsid w:val="006E2B6E"/>
    <w:rsid w:val="006E2DB0"/>
    <w:rsid w:val="006E308D"/>
    <w:rsid w:val="006E32E1"/>
    <w:rsid w:val="006E350A"/>
    <w:rsid w:val="006E359B"/>
    <w:rsid w:val="006E359D"/>
    <w:rsid w:val="006E39C1"/>
    <w:rsid w:val="006E3D33"/>
    <w:rsid w:val="006E3DAE"/>
    <w:rsid w:val="006E400B"/>
    <w:rsid w:val="006E4142"/>
    <w:rsid w:val="006E4370"/>
    <w:rsid w:val="006E443E"/>
    <w:rsid w:val="006E490F"/>
    <w:rsid w:val="006E4CD7"/>
    <w:rsid w:val="006E5366"/>
    <w:rsid w:val="006E5967"/>
    <w:rsid w:val="006E5ACE"/>
    <w:rsid w:val="006E5C43"/>
    <w:rsid w:val="006E5F8F"/>
    <w:rsid w:val="006E6442"/>
    <w:rsid w:val="006E65CB"/>
    <w:rsid w:val="006E68A9"/>
    <w:rsid w:val="006E6ADA"/>
    <w:rsid w:val="006E6F2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1C55"/>
    <w:rsid w:val="006F21B9"/>
    <w:rsid w:val="006F222A"/>
    <w:rsid w:val="006F2439"/>
    <w:rsid w:val="006F26B1"/>
    <w:rsid w:val="006F2AA5"/>
    <w:rsid w:val="006F2C8F"/>
    <w:rsid w:val="006F2CE2"/>
    <w:rsid w:val="006F32D2"/>
    <w:rsid w:val="006F3339"/>
    <w:rsid w:val="006F35D6"/>
    <w:rsid w:val="006F35F2"/>
    <w:rsid w:val="006F3754"/>
    <w:rsid w:val="006F4302"/>
    <w:rsid w:val="006F4779"/>
    <w:rsid w:val="006F494A"/>
    <w:rsid w:val="006F4A62"/>
    <w:rsid w:val="006F4C5D"/>
    <w:rsid w:val="006F4C6F"/>
    <w:rsid w:val="006F51C3"/>
    <w:rsid w:val="006F5366"/>
    <w:rsid w:val="006F53D8"/>
    <w:rsid w:val="006F5861"/>
    <w:rsid w:val="006F606E"/>
    <w:rsid w:val="006F6183"/>
    <w:rsid w:val="006F6438"/>
    <w:rsid w:val="006F65A8"/>
    <w:rsid w:val="006F681F"/>
    <w:rsid w:val="006F69A3"/>
    <w:rsid w:val="006F704E"/>
    <w:rsid w:val="006F7327"/>
    <w:rsid w:val="006F7615"/>
    <w:rsid w:val="006F77A8"/>
    <w:rsid w:val="006F795A"/>
    <w:rsid w:val="006F7AEE"/>
    <w:rsid w:val="00700135"/>
    <w:rsid w:val="00700162"/>
    <w:rsid w:val="00700688"/>
    <w:rsid w:val="00700BA4"/>
    <w:rsid w:val="00700D96"/>
    <w:rsid w:val="00700E53"/>
    <w:rsid w:val="00700F8C"/>
    <w:rsid w:val="007011B2"/>
    <w:rsid w:val="007017EB"/>
    <w:rsid w:val="00701931"/>
    <w:rsid w:val="007020D7"/>
    <w:rsid w:val="00702AD8"/>
    <w:rsid w:val="00702BFA"/>
    <w:rsid w:val="00702DBF"/>
    <w:rsid w:val="00702FAF"/>
    <w:rsid w:val="0070394B"/>
    <w:rsid w:val="00703C35"/>
    <w:rsid w:val="007040E8"/>
    <w:rsid w:val="00704396"/>
    <w:rsid w:val="00704579"/>
    <w:rsid w:val="007045D6"/>
    <w:rsid w:val="00704743"/>
    <w:rsid w:val="00704ACB"/>
    <w:rsid w:val="00704B46"/>
    <w:rsid w:val="00704ECA"/>
    <w:rsid w:val="0070514D"/>
    <w:rsid w:val="007054F1"/>
    <w:rsid w:val="00705677"/>
    <w:rsid w:val="00705BE8"/>
    <w:rsid w:val="00705CFD"/>
    <w:rsid w:val="007061B8"/>
    <w:rsid w:val="00706910"/>
    <w:rsid w:val="00706B53"/>
    <w:rsid w:val="00706D27"/>
    <w:rsid w:val="00706DCE"/>
    <w:rsid w:val="00706F09"/>
    <w:rsid w:val="00706F3B"/>
    <w:rsid w:val="0070706B"/>
    <w:rsid w:val="007072CE"/>
    <w:rsid w:val="00707837"/>
    <w:rsid w:val="00707D52"/>
    <w:rsid w:val="0071007A"/>
    <w:rsid w:val="00710B6E"/>
    <w:rsid w:val="0071110C"/>
    <w:rsid w:val="00711776"/>
    <w:rsid w:val="007117F0"/>
    <w:rsid w:val="00711949"/>
    <w:rsid w:val="00711C05"/>
    <w:rsid w:val="00711F9B"/>
    <w:rsid w:val="00712456"/>
    <w:rsid w:val="0071261E"/>
    <w:rsid w:val="0071276E"/>
    <w:rsid w:val="007129EA"/>
    <w:rsid w:val="00713585"/>
    <w:rsid w:val="007136A3"/>
    <w:rsid w:val="00713AF0"/>
    <w:rsid w:val="00713B66"/>
    <w:rsid w:val="00713E80"/>
    <w:rsid w:val="00713F86"/>
    <w:rsid w:val="00714045"/>
    <w:rsid w:val="00714084"/>
    <w:rsid w:val="007141DB"/>
    <w:rsid w:val="00714285"/>
    <w:rsid w:val="00714378"/>
    <w:rsid w:val="0071442A"/>
    <w:rsid w:val="00714619"/>
    <w:rsid w:val="00714855"/>
    <w:rsid w:val="00715D25"/>
    <w:rsid w:val="00716302"/>
    <w:rsid w:val="0071648A"/>
    <w:rsid w:val="007164A5"/>
    <w:rsid w:val="00716A45"/>
    <w:rsid w:val="00716B5D"/>
    <w:rsid w:val="00716E20"/>
    <w:rsid w:val="00716F5D"/>
    <w:rsid w:val="00717764"/>
    <w:rsid w:val="00717E43"/>
    <w:rsid w:val="007201A0"/>
    <w:rsid w:val="0072026C"/>
    <w:rsid w:val="00720301"/>
    <w:rsid w:val="00720979"/>
    <w:rsid w:val="007209B8"/>
    <w:rsid w:val="00720A68"/>
    <w:rsid w:val="007216D1"/>
    <w:rsid w:val="00722294"/>
    <w:rsid w:val="007228F0"/>
    <w:rsid w:val="00722A4B"/>
    <w:rsid w:val="0072357D"/>
    <w:rsid w:val="00723D57"/>
    <w:rsid w:val="00723DCB"/>
    <w:rsid w:val="00724172"/>
    <w:rsid w:val="007244ED"/>
    <w:rsid w:val="0072482D"/>
    <w:rsid w:val="00724E29"/>
    <w:rsid w:val="00724FE6"/>
    <w:rsid w:val="00725892"/>
    <w:rsid w:val="00725C0B"/>
    <w:rsid w:val="00725C75"/>
    <w:rsid w:val="00725CE2"/>
    <w:rsid w:val="00725F8E"/>
    <w:rsid w:val="007260C9"/>
    <w:rsid w:val="00726392"/>
    <w:rsid w:val="0072656A"/>
    <w:rsid w:val="00726E2E"/>
    <w:rsid w:val="0072706F"/>
    <w:rsid w:val="007270B2"/>
    <w:rsid w:val="007277B3"/>
    <w:rsid w:val="00727A24"/>
    <w:rsid w:val="00727B40"/>
    <w:rsid w:val="00727C0D"/>
    <w:rsid w:val="00727F6A"/>
    <w:rsid w:val="00730085"/>
    <w:rsid w:val="00730269"/>
    <w:rsid w:val="007302B8"/>
    <w:rsid w:val="007309ED"/>
    <w:rsid w:val="00730F87"/>
    <w:rsid w:val="00730FD4"/>
    <w:rsid w:val="0073206A"/>
    <w:rsid w:val="007320B5"/>
    <w:rsid w:val="007324F6"/>
    <w:rsid w:val="0073253B"/>
    <w:rsid w:val="0073265D"/>
    <w:rsid w:val="007329B9"/>
    <w:rsid w:val="0073374C"/>
    <w:rsid w:val="007338CE"/>
    <w:rsid w:val="00733B8B"/>
    <w:rsid w:val="00734347"/>
    <w:rsid w:val="007345CC"/>
    <w:rsid w:val="007345E0"/>
    <w:rsid w:val="007348E6"/>
    <w:rsid w:val="007348E9"/>
    <w:rsid w:val="00734A75"/>
    <w:rsid w:val="00734AEF"/>
    <w:rsid w:val="00734D76"/>
    <w:rsid w:val="00734EA8"/>
    <w:rsid w:val="00734FC5"/>
    <w:rsid w:val="007351C8"/>
    <w:rsid w:val="00735446"/>
    <w:rsid w:val="00735650"/>
    <w:rsid w:val="00735758"/>
    <w:rsid w:val="007357C8"/>
    <w:rsid w:val="00735818"/>
    <w:rsid w:val="00735EB8"/>
    <w:rsid w:val="00735F50"/>
    <w:rsid w:val="00735FC3"/>
    <w:rsid w:val="007365E7"/>
    <w:rsid w:val="0073670B"/>
    <w:rsid w:val="007368B7"/>
    <w:rsid w:val="00736929"/>
    <w:rsid w:val="00736C45"/>
    <w:rsid w:val="00736E69"/>
    <w:rsid w:val="00736FE1"/>
    <w:rsid w:val="00737341"/>
    <w:rsid w:val="00737806"/>
    <w:rsid w:val="0074010C"/>
    <w:rsid w:val="00740365"/>
    <w:rsid w:val="00740495"/>
    <w:rsid w:val="00740AEA"/>
    <w:rsid w:val="00740C1F"/>
    <w:rsid w:val="00740DEA"/>
    <w:rsid w:val="00740EAE"/>
    <w:rsid w:val="00740FDE"/>
    <w:rsid w:val="007411A4"/>
    <w:rsid w:val="007413A3"/>
    <w:rsid w:val="007418FA"/>
    <w:rsid w:val="007424D0"/>
    <w:rsid w:val="007426E3"/>
    <w:rsid w:val="0074287C"/>
    <w:rsid w:val="00742A13"/>
    <w:rsid w:val="00742DA2"/>
    <w:rsid w:val="00742EE4"/>
    <w:rsid w:val="0074340C"/>
    <w:rsid w:val="007438A6"/>
    <w:rsid w:val="0074455F"/>
    <w:rsid w:val="007448A4"/>
    <w:rsid w:val="0074492D"/>
    <w:rsid w:val="00744DC5"/>
    <w:rsid w:val="0074558B"/>
    <w:rsid w:val="0074566A"/>
    <w:rsid w:val="007458F7"/>
    <w:rsid w:val="00745BEC"/>
    <w:rsid w:val="00745D8B"/>
    <w:rsid w:val="00745E76"/>
    <w:rsid w:val="007463E7"/>
    <w:rsid w:val="0074682B"/>
    <w:rsid w:val="00746920"/>
    <w:rsid w:val="00746BE3"/>
    <w:rsid w:val="00746F03"/>
    <w:rsid w:val="0074705C"/>
    <w:rsid w:val="007470D9"/>
    <w:rsid w:val="007473CA"/>
    <w:rsid w:val="00747B4F"/>
    <w:rsid w:val="007500BB"/>
    <w:rsid w:val="00750302"/>
    <w:rsid w:val="00750557"/>
    <w:rsid w:val="007505F7"/>
    <w:rsid w:val="00750945"/>
    <w:rsid w:val="00750ABF"/>
    <w:rsid w:val="00750F6A"/>
    <w:rsid w:val="00751381"/>
    <w:rsid w:val="007516CC"/>
    <w:rsid w:val="00751FAF"/>
    <w:rsid w:val="007524E2"/>
    <w:rsid w:val="00752959"/>
    <w:rsid w:val="007529C5"/>
    <w:rsid w:val="00752A6E"/>
    <w:rsid w:val="00752FDE"/>
    <w:rsid w:val="007533AA"/>
    <w:rsid w:val="007536EE"/>
    <w:rsid w:val="00753813"/>
    <w:rsid w:val="00753B87"/>
    <w:rsid w:val="00753E62"/>
    <w:rsid w:val="00753F3F"/>
    <w:rsid w:val="00753F56"/>
    <w:rsid w:val="007541A5"/>
    <w:rsid w:val="00754454"/>
    <w:rsid w:val="00754D33"/>
    <w:rsid w:val="0075535D"/>
    <w:rsid w:val="0075551F"/>
    <w:rsid w:val="00755A4A"/>
    <w:rsid w:val="00756140"/>
    <w:rsid w:val="007565F1"/>
    <w:rsid w:val="00756740"/>
    <w:rsid w:val="00756B1E"/>
    <w:rsid w:val="00756F17"/>
    <w:rsid w:val="00757795"/>
    <w:rsid w:val="007577DF"/>
    <w:rsid w:val="007600E9"/>
    <w:rsid w:val="00760789"/>
    <w:rsid w:val="00760904"/>
    <w:rsid w:val="00760972"/>
    <w:rsid w:val="0076098D"/>
    <w:rsid w:val="00760E23"/>
    <w:rsid w:val="007610BC"/>
    <w:rsid w:val="0076117A"/>
    <w:rsid w:val="007611FA"/>
    <w:rsid w:val="0076130F"/>
    <w:rsid w:val="0076155D"/>
    <w:rsid w:val="00761708"/>
    <w:rsid w:val="00762197"/>
    <w:rsid w:val="007624BB"/>
    <w:rsid w:val="00762670"/>
    <w:rsid w:val="00763003"/>
    <w:rsid w:val="007634F5"/>
    <w:rsid w:val="007637DD"/>
    <w:rsid w:val="00763EB9"/>
    <w:rsid w:val="0076420A"/>
    <w:rsid w:val="00764243"/>
    <w:rsid w:val="007643B9"/>
    <w:rsid w:val="00764BC2"/>
    <w:rsid w:val="00764CCB"/>
    <w:rsid w:val="00764E43"/>
    <w:rsid w:val="0076548B"/>
    <w:rsid w:val="00765581"/>
    <w:rsid w:val="00765668"/>
    <w:rsid w:val="0076567D"/>
    <w:rsid w:val="007656F5"/>
    <w:rsid w:val="007659D0"/>
    <w:rsid w:val="007659D8"/>
    <w:rsid w:val="00765A9F"/>
    <w:rsid w:val="00765C19"/>
    <w:rsid w:val="00765E9E"/>
    <w:rsid w:val="0076627A"/>
    <w:rsid w:val="00766459"/>
    <w:rsid w:val="0076660F"/>
    <w:rsid w:val="007666ED"/>
    <w:rsid w:val="007667CD"/>
    <w:rsid w:val="00766E29"/>
    <w:rsid w:val="00766F2F"/>
    <w:rsid w:val="007676BC"/>
    <w:rsid w:val="00767866"/>
    <w:rsid w:val="007679B2"/>
    <w:rsid w:val="00767BAE"/>
    <w:rsid w:val="00770021"/>
    <w:rsid w:val="007700A8"/>
    <w:rsid w:val="007702DD"/>
    <w:rsid w:val="007705A9"/>
    <w:rsid w:val="00770785"/>
    <w:rsid w:val="00770866"/>
    <w:rsid w:val="00770B24"/>
    <w:rsid w:val="007710AD"/>
    <w:rsid w:val="00771243"/>
    <w:rsid w:val="00771334"/>
    <w:rsid w:val="007718B5"/>
    <w:rsid w:val="00771BC5"/>
    <w:rsid w:val="00771CC1"/>
    <w:rsid w:val="00772194"/>
    <w:rsid w:val="007721A3"/>
    <w:rsid w:val="007721B5"/>
    <w:rsid w:val="007725D3"/>
    <w:rsid w:val="00772EEE"/>
    <w:rsid w:val="0077360F"/>
    <w:rsid w:val="0077363B"/>
    <w:rsid w:val="00773AA3"/>
    <w:rsid w:val="00773AB1"/>
    <w:rsid w:val="00773B6C"/>
    <w:rsid w:val="00773BC5"/>
    <w:rsid w:val="00773E82"/>
    <w:rsid w:val="00774411"/>
    <w:rsid w:val="007745D9"/>
    <w:rsid w:val="00774F03"/>
    <w:rsid w:val="007751AD"/>
    <w:rsid w:val="0077610F"/>
    <w:rsid w:val="007766B8"/>
    <w:rsid w:val="007767E1"/>
    <w:rsid w:val="00776893"/>
    <w:rsid w:val="00776C2C"/>
    <w:rsid w:val="00776D0A"/>
    <w:rsid w:val="00777021"/>
    <w:rsid w:val="007775F2"/>
    <w:rsid w:val="00777A77"/>
    <w:rsid w:val="007803A4"/>
    <w:rsid w:val="00780DAB"/>
    <w:rsid w:val="00780DB8"/>
    <w:rsid w:val="007811C7"/>
    <w:rsid w:val="007813D2"/>
    <w:rsid w:val="007814E8"/>
    <w:rsid w:val="00781557"/>
    <w:rsid w:val="007816CE"/>
    <w:rsid w:val="0078191E"/>
    <w:rsid w:val="007819BB"/>
    <w:rsid w:val="00781B2D"/>
    <w:rsid w:val="00781E7C"/>
    <w:rsid w:val="00782416"/>
    <w:rsid w:val="0078244E"/>
    <w:rsid w:val="007827DB"/>
    <w:rsid w:val="00782B22"/>
    <w:rsid w:val="00782DEF"/>
    <w:rsid w:val="007831CD"/>
    <w:rsid w:val="0078321B"/>
    <w:rsid w:val="0078385B"/>
    <w:rsid w:val="00783F9E"/>
    <w:rsid w:val="00784151"/>
    <w:rsid w:val="007841B8"/>
    <w:rsid w:val="00784233"/>
    <w:rsid w:val="0078484D"/>
    <w:rsid w:val="00784DA2"/>
    <w:rsid w:val="00784E1E"/>
    <w:rsid w:val="00784F00"/>
    <w:rsid w:val="007852E6"/>
    <w:rsid w:val="007853B6"/>
    <w:rsid w:val="007853C0"/>
    <w:rsid w:val="00786163"/>
    <w:rsid w:val="007862FF"/>
    <w:rsid w:val="0078651D"/>
    <w:rsid w:val="007867E7"/>
    <w:rsid w:val="00786B9B"/>
    <w:rsid w:val="00786BAD"/>
    <w:rsid w:val="007873DE"/>
    <w:rsid w:val="00787607"/>
    <w:rsid w:val="007878AF"/>
    <w:rsid w:val="00787E89"/>
    <w:rsid w:val="00790659"/>
    <w:rsid w:val="00790841"/>
    <w:rsid w:val="00790D68"/>
    <w:rsid w:val="00791402"/>
    <w:rsid w:val="007919DF"/>
    <w:rsid w:val="00791B6B"/>
    <w:rsid w:val="00791B70"/>
    <w:rsid w:val="00791BC6"/>
    <w:rsid w:val="00792BE1"/>
    <w:rsid w:val="00792D16"/>
    <w:rsid w:val="00792F2B"/>
    <w:rsid w:val="0079307A"/>
    <w:rsid w:val="0079365D"/>
    <w:rsid w:val="007938B3"/>
    <w:rsid w:val="00793B3D"/>
    <w:rsid w:val="00793D88"/>
    <w:rsid w:val="00793EFA"/>
    <w:rsid w:val="0079402A"/>
    <w:rsid w:val="00794266"/>
    <w:rsid w:val="00794518"/>
    <w:rsid w:val="007949E0"/>
    <w:rsid w:val="00794D7C"/>
    <w:rsid w:val="00794FEB"/>
    <w:rsid w:val="0079569F"/>
    <w:rsid w:val="007956DD"/>
    <w:rsid w:val="00795895"/>
    <w:rsid w:val="00795CDE"/>
    <w:rsid w:val="00795D00"/>
    <w:rsid w:val="00796015"/>
    <w:rsid w:val="00796428"/>
    <w:rsid w:val="00796EBE"/>
    <w:rsid w:val="00797109"/>
    <w:rsid w:val="00797336"/>
    <w:rsid w:val="0079744A"/>
    <w:rsid w:val="00797616"/>
    <w:rsid w:val="007979E2"/>
    <w:rsid w:val="00797AAF"/>
    <w:rsid w:val="00797DF8"/>
    <w:rsid w:val="00797E5E"/>
    <w:rsid w:val="007A0164"/>
    <w:rsid w:val="007A0217"/>
    <w:rsid w:val="007A03D7"/>
    <w:rsid w:val="007A043B"/>
    <w:rsid w:val="007A08F5"/>
    <w:rsid w:val="007A0DF1"/>
    <w:rsid w:val="007A1DBC"/>
    <w:rsid w:val="007A1FE8"/>
    <w:rsid w:val="007A2025"/>
    <w:rsid w:val="007A20CB"/>
    <w:rsid w:val="007A2379"/>
    <w:rsid w:val="007A240F"/>
    <w:rsid w:val="007A2C0E"/>
    <w:rsid w:val="007A3C42"/>
    <w:rsid w:val="007A3EF3"/>
    <w:rsid w:val="007A45D5"/>
    <w:rsid w:val="007A4BAE"/>
    <w:rsid w:val="007A4C2A"/>
    <w:rsid w:val="007A4D44"/>
    <w:rsid w:val="007A4ED6"/>
    <w:rsid w:val="007A4F1F"/>
    <w:rsid w:val="007A567E"/>
    <w:rsid w:val="007A5793"/>
    <w:rsid w:val="007A5BE6"/>
    <w:rsid w:val="007A5E19"/>
    <w:rsid w:val="007A60E1"/>
    <w:rsid w:val="007A6416"/>
    <w:rsid w:val="007A6800"/>
    <w:rsid w:val="007A6A75"/>
    <w:rsid w:val="007A6C1B"/>
    <w:rsid w:val="007A6E60"/>
    <w:rsid w:val="007A7065"/>
    <w:rsid w:val="007A720E"/>
    <w:rsid w:val="007A771D"/>
    <w:rsid w:val="007A7D09"/>
    <w:rsid w:val="007B00B8"/>
    <w:rsid w:val="007B00BB"/>
    <w:rsid w:val="007B0126"/>
    <w:rsid w:val="007B0803"/>
    <w:rsid w:val="007B0A37"/>
    <w:rsid w:val="007B1620"/>
    <w:rsid w:val="007B18E2"/>
    <w:rsid w:val="007B1A71"/>
    <w:rsid w:val="007B1AFE"/>
    <w:rsid w:val="007B1B5B"/>
    <w:rsid w:val="007B1DAE"/>
    <w:rsid w:val="007B1EB6"/>
    <w:rsid w:val="007B2292"/>
    <w:rsid w:val="007B2504"/>
    <w:rsid w:val="007B2657"/>
    <w:rsid w:val="007B26AF"/>
    <w:rsid w:val="007B27D2"/>
    <w:rsid w:val="007B28C5"/>
    <w:rsid w:val="007B2AE1"/>
    <w:rsid w:val="007B2F27"/>
    <w:rsid w:val="007B301E"/>
    <w:rsid w:val="007B306C"/>
    <w:rsid w:val="007B3114"/>
    <w:rsid w:val="007B313D"/>
    <w:rsid w:val="007B3648"/>
    <w:rsid w:val="007B37E6"/>
    <w:rsid w:val="007B39E0"/>
    <w:rsid w:val="007B3BA5"/>
    <w:rsid w:val="007B3E25"/>
    <w:rsid w:val="007B44B7"/>
    <w:rsid w:val="007B4AC1"/>
    <w:rsid w:val="007B4CF4"/>
    <w:rsid w:val="007B4FF7"/>
    <w:rsid w:val="007B511B"/>
    <w:rsid w:val="007B5571"/>
    <w:rsid w:val="007B5D80"/>
    <w:rsid w:val="007B6277"/>
    <w:rsid w:val="007B6601"/>
    <w:rsid w:val="007B6737"/>
    <w:rsid w:val="007B67D1"/>
    <w:rsid w:val="007B6ED8"/>
    <w:rsid w:val="007B7351"/>
    <w:rsid w:val="007B7443"/>
    <w:rsid w:val="007B7C3B"/>
    <w:rsid w:val="007C0243"/>
    <w:rsid w:val="007C089B"/>
    <w:rsid w:val="007C0AD3"/>
    <w:rsid w:val="007C12B0"/>
    <w:rsid w:val="007C13CA"/>
    <w:rsid w:val="007C1546"/>
    <w:rsid w:val="007C18E2"/>
    <w:rsid w:val="007C20D3"/>
    <w:rsid w:val="007C2116"/>
    <w:rsid w:val="007C2183"/>
    <w:rsid w:val="007C27B7"/>
    <w:rsid w:val="007C29DD"/>
    <w:rsid w:val="007C2CE6"/>
    <w:rsid w:val="007C2E55"/>
    <w:rsid w:val="007C315B"/>
    <w:rsid w:val="007C388D"/>
    <w:rsid w:val="007C3908"/>
    <w:rsid w:val="007C3D53"/>
    <w:rsid w:val="007C3F2B"/>
    <w:rsid w:val="007C4337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295"/>
    <w:rsid w:val="007C647D"/>
    <w:rsid w:val="007C6737"/>
    <w:rsid w:val="007C69BC"/>
    <w:rsid w:val="007C6F6B"/>
    <w:rsid w:val="007C7469"/>
    <w:rsid w:val="007C7524"/>
    <w:rsid w:val="007C768D"/>
    <w:rsid w:val="007C7988"/>
    <w:rsid w:val="007C79C6"/>
    <w:rsid w:val="007C7B21"/>
    <w:rsid w:val="007C7C9A"/>
    <w:rsid w:val="007C7F5F"/>
    <w:rsid w:val="007D021D"/>
    <w:rsid w:val="007D03FA"/>
    <w:rsid w:val="007D05E7"/>
    <w:rsid w:val="007D0747"/>
    <w:rsid w:val="007D0FC9"/>
    <w:rsid w:val="007D16AF"/>
    <w:rsid w:val="007D18E7"/>
    <w:rsid w:val="007D1B33"/>
    <w:rsid w:val="007D1D47"/>
    <w:rsid w:val="007D1E31"/>
    <w:rsid w:val="007D22E0"/>
    <w:rsid w:val="007D2605"/>
    <w:rsid w:val="007D2950"/>
    <w:rsid w:val="007D2BBF"/>
    <w:rsid w:val="007D2C37"/>
    <w:rsid w:val="007D2D63"/>
    <w:rsid w:val="007D37EA"/>
    <w:rsid w:val="007D386C"/>
    <w:rsid w:val="007D3D50"/>
    <w:rsid w:val="007D4145"/>
    <w:rsid w:val="007D447D"/>
    <w:rsid w:val="007D44A1"/>
    <w:rsid w:val="007D44D9"/>
    <w:rsid w:val="007D47A8"/>
    <w:rsid w:val="007D4CC0"/>
    <w:rsid w:val="007D4FBD"/>
    <w:rsid w:val="007D4FF0"/>
    <w:rsid w:val="007D51CA"/>
    <w:rsid w:val="007D528B"/>
    <w:rsid w:val="007D532C"/>
    <w:rsid w:val="007D565A"/>
    <w:rsid w:val="007D582E"/>
    <w:rsid w:val="007D59B8"/>
    <w:rsid w:val="007D5CA6"/>
    <w:rsid w:val="007D601B"/>
    <w:rsid w:val="007D6B6D"/>
    <w:rsid w:val="007D6F5E"/>
    <w:rsid w:val="007D724F"/>
    <w:rsid w:val="007D7378"/>
    <w:rsid w:val="007D7455"/>
    <w:rsid w:val="007D7C3A"/>
    <w:rsid w:val="007D7CBE"/>
    <w:rsid w:val="007D7EBD"/>
    <w:rsid w:val="007D7F2A"/>
    <w:rsid w:val="007D7F3B"/>
    <w:rsid w:val="007E03E5"/>
    <w:rsid w:val="007E04CD"/>
    <w:rsid w:val="007E0C1F"/>
    <w:rsid w:val="007E0D87"/>
    <w:rsid w:val="007E15C7"/>
    <w:rsid w:val="007E1667"/>
    <w:rsid w:val="007E1D1E"/>
    <w:rsid w:val="007E1D7D"/>
    <w:rsid w:val="007E2290"/>
    <w:rsid w:val="007E2343"/>
    <w:rsid w:val="007E2371"/>
    <w:rsid w:val="007E2901"/>
    <w:rsid w:val="007E29DC"/>
    <w:rsid w:val="007E2EDB"/>
    <w:rsid w:val="007E306E"/>
    <w:rsid w:val="007E34DD"/>
    <w:rsid w:val="007E3720"/>
    <w:rsid w:val="007E3AAE"/>
    <w:rsid w:val="007E3AC3"/>
    <w:rsid w:val="007E3CE5"/>
    <w:rsid w:val="007E43E5"/>
    <w:rsid w:val="007E471D"/>
    <w:rsid w:val="007E48B3"/>
    <w:rsid w:val="007E48CD"/>
    <w:rsid w:val="007E4D5C"/>
    <w:rsid w:val="007E5824"/>
    <w:rsid w:val="007E59B7"/>
    <w:rsid w:val="007E622D"/>
    <w:rsid w:val="007E62DF"/>
    <w:rsid w:val="007E6576"/>
    <w:rsid w:val="007E696C"/>
    <w:rsid w:val="007E69D9"/>
    <w:rsid w:val="007E69DD"/>
    <w:rsid w:val="007E6A0B"/>
    <w:rsid w:val="007E6B12"/>
    <w:rsid w:val="007E6CAD"/>
    <w:rsid w:val="007E793A"/>
    <w:rsid w:val="007E7BA0"/>
    <w:rsid w:val="007E7D72"/>
    <w:rsid w:val="007E7DC5"/>
    <w:rsid w:val="007E7F87"/>
    <w:rsid w:val="007F024F"/>
    <w:rsid w:val="007F02AA"/>
    <w:rsid w:val="007F0360"/>
    <w:rsid w:val="007F0924"/>
    <w:rsid w:val="007F0D09"/>
    <w:rsid w:val="007F12D2"/>
    <w:rsid w:val="007F1402"/>
    <w:rsid w:val="007F1732"/>
    <w:rsid w:val="007F17F4"/>
    <w:rsid w:val="007F2239"/>
    <w:rsid w:val="007F2757"/>
    <w:rsid w:val="007F2761"/>
    <w:rsid w:val="007F2B2B"/>
    <w:rsid w:val="007F2F02"/>
    <w:rsid w:val="007F33AE"/>
    <w:rsid w:val="007F3B1F"/>
    <w:rsid w:val="007F3B92"/>
    <w:rsid w:val="007F3C35"/>
    <w:rsid w:val="007F4313"/>
    <w:rsid w:val="007F4CD6"/>
    <w:rsid w:val="007F4F07"/>
    <w:rsid w:val="007F5069"/>
    <w:rsid w:val="007F52AE"/>
    <w:rsid w:val="007F58C4"/>
    <w:rsid w:val="007F59B8"/>
    <w:rsid w:val="007F5BA0"/>
    <w:rsid w:val="007F5BBF"/>
    <w:rsid w:val="007F5C22"/>
    <w:rsid w:val="007F5E5C"/>
    <w:rsid w:val="007F6496"/>
    <w:rsid w:val="007F657B"/>
    <w:rsid w:val="007F6B2D"/>
    <w:rsid w:val="007F6EA4"/>
    <w:rsid w:val="007F71AF"/>
    <w:rsid w:val="007F72D0"/>
    <w:rsid w:val="007F7A50"/>
    <w:rsid w:val="007F7AF5"/>
    <w:rsid w:val="007F7E8E"/>
    <w:rsid w:val="0080023B"/>
    <w:rsid w:val="0080040C"/>
    <w:rsid w:val="00800667"/>
    <w:rsid w:val="00800B66"/>
    <w:rsid w:val="00800C5D"/>
    <w:rsid w:val="0080119F"/>
    <w:rsid w:val="0080124C"/>
    <w:rsid w:val="00801282"/>
    <w:rsid w:val="00801547"/>
    <w:rsid w:val="00801CC3"/>
    <w:rsid w:val="00801E84"/>
    <w:rsid w:val="00801F7A"/>
    <w:rsid w:val="008020E9"/>
    <w:rsid w:val="008026B1"/>
    <w:rsid w:val="0080272A"/>
    <w:rsid w:val="008028F5"/>
    <w:rsid w:val="008034B6"/>
    <w:rsid w:val="00803500"/>
    <w:rsid w:val="00803560"/>
    <w:rsid w:val="00803784"/>
    <w:rsid w:val="008038D6"/>
    <w:rsid w:val="00803B63"/>
    <w:rsid w:val="00803D6A"/>
    <w:rsid w:val="00803E4B"/>
    <w:rsid w:val="00803F47"/>
    <w:rsid w:val="0080402D"/>
    <w:rsid w:val="008053F9"/>
    <w:rsid w:val="008054F0"/>
    <w:rsid w:val="00805500"/>
    <w:rsid w:val="008058ED"/>
    <w:rsid w:val="00805976"/>
    <w:rsid w:val="00805988"/>
    <w:rsid w:val="00806236"/>
    <w:rsid w:val="00806358"/>
    <w:rsid w:val="0080642F"/>
    <w:rsid w:val="008065BE"/>
    <w:rsid w:val="00806D04"/>
    <w:rsid w:val="00806F7D"/>
    <w:rsid w:val="0080709C"/>
    <w:rsid w:val="008072E6"/>
    <w:rsid w:val="00807665"/>
    <w:rsid w:val="00807A5E"/>
    <w:rsid w:val="00807B4D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54E"/>
    <w:rsid w:val="00811D38"/>
    <w:rsid w:val="0081219B"/>
    <w:rsid w:val="008121D4"/>
    <w:rsid w:val="008121FA"/>
    <w:rsid w:val="0081222F"/>
    <w:rsid w:val="0081245D"/>
    <w:rsid w:val="00812887"/>
    <w:rsid w:val="00813091"/>
    <w:rsid w:val="008131DF"/>
    <w:rsid w:val="00813A95"/>
    <w:rsid w:val="00813ED0"/>
    <w:rsid w:val="00813F59"/>
    <w:rsid w:val="008148D2"/>
    <w:rsid w:val="00814FA8"/>
    <w:rsid w:val="008150DA"/>
    <w:rsid w:val="00815888"/>
    <w:rsid w:val="008162AC"/>
    <w:rsid w:val="0081717E"/>
    <w:rsid w:val="0081770C"/>
    <w:rsid w:val="00817D65"/>
    <w:rsid w:val="00817F7B"/>
    <w:rsid w:val="008201AD"/>
    <w:rsid w:val="00820758"/>
    <w:rsid w:val="00820AC5"/>
    <w:rsid w:val="00820BD1"/>
    <w:rsid w:val="00820C11"/>
    <w:rsid w:val="00821023"/>
    <w:rsid w:val="00821134"/>
    <w:rsid w:val="00821429"/>
    <w:rsid w:val="008216DC"/>
    <w:rsid w:val="008218B4"/>
    <w:rsid w:val="00821983"/>
    <w:rsid w:val="00821DB9"/>
    <w:rsid w:val="00821E03"/>
    <w:rsid w:val="00821F89"/>
    <w:rsid w:val="00822363"/>
    <w:rsid w:val="00822705"/>
    <w:rsid w:val="008227DE"/>
    <w:rsid w:val="00822865"/>
    <w:rsid w:val="00822F40"/>
    <w:rsid w:val="008230B0"/>
    <w:rsid w:val="008236F5"/>
    <w:rsid w:val="0082371C"/>
    <w:rsid w:val="00823843"/>
    <w:rsid w:val="00823F44"/>
    <w:rsid w:val="00824050"/>
    <w:rsid w:val="00824179"/>
    <w:rsid w:val="008243D4"/>
    <w:rsid w:val="008243FC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5EE4"/>
    <w:rsid w:val="0082645B"/>
    <w:rsid w:val="00826757"/>
    <w:rsid w:val="00826AE1"/>
    <w:rsid w:val="00826CFE"/>
    <w:rsid w:val="00827097"/>
    <w:rsid w:val="0082721D"/>
    <w:rsid w:val="00827666"/>
    <w:rsid w:val="00827E33"/>
    <w:rsid w:val="00830142"/>
    <w:rsid w:val="008303B4"/>
    <w:rsid w:val="00830566"/>
    <w:rsid w:val="00830B05"/>
    <w:rsid w:val="00830B07"/>
    <w:rsid w:val="00830DEF"/>
    <w:rsid w:val="008311FE"/>
    <w:rsid w:val="00831824"/>
    <w:rsid w:val="00831A78"/>
    <w:rsid w:val="00831D51"/>
    <w:rsid w:val="0083228A"/>
    <w:rsid w:val="00832331"/>
    <w:rsid w:val="008329B6"/>
    <w:rsid w:val="00832CBD"/>
    <w:rsid w:val="00832EA1"/>
    <w:rsid w:val="008331F0"/>
    <w:rsid w:val="00833561"/>
    <w:rsid w:val="00834433"/>
    <w:rsid w:val="008346CB"/>
    <w:rsid w:val="0083477F"/>
    <w:rsid w:val="00834D73"/>
    <w:rsid w:val="0083503A"/>
    <w:rsid w:val="008351C4"/>
    <w:rsid w:val="00835F12"/>
    <w:rsid w:val="0083625F"/>
    <w:rsid w:val="00836CC2"/>
    <w:rsid w:val="00836EF6"/>
    <w:rsid w:val="00836F3B"/>
    <w:rsid w:val="00837155"/>
    <w:rsid w:val="00837273"/>
    <w:rsid w:val="00837586"/>
    <w:rsid w:val="0083761E"/>
    <w:rsid w:val="008377FE"/>
    <w:rsid w:val="008378DE"/>
    <w:rsid w:val="00837C4E"/>
    <w:rsid w:val="00837DC6"/>
    <w:rsid w:val="00837FB2"/>
    <w:rsid w:val="008404A2"/>
    <w:rsid w:val="008405DC"/>
    <w:rsid w:val="00840851"/>
    <w:rsid w:val="00840C05"/>
    <w:rsid w:val="008412CB"/>
    <w:rsid w:val="008414E3"/>
    <w:rsid w:val="008414E8"/>
    <w:rsid w:val="00841FCA"/>
    <w:rsid w:val="008422E4"/>
    <w:rsid w:val="00842F19"/>
    <w:rsid w:val="008430A5"/>
    <w:rsid w:val="00843282"/>
    <w:rsid w:val="008432FC"/>
    <w:rsid w:val="00843842"/>
    <w:rsid w:val="00843E76"/>
    <w:rsid w:val="00844051"/>
    <w:rsid w:val="0084429A"/>
    <w:rsid w:val="008443C6"/>
    <w:rsid w:val="00844553"/>
    <w:rsid w:val="00844581"/>
    <w:rsid w:val="00844BDE"/>
    <w:rsid w:val="00844CB0"/>
    <w:rsid w:val="00844CBB"/>
    <w:rsid w:val="00844DBD"/>
    <w:rsid w:val="00844DE0"/>
    <w:rsid w:val="00844F8A"/>
    <w:rsid w:val="00845121"/>
    <w:rsid w:val="008455F2"/>
    <w:rsid w:val="00845652"/>
    <w:rsid w:val="008456DC"/>
    <w:rsid w:val="0084601E"/>
    <w:rsid w:val="008462EE"/>
    <w:rsid w:val="00846619"/>
    <w:rsid w:val="008467AA"/>
    <w:rsid w:val="0084684C"/>
    <w:rsid w:val="008469DB"/>
    <w:rsid w:val="00846C09"/>
    <w:rsid w:val="00846E49"/>
    <w:rsid w:val="00846ECD"/>
    <w:rsid w:val="00846FDB"/>
    <w:rsid w:val="008477FF"/>
    <w:rsid w:val="00847A9F"/>
    <w:rsid w:val="00847D3D"/>
    <w:rsid w:val="00850222"/>
    <w:rsid w:val="0085031E"/>
    <w:rsid w:val="00850433"/>
    <w:rsid w:val="00850A79"/>
    <w:rsid w:val="008511DD"/>
    <w:rsid w:val="008512A0"/>
    <w:rsid w:val="00851719"/>
    <w:rsid w:val="00852428"/>
    <w:rsid w:val="008525FC"/>
    <w:rsid w:val="008527ED"/>
    <w:rsid w:val="00852BD6"/>
    <w:rsid w:val="00852DE8"/>
    <w:rsid w:val="00852F9B"/>
    <w:rsid w:val="00853126"/>
    <w:rsid w:val="00853291"/>
    <w:rsid w:val="008533E7"/>
    <w:rsid w:val="008534C1"/>
    <w:rsid w:val="008534D7"/>
    <w:rsid w:val="008537E8"/>
    <w:rsid w:val="00854402"/>
    <w:rsid w:val="00854A2F"/>
    <w:rsid w:val="00854BA6"/>
    <w:rsid w:val="00854CD5"/>
    <w:rsid w:val="00854D62"/>
    <w:rsid w:val="00854EEC"/>
    <w:rsid w:val="00854F95"/>
    <w:rsid w:val="00855C1E"/>
    <w:rsid w:val="00855E0D"/>
    <w:rsid w:val="00856049"/>
    <w:rsid w:val="00856073"/>
    <w:rsid w:val="00856824"/>
    <w:rsid w:val="008568CD"/>
    <w:rsid w:val="00856E5F"/>
    <w:rsid w:val="00856FE0"/>
    <w:rsid w:val="00857209"/>
    <w:rsid w:val="008575E9"/>
    <w:rsid w:val="008576AE"/>
    <w:rsid w:val="008579C0"/>
    <w:rsid w:val="00860025"/>
    <w:rsid w:val="008605A3"/>
    <w:rsid w:val="008605F7"/>
    <w:rsid w:val="0086071E"/>
    <w:rsid w:val="00860973"/>
    <w:rsid w:val="00860BDF"/>
    <w:rsid w:val="00860FCB"/>
    <w:rsid w:val="0086107D"/>
    <w:rsid w:val="00861150"/>
    <w:rsid w:val="0086118A"/>
    <w:rsid w:val="008611A0"/>
    <w:rsid w:val="0086127C"/>
    <w:rsid w:val="00861413"/>
    <w:rsid w:val="008615D7"/>
    <w:rsid w:val="008615D9"/>
    <w:rsid w:val="008618A5"/>
    <w:rsid w:val="00861B20"/>
    <w:rsid w:val="0086261E"/>
    <w:rsid w:val="008626CB"/>
    <w:rsid w:val="008626EF"/>
    <w:rsid w:val="008628C6"/>
    <w:rsid w:val="008629D5"/>
    <w:rsid w:val="00862E33"/>
    <w:rsid w:val="00862E9C"/>
    <w:rsid w:val="00862EBF"/>
    <w:rsid w:val="00862F3A"/>
    <w:rsid w:val="008631C5"/>
    <w:rsid w:val="00863767"/>
    <w:rsid w:val="0086387C"/>
    <w:rsid w:val="00863EC2"/>
    <w:rsid w:val="008644AD"/>
    <w:rsid w:val="008645D9"/>
    <w:rsid w:val="0086464F"/>
    <w:rsid w:val="00864A4C"/>
    <w:rsid w:val="00864F04"/>
    <w:rsid w:val="00865104"/>
    <w:rsid w:val="008651C6"/>
    <w:rsid w:val="00865720"/>
    <w:rsid w:val="00865F84"/>
    <w:rsid w:val="00866D4C"/>
    <w:rsid w:val="00866FD6"/>
    <w:rsid w:val="0086721E"/>
    <w:rsid w:val="00867458"/>
    <w:rsid w:val="008675DB"/>
    <w:rsid w:val="00867656"/>
    <w:rsid w:val="008679BB"/>
    <w:rsid w:val="00867C02"/>
    <w:rsid w:val="00867EF3"/>
    <w:rsid w:val="008703F6"/>
    <w:rsid w:val="008704AF"/>
    <w:rsid w:val="00870BF4"/>
    <w:rsid w:val="00871005"/>
    <w:rsid w:val="008711FF"/>
    <w:rsid w:val="00871228"/>
    <w:rsid w:val="008718D6"/>
    <w:rsid w:val="00871A50"/>
    <w:rsid w:val="00871B40"/>
    <w:rsid w:val="00871B7D"/>
    <w:rsid w:val="00872F88"/>
    <w:rsid w:val="00872FD1"/>
    <w:rsid w:val="008735CF"/>
    <w:rsid w:val="008736A2"/>
    <w:rsid w:val="00873A36"/>
    <w:rsid w:val="00873A46"/>
    <w:rsid w:val="00873B03"/>
    <w:rsid w:val="008740FF"/>
    <w:rsid w:val="00874170"/>
    <w:rsid w:val="0087417C"/>
    <w:rsid w:val="008742E5"/>
    <w:rsid w:val="0087460C"/>
    <w:rsid w:val="008746AE"/>
    <w:rsid w:val="00874B52"/>
    <w:rsid w:val="00874B8C"/>
    <w:rsid w:val="00874BB2"/>
    <w:rsid w:val="00874D52"/>
    <w:rsid w:val="00874E4A"/>
    <w:rsid w:val="00875251"/>
    <w:rsid w:val="0087543D"/>
    <w:rsid w:val="0087574D"/>
    <w:rsid w:val="008757C5"/>
    <w:rsid w:val="00875EC6"/>
    <w:rsid w:val="008763D1"/>
    <w:rsid w:val="00876A11"/>
    <w:rsid w:val="00876B5E"/>
    <w:rsid w:val="00876D48"/>
    <w:rsid w:val="0087701D"/>
    <w:rsid w:val="008777D8"/>
    <w:rsid w:val="0087789A"/>
    <w:rsid w:val="008778C1"/>
    <w:rsid w:val="0087797B"/>
    <w:rsid w:val="00877B2D"/>
    <w:rsid w:val="00877DFD"/>
    <w:rsid w:val="00877E08"/>
    <w:rsid w:val="00877EA0"/>
    <w:rsid w:val="00880100"/>
    <w:rsid w:val="00880251"/>
    <w:rsid w:val="00880557"/>
    <w:rsid w:val="00880974"/>
    <w:rsid w:val="00880A61"/>
    <w:rsid w:val="00880B91"/>
    <w:rsid w:val="00880E51"/>
    <w:rsid w:val="00880F8F"/>
    <w:rsid w:val="00881270"/>
    <w:rsid w:val="008812CE"/>
    <w:rsid w:val="0088187B"/>
    <w:rsid w:val="00881AD1"/>
    <w:rsid w:val="00881B0E"/>
    <w:rsid w:val="00881BD5"/>
    <w:rsid w:val="00881C5C"/>
    <w:rsid w:val="00881D60"/>
    <w:rsid w:val="00882011"/>
    <w:rsid w:val="00882DFB"/>
    <w:rsid w:val="008832EE"/>
    <w:rsid w:val="008833DA"/>
    <w:rsid w:val="008838C2"/>
    <w:rsid w:val="00883CE2"/>
    <w:rsid w:val="008844EA"/>
    <w:rsid w:val="00884D42"/>
    <w:rsid w:val="00885144"/>
    <w:rsid w:val="00885257"/>
    <w:rsid w:val="008853E8"/>
    <w:rsid w:val="0088546E"/>
    <w:rsid w:val="008858D7"/>
    <w:rsid w:val="00885C6B"/>
    <w:rsid w:val="00885E45"/>
    <w:rsid w:val="0088626F"/>
    <w:rsid w:val="0088649B"/>
    <w:rsid w:val="00886620"/>
    <w:rsid w:val="00886827"/>
    <w:rsid w:val="00886A55"/>
    <w:rsid w:val="00886E16"/>
    <w:rsid w:val="00886E76"/>
    <w:rsid w:val="00887007"/>
    <w:rsid w:val="008875A3"/>
    <w:rsid w:val="008877F9"/>
    <w:rsid w:val="00887856"/>
    <w:rsid w:val="00887BC9"/>
    <w:rsid w:val="00887FFA"/>
    <w:rsid w:val="008902DE"/>
    <w:rsid w:val="00890890"/>
    <w:rsid w:val="00890B1D"/>
    <w:rsid w:val="00890E41"/>
    <w:rsid w:val="00890F30"/>
    <w:rsid w:val="008912FA"/>
    <w:rsid w:val="00891355"/>
    <w:rsid w:val="0089168C"/>
    <w:rsid w:val="00891BE3"/>
    <w:rsid w:val="0089206F"/>
    <w:rsid w:val="00892493"/>
    <w:rsid w:val="00892872"/>
    <w:rsid w:val="00892B9F"/>
    <w:rsid w:val="00892CB3"/>
    <w:rsid w:val="00893562"/>
    <w:rsid w:val="00893AF4"/>
    <w:rsid w:val="0089412B"/>
    <w:rsid w:val="008942B4"/>
    <w:rsid w:val="00894612"/>
    <w:rsid w:val="008946E8"/>
    <w:rsid w:val="0089475E"/>
    <w:rsid w:val="0089483E"/>
    <w:rsid w:val="008949E5"/>
    <w:rsid w:val="00894D6E"/>
    <w:rsid w:val="0089516B"/>
    <w:rsid w:val="00895620"/>
    <w:rsid w:val="008956C3"/>
    <w:rsid w:val="00895ABD"/>
    <w:rsid w:val="00895DFE"/>
    <w:rsid w:val="00895EA6"/>
    <w:rsid w:val="008960FC"/>
    <w:rsid w:val="00896102"/>
    <w:rsid w:val="00896202"/>
    <w:rsid w:val="00896248"/>
    <w:rsid w:val="0089634F"/>
    <w:rsid w:val="00896946"/>
    <w:rsid w:val="008969D2"/>
    <w:rsid w:val="00896E3C"/>
    <w:rsid w:val="00897022"/>
    <w:rsid w:val="00897255"/>
    <w:rsid w:val="0089797E"/>
    <w:rsid w:val="00897B45"/>
    <w:rsid w:val="00897C4F"/>
    <w:rsid w:val="008A03B0"/>
    <w:rsid w:val="008A0EC4"/>
    <w:rsid w:val="008A0FC4"/>
    <w:rsid w:val="008A14C4"/>
    <w:rsid w:val="008A1AB2"/>
    <w:rsid w:val="008A1EA8"/>
    <w:rsid w:val="008A1FBE"/>
    <w:rsid w:val="008A2180"/>
    <w:rsid w:val="008A2196"/>
    <w:rsid w:val="008A220C"/>
    <w:rsid w:val="008A22D6"/>
    <w:rsid w:val="008A265D"/>
    <w:rsid w:val="008A26D8"/>
    <w:rsid w:val="008A28AE"/>
    <w:rsid w:val="008A29D0"/>
    <w:rsid w:val="008A3054"/>
    <w:rsid w:val="008A30EF"/>
    <w:rsid w:val="008A30F7"/>
    <w:rsid w:val="008A3AF4"/>
    <w:rsid w:val="008A4143"/>
    <w:rsid w:val="008A4207"/>
    <w:rsid w:val="008A4A6B"/>
    <w:rsid w:val="008A4A93"/>
    <w:rsid w:val="008A4B74"/>
    <w:rsid w:val="008A4E50"/>
    <w:rsid w:val="008A505C"/>
    <w:rsid w:val="008A56ED"/>
    <w:rsid w:val="008A5709"/>
    <w:rsid w:val="008A575C"/>
    <w:rsid w:val="008A59E3"/>
    <w:rsid w:val="008A5C10"/>
    <w:rsid w:val="008A61D3"/>
    <w:rsid w:val="008A6624"/>
    <w:rsid w:val="008A67B2"/>
    <w:rsid w:val="008A6C43"/>
    <w:rsid w:val="008A6EB8"/>
    <w:rsid w:val="008A71E8"/>
    <w:rsid w:val="008A74EA"/>
    <w:rsid w:val="008A786C"/>
    <w:rsid w:val="008A7A44"/>
    <w:rsid w:val="008A7CB2"/>
    <w:rsid w:val="008A7D19"/>
    <w:rsid w:val="008B0070"/>
    <w:rsid w:val="008B02DA"/>
    <w:rsid w:val="008B04A6"/>
    <w:rsid w:val="008B0710"/>
    <w:rsid w:val="008B0D4F"/>
    <w:rsid w:val="008B142A"/>
    <w:rsid w:val="008B14B9"/>
    <w:rsid w:val="008B1602"/>
    <w:rsid w:val="008B1ADF"/>
    <w:rsid w:val="008B1B6F"/>
    <w:rsid w:val="008B1E65"/>
    <w:rsid w:val="008B1F43"/>
    <w:rsid w:val="008B28EC"/>
    <w:rsid w:val="008B2952"/>
    <w:rsid w:val="008B29A2"/>
    <w:rsid w:val="008B2A67"/>
    <w:rsid w:val="008B3D3D"/>
    <w:rsid w:val="008B4303"/>
    <w:rsid w:val="008B454F"/>
    <w:rsid w:val="008B4620"/>
    <w:rsid w:val="008B4748"/>
    <w:rsid w:val="008B491E"/>
    <w:rsid w:val="008B4F96"/>
    <w:rsid w:val="008B5220"/>
    <w:rsid w:val="008B5491"/>
    <w:rsid w:val="008B583F"/>
    <w:rsid w:val="008B5EE7"/>
    <w:rsid w:val="008B6066"/>
    <w:rsid w:val="008B62D5"/>
    <w:rsid w:val="008B6583"/>
    <w:rsid w:val="008B6638"/>
    <w:rsid w:val="008B680E"/>
    <w:rsid w:val="008B6862"/>
    <w:rsid w:val="008B69AE"/>
    <w:rsid w:val="008B6D8A"/>
    <w:rsid w:val="008B72F6"/>
    <w:rsid w:val="008B7655"/>
    <w:rsid w:val="008B7721"/>
    <w:rsid w:val="008B77B2"/>
    <w:rsid w:val="008C03D2"/>
    <w:rsid w:val="008C06DC"/>
    <w:rsid w:val="008C0905"/>
    <w:rsid w:val="008C0B5A"/>
    <w:rsid w:val="008C0C4C"/>
    <w:rsid w:val="008C0E92"/>
    <w:rsid w:val="008C1C74"/>
    <w:rsid w:val="008C1CBF"/>
    <w:rsid w:val="008C2691"/>
    <w:rsid w:val="008C2D81"/>
    <w:rsid w:val="008C3155"/>
    <w:rsid w:val="008C3B8E"/>
    <w:rsid w:val="008C3C4D"/>
    <w:rsid w:val="008C3C63"/>
    <w:rsid w:val="008C3E21"/>
    <w:rsid w:val="008C3F06"/>
    <w:rsid w:val="008C46D4"/>
    <w:rsid w:val="008C46D8"/>
    <w:rsid w:val="008C4E97"/>
    <w:rsid w:val="008C4EB9"/>
    <w:rsid w:val="008C5291"/>
    <w:rsid w:val="008C5596"/>
    <w:rsid w:val="008C587B"/>
    <w:rsid w:val="008C5B25"/>
    <w:rsid w:val="008C5FBD"/>
    <w:rsid w:val="008C639F"/>
    <w:rsid w:val="008C6445"/>
    <w:rsid w:val="008C676D"/>
    <w:rsid w:val="008C69BF"/>
    <w:rsid w:val="008C7237"/>
    <w:rsid w:val="008C725C"/>
    <w:rsid w:val="008C7F50"/>
    <w:rsid w:val="008D06BD"/>
    <w:rsid w:val="008D0D73"/>
    <w:rsid w:val="008D132F"/>
    <w:rsid w:val="008D14C2"/>
    <w:rsid w:val="008D16D2"/>
    <w:rsid w:val="008D179C"/>
    <w:rsid w:val="008D1914"/>
    <w:rsid w:val="008D1923"/>
    <w:rsid w:val="008D1AC2"/>
    <w:rsid w:val="008D1BD0"/>
    <w:rsid w:val="008D1CCE"/>
    <w:rsid w:val="008D1EDF"/>
    <w:rsid w:val="008D25D3"/>
    <w:rsid w:val="008D27F8"/>
    <w:rsid w:val="008D2959"/>
    <w:rsid w:val="008D2CBE"/>
    <w:rsid w:val="008D2CD2"/>
    <w:rsid w:val="008D2CFB"/>
    <w:rsid w:val="008D31EB"/>
    <w:rsid w:val="008D3320"/>
    <w:rsid w:val="008D3CCC"/>
    <w:rsid w:val="008D3F0B"/>
    <w:rsid w:val="008D4415"/>
    <w:rsid w:val="008D4683"/>
    <w:rsid w:val="008D4BD5"/>
    <w:rsid w:val="008D53F8"/>
    <w:rsid w:val="008D5590"/>
    <w:rsid w:val="008D651E"/>
    <w:rsid w:val="008D65BF"/>
    <w:rsid w:val="008D6A02"/>
    <w:rsid w:val="008D6A3C"/>
    <w:rsid w:val="008D6CC0"/>
    <w:rsid w:val="008D7307"/>
    <w:rsid w:val="008D7344"/>
    <w:rsid w:val="008D7605"/>
    <w:rsid w:val="008D7903"/>
    <w:rsid w:val="008D7A90"/>
    <w:rsid w:val="008E0686"/>
    <w:rsid w:val="008E08C3"/>
    <w:rsid w:val="008E0BFC"/>
    <w:rsid w:val="008E1467"/>
    <w:rsid w:val="008E14DF"/>
    <w:rsid w:val="008E1787"/>
    <w:rsid w:val="008E1AC5"/>
    <w:rsid w:val="008E1E32"/>
    <w:rsid w:val="008E1FB3"/>
    <w:rsid w:val="008E1FFC"/>
    <w:rsid w:val="008E231A"/>
    <w:rsid w:val="008E281B"/>
    <w:rsid w:val="008E2824"/>
    <w:rsid w:val="008E2879"/>
    <w:rsid w:val="008E2F9C"/>
    <w:rsid w:val="008E3148"/>
    <w:rsid w:val="008E31CB"/>
    <w:rsid w:val="008E323F"/>
    <w:rsid w:val="008E362B"/>
    <w:rsid w:val="008E3BF1"/>
    <w:rsid w:val="008E3F35"/>
    <w:rsid w:val="008E4087"/>
    <w:rsid w:val="008E4216"/>
    <w:rsid w:val="008E46CF"/>
    <w:rsid w:val="008E47D2"/>
    <w:rsid w:val="008E4869"/>
    <w:rsid w:val="008E4C17"/>
    <w:rsid w:val="008E50B5"/>
    <w:rsid w:val="008E5534"/>
    <w:rsid w:val="008E6083"/>
    <w:rsid w:val="008E619A"/>
    <w:rsid w:val="008E6243"/>
    <w:rsid w:val="008E62BD"/>
    <w:rsid w:val="008E62EA"/>
    <w:rsid w:val="008E64FF"/>
    <w:rsid w:val="008E66D7"/>
    <w:rsid w:val="008E6AD2"/>
    <w:rsid w:val="008E7092"/>
    <w:rsid w:val="008E7123"/>
    <w:rsid w:val="008E72E6"/>
    <w:rsid w:val="008F01C7"/>
    <w:rsid w:val="008F05EC"/>
    <w:rsid w:val="008F0D27"/>
    <w:rsid w:val="008F10BF"/>
    <w:rsid w:val="008F10FA"/>
    <w:rsid w:val="008F13C8"/>
    <w:rsid w:val="008F164B"/>
    <w:rsid w:val="008F20D5"/>
    <w:rsid w:val="008F2741"/>
    <w:rsid w:val="008F2875"/>
    <w:rsid w:val="008F2C42"/>
    <w:rsid w:val="008F2E7D"/>
    <w:rsid w:val="008F2EF6"/>
    <w:rsid w:val="008F2FFA"/>
    <w:rsid w:val="008F3041"/>
    <w:rsid w:val="008F3AF0"/>
    <w:rsid w:val="008F3B3B"/>
    <w:rsid w:val="008F3E0B"/>
    <w:rsid w:val="008F40BA"/>
    <w:rsid w:val="008F40C2"/>
    <w:rsid w:val="008F4104"/>
    <w:rsid w:val="008F440E"/>
    <w:rsid w:val="008F44A8"/>
    <w:rsid w:val="008F4AFB"/>
    <w:rsid w:val="008F4B8A"/>
    <w:rsid w:val="008F4D93"/>
    <w:rsid w:val="008F4E2B"/>
    <w:rsid w:val="008F517E"/>
    <w:rsid w:val="008F53CC"/>
    <w:rsid w:val="008F541C"/>
    <w:rsid w:val="008F550D"/>
    <w:rsid w:val="008F5A40"/>
    <w:rsid w:val="008F5DAA"/>
    <w:rsid w:val="008F5F24"/>
    <w:rsid w:val="008F6232"/>
    <w:rsid w:val="008F6312"/>
    <w:rsid w:val="008F6557"/>
    <w:rsid w:val="008F6715"/>
    <w:rsid w:val="008F6727"/>
    <w:rsid w:val="008F6CDB"/>
    <w:rsid w:val="008F7085"/>
    <w:rsid w:val="008F71A4"/>
    <w:rsid w:val="008F7579"/>
    <w:rsid w:val="008F7702"/>
    <w:rsid w:val="008F776A"/>
    <w:rsid w:val="00900134"/>
    <w:rsid w:val="009004AE"/>
    <w:rsid w:val="00900564"/>
    <w:rsid w:val="0090086C"/>
    <w:rsid w:val="00900873"/>
    <w:rsid w:val="00900F92"/>
    <w:rsid w:val="00901007"/>
    <w:rsid w:val="00901170"/>
    <w:rsid w:val="0090138E"/>
    <w:rsid w:val="00901726"/>
    <w:rsid w:val="0090173D"/>
    <w:rsid w:val="00901D64"/>
    <w:rsid w:val="009022B1"/>
    <w:rsid w:val="00902959"/>
    <w:rsid w:val="00902FAF"/>
    <w:rsid w:val="0090336E"/>
    <w:rsid w:val="00903767"/>
    <w:rsid w:val="0090393B"/>
    <w:rsid w:val="00903AB5"/>
    <w:rsid w:val="00903C7D"/>
    <w:rsid w:val="0090403B"/>
    <w:rsid w:val="00904675"/>
    <w:rsid w:val="00904751"/>
    <w:rsid w:val="00904E0E"/>
    <w:rsid w:val="00904EC4"/>
    <w:rsid w:val="00905142"/>
    <w:rsid w:val="00905616"/>
    <w:rsid w:val="009058DC"/>
    <w:rsid w:val="00906165"/>
    <w:rsid w:val="009062B0"/>
    <w:rsid w:val="009062FD"/>
    <w:rsid w:val="00906318"/>
    <w:rsid w:val="009063F8"/>
    <w:rsid w:val="009064A1"/>
    <w:rsid w:val="009064E1"/>
    <w:rsid w:val="0090680C"/>
    <w:rsid w:val="009071BD"/>
    <w:rsid w:val="009071EE"/>
    <w:rsid w:val="0090786C"/>
    <w:rsid w:val="00907A64"/>
    <w:rsid w:val="00907AC8"/>
    <w:rsid w:val="00907BAC"/>
    <w:rsid w:val="00907BDB"/>
    <w:rsid w:val="009104B1"/>
    <w:rsid w:val="00910517"/>
    <w:rsid w:val="009107D7"/>
    <w:rsid w:val="0091086D"/>
    <w:rsid w:val="009109E9"/>
    <w:rsid w:val="00910B24"/>
    <w:rsid w:val="00911277"/>
    <w:rsid w:val="009112B6"/>
    <w:rsid w:val="009112D3"/>
    <w:rsid w:val="009115FA"/>
    <w:rsid w:val="00911732"/>
    <w:rsid w:val="00911871"/>
    <w:rsid w:val="00911B39"/>
    <w:rsid w:val="00911C01"/>
    <w:rsid w:val="00911D80"/>
    <w:rsid w:val="00912163"/>
    <w:rsid w:val="009121AB"/>
    <w:rsid w:val="009125B1"/>
    <w:rsid w:val="009128B5"/>
    <w:rsid w:val="00912BE2"/>
    <w:rsid w:val="00912F54"/>
    <w:rsid w:val="00913074"/>
    <w:rsid w:val="009130F6"/>
    <w:rsid w:val="009132F6"/>
    <w:rsid w:val="009139D4"/>
    <w:rsid w:val="00913BD7"/>
    <w:rsid w:val="00913C39"/>
    <w:rsid w:val="00913C4C"/>
    <w:rsid w:val="00913D1C"/>
    <w:rsid w:val="00913D57"/>
    <w:rsid w:val="00914358"/>
    <w:rsid w:val="0091445B"/>
    <w:rsid w:val="00914761"/>
    <w:rsid w:val="0091496D"/>
    <w:rsid w:val="00914B3D"/>
    <w:rsid w:val="00914B70"/>
    <w:rsid w:val="00914D34"/>
    <w:rsid w:val="00914F67"/>
    <w:rsid w:val="009151D4"/>
    <w:rsid w:val="00915504"/>
    <w:rsid w:val="00915972"/>
    <w:rsid w:val="00915D9D"/>
    <w:rsid w:val="00915DBC"/>
    <w:rsid w:val="0091630A"/>
    <w:rsid w:val="00916409"/>
    <w:rsid w:val="0091656F"/>
    <w:rsid w:val="00916859"/>
    <w:rsid w:val="0091690A"/>
    <w:rsid w:val="00916DB5"/>
    <w:rsid w:val="00916F66"/>
    <w:rsid w:val="009171B2"/>
    <w:rsid w:val="009171BC"/>
    <w:rsid w:val="009172EE"/>
    <w:rsid w:val="00917374"/>
    <w:rsid w:val="0091751A"/>
    <w:rsid w:val="00917523"/>
    <w:rsid w:val="00917C54"/>
    <w:rsid w:val="0092040F"/>
    <w:rsid w:val="009204CF"/>
    <w:rsid w:val="00920988"/>
    <w:rsid w:val="00921100"/>
    <w:rsid w:val="00921459"/>
    <w:rsid w:val="00921A03"/>
    <w:rsid w:val="00921C16"/>
    <w:rsid w:val="00921E81"/>
    <w:rsid w:val="00922106"/>
    <w:rsid w:val="009225BC"/>
    <w:rsid w:val="00922652"/>
    <w:rsid w:val="0092268C"/>
    <w:rsid w:val="00922C9F"/>
    <w:rsid w:val="00923109"/>
    <w:rsid w:val="00923274"/>
    <w:rsid w:val="009233FC"/>
    <w:rsid w:val="00923927"/>
    <w:rsid w:val="00923978"/>
    <w:rsid w:val="00923E72"/>
    <w:rsid w:val="00923F65"/>
    <w:rsid w:val="00924469"/>
    <w:rsid w:val="009246D4"/>
    <w:rsid w:val="0092491D"/>
    <w:rsid w:val="0092553B"/>
    <w:rsid w:val="00925559"/>
    <w:rsid w:val="00925B29"/>
    <w:rsid w:val="00925F82"/>
    <w:rsid w:val="00925FFA"/>
    <w:rsid w:val="009260C2"/>
    <w:rsid w:val="00926200"/>
    <w:rsid w:val="00926526"/>
    <w:rsid w:val="0092655E"/>
    <w:rsid w:val="009267DF"/>
    <w:rsid w:val="009269B8"/>
    <w:rsid w:val="00926B06"/>
    <w:rsid w:val="00926B2A"/>
    <w:rsid w:val="00926FCA"/>
    <w:rsid w:val="00926FF5"/>
    <w:rsid w:val="009275EB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04AF"/>
    <w:rsid w:val="00930C8B"/>
    <w:rsid w:val="0093105E"/>
    <w:rsid w:val="009312B1"/>
    <w:rsid w:val="0093153A"/>
    <w:rsid w:val="00931A71"/>
    <w:rsid w:val="00931A7F"/>
    <w:rsid w:val="00931FD6"/>
    <w:rsid w:val="009321F3"/>
    <w:rsid w:val="00932519"/>
    <w:rsid w:val="0093256B"/>
    <w:rsid w:val="0093281B"/>
    <w:rsid w:val="009330B2"/>
    <w:rsid w:val="00933375"/>
    <w:rsid w:val="009335E5"/>
    <w:rsid w:val="0093482A"/>
    <w:rsid w:val="00934C3C"/>
    <w:rsid w:val="00934CBD"/>
    <w:rsid w:val="009350D7"/>
    <w:rsid w:val="009359F6"/>
    <w:rsid w:val="00935E31"/>
    <w:rsid w:val="00936094"/>
    <w:rsid w:val="0093620B"/>
    <w:rsid w:val="009362AD"/>
    <w:rsid w:val="0093655C"/>
    <w:rsid w:val="0093664D"/>
    <w:rsid w:val="00937711"/>
    <w:rsid w:val="009378CF"/>
    <w:rsid w:val="00937C1B"/>
    <w:rsid w:val="00937C44"/>
    <w:rsid w:val="00937E3F"/>
    <w:rsid w:val="00937EF8"/>
    <w:rsid w:val="00940094"/>
    <w:rsid w:val="00940138"/>
    <w:rsid w:val="0094060B"/>
    <w:rsid w:val="009408F2"/>
    <w:rsid w:val="00940BEA"/>
    <w:rsid w:val="00940EFE"/>
    <w:rsid w:val="00941235"/>
    <w:rsid w:val="00941287"/>
    <w:rsid w:val="00941657"/>
    <w:rsid w:val="00941707"/>
    <w:rsid w:val="0094191E"/>
    <w:rsid w:val="00941C4A"/>
    <w:rsid w:val="0094224D"/>
    <w:rsid w:val="00942399"/>
    <w:rsid w:val="00942436"/>
    <w:rsid w:val="00942CEB"/>
    <w:rsid w:val="009435E7"/>
    <w:rsid w:val="00943695"/>
    <w:rsid w:val="009437C7"/>
    <w:rsid w:val="0094381C"/>
    <w:rsid w:val="00943B0B"/>
    <w:rsid w:val="00943E83"/>
    <w:rsid w:val="0094428D"/>
    <w:rsid w:val="009446A3"/>
    <w:rsid w:val="009449DA"/>
    <w:rsid w:val="00944C09"/>
    <w:rsid w:val="00944D2C"/>
    <w:rsid w:val="00944DF4"/>
    <w:rsid w:val="00945062"/>
    <w:rsid w:val="00945084"/>
    <w:rsid w:val="00945324"/>
    <w:rsid w:val="00945499"/>
    <w:rsid w:val="0094557D"/>
    <w:rsid w:val="00945895"/>
    <w:rsid w:val="009458B8"/>
    <w:rsid w:val="00945CCE"/>
    <w:rsid w:val="00945E00"/>
    <w:rsid w:val="00945EB4"/>
    <w:rsid w:val="00946537"/>
    <w:rsid w:val="00946745"/>
    <w:rsid w:val="009467D5"/>
    <w:rsid w:val="009467E0"/>
    <w:rsid w:val="009469F1"/>
    <w:rsid w:val="00946C24"/>
    <w:rsid w:val="009470CE"/>
    <w:rsid w:val="00947259"/>
    <w:rsid w:val="0094740B"/>
    <w:rsid w:val="009474C8"/>
    <w:rsid w:val="0094762F"/>
    <w:rsid w:val="00947A70"/>
    <w:rsid w:val="00947ABA"/>
    <w:rsid w:val="00950F81"/>
    <w:rsid w:val="009510F4"/>
    <w:rsid w:val="00951182"/>
    <w:rsid w:val="0095133F"/>
    <w:rsid w:val="009514A4"/>
    <w:rsid w:val="00951562"/>
    <w:rsid w:val="00951694"/>
    <w:rsid w:val="00951949"/>
    <w:rsid w:val="00951A54"/>
    <w:rsid w:val="00951AC4"/>
    <w:rsid w:val="00951AE4"/>
    <w:rsid w:val="00951AE5"/>
    <w:rsid w:val="00951C04"/>
    <w:rsid w:val="009524F2"/>
    <w:rsid w:val="0095272A"/>
    <w:rsid w:val="009527D6"/>
    <w:rsid w:val="00952D7B"/>
    <w:rsid w:val="0095368D"/>
    <w:rsid w:val="009536D0"/>
    <w:rsid w:val="0095392E"/>
    <w:rsid w:val="00953F3B"/>
    <w:rsid w:val="00953F93"/>
    <w:rsid w:val="00954001"/>
    <w:rsid w:val="00954041"/>
    <w:rsid w:val="009543DD"/>
    <w:rsid w:val="009544BE"/>
    <w:rsid w:val="00954CB4"/>
    <w:rsid w:val="00955080"/>
    <w:rsid w:val="009551F2"/>
    <w:rsid w:val="0095571A"/>
    <w:rsid w:val="00955882"/>
    <w:rsid w:val="0095592A"/>
    <w:rsid w:val="00955ADB"/>
    <w:rsid w:val="00955C14"/>
    <w:rsid w:val="00955E41"/>
    <w:rsid w:val="0095603A"/>
    <w:rsid w:val="00956202"/>
    <w:rsid w:val="0095643B"/>
    <w:rsid w:val="00956618"/>
    <w:rsid w:val="00956A4F"/>
    <w:rsid w:val="00956AF2"/>
    <w:rsid w:val="00956E12"/>
    <w:rsid w:val="0095748F"/>
    <w:rsid w:val="00957751"/>
    <w:rsid w:val="00957849"/>
    <w:rsid w:val="00960152"/>
    <w:rsid w:val="00960157"/>
    <w:rsid w:val="00960224"/>
    <w:rsid w:val="0096023A"/>
    <w:rsid w:val="0096048C"/>
    <w:rsid w:val="0096086D"/>
    <w:rsid w:val="00960D9D"/>
    <w:rsid w:val="0096109B"/>
    <w:rsid w:val="00961127"/>
    <w:rsid w:val="009612ED"/>
    <w:rsid w:val="00961465"/>
    <w:rsid w:val="00961865"/>
    <w:rsid w:val="009619AF"/>
    <w:rsid w:val="00961FA3"/>
    <w:rsid w:val="009621C3"/>
    <w:rsid w:val="00962569"/>
    <w:rsid w:val="00962C35"/>
    <w:rsid w:val="00962CD8"/>
    <w:rsid w:val="00962D8B"/>
    <w:rsid w:val="00962FCB"/>
    <w:rsid w:val="00963301"/>
    <w:rsid w:val="009633CB"/>
    <w:rsid w:val="00963429"/>
    <w:rsid w:val="0096358F"/>
    <w:rsid w:val="009635C0"/>
    <w:rsid w:val="00963B4E"/>
    <w:rsid w:val="00963D88"/>
    <w:rsid w:val="009640CF"/>
    <w:rsid w:val="00964358"/>
    <w:rsid w:val="009645BF"/>
    <w:rsid w:val="009649C4"/>
    <w:rsid w:val="00965061"/>
    <w:rsid w:val="0096560A"/>
    <w:rsid w:val="00965795"/>
    <w:rsid w:val="009659BC"/>
    <w:rsid w:val="00965C7D"/>
    <w:rsid w:val="00965D09"/>
    <w:rsid w:val="00965F37"/>
    <w:rsid w:val="0096601A"/>
    <w:rsid w:val="00966323"/>
    <w:rsid w:val="009665BF"/>
    <w:rsid w:val="00966621"/>
    <w:rsid w:val="009666BF"/>
    <w:rsid w:val="00967106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1F89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029"/>
    <w:rsid w:val="00975673"/>
    <w:rsid w:val="00975900"/>
    <w:rsid w:val="00975AD0"/>
    <w:rsid w:val="00975BE7"/>
    <w:rsid w:val="00975CE0"/>
    <w:rsid w:val="00975DAF"/>
    <w:rsid w:val="00975DF8"/>
    <w:rsid w:val="009771F8"/>
    <w:rsid w:val="009776A7"/>
    <w:rsid w:val="00977948"/>
    <w:rsid w:val="00977E48"/>
    <w:rsid w:val="009800D0"/>
    <w:rsid w:val="00980797"/>
    <w:rsid w:val="009808A5"/>
    <w:rsid w:val="00980958"/>
    <w:rsid w:val="009809E2"/>
    <w:rsid w:val="00980C78"/>
    <w:rsid w:val="00980DDF"/>
    <w:rsid w:val="00980DFA"/>
    <w:rsid w:val="00980F87"/>
    <w:rsid w:val="0098118D"/>
    <w:rsid w:val="009811A8"/>
    <w:rsid w:val="009811B1"/>
    <w:rsid w:val="009811E6"/>
    <w:rsid w:val="00981205"/>
    <w:rsid w:val="00981680"/>
    <w:rsid w:val="00981DD0"/>
    <w:rsid w:val="009820F7"/>
    <w:rsid w:val="00982498"/>
    <w:rsid w:val="009827B0"/>
    <w:rsid w:val="00982A77"/>
    <w:rsid w:val="00982D69"/>
    <w:rsid w:val="00982DA3"/>
    <w:rsid w:val="00982E8B"/>
    <w:rsid w:val="00982EA1"/>
    <w:rsid w:val="00983003"/>
    <w:rsid w:val="009831C0"/>
    <w:rsid w:val="0098325B"/>
    <w:rsid w:val="00983504"/>
    <w:rsid w:val="0098363D"/>
    <w:rsid w:val="0098366C"/>
    <w:rsid w:val="00983BD5"/>
    <w:rsid w:val="009840EB"/>
    <w:rsid w:val="00984574"/>
    <w:rsid w:val="00984685"/>
    <w:rsid w:val="00984939"/>
    <w:rsid w:val="00984D62"/>
    <w:rsid w:val="009850FC"/>
    <w:rsid w:val="009851DC"/>
    <w:rsid w:val="00985345"/>
    <w:rsid w:val="009853C4"/>
    <w:rsid w:val="009855F6"/>
    <w:rsid w:val="00985788"/>
    <w:rsid w:val="009862F1"/>
    <w:rsid w:val="00986C51"/>
    <w:rsid w:val="00986C76"/>
    <w:rsid w:val="00986D7D"/>
    <w:rsid w:val="0098709A"/>
    <w:rsid w:val="009872A2"/>
    <w:rsid w:val="0098755D"/>
    <w:rsid w:val="0098771C"/>
    <w:rsid w:val="00987922"/>
    <w:rsid w:val="00987D1F"/>
    <w:rsid w:val="00987DF8"/>
    <w:rsid w:val="00987E0C"/>
    <w:rsid w:val="0099018C"/>
    <w:rsid w:val="00990360"/>
    <w:rsid w:val="0099037E"/>
    <w:rsid w:val="009903D4"/>
    <w:rsid w:val="00990404"/>
    <w:rsid w:val="0099051C"/>
    <w:rsid w:val="0099074D"/>
    <w:rsid w:val="0099099D"/>
    <w:rsid w:val="00990D7D"/>
    <w:rsid w:val="00990F60"/>
    <w:rsid w:val="00991197"/>
    <w:rsid w:val="0099125C"/>
    <w:rsid w:val="00991664"/>
    <w:rsid w:val="0099197F"/>
    <w:rsid w:val="009919A8"/>
    <w:rsid w:val="00991A47"/>
    <w:rsid w:val="00991F8C"/>
    <w:rsid w:val="009921E3"/>
    <w:rsid w:val="00992714"/>
    <w:rsid w:val="00992A0B"/>
    <w:rsid w:val="00992F6D"/>
    <w:rsid w:val="0099359F"/>
    <w:rsid w:val="00993ACA"/>
    <w:rsid w:val="00993CA4"/>
    <w:rsid w:val="00993F32"/>
    <w:rsid w:val="00993FC6"/>
    <w:rsid w:val="009942A1"/>
    <w:rsid w:val="00994923"/>
    <w:rsid w:val="00994BE8"/>
    <w:rsid w:val="00994EE1"/>
    <w:rsid w:val="00995231"/>
    <w:rsid w:val="009953CE"/>
    <w:rsid w:val="0099545C"/>
    <w:rsid w:val="009954B2"/>
    <w:rsid w:val="00995BBD"/>
    <w:rsid w:val="00995BD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A9C"/>
    <w:rsid w:val="00997CDB"/>
    <w:rsid w:val="00997E0A"/>
    <w:rsid w:val="00997F02"/>
    <w:rsid w:val="00997F5B"/>
    <w:rsid w:val="009A0432"/>
    <w:rsid w:val="009A04ED"/>
    <w:rsid w:val="009A06D9"/>
    <w:rsid w:val="009A0B29"/>
    <w:rsid w:val="009A0D07"/>
    <w:rsid w:val="009A114C"/>
    <w:rsid w:val="009A116C"/>
    <w:rsid w:val="009A13CA"/>
    <w:rsid w:val="009A15D8"/>
    <w:rsid w:val="009A1AA9"/>
    <w:rsid w:val="009A1DFB"/>
    <w:rsid w:val="009A2337"/>
    <w:rsid w:val="009A23CC"/>
    <w:rsid w:val="009A2566"/>
    <w:rsid w:val="009A2A57"/>
    <w:rsid w:val="009A2A5E"/>
    <w:rsid w:val="009A2B1F"/>
    <w:rsid w:val="009A2E5E"/>
    <w:rsid w:val="009A320C"/>
    <w:rsid w:val="009A3393"/>
    <w:rsid w:val="009A3589"/>
    <w:rsid w:val="009A3E2E"/>
    <w:rsid w:val="009A4105"/>
    <w:rsid w:val="009A4417"/>
    <w:rsid w:val="009A4CB6"/>
    <w:rsid w:val="009A4E5B"/>
    <w:rsid w:val="009A51EB"/>
    <w:rsid w:val="009A5310"/>
    <w:rsid w:val="009A5444"/>
    <w:rsid w:val="009A58E9"/>
    <w:rsid w:val="009A58EC"/>
    <w:rsid w:val="009A5BB9"/>
    <w:rsid w:val="009A5DE5"/>
    <w:rsid w:val="009A6232"/>
    <w:rsid w:val="009A643B"/>
    <w:rsid w:val="009A66F1"/>
    <w:rsid w:val="009A670E"/>
    <w:rsid w:val="009A677A"/>
    <w:rsid w:val="009A69DF"/>
    <w:rsid w:val="009A6C0E"/>
    <w:rsid w:val="009A6C46"/>
    <w:rsid w:val="009A6F1A"/>
    <w:rsid w:val="009A6FEC"/>
    <w:rsid w:val="009A7418"/>
    <w:rsid w:val="009A7ECE"/>
    <w:rsid w:val="009B041B"/>
    <w:rsid w:val="009B0587"/>
    <w:rsid w:val="009B0628"/>
    <w:rsid w:val="009B0930"/>
    <w:rsid w:val="009B10C1"/>
    <w:rsid w:val="009B1134"/>
    <w:rsid w:val="009B16CE"/>
    <w:rsid w:val="009B1BFA"/>
    <w:rsid w:val="009B1E8F"/>
    <w:rsid w:val="009B1F3B"/>
    <w:rsid w:val="009B214C"/>
    <w:rsid w:val="009B2229"/>
    <w:rsid w:val="009B23C3"/>
    <w:rsid w:val="009B2CFF"/>
    <w:rsid w:val="009B2FF6"/>
    <w:rsid w:val="009B3031"/>
    <w:rsid w:val="009B34CD"/>
    <w:rsid w:val="009B3837"/>
    <w:rsid w:val="009B385D"/>
    <w:rsid w:val="009B3971"/>
    <w:rsid w:val="009B39B7"/>
    <w:rsid w:val="009B39CD"/>
    <w:rsid w:val="009B3FA5"/>
    <w:rsid w:val="009B477D"/>
    <w:rsid w:val="009B47AB"/>
    <w:rsid w:val="009B49CF"/>
    <w:rsid w:val="009B4CB4"/>
    <w:rsid w:val="009B4EAE"/>
    <w:rsid w:val="009B4F70"/>
    <w:rsid w:val="009B5675"/>
    <w:rsid w:val="009B5921"/>
    <w:rsid w:val="009B5F2E"/>
    <w:rsid w:val="009B5FC7"/>
    <w:rsid w:val="009B67CC"/>
    <w:rsid w:val="009B67F2"/>
    <w:rsid w:val="009B683A"/>
    <w:rsid w:val="009B6A50"/>
    <w:rsid w:val="009B6A60"/>
    <w:rsid w:val="009B6BE1"/>
    <w:rsid w:val="009B6E22"/>
    <w:rsid w:val="009B74E3"/>
    <w:rsid w:val="009B7902"/>
    <w:rsid w:val="009C01BE"/>
    <w:rsid w:val="009C0684"/>
    <w:rsid w:val="009C084E"/>
    <w:rsid w:val="009C0926"/>
    <w:rsid w:val="009C0A65"/>
    <w:rsid w:val="009C0C9B"/>
    <w:rsid w:val="009C0E6F"/>
    <w:rsid w:val="009C0EA8"/>
    <w:rsid w:val="009C11CB"/>
    <w:rsid w:val="009C128B"/>
    <w:rsid w:val="009C1357"/>
    <w:rsid w:val="009C1A17"/>
    <w:rsid w:val="009C1CF6"/>
    <w:rsid w:val="009C211E"/>
    <w:rsid w:val="009C2195"/>
    <w:rsid w:val="009C237F"/>
    <w:rsid w:val="009C24C9"/>
    <w:rsid w:val="009C2596"/>
    <w:rsid w:val="009C25AF"/>
    <w:rsid w:val="009C27D8"/>
    <w:rsid w:val="009C28E1"/>
    <w:rsid w:val="009C2ABB"/>
    <w:rsid w:val="009C31CF"/>
    <w:rsid w:val="009C3516"/>
    <w:rsid w:val="009C35EB"/>
    <w:rsid w:val="009C39DF"/>
    <w:rsid w:val="009C3E14"/>
    <w:rsid w:val="009C3E35"/>
    <w:rsid w:val="009C3F36"/>
    <w:rsid w:val="009C405B"/>
    <w:rsid w:val="009C42EA"/>
    <w:rsid w:val="009C468B"/>
    <w:rsid w:val="009C4795"/>
    <w:rsid w:val="009C4DF7"/>
    <w:rsid w:val="009C5132"/>
    <w:rsid w:val="009C5363"/>
    <w:rsid w:val="009C5624"/>
    <w:rsid w:val="009C5855"/>
    <w:rsid w:val="009C59FD"/>
    <w:rsid w:val="009C5A92"/>
    <w:rsid w:val="009C6064"/>
    <w:rsid w:val="009C619E"/>
    <w:rsid w:val="009C65D8"/>
    <w:rsid w:val="009C686B"/>
    <w:rsid w:val="009C6D4C"/>
    <w:rsid w:val="009C71CF"/>
    <w:rsid w:val="009C731B"/>
    <w:rsid w:val="009C7394"/>
    <w:rsid w:val="009C741E"/>
    <w:rsid w:val="009C7549"/>
    <w:rsid w:val="009C7659"/>
    <w:rsid w:val="009C772A"/>
    <w:rsid w:val="009C792A"/>
    <w:rsid w:val="009C7C0A"/>
    <w:rsid w:val="009D0062"/>
    <w:rsid w:val="009D00F4"/>
    <w:rsid w:val="009D08D0"/>
    <w:rsid w:val="009D0D13"/>
    <w:rsid w:val="009D0F51"/>
    <w:rsid w:val="009D0FE6"/>
    <w:rsid w:val="009D11E3"/>
    <w:rsid w:val="009D14D2"/>
    <w:rsid w:val="009D1CE0"/>
    <w:rsid w:val="009D1F29"/>
    <w:rsid w:val="009D1F81"/>
    <w:rsid w:val="009D208C"/>
    <w:rsid w:val="009D2109"/>
    <w:rsid w:val="009D23CB"/>
    <w:rsid w:val="009D2BA2"/>
    <w:rsid w:val="009D2BFF"/>
    <w:rsid w:val="009D2D1B"/>
    <w:rsid w:val="009D2E44"/>
    <w:rsid w:val="009D2F22"/>
    <w:rsid w:val="009D317C"/>
    <w:rsid w:val="009D3420"/>
    <w:rsid w:val="009D381B"/>
    <w:rsid w:val="009D3A1F"/>
    <w:rsid w:val="009D3A64"/>
    <w:rsid w:val="009D3DE3"/>
    <w:rsid w:val="009D3E4D"/>
    <w:rsid w:val="009D3F16"/>
    <w:rsid w:val="009D44AC"/>
    <w:rsid w:val="009D46EB"/>
    <w:rsid w:val="009D4852"/>
    <w:rsid w:val="009D48E4"/>
    <w:rsid w:val="009D4907"/>
    <w:rsid w:val="009D4E4F"/>
    <w:rsid w:val="009D4ED3"/>
    <w:rsid w:val="009D5173"/>
    <w:rsid w:val="009D529C"/>
    <w:rsid w:val="009D5367"/>
    <w:rsid w:val="009D5440"/>
    <w:rsid w:val="009D54DA"/>
    <w:rsid w:val="009D5726"/>
    <w:rsid w:val="009D58BE"/>
    <w:rsid w:val="009D5BFF"/>
    <w:rsid w:val="009D5E76"/>
    <w:rsid w:val="009D5F35"/>
    <w:rsid w:val="009D61A7"/>
    <w:rsid w:val="009D6B02"/>
    <w:rsid w:val="009D6BD3"/>
    <w:rsid w:val="009D70F8"/>
    <w:rsid w:val="009D73F8"/>
    <w:rsid w:val="009D775A"/>
    <w:rsid w:val="009D7959"/>
    <w:rsid w:val="009D7F9D"/>
    <w:rsid w:val="009E001F"/>
    <w:rsid w:val="009E0123"/>
    <w:rsid w:val="009E0146"/>
    <w:rsid w:val="009E0437"/>
    <w:rsid w:val="009E06B2"/>
    <w:rsid w:val="009E0BF6"/>
    <w:rsid w:val="009E1011"/>
    <w:rsid w:val="009E104D"/>
    <w:rsid w:val="009E14B3"/>
    <w:rsid w:val="009E1680"/>
    <w:rsid w:val="009E1861"/>
    <w:rsid w:val="009E19E8"/>
    <w:rsid w:val="009E1B4A"/>
    <w:rsid w:val="009E2B73"/>
    <w:rsid w:val="009E2F51"/>
    <w:rsid w:val="009E2FAC"/>
    <w:rsid w:val="009E3BCD"/>
    <w:rsid w:val="009E3EFA"/>
    <w:rsid w:val="009E3FEE"/>
    <w:rsid w:val="009E4568"/>
    <w:rsid w:val="009E46C5"/>
    <w:rsid w:val="009E4925"/>
    <w:rsid w:val="009E4E8B"/>
    <w:rsid w:val="009E50F0"/>
    <w:rsid w:val="009E5847"/>
    <w:rsid w:val="009E5A2E"/>
    <w:rsid w:val="009E61FA"/>
    <w:rsid w:val="009E6F0F"/>
    <w:rsid w:val="009E737B"/>
    <w:rsid w:val="009E765E"/>
    <w:rsid w:val="009E76A3"/>
    <w:rsid w:val="009E76BC"/>
    <w:rsid w:val="009E79D5"/>
    <w:rsid w:val="009F019D"/>
    <w:rsid w:val="009F0266"/>
    <w:rsid w:val="009F054F"/>
    <w:rsid w:val="009F0715"/>
    <w:rsid w:val="009F0E93"/>
    <w:rsid w:val="009F1072"/>
    <w:rsid w:val="009F11D0"/>
    <w:rsid w:val="009F1366"/>
    <w:rsid w:val="009F18D6"/>
    <w:rsid w:val="009F1ABC"/>
    <w:rsid w:val="009F1C1F"/>
    <w:rsid w:val="009F20A7"/>
    <w:rsid w:val="009F214D"/>
    <w:rsid w:val="009F22AA"/>
    <w:rsid w:val="009F2340"/>
    <w:rsid w:val="009F2356"/>
    <w:rsid w:val="009F33B5"/>
    <w:rsid w:val="009F3406"/>
    <w:rsid w:val="009F3417"/>
    <w:rsid w:val="009F35E7"/>
    <w:rsid w:val="009F36AC"/>
    <w:rsid w:val="009F3BF6"/>
    <w:rsid w:val="009F3F55"/>
    <w:rsid w:val="009F4095"/>
    <w:rsid w:val="009F419A"/>
    <w:rsid w:val="009F42C3"/>
    <w:rsid w:val="009F4D38"/>
    <w:rsid w:val="009F4DE0"/>
    <w:rsid w:val="009F4F64"/>
    <w:rsid w:val="009F5578"/>
    <w:rsid w:val="009F564D"/>
    <w:rsid w:val="009F57C2"/>
    <w:rsid w:val="009F58FF"/>
    <w:rsid w:val="009F5E3F"/>
    <w:rsid w:val="009F60C7"/>
    <w:rsid w:val="009F61CD"/>
    <w:rsid w:val="009F6294"/>
    <w:rsid w:val="009F62E4"/>
    <w:rsid w:val="009F64C5"/>
    <w:rsid w:val="009F674B"/>
    <w:rsid w:val="009F6FA8"/>
    <w:rsid w:val="009F70BF"/>
    <w:rsid w:val="009F7122"/>
    <w:rsid w:val="009F71BF"/>
    <w:rsid w:val="009F71FC"/>
    <w:rsid w:val="009F7315"/>
    <w:rsid w:val="009F735B"/>
    <w:rsid w:val="009F73CC"/>
    <w:rsid w:val="009F7470"/>
    <w:rsid w:val="009F7837"/>
    <w:rsid w:val="009F7AFD"/>
    <w:rsid w:val="009F7B13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09B"/>
    <w:rsid w:val="00A01A1B"/>
    <w:rsid w:val="00A01A79"/>
    <w:rsid w:val="00A01B40"/>
    <w:rsid w:val="00A01BD8"/>
    <w:rsid w:val="00A01CAA"/>
    <w:rsid w:val="00A01D03"/>
    <w:rsid w:val="00A01E5C"/>
    <w:rsid w:val="00A01EBB"/>
    <w:rsid w:val="00A02292"/>
    <w:rsid w:val="00A025AF"/>
    <w:rsid w:val="00A02698"/>
    <w:rsid w:val="00A02802"/>
    <w:rsid w:val="00A031AB"/>
    <w:rsid w:val="00A032C5"/>
    <w:rsid w:val="00A03899"/>
    <w:rsid w:val="00A03DA7"/>
    <w:rsid w:val="00A03E25"/>
    <w:rsid w:val="00A04BAF"/>
    <w:rsid w:val="00A04BD3"/>
    <w:rsid w:val="00A04C44"/>
    <w:rsid w:val="00A04C6F"/>
    <w:rsid w:val="00A04C8A"/>
    <w:rsid w:val="00A04D72"/>
    <w:rsid w:val="00A04D85"/>
    <w:rsid w:val="00A056BD"/>
    <w:rsid w:val="00A05A3C"/>
    <w:rsid w:val="00A05BB7"/>
    <w:rsid w:val="00A05BE5"/>
    <w:rsid w:val="00A05EE2"/>
    <w:rsid w:val="00A06488"/>
    <w:rsid w:val="00A069AA"/>
    <w:rsid w:val="00A06ABE"/>
    <w:rsid w:val="00A06DE0"/>
    <w:rsid w:val="00A07324"/>
    <w:rsid w:val="00A07356"/>
    <w:rsid w:val="00A0752B"/>
    <w:rsid w:val="00A078FB"/>
    <w:rsid w:val="00A100D7"/>
    <w:rsid w:val="00A10786"/>
    <w:rsid w:val="00A10A75"/>
    <w:rsid w:val="00A10DD6"/>
    <w:rsid w:val="00A112EE"/>
    <w:rsid w:val="00A11340"/>
    <w:rsid w:val="00A115D1"/>
    <w:rsid w:val="00A11641"/>
    <w:rsid w:val="00A11918"/>
    <w:rsid w:val="00A11E0C"/>
    <w:rsid w:val="00A11E3D"/>
    <w:rsid w:val="00A122EA"/>
    <w:rsid w:val="00A123A4"/>
    <w:rsid w:val="00A125EB"/>
    <w:rsid w:val="00A127BD"/>
    <w:rsid w:val="00A12852"/>
    <w:rsid w:val="00A12C93"/>
    <w:rsid w:val="00A13D2A"/>
    <w:rsid w:val="00A1432D"/>
    <w:rsid w:val="00A1442F"/>
    <w:rsid w:val="00A15A0A"/>
    <w:rsid w:val="00A15A4A"/>
    <w:rsid w:val="00A16379"/>
    <w:rsid w:val="00A163B0"/>
    <w:rsid w:val="00A168D7"/>
    <w:rsid w:val="00A16C52"/>
    <w:rsid w:val="00A16EB5"/>
    <w:rsid w:val="00A1728E"/>
    <w:rsid w:val="00A1737A"/>
    <w:rsid w:val="00A17456"/>
    <w:rsid w:val="00A175DD"/>
    <w:rsid w:val="00A17B53"/>
    <w:rsid w:val="00A17EBE"/>
    <w:rsid w:val="00A20E78"/>
    <w:rsid w:val="00A212D7"/>
    <w:rsid w:val="00A21CEC"/>
    <w:rsid w:val="00A22036"/>
    <w:rsid w:val="00A22339"/>
    <w:rsid w:val="00A2252A"/>
    <w:rsid w:val="00A22E8A"/>
    <w:rsid w:val="00A2377F"/>
    <w:rsid w:val="00A23CF4"/>
    <w:rsid w:val="00A23D45"/>
    <w:rsid w:val="00A24003"/>
    <w:rsid w:val="00A24530"/>
    <w:rsid w:val="00A24724"/>
    <w:rsid w:val="00A24A4F"/>
    <w:rsid w:val="00A24BE7"/>
    <w:rsid w:val="00A24CF9"/>
    <w:rsid w:val="00A24D3C"/>
    <w:rsid w:val="00A24E78"/>
    <w:rsid w:val="00A250C6"/>
    <w:rsid w:val="00A25157"/>
    <w:rsid w:val="00A251B5"/>
    <w:rsid w:val="00A25C99"/>
    <w:rsid w:val="00A2623D"/>
    <w:rsid w:val="00A262B0"/>
    <w:rsid w:val="00A26827"/>
    <w:rsid w:val="00A26AB9"/>
    <w:rsid w:val="00A26C44"/>
    <w:rsid w:val="00A26C83"/>
    <w:rsid w:val="00A26CDC"/>
    <w:rsid w:val="00A273E7"/>
    <w:rsid w:val="00A27644"/>
    <w:rsid w:val="00A27AFA"/>
    <w:rsid w:val="00A3042E"/>
    <w:rsid w:val="00A30B57"/>
    <w:rsid w:val="00A30C4C"/>
    <w:rsid w:val="00A30F1A"/>
    <w:rsid w:val="00A3125F"/>
    <w:rsid w:val="00A3158F"/>
    <w:rsid w:val="00A3187F"/>
    <w:rsid w:val="00A31E15"/>
    <w:rsid w:val="00A32CC9"/>
    <w:rsid w:val="00A33143"/>
    <w:rsid w:val="00A331EB"/>
    <w:rsid w:val="00A33E9A"/>
    <w:rsid w:val="00A33F02"/>
    <w:rsid w:val="00A34689"/>
    <w:rsid w:val="00A348A6"/>
    <w:rsid w:val="00A34D8A"/>
    <w:rsid w:val="00A35114"/>
    <w:rsid w:val="00A352B2"/>
    <w:rsid w:val="00A35326"/>
    <w:rsid w:val="00A3547A"/>
    <w:rsid w:val="00A35568"/>
    <w:rsid w:val="00A3584D"/>
    <w:rsid w:val="00A359FA"/>
    <w:rsid w:val="00A35A80"/>
    <w:rsid w:val="00A35CF2"/>
    <w:rsid w:val="00A35EEA"/>
    <w:rsid w:val="00A36041"/>
    <w:rsid w:val="00A36271"/>
    <w:rsid w:val="00A363C3"/>
    <w:rsid w:val="00A36643"/>
    <w:rsid w:val="00A36A77"/>
    <w:rsid w:val="00A36CF5"/>
    <w:rsid w:val="00A36D2B"/>
    <w:rsid w:val="00A36FC2"/>
    <w:rsid w:val="00A379C8"/>
    <w:rsid w:val="00A37B5D"/>
    <w:rsid w:val="00A37BA7"/>
    <w:rsid w:val="00A37F8A"/>
    <w:rsid w:val="00A40109"/>
    <w:rsid w:val="00A40432"/>
    <w:rsid w:val="00A40532"/>
    <w:rsid w:val="00A4110B"/>
    <w:rsid w:val="00A41326"/>
    <w:rsid w:val="00A4145E"/>
    <w:rsid w:val="00A4148B"/>
    <w:rsid w:val="00A4168E"/>
    <w:rsid w:val="00A41B8A"/>
    <w:rsid w:val="00A41BC5"/>
    <w:rsid w:val="00A41CB2"/>
    <w:rsid w:val="00A41FA4"/>
    <w:rsid w:val="00A42083"/>
    <w:rsid w:val="00A422F1"/>
    <w:rsid w:val="00A42757"/>
    <w:rsid w:val="00A4313D"/>
    <w:rsid w:val="00A431B5"/>
    <w:rsid w:val="00A43759"/>
    <w:rsid w:val="00A437D6"/>
    <w:rsid w:val="00A43C27"/>
    <w:rsid w:val="00A43C88"/>
    <w:rsid w:val="00A43E4D"/>
    <w:rsid w:val="00A446E2"/>
    <w:rsid w:val="00A44822"/>
    <w:rsid w:val="00A448F0"/>
    <w:rsid w:val="00A44A04"/>
    <w:rsid w:val="00A44A61"/>
    <w:rsid w:val="00A451D2"/>
    <w:rsid w:val="00A4541F"/>
    <w:rsid w:val="00A45697"/>
    <w:rsid w:val="00A47103"/>
    <w:rsid w:val="00A472E0"/>
    <w:rsid w:val="00A4795A"/>
    <w:rsid w:val="00A4795F"/>
    <w:rsid w:val="00A47E10"/>
    <w:rsid w:val="00A47E78"/>
    <w:rsid w:val="00A47F63"/>
    <w:rsid w:val="00A47FAE"/>
    <w:rsid w:val="00A500A6"/>
    <w:rsid w:val="00A50398"/>
    <w:rsid w:val="00A5060C"/>
    <w:rsid w:val="00A5060D"/>
    <w:rsid w:val="00A506A4"/>
    <w:rsid w:val="00A506E2"/>
    <w:rsid w:val="00A5079C"/>
    <w:rsid w:val="00A50B65"/>
    <w:rsid w:val="00A50D21"/>
    <w:rsid w:val="00A50F5B"/>
    <w:rsid w:val="00A51147"/>
    <w:rsid w:val="00A51191"/>
    <w:rsid w:val="00A5121F"/>
    <w:rsid w:val="00A51386"/>
    <w:rsid w:val="00A51679"/>
    <w:rsid w:val="00A51D69"/>
    <w:rsid w:val="00A51FE1"/>
    <w:rsid w:val="00A521F2"/>
    <w:rsid w:val="00A5220A"/>
    <w:rsid w:val="00A523E1"/>
    <w:rsid w:val="00A52A7D"/>
    <w:rsid w:val="00A52B87"/>
    <w:rsid w:val="00A52D3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379"/>
    <w:rsid w:val="00A5446D"/>
    <w:rsid w:val="00A54519"/>
    <w:rsid w:val="00A54B09"/>
    <w:rsid w:val="00A5535D"/>
    <w:rsid w:val="00A55716"/>
    <w:rsid w:val="00A558A3"/>
    <w:rsid w:val="00A55A6D"/>
    <w:rsid w:val="00A55DA8"/>
    <w:rsid w:val="00A5628C"/>
    <w:rsid w:val="00A565B8"/>
    <w:rsid w:val="00A56728"/>
    <w:rsid w:val="00A56B09"/>
    <w:rsid w:val="00A56F56"/>
    <w:rsid w:val="00A56FD1"/>
    <w:rsid w:val="00A57003"/>
    <w:rsid w:val="00A57131"/>
    <w:rsid w:val="00A5750C"/>
    <w:rsid w:val="00A57882"/>
    <w:rsid w:val="00A5799D"/>
    <w:rsid w:val="00A57B67"/>
    <w:rsid w:val="00A608B7"/>
    <w:rsid w:val="00A60AA8"/>
    <w:rsid w:val="00A60EDE"/>
    <w:rsid w:val="00A61057"/>
    <w:rsid w:val="00A6110F"/>
    <w:rsid w:val="00A612AA"/>
    <w:rsid w:val="00A615C3"/>
    <w:rsid w:val="00A616F3"/>
    <w:rsid w:val="00A61883"/>
    <w:rsid w:val="00A61A57"/>
    <w:rsid w:val="00A61F8C"/>
    <w:rsid w:val="00A6229B"/>
    <w:rsid w:val="00A622E1"/>
    <w:rsid w:val="00A623DF"/>
    <w:rsid w:val="00A62444"/>
    <w:rsid w:val="00A62467"/>
    <w:rsid w:val="00A624DB"/>
    <w:rsid w:val="00A627D9"/>
    <w:rsid w:val="00A62C66"/>
    <w:rsid w:val="00A62D16"/>
    <w:rsid w:val="00A62D8F"/>
    <w:rsid w:val="00A62F28"/>
    <w:rsid w:val="00A63194"/>
    <w:rsid w:val="00A6342D"/>
    <w:rsid w:val="00A6364B"/>
    <w:rsid w:val="00A637A5"/>
    <w:rsid w:val="00A63BFD"/>
    <w:rsid w:val="00A640DB"/>
    <w:rsid w:val="00A646AC"/>
    <w:rsid w:val="00A651BC"/>
    <w:rsid w:val="00A6559E"/>
    <w:rsid w:val="00A6591A"/>
    <w:rsid w:val="00A65BBF"/>
    <w:rsid w:val="00A65E47"/>
    <w:rsid w:val="00A662CD"/>
    <w:rsid w:val="00A675BD"/>
    <w:rsid w:val="00A67D52"/>
    <w:rsid w:val="00A67D6F"/>
    <w:rsid w:val="00A7004B"/>
    <w:rsid w:val="00A702E4"/>
    <w:rsid w:val="00A7044E"/>
    <w:rsid w:val="00A705FC"/>
    <w:rsid w:val="00A7066F"/>
    <w:rsid w:val="00A708D2"/>
    <w:rsid w:val="00A70981"/>
    <w:rsid w:val="00A70BFE"/>
    <w:rsid w:val="00A70DBF"/>
    <w:rsid w:val="00A70E4D"/>
    <w:rsid w:val="00A70E7C"/>
    <w:rsid w:val="00A70F37"/>
    <w:rsid w:val="00A71424"/>
    <w:rsid w:val="00A7167A"/>
    <w:rsid w:val="00A717D4"/>
    <w:rsid w:val="00A71B86"/>
    <w:rsid w:val="00A71CB7"/>
    <w:rsid w:val="00A71CF3"/>
    <w:rsid w:val="00A71D8E"/>
    <w:rsid w:val="00A720E2"/>
    <w:rsid w:val="00A7223A"/>
    <w:rsid w:val="00A72376"/>
    <w:rsid w:val="00A7280A"/>
    <w:rsid w:val="00A72A43"/>
    <w:rsid w:val="00A72EAE"/>
    <w:rsid w:val="00A7309F"/>
    <w:rsid w:val="00A733FC"/>
    <w:rsid w:val="00A73462"/>
    <w:rsid w:val="00A7349F"/>
    <w:rsid w:val="00A73555"/>
    <w:rsid w:val="00A738A2"/>
    <w:rsid w:val="00A739A4"/>
    <w:rsid w:val="00A73BE6"/>
    <w:rsid w:val="00A73D68"/>
    <w:rsid w:val="00A7404E"/>
    <w:rsid w:val="00A7422E"/>
    <w:rsid w:val="00A743A3"/>
    <w:rsid w:val="00A744B4"/>
    <w:rsid w:val="00A74538"/>
    <w:rsid w:val="00A747AA"/>
    <w:rsid w:val="00A74A71"/>
    <w:rsid w:val="00A74E4C"/>
    <w:rsid w:val="00A74FCD"/>
    <w:rsid w:val="00A75473"/>
    <w:rsid w:val="00A75BFF"/>
    <w:rsid w:val="00A75E01"/>
    <w:rsid w:val="00A76316"/>
    <w:rsid w:val="00A7634D"/>
    <w:rsid w:val="00A763BE"/>
    <w:rsid w:val="00A766FF"/>
    <w:rsid w:val="00A769B2"/>
    <w:rsid w:val="00A76D0B"/>
    <w:rsid w:val="00A76E24"/>
    <w:rsid w:val="00A778B2"/>
    <w:rsid w:val="00A77BFD"/>
    <w:rsid w:val="00A8021B"/>
    <w:rsid w:val="00A803BA"/>
    <w:rsid w:val="00A804A2"/>
    <w:rsid w:val="00A80EAA"/>
    <w:rsid w:val="00A810F0"/>
    <w:rsid w:val="00A81421"/>
    <w:rsid w:val="00A816AA"/>
    <w:rsid w:val="00A8176D"/>
    <w:rsid w:val="00A818C1"/>
    <w:rsid w:val="00A81F44"/>
    <w:rsid w:val="00A82444"/>
    <w:rsid w:val="00A826B4"/>
    <w:rsid w:val="00A82E46"/>
    <w:rsid w:val="00A83304"/>
    <w:rsid w:val="00A83364"/>
    <w:rsid w:val="00A834CC"/>
    <w:rsid w:val="00A8385A"/>
    <w:rsid w:val="00A83998"/>
    <w:rsid w:val="00A83E6B"/>
    <w:rsid w:val="00A84048"/>
    <w:rsid w:val="00A84A0F"/>
    <w:rsid w:val="00A84BDB"/>
    <w:rsid w:val="00A84FFF"/>
    <w:rsid w:val="00A850F8"/>
    <w:rsid w:val="00A85200"/>
    <w:rsid w:val="00A854FE"/>
    <w:rsid w:val="00A85946"/>
    <w:rsid w:val="00A85CDD"/>
    <w:rsid w:val="00A85D5E"/>
    <w:rsid w:val="00A86100"/>
    <w:rsid w:val="00A86786"/>
    <w:rsid w:val="00A86BC6"/>
    <w:rsid w:val="00A86C0B"/>
    <w:rsid w:val="00A86CDB"/>
    <w:rsid w:val="00A870E9"/>
    <w:rsid w:val="00A87405"/>
    <w:rsid w:val="00A87546"/>
    <w:rsid w:val="00A87C6B"/>
    <w:rsid w:val="00A87EAB"/>
    <w:rsid w:val="00A90068"/>
    <w:rsid w:val="00A901E5"/>
    <w:rsid w:val="00A90C1D"/>
    <w:rsid w:val="00A90E0A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8C2"/>
    <w:rsid w:val="00A93AD4"/>
    <w:rsid w:val="00A93BD4"/>
    <w:rsid w:val="00A93EBF"/>
    <w:rsid w:val="00A93F58"/>
    <w:rsid w:val="00A9406B"/>
    <w:rsid w:val="00A941F1"/>
    <w:rsid w:val="00A9432C"/>
    <w:rsid w:val="00A9441E"/>
    <w:rsid w:val="00A9454E"/>
    <w:rsid w:val="00A94A2C"/>
    <w:rsid w:val="00A94A60"/>
    <w:rsid w:val="00A94FE8"/>
    <w:rsid w:val="00A95383"/>
    <w:rsid w:val="00A95ACC"/>
    <w:rsid w:val="00A9622B"/>
    <w:rsid w:val="00A96282"/>
    <w:rsid w:val="00A963EF"/>
    <w:rsid w:val="00A96B24"/>
    <w:rsid w:val="00A96C17"/>
    <w:rsid w:val="00A96F3C"/>
    <w:rsid w:val="00A971C0"/>
    <w:rsid w:val="00A97652"/>
    <w:rsid w:val="00A97A96"/>
    <w:rsid w:val="00A97AC1"/>
    <w:rsid w:val="00A97B3B"/>
    <w:rsid w:val="00A97D8C"/>
    <w:rsid w:val="00A97F9B"/>
    <w:rsid w:val="00AA0127"/>
    <w:rsid w:val="00AA1020"/>
    <w:rsid w:val="00AA14B9"/>
    <w:rsid w:val="00AA1527"/>
    <w:rsid w:val="00AA166E"/>
    <w:rsid w:val="00AA1AB0"/>
    <w:rsid w:val="00AA200A"/>
    <w:rsid w:val="00AA217F"/>
    <w:rsid w:val="00AA21B6"/>
    <w:rsid w:val="00AA21F6"/>
    <w:rsid w:val="00AA25BB"/>
    <w:rsid w:val="00AA26C9"/>
    <w:rsid w:val="00AA274A"/>
    <w:rsid w:val="00AA28A0"/>
    <w:rsid w:val="00AA2A98"/>
    <w:rsid w:val="00AA2AF2"/>
    <w:rsid w:val="00AA2BBB"/>
    <w:rsid w:val="00AA2D83"/>
    <w:rsid w:val="00AA2E7D"/>
    <w:rsid w:val="00AA2EBA"/>
    <w:rsid w:val="00AA3117"/>
    <w:rsid w:val="00AA3179"/>
    <w:rsid w:val="00AA3770"/>
    <w:rsid w:val="00AA3866"/>
    <w:rsid w:val="00AA3D1A"/>
    <w:rsid w:val="00AA4340"/>
    <w:rsid w:val="00AA4431"/>
    <w:rsid w:val="00AA4514"/>
    <w:rsid w:val="00AA4A27"/>
    <w:rsid w:val="00AA4AB1"/>
    <w:rsid w:val="00AA4CEC"/>
    <w:rsid w:val="00AA4E61"/>
    <w:rsid w:val="00AA4F32"/>
    <w:rsid w:val="00AA5695"/>
    <w:rsid w:val="00AA57C6"/>
    <w:rsid w:val="00AA5889"/>
    <w:rsid w:val="00AA5BD9"/>
    <w:rsid w:val="00AA5BE1"/>
    <w:rsid w:val="00AA6999"/>
    <w:rsid w:val="00AA6C1D"/>
    <w:rsid w:val="00AA6ECC"/>
    <w:rsid w:val="00AA7042"/>
    <w:rsid w:val="00AA71D9"/>
    <w:rsid w:val="00AA7574"/>
    <w:rsid w:val="00AA78B6"/>
    <w:rsid w:val="00AA7A97"/>
    <w:rsid w:val="00AA7B46"/>
    <w:rsid w:val="00AB037A"/>
    <w:rsid w:val="00AB0770"/>
    <w:rsid w:val="00AB081D"/>
    <w:rsid w:val="00AB0E23"/>
    <w:rsid w:val="00AB10D3"/>
    <w:rsid w:val="00AB134D"/>
    <w:rsid w:val="00AB1BBF"/>
    <w:rsid w:val="00AB2C11"/>
    <w:rsid w:val="00AB2EF5"/>
    <w:rsid w:val="00AB2FCE"/>
    <w:rsid w:val="00AB31F2"/>
    <w:rsid w:val="00AB33DA"/>
    <w:rsid w:val="00AB385E"/>
    <w:rsid w:val="00AB4114"/>
    <w:rsid w:val="00AB474E"/>
    <w:rsid w:val="00AB4A50"/>
    <w:rsid w:val="00AB4C79"/>
    <w:rsid w:val="00AB4D60"/>
    <w:rsid w:val="00AB50D5"/>
    <w:rsid w:val="00AB595B"/>
    <w:rsid w:val="00AB5D1E"/>
    <w:rsid w:val="00AB625F"/>
    <w:rsid w:val="00AB6273"/>
    <w:rsid w:val="00AB6823"/>
    <w:rsid w:val="00AB686A"/>
    <w:rsid w:val="00AB6AB6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A8C"/>
    <w:rsid w:val="00AC2BC8"/>
    <w:rsid w:val="00AC2E1F"/>
    <w:rsid w:val="00AC320E"/>
    <w:rsid w:val="00AC3932"/>
    <w:rsid w:val="00AC3B41"/>
    <w:rsid w:val="00AC4011"/>
    <w:rsid w:val="00AC424C"/>
    <w:rsid w:val="00AC4BBD"/>
    <w:rsid w:val="00AC4CBF"/>
    <w:rsid w:val="00AC4EB5"/>
    <w:rsid w:val="00AC527D"/>
    <w:rsid w:val="00AC6083"/>
    <w:rsid w:val="00AC625A"/>
    <w:rsid w:val="00AC64CC"/>
    <w:rsid w:val="00AC66F2"/>
    <w:rsid w:val="00AC67AB"/>
    <w:rsid w:val="00AC67C2"/>
    <w:rsid w:val="00AC685C"/>
    <w:rsid w:val="00AC68E2"/>
    <w:rsid w:val="00AC6B07"/>
    <w:rsid w:val="00AC6B22"/>
    <w:rsid w:val="00AC6E40"/>
    <w:rsid w:val="00AC7066"/>
    <w:rsid w:val="00AC76FE"/>
    <w:rsid w:val="00AC781B"/>
    <w:rsid w:val="00AC7A52"/>
    <w:rsid w:val="00AC7B7B"/>
    <w:rsid w:val="00AC7EA9"/>
    <w:rsid w:val="00AD0087"/>
    <w:rsid w:val="00AD0296"/>
    <w:rsid w:val="00AD029B"/>
    <w:rsid w:val="00AD02B9"/>
    <w:rsid w:val="00AD048B"/>
    <w:rsid w:val="00AD0C7B"/>
    <w:rsid w:val="00AD185C"/>
    <w:rsid w:val="00AD1EF6"/>
    <w:rsid w:val="00AD1F2B"/>
    <w:rsid w:val="00AD1FA6"/>
    <w:rsid w:val="00AD2159"/>
    <w:rsid w:val="00AD21EE"/>
    <w:rsid w:val="00AD2897"/>
    <w:rsid w:val="00AD29C6"/>
    <w:rsid w:val="00AD2CE2"/>
    <w:rsid w:val="00AD3164"/>
    <w:rsid w:val="00AD32AE"/>
    <w:rsid w:val="00AD3B42"/>
    <w:rsid w:val="00AD3D7D"/>
    <w:rsid w:val="00AD3F21"/>
    <w:rsid w:val="00AD3FBF"/>
    <w:rsid w:val="00AD4153"/>
    <w:rsid w:val="00AD42F5"/>
    <w:rsid w:val="00AD442A"/>
    <w:rsid w:val="00AD5014"/>
    <w:rsid w:val="00AD5282"/>
    <w:rsid w:val="00AD5457"/>
    <w:rsid w:val="00AD561C"/>
    <w:rsid w:val="00AD5BA1"/>
    <w:rsid w:val="00AD5CCC"/>
    <w:rsid w:val="00AD65A6"/>
    <w:rsid w:val="00AD669D"/>
    <w:rsid w:val="00AD6734"/>
    <w:rsid w:val="00AD6A48"/>
    <w:rsid w:val="00AD6B56"/>
    <w:rsid w:val="00AD6FBE"/>
    <w:rsid w:val="00AD71C4"/>
    <w:rsid w:val="00AD761E"/>
    <w:rsid w:val="00AD7701"/>
    <w:rsid w:val="00AD7805"/>
    <w:rsid w:val="00AD7A51"/>
    <w:rsid w:val="00AD7AF8"/>
    <w:rsid w:val="00AE0156"/>
    <w:rsid w:val="00AE05F0"/>
    <w:rsid w:val="00AE07B1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5BE"/>
    <w:rsid w:val="00AE2C86"/>
    <w:rsid w:val="00AE3063"/>
    <w:rsid w:val="00AE337F"/>
    <w:rsid w:val="00AE353C"/>
    <w:rsid w:val="00AE37A0"/>
    <w:rsid w:val="00AE3891"/>
    <w:rsid w:val="00AE3966"/>
    <w:rsid w:val="00AE3C97"/>
    <w:rsid w:val="00AE3D7C"/>
    <w:rsid w:val="00AE3DC1"/>
    <w:rsid w:val="00AE44BB"/>
    <w:rsid w:val="00AE4B0F"/>
    <w:rsid w:val="00AE4D1F"/>
    <w:rsid w:val="00AE4ED7"/>
    <w:rsid w:val="00AE50D8"/>
    <w:rsid w:val="00AE571A"/>
    <w:rsid w:val="00AE5EBD"/>
    <w:rsid w:val="00AE6393"/>
    <w:rsid w:val="00AE63E4"/>
    <w:rsid w:val="00AE6807"/>
    <w:rsid w:val="00AE6919"/>
    <w:rsid w:val="00AE69C2"/>
    <w:rsid w:val="00AE6AC9"/>
    <w:rsid w:val="00AE6D5E"/>
    <w:rsid w:val="00AE6DE8"/>
    <w:rsid w:val="00AE6F54"/>
    <w:rsid w:val="00AE6FB3"/>
    <w:rsid w:val="00AE752F"/>
    <w:rsid w:val="00AE7CC4"/>
    <w:rsid w:val="00AE7F89"/>
    <w:rsid w:val="00AF030C"/>
    <w:rsid w:val="00AF0327"/>
    <w:rsid w:val="00AF0633"/>
    <w:rsid w:val="00AF093F"/>
    <w:rsid w:val="00AF0F6A"/>
    <w:rsid w:val="00AF1257"/>
    <w:rsid w:val="00AF14CC"/>
    <w:rsid w:val="00AF1830"/>
    <w:rsid w:val="00AF197E"/>
    <w:rsid w:val="00AF1BA8"/>
    <w:rsid w:val="00AF1E3D"/>
    <w:rsid w:val="00AF24D9"/>
    <w:rsid w:val="00AF2644"/>
    <w:rsid w:val="00AF2D62"/>
    <w:rsid w:val="00AF30A1"/>
    <w:rsid w:val="00AF36D3"/>
    <w:rsid w:val="00AF373E"/>
    <w:rsid w:val="00AF4254"/>
    <w:rsid w:val="00AF43CC"/>
    <w:rsid w:val="00AF440E"/>
    <w:rsid w:val="00AF4549"/>
    <w:rsid w:val="00AF4584"/>
    <w:rsid w:val="00AF48A8"/>
    <w:rsid w:val="00AF4BF6"/>
    <w:rsid w:val="00AF4CF9"/>
    <w:rsid w:val="00AF4DE4"/>
    <w:rsid w:val="00AF52A6"/>
    <w:rsid w:val="00AF59F9"/>
    <w:rsid w:val="00AF5E63"/>
    <w:rsid w:val="00AF5FEF"/>
    <w:rsid w:val="00AF6088"/>
    <w:rsid w:val="00AF60A7"/>
    <w:rsid w:val="00AF62E2"/>
    <w:rsid w:val="00AF6355"/>
    <w:rsid w:val="00AF6588"/>
    <w:rsid w:val="00AF6589"/>
    <w:rsid w:val="00AF6670"/>
    <w:rsid w:val="00AF6711"/>
    <w:rsid w:val="00AF6F32"/>
    <w:rsid w:val="00AF7023"/>
    <w:rsid w:val="00AF7434"/>
    <w:rsid w:val="00AF74E1"/>
    <w:rsid w:val="00AF7A69"/>
    <w:rsid w:val="00AF7FE4"/>
    <w:rsid w:val="00B00293"/>
    <w:rsid w:val="00B0082C"/>
    <w:rsid w:val="00B00ACE"/>
    <w:rsid w:val="00B00F81"/>
    <w:rsid w:val="00B0103C"/>
    <w:rsid w:val="00B010DA"/>
    <w:rsid w:val="00B01130"/>
    <w:rsid w:val="00B014C1"/>
    <w:rsid w:val="00B01C14"/>
    <w:rsid w:val="00B01CF4"/>
    <w:rsid w:val="00B01DF1"/>
    <w:rsid w:val="00B02C5C"/>
    <w:rsid w:val="00B02F6C"/>
    <w:rsid w:val="00B031B2"/>
    <w:rsid w:val="00B0332B"/>
    <w:rsid w:val="00B03697"/>
    <w:rsid w:val="00B0370B"/>
    <w:rsid w:val="00B03D8B"/>
    <w:rsid w:val="00B03FB4"/>
    <w:rsid w:val="00B0412A"/>
    <w:rsid w:val="00B04490"/>
    <w:rsid w:val="00B0461D"/>
    <w:rsid w:val="00B05050"/>
    <w:rsid w:val="00B05460"/>
    <w:rsid w:val="00B0581B"/>
    <w:rsid w:val="00B05BEF"/>
    <w:rsid w:val="00B05D0A"/>
    <w:rsid w:val="00B06344"/>
    <w:rsid w:val="00B063F5"/>
    <w:rsid w:val="00B065E8"/>
    <w:rsid w:val="00B066AB"/>
    <w:rsid w:val="00B06712"/>
    <w:rsid w:val="00B067F0"/>
    <w:rsid w:val="00B06B26"/>
    <w:rsid w:val="00B06C26"/>
    <w:rsid w:val="00B06EC3"/>
    <w:rsid w:val="00B0730E"/>
    <w:rsid w:val="00B07316"/>
    <w:rsid w:val="00B07549"/>
    <w:rsid w:val="00B07B83"/>
    <w:rsid w:val="00B07F4E"/>
    <w:rsid w:val="00B1027E"/>
    <w:rsid w:val="00B11509"/>
    <w:rsid w:val="00B12116"/>
    <w:rsid w:val="00B12254"/>
    <w:rsid w:val="00B1334F"/>
    <w:rsid w:val="00B1345F"/>
    <w:rsid w:val="00B1383D"/>
    <w:rsid w:val="00B1387D"/>
    <w:rsid w:val="00B139A4"/>
    <w:rsid w:val="00B13A2C"/>
    <w:rsid w:val="00B14788"/>
    <w:rsid w:val="00B14867"/>
    <w:rsid w:val="00B15333"/>
    <w:rsid w:val="00B1535D"/>
    <w:rsid w:val="00B15763"/>
    <w:rsid w:val="00B15867"/>
    <w:rsid w:val="00B15B43"/>
    <w:rsid w:val="00B15B74"/>
    <w:rsid w:val="00B16013"/>
    <w:rsid w:val="00B1647D"/>
    <w:rsid w:val="00B167AF"/>
    <w:rsid w:val="00B16A7B"/>
    <w:rsid w:val="00B16F31"/>
    <w:rsid w:val="00B17400"/>
    <w:rsid w:val="00B175BF"/>
    <w:rsid w:val="00B176EF"/>
    <w:rsid w:val="00B17D08"/>
    <w:rsid w:val="00B202CC"/>
    <w:rsid w:val="00B202D3"/>
    <w:rsid w:val="00B20A1A"/>
    <w:rsid w:val="00B20BD1"/>
    <w:rsid w:val="00B20F33"/>
    <w:rsid w:val="00B21B8E"/>
    <w:rsid w:val="00B223AA"/>
    <w:rsid w:val="00B223C1"/>
    <w:rsid w:val="00B22DE9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CB4"/>
    <w:rsid w:val="00B25EFD"/>
    <w:rsid w:val="00B26038"/>
    <w:rsid w:val="00B26257"/>
    <w:rsid w:val="00B263FE"/>
    <w:rsid w:val="00B2669F"/>
    <w:rsid w:val="00B27160"/>
    <w:rsid w:val="00B27AAF"/>
    <w:rsid w:val="00B27DB1"/>
    <w:rsid w:val="00B27FAF"/>
    <w:rsid w:val="00B30178"/>
    <w:rsid w:val="00B3037F"/>
    <w:rsid w:val="00B30421"/>
    <w:rsid w:val="00B3052E"/>
    <w:rsid w:val="00B3054E"/>
    <w:rsid w:val="00B311DE"/>
    <w:rsid w:val="00B31291"/>
    <w:rsid w:val="00B314A9"/>
    <w:rsid w:val="00B3166C"/>
    <w:rsid w:val="00B3243D"/>
    <w:rsid w:val="00B32494"/>
    <w:rsid w:val="00B3254A"/>
    <w:rsid w:val="00B32720"/>
    <w:rsid w:val="00B32A3C"/>
    <w:rsid w:val="00B32CA4"/>
    <w:rsid w:val="00B32E9F"/>
    <w:rsid w:val="00B33063"/>
    <w:rsid w:val="00B33093"/>
    <w:rsid w:val="00B337F1"/>
    <w:rsid w:val="00B33F91"/>
    <w:rsid w:val="00B34873"/>
    <w:rsid w:val="00B3493A"/>
    <w:rsid w:val="00B34AFA"/>
    <w:rsid w:val="00B34E33"/>
    <w:rsid w:val="00B34F68"/>
    <w:rsid w:val="00B35564"/>
    <w:rsid w:val="00B355AB"/>
    <w:rsid w:val="00B35A0E"/>
    <w:rsid w:val="00B35B40"/>
    <w:rsid w:val="00B35C34"/>
    <w:rsid w:val="00B35C8C"/>
    <w:rsid w:val="00B3608F"/>
    <w:rsid w:val="00B360B6"/>
    <w:rsid w:val="00B362EB"/>
    <w:rsid w:val="00B36419"/>
    <w:rsid w:val="00B368F8"/>
    <w:rsid w:val="00B36A53"/>
    <w:rsid w:val="00B36E74"/>
    <w:rsid w:val="00B37586"/>
    <w:rsid w:val="00B3775B"/>
    <w:rsid w:val="00B37C86"/>
    <w:rsid w:val="00B406CB"/>
    <w:rsid w:val="00B406E5"/>
    <w:rsid w:val="00B40CBD"/>
    <w:rsid w:val="00B410F7"/>
    <w:rsid w:val="00B4116D"/>
    <w:rsid w:val="00B41647"/>
    <w:rsid w:val="00B417A5"/>
    <w:rsid w:val="00B41E59"/>
    <w:rsid w:val="00B42496"/>
    <w:rsid w:val="00B425CF"/>
    <w:rsid w:val="00B42762"/>
    <w:rsid w:val="00B429C6"/>
    <w:rsid w:val="00B43081"/>
    <w:rsid w:val="00B43224"/>
    <w:rsid w:val="00B433CA"/>
    <w:rsid w:val="00B4378A"/>
    <w:rsid w:val="00B43A96"/>
    <w:rsid w:val="00B43ABD"/>
    <w:rsid w:val="00B43CE6"/>
    <w:rsid w:val="00B44136"/>
    <w:rsid w:val="00B443C1"/>
    <w:rsid w:val="00B4469B"/>
    <w:rsid w:val="00B44738"/>
    <w:rsid w:val="00B44782"/>
    <w:rsid w:val="00B44ADD"/>
    <w:rsid w:val="00B44F4D"/>
    <w:rsid w:val="00B45413"/>
    <w:rsid w:val="00B45A95"/>
    <w:rsid w:val="00B45F52"/>
    <w:rsid w:val="00B463FF"/>
    <w:rsid w:val="00B4647C"/>
    <w:rsid w:val="00B46849"/>
    <w:rsid w:val="00B469DF"/>
    <w:rsid w:val="00B46C1B"/>
    <w:rsid w:val="00B47797"/>
    <w:rsid w:val="00B4782F"/>
    <w:rsid w:val="00B47864"/>
    <w:rsid w:val="00B47BDC"/>
    <w:rsid w:val="00B50000"/>
    <w:rsid w:val="00B50278"/>
    <w:rsid w:val="00B50831"/>
    <w:rsid w:val="00B50AFA"/>
    <w:rsid w:val="00B50CB8"/>
    <w:rsid w:val="00B51718"/>
    <w:rsid w:val="00B518C2"/>
    <w:rsid w:val="00B51B4D"/>
    <w:rsid w:val="00B51FD0"/>
    <w:rsid w:val="00B5218D"/>
    <w:rsid w:val="00B52499"/>
    <w:rsid w:val="00B524E6"/>
    <w:rsid w:val="00B5294D"/>
    <w:rsid w:val="00B52F02"/>
    <w:rsid w:val="00B531AE"/>
    <w:rsid w:val="00B5349D"/>
    <w:rsid w:val="00B535DD"/>
    <w:rsid w:val="00B537D7"/>
    <w:rsid w:val="00B53DE5"/>
    <w:rsid w:val="00B53ED3"/>
    <w:rsid w:val="00B53EE2"/>
    <w:rsid w:val="00B54297"/>
    <w:rsid w:val="00B54356"/>
    <w:rsid w:val="00B5449D"/>
    <w:rsid w:val="00B54990"/>
    <w:rsid w:val="00B54AB9"/>
    <w:rsid w:val="00B54C88"/>
    <w:rsid w:val="00B54EF9"/>
    <w:rsid w:val="00B553FF"/>
    <w:rsid w:val="00B559DD"/>
    <w:rsid w:val="00B55B94"/>
    <w:rsid w:val="00B55DC4"/>
    <w:rsid w:val="00B55EEB"/>
    <w:rsid w:val="00B56399"/>
    <w:rsid w:val="00B56653"/>
    <w:rsid w:val="00B56668"/>
    <w:rsid w:val="00B56CB5"/>
    <w:rsid w:val="00B576BB"/>
    <w:rsid w:val="00B57717"/>
    <w:rsid w:val="00B57ECB"/>
    <w:rsid w:val="00B600E0"/>
    <w:rsid w:val="00B60EF9"/>
    <w:rsid w:val="00B60F18"/>
    <w:rsid w:val="00B60FF3"/>
    <w:rsid w:val="00B611B1"/>
    <w:rsid w:val="00B6135A"/>
    <w:rsid w:val="00B61569"/>
    <w:rsid w:val="00B61A84"/>
    <w:rsid w:val="00B62522"/>
    <w:rsid w:val="00B627C9"/>
    <w:rsid w:val="00B628AC"/>
    <w:rsid w:val="00B62A56"/>
    <w:rsid w:val="00B63039"/>
    <w:rsid w:val="00B63186"/>
    <w:rsid w:val="00B63A53"/>
    <w:rsid w:val="00B6413E"/>
    <w:rsid w:val="00B648B8"/>
    <w:rsid w:val="00B64986"/>
    <w:rsid w:val="00B64B01"/>
    <w:rsid w:val="00B64E9C"/>
    <w:rsid w:val="00B64F55"/>
    <w:rsid w:val="00B65939"/>
    <w:rsid w:val="00B65ECE"/>
    <w:rsid w:val="00B66756"/>
    <w:rsid w:val="00B67276"/>
    <w:rsid w:val="00B67854"/>
    <w:rsid w:val="00B67A42"/>
    <w:rsid w:val="00B70531"/>
    <w:rsid w:val="00B706B9"/>
    <w:rsid w:val="00B7072B"/>
    <w:rsid w:val="00B70757"/>
    <w:rsid w:val="00B70997"/>
    <w:rsid w:val="00B70AC6"/>
    <w:rsid w:val="00B70EE8"/>
    <w:rsid w:val="00B71022"/>
    <w:rsid w:val="00B71250"/>
    <w:rsid w:val="00B715DA"/>
    <w:rsid w:val="00B71B52"/>
    <w:rsid w:val="00B71ED4"/>
    <w:rsid w:val="00B71FAA"/>
    <w:rsid w:val="00B72051"/>
    <w:rsid w:val="00B72852"/>
    <w:rsid w:val="00B72AD3"/>
    <w:rsid w:val="00B72B67"/>
    <w:rsid w:val="00B72C3E"/>
    <w:rsid w:val="00B72DAF"/>
    <w:rsid w:val="00B72E6F"/>
    <w:rsid w:val="00B73335"/>
    <w:rsid w:val="00B73350"/>
    <w:rsid w:val="00B733B2"/>
    <w:rsid w:val="00B734A6"/>
    <w:rsid w:val="00B73620"/>
    <w:rsid w:val="00B73807"/>
    <w:rsid w:val="00B73816"/>
    <w:rsid w:val="00B738D0"/>
    <w:rsid w:val="00B73984"/>
    <w:rsid w:val="00B73B4A"/>
    <w:rsid w:val="00B73FBA"/>
    <w:rsid w:val="00B74158"/>
    <w:rsid w:val="00B74728"/>
    <w:rsid w:val="00B74F07"/>
    <w:rsid w:val="00B7536D"/>
    <w:rsid w:val="00B75533"/>
    <w:rsid w:val="00B755A3"/>
    <w:rsid w:val="00B75912"/>
    <w:rsid w:val="00B75DC2"/>
    <w:rsid w:val="00B76160"/>
    <w:rsid w:val="00B76181"/>
    <w:rsid w:val="00B766B0"/>
    <w:rsid w:val="00B76714"/>
    <w:rsid w:val="00B76912"/>
    <w:rsid w:val="00B76BE5"/>
    <w:rsid w:val="00B76C9C"/>
    <w:rsid w:val="00B772A7"/>
    <w:rsid w:val="00B774D7"/>
    <w:rsid w:val="00B777B9"/>
    <w:rsid w:val="00B77A22"/>
    <w:rsid w:val="00B80316"/>
    <w:rsid w:val="00B80358"/>
    <w:rsid w:val="00B80522"/>
    <w:rsid w:val="00B807FD"/>
    <w:rsid w:val="00B80B77"/>
    <w:rsid w:val="00B80DDD"/>
    <w:rsid w:val="00B80E87"/>
    <w:rsid w:val="00B80EC6"/>
    <w:rsid w:val="00B80FB3"/>
    <w:rsid w:val="00B8137E"/>
    <w:rsid w:val="00B81A92"/>
    <w:rsid w:val="00B81FEF"/>
    <w:rsid w:val="00B82706"/>
    <w:rsid w:val="00B828B1"/>
    <w:rsid w:val="00B8290F"/>
    <w:rsid w:val="00B829E6"/>
    <w:rsid w:val="00B82C6A"/>
    <w:rsid w:val="00B82C7A"/>
    <w:rsid w:val="00B8305F"/>
    <w:rsid w:val="00B83297"/>
    <w:rsid w:val="00B834CF"/>
    <w:rsid w:val="00B834F3"/>
    <w:rsid w:val="00B83686"/>
    <w:rsid w:val="00B8384A"/>
    <w:rsid w:val="00B839C4"/>
    <w:rsid w:val="00B8403C"/>
    <w:rsid w:val="00B84042"/>
    <w:rsid w:val="00B84087"/>
    <w:rsid w:val="00B840FF"/>
    <w:rsid w:val="00B84516"/>
    <w:rsid w:val="00B84942"/>
    <w:rsid w:val="00B84CEE"/>
    <w:rsid w:val="00B85103"/>
    <w:rsid w:val="00B851B1"/>
    <w:rsid w:val="00B85971"/>
    <w:rsid w:val="00B85AF6"/>
    <w:rsid w:val="00B85B39"/>
    <w:rsid w:val="00B85F33"/>
    <w:rsid w:val="00B864D0"/>
    <w:rsid w:val="00B8688F"/>
    <w:rsid w:val="00B86950"/>
    <w:rsid w:val="00B86F1C"/>
    <w:rsid w:val="00B875B1"/>
    <w:rsid w:val="00B87F45"/>
    <w:rsid w:val="00B90020"/>
    <w:rsid w:val="00B90124"/>
    <w:rsid w:val="00B90242"/>
    <w:rsid w:val="00B9028D"/>
    <w:rsid w:val="00B90435"/>
    <w:rsid w:val="00B9054E"/>
    <w:rsid w:val="00B90919"/>
    <w:rsid w:val="00B90B0D"/>
    <w:rsid w:val="00B90B1C"/>
    <w:rsid w:val="00B90DBE"/>
    <w:rsid w:val="00B90F62"/>
    <w:rsid w:val="00B91487"/>
    <w:rsid w:val="00B914B0"/>
    <w:rsid w:val="00B9187B"/>
    <w:rsid w:val="00B92A2D"/>
    <w:rsid w:val="00B92FBA"/>
    <w:rsid w:val="00B93042"/>
    <w:rsid w:val="00B93373"/>
    <w:rsid w:val="00B935FE"/>
    <w:rsid w:val="00B93761"/>
    <w:rsid w:val="00B9380F"/>
    <w:rsid w:val="00B93835"/>
    <w:rsid w:val="00B939A1"/>
    <w:rsid w:val="00B939F3"/>
    <w:rsid w:val="00B93A37"/>
    <w:rsid w:val="00B93E68"/>
    <w:rsid w:val="00B93EF6"/>
    <w:rsid w:val="00B94041"/>
    <w:rsid w:val="00B942D9"/>
    <w:rsid w:val="00B94301"/>
    <w:rsid w:val="00B9482B"/>
    <w:rsid w:val="00B94FE2"/>
    <w:rsid w:val="00B95030"/>
    <w:rsid w:val="00B95053"/>
    <w:rsid w:val="00B951CA"/>
    <w:rsid w:val="00B95AAF"/>
    <w:rsid w:val="00B95BE6"/>
    <w:rsid w:val="00B95C67"/>
    <w:rsid w:val="00B95C6A"/>
    <w:rsid w:val="00B95FF1"/>
    <w:rsid w:val="00B96051"/>
    <w:rsid w:val="00B9630D"/>
    <w:rsid w:val="00B963EB"/>
    <w:rsid w:val="00B965E4"/>
    <w:rsid w:val="00B968BA"/>
    <w:rsid w:val="00B96A66"/>
    <w:rsid w:val="00B96C5B"/>
    <w:rsid w:val="00B970E7"/>
    <w:rsid w:val="00B97420"/>
    <w:rsid w:val="00B974A6"/>
    <w:rsid w:val="00B975B1"/>
    <w:rsid w:val="00B976E0"/>
    <w:rsid w:val="00B97B33"/>
    <w:rsid w:val="00B97D3C"/>
    <w:rsid w:val="00B97F57"/>
    <w:rsid w:val="00BA050F"/>
    <w:rsid w:val="00BA05A6"/>
    <w:rsid w:val="00BA0752"/>
    <w:rsid w:val="00BA0831"/>
    <w:rsid w:val="00BA0950"/>
    <w:rsid w:val="00BA0AFB"/>
    <w:rsid w:val="00BA1371"/>
    <w:rsid w:val="00BA1BC0"/>
    <w:rsid w:val="00BA1C0B"/>
    <w:rsid w:val="00BA1DF3"/>
    <w:rsid w:val="00BA1E26"/>
    <w:rsid w:val="00BA1E3B"/>
    <w:rsid w:val="00BA2032"/>
    <w:rsid w:val="00BA2145"/>
    <w:rsid w:val="00BA2272"/>
    <w:rsid w:val="00BA2C44"/>
    <w:rsid w:val="00BA2E24"/>
    <w:rsid w:val="00BA2E8C"/>
    <w:rsid w:val="00BA3169"/>
    <w:rsid w:val="00BA3222"/>
    <w:rsid w:val="00BA32B6"/>
    <w:rsid w:val="00BA4169"/>
    <w:rsid w:val="00BA4B17"/>
    <w:rsid w:val="00BA50ED"/>
    <w:rsid w:val="00BA52FB"/>
    <w:rsid w:val="00BA5370"/>
    <w:rsid w:val="00BA5BA1"/>
    <w:rsid w:val="00BA5EB3"/>
    <w:rsid w:val="00BA60A3"/>
    <w:rsid w:val="00BA60EB"/>
    <w:rsid w:val="00BA620D"/>
    <w:rsid w:val="00BA6358"/>
    <w:rsid w:val="00BA707B"/>
    <w:rsid w:val="00BA7210"/>
    <w:rsid w:val="00BA7274"/>
    <w:rsid w:val="00BA7494"/>
    <w:rsid w:val="00BA7598"/>
    <w:rsid w:val="00BA79AF"/>
    <w:rsid w:val="00BA7E56"/>
    <w:rsid w:val="00BB054A"/>
    <w:rsid w:val="00BB056A"/>
    <w:rsid w:val="00BB0777"/>
    <w:rsid w:val="00BB0915"/>
    <w:rsid w:val="00BB0922"/>
    <w:rsid w:val="00BB0D98"/>
    <w:rsid w:val="00BB0DFD"/>
    <w:rsid w:val="00BB0FE6"/>
    <w:rsid w:val="00BB105F"/>
    <w:rsid w:val="00BB156B"/>
    <w:rsid w:val="00BB17D8"/>
    <w:rsid w:val="00BB1E2A"/>
    <w:rsid w:val="00BB1EF2"/>
    <w:rsid w:val="00BB1FE3"/>
    <w:rsid w:val="00BB22E6"/>
    <w:rsid w:val="00BB2707"/>
    <w:rsid w:val="00BB2B14"/>
    <w:rsid w:val="00BB2FC3"/>
    <w:rsid w:val="00BB3406"/>
    <w:rsid w:val="00BB3AB6"/>
    <w:rsid w:val="00BB3E18"/>
    <w:rsid w:val="00BB3F9F"/>
    <w:rsid w:val="00BB4217"/>
    <w:rsid w:val="00BB43F1"/>
    <w:rsid w:val="00BB44E8"/>
    <w:rsid w:val="00BB48E3"/>
    <w:rsid w:val="00BB4982"/>
    <w:rsid w:val="00BB4B14"/>
    <w:rsid w:val="00BB4B4A"/>
    <w:rsid w:val="00BB4CA7"/>
    <w:rsid w:val="00BB505F"/>
    <w:rsid w:val="00BB54D3"/>
    <w:rsid w:val="00BB54F8"/>
    <w:rsid w:val="00BB564B"/>
    <w:rsid w:val="00BB5FF2"/>
    <w:rsid w:val="00BB601E"/>
    <w:rsid w:val="00BB60C1"/>
    <w:rsid w:val="00BB648B"/>
    <w:rsid w:val="00BB6553"/>
    <w:rsid w:val="00BB67EB"/>
    <w:rsid w:val="00BB6CB4"/>
    <w:rsid w:val="00BB6E2B"/>
    <w:rsid w:val="00BB71F8"/>
    <w:rsid w:val="00BB72E3"/>
    <w:rsid w:val="00BB7C9D"/>
    <w:rsid w:val="00BC0626"/>
    <w:rsid w:val="00BC14FA"/>
    <w:rsid w:val="00BC15E4"/>
    <w:rsid w:val="00BC1716"/>
    <w:rsid w:val="00BC1822"/>
    <w:rsid w:val="00BC18DD"/>
    <w:rsid w:val="00BC24C7"/>
    <w:rsid w:val="00BC2873"/>
    <w:rsid w:val="00BC29BB"/>
    <w:rsid w:val="00BC2F2C"/>
    <w:rsid w:val="00BC319F"/>
    <w:rsid w:val="00BC32D4"/>
    <w:rsid w:val="00BC33C2"/>
    <w:rsid w:val="00BC351B"/>
    <w:rsid w:val="00BC389C"/>
    <w:rsid w:val="00BC3B7B"/>
    <w:rsid w:val="00BC3C9F"/>
    <w:rsid w:val="00BC456E"/>
    <w:rsid w:val="00BC481C"/>
    <w:rsid w:val="00BC485A"/>
    <w:rsid w:val="00BC4A11"/>
    <w:rsid w:val="00BC4A7C"/>
    <w:rsid w:val="00BC513D"/>
    <w:rsid w:val="00BC52D3"/>
    <w:rsid w:val="00BC5470"/>
    <w:rsid w:val="00BC5626"/>
    <w:rsid w:val="00BC61AE"/>
    <w:rsid w:val="00BC6236"/>
    <w:rsid w:val="00BC6D19"/>
    <w:rsid w:val="00BC704F"/>
    <w:rsid w:val="00BC780F"/>
    <w:rsid w:val="00BC7EA3"/>
    <w:rsid w:val="00BD0099"/>
    <w:rsid w:val="00BD05DA"/>
    <w:rsid w:val="00BD08C9"/>
    <w:rsid w:val="00BD0BE4"/>
    <w:rsid w:val="00BD130E"/>
    <w:rsid w:val="00BD1426"/>
    <w:rsid w:val="00BD1615"/>
    <w:rsid w:val="00BD1712"/>
    <w:rsid w:val="00BD1C4C"/>
    <w:rsid w:val="00BD1EC8"/>
    <w:rsid w:val="00BD20D2"/>
    <w:rsid w:val="00BD256D"/>
    <w:rsid w:val="00BD268B"/>
    <w:rsid w:val="00BD292D"/>
    <w:rsid w:val="00BD2C6D"/>
    <w:rsid w:val="00BD33E2"/>
    <w:rsid w:val="00BD488B"/>
    <w:rsid w:val="00BD4A06"/>
    <w:rsid w:val="00BD4B2E"/>
    <w:rsid w:val="00BD4CC5"/>
    <w:rsid w:val="00BD4D91"/>
    <w:rsid w:val="00BD4E05"/>
    <w:rsid w:val="00BD4E6B"/>
    <w:rsid w:val="00BD5097"/>
    <w:rsid w:val="00BD50BE"/>
    <w:rsid w:val="00BD553B"/>
    <w:rsid w:val="00BD56D1"/>
    <w:rsid w:val="00BD5F46"/>
    <w:rsid w:val="00BD5F4C"/>
    <w:rsid w:val="00BD60AA"/>
    <w:rsid w:val="00BD62CA"/>
    <w:rsid w:val="00BD660C"/>
    <w:rsid w:val="00BD66BC"/>
    <w:rsid w:val="00BD6B89"/>
    <w:rsid w:val="00BD6DB1"/>
    <w:rsid w:val="00BD700B"/>
    <w:rsid w:val="00BD773B"/>
    <w:rsid w:val="00BD77B6"/>
    <w:rsid w:val="00BD7B8B"/>
    <w:rsid w:val="00BD7CA2"/>
    <w:rsid w:val="00BD7F9E"/>
    <w:rsid w:val="00BE024E"/>
    <w:rsid w:val="00BE0334"/>
    <w:rsid w:val="00BE03C3"/>
    <w:rsid w:val="00BE07D0"/>
    <w:rsid w:val="00BE0A38"/>
    <w:rsid w:val="00BE0D7A"/>
    <w:rsid w:val="00BE0FC1"/>
    <w:rsid w:val="00BE1425"/>
    <w:rsid w:val="00BE1451"/>
    <w:rsid w:val="00BE1945"/>
    <w:rsid w:val="00BE1A3C"/>
    <w:rsid w:val="00BE1BD6"/>
    <w:rsid w:val="00BE1F25"/>
    <w:rsid w:val="00BE20FC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2E23"/>
    <w:rsid w:val="00BE3386"/>
    <w:rsid w:val="00BE3AFF"/>
    <w:rsid w:val="00BE3BA3"/>
    <w:rsid w:val="00BE3FE5"/>
    <w:rsid w:val="00BE4352"/>
    <w:rsid w:val="00BE442C"/>
    <w:rsid w:val="00BE4B7A"/>
    <w:rsid w:val="00BE4EBB"/>
    <w:rsid w:val="00BE4F94"/>
    <w:rsid w:val="00BE52AC"/>
    <w:rsid w:val="00BE5606"/>
    <w:rsid w:val="00BE5CFF"/>
    <w:rsid w:val="00BE5ECD"/>
    <w:rsid w:val="00BE64F2"/>
    <w:rsid w:val="00BE651D"/>
    <w:rsid w:val="00BE6E1E"/>
    <w:rsid w:val="00BE6F1F"/>
    <w:rsid w:val="00BE7177"/>
    <w:rsid w:val="00BE72D3"/>
    <w:rsid w:val="00BE760C"/>
    <w:rsid w:val="00BE78E4"/>
    <w:rsid w:val="00BE7C89"/>
    <w:rsid w:val="00BE7D4C"/>
    <w:rsid w:val="00BF00F8"/>
    <w:rsid w:val="00BF0266"/>
    <w:rsid w:val="00BF0410"/>
    <w:rsid w:val="00BF0718"/>
    <w:rsid w:val="00BF0CDE"/>
    <w:rsid w:val="00BF1358"/>
    <w:rsid w:val="00BF18B3"/>
    <w:rsid w:val="00BF18CC"/>
    <w:rsid w:val="00BF1C6F"/>
    <w:rsid w:val="00BF23D8"/>
    <w:rsid w:val="00BF2963"/>
    <w:rsid w:val="00BF2A1F"/>
    <w:rsid w:val="00BF2B96"/>
    <w:rsid w:val="00BF357A"/>
    <w:rsid w:val="00BF367E"/>
    <w:rsid w:val="00BF3D1C"/>
    <w:rsid w:val="00BF3D58"/>
    <w:rsid w:val="00BF4116"/>
    <w:rsid w:val="00BF4316"/>
    <w:rsid w:val="00BF431E"/>
    <w:rsid w:val="00BF4772"/>
    <w:rsid w:val="00BF482F"/>
    <w:rsid w:val="00BF497C"/>
    <w:rsid w:val="00BF4B15"/>
    <w:rsid w:val="00BF4B68"/>
    <w:rsid w:val="00BF50FE"/>
    <w:rsid w:val="00BF5362"/>
    <w:rsid w:val="00BF5472"/>
    <w:rsid w:val="00BF5844"/>
    <w:rsid w:val="00BF5CFE"/>
    <w:rsid w:val="00BF5D3D"/>
    <w:rsid w:val="00BF60E4"/>
    <w:rsid w:val="00BF6681"/>
    <w:rsid w:val="00BF6DCF"/>
    <w:rsid w:val="00BF6EDC"/>
    <w:rsid w:val="00BF6EE6"/>
    <w:rsid w:val="00BF6F96"/>
    <w:rsid w:val="00BF7362"/>
    <w:rsid w:val="00BF767E"/>
    <w:rsid w:val="00BF7A98"/>
    <w:rsid w:val="00BF7E13"/>
    <w:rsid w:val="00C002C5"/>
    <w:rsid w:val="00C009E2"/>
    <w:rsid w:val="00C00E83"/>
    <w:rsid w:val="00C00FAD"/>
    <w:rsid w:val="00C014B0"/>
    <w:rsid w:val="00C0155B"/>
    <w:rsid w:val="00C015F5"/>
    <w:rsid w:val="00C01633"/>
    <w:rsid w:val="00C01811"/>
    <w:rsid w:val="00C01D0E"/>
    <w:rsid w:val="00C01F0A"/>
    <w:rsid w:val="00C01F14"/>
    <w:rsid w:val="00C02005"/>
    <w:rsid w:val="00C021DD"/>
    <w:rsid w:val="00C023EC"/>
    <w:rsid w:val="00C0276A"/>
    <w:rsid w:val="00C02904"/>
    <w:rsid w:val="00C02C62"/>
    <w:rsid w:val="00C02F1E"/>
    <w:rsid w:val="00C02F4D"/>
    <w:rsid w:val="00C03712"/>
    <w:rsid w:val="00C0371E"/>
    <w:rsid w:val="00C03955"/>
    <w:rsid w:val="00C03BF2"/>
    <w:rsid w:val="00C03D34"/>
    <w:rsid w:val="00C03E10"/>
    <w:rsid w:val="00C03F10"/>
    <w:rsid w:val="00C047AF"/>
    <w:rsid w:val="00C04852"/>
    <w:rsid w:val="00C04879"/>
    <w:rsid w:val="00C04DE9"/>
    <w:rsid w:val="00C05721"/>
    <w:rsid w:val="00C05749"/>
    <w:rsid w:val="00C057B5"/>
    <w:rsid w:val="00C05E3F"/>
    <w:rsid w:val="00C066C3"/>
    <w:rsid w:val="00C067C2"/>
    <w:rsid w:val="00C0694B"/>
    <w:rsid w:val="00C06C39"/>
    <w:rsid w:val="00C0721F"/>
    <w:rsid w:val="00C07521"/>
    <w:rsid w:val="00C07B6E"/>
    <w:rsid w:val="00C07BCE"/>
    <w:rsid w:val="00C07C4D"/>
    <w:rsid w:val="00C07CC3"/>
    <w:rsid w:val="00C07E36"/>
    <w:rsid w:val="00C07F18"/>
    <w:rsid w:val="00C100A0"/>
    <w:rsid w:val="00C108DF"/>
    <w:rsid w:val="00C10D1B"/>
    <w:rsid w:val="00C11292"/>
    <w:rsid w:val="00C115CE"/>
    <w:rsid w:val="00C11882"/>
    <w:rsid w:val="00C11BF5"/>
    <w:rsid w:val="00C124A3"/>
    <w:rsid w:val="00C128D1"/>
    <w:rsid w:val="00C12957"/>
    <w:rsid w:val="00C12F4D"/>
    <w:rsid w:val="00C13096"/>
    <w:rsid w:val="00C13BE3"/>
    <w:rsid w:val="00C13C3A"/>
    <w:rsid w:val="00C14088"/>
    <w:rsid w:val="00C143C5"/>
    <w:rsid w:val="00C145AD"/>
    <w:rsid w:val="00C146A4"/>
    <w:rsid w:val="00C14798"/>
    <w:rsid w:val="00C1479F"/>
    <w:rsid w:val="00C148EE"/>
    <w:rsid w:val="00C149F7"/>
    <w:rsid w:val="00C1526B"/>
    <w:rsid w:val="00C15422"/>
    <w:rsid w:val="00C1596B"/>
    <w:rsid w:val="00C159E3"/>
    <w:rsid w:val="00C15AD0"/>
    <w:rsid w:val="00C15CDA"/>
    <w:rsid w:val="00C16794"/>
    <w:rsid w:val="00C16C78"/>
    <w:rsid w:val="00C16D3F"/>
    <w:rsid w:val="00C17160"/>
    <w:rsid w:val="00C17D5C"/>
    <w:rsid w:val="00C17E10"/>
    <w:rsid w:val="00C20211"/>
    <w:rsid w:val="00C202F5"/>
    <w:rsid w:val="00C2065E"/>
    <w:rsid w:val="00C208EF"/>
    <w:rsid w:val="00C20B1D"/>
    <w:rsid w:val="00C20D42"/>
    <w:rsid w:val="00C20D69"/>
    <w:rsid w:val="00C20EB0"/>
    <w:rsid w:val="00C212DB"/>
    <w:rsid w:val="00C216F5"/>
    <w:rsid w:val="00C219E6"/>
    <w:rsid w:val="00C21C1C"/>
    <w:rsid w:val="00C21F5C"/>
    <w:rsid w:val="00C2251A"/>
    <w:rsid w:val="00C22619"/>
    <w:rsid w:val="00C22ADE"/>
    <w:rsid w:val="00C22FE4"/>
    <w:rsid w:val="00C23337"/>
    <w:rsid w:val="00C2335D"/>
    <w:rsid w:val="00C233AB"/>
    <w:rsid w:val="00C235B9"/>
    <w:rsid w:val="00C23A04"/>
    <w:rsid w:val="00C23BB7"/>
    <w:rsid w:val="00C23C86"/>
    <w:rsid w:val="00C23E58"/>
    <w:rsid w:val="00C23E67"/>
    <w:rsid w:val="00C24360"/>
    <w:rsid w:val="00C24641"/>
    <w:rsid w:val="00C246F9"/>
    <w:rsid w:val="00C24B8B"/>
    <w:rsid w:val="00C25037"/>
    <w:rsid w:val="00C255E8"/>
    <w:rsid w:val="00C25632"/>
    <w:rsid w:val="00C25BB6"/>
    <w:rsid w:val="00C25BE7"/>
    <w:rsid w:val="00C25D1B"/>
    <w:rsid w:val="00C2618F"/>
    <w:rsid w:val="00C263D6"/>
    <w:rsid w:val="00C2653F"/>
    <w:rsid w:val="00C269B0"/>
    <w:rsid w:val="00C26A42"/>
    <w:rsid w:val="00C271F9"/>
    <w:rsid w:val="00C277A6"/>
    <w:rsid w:val="00C27EA7"/>
    <w:rsid w:val="00C30213"/>
    <w:rsid w:val="00C30377"/>
    <w:rsid w:val="00C30496"/>
    <w:rsid w:val="00C30560"/>
    <w:rsid w:val="00C308FC"/>
    <w:rsid w:val="00C30BD8"/>
    <w:rsid w:val="00C31228"/>
    <w:rsid w:val="00C318ED"/>
    <w:rsid w:val="00C31B2D"/>
    <w:rsid w:val="00C31B9D"/>
    <w:rsid w:val="00C32B90"/>
    <w:rsid w:val="00C33099"/>
    <w:rsid w:val="00C3323F"/>
    <w:rsid w:val="00C33723"/>
    <w:rsid w:val="00C33C00"/>
    <w:rsid w:val="00C33D55"/>
    <w:rsid w:val="00C340F9"/>
    <w:rsid w:val="00C34129"/>
    <w:rsid w:val="00C34584"/>
    <w:rsid w:val="00C34919"/>
    <w:rsid w:val="00C34A61"/>
    <w:rsid w:val="00C34D03"/>
    <w:rsid w:val="00C35676"/>
    <w:rsid w:val="00C35694"/>
    <w:rsid w:val="00C35B23"/>
    <w:rsid w:val="00C360A2"/>
    <w:rsid w:val="00C36904"/>
    <w:rsid w:val="00C36940"/>
    <w:rsid w:val="00C36D69"/>
    <w:rsid w:val="00C3732D"/>
    <w:rsid w:val="00C37592"/>
    <w:rsid w:val="00C37782"/>
    <w:rsid w:val="00C37BB8"/>
    <w:rsid w:val="00C37EE7"/>
    <w:rsid w:val="00C40161"/>
    <w:rsid w:val="00C40D23"/>
    <w:rsid w:val="00C40DF3"/>
    <w:rsid w:val="00C40F08"/>
    <w:rsid w:val="00C40FBD"/>
    <w:rsid w:val="00C4103A"/>
    <w:rsid w:val="00C4118B"/>
    <w:rsid w:val="00C411B4"/>
    <w:rsid w:val="00C414D6"/>
    <w:rsid w:val="00C420BC"/>
    <w:rsid w:val="00C429AD"/>
    <w:rsid w:val="00C42C81"/>
    <w:rsid w:val="00C431F5"/>
    <w:rsid w:val="00C43AB0"/>
    <w:rsid w:val="00C43CC4"/>
    <w:rsid w:val="00C43D94"/>
    <w:rsid w:val="00C44303"/>
    <w:rsid w:val="00C44384"/>
    <w:rsid w:val="00C44866"/>
    <w:rsid w:val="00C44DB1"/>
    <w:rsid w:val="00C44EDD"/>
    <w:rsid w:val="00C45507"/>
    <w:rsid w:val="00C45725"/>
    <w:rsid w:val="00C4585F"/>
    <w:rsid w:val="00C45D7D"/>
    <w:rsid w:val="00C461ED"/>
    <w:rsid w:val="00C465B4"/>
    <w:rsid w:val="00C467D7"/>
    <w:rsid w:val="00C469CF"/>
    <w:rsid w:val="00C46A0B"/>
    <w:rsid w:val="00C46C3E"/>
    <w:rsid w:val="00C46CBE"/>
    <w:rsid w:val="00C47442"/>
    <w:rsid w:val="00C47785"/>
    <w:rsid w:val="00C47C23"/>
    <w:rsid w:val="00C5005E"/>
    <w:rsid w:val="00C500A1"/>
    <w:rsid w:val="00C50D73"/>
    <w:rsid w:val="00C50E55"/>
    <w:rsid w:val="00C51386"/>
    <w:rsid w:val="00C51570"/>
    <w:rsid w:val="00C51902"/>
    <w:rsid w:val="00C51A4D"/>
    <w:rsid w:val="00C51BD1"/>
    <w:rsid w:val="00C51DBE"/>
    <w:rsid w:val="00C51EEA"/>
    <w:rsid w:val="00C52010"/>
    <w:rsid w:val="00C522D1"/>
    <w:rsid w:val="00C52453"/>
    <w:rsid w:val="00C5290F"/>
    <w:rsid w:val="00C52AD0"/>
    <w:rsid w:val="00C52BFA"/>
    <w:rsid w:val="00C52CC7"/>
    <w:rsid w:val="00C52CC8"/>
    <w:rsid w:val="00C53055"/>
    <w:rsid w:val="00C5320E"/>
    <w:rsid w:val="00C538A6"/>
    <w:rsid w:val="00C539D4"/>
    <w:rsid w:val="00C53AEA"/>
    <w:rsid w:val="00C53C5C"/>
    <w:rsid w:val="00C53D3B"/>
    <w:rsid w:val="00C53D73"/>
    <w:rsid w:val="00C53DF0"/>
    <w:rsid w:val="00C54205"/>
    <w:rsid w:val="00C54234"/>
    <w:rsid w:val="00C543E1"/>
    <w:rsid w:val="00C54452"/>
    <w:rsid w:val="00C544CC"/>
    <w:rsid w:val="00C54857"/>
    <w:rsid w:val="00C54AE8"/>
    <w:rsid w:val="00C55565"/>
    <w:rsid w:val="00C556AD"/>
    <w:rsid w:val="00C55960"/>
    <w:rsid w:val="00C55C1D"/>
    <w:rsid w:val="00C55DD6"/>
    <w:rsid w:val="00C55E7A"/>
    <w:rsid w:val="00C56280"/>
    <w:rsid w:val="00C5658B"/>
    <w:rsid w:val="00C566F7"/>
    <w:rsid w:val="00C571BB"/>
    <w:rsid w:val="00C57283"/>
    <w:rsid w:val="00C57612"/>
    <w:rsid w:val="00C57E51"/>
    <w:rsid w:val="00C600ED"/>
    <w:rsid w:val="00C608D8"/>
    <w:rsid w:val="00C60D94"/>
    <w:rsid w:val="00C60F31"/>
    <w:rsid w:val="00C6105D"/>
    <w:rsid w:val="00C6131B"/>
    <w:rsid w:val="00C61760"/>
    <w:rsid w:val="00C61B51"/>
    <w:rsid w:val="00C61D5E"/>
    <w:rsid w:val="00C62B80"/>
    <w:rsid w:val="00C62F6F"/>
    <w:rsid w:val="00C63273"/>
    <w:rsid w:val="00C634A7"/>
    <w:rsid w:val="00C63A88"/>
    <w:rsid w:val="00C63F45"/>
    <w:rsid w:val="00C64AA3"/>
    <w:rsid w:val="00C650BE"/>
    <w:rsid w:val="00C652A0"/>
    <w:rsid w:val="00C652AE"/>
    <w:rsid w:val="00C6548D"/>
    <w:rsid w:val="00C655CD"/>
    <w:rsid w:val="00C658B9"/>
    <w:rsid w:val="00C65F2E"/>
    <w:rsid w:val="00C6624E"/>
    <w:rsid w:val="00C663FF"/>
    <w:rsid w:val="00C66DC3"/>
    <w:rsid w:val="00C66E1B"/>
    <w:rsid w:val="00C673B2"/>
    <w:rsid w:val="00C67459"/>
    <w:rsid w:val="00C675B3"/>
    <w:rsid w:val="00C67801"/>
    <w:rsid w:val="00C67862"/>
    <w:rsid w:val="00C67E28"/>
    <w:rsid w:val="00C70462"/>
    <w:rsid w:val="00C70594"/>
    <w:rsid w:val="00C70A4E"/>
    <w:rsid w:val="00C70B22"/>
    <w:rsid w:val="00C71272"/>
    <w:rsid w:val="00C71291"/>
    <w:rsid w:val="00C713C8"/>
    <w:rsid w:val="00C7146E"/>
    <w:rsid w:val="00C71642"/>
    <w:rsid w:val="00C718F1"/>
    <w:rsid w:val="00C71BCB"/>
    <w:rsid w:val="00C72212"/>
    <w:rsid w:val="00C72394"/>
    <w:rsid w:val="00C723AA"/>
    <w:rsid w:val="00C724E1"/>
    <w:rsid w:val="00C72733"/>
    <w:rsid w:val="00C72E70"/>
    <w:rsid w:val="00C7314C"/>
    <w:rsid w:val="00C731FA"/>
    <w:rsid w:val="00C7382C"/>
    <w:rsid w:val="00C73957"/>
    <w:rsid w:val="00C73996"/>
    <w:rsid w:val="00C73E1F"/>
    <w:rsid w:val="00C74190"/>
    <w:rsid w:val="00C74260"/>
    <w:rsid w:val="00C745CA"/>
    <w:rsid w:val="00C74D85"/>
    <w:rsid w:val="00C74EA5"/>
    <w:rsid w:val="00C75198"/>
    <w:rsid w:val="00C75254"/>
    <w:rsid w:val="00C753FD"/>
    <w:rsid w:val="00C755A6"/>
    <w:rsid w:val="00C75B2E"/>
    <w:rsid w:val="00C75B89"/>
    <w:rsid w:val="00C75FD9"/>
    <w:rsid w:val="00C7645E"/>
    <w:rsid w:val="00C76602"/>
    <w:rsid w:val="00C76615"/>
    <w:rsid w:val="00C76669"/>
    <w:rsid w:val="00C76C53"/>
    <w:rsid w:val="00C770DF"/>
    <w:rsid w:val="00C770FB"/>
    <w:rsid w:val="00C773B8"/>
    <w:rsid w:val="00C77B17"/>
    <w:rsid w:val="00C77BE0"/>
    <w:rsid w:val="00C77D50"/>
    <w:rsid w:val="00C801D2"/>
    <w:rsid w:val="00C80213"/>
    <w:rsid w:val="00C80E81"/>
    <w:rsid w:val="00C811BF"/>
    <w:rsid w:val="00C819E1"/>
    <w:rsid w:val="00C81BA4"/>
    <w:rsid w:val="00C82735"/>
    <w:rsid w:val="00C82CD9"/>
    <w:rsid w:val="00C82D76"/>
    <w:rsid w:val="00C833BA"/>
    <w:rsid w:val="00C8342D"/>
    <w:rsid w:val="00C838E8"/>
    <w:rsid w:val="00C839F2"/>
    <w:rsid w:val="00C83B57"/>
    <w:rsid w:val="00C83E6E"/>
    <w:rsid w:val="00C83F40"/>
    <w:rsid w:val="00C8416E"/>
    <w:rsid w:val="00C842DA"/>
    <w:rsid w:val="00C843B6"/>
    <w:rsid w:val="00C84959"/>
    <w:rsid w:val="00C84A37"/>
    <w:rsid w:val="00C84AD3"/>
    <w:rsid w:val="00C84D1C"/>
    <w:rsid w:val="00C85048"/>
    <w:rsid w:val="00C8507D"/>
    <w:rsid w:val="00C8539F"/>
    <w:rsid w:val="00C854D1"/>
    <w:rsid w:val="00C85954"/>
    <w:rsid w:val="00C85B94"/>
    <w:rsid w:val="00C85C53"/>
    <w:rsid w:val="00C85FD7"/>
    <w:rsid w:val="00C862A6"/>
    <w:rsid w:val="00C865B8"/>
    <w:rsid w:val="00C86756"/>
    <w:rsid w:val="00C869DD"/>
    <w:rsid w:val="00C86B69"/>
    <w:rsid w:val="00C86C0B"/>
    <w:rsid w:val="00C86E47"/>
    <w:rsid w:val="00C86FC0"/>
    <w:rsid w:val="00C87788"/>
    <w:rsid w:val="00C87B54"/>
    <w:rsid w:val="00C87D31"/>
    <w:rsid w:val="00C87E62"/>
    <w:rsid w:val="00C87F5D"/>
    <w:rsid w:val="00C90350"/>
    <w:rsid w:val="00C9049A"/>
    <w:rsid w:val="00C90A4B"/>
    <w:rsid w:val="00C90FA1"/>
    <w:rsid w:val="00C9120E"/>
    <w:rsid w:val="00C91336"/>
    <w:rsid w:val="00C915E9"/>
    <w:rsid w:val="00C918B7"/>
    <w:rsid w:val="00C919FA"/>
    <w:rsid w:val="00C91AD8"/>
    <w:rsid w:val="00C91DE5"/>
    <w:rsid w:val="00C925D6"/>
    <w:rsid w:val="00C928B2"/>
    <w:rsid w:val="00C92962"/>
    <w:rsid w:val="00C929B7"/>
    <w:rsid w:val="00C934A9"/>
    <w:rsid w:val="00C93590"/>
    <w:rsid w:val="00C93D92"/>
    <w:rsid w:val="00C942A4"/>
    <w:rsid w:val="00C9471D"/>
    <w:rsid w:val="00C95470"/>
    <w:rsid w:val="00C956C0"/>
    <w:rsid w:val="00C95745"/>
    <w:rsid w:val="00C9593A"/>
    <w:rsid w:val="00C95A61"/>
    <w:rsid w:val="00C96024"/>
    <w:rsid w:val="00C960F0"/>
    <w:rsid w:val="00C964AB"/>
    <w:rsid w:val="00C96AAF"/>
    <w:rsid w:val="00C96F23"/>
    <w:rsid w:val="00C97040"/>
    <w:rsid w:val="00C9709D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0CBE"/>
    <w:rsid w:val="00CA1171"/>
    <w:rsid w:val="00CA1218"/>
    <w:rsid w:val="00CA13D9"/>
    <w:rsid w:val="00CA15E0"/>
    <w:rsid w:val="00CA167B"/>
    <w:rsid w:val="00CA1750"/>
    <w:rsid w:val="00CA178B"/>
    <w:rsid w:val="00CA1A47"/>
    <w:rsid w:val="00CA1B52"/>
    <w:rsid w:val="00CA1B67"/>
    <w:rsid w:val="00CA1DB9"/>
    <w:rsid w:val="00CA2474"/>
    <w:rsid w:val="00CA2667"/>
    <w:rsid w:val="00CA2783"/>
    <w:rsid w:val="00CA2BC7"/>
    <w:rsid w:val="00CA2E22"/>
    <w:rsid w:val="00CA34B3"/>
    <w:rsid w:val="00CA37FE"/>
    <w:rsid w:val="00CA3E68"/>
    <w:rsid w:val="00CA4206"/>
    <w:rsid w:val="00CA446F"/>
    <w:rsid w:val="00CA4478"/>
    <w:rsid w:val="00CA457C"/>
    <w:rsid w:val="00CA4DB3"/>
    <w:rsid w:val="00CA4FF0"/>
    <w:rsid w:val="00CA5122"/>
    <w:rsid w:val="00CA5729"/>
    <w:rsid w:val="00CA5990"/>
    <w:rsid w:val="00CA5BC3"/>
    <w:rsid w:val="00CA605C"/>
    <w:rsid w:val="00CA60C7"/>
    <w:rsid w:val="00CA66DC"/>
    <w:rsid w:val="00CA6BFA"/>
    <w:rsid w:val="00CA6E32"/>
    <w:rsid w:val="00CA6FD1"/>
    <w:rsid w:val="00CA755F"/>
    <w:rsid w:val="00CA7A3E"/>
    <w:rsid w:val="00CA7BF7"/>
    <w:rsid w:val="00CA7C1C"/>
    <w:rsid w:val="00CB07C6"/>
    <w:rsid w:val="00CB09F8"/>
    <w:rsid w:val="00CB0A57"/>
    <w:rsid w:val="00CB0BC1"/>
    <w:rsid w:val="00CB0D0D"/>
    <w:rsid w:val="00CB0F7D"/>
    <w:rsid w:val="00CB136E"/>
    <w:rsid w:val="00CB1393"/>
    <w:rsid w:val="00CB1762"/>
    <w:rsid w:val="00CB182D"/>
    <w:rsid w:val="00CB18B3"/>
    <w:rsid w:val="00CB1EC0"/>
    <w:rsid w:val="00CB2439"/>
    <w:rsid w:val="00CB3303"/>
    <w:rsid w:val="00CB34B9"/>
    <w:rsid w:val="00CB3581"/>
    <w:rsid w:val="00CB3C82"/>
    <w:rsid w:val="00CB3E95"/>
    <w:rsid w:val="00CB3F02"/>
    <w:rsid w:val="00CB406D"/>
    <w:rsid w:val="00CB418F"/>
    <w:rsid w:val="00CB5029"/>
    <w:rsid w:val="00CB5240"/>
    <w:rsid w:val="00CB5291"/>
    <w:rsid w:val="00CB586E"/>
    <w:rsid w:val="00CB645A"/>
    <w:rsid w:val="00CB6D66"/>
    <w:rsid w:val="00CB7773"/>
    <w:rsid w:val="00CB7890"/>
    <w:rsid w:val="00CB7BEA"/>
    <w:rsid w:val="00CB7C2E"/>
    <w:rsid w:val="00CB7E28"/>
    <w:rsid w:val="00CB7E79"/>
    <w:rsid w:val="00CC086C"/>
    <w:rsid w:val="00CC0903"/>
    <w:rsid w:val="00CC0BF1"/>
    <w:rsid w:val="00CC0CCA"/>
    <w:rsid w:val="00CC0CE3"/>
    <w:rsid w:val="00CC0F45"/>
    <w:rsid w:val="00CC1515"/>
    <w:rsid w:val="00CC191F"/>
    <w:rsid w:val="00CC1969"/>
    <w:rsid w:val="00CC2BAB"/>
    <w:rsid w:val="00CC2BD1"/>
    <w:rsid w:val="00CC2C29"/>
    <w:rsid w:val="00CC2F11"/>
    <w:rsid w:val="00CC3195"/>
    <w:rsid w:val="00CC33F6"/>
    <w:rsid w:val="00CC38BF"/>
    <w:rsid w:val="00CC3EC3"/>
    <w:rsid w:val="00CC3F43"/>
    <w:rsid w:val="00CC4860"/>
    <w:rsid w:val="00CC4A97"/>
    <w:rsid w:val="00CC4F1A"/>
    <w:rsid w:val="00CC53BE"/>
    <w:rsid w:val="00CC57B4"/>
    <w:rsid w:val="00CC6921"/>
    <w:rsid w:val="00CC6946"/>
    <w:rsid w:val="00CC7089"/>
    <w:rsid w:val="00CC71F1"/>
    <w:rsid w:val="00CC771C"/>
    <w:rsid w:val="00CC78A6"/>
    <w:rsid w:val="00CC78B9"/>
    <w:rsid w:val="00CC7AAD"/>
    <w:rsid w:val="00CC7AEE"/>
    <w:rsid w:val="00CC7F29"/>
    <w:rsid w:val="00CD00EF"/>
    <w:rsid w:val="00CD06CC"/>
    <w:rsid w:val="00CD09B2"/>
    <w:rsid w:val="00CD0E6D"/>
    <w:rsid w:val="00CD17B0"/>
    <w:rsid w:val="00CD1CF1"/>
    <w:rsid w:val="00CD1D5D"/>
    <w:rsid w:val="00CD1E1D"/>
    <w:rsid w:val="00CD1E24"/>
    <w:rsid w:val="00CD1FEE"/>
    <w:rsid w:val="00CD24A9"/>
    <w:rsid w:val="00CD26CC"/>
    <w:rsid w:val="00CD3165"/>
    <w:rsid w:val="00CD3197"/>
    <w:rsid w:val="00CD3884"/>
    <w:rsid w:val="00CD3A56"/>
    <w:rsid w:val="00CD3A86"/>
    <w:rsid w:val="00CD3D79"/>
    <w:rsid w:val="00CD3ECD"/>
    <w:rsid w:val="00CD3F27"/>
    <w:rsid w:val="00CD3F47"/>
    <w:rsid w:val="00CD4046"/>
    <w:rsid w:val="00CD41B7"/>
    <w:rsid w:val="00CD425F"/>
    <w:rsid w:val="00CD485B"/>
    <w:rsid w:val="00CD4982"/>
    <w:rsid w:val="00CD4CF0"/>
    <w:rsid w:val="00CD5165"/>
    <w:rsid w:val="00CD54E9"/>
    <w:rsid w:val="00CD5638"/>
    <w:rsid w:val="00CD5831"/>
    <w:rsid w:val="00CD5877"/>
    <w:rsid w:val="00CD58E3"/>
    <w:rsid w:val="00CD5AF6"/>
    <w:rsid w:val="00CD5E43"/>
    <w:rsid w:val="00CD62D7"/>
    <w:rsid w:val="00CD67FE"/>
    <w:rsid w:val="00CD6D68"/>
    <w:rsid w:val="00CD6DA7"/>
    <w:rsid w:val="00CD71DB"/>
    <w:rsid w:val="00CD7275"/>
    <w:rsid w:val="00CD76DE"/>
    <w:rsid w:val="00CD789E"/>
    <w:rsid w:val="00CD7B49"/>
    <w:rsid w:val="00CD7E59"/>
    <w:rsid w:val="00CD7EBB"/>
    <w:rsid w:val="00CE020A"/>
    <w:rsid w:val="00CE0431"/>
    <w:rsid w:val="00CE0990"/>
    <w:rsid w:val="00CE0C60"/>
    <w:rsid w:val="00CE0E37"/>
    <w:rsid w:val="00CE1015"/>
    <w:rsid w:val="00CE183A"/>
    <w:rsid w:val="00CE1FBE"/>
    <w:rsid w:val="00CE2870"/>
    <w:rsid w:val="00CE29FB"/>
    <w:rsid w:val="00CE2A35"/>
    <w:rsid w:val="00CE2B5F"/>
    <w:rsid w:val="00CE2BD5"/>
    <w:rsid w:val="00CE3DCC"/>
    <w:rsid w:val="00CE436E"/>
    <w:rsid w:val="00CE46DB"/>
    <w:rsid w:val="00CE4757"/>
    <w:rsid w:val="00CE4B61"/>
    <w:rsid w:val="00CE4EEB"/>
    <w:rsid w:val="00CE509F"/>
    <w:rsid w:val="00CE51FB"/>
    <w:rsid w:val="00CE5594"/>
    <w:rsid w:val="00CE5E61"/>
    <w:rsid w:val="00CE6598"/>
    <w:rsid w:val="00CE6AB7"/>
    <w:rsid w:val="00CE6C21"/>
    <w:rsid w:val="00CE6EAE"/>
    <w:rsid w:val="00CE7412"/>
    <w:rsid w:val="00CE7583"/>
    <w:rsid w:val="00CE7603"/>
    <w:rsid w:val="00CF056F"/>
    <w:rsid w:val="00CF0B4B"/>
    <w:rsid w:val="00CF0D44"/>
    <w:rsid w:val="00CF0EAE"/>
    <w:rsid w:val="00CF1198"/>
    <w:rsid w:val="00CF186A"/>
    <w:rsid w:val="00CF1BB2"/>
    <w:rsid w:val="00CF1E42"/>
    <w:rsid w:val="00CF1E45"/>
    <w:rsid w:val="00CF1ECF"/>
    <w:rsid w:val="00CF2769"/>
    <w:rsid w:val="00CF27E1"/>
    <w:rsid w:val="00CF3ACD"/>
    <w:rsid w:val="00CF3CA6"/>
    <w:rsid w:val="00CF470E"/>
    <w:rsid w:val="00CF4AA4"/>
    <w:rsid w:val="00CF4AA6"/>
    <w:rsid w:val="00CF4F36"/>
    <w:rsid w:val="00CF500F"/>
    <w:rsid w:val="00CF57C2"/>
    <w:rsid w:val="00CF597C"/>
    <w:rsid w:val="00CF5AC7"/>
    <w:rsid w:val="00CF6224"/>
    <w:rsid w:val="00CF626A"/>
    <w:rsid w:val="00CF640D"/>
    <w:rsid w:val="00CF64BE"/>
    <w:rsid w:val="00CF6952"/>
    <w:rsid w:val="00CF6EE2"/>
    <w:rsid w:val="00CF6FF5"/>
    <w:rsid w:val="00CF71D7"/>
    <w:rsid w:val="00CF743F"/>
    <w:rsid w:val="00CF7537"/>
    <w:rsid w:val="00CF75C6"/>
    <w:rsid w:val="00CF7D9D"/>
    <w:rsid w:val="00D001D5"/>
    <w:rsid w:val="00D002F1"/>
    <w:rsid w:val="00D00775"/>
    <w:rsid w:val="00D008F1"/>
    <w:rsid w:val="00D00AEA"/>
    <w:rsid w:val="00D00BC5"/>
    <w:rsid w:val="00D00EC9"/>
    <w:rsid w:val="00D00F47"/>
    <w:rsid w:val="00D01B1D"/>
    <w:rsid w:val="00D01DE4"/>
    <w:rsid w:val="00D0210C"/>
    <w:rsid w:val="00D02143"/>
    <w:rsid w:val="00D023BE"/>
    <w:rsid w:val="00D02931"/>
    <w:rsid w:val="00D02C33"/>
    <w:rsid w:val="00D02E6C"/>
    <w:rsid w:val="00D02FA8"/>
    <w:rsid w:val="00D030BB"/>
    <w:rsid w:val="00D0362B"/>
    <w:rsid w:val="00D03728"/>
    <w:rsid w:val="00D03A75"/>
    <w:rsid w:val="00D03AE5"/>
    <w:rsid w:val="00D03B0C"/>
    <w:rsid w:val="00D03CC1"/>
    <w:rsid w:val="00D03E57"/>
    <w:rsid w:val="00D03F17"/>
    <w:rsid w:val="00D04073"/>
    <w:rsid w:val="00D04081"/>
    <w:rsid w:val="00D04486"/>
    <w:rsid w:val="00D0465F"/>
    <w:rsid w:val="00D052F3"/>
    <w:rsid w:val="00D053D9"/>
    <w:rsid w:val="00D05520"/>
    <w:rsid w:val="00D058E4"/>
    <w:rsid w:val="00D059EA"/>
    <w:rsid w:val="00D059EC"/>
    <w:rsid w:val="00D06110"/>
    <w:rsid w:val="00D066ED"/>
    <w:rsid w:val="00D06824"/>
    <w:rsid w:val="00D06A5D"/>
    <w:rsid w:val="00D06F8D"/>
    <w:rsid w:val="00D06FC4"/>
    <w:rsid w:val="00D070F2"/>
    <w:rsid w:val="00D071E9"/>
    <w:rsid w:val="00D07581"/>
    <w:rsid w:val="00D103AC"/>
    <w:rsid w:val="00D10477"/>
    <w:rsid w:val="00D1057B"/>
    <w:rsid w:val="00D1062F"/>
    <w:rsid w:val="00D106FA"/>
    <w:rsid w:val="00D1077A"/>
    <w:rsid w:val="00D107B1"/>
    <w:rsid w:val="00D10C9C"/>
    <w:rsid w:val="00D10D01"/>
    <w:rsid w:val="00D110DA"/>
    <w:rsid w:val="00D1132A"/>
    <w:rsid w:val="00D1132B"/>
    <w:rsid w:val="00D11552"/>
    <w:rsid w:val="00D11993"/>
    <w:rsid w:val="00D11BBD"/>
    <w:rsid w:val="00D121CF"/>
    <w:rsid w:val="00D12598"/>
    <w:rsid w:val="00D12765"/>
    <w:rsid w:val="00D1294C"/>
    <w:rsid w:val="00D12EE4"/>
    <w:rsid w:val="00D13262"/>
    <w:rsid w:val="00D135B5"/>
    <w:rsid w:val="00D13812"/>
    <w:rsid w:val="00D139EF"/>
    <w:rsid w:val="00D13BFF"/>
    <w:rsid w:val="00D14042"/>
    <w:rsid w:val="00D140BA"/>
    <w:rsid w:val="00D14216"/>
    <w:rsid w:val="00D14357"/>
    <w:rsid w:val="00D14492"/>
    <w:rsid w:val="00D14597"/>
    <w:rsid w:val="00D1470B"/>
    <w:rsid w:val="00D14A2C"/>
    <w:rsid w:val="00D14CA9"/>
    <w:rsid w:val="00D14E01"/>
    <w:rsid w:val="00D15277"/>
    <w:rsid w:val="00D15681"/>
    <w:rsid w:val="00D15BDF"/>
    <w:rsid w:val="00D15E9D"/>
    <w:rsid w:val="00D15F78"/>
    <w:rsid w:val="00D16112"/>
    <w:rsid w:val="00D16283"/>
    <w:rsid w:val="00D165FF"/>
    <w:rsid w:val="00D16628"/>
    <w:rsid w:val="00D16CE7"/>
    <w:rsid w:val="00D16DA9"/>
    <w:rsid w:val="00D16EFA"/>
    <w:rsid w:val="00D16F44"/>
    <w:rsid w:val="00D16FE3"/>
    <w:rsid w:val="00D17028"/>
    <w:rsid w:val="00D17269"/>
    <w:rsid w:val="00D1755D"/>
    <w:rsid w:val="00D17ABE"/>
    <w:rsid w:val="00D17C9B"/>
    <w:rsid w:val="00D201F8"/>
    <w:rsid w:val="00D20395"/>
    <w:rsid w:val="00D20A2C"/>
    <w:rsid w:val="00D20BA8"/>
    <w:rsid w:val="00D20C9F"/>
    <w:rsid w:val="00D211DE"/>
    <w:rsid w:val="00D216B4"/>
    <w:rsid w:val="00D216BF"/>
    <w:rsid w:val="00D21807"/>
    <w:rsid w:val="00D21AF3"/>
    <w:rsid w:val="00D22406"/>
    <w:rsid w:val="00D22739"/>
    <w:rsid w:val="00D22FB9"/>
    <w:rsid w:val="00D2315A"/>
    <w:rsid w:val="00D231E7"/>
    <w:rsid w:val="00D233AD"/>
    <w:rsid w:val="00D2409C"/>
    <w:rsid w:val="00D240D5"/>
    <w:rsid w:val="00D241B4"/>
    <w:rsid w:val="00D242D3"/>
    <w:rsid w:val="00D245F5"/>
    <w:rsid w:val="00D248F6"/>
    <w:rsid w:val="00D24AD3"/>
    <w:rsid w:val="00D24E83"/>
    <w:rsid w:val="00D25168"/>
    <w:rsid w:val="00D2521B"/>
    <w:rsid w:val="00D25813"/>
    <w:rsid w:val="00D25980"/>
    <w:rsid w:val="00D263A3"/>
    <w:rsid w:val="00D264DA"/>
    <w:rsid w:val="00D26832"/>
    <w:rsid w:val="00D26E46"/>
    <w:rsid w:val="00D27118"/>
    <w:rsid w:val="00D2737E"/>
    <w:rsid w:val="00D273E5"/>
    <w:rsid w:val="00D2755D"/>
    <w:rsid w:val="00D2762B"/>
    <w:rsid w:val="00D279EB"/>
    <w:rsid w:val="00D27A70"/>
    <w:rsid w:val="00D27A96"/>
    <w:rsid w:val="00D27D83"/>
    <w:rsid w:val="00D303BD"/>
    <w:rsid w:val="00D306E2"/>
    <w:rsid w:val="00D30846"/>
    <w:rsid w:val="00D30BCE"/>
    <w:rsid w:val="00D3159E"/>
    <w:rsid w:val="00D317B2"/>
    <w:rsid w:val="00D3184E"/>
    <w:rsid w:val="00D322C9"/>
    <w:rsid w:val="00D32605"/>
    <w:rsid w:val="00D32B0F"/>
    <w:rsid w:val="00D32C7F"/>
    <w:rsid w:val="00D32D2D"/>
    <w:rsid w:val="00D32F6E"/>
    <w:rsid w:val="00D33004"/>
    <w:rsid w:val="00D33382"/>
    <w:rsid w:val="00D339B6"/>
    <w:rsid w:val="00D33C55"/>
    <w:rsid w:val="00D34400"/>
    <w:rsid w:val="00D346CA"/>
    <w:rsid w:val="00D34B39"/>
    <w:rsid w:val="00D34EA0"/>
    <w:rsid w:val="00D34FDB"/>
    <w:rsid w:val="00D34FF4"/>
    <w:rsid w:val="00D35327"/>
    <w:rsid w:val="00D353E6"/>
    <w:rsid w:val="00D35544"/>
    <w:rsid w:val="00D355CC"/>
    <w:rsid w:val="00D362F6"/>
    <w:rsid w:val="00D364AF"/>
    <w:rsid w:val="00D36E99"/>
    <w:rsid w:val="00D372AB"/>
    <w:rsid w:val="00D40693"/>
    <w:rsid w:val="00D4077F"/>
    <w:rsid w:val="00D40D8E"/>
    <w:rsid w:val="00D4112C"/>
    <w:rsid w:val="00D41263"/>
    <w:rsid w:val="00D4132D"/>
    <w:rsid w:val="00D415AC"/>
    <w:rsid w:val="00D41B29"/>
    <w:rsid w:val="00D41BC0"/>
    <w:rsid w:val="00D41D14"/>
    <w:rsid w:val="00D41E35"/>
    <w:rsid w:val="00D41FE8"/>
    <w:rsid w:val="00D42071"/>
    <w:rsid w:val="00D420DC"/>
    <w:rsid w:val="00D42106"/>
    <w:rsid w:val="00D422CD"/>
    <w:rsid w:val="00D427FB"/>
    <w:rsid w:val="00D428C6"/>
    <w:rsid w:val="00D43005"/>
    <w:rsid w:val="00D43346"/>
    <w:rsid w:val="00D439EE"/>
    <w:rsid w:val="00D43C70"/>
    <w:rsid w:val="00D44122"/>
    <w:rsid w:val="00D441E5"/>
    <w:rsid w:val="00D4433D"/>
    <w:rsid w:val="00D44417"/>
    <w:rsid w:val="00D44ABE"/>
    <w:rsid w:val="00D4530E"/>
    <w:rsid w:val="00D45460"/>
    <w:rsid w:val="00D458E0"/>
    <w:rsid w:val="00D45AD8"/>
    <w:rsid w:val="00D45ADD"/>
    <w:rsid w:val="00D45B08"/>
    <w:rsid w:val="00D45B8C"/>
    <w:rsid w:val="00D45C4A"/>
    <w:rsid w:val="00D46066"/>
    <w:rsid w:val="00D461BF"/>
    <w:rsid w:val="00D463C5"/>
    <w:rsid w:val="00D464FB"/>
    <w:rsid w:val="00D4702B"/>
    <w:rsid w:val="00D47654"/>
    <w:rsid w:val="00D47B6B"/>
    <w:rsid w:val="00D50000"/>
    <w:rsid w:val="00D50072"/>
    <w:rsid w:val="00D50153"/>
    <w:rsid w:val="00D501DD"/>
    <w:rsid w:val="00D5054A"/>
    <w:rsid w:val="00D505B5"/>
    <w:rsid w:val="00D50632"/>
    <w:rsid w:val="00D50809"/>
    <w:rsid w:val="00D50848"/>
    <w:rsid w:val="00D50F64"/>
    <w:rsid w:val="00D50F93"/>
    <w:rsid w:val="00D50FF9"/>
    <w:rsid w:val="00D51521"/>
    <w:rsid w:val="00D51962"/>
    <w:rsid w:val="00D51C4F"/>
    <w:rsid w:val="00D51F14"/>
    <w:rsid w:val="00D529D3"/>
    <w:rsid w:val="00D52C16"/>
    <w:rsid w:val="00D53348"/>
    <w:rsid w:val="00D5343F"/>
    <w:rsid w:val="00D53443"/>
    <w:rsid w:val="00D53630"/>
    <w:rsid w:val="00D5381B"/>
    <w:rsid w:val="00D538E1"/>
    <w:rsid w:val="00D53D4E"/>
    <w:rsid w:val="00D5422C"/>
    <w:rsid w:val="00D54480"/>
    <w:rsid w:val="00D546E5"/>
    <w:rsid w:val="00D54785"/>
    <w:rsid w:val="00D547DB"/>
    <w:rsid w:val="00D547FB"/>
    <w:rsid w:val="00D548F2"/>
    <w:rsid w:val="00D54C9D"/>
    <w:rsid w:val="00D54E08"/>
    <w:rsid w:val="00D5510A"/>
    <w:rsid w:val="00D55600"/>
    <w:rsid w:val="00D55656"/>
    <w:rsid w:val="00D55D35"/>
    <w:rsid w:val="00D563DB"/>
    <w:rsid w:val="00D564CB"/>
    <w:rsid w:val="00D565A4"/>
    <w:rsid w:val="00D569A3"/>
    <w:rsid w:val="00D56C46"/>
    <w:rsid w:val="00D56DC3"/>
    <w:rsid w:val="00D56E4B"/>
    <w:rsid w:val="00D56E90"/>
    <w:rsid w:val="00D56EEB"/>
    <w:rsid w:val="00D56F32"/>
    <w:rsid w:val="00D573A3"/>
    <w:rsid w:val="00D575D2"/>
    <w:rsid w:val="00D5772E"/>
    <w:rsid w:val="00D57B2B"/>
    <w:rsid w:val="00D60035"/>
    <w:rsid w:val="00D601F0"/>
    <w:rsid w:val="00D602FA"/>
    <w:rsid w:val="00D6074B"/>
    <w:rsid w:val="00D60E60"/>
    <w:rsid w:val="00D6111D"/>
    <w:rsid w:val="00D61452"/>
    <w:rsid w:val="00D61941"/>
    <w:rsid w:val="00D61DE0"/>
    <w:rsid w:val="00D61F0E"/>
    <w:rsid w:val="00D61F93"/>
    <w:rsid w:val="00D62338"/>
    <w:rsid w:val="00D62607"/>
    <w:rsid w:val="00D6264A"/>
    <w:rsid w:val="00D6274D"/>
    <w:rsid w:val="00D62A2C"/>
    <w:rsid w:val="00D62DCF"/>
    <w:rsid w:val="00D62E51"/>
    <w:rsid w:val="00D62FC4"/>
    <w:rsid w:val="00D63315"/>
    <w:rsid w:val="00D633DF"/>
    <w:rsid w:val="00D6343D"/>
    <w:rsid w:val="00D63609"/>
    <w:rsid w:val="00D6375C"/>
    <w:rsid w:val="00D63BD9"/>
    <w:rsid w:val="00D63E87"/>
    <w:rsid w:val="00D6407C"/>
    <w:rsid w:val="00D6445E"/>
    <w:rsid w:val="00D645EA"/>
    <w:rsid w:val="00D64849"/>
    <w:rsid w:val="00D649A1"/>
    <w:rsid w:val="00D64A3F"/>
    <w:rsid w:val="00D64C89"/>
    <w:rsid w:val="00D6505C"/>
    <w:rsid w:val="00D65462"/>
    <w:rsid w:val="00D6561D"/>
    <w:rsid w:val="00D65684"/>
    <w:rsid w:val="00D656EA"/>
    <w:rsid w:val="00D65A24"/>
    <w:rsid w:val="00D65A69"/>
    <w:rsid w:val="00D65C1D"/>
    <w:rsid w:val="00D65F5F"/>
    <w:rsid w:val="00D6605B"/>
    <w:rsid w:val="00D66126"/>
    <w:rsid w:val="00D66C89"/>
    <w:rsid w:val="00D66D6F"/>
    <w:rsid w:val="00D6751C"/>
    <w:rsid w:val="00D6759D"/>
    <w:rsid w:val="00D675B6"/>
    <w:rsid w:val="00D6780F"/>
    <w:rsid w:val="00D6782C"/>
    <w:rsid w:val="00D67A0E"/>
    <w:rsid w:val="00D67D70"/>
    <w:rsid w:val="00D70088"/>
    <w:rsid w:val="00D7019F"/>
    <w:rsid w:val="00D70555"/>
    <w:rsid w:val="00D7086E"/>
    <w:rsid w:val="00D70BD0"/>
    <w:rsid w:val="00D70C9C"/>
    <w:rsid w:val="00D70D88"/>
    <w:rsid w:val="00D70F13"/>
    <w:rsid w:val="00D70F9B"/>
    <w:rsid w:val="00D71017"/>
    <w:rsid w:val="00D71221"/>
    <w:rsid w:val="00D717F2"/>
    <w:rsid w:val="00D719B2"/>
    <w:rsid w:val="00D71B11"/>
    <w:rsid w:val="00D7217C"/>
    <w:rsid w:val="00D7265B"/>
    <w:rsid w:val="00D72726"/>
    <w:rsid w:val="00D7290A"/>
    <w:rsid w:val="00D72B7F"/>
    <w:rsid w:val="00D72FE1"/>
    <w:rsid w:val="00D73130"/>
    <w:rsid w:val="00D731DC"/>
    <w:rsid w:val="00D7351D"/>
    <w:rsid w:val="00D736B8"/>
    <w:rsid w:val="00D737FF"/>
    <w:rsid w:val="00D73D38"/>
    <w:rsid w:val="00D7465B"/>
    <w:rsid w:val="00D74BAA"/>
    <w:rsid w:val="00D74CFE"/>
    <w:rsid w:val="00D74D83"/>
    <w:rsid w:val="00D74F8A"/>
    <w:rsid w:val="00D75096"/>
    <w:rsid w:val="00D750B1"/>
    <w:rsid w:val="00D75524"/>
    <w:rsid w:val="00D75798"/>
    <w:rsid w:val="00D75895"/>
    <w:rsid w:val="00D75AF7"/>
    <w:rsid w:val="00D75B2F"/>
    <w:rsid w:val="00D75FE4"/>
    <w:rsid w:val="00D76062"/>
    <w:rsid w:val="00D76231"/>
    <w:rsid w:val="00D765E4"/>
    <w:rsid w:val="00D7690F"/>
    <w:rsid w:val="00D76AAB"/>
    <w:rsid w:val="00D76EEC"/>
    <w:rsid w:val="00D77074"/>
    <w:rsid w:val="00D77087"/>
    <w:rsid w:val="00D77392"/>
    <w:rsid w:val="00D77475"/>
    <w:rsid w:val="00D77545"/>
    <w:rsid w:val="00D77954"/>
    <w:rsid w:val="00D779C5"/>
    <w:rsid w:val="00D77E0C"/>
    <w:rsid w:val="00D80550"/>
    <w:rsid w:val="00D80586"/>
    <w:rsid w:val="00D80A06"/>
    <w:rsid w:val="00D80C97"/>
    <w:rsid w:val="00D81050"/>
    <w:rsid w:val="00D81586"/>
    <w:rsid w:val="00D815F9"/>
    <w:rsid w:val="00D816DA"/>
    <w:rsid w:val="00D81A29"/>
    <w:rsid w:val="00D81AB3"/>
    <w:rsid w:val="00D81EFD"/>
    <w:rsid w:val="00D81FFB"/>
    <w:rsid w:val="00D82482"/>
    <w:rsid w:val="00D826DF"/>
    <w:rsid w:val="00D82FDB"/>
    <w:rsid w:val="00D83175"/>
    <w:rsid w:val="00D8342F"/>
    <w:rsid w:val="00D83673"/>
    <w:rsid w:val="00D839B6"/>
    <w:rsid w:val="00D84079"/>
    <w:rsid w:val="00D84447"/>
    <w:rsid w:val="00D84745"/>
    <w:rsid w:val="00D849B2"/>
    <w:rsid w:val="00D849FF"/>
    <w:rsid w:val="00D84D26"/>
    <w:rsid w:val="00D851A7"/>
    <w:rsid w:val="00D85406"/>
    <w:rsid w:val="00D8547A"/>
    <w:rsid w:val="00D856C8"/>
    <w:rsid w:val="00D85E6E"/>
    <w:rsid w:val="00D86036"/>
    <w:rsid w:val="00D860D0"/>
    <w:rsid w:val="00D8623A"/>
    <w:rsid w:val="00D86957"/>
    <w:rsid w:val="00D86D9D"/>
    <w:rsid w:val="00D86DE3"/>
    <w:rsid w:val="00D86EB8"/>
    <w:rsid w:val="00D87192"/>
    <w:rsid w:val="00D873D5"/>
    <w:rsid w:val="00D875F4"/>
    <w:rsid w:val="00D87E39"/>
    <w:rsid w:val="00D901E6"/>
    <w:rsid w:val="00D90A92"/>
    <w:rsid w:val="00D90BFF"/>
    <w:rsid w:val="00D90FE5"/>
    <w:rsid w:val="00D91002"/>
    <w:rsid w:val="00D91184"/>
    <w:rsid w:val="00D9149F"/>
    <w:rsid w:val="00D9153B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4D91"/>
    <w:rsid w:val="00D954AD"/>
    <w:rsid w:val="00D957BC"/>
    <w:rsid w:val="00D9580B"/>
    <w:rsid w:val="00D95C44"/>
    <w:rsid w:val="00D95CCE"/>
    <w:rsid w:val="00D964AF"/>
    <w:rsid w:val="00D96A7E"/>
    <w:rsid w:val="00D96EE4"/>
    <w:rsid w:val="00D96F15"/>
    <w:rsid w:val="00D97061"/>
    <w:rsid w:val="00D97311"/>
    <w:rsid w:val="00D975A0"/>
    <w:rsid w:val="00D97AD6"/>
    <w:rsid w:val="00D97CB1"/>
    <w:rsid w:val="00D97F37"/>
    <w:rsid w:val="00DA0307"/>
    <w:rsid w:val="00DA06B4"/>
    <w:rsid w:val="00DA1534"/>
    <w:rsid w:val="00DA2196"/>
    <w:rsid w:val="00DA2BC3"/>
    <w:rsid w:val="00DA3138"/>
    <w:rsid w:val="00DA33DA"/>
    <w:rsid w:val="00DA370F"/>
    <w:rsid w:val="00DA3A1F"/>
    <w:rsid w:val="00DA3B6E"/>
    <w:rsid w:val="00DA3C42"/>
    <w:rsid w:val="00DA46B4"/>
    <w:rsid w:val="00DA46CB"/>
    <w:rsid w:val="00DA47E1"/>
    <w:rsid w:val="00DA4AD6"/>
    <w:rsid w:val="00DA4B2F"/>
    <w:rsid w:val="00DA5080"/>
    <w:rsid w:val="00DA50B2"/>
    <w:rsid w:val="00DA50DA"/>
    <w:rsid w:val="00DA57CF"/>
    <w:rsid w:val="00DA5859"/>
    <w:rsid w:val="00DA594E"/>
    <w:rsid w:val="00DA5D3E"/>
    <w:rsid w:val="00DA60A7"/>
    <w:rsid w:val="00DA6693"/>
    <w:rsid w:val="00DA6785"/>
    <w:rsid w:val="00DA6A74"/>
    <w:rsid w:val="00DA6AF7"/>
    <w:rsid w:val="00DA6D83"/>
    <w:rsid w:val="00DA744B"/>
    <w:rsid w:val="00DA7556"/>
    <w:rsid w:val="00DA7AA6"/>
    <w:rsid w:val="00DA7C29"/>
    <w:rsid w:val="00DA7D63"/>
    <w:rsid w:val="00DA7F99"/>
    <w:rsid w:val="00DB00A0"/>
    <w:rsid w:val="00DB0210"/>
    <w:rsid w:val="00DB0373"/>
    <w:rsid w:val="00DB05B7"/>
    <w:rsid w:val="00DB0912"/>
    <w:rsid w:val="00DB0CCC"/>
    <w:rsid w:val="00DB0F29"/>
    <w:rsid w:val="00DB0F5F"/>
    <w:rsid w:val="00DB1498"/>
    <w:rsid w:val="00DB1AD4"/>
    <w:rsid w:val="00DB1EED"/>
    <w:rsid w:val="00DB21F3"/>
    <w:rsid w:val="00DB247F"/>
    <w:rsid w:val="00DB28E0"/>
    <w:rsid w:val="00DB2DEE"/>
    <w:rsid w:val="00DB2EF6"/>
    <w:rsid w:val="00DB3366"/>
    <w:rsid w:val="00DB3AC5"/>
    <w:rsid w:val="00DB406A"/>
    <w:rsid w:val="00DB4122"/>
    <w:rsid w:val="00DB41D5"/>
    <w:rsid w:val="00DB4349"/>
    <w:rsid w:val="00DB4D52"/>
    <w:rsid w:val="00DB4F18"/>
    <w:rsid w:val="00DB5135"/>
    <w:rsid w:val="00DB54A3"/>
    <w:rsid w:val="00DB56CF"/>
    <w:rsid w:val="00DB57B0"/>
    <w:rsid w:val="00DB5B77"/>
    <w:rsid w:val="00DB5F8B"/>
    <w:rsid w:val="00DB631E"/>
    <w:rsid w:val="00DB64A0"/>
    <w:rsid w:val="00DB64CD"/>
    <w:rsid w:val="00DB65EE"/>
    <w:rsid w:val="00DB66DE"/>
    <w:rsid w:val="00DB6740"/>
    <w:rsid w:val="00DB6E94"/>
    <w:rsid w:val="00DB71FD"/>
    <w:rsid w:val="00DB73DA"/>
    <w:rsid w:val="00DB75BD"/>
    <w:rsid w:val="00DB7786"/>
    <w:rsid w:val="00DB7814"/>
    <w:rsid w:val="00DB7D6A"/>
    <w:rsid w:val="00DC03B8"/>
    <w:rsid w:val="00DC0427"/>
    <w:rsid w:val="00DC0885"/>
    <w:rsid w:val="00DC08F6"/>
    <w:rsid w:val="00DC0A29"/>
    <w:rsid w:val="00DC0D26"/>
    <w:rsid w:val="00DC13A8"/>
    <w:rsid w:val="00DC1608"/>
    <w:rsid w:val="00DC1728"/>
    <w:rsid w:val="00DC1873"/>
    <w:rsid w:val="00DC1897"/>
    <w:rsid w:val="00DC1D6F"/>
    <w:rsid w:val="00DC24AB"/>
    <w:rsid w:val="00DC2A57"/>
    <w:rsid w:val="00DC2AC0"/>
    <w:rsid w:val="00DC34AF"/>
    <w:rsid w:val="00DC386D"/>
    <w:rsid w:val="00DC3ECE"/>
    <w:rsid w:val="00DC3F55"/>
    <w:rsid w:val="00DC4031"/>
    <w:rsid w:val="00DC42CC"/>
    <w:rsid w:val="00DC4F47"/>
    <w:rsid w:val="00DC53AA"/>
    <w:rsid w:val="00DC5AB1"/>
    <w:rsid w:val="00DC5E0E"/>
    <w:rsid w:val="00DC5F58"/>
    <w:rsid w:val="00DC6124"/>
    <w:rsid w:val="00DC61F5"/>
    <w:rsid w:val="00DC6508"/>
    <w:rsid w:val="00DC6824"/>
    <w:rsid w:val="00DC73F2"/>
    <w:rsid w:val="00DC7645"/>
    <w:rsid w:val="00DC7692"/>
    <w:rsid w:val="00DD0071"/>
    <w:rsid w:val="00DD05D3"/>
    <w:rsid w:val="00DD07B7"/>
    <w:rsid w:val="00DD092C"/>
    <w:rsid w:val="00DD1014"/>
    <w:rsid w:val="00DD1110"/>
    <w:rsid w:val="00DD1330"/>
    <w:rsid w:val="00DD13B7"/>
    <w:rsid w:val="00DD1745"/>
    <w:rsid w:val="00DD1A49"/>
    <w:rsid w:val="00DD23A0"/>
    <w:rsid w:val="00DD24EA"/>
    <w:rsid w:val="00DD2512"/>
    <w:rsid w:val="00DD257F"/>
    <w:rsid w:val="00DD281A"/>
    <w:rsid w:val="00DD28AA"/>
    <w:rsid w:val="00DD28AD"/>
    <w:rsid w:val="00DD311A"/>
    <w:rsid w:val="00DD3260"/>
    <w:rsid w:val="00DD392B"/>
    <w:rsid w:val="00DD4844"/>
    <w:rsid w:val="00DD5079"/>
    <w:rsid w:val="00DD582D"/>
    <w:rsid w:val="00DD586E"/>
    <w:rsid w:val="00DD5B89"/>
    <w:rsid w:val="00DD5C12"/>
    <w:rsid w:val="00DD5FF4"/>
    <w:rsid w:val="00DD6581"/>
    <w:rsid w:val="00DD6F5B"/>
    <w:rsid w:val="00DD71A6"/>
    <w:rsid w:val="00DD724F"/>
    <w:rsid w:val="00DD7637"/>
    <w:rsid w:val="00DD78CA"/>
    <w:rsid w:val="00DD7998"/>
    <w:rsid w:val="00DD7A5D"/>
    <w:rsid w:val="00DE0AAE"/>
    <w:rsid w:val="00DE0ACF"/>
    <w:rsid w:val="00DE0AD3"/>
    <w:rsid w:val="00DE0C3F"/>
    <w:rsid w:val="00DE1097"/>
    <w:rsid w:val="00DE10C3"/>
    <w:rsid w:val="00DE1698"/>
    <w:rsid w:val="00DE17E0"/>
    <w:rsid w:val="00DE1DA6"/>
    <w:rsid w:val="00DE1F11"/>
    <w:rsid w:val="00DE20B6"/>
    <w:rsid w:val="00DE21B1"/>
    <w:rsid w:val="00DE2256"/>
    <w:rsid w:val="00DE2680"/>
    <w:rsid w:val="00DE27C5"/>
    <w:rsid w:val="00DE341C"/>
    <w:rsid w:val="00DE342B"/>
    <w:rsid w:val="00DE3C03"/>
    <w:rsid w:val="00DE3EF8"/>
    <w:rsid w:val="00DE4103"/>
    <w:rsid w:val="00DE432A"/>
    <w:rsid w:val="00DE4423"/>
    <w:rsid w:val="00DE44F6"/>
    <w:rsid w:val="00DE459F"/>
    <w:rsid w:val="00DE46D4"/>
    <w:rsid w:val="00DE4921"/>
    <w:rsid w:val="00DE4A33"/>
    <w:rsid w:val="00DE4DB0"/>
    <w:rsid w:val="00DE5176"/>
    <w:rsid w:val="00DE51B0"/>
    <w:rsid w:val="00DE5609"/>
    <w:rsid w:val="00DE5F42"/>
    <w:rsid w:val="00DE644B"/>
    <w:rsid w:val="00DE6632"/>
    <w:rsid w:val="00DE67CF"/>
    <w:rsid w:val="00DE6A82"/>
    <w:rsid w:val="00DE6EC8"/>
    <w:rsid w:val="00DE72B2"/>
    <w:rsid w:val="00DE732C"/>
    <w:rsid w:val="00DE740E"/>
    <w:rsid w:val="00DE7525"/>
    <w:rsid w:val="00DE7A0F"/>
    <w:rsid w:val="00DE7C15"/>
    <w:rsid w:val="00DE7C86"/>
    <w:rsid w:val="00DF00E0"/>
    <w:rsid w:val="00DF0240"/>
    <w:rsid w:val="00DF0469"/>
    <w:rsid w:val="00DF04BA"/>
    <w:rsid w:val="00DF11E9"/>
    <w:rsid w:val="00DF14E2"/>
    <w:rsid w:val="00DF1A87"/>
    <w:rsid w:val="00DF1CC0"/>
    <w:rsid w:val="00DF1CCA"/>
    <w:rsid w:val="00DF1FC0"/>
    <w:rsid w:val="00DF2480"/>
    <w:rsid w:val="00DF2597"/>
    <w:rsid w:val="00DF28C1"/>
    <w:rsid w:val="00DF31A2"/>
    <w:rsid w:val="00DF31C9"/>
    <w:rsid w:val="00DF35B0"/>
    <w:rsid w:val="00DF44C6"/>
    <w:rsid w:val="00DF46D0"/>
    <w:rsid w:val="00DF4CAD"/>
    <w:rsid w:val="00DF4E25"/>
    <w:rsid w:val="00DF5317"/>
    <w:rsid w:val="00DF53C6"/>
    <w:rsid w:val="00DF5547"/>
    <w:rsid w:val="00DF56E8"/>
    <w:rsid w:val="00DF5885"/>
    <w:rsid w:val="00DF58AA"/>
    <w:rsid w:val="00DF58DC"/>
    <w:rsid w:val="00DF5A0C"/>
    <w:rsid w:val="00DF5ACF"/>
    <w:rsid w:val="00DF5C30"/>
    <w:rsid w:val="00DF5E13"/>
    <w:rsid w:val="00DF5FB3"/>
    <w:rsid w:val="00DF60D0"/>
    <w:rsid w:val="00DF6165"/>
    <w:rsid w:val="00DF6380"/>
    <w:rsid w:val="00DF73EA"/>
    <w:rsid w:val="00DF7894"/>
    <w:rsid w:val="00DF7F9D"/>
    <w:rsid w:val="00E0049A"/>
    <w:rsid w:val="00E0065E"/>
    <w:rsid w:val="00E0079B"/>
    <w:rsid w:val="00E007CC"/>
    <w:rsid w:val="00E00820"/>
    <w:rsid w:val="00E00B1B"/>
    <w:rsid w:val="00E00C3B"/>
    <w:rsid w:val="00E00F42"/>
    <w:rsid w:val="00E01172"/>
    <w:rsid w:val="00E01279"/>
    <w:rsid w:val="00E0185F"/>
    <w:rsid w:val="00E01A99"/>
    <w:rsid w:val="00E01EFF"/>
    <w:rsid w:val="00E02081"/>
    <w:rsid w:val="00E0255E"/>
    <w:rsid w:val="00E02CD7"/>
    <w:rsid w:val="00E033F3"/>
    <w:rsid w:val="00E03690"/>
    <w:rsid w:val="00E038FC"/>
    <w:rsid w:val="00E03BBE"/>
    <w:rsid w:val="00E04283"/>
    <w:rsid w:val="00E042B8"/>
    <w:rsid w:val="00E045FD"/>
    <w:rsid w:val="00E04839"/>
    <w:rsid w:val="00E04D51"/>
    <w:rsid w:val="00E04EB9"/>
    <w:rsid w:val="00E05132"/>
    <w:rsid w:val="00E0515C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BC"/>
    <w:rsid w:val="00E06FD4"/>
    <w:rsid w:val="00E070B8"/>
    <w:rsid w:val="00E0759A"/>
    <w:rsid w:val="00E07663"/>
    <w:rsid w:val="00E07689"/>
    <w:rsid w:val="00E07D1D"/>
    <w:rsid w:val="00E103BE"/>
    <w:rsid w:val="00E106E2"/>
    <w:rsid w:val="00E10BDF"/>
    <w:rsid w:val="00E10C0A"/>
    <w:rsid w:val="00E10C4C"/>
    <w:rsid w:val="00E10EB3"/>
    <w:rsid w:val="00E10FA0"/>
    <w:rsid w:val="00E112A7"/>
    <w:rsid w:val="00E1146B"/>
    <w:rsid w:val="00E116DB"/>
    <w:rsid w:val="00E117F3"/>
    <w:rsid w:val="00E1185F"/>
    <w:rsid w:val="00E11A94"/>
    <w:rsid w:val="00E11C95"/>
    <w:rsid w:val="00E123AA"/>
    <w:rsid w:val="00E12773"/>
    <w:rsid w:val="00E128AF"/>
    <w:rsid w:val="00E12A91"/>
    <w:rsid w:val="00E12AA9"/>
    <w:rsid w:val="00E13573"/>
    <w:rsid w:val="00E13D46"/>
    <w:rsid w:val="00E13E96"/>
    <w:rsid w:val="00E141FF"/>
    <w:rsid w:val="00E14347"/>
    <w:rsid w:val="00E14367"/>
    <w:rsid w:val="00E145BC"/>
    <w:rsid w:val="00E146E6"/>
    <w:rsid w:val="00E14B49"/>
    <w:rsid w:val="00E14E56"/>
    <w:rsid w:val="00E15589"/>
    <w:rsid w:val="00E1572B"/>
    <w:rsid w:val="00E1596B"/>
    <w:rsid w:val="00E15B4B"/>
    <w:rsid w:val="00E15BC4"/>
    <w:rsid w:val="00E15CF1"/>
    <w:rsid w:val="00E15D02"/>
    <w:rsid w:val="00E15D6C"/>
    <w:rsid w:val="00E1629D"/>
    <w:rsid w:val="00E1640C"/>
    <w:rsid w:val="00E167CD"/>
    <w:rsid w:val="00E17032"/>
    <w:rsid w:val="00E17251"/>
    <w:rsid w:val="00E17486"/>
    <w:rsid w:val="00E176BB"/>
    <w:rsid w:val="00E17789"/>
    <w:rsid w:val="00E17908"/>
    <w:rsid w:val="00E20335"/>
    <w:rsid w:val="00E20382"/>
    <w:rsid w:val="00E206F2"/>
    <w:rsid w:val="00E2086B"/>
    <w:rsid w:val="00E2091E"/>
    <w:rsid w:val="00E20A3D"/>
    <w:rsid w:val="00E20FAC"/>
    <w:rsid w:val="00E2136C"/>
    <w:rsid w:val="00E214E9"/>
    <w:rsid w:val="00E217A2"/>
    <w:rsid w:val="00E218EA"/>
    <w:rsid w:val="00E219B7"/>
    <w:rsid w:val="00E21DEE"/>
    <w:rsid w:val="00E21F5A"/>
    <w:rsid w:val="00E22305"/>
    <w:rsid w:val="00E22AA1"/>
    <w:rsid w:val="00E23023"/>
    <w:rsid w:val="00E230C1"/>
    <w:rsid w:val="00E23392"/>
    <w:rsid w:val="00E23A4C"/>
    <w:rsid w:val="00E23BEF"/>
    <w:rsid w:val="00E23FDF"/>
    <w:rsid w:val="00E244D1"/>
    <w:rsid w:val="00E24AE2"/>
    <w:rsid w:val="00E2650A"/>
    <w:rsid w:val="00E2654D"/>
    <w:rsid w:val="00E26701"/>
    <w:rsid w:val="00E26A07"/>
    <w:rsid w:val="00E26C2E"/>
    <w:rsid w:val="00E2727F"/>
    <w:rsid w:val="00E2736F"/>
    <w:rsid w:val="00E2745D"/>
    <w:rsid w:val="00E276D2"/>
    <w:rsid w:val="00E27768"/>
    <w:rsid w:val="00E27ACD"/>
    <w:rsid w:val="00E27AF9"/>
    <w:rsid w:val="00E27B1A"/>
    <w:rsid w:val="00E30457"/>
    <w:rsid w:val="00E311D4"/>
    <w:rsid w:val="00E31261"/>
    <w:rsid w:val="00E313D3"/>
    <w:rsid w:val="00E31791"/>
    <w:rsid w:val="00E317EB"/>
    <w:rsid w:val="00E31B26"/>
    <w:rsid w:val="00E31CEC"/>
    <w:rsid w:val="00E31F18"/>
    <w:rsid w:val="00E321B8"/>
    <w:rsid w:val="00E32C16"/>
    <w:rsid w:val="00E33143"/>
    <w:rsid w:val="00E337CA"/>
    <w:rsid w:val="00E33847"/>
    <w:rsid w:val="00E33BF1"/>
    <w:rsid w:val="00E3423F"/>
    <w:rsid w:val="00E34703"/>
    <w:rsid w:val="00E348B9"/>
    <w:rsid w:val="00E348DC"/>
    <w:rsid w:val="00E34B00"/>
    <w:rsid w:val="00E34E70"/>
    <w:rsid w:val="00E35247"/>
    <w:rsid w:val="00E3556E"/>
    <w:rsid w:val="00E35722"/>
    <w:rsid w:val="00E358E4"/>
    <w:rsid w:val="00E360C9"/>
    <w:rsid w:val="00E36495"/>
    <w:rsid w:val="00E3651A"/>
    <w:rsid w:val="00E365B8"/>
    <w:rsid w:val="00E369F5"/>
    <w:rsid w:val="00E36C59"/>
    <w:rsid w:val="00E3738C"/>
    <w:rsid w:val="00E37484"/>
    <w:rsid w:val="00E376C7"/>
    <w:rsid w:val="00E379FD"/>
    <w:rsid w:val="00E37B70"/>
    <w:rsid w:val="00E37D12"/>
    <w:rsid w:val="00E400B6"/>
    <w:rsid w:val="00E4054A"/>
    <w:rsid w:val="00E4074A"/>
    <w:rsid w:val="00E40794"/>
    <w:rsid w:val="00E40A1E"/>
    <w:rsid w:val="00E40B38"/>
    <w:rsid w:val="00E40DB6"/>
    <w:rsid w:val="00E415E7"/>
    <w:rsid w:val="00E416AD"/>
    <w:rsid w:val="00E4182E"/>
    <w:rsid w:val="00E41AD5"/>
    <w:rsid w:val="00E41C4E"/>
    <w:rsid w:val="00E4207D"/>
    <w:rsid w:val="00E421D6"/>
    <w:rsid w:val="00E42642"/>
    <w:rsid w:val="00E42B15"/>
    <w:rsid w:val="00E42C0B"/>
    <w:rsid w:val="00E42C54"/>
    <w:rsid w:val="00E42EAB"/>
    <w:rsid w:val="00E42FD3"/>
    <w:rsid w:val="00E43107"/>
    <w:rsid w:val="00E435D0"/>
    <w:rsid w:val="00E43A4E"/>
    <w:rsid w:val="00E44101"/>
    <w:rsid w:val="00E447E5"/>
    <w:rsid w:val="00E45124"/>
    <w:rsid w:val="00E46179"/>
    <w:rsid w:val="00E4633F"/>
    <w:rsid w:val="00E4684F"/>
    <w:rsid w:val="00E46A52"/>
    <w:rsid w:val="00E46AE4"/>
    <w:rsid w:val="00E46E25"/>
    <w:rsid w:val="00E4796A"/>
    <w:rsid w:val="00E47F6D"/>
    <w:rsid w:val="00E50193"/>
    <w:rsid w:val="00E50273"/>
    <w:rsid w:val="00E503FD"/>
    <w:rsid w:val="00E506E9"/>
    <w:rsid w:val="00E50B16"/>
    <w:rsid w:val="00E50BA4"/>
    <w:rsid w:val="00E50DB7"/>
    <w:rsid w:val="00E50E59"/>
    <w:rsid w:val="00E50FF4"/>
    <w:rsid w:val="00E513DC"/>
    <w:rsid w:val="00E514BB"/>
    <w:rsid w:val="00E51631"/>
    <w:rsid w:val="00E51971"/>
    <w:rsid w:val="00E5210E"/>
    <w:rsid w:val="00E52357"/>
    <w:rsid w:val="00E52831"/>
    <w:rsid w:val="00E5298A"/>
    <w:rsid w:val="00E52B0D"/>
    <w:rsid w:val="00E52B8F"/>
    <w:rsid w:val="00E52D18"/>
    <w:rsid w:val="00E52D97"/>
    <w:rsid w:val="00E52D9A"/>
    <w:rsid w:val="00E52E77"/>
    <w:rsid w:val="00E52E91"/>
    <w:rsid w:val="00E53377"/>
    <w:rsid w:val="00E533B4"/>
    <w:rsid w:val="00E535EC"/>
    <w:rsid w:val="00E53696"/>
    <w:rsid w:val="00E537E6"/>
    <w:rsid w:val="00E53B61"/>
    <w:rsid w:val="00E54159"/>
    <w:rsid w:val="00E5419E"/>
    <w:rsid w:val="00E5437E"/>
    <w:rsid w:val="00E5466F"/>
    <w:rsid w:val="00E5472A"/>
    <w:rsid w:val="00E54897"/>
    <w:rsid w:val="00E54B4E"/>
    <w:rsid w:val="00E54F81"/>
    <w:rsid w:val="00E54FB9"/>
    <w:rsid w:val="00E55096"/>
    <w:rsid w:val="00E55589"/>
    <w:rsid w:val="00E55A13"/>
    <w:rsid w:val="00E55B9E"/>
    <w:rsid w:val="00E55C66"/>
    <w:rsid w:val="00E55CDB"/>
    <w:rsid w:val="00E55F6A"/>
    <w:rsid w:val="00E569D6"/>
    <w:rsid w:val="00E56E98"/>
    <w:rsid w:val="00E57049"/>
    <w:rsid w:val="00E570FF"/>
    <w:rsid w:val="00E5739E"/>
    <w:rsid w:val="00E573EA"/>
    <w:rsid w:val="00E57A24"/>
    <w:rsid w:val="00E57C1A"/>
    <w:rsid w:val="00E57C38"/>
    <w:rsid w:val="00E57D61"/>
    <w:rsid w:val="00E600FB"/>
    <w:rsid w:val="00E6054F"/>
    <w:rsid w:val="00E60757"/>
    <w:rsid w:val="00E60810"/>
    <w:rsid w:val="00E60864"/>
    <w:rsid w:val="00E60C11"/>
    <w:rsid w:val="00E61002"/>
    <w:rsid w:val="00E6109E"/>
    <w:rsid w:val="00E616A6"/>
    <w:rsid w:val="00E6177C"/>
    <w:rsid w:val="00E61804"/>
    <w:rsid w:val="00E61B55"/>
    <w:rsid w:val="00E61BC1"/>
    <w:rsid w:val="00E61C8C"/>
    <w:rsid w:val="00E6207C"/>
    <w:rsid w:val="00E628D0"/>
    <w:rsid w:val="00E62A8E"/>
    <w:rsid w:val="00E631DE"/>
    <w:rsid w:val="00E635D2"/>
    <w:rsid w:val="00E644BB"/>
    <w:rsid w:val="00E64571"/>
    <w:rsid w:val="00E645EA"/>
    <w:rsid w:val="00E64A8C"/>
    <w:rsid w:val="00E64AA9"/>
    <w:rsid w:val="00E64B67"/>
    <w:rsid w:val="00E64FC5"/>
    <w:rsid w:val="00E6505C"/>
    <w:rsid w:val="00E65114"/>
    <w:rsid w:val="00E65BBD"/>
    <w:rsid w:val="00E65BD3"/>
    <w:rsid w:val="00E65C6F"/>
    <w:rsid w:val="00E65CA8"/>
    <w:rsid w:val="00E65CC9"/>
    <w:rsid w:val="00E65DCD"/>
    <w:rsid w:val="00E65E0B"/>
    <w:rsid w:val="00E66074"/>
    <w:rsid w:val="00E66501"/>
    <w:rsid w:val="00E66568"/>
    <w:rsid w:val="00E66893"/>
    <w:rsid w:val="00E668C9"/>
    <w:rsid w:val="00E67183"/>
    <w:rsid w:val="00E67319"/>
    <w:rsid w:val="00E675C6"/>
    <w:rsid w:val="00E67634"/>
    <w:rsid w:val="00E67D81"/>
    <w:rsid w:val="00E67DB9"/>
    <w:rsid w:val="00E67F0A"/>
    <w:rsid w:val="00E70098"/>
    <w:rsid w:val="00E7032A"/>
    <w:rsid w:val="00E70753"/>
    <w:rsid w:val="00E70928"/>
    <w:rsid w:val="00E70BC5"/>
    <w:rsid w:val="00E70E56"/>
    <w:rsid w:val="00E70FE4"/>
    <w:rsid w:val="00E7103C"/>
    <w:rsid w:val="00E71067"/>
    <w:rsid w:val="00E710AA"/>
    <w:rsid w:val="00E71176"/>
    <w:rsid w:val="00E71257"/>
    <w:rsid w:val="00E713EF"/>
    <w:rsid w:val="00E71AB4"/>
    <w:rsid w:val="00E71C4A"/>
    <w:rsid w:val="00E71F7E"/>
    <w:rsid w:val="00E72054"/>
    <w:rsid w:val="00E7213A"/>
    <w:rsid w:val="00E724A2"/>
    <w:rsid w:val="00E72B73"/>
    <w:rsid w:val="00E72B93"/>
    <w:rsid w:val="00E72FEB"/>
    <w:rsid w:val="00E73117"/>
    <w:rsid w:val="00E73685"/>
    <w:rsid w:val="00E73787"/>
    <w:rsid w:val="00E73AC8"/>
    <w:rsid w:val="00E73BB7"/>
    <w:rsid w:val="00E73E04"/>
    <w:rsid w:val="00E73E49"/>
    <w:rsid w:val="00E73F44"/>
    <w:rsid w:val="00E74136"/>
    <w:rsid w:val="00E742D1"/>
    <w:rsid w:val="00E7437E"/>
    <w:rsid w:val="00E7458A"/>
    <w:rsid w:val="00E745F4"/>
    <w:rsid w:val="00E7491B"/>
    <w:rsid w:val="00E74C97"/>
    <w:rsid w:val="00E74D53"/>
    <w:rsid w:val="00E74E17"/>
    <w:rsid w:val="00E751DF"/>
    <w:rsid w:val="00E75242"/>
    <w:rsid w:val="00E753D8"/>
    <w:rsid w:val="00E75474"/>
    <w:rsid w:val="00E75E03"/>
    <w:rsid w:val="00E75E0A"/>
    <w:rsid w:val="00E75E4B"/>
    <w:rsid w:val="00E761E4"/>
    <w:rsid w:val="00E765D7"/>
    <w:rsid w:val="00E7697F"/>
    <w:rsid w:val="00E76D0E"/>
    <w:rsid w:val="00E76F61"/>
    <w:rsid w:val="00E7709E"/>
    <w:rsid w:val="00E770BA"/>
    <w:rsid w:val="00E773F3"/>
    <w:rsid w:val="00E776A4"/>
    <w:rsid w:val="00E77765"/>
    <w:rsid w:val="00E80162"/>
    <w:rsid w:val="00E80359"/>
    <w:rsid w:val="00E80653"/>
    <w:rsid w:val="00E80698"/>
    <w:rsid w:val="00E81059"/>
    <w:rsid w:val="00E81322"/>
    <w:rsid w:val="00E81501"/>
    <w:rsid w:val="00E81704"/>
    <w:rsid w:val="00E8193C"/>
    <w:rsid w:val="00E819B3"/>
    <w:rsid w:val="00E81CE3"/>
    <w:rsid w:val="00E81DD8"/>
    <w:rsid w:val="00E81FF0"/>
    <w:rsid w:val="00E822D4"/>
    <w:rsid w:val="00E825C9"/>
    <w:rsid w:val="00E82698"/>
    <w:rsid w:val="00E82B8F"/>
    <w:rsid w:val="00E82E32"/>
    <w:rsid w:val="00E834BE"/>
    <w:rsid w:val="00E8393F"/>
    <w:rsid w:val="00E847B5"/>
    <w:rsid w:val="00E84881"/>
    <w:rsid w:val="00E84A61"/>
    <w:rsid w:val="00E84CB5"/>
    <w:rsid w:val="00E84CBD"/>
    <w:rsid w:val="00E84E31"/>
    <w:rsid w:val="00E84FC9"/>
    <w:rsid w:val="00E85077"/>
    <w:rsid w:val="00E85210"/>
    <w:rsid w:val="00E85497"/>
    <w:rsid w:val="00E85541"/>
    <w:rsid w:val="00E863BA"/>
    <w:rsid w:val="00E87096"/>
    <w:rsid w:val="00E8790B"/>
    <w:rsid w:val="00E87AE8"/>
    <w:rsid w:val="00E87CB0"/>
    <w:rsid w:val="00E9015D"/>
    <w:rsid w:val="00E902D7"/>
    <w:rsid w:val="00E903F3"/>
    <w:rsid w:val="00E906F3"/>
    <w:rsid w:val="00E9080B"/>
    <w:rsid w:val="00E9088A"/>
    <w:rsid w:val="00E90B0F"/>
    <w:rsid w:val="00E910F5"/>
    <w:rsid w:val="00E911E5"/>
    <w:rsid w:val="00E912DB"/>
    <w:rsid w:val="00E916F6"/>
    <w:rsid w:val="00E91943"/>
    <w:rsid w:val="00E91A50"/>
    <w:rsid w:val="00E91F1F"/>
    <w:rsid w:val="00E91F6E"/>
    <w:rsid w:val="00E91F6F"/>
    <w:rsid w:val="00E920C1"/>
    <w:rsid w:val="00E9214E"/>
    <w:rsid w:val="00E92618"/>
    <w:rsid w:val="00E927C0"/>
    <w:rsid w:val="00E9282B"/>
    <w:rsid w:val="00E92C7C"/>
    <w:rsid w:val="00E92F2E"/>
    <w:rsid w:val="00E92F49"/>
    <w:rsid w:val="00E93108"/>
    <w:rsid w:val="00E9327E"/>
    <w:rsid w:val="00E932D1"/>
    <w:rsid w:val="00E93654"/>
    <w:rsid w:val="00E93795"/>
    <w:rsid w:val="00E937B5"/>
    <w:rsid w:val="00E939C0"/>
    <w:rsid w:val="00E93A08"/>
    <w:rsid w:val="00E93BC1"/>
    <w:rsid w:val="00E93FA3"/>
    <w:rsid w:val="00E940AD"/>
    <w:rsid w:val="00E941BD"/>
    <w:rsid w:val="00E9428F"/>
    <w:rsid w:val="00E9448F"/>
    <w:rsid w:val="00E946C5"/>
    <w:rsid w:val="00E947DB"/>
    <w:rsid w:val="00E94FAC"/>
    <w:rsid w:val="00E95319"/>
    <w:rsid w:val="00E9531D"/>
    <w:rsid w:val="00E95790"/>
    <w:rsid w:val="00E95A7F"/>
    <w:rsid w:val="00E95BDA"/>
    <w:rsid w:val="00E95EEF"/>
    <w:rsid w:val="00E95FDF"/>
    <w:rsid w:val="00E96214"/>
    <w:rsid w:val="00E963B7"/>
    <w:rsid w:val="00E964D7"/>
    <w:rsid w:val="00E965BD"/>
    <w:rsid w:val="00E965ED"/>
    <w:rsid w:val="00E96BDD"/>
    <w:rsid w:val="00E96F57"/>
    <w:rsid w:val="00E96FD1"/>
    <w:rsid w:val="00E970CB"/>
    <w:rsid w:val="00E970D0"/>
    <w:rsid w:val="00E97122"/>
    <w:rsid w:val="00E97351"/>
    <w:rsid w:val="00E97444"/>
    <w:rsid w:val="00E97790"/>
    <w:rsid w:val="00E9794C"/>
    <w:rsid w:val="00E97AB3"/>
    <w:rsid w:val="00E97AEF"/>
    <w:rsid w:val="00E97B53"/>
    <w:rsid w:val="00E97EFF"/>
    <w:rsid w:val="00EA0049"/>
    <w:rsid w:val="00EA005D"/>
    <w:rsid w:val="00EA00DC"/>
    <w:rsid w:val="00EA0233"/>
    <w:rsid w:val="00EA03CE"/>
    <w:rsid w:val="00EA09DF"/>
    <w:rsid w:val="00EA0AF7"/>
    <w:rsid w:val="00EA0E31"/>
    <w:rsid w:val="00EA0F4D"/>
    <w:rsid w:val="00EA150B"/>
    <w:rsid w:val="00EA19F4"/>
    <w:rsid w:val="00EA1AE7"/>
    <w:rsid w:val="00EA1F80"/>
    <w:rsid w:val="00EA1FC5"/>
    <w:rsid w:val="00EA21BD"/>
    <w:rsid w:val="00EA2210"/>
    <w:rsid w:val="00EA25EF"/>
    <w:rsid w:val="00EA260F"/>
    <w:rsid w:val="00EA2C60"/>
    <w:rsid w:val="00EA2DE1"/>
    <w:rsid w:val="00EA300D"/>
    <w:rsid w:val="00EA3219"/>
    <w:rsid w:val="00EA36B8"/>
    <w:rsid w:val="00EA3A16"/>
    <w:rsid w:val="00EA3B30"/>
    <w:rsid w:val="00EA3D6F"/>
    <w:rsid w:val="00EA3DDD"/>
    <w:rsid w:val="00EA418F"/>
    <w:rsid w:val="00EA4509"/>
    <w:rsid w:val="00EA4615"/>
    <w:rsid w:val="00EA4628"/>
    <w:rsid w:val="00EA4925"/>
    <w:rsid w:val="00EA497D"/>
    <w:rsid w:val="00EA4DE3"/>
    <w:rsid w:val="00EA4E49"/>
    <w:rsid w:val="00EA5149"/>
    <w:rsid w:val="00EA52C5"/>
    <w:rsid w:val="00EA5751"/>
    <w:rsid w:val="00EA584B"/>
    <w:rsid w:val="00EA5A69"/>
    <w:rsid w:val="00EA5B9F"/>
    <w:rsid w:val="00EA5DE7"/>
    <w:rsid w:val="00EA5E56"/>
    <w:rsid w:val="00EA5F8D"/>
    <w:rsid w:val="00EA692F"/>
    <w:rsid w:val="00EA6BF8"/>
    <w:rsid w:val="00EA6E7E"/>
    <w:rsid w:val="00EA77D8"/>
    <w:rsid w:val="00EA7ABE"/>
    <w:rsid w:val="00EA7EAF"/>
    <w:rsid w:val="00EA7F37"/>
    <w:rsid w:val="00EB005C"/>
    <w:rsid w:val="00EB00E1"/>
    <w:rsid w:val="00EB0412"/>
    <w:rsid w:val="00EB06C3"/>
    <w:rsid w:val="00EB0795"/>
    <w:rsid w:val="00EB087A"/>
    <w:rsid w:val="00EB09AC"/>
    <w:rsid w:val="00EB0B10"/>
    <w:rsid w:val="00EB0D05"/>
    <w:rsid w:val="00EB12F5"/>
    <w:rsid w:val="00EB13AA"/>
    <w:rsid w:val="00EB19E7"/>
    <w:rsid w:val="00EB1CB0"/>
    <w:rsid w:val="00EB1DC5"/>
    <w:rsid w:val="00EB203E"/>
    <w:rsid w:val="00EB2262"/>
    <w:rsid w:val="00EB2F2C"/>
    <w:rsid w:val="00EB2FC4"/>
    <w:rsid w:val="00EB32F7"/>
    <w:rsid w:val="00EB33B0"/>
    <w:rsid w:val="00EB34DA"/>
    <w:rsid w:val="00EB3D27"/>
    <w:rsid w:val="00EB3ED4"/>
    <w:rsid w:val="00EB3F1F"/>
    <w:rsid w:val="00EB40B1"/>
    <w:rsid w:val="00EB445E"/>
    <w:rsid w:val="00EB4588"/>
    <w:rsid w:val="00EB4922"/>
    <w:rsid w:val="00EB498C"/>
    <w:rsid w:val="00EB4BCC"/>
    <w:rsid w:val="00EB4CF3"/>
    <w:rsid w:val="00EB5567"/>
    <w:rsid w:val="00EB5623"/>
    <w:rsid w:val="00EB56D4"/>
    <w:rsid w:val="00EB5B2B"/>
    <w:rsid w:val="00EB5CC9"/>
    <w:rsid w:val="00EB5CF9"/>
    <w:rsid w:val="00EB5D79"/>
    <w:rsid w:val="00EB65BF"/>
    <w:rsid w:val="00EB6F4C"/>
    <w:rsid w:val="00EB7060"/>
    <w:rsid w:val="00EB71C4"/>
    <w:rsid w:val="00EB739C"/>
    <w:rsid w:val="00EB75CE"/>
    <w:rsid w:val="00EB7687"/>
    <w:rsid w:val="00EC0228"/>
    <w:rsid w:val="00EC04C0"/>
    <w:rsid w:val="00EC0513"/>
    <w:rsid w:val="00EC0AE0"/>
    <w:rsid w:val="00EC0C99"/>
    <w:rsid w:val="00EC0FBE"/>
    <w:rsid w:val="00EC126A"/>
    <w:rsid w:val="00EC1571"/>
    <w:rsid w:val="00EC1D33"/>
    <w:rsid w:val="00EC2227"/>
    <w:rsid w:val="00EC2296"/>
    <w:rsid w:val="00EC2FE1"/>
    <w:rsid w:val="00EC3032"/>
    <w:rsid w:val="00EC30B5"/>
    <w:rsid w:val="00EC3516"/>
    <w:rsid w:val="00EC362C"/>
    <w:rsid w:val="00EC390C"/>
    <w:rsid w:val="00EC4284"/>
    <w:rsid w:val="00EC46D8"/>
    <w:rsid w:val="00EC4B4C"/>
    <w:rsid w:val="00EC524A"/>
    <w:rsid w:val="00EC5355"/>
    <w:rsid w:val="00EC53FC"/>
    <w:rsid w:val="00EC5419"/>
    <w:rsid w:val="00EC57C8"/>
    <w:rsid w:val="00EC5B3D"/>
    <w:rsid w:val="00EC6080"/>
    <w:rsid w:val="00EC60E9"/>
    <w:rsid w:val="00EC62B8"/>
    <w:rsid w:val="00EC6382"/>
    <w:rsid w:val="00EC662B"/>
    <w:rsid w:val="00EC68D8"/>
    <w:rsid w:val="00EC6BC0"/>
    <w:rsid w:val="00EC6E2E"/>
    <w:rsid w:val="00EC6EA3"/>
    <w:rsid w:val="00EC71F6"/>
    <w:rsid w:val="00EC7A73"/>
    <w:rsid w:val="00EC7E64"/>
    <w:rsid w:val="00EC7ED8"/>
    <w:rsid w:val="00ED039F"/>
    <w:rsid w:val="00ED064E"/>
    <w:rsid w:val="00ED0935"/>
    <w:rsid w:val="00ED093E"/>
    <w:rsid w:val="00ED098F"/>
    <w:rsid w:val="00ED0B2B"/>
    <w:rsid w:val="00ED0E6E"/>
    <w:rsid w:val="00ED0F6A"/>
    <w:rsid w:val="00ED1045"/>
    <w:rsid w:val="00ED12B4"/>
    <w:rsid w:val="00ED138C"/>
    <w:rsid w:val="00ED18C0"/>
    <w:rsid w:val="00ED1907"/>
    <w:rsid w:val="00ED1C8B"/>
    <w:rsid w:val="00ED274A"/>
    <w:rsid w:val="00ED29D3"/>
    <w:rsid w:val="00ED2F0F"/>
    <w:rsid w:val="00ED2FA1"/>
    <w:rsid w:val="00ED383B"/>
    <w:rsid w:val="00ED38C6"/>
    <w:rsid w:val="00ED3FAF"/>
    <w:rsid w:val="00ED427A"/>
    <w:rsid w:val="00ED44BA"/>
    <w:rsid w:val="00ED4926"/>
    <w:rsid w:val="00ED4ACE"/>
    <w:rsid w:val="00ED4AFB"/>
    <w:rsid w:val="00ED51A3"/>
    <w:rsid w:val="00ED5526"/>
    <w:rsid w:val="00ED5597"/>
    <w:rsid w:val="00ED5B83"/>
    <w:rsid w:val="00ED5E4F"/>
    <w:rsid w:val="00ED5E9F"/>
    <w:rsid w:val="00ED6554"/>
    <w:rsid w:val="00ED65CA"/>
    <w:rsid w:val="00ED664A"/>
    <w:rsid w:val="00ED6718"/>
    <w:rsid w:val="00ED68CF"/>
    <w:rsid w:val="00ED7314"/>
    <w:rsid w:val="00ED7682"/>
    <w:rsid w:val="00ED7E78"/>
    <w:rsid w:val="00ED7EF5"/>
    <w:rsid w:val="00EE00BD"/>
    <w:rsid w:val="00EE0197"/>
    <w:rsid w:val="00EE074B"/>
    <w:rsid w:val="00EE0814"/>
    <w:rsid w:val="00EE0985"/>
    <w:rsid w:val="00EE0B9D"/>
    <w:rsid w:val="00EE0DF4"/>
    <w:rsid w:val="00EE138E"/>
    <w:rsid w:val="00EE1F54"/>
    <w:rsid w:val="00EE1FBA"/>
    <w:rsid w:val="00EE2513"/>
    <w:rsid w:val="00EE2FB1"/>
    <w:rsid w:val="00EE3040"/>
    <w:rsid w:val="00EE3478"/>
    <w:rsid w:val="00EE3BEA"/>
    <w:rsid w:val="00EE3DCC"/>
    <w:rsid w:val="00EE3F21"/>
    <w:rsid w:val="00EE437C"/>
    <w:rsid w:val="00EE48B6"/>
    <w:rsid w:val="00EE48D0"/>
    <w:rsid w:val="00EE4B65"/>
    <w:rsid w:val="00EE4D3F"/>
    <w:rsid w:val="00EE503E"/>
    <w:rsid w:val="00EE525B"/>
    <w:rsid w:val="00EE5268"/>
    <w:rsid w:val="00EE543E"/>
    <w:rsid w:val="00EE54D1"/>
    <w:rsid w:val="00EE5827"/>
    <w:rsid w:val="00EE59CD"/>
    <w:rsid w:val="00EE5B2B"/>
    <w:rsid w:val="00EE5F04"/>
    <w:rsid w:val="00EE693C"/>
    <w:rsid w:val="00EE6A08"/>
    <w:rsid w:val="00EE6ABB"/>
    <w:rsid w:val="00EE7513"/>
    <w:rsid w:val="00EE7549"/>
    <w:rsid w:val="00EE76E9"/>
    <w:rsid w:val="00EE7765"/>
    <w:rsid w:val="00EE7F6F"/>
    <w:rsid w:val="00EF02F8"/>
    <w:rsid w:val="00EF0909"/>
    <w:rsid w:val="00EF0F24"/>
    <w:rsid w:val="00EF1131"/>
    <w:rsid w:val="00EF1630"/>
    <w:rsid w:val="00EF1695"/>
    <w:rsid w:val="00EF21B3"/>
    <w:rsid w:val="00EF2244"/>
    <w:rsid w:val="00EF22D0"/>
    <w:rsid w:val="00EF2C20"/>
    <w:rsid w:val="00EF2C9C"/>
    <w:rsid w:val="00EF314C"/>
    <w:rsid w:val="00EF38E0"/>
    <w:rsid w:val="00EF3B46"/>
    <w:rsid w:val="00EF3DCD"/>
    <w:rsid w:val="00EF3EE3"/>
    <w:rsid w:val="00EF4220"/>
    <w:rsid w:val="00EF45BC"/>
    <w:rsid w:val="00EF47BA"/>
    <w:rsid w:val="00EF4812"/>
    <w:rsid w:val="00EF4DB3"/>
    <w:rsid w:val="00EF4E0E"/>
    <w:rsid w:val="00EF5198"/>
    <w:rsid w:val="00EF55E6"/>
    <w:rsid w:val="00EF580D"/>
    <w:rsid w:val="00EF5998"/>
    <w:rsid w:val="00EF59DF"/>
    <w:rsid w:val="00EF5B97"/>
    <w:rsid w:val="00EF5DB5"/>
    <w:rsid w:val="00EF5F13"/>
    <w:rsid w:val="00EF639A"/>
    <w:rsid w:val="00EF6A7D"/>
    <w:rsid w:val="00EF6BFB"/>
    <w:rsid w:val="00EF7753"/>
    <w:rsid w:val="00EF7898"/>
    <w:rsid w:val="00EF7A60"/>
    <w:rsid w:val="00EF7AFD"/>
    <w:rsid w:val="00EF7B4F"/>
    <w:rsid w:val="00EF7C36"/>
    <w:rsid w:val="00F0036C"/>
    <w:rsid w:val="00F0047B"/>
    <w:rsid w:val="00F006B2"/>
    <w:rsid w:val="00F009AC"/>
    <w:rsid w:val="00F0127F"/>
    <w:rsid w:val="00F01333"/>
    <w:rsid w:val="00F01808"/>
    <w:rsid w:val="00F01D94"/>
    <w:rsid w:val="00F01F83"/>
    <w:rsid w:val="00F026E9"/>
    <w:rsid w:val="00F0283D"/>
    <w:rsid w:val="00F0298D"/>
    <w:rsid w:val="00F02AC3"/>
    <w:rsid w:val="00F0333B"/>
    <w:rsid w:val="00F0344B"/>
    <w:rsid w:val="00F038F3"/>
    <w:rsid w:val="00F03CDD"/>
    <w:rsid w:val="00F03F1C"/>
    <w:rsid w:val="00F0411C"/>
    <w:rsid w:val="00F046DE"/>
    <w:rsid w:val="00F04E91"/>
    <w:rsid w:val="00F050AD"/>
    <w:rsid w:val="00F050FA"/>
    <w:rsid w:val="00F054FB"/>
    <w:rsid w:val="00F05572"/>
    <w:rsid w:val="00F057E7"/>
    <w:rsid w:val="00F057EB"/>
    <w:rsid w:val="00F05A3B"/>
    <w:rsid w:val="00F05B10"/>
    <w:rsid w:val="00F06185"/>
    <w:rsid w:val="00F068B0"/>
    <w:rsid w:val="00F06D46"/>
    <w:rsid w:val="00F071BC"/>
    <w:rsid w:val="00F0721F"/>
    <w:rsid w:val="00F072CF"/>
    <w:rsid w:val="00F07845"/>
    <w:rsid w:val="00F07901"/>
    <w:rsid w:val="00F07BDF"/>
    <w:rsid w:val="00F07E7B"/>
    <w:rsid w:val="00F10842"/>
    <w:rsid w:val="00F10D92"/>
    <w:rsid w:val="00F111CC"/>
    <w:rsid w:val="00F113EB"/>
    <w:rsid w:val="00F113FF"/>
    <w:rsid w:val="00F11422"/>
    <w:rsid w:val="00F114C5"/>
    <w:rsid w:val="00F11504"/>
    <w:rsid w:val="00F11550"/>
    <w:rsid w:val="00F11839"/>
    <w:rsid w:val="00F11A3F"/>
    <w:rsid w:val="00F11A92"/>
    <w:rsid w:val="00F11E3B"/>
    <w:rsid w:val="00F128CC"/>
    <w:rsid w:val="00F12900"/>
    <w:rsid w:val="00F12B8C"/>
    <w:rsid w:val="00F12C71"/>
    <w:rsid w:val="00F12D03"/>
    <w:rsid w:val="00F13048"/>
    <w:rsid w:val="00F13147"/>
    <w:rsid w:val="00F141D8"/>
    <w:rsid w:val="00F142F1"/>
    <w:rsid w:val="00F14333"/>
    <w:rsid w:val="00F1473B"/>
    <w:rsid w:val="00F14889"/>
    <w:rsid w:val="00F14923"/>
    <w:rsid w:val="00F14F92"/>
    <w:rsid w:val="00F15947"/>
    <w:rsid w:val="00F15C9B"/>
    <w:rsid w:val="00F15E4F"/>
    <w:rsid w:val="00F16002"/>
    <w:rsid w:val="00F1673D"/>
    <w:rsid w:val="00F16C9E"/>
    <w:rsid w:val="00F16CD2"/>
    <w:rsid w:val="00F16D93"/>
    <w:rsid w:val="00F16EE6"/>
    <w:rsid w:val="00F17330"/>
    <w:rsid w:val="00F176C1"/>
    <w:rsid w:val="00F177CB"/>
    <w:rsid w:val="00F20134"/>
    <w:rsid w:val="00F203F6"/>
    <w:rsid w:val="00F206F8"/>
    <w:rsid w:val="00F20C16"/>
    <w:rsid w:val="00F20D92"/>
    <w:rsid w:val="00F20FB3"/>
    <w:rsid w:val="00F21190"/>
    <w:rsid w:val="00F21C6E"/>
    <w:rsid w:val="00F21CE9"/>
    <w:rsid w:val="00F21E5F"/>
    <w:rsid w:val="00F22164"/>
    <w:rsid w:val="00F2218D"/>
    <w:rsid w:val="00F22486"/>
    <w:rsid w:val="00F22E34"/>
    <w:rsid w:val="00F22FEB"/>
    <w:rsid w:val="00F231B3"/>
    <w:rsid w:val="00F231F6"/>
    <w:rsid w:val="00F23BB6"/>
    <w:rsid w:val="00F23C86"/>
    <w:rsid w:val="00F23DB7"/>
    <w:rsid w:val="00F23DC9"/>
    <w:rsid w:val="00F23ED5"/>
    <w:rsid w:val="00F25A4D"/>
    <w:rsid w:val="00F264FF"/>
    <w:rsid w:val="00F26753"/>
    <w:rsid w:val="00F26762"/>
    <w:rsid w:val="00F26967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295"/>
    <w:rsid w:val="00F31338"/>
    <w:rsid w:val="00F314E6"/>
    <w:rsid w:val="00F31D32"/>
    <w:rsid w:val="00F31E98"/>
    <w:rsid w:val="00F32287"/>
    <w:rsid w:val="00F3237D"/>
    <w:rsid w:val="00F33968"/>
    <w:rsid w:val="00F33F9F"/>
    <w:rsid w:val="00F34E0A"/>
    <w:rsid w:val="00F34E16"/>
    <w:rsid w:val="00F34E77"/>
    <w:rsid w:val="00F34E90"/>
    <w:rsid w:val="00F354E5"/>
    <w:rsid w:val="00F35535"/>
    <w:rsid w:val="00F35F94"/>
    <w:rsid w:val="00F3664E"/>
    <w:rsid w:val="00F36DE5"/>
    <w:rsid w:val="00F36EBE"/>
    <w:rsid w:val="00F37791"/>
    <w:rsid w:val="00F377A1"/>
    <w:rsid w:val="00F37C20"/>
    <w:rsid w:val="00F37D0E"/>
    <w:rsid w:val="00F37F8E"/>
    <w:rsid w:val="00F401B3"/>
    <w:rsid w:val="00F40514"/>
    <w:rsid w:val="00F40665"/>
    <w:rsid w:val="00F406C9"/>
    <w:rsid w:val="00F41193"/>
    <w:rsid w:val="00F412E7"/>
    <w:rsid w:val="00F41347"/>
    <w:rsid w:val="00F419D6"/>
    <w:rsid w:val="00F41A7B"/>
    <w:rsid w:val="00F41C39"/>
    <w:rsid w:val="00F41EFD"/>
    <w:rsid w:val="00F42001"/>
    <w:rsid w:val="00F420A5"/>
    <w:rsid w:val="00F421C2"/>
    <w:rsid w:val="00F42687"/>
    <w:rsid w:val="00F42810"/>
    <w:rsid w:val="00F4291E"/>
    <w:rsid w:val="00F42AF8"/>
    <w:rsid w:val="00F42C05"/>
    <w:rsid w:val="00F42C5C"/>
    <w:rsid w:val="00F433CC"/>
    <w:rsid w:val="00F4353E"/>
    <w:rsid w:val="00F43555"/>
    <w:rsid w:val="00F436BE"/>
    <w:rsid w:val="00F4372B"/>
    <w:rsid w:val="00F4445F"/>
    <w:rsid w:val="00F445C7"/>
    <w:rsid w:val="00F44682"/>
    <w:rsid w:val="00F44835"/>
    <w:rsid w:val="00F44BE6"/>
    <w:rsid w:val="00F44C8E"/>
    <w:rsid w:val="00F45245"/>
    <w:rsid w:val="00F45862"/>
    <w:rsid w:val="00F45D15"/>
    <w:rsid w:val="00F45ED2"/>
    <w:rsid w:val="00F46518"/>
    <w:rsid w:val="00F4681B"/>
    <w:rsid w:val="00F46B57"/>
    <w:rsid w:val="00F46E66"/>
    <w:rsid w:val="00F470B8"/>
    <w:rsid w:val="00F471DF"/>
    <w:rsid w:val="00F47217"/>
    <w:rsid w:val="00F472A1"/>
    <w:rsid w:val="00F476C6"/>
    <w:rsid w:val="00F47871"/>
    <w:rsid w:val="00F47D25"/>
    <w:rsid w:val="00F47E3A"/>
    <w:rsid w:val="00F47F7F"/>
    <w:rsid w:val="00F5016D"/>
    <w:rsid w:val="00F50484"/>
    <w:rsid w:val="00F50493"/>
    <w:rsid w:val="00F50861"/>
    <w:rsid w:val="00F50B07"/>
    <w:rsid w:val="00F510AA"/>
    <w:rsid w:val="00F512E8"/>
    <w:rsid w:val="00F51303"/>
    <w:rsid w:val="00F51989"/>
    <w:rsid w:val="00F51C59"/>
    <w:rsid w:val="00F51FEC"/>
    <w:rsid w:val="00F525E5"/>
    <w:rsid w:val="00F527D9"/>
    <w:rsid w:val="00F52D67"/>
    <w:rsid w:val="00F52F30"/>
    <w:rsid w:val="00F5315F"/>
    <w:rsid w:val="00F53CCD"/>
    <w:rsid w:val="00F540ED"/>
    <w:rsid w:val="00F540FB"/>
    <w:rsid w:val="00F54314"/>
    <w:rsid w:val="00F54844"/>
    <w:rsid w:val="00F549D1"/>
    <w:rsid w:val="00F54CAE"/>
    <w:rsid w:val="00F54F0A"/>
    <w:rsid w:val="00F550FE"/>
    <w:rsid w:val="00F551E2"/>
    <w:rsid w:val="00F554B7"/>
    <w:rsid w:val="00F556B6"/>
    <w:rsid w:val="00F55906"/>
    <w:rsid w:val="00F5591F"/>
    <w:rsid w:val="00F55E65"/>
    <w:rsid w:val="00F56CB2"/>
    <w:rsid w:val="00F56FD5"/>
    <w:rsid w:val="00F5706E"/>
    <w:rsid w:val="00F577D0"/>
    <w:rsid w:val="00F60439"/>
    <w:rsid w:val="00F605BC"/>
    <w:rsid w:val="00F608F9"/>
    <w:rsid w:val="00F60C84"/>
    <w:rsid w:val="00F60C9F"/>
    <w:rsid w:val="00F61127"/>
    <w:rsid w:val="00F61319"/>
    <w:rsid w:val="00F615E7"/>
    <w:rsid w:val="00F6191A"/>
    <w:rsid w:val="00F61AEF"/>
    <w:rsid w:val="00F61B38"/>
    <w:rsid w:val="00F62253"/>
    <w:rsid w:val="00F622AD"/>
    <w:rsid w:val="00F62D2A"/>
    <w:rsid w:val="00F63221"/>
    <w:rsid w:val="00F6345D"/>
    <w:rsid w:val="00F639AA"/>
    <w:rsid w:val="00F63C0E"/>
    <w:rsid w:val="00F63FE1"/>
    <w:rsid w:val="00F6414A"/>
    <w:rsid w:val="00F643EE"/>
    <w:rsid w:val="00F644FF"/>
    <w:rsid w:val="00F645D0"/>
    <w:rsid w:val="00F64644"/>
    <w:rsid w:val="00F64B71"/>
    <w:rsid w:val="00F64F61"/>
    <w:rsid w:val="00F65177"/>
    <w:rsid w:val="00F65B7C"/>
    <w:rsid w:val="00F664D5"/>
    <w:rsid w:val="00F66D07"/>
    <w:rsid w:val="00F66E40"/>
    <w:rsid w:val="00F66F38"/>
    <w:rsid w:val="00F67AA6"/>
    <w:rsid w:val="00F70017"/>
    <w:rsid w:val="00F700D9"/>
    <w:rsid w:val="00F70513"/>
    <w:rsid w:val="00F705F8"/>
    <w:rsid w:val="00F70A60"/>
    <w:rsid w:val="00F71353"/>
    <w:rsid w:val="00F7188B"/>
    <w:rsid w:val="00F71977"/>
    <w:rsid w:val="00F71A10"/>
    <w:rsid w:val="00F71F15"/>
    <w:rsid w:val="00F72016"/>
    <w:rsid w:val="00F72436"/>
    <w:rsid w:val="00F72C2A"/>
    <w:rsid w:val="00F72F42"/>
    <w:rsid w:val="00F731A6"/>
    <w:rsid w:val="00F74475"/>
    <w:rsid w:val="00F748C4"/>
    <w:rsid w:val="00F74C06"/>
    <w:rsid w:val="00F74C0F"/>
    <w:rsid w:val="00F751E8"/>
    <w:rsid w:val="00F75A83"/>
    <w:rsid w:val="00F75ABD"/>
    <w:rsid w:val="00F76258"/>
    <w:rsid w:val="00F76291"/>
    <w:rsid w:val="00F76725"/>
    <w:rsid w:val="00F76B18"/>
    <w:rsid w:val="00F76B2B"/>
    <w:rsid w:val="00F76D37"/>
    <w:rsid w:val="00F770AD"/>
    <w:rsid w:val="00F777EF"/>
    <w:rsid w:val="00F77AEE"/>
    <w:rsid w:val="00F77F0E"/>
    <w:rsid w:val="00F77F98"/>
    <w:rsid w:val="00F80787"/>
    <w:rsid w:val="00F80B52"/>
    <w:rsid w:val="00F81038"/>
    <w:rsid w:val="00F811B5"/>
    <w:rsid w:val="00F8152F"/>
    <w:rsid w:val="00F81AB0"/>
    <w:rsid w:val="00F81B0B"/>
    <w:rsid w:val="00F81C7E"/>
    <w:rsid w:val="00F81E06"/>
    <w:rsid w:val="00F81ECA"/>
    <w:rsid w:val="00F821D4"/>
    <w:rsid w:val="00F821FA"/>
    <w:rsid w:val="00F82601"/>
    <w:rsid w:val="00F8261E"/>
    <w:rsid w:val="00F8287E"/>
    <w:rsid w:val="00F8316A"/>
    <w:rsid w:val="00F831B1"/>
    <w:rsid w:val="00F8321A"/>
    <w:rsid w:val="00F832B2"/>
    <w:rsid w:val="00F83429"/>
    <w:rsid w:val="00F83476"/>
    <w:rsid w:val="00F836F9"/>
    <w:rsid w:val="00F83889"/>
    <w:rsid w:val="00F83D6E"/>
    <w:rsid w:val="00F83E42"/>
    <w:rsid w:val="00F84019"/>
    <w:rsid w:val="00F84735"/>
    <w:rsid w:val="00F84DB3"/>
    <w:rsid w:val="00F850A5"/>
    <w:rsid w:val="00F85383"/>
    <w:rsid w:val="00F8561D"/>
    <w:rsid w:val="00F859E5"/>
    <w:rsid w:val="00F85A28"/>
    <w:rsid w:val="00F85D88"/>
    <w:rsid w:val="00F85DA5"/>
    <w:rsid w:val="00F860B1"/>
    <w:rsid w:val="00F861F8"/>
    <w:rsid w:val="00F86363"/>
    <w:rsid w:val="00F86414"/>
    <w:rsid w:val="00F86516"/>
    <w:rsid w:val="00F86666"/>
    <w:rsid w:val="00F86C74"/>
    <w:rsid w:val="00F86EAA"/>
    <w:rsid w:val="00F86EF2"/>
    <w:rsid w:val="00F86F41"/>
    <w:rsid w:val="00F871C4"/>
    <w:rsid w:val="00F8720D"/>
    <w:rsid w:val="00F8725E"/>
    <w:rsid w:val="00F8734E"/>
    <w:rsid w:val="00F87614"/>
    <w:rsid w:val="00F87771"/>
    <w:rsid w:val="00F900DD"/>
    <w:rsid w:val="00F9034E"/>
    <w:rsid w:val="00F9047C"/>
    <w:rsid w:val="00F90631"/>
    <w:rsid w:val="00F9085C"/>
    <w:rsid w:val="00F90997"/>
    <w:rsid w:val="00F90A27"/>
    <w:rsid w:val="00F90B74"/>
    <w:rsid w:val="00F90C95"/>
    <w:rsid w:val="00F90E2F"/>
    <w:rsid w:val="00F911D6"/>
    <w:rsid w:val="00F915D8"/>
    <w:rsid w:val="00F91618"/>
    <w:rsid w:val="00F9161B"/>
    <w:rsid w:val="00F919FA"/>
    <w:rsid w:val="00F91E45"/>
    <w:rsid w:val="00F92666"/>
    <w:rsid w:val="00F92793"/>
    <w:rsid w:val="00F928A3"/>
    <w:rsid w:val="00F92A5C"/>
    <w:rsid w:val="00F92CC6"/>
    <w:rsid w:val="00F93970"/>
    <w:rsid w:val="00F93B3E"/>
    <w:rsid w:val="00F93B5E"/>
    <w:rsid w:val="00F93C4A"/>
    <w:rsid w:val="00F9463C"/>
    <w:rsid w:val="00F94921"/>
    <w:rsid w:val="00F94BAE"/>
    <w:rsid w:val="00F94FE2"/>
    <w:rsid w:val="00F95860"/>
    <w:rsid w:val="00F96128"/>
    <w:rsid w:val="00F96173"/>
    <w:rsid w:val="00F96234"/>
    <w:rsid w:val="00F9633A"/>
    <w:rsid w:val="00F96655"/>
    <w:rsid w:val="00F96894"/>
    <w:rsid w:val="00F96C9E"/>
    <w:rsid w:val="00F9709D"/>
    <w:rsid w:val="00F9728A"/>
    <w:rsid w:val="00F97346"/>
    <w:rsid w:val="00F9773C"/>
    <w:rsid w:val="00FA0027"/>
    <w:rsid w:val="00FA028C"/>
    <w:rsid w:val="00FA0380"/>
    <w:rsid w:val="00FA0465"/>
    <w:rsid w:val="00FA04C0"/>
    <w:rsid w:val="00FA04C6"/>
    <w:rsid w:val="00FA04F4"/>
    <w:rsid w:val="00FA0540"/>
    <w:rsid w:val="00FA0B21"/>
    <w:rsid w:val="00FA0BF8"/>
    <w:rsid w:val="00FA0DC5"/>
    <w:rsid w:val="00FA0E3E"/>
    <w:rsid w:val="00FA0E43"/>
    <w:rsid w:val="00FA17B8"/>
    <w:rsid w:val="00FA1A34"/>
    <w:rsid w:val="00FA1A79"/>
    <w:rsid w:val="00FA2029"/>
    <w:rsid w:val="00FA21F8"/>
    <w:rsid w:val="00FA2D25"/>
    <w:rsid w:val="00FA3299"/>
    <w:rsid w:val="00FA32A5"/>
    <w:rsid w:val="00FA3316"/>
    <w:rsid w:val="00FA36FE"/>
    <w:rsid w:val="00FA3DE3"/>
    <w:rsid w:val="00FA3DF9"/>
    <w:rsid w:val="00FA3EA6"/>
    <w:rsid w:val="00FA400D"/>
    <w:rsid w:val="00FA4BED"/>
    <w:rsid w:val="00FA4CE4"/>
    <w:rsid w:val="00FA5563"/>
    <w:rsid w:val="00FA5BDC"/>
    <w:rsid w:val="00FA5DB2"/>
    <w:rsid w:val="00FA5F52"/>
    <w:rsid w:val="00FA62BE"/>
    <w:rsid w:val="00FA67DC"/>
    <w:rsid w:val="00FA6913"/>
    <w:rsid w:val="00FA6FBB"/>
    <w:rsid w:val="00FA76EB"/>
    <w:rsid w:val="00FB022C"/>
    <w:rsid w:val="00FB07B9"/>
    <w:rsid w:val="00FB092D"/>
    <w:rsid w:val="00FB0A81"/>
    <w:rsid w:val="00FB0D37"/>
    <w:rsid w:val="00FB0DE6"/>
    <w:rsid w:val="00FB0F74"/>
    <w:rsid w:val="00FB1132"/>
    <w:rsid w:val="00FB13EB"/>
    <w:rsid w:val="00FB160D"/>
    <w:rsid w:val="00FB16B3"/>
    <w:rsid w:val="00FB17F9"/>
    <w:rsid w:val="00FB1900"/>
    <w:rsid w:val="00FB1BA5"/>
    <w:rsid w:val="00FB1D82"/>
    <w:rsid w:val="00FB1DF6"/>
    <w:rsid w:val="00FB20AC"/>
    <w:rsid w:val="00FB2394"/>
    <w:rsid w:val="00FB2712"/>
    <w:rsid w:val="00FB29A8"/>
    <w:rsid w:val="00FB365F"/>
    <w:rsid w:val="00FB3719"/>
    <w:rsid w:val="00FB3C66"/>
    <w:rsid w:val="00FB3D32"/>
    <w:rsid w:val="00FB3DE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3E5"/>
    <w:rsid w:val="00FB6746"/>
    <w:rsid w:val="00FB6837"/>
    <w:rsid w:val="00FB6F6B"/>
    <w:rsid w:val="00FB702B"/>
    <w:rsid w:val="00FB7061"/>
    <w:rsid w:val="00FB70A5"/>
    <w:rsid w:val="00FB7380"/>
    <w:rsid w:val="00FB7C38"/>
    <w:rsid w:val="00FB7F93"/>
    <w:rsid w:val="00FC00D3"/>
    <w:rsid w:val="00FC0212"/>
    <w:rsid w:val="00FC0228"/>
    <w:rsid w:val="00FC0A20"/>
    <w:rsid w:val="00FC1369"/>
    <w:rsid w:val="00FC1A7A"/>
    <w:rsid w:val="00FC1BA2"/>
    <w:rsid w:val="00FC1C53"/>
    <w:rsid w:val="00FC2078"/>
    <w:rsid w:val="00FC2246"/>
    <w:rsid w:val="00FC2778"/>
    <w:rsid w:val="00FC2A9B"/>
    <w:rsid w:val="00FC2AD9"/>
    <w:rsid w:val="00FC2D27"/>
    <w:rsid w:val="00FC3504"/>
    <w:rsid w:val="00FC3A66"/>
    <w:rsid w:val="00FC3C57"/>
    <w:rsid w:val="00FC3D7D"/>
    <w:rsid w:val="00FC3E73"/>
    <w:rsid w:val="00FC3EFC"/>
    <w:rsid w:val="00FC4021"/>
    <w:rsid w:val="00FC465F"/>
    <w:rsid w:val="00FC4665"/>
    <w:rsid w:val="00FC5244"/>
    <w:rsid w:val="00FC6357"/>
    <w:rsid w:val="00FC63BE"/>
    <w:rsid w:val="00FC66EE"/>
    <w:rsid w:val="00FC6A05"/>
    <w:rsid w:val="00FC6D60"/>
    <w:rsid w:val="00FC7055"/>
    <w:rsid w:val="00FC7B21"/>
    <w:rsid w:val="00FC7C33"/>
    <w:rsid w:val="00FC7CCB"/>
    <w:rsid w:val="00FC7DB7"/>
    <w:rsid w:val="00FD0B18"/>
    <w:rsid w:val="00FD0BC8"/>
    <w:rsid w:val="00FD0E13"/>
    <w:rsid w:val="00FD16ED"/>
    <w:rsid w:val="00FD1795"/>
    <w:rsid w:val="00FD1843"/>
    <w:rsid w:val="00FD1FE4"/>
    <w:rsid w:val="00FD2019"/>
    <w:rsid w:val="00FD233E"/>
    <w:rsid w:val="00FD2822"/>
    <w:rsid w:val="00FD28DA"/>
    <w:rsid w:val="00FD2CA3"/>
    <w:rsid w:val="00FD315C"/>
    <w:rsid w:val="00FD3379"/>
    <w:rsid w:val="00FD33AE"/>
    <w:rsid w:val="00FD397D"/>
    <w:rsid w:val="00FD3C91"/>
    <w:rsid w:val="00FD3FB1"/>
    <w:rsid w:val="00FD4100"/>
    <w:rsid w:val="00FD4286"/>
    <w:rsid w:val="00FD4C31"/>
    <w:rsid w:val="00FD4C74"/>
    <w:rsid w:val="00FD4F12"/>
    <w:rsid w:val="00FD50BE"/>
    <w:rsid w:val="00FD50F6"/>
    <w:rsid w:val="00FD546E"/>
    <w:rsid w:val="00FD5529"/>
    <w:rsid w:val="00FD5613"/>
    <w:rsid w:val="00FD57C3"/>
    <w:rsid w:val="00FD5A00"/>
    <w:rsid w:val="00FD5B8E"/>
    <w:rsid w:val="00FD60CA"/>
    <w:rsid w:val="00FD6127"/>
    <w:rsid w:val="00FD6380"/>
    <w:rsid w:val="00FD656C"/>
    <w:rsid w:val="00FD66F5"/>
    <w:rsid w:val="00FD6CA7"/>
    <w:rsid w:val="00FD6D29"/>
    <w:rsid w:val="00FD6DD7"/>
    <w:rsid w:val="00FD6FC1"/>
    <w:rsid w:val="00FD70CD"/>
    <w:rsid w:val="00FD7497"/>
    <w:rsid w:val="00FD7FBB"/>
    <w:rsid w:val="00FE0F9C"/>
    <w:rsid w:val="00FE10DE"/>
    <w:rsid w:val="00FE1569"/>
    <w:rsid w:val="00FE15AF"/>
    <w:rsid w:val="00FE182D"/>
    <w:rsid w:val="00FE1C0B"/>
    <w:rsid w:val="00FE2351"/>
    <w:rsid w:val="00FE251B"/>
    <w:rsid w:val="00FE25B7"/>
    <w:rsid w:val="00FE2663"/>
    <w:rsid w:val="00FE2989"/>
    <w:rsid w:val="00FE29F5"/>
    <w:rsid w:val="00FE2AA7"/>
    <w:rsid w:val="00FE3099"/>
    <w:rsid w:val="00FE388A"/>
    <w:rsid w:val="00FE38EB"/>
    <w:rsid w:val="00FE415B"/>
    <w:rsid w:val="00FE4391"/>
    <w:rsid w:val="00FE4A4A"/>
    <w:rsid w:val="00FE5A8E"/>
    <w:rsid w:val="00FE5A9E"/>
    <w:rsid w:val="00FE5FE9"/>
    <w:rsid w:val="00FE6482"/>
    <w:rsid w:val="00FE6966"/>
    <w:rsid w:val="00FE6BA4"/>
    <w:rsid w:val="00FE6C01"/>
    <w:rsid w:val="00FE6C04"/>
    <w:rsid w:val="00FE6C77"/>
    <w:rsid w:val="00FE6DFC"/>
    <w:rsid w:val="00FE6EB0"/>
    <w:rsid w:val="00FE79C1"/>
    <w:rsid w:val="00FE7AD1"/>
    <w:rsid w:val="00FE7BD9"/>
    <w:rsid w:val="00FE7D31"/>
    <w:rsid w:val="00FE7E8D"/>
    <w:rsid w:val="00FE7E9D"/>
    <w:rsid w:val="00FF002A"/>
    <w:rsid w:val="00FF0098"/>
    <w:rsid w:val="00FF0318"/>
    <w:rsid w:val="00FF047D"/>
    <w:rsid w:val="00FF14D2"/>
    <w:rsid w:val="00FF1813"/>
    <w:rsid w:val="00FF1A80"/>
    <w:rsid w:val="00FF1C77"/>
    <w:rsid w:val="00FF1DDE"/>
    <w:rsid w:val="00FF2327"/>
    <w:rsid w:val="00FF2AB5"/>
    <w:rsid w:val="00FF2BA2"/>
    <w:rsid w:val="00FF312F"/>
    <w:rsid w:val="00FF3301"/>
    <w:rsid w:val="00FF3444"/>
    <w:rsid w:val="00FF387D"/>
    <w:rsid w:val="00FF3FFC"/>
    <w:rsid w:val="00FF41B6"/>
    <w:rsid w:val="00FF434B"/>
    <w:rsid w:val="00FF45FB"/>
    <w:rsid w:val="00FF47AA"/>
    <w:rsid w:val="00FF4989"/>
    <w:rsid w:val="00FF4ABE"/>
    <w:rsid w:val="00FF4EE0"/>
    <w:rsid w:val="00FF5371"/>
    <w:rsid w:val="00FF5617"/>
    <w:rsid w:val="00FF5C6B"/>
    <w:rsid w:val="00FF5CD1"/>
    <w:rsid w:val="00FF5D1F"/>
    <w:rsid w:val="00FF5DF3"/>
    <w:rsid w:val="00FF5E99"/>
    <w:rsid w:val="00FF6111"/>
    <w:rsid w:val="00FF6643"/>
    <w:rsid w:val="00FF6879"/>
    <w:rsid w:val="00FF69F3"/>
    <w:rsid w:val="00FF6E1D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08E8DE"/>
  <w15:docId w15:val="{0BD49FAC-2E6E-485D-BA25-8F20133E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A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F0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108"/>
      <w:jc w:val="thaiDistribute"/>
    </w:pPr>
    <w:rPr>
      <w:rFonts w:asciiTheme="majorBidi" w:hAnsiTheme="majorBidi" w:cstheme="majorBidi"/>
      <w:sz w:val="28"/>
      <w:szCs w:val="28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DF0240"/>
    <w:rPr>
      <w:rFonts w:asciiTheme="majorBidi" w:hAnsiTheme="majorBidi" w:cstheme="majorBidi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4F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544F29"/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A98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0719F0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719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lt-edited1">
    <w:name w:val="alt-edited1"/>
    <w:basedOn w:val="DefaultParagraphFont"/>
    <w:rsid w:val="00C06C39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06C3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C06C3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06C39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C06C3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6C39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C998F-F851-4C36-888F-2693468DC8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96128-126B-495B-81A0-83C8625B7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6AF0F5-80CF-44D6-B73B-4DDD128CC2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</Pages>
  <Words>2354</Words>
  <Characters>9278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2024-02-29T19:33:00Z</cp:lastPrinted>
  <dcterms:created xsi:type="dcterms:W3CDTF">2024-03-01T01:30:00Z</dcterms:created>
  <dcterms:modified xsi:type="dcterms:W3CDTF">2024-03-01T01:34:00Z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