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270"/>
        <w:gridCol w:w="7904"/>
        <w:gridCol w:w="287"/>
      </w:tblGrid>
      <w:tr w:rsidR="000041DD" w:rsidRPr="00A77BFD" w14:paraId="7B00FCCB" w14:textId="77777777" w:rsidTr="00F85D88">
        <w:trPr>
          <w:tblHeader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08D2500" w14:textId="77777777" w:rsidR="000041DD" w:rsidRPr="00A77BFD" w:rsidRDefault="000041DD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13377" w14:textId="77777777" w:rsidR="000041DD" w:rsidRPr="00A77BFD" w:rsidRDefault="000041DD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01421" w14:textId="77777777" w:rsidR="000041DD" w:rsidRPr="00A77BFD" w:rsidRDefault="008311F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สารบัญ</w:t>
            </w:r>
          </w:p>
        </w:tc>
      </w:tr>
      <w:tr w:rsidR="008218B4" w:rsidRPr="00A77BFD" w14:paraId="64AEB6CA" w14:textId="77777777" w:rsidTr="00F85D88">
        <w:trPr>
          <w:tblHeader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18A4FB4" w14:textId="77777777" w:rsidR="008218B4" w:rsidRPr="00A77BFD" w:rsidRDefault="008218B4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0A3FB" w14:textId="77777777" w:rsidR="008218B4" w:rsidRPr="00A77BFD" w:rsidRDefault="008218B4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F83C4" w14:textId="77777777" w:rsidR="008218B4" w:rsidRPr="00A77BFD" w:rsidRDefault="008218B4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4A3147" w:rsidRPr="00A77BFD" w14:paraId="2A7DB6EC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6FEEEA89" w14:textId="77777777" w:rsidR="004A3147" w:rsidRPr="00A77BFD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A86E19" w14:textId="77777777" w:rsidR="004A3147" w:rsidRPr="00A77BFD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47949750" w14:textId="77777777" w:rsidR="004A3147" w:rsidRPr="00A77BFD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A77BFD" w14:paraId="77FEDB02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33DF53ED" w14:textId="77777777" w:rsidR="004A3147" w:rsidRPr="00A77BFD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A37CEC" w14:textId="77777777" w:rsidR="004A3147" w:rsidRPr="00A77BFD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2FFC2AB3" w14:textId="3CFF0CC8" w:rsidR="004A3147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75ABD" w:rsidRPr="00A77BFD" w14:paraId="1368F831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164633E8" w14:textId="5905EE04" w:rsidR="00F75ABD" w:rsidRPr="00A77BFD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421144" w14:textId="77777777" w:rsidR="00F75ABD" w:rsidRPr="00A77BFD" w:rsidRDefault="00F75ABD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  <w:shd w:val="clear" w:color="auto" w:fill="auto"/>
          </w:tcPr>
          <w:p w14:paraId="679D2A34" w14:textId="2FE9FF49" w:rsidR="00F75ABD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3482A" w:rsidRPr="00A77BFD" w14:paraId="56F08023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7" w:type="dxa"/>
        </w:trPr>
        <w:tc>
          <w:tcPr>
            <w:tcW w:w="1277" w:type="dxa"/>
          </w:tcPr>
          <w:p w14:paraId="739614BD" w14:textId="5192D14F" w:rsidR="00D5381B" w:rsidRPr="00A77BFD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A67C1D" w14:textId="77777777" w:rsidR="00D5381B" w:rsidRPr="00A77BFD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4" w:type="dxa"/>
            <w:shd w:val="clear" w:color="auto" w:fill="auto"/>
          </w:tcPr>
          <w:p w14:paraId="10F43C48" w14:textId="7E5E5E04" w:rsidR="00D5381B" w:rsidRPr="00A77BFD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93482A" w:rsidRPr="00A77BFD" w14:paraId="5EF6CA19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7" w:type="dxa"/>
        </w:trPr>
        <w:tc>
          <w:tcPr>
            <w:tcW w:w="1277" w:type="dxa"/>
          </w:tcPr>
          <w:p w14:paraId="5443D257" w14:textId="5D8F7C05" w:rsidR="006B54B7" w:rsidRPr="00A77BFD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E92AF9" w14:textId="77777777" w:rsidR="006B54B7" w:rsidRPr="00A77BFD" w:rsidRDefault="006B54B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4" w:type="dxa"/>
            <w:shd w:val="clear" w:color="auto" w:fill="auto"/>
          </w:tcPr>
          <w:p w14:paraId="3422645B" w14:textId="22CDAAB8" w:rsidR="006B54B7" w:rsidRPr="00A77BFD" w:rsidRDefault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0023B" w:rsidRPr="00A77BFD" w14:paraId="7311EF57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3D062779" w14:textId="6495C340" w:rsidR="0080023B" w:rsidRPr="00A77BFD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252539" w14:textId="77777777" w:rsidR="0080023B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  <w:shd w:val="clear" w:color="auto" w:fill="auto"/>
          </w:tcPr>
          <w:p w14:paraId="1C11D480" w14:textId="03BAD1E4" w:rsidR="0080023B" w:rsidRPr="00A77BFD" w:rsidRDefault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0023B" w:rsidRPr="00A77BFD" w14:paraId="3FBA80ED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1A3914D8" w14:textId="60705C9E" w:rsidR="0080023B" w:rsidRPr="00A77BFD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E16F46" w14:textId="77777777" w:rsidR="0080023B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  <w:shd w:val="clear" w:color="auto" w:fill="auto"/>
          </w:tcPr>
          <w:p w14:paraId="55768ADF" w14:textId="2F9A08A4" w:rsidR="0080023B" w:rsidRPr="00A77BFD" w:rsidRDefault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0023B" w:rsidRPr="00A77BFD" w14:paraId="5C5F3AEC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47880A3C" w14:textId="519E0897" w:rsidR="0080023B" w:rsidRPr="00A77BFD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FD85ED" w14:textId="77777777" w:rsidR="0080023B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41079EAD" w14:textId="434A4A54" w:rsidR="0080023B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80023B" w:rsidRPr="00A77BFD" w14:paraId="03FE9BBE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30F87109" w14:textId="36BC77FA" w:rsidR="0080023B" w:rsidRPr="00A77BFD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52835" w14:textId="77777777" w:rsidR="0080023B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34B44D1A" w14:textId="14124EB0" w:rsidR="0080023B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0023B" w:rsidRPr="00A77BFD" w14:paraId="07AD99B6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59A96B77" w14:textId="7753739B" w:rsidR="0080023B" w:rsidRPr="00A77BFD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38C8AD9" w14:textId="77777777" w:rsidR="0080023B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51B77FC5" w14:textId="1D616512" w:rsidR="0080023B" w:rsidRPr="00A77BFD" w:rsidRDefault="0080023B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  <w:t>เงินลงทุนในบริษัทร่วม</w:t>
            </w:r>
          </w:p>
        </w:tc>
      </w:tr>
      <w:tr w:rsidR="0080023B" w:rsidRPr="00A77BFD" w14:paraId="32A72B41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63AD5730" w14:textId="5786ED94" w:rsidR="0080023B" w:rsidRPr="00A77BFD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F6B472" w14:textId="77777777" w:rsidR="0080023B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12752207" w14:textId="3C6F20AE" w:rsidR="0080023B" w:rsidRPr="00A77BFD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514BB" w:rsidRPr="00A77BFD" w14:paraId="3C4022AC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57E0FB77" w14:textId="6E5532BC" w:rsidR="00E514BB" w:rsidRPr="00A77BFD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1BEC01" w14:textId="77777777" w:rsidR="00E514BB" w:rsidRPr="00A77BFD" w:rsidRDefault="00E514B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6339D228" w14:textId="7EBC106C" w:rsidR="00E514BB" w:rsidRPr="00A77BFD" w:rsidRDefault="00E514B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99197F" w:rsidRPr="00A77BFD" w14:paraId="775CE3DA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303FA868" w14:textId="64E546B2" w:rsidR="0099197F" w:rsidRPr="00A77BFD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700E5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2C78E6" w14:textId="77777777" w:rsidR="0099197F" w:rsidRPr="00A77BFD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6626BE3C" w14:textId="0929D74F" w:rsidR="0099197F" w:rsidRPr="00A77BFD" w:rsidRDefault="00D21AF3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9197F" w:rsidRPr="00A77BFD" w14:paraId="4DDCEB7B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66322D67" w14:textId="125E8D7F" w:rsidR="0099197F" w:rsidRPr="00A77BFD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700E5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04B0CB" w14:textId="77777777" w:rsidR="0099197F" w:rsidRPr="00A77BFD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04FF3690" w14:textId="6E813182" w:rsidR="0099197F" w:rsidRPr="00A77BFD" w:rsidRDefault="00D21AF3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A77BFD">
              <w:rPr>
                <w:rFonts w:asciiTheme="majorHAnsi" w:hAnsiTheme="majorHAnsi" w:hint="cs"/>
                <w:cs/>
                <w:lang w:val="en-US"/>
              </w:rPr>
              <w:t>ค่าความนิยม</w:t>
            </w:r>
          </w:p>
        </w:tc>
      </w:tr>
      <w:tr w:rsidR="0099197F" w:rsidRPr="00A77BFD" w14:paraId="3033768A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7EBA0443" w14:textId="1A66A9D4" w:rsidR="0099197F" w:rsidRPr="00A77BFD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700E5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426764" w14:textId="77777777" w:rsidR="0099197F" w:rsidRPr="00A77BFD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2B853448" w14:textId="78251F9B" w:rsidR="0099197F" w:rsidRPr="00A77BFD" w:rsidRDefault="00D21AF3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A77BFD">
              <w:rPr>
                <w:rFonts w:asciiTheme="majorHAnsi" w:hAnsiTheme="majorHAnsi"/>
                <w:cs/>
                <w:lang w:val="en-US"/>
              </w:rPr>
              <w:t>ลูกหนี้ค่าที่ดิน</w:t>
            </w:r>
          </w:p>
        </w:tc>
      </w:tr>
      <w:tr w:rsidR="0099197F" w:rsidRPr="00A77BFD" w14:paraId="489A7AAE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43CFC8F2" w14:textId="32376846" w:rsidR="0099197F" w:rsidRPr="00A77BFD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700E5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5CB51F" w14:textId="77777777" w:rsidR="0099197F" w:rsidRPr="00A77BFD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209D2B7F" w14:textId="35E2F3F6" w:rsidR="0099197F" w:rsidRPr="00A77BFD" w:rsidRDefault="0099197F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A77BFD">
              <w:rPr>
                <w:rFonts w:asciiTheme="majorHAnsi" w:hAnsiTheme="majorHAnsi"/>
                <w:cs/>
                <w:lang w:val="en-US"/>
              </w:rPr>
              <w:t>หนี้สินที่มีภาระดอกเบี้ย</w:t>
            </w:r>
          </w:p>
        </w:tc>
      </w:tr>
      <w:tr w:rsidR="0099197F" w:rsidRPr="00A77BFD" w14:paraId="45167064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54461966" w14:textId="4448CDCD" w:rsidR="0099197F" w:rsidRPr="00A77BFD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251FB6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493559" w14:textId="77777777" w:rsidR="0099197F" w:rsidRPr="00A77BFD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33906243" w14:textId="75DF5CE1" w:rsidR="0099197F" w:rsidRPr="00A77BFD" w:rsidRDefault="0099197F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A77BFD">
              <w:rPr>
                <w:rFonts w:asciiTheme="majorHAnsi" w:hAnsiTheme="majorHAnsi" w:hint="cs"/>
                <w:cs/>
                <w:lang w:val="en-US"/>
              </w:rPr>
              <w:t>สำรอง</w:t>
            </w:r>
          </w:p>
        </w:tc>
      </w:tr>
      <w:tr w:rsidR="0099197F" w:rsidRPr="00A77BFD" w14:paraId="2842D62D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2D81064A" w14:textId="380C1D38" w:rsidR="0099197F" w:rsidRPr="00A77BFD" w:rsidRDefault="00700E53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803B6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DAFFDA" w14:textId="77777777" w:rsidR="0099197F" w:rsidRPr="00A77BFD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71962629" w14:textId="1E82EEEA" w:rsidR="0099197F" w:rsidRPr="00A77BFD" w:rsidRDefault="0099197F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A77BFD">
              <w:rPr>
                <w:rFonts w:asciiTheme="majorHAnsi" w:hAnsiTheme="majorHAnsi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5F17C1" w:rsidRPr="00A77BFD" w14:paraId="400D9D44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4C40B7CF" w14:textId="30105A8E" w:rsidR="005F17C1" w:rsidRPr="00A77BFD" w:rsidRDefault="00803B63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9D85012" w14:textId="77777777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2A84B482" w14:textId="344D99FA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5F17C1" w:rsidRPr="00A77BFD" w14:paraId="16F0509B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5EE0310D" w14:textId="7E6ED49F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803B6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9C6B117" w14:textId="77777777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36849260" w14:textId="6B10BEC0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F17C1" w:rsidRPr="00A77BFD" w14:paraId="3E3C14BE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1E92EBA0" w14:textId="7CDFCC32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803B6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6613FC" w14:textId="77777777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381950C3" w14:textId="006B2CA3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F17C1" w:rsidRPr="00A77BFD" w14:paraId="55A88CC9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098C2C60" w14:textId="30A9A4DC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803B6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18F0EC1" w14:textId="77777777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4835DE93" w14:textId="35DFC21F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83761E">
              <w:rPr>
                <w:rFonts w:asciiTheme="majorHAnsi" w:hAnsiTheme="majorHAnsi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83761E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A77BFD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5F17C1" w:rsidRPr="00A77BFD" w14:paraId="793292A3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05E3003A" w14:textId="772647C9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803B6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08C6764" w14:textId="77777777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55675B9E" w14:textId="42D53B90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5F17C1" w:rsidRPr="00A77BFD" w14:paraId="2997F3B8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24307A0B" w14:textId="129CEF3F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803B6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C6B12A" w14:textId="77777777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4B8788CD" w14:textId="095AEAA4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F17C1" w:rsidRPr="00A77BFD" w14:paraId="0B209687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3CC596AF" w14:textId="2992F5DE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803B6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32794B" w14:textId="77777777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4263D649" w14:textId="77235116" w:rsidR="005F17C1" w:rsidRPr="00A77BFD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="Angsana New" w:hint="cs"/>
                <w:sz w:val="30"/>
                <w:szCs w:val="30"/>
                <w:cs/>
                <w:lang w:val="en-US" w:bidi="th-TH"/>
              </w:rPr>
              <w:t>การบริหารจัดการทุน</w:t>
            </w:r>
          </w:p>
        </w:tc>
      </w:tr>
      <w:tr w:rsidR="005F17C1" w:rsidRPr="00A77BFD" w14:paraId="65D3D189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456DAC1D" w14:textId="05EEFF0C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803B6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70BF4F" w14:textId="77777777" w:rsidR="005F17C1" w:rsidRPr="001D44D4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4F680D52" w14:textId="7FE85B8F" w:rsidR="005F17C1" w:rsidRPr="00A77BFD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rtl/>
                <w:cs/>
                <w:lang w:val="en-US"/>
              </w:rPr>
            </w:pPr>
            <w:r w:rsidRPr="00A77BFD"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F17C1" w:rsidRPr="00A77BFD" w14:paraId="6469EFDF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42D02A8A" w14:textId="3CBB2815" w:rsidR="005F17C1" w:rsidRPr="00A77BFD" w:rsidRDefault="00700E53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803B6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FCBF8F" w14:textId="77777777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694DB01B" w14:textId="100D6FD1" w:rsidR="005F17C1" w:rsidRPr="00A77BFD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</w:p>
        </w:tc>
      </w:tr>
      <w:tr w:rsidR="005F17C1" w:rsidRPr="00A77BFD" w14:paraId="6D8C8594" w14:textId="77777777" w:rsidTr="00F85D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7" w:type="dxa"/>
          </w:tcPr>
          <w:p w14:paraId="7245A55E" w14:textId="72FD745C" w:rsidR="005F17C1" w:rsidRPr="00A77BFD" w:rsidRDefault="00700E53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803B63" w:rsidRPr="00A77BFD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E5F4B1" w14:textId="77777777" w:rsidR="005F17C1" w:rsidRPr="00A77BFD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1" w:type="dxa"/>
            <w:gridSpan w:val="2"/>
          </w:tcPr>
          <w:p w14:paraId="34E919B8" w14:textId="4BBA3184" w:rsidR="005F17C1" w:rsidRPr="00A77BFD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เหตุการณ์ภายหลังรอบระยะเวลาที่รายงาน</w:t>
            </w:r>
          </w:p>
        </w:tc>
      </w:tr>
    </w:tbl>
    <w:p w14:paraId="623114AF" w14:textId="3A5F9488" w:rsidR="00002492" w:rsidRPr="00A77BFD" w:rsidRDefault="0020601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</w:rPr>
        <w:br w:type="page"/>
      </w:r>
      <w:r w:rsidR="00002492" w:rsidRPr="00A77B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F3577E" w14:textId="77777777" w:rsidR="00002492" w:rsidRPr="00A77BFD" w:rsidRDefault="0000249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0A7E98C2" w14:textId="7408D4A1" w:rsidR="006F21B9" w:rsidRPr="00A77BFD" w:rsidRDefault="0000249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  <w:cs/>
        </w:rPr>
      </w:pPr>
      <w:r w:rsidRPr="00A77BFD">
        <w:rPr>
          <w:rFonts w:ascii="Angsana New" w:hAnsi="Angsana New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F74475" w:rsidRPr="00A77BFD">
        <w:rPr>
          <w:rFonts w:ascii="Angsana New" w:hAnsi="Angsana New"/>
          <w:sz w:val="30"/>
          <w:szCs w:val="30"/>
        </w:rPr>
        <w:t>29</w:t>
      </w:r>
      <w:r w:rsidR="00D56C46" w:rsidRPr="00A77BFD">
        <w:rPr>
          <w:rFonts w:ascii="Angsana New" w:hAnsi="Angsana New"/>
          <w:sz w:val="30"/>
          <w:szCs w:val="30"/>
        </w:rPr>
        <w:t xml:space="preserve"> </w:t>
      </w:r>
      <w:r w:rsidR="00D56C46" w:rsidRPr="00A77BF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56C46" w:rsidRPr="00A77BFD">
        <w:rPr>
          <w:rFonts w:ascii="Angsana New" w:hAnsi="Angsana New"/>
          <w:sz w:val="30"/>
          <w:szCs w:val="30"/>
        </w:rPr>
        <w:t>256</w:t>
      </w:r>
      <w:r w:rsidR="00313D9B" w:rsidRPr="00A77BFD">
        <w:rPr>
          <w:rFonts w:ascii="Angsana New" w:hAnsi="Angsana New"/>
          <w:sz w:val="30"/>
          <w:szCs w:val="30"/>
        </w:rPr>
        <w:t>7</w:t>
      </w:r>
    </w:p>
    <w:p w14:paraId="4ECDF27E" w14:textId="77777777" w:rsidR="006F21B9" w:rsidRPr="00A77BFD" w:rsidRDefault="006F21B9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22C7A504" w14:textId="77777777" w:rsidR="0034567D" w:rsidRPr="00A77BFD" w:rsidRDefault="00107752" w:rsidP="007D2605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  <w:lang w:val="en-US"/>
        </w:rPr>
        <w:t>ข้อมูล</w:t>
      </w:r>
      <w:r w:rsidR="0034567D" w:rsidRPr="00A77BFD">
        <w:rPr>
          <w:b/>
          <w:bCs/>
          <w:cs/>
        </w:rPr>
        <w:t>ทั่วไป</w:t>
      </w:r>
    </w:p>
    <w:p w14:paraId="4060D336" w14:textId="77777777" w:rsidR="00B25EFD" w:rsidRPr="00A77BFD" w:rsidRDefault="00B25EFD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1CD7B" w14:textId="3191FBD3" w:rsidR="002245CD" w:rsidRPr="00A77BFD" w:rsidRDefault="00DE644B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 w:hint="cs"/>
          <w:sz w:val="30"/>
          <w:szCs w:val="30"/>
          <w:cs/>
        </w:rPr>
        <w:t>บริษัท</w:t>
      </w:r>
      <w:r w:rsidR="00002492" w:rsidRPr="00A77BFD">
        <w:rPr>
          <w:rFonts w:ascii="Angsana New" w:hAnsi="Angsana New"/>
          <w:sz w:val="30"/>
          <w:szCs w:val="30"/>
        </w:rPr>
        <w:t xml:space="preserve"> </w:t>
      </w:r>
      <w:r w:rsidR="00002492" w:rsidRPr="00A77BFD">
        <w:rPr>
          <w:rFonts w:ascii="Angsana New" w:hAnsi="Angsana New" w:hint="cs"/>
          <w:sz w:val="30"/>
          <w:szCs w:val="30"/>
          <w:cs/>
        </w:rPr>
        <w:t xml:space="preserve">ทาคูนิ กรุ๊ป จำกัด (มหาชน) “บริษัท” </w:t>
      </w:r>
      <w:r w:rsidR="00002492" w:rsidRPr="00A77BFD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="00002492" w:rsidRPr="00A77BFD">
        <w:rPr>
          <w:rFonts w:ascii="Angsana New" w:hAnsi="Angsana New"/>
          <w:sz w:val="30"/>
          <w:szCs w:val="30"/>
          <w:cs/>
        </w:rPr>
        <w:br/>
        <w:t>ตลาดหลักทรัพย์แห่งประเทศไทย</w:t>
      </w:r>
      <w:r w:rsidR="002245CD" w:rsidRPr="00A77BFD">
        <w:rPr>
          <w:rFonts w:ascii="Angsana New" w:hAnsi="Angsana New" w:hint="cs"/>
          <w:sz w:val="30"/>
          <w:szCs w:val="30"/>
          <w:cs/>
        </w:rPr>
        <w:t>เมื่อ</w:t>
      </w:r>
      <w:r w:rsidR="00733B8B" w:rsidRPr="00A77BFD">
        <w:rPr>
          <w:rFonts w:ascii="Angsana New" w:hAnsi="Angsana New" w:hint="cs"/>
          <w:sz w:val="30"/>
          <w:szCs w:val="30"/>
          <w:cs/>
        </w:rPr>
        <w:t>วันที่</w:t>
      </w:r>
      <w:r w:rsidR="002245CD" w:rsidRPr="00A77BFD">
        <w:rPr>
          <w:rFonts w:ascii="Angsana New" w:hAnsi="Angsana New" w:hint="cs"/>
          <w:sz w:val="30"/>
          <w:szCs w:val="30"/>
          <w:cs/>
        </w:rPr>
        <w:t xml:space="preserve"> </w:t>
      </w:r>
      <w:r w:rsidR="002245CD" w:rsidRPr="00A77BFD">
        <w:rPr>
          <w:rFonts w:ascii="Angsana New" w:hAnsi="Angsana New"/>
          <w:sz w:val="30"/>
          <w:szCs w:val="30"/>
        </w:rPr>
        <w:t xml:space="preserve">19 </w:t>
      </w:r>
      <w:r w:rsidR="002245CD" w:rsidRPr="00A77BFD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245CD" w:rsidRPr="00A77BFD">
        <w:rPr>
          <w:rFonts w:ascii="Angsana New" w:hAnsi="Angsana New"/>
          <w:sz w:val="30"/>
          <w:szCs w:val="30"/>
        </w:rPr>
        <w:t xml:space="preserve">2557 </w:t>
      </w:r>
      <w:r w:rsidR="00002492" w:rsidRPr="00A77BFD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2245CD" w:rsidRPr="00A77BFD">
        <w:rPr>
          <w:rFonts w:ascii="Angsana New" w:hAnsi="Angsana New"/>
          <w:sz w:val="30"/>
          <w:szCs w:val="30"/>
        </w:rPr>
        <w:t>140/1</w:t>
      </w:r>
      <w:r w:rsidR="002245CD" w:rsidRPr="00A77BFD">
        <w:rPr>
          <w:rFonts w:ascii="Angsana New" w:hAnsi="Angsana New"/>
          <w:sz w:val="30"/>
          <w:szCs w:val="30"/>
          <w:cs/>
        </w:rPr>
        <w:t xml:space="preserve"> </w:t>
      </w:r>
      <w:r w:rsidR="002245CD" w:rsidRPr="00A77BFD">
        <w:rPr>
          <w:rFonts w:ascii="Angsana New" w:hAnsi="Angsana New"/>
          <w:sz w:val="30"/>
          <w:szCs w:val="30"/>
        </w:rPr>
        <w:br/>
      </w:r>
      <w:r w:rsidR="002245CD" w:rsidRPr="00A77BFD">
        <w:rPr>
          <w:rFonts w:ascii="Angsana New" w:hAnsi="Angsana New"/>
          <w:sz w:val="30"/>
          <w:szCs w:val="30"/>
          <w:cs/>
        </w:rPr>
        <w:t>ซอยนาวีเจริญทรัพย์ ถนนกาญจนาภิเษก แขวงบางแค เขตบางแค จังหวัดกรุงเทพมหานคร</w:t>
      </w:r>
      <w:r w:rsidR="002245CD" w:rsidRPr="00A77BFD">
        <w:rPr>
          <w:rFonts w:ascii="Angsana New" w:hAnsi="Angsana New"/>
          <w:sz w:val="30"/>
          <w:szCs w:val="30"/>
        </w:rPr>
        <w:t xml:space="preserve"> </w:t>
      </w:r>
    </w:p>
    <w:p w14:paraId="5DE347E7" w14:textId="77777777" w:rsidR="00733B8B" w:rsidRPr="00A77BFD" w:rsidRDefault="00733B8B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B94AE" w14:textId="5E5028BB" w:rsidR="005C6715" w:rsidRPr="00A77BFD" w:rsidRDefault="002245CD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 w:hint="cs"/>
          <w:sz w:val="30"/>
          <w:szCs w:val="30"/>
          <w:cs/>
        </w:rPr>
        <w:t>บริษัท</w:t>
      </w:r>
      <w:r w:rsidR="00DE644B" w:rsidRPr="00A77BFD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="0077610F" w:rsidRPr="00A77BFD">
        <w:rPr>
          <w:rFonts w:ascii="Angsana New" w:hAnsi="Angsana New" w:hint="cs"/>
          <w:sz w:val="30"/>
          <w:szCs w:val="30"/>
          <w:cs/>
        </w:rPr>
        <w:t>การ</w:t>
      </w:r>
      <w:r w:rsidR="0077610F" w:rsidRPr="00A77BFD">
        <w:rPr>
          <w:rFonts w:ascii="Angsana New" w:hAnsi="Angsana New"/>
          <w:sz w:val="30"/>
          <w:szCs w:val="30"/>
          <w:cs/>
        </w:rPr>
        <w:t>จัดหา</w:t>
      </w:r>
      <w:r w:rsidR="0077610F" w:rsidRPr="00A77BFD">
        <w:rPr>
          <w:rFonts w:ascii="Angsana New" w:hAnsi="Angsana New" w:hint="cs"/>
          <w:sz w:val="30"/>
          <w:szCs w:val="30"/>
          <w:cs/>
        </w:rPr>
        <w:t>และ</w:t>
      </w:r>
      <w:r w:rsidR="00153A5C" w:rsidRPr="00A77BFD">
        <w:rPr>
          <w:rFonts w:ascii="Angsana New" w:hAnsi="Angsana New" w:hint="cs"/>
          <w:sz w:val="30"/>
          <w:szCs w:val="30"/>
          <w:cs/>
        </w:rPr>
        <w:t>จัด</w:t>
      </w:r>
      <w:r w:rsidR="0077610F" w:rsidRPr="00A77BFD">
        <w:rPr>
          <w:rFonts w:ascii="Angsana New" w:hAnsi="Angsana New" w:hint="cs"/>
          <w:sz w:val="30"/>
          <w:szCs w:val="30"/>
          <w:cs/>
        </w:rPr>
        <w:t>จำหน่าย</w:t>
      </w:r>
      <w:r w:rsidR="0077610F" w:rsidRPr="00A77BFD">
        <w:rPr>
          <w:rFonts w:ascii="Angsana New" w:hAnsi="Angsana New"/>
          <w:sz w:val="30"/>
          <w:szCs w:val="30"/>
          <w:cs/>
        </w:rPr>
        <w:t>ก๊าซ</w:t>
      </w:r>
      <w:r w:rsidR="00E55A13" w:rsidRPr="00A77BFD">
        <w:rPr>
          <w:rFonts w:ascii="Angsana New" w:hAnsi="Angsana New" w:hint="cs"/>
          <w:sz w:val="30"/>
          <w:szCs w:val="30"/>
          <w:cs/>
        </w:rPr>
        <w:t xml:space="preserve">ปิโตรเลียมเหลว </w:t>
      </w:r>
      <w:r w:rsidR="00E55A13" w:rsidRPr="00A77BFD">
        <w:rPr>
          <w:rFonts w:ascii="Angsana New" w:hAnsi="Angsana New"/>
          <w:sz w:val="30"/>
          <w:szCs w:val="30"/>
        </w:rPr>
        <w:t>(</w:t>
      </w:r>
      <w:bookmarkStart w:id="0" w:name="_Hlk37450652"/>
      <w:r w:rsidR="00E55A13" w:rsidRPr="00A77BFD">
        <w:rPr>
          <w:rFonts w:ascii="Angsana New" w:hAnsi="Angsana New"/>
          <w:sz w:val="30"/>
          <w:szCs w:val="30"/>
        </w:rPr>
        <w:t>Liquid Petroleum Gas</w:t>
      </w:r>
      <w:bookmarkEnd w:id="0"/>
      <w:r w:rsidR="00E55A13" w:rsidRPr="00A77BFD">
        <w:rPr>
          <w:rFonts w:ascii="Angsana New" w:hAnsi="Angsana New"/>
          <w:sz w:val="30"/>
          <w:szCs w:val="30"/>
        </w:rPr>
        <w:t>: LPG)</w:t>
      </w:r>
      <w:r w:rsidR="0077610F" w:rsidRPr="00A77BF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C6715" w:rsidRPr="00A77BF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C6715" w:rsidRPr="00A77BFD">
        <w:rPr>
          <w:rFonts w:ascii="Angsana New" w:hAnsi="Angsana New"/>
          <w:sz w:val="30"/>
          <w:szCs w:val="30"/>
          <w:cs/>
        </w:rPr>
        <w:t>ดำเนินธุรกิจหลัก</w:t>
      </w:r>
      <w:r w:rsidR="005C6715" w:rsidRPr="00A77BFD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B201155" w14:textId="557F5B87" w:rsidR="005C6715" w:rsidRPr="00A77BFD" w:rsidRDefault="005C6715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970"/>
        <w:gridCol w:w="6300"/>
      </w:tblGrid>
      <w:tr w:rsidR="005C6715" w:rsidRPr="00A77BFD" w14:paraId="15082010" w14:textId="77777777" w:rsidTr="002245CD">
        <w:tc>
          <w:tcPr>
            <w:tcW w:w="2970" w:type="dxa"/>
          </w:tcPr>
          <w:p w14:paraId="567FD4D5" w14:textId="11D52828" w:rsidR="005C6715" w:rsidRPr="00A77BFD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</w:t>
            </w:r>
            <w:r w:rsidR="00E55A13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ก๊าซ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ปิโตรเลียม</w:t>
            </w:r>
            <w:r w:rsidR="00E55A13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เหลว</w:t>
            </w:r>
          </w:p>
        </w:tc>
        <w:tc>
          <w:tcPr>
            <w:tcW w:w="6300" w:type="dxa"/>
            <w:vAlign w:val="bottom"/>
          </w:tcPr>
          <w:p w14:paraId="0114C64D" w14:textId="5D9398FB" w:rsidR="005C6715" w:rsidRPr="00A77BFD" w:rsidRDefault="005C6715" w:rsidP="007D2605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5C6715" w:rsidRPr="00A77BFD" w14:paraId="617A8A49" w14:textId="77777777" w:rsidTr="002245CD">
        <w:tc>
          <w:tcPr>
            <w:tcW w:w="2970" w:type="dxa"/>
          </w:tcPr>
          <w:p w14:paraId="73C2C01B" w14:textId="77777777" w:rsidR="005C6715" w:rsidRPr="00A77BFD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6300" w:type="dxa"/>
            <w:vAlign w:val="bottom"/>
          </w:tcPr>
          <w:p w14:paraId="1150BD4A" w14:textId="77777777" w:rsidR="005C6715" w:rsidRPr="00A77BFD" w:rsidRDefault="005C6715" w:rsidP="007D2605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5C6715" w:rsidRPr="00A77BFD" w14:paraId="3DBD3A72" w14:textId="77777777" w:rsidTr="002245CD">
        <w:tc>
          <w:tcPr>
            <w:tcW w:w="2970" w:type="dxa"/>
          </w:tcPr>
          <w:p w14:paraId="3517FA85" w14:textId="77777777" w:rsidR="005C6715" w:rsidRPr="00A77BFD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6300" w:type="dxa"/>
            <w:vAlign w:val="bottom"/>
          </w:tcPr>
          <w:p w14:paraId="73F29EA6" w14:textId="77777777" w:rsidR="005C6715" w:rsidRPr="00A77BFD" w:rsidRDefault="005C6715" w:rsidP="007D2605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5C6715" w:rsidRPr="00A77BFD" w14:paraId="68A98F46" w14:textId="77777777" w:rsidTr="002245CD">
        <w:tc>
          <w:tcPr>
            <w:tcW w:w="2970" w:type="dxa"/>
          </w:tcPr>
          <w:p w14:paraId="1F77EFDF" w14:textId="77777777" w:rsidR="005C6715" w:rsidRPr="00A77BFD" w:rsidRDefault="005C6715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6300" w:type="dxa"/>
            <w:vAlign w:val="bottom"/>
          </w:tcPr>
          <w:p w14:paraId="573A0A4A" w14:textId="77777777" w:rsidR="005C6715" w:rsidRPr="00A77BFD" w:rsidRDefault="005C6715" w:rsidP="007D2605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5C6715" w:rsidRPr="00A77BFD" w14:paraId="5EE237E2" w14:textId="77777777" w:rsidTr="002245CD">
        <w:tc>
          <w:tcPr>
            <w:tcW w:w="2970" w:type="dxa"/>
          </w:tcPr>
          <w:p w14:paraId="4BEA5AD4" w14:textId="2E41E07C" w:rsidR="005C6715" w:rsidRPr="00A77BFD" w:rsidRDefault="005C6715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</w:t>
            </w:r>
            <w:r w:rsidR="00C34D03" w:rsidRPr="00A77BFD">
              <w:rPr>
                <w:rFonts w:asciiTheme="majorHAnsi" w:hAnsiTheme="majorHAnsi"/>
                <w:sz w:val="30"/>
                <w:szCs w:val="30"/>
                <w:cs/>
              </w:rPr>
              <w:t>ทดสอบและตรวจสอบด้านความปลอดภัยทางวิศวกรรม</w:t>
            </w:r>
          </w:p>
        </w:tc>
        <w:tc>
          <w:tcPr>
            <w:tcW w:w="6300" w:type="dxa"/>
          </w:tcPr>
          <w:p w14:paraId="78AB4E27" w14:textId="09B53C7F" w:rsidR="005C6715" w:rsidRPr="00A77BFD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</w:t>
            </w:r>
            <w:r w:rsidR="008D7903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ทดสอบและ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ตรวจสอบความปลอดภัยทางวิศวกรรม</w:t>
            </w:r>
          </w:p>
        </w:tc>
      </w:tr>
      <w:tr w:rsidR="009F62E4" w:rsidRPr="00A77BFD" w14:paraId="43FCBD9F" w14:textId="77777777" w:rsidTr="002245CD">
        <w:tc>
          <w:tcPr>
            <w:tcW w:w="2970" w:type="dxa"/>
          </w:tcPr>
          <w:p w14:paraId="43A98661" w14:textId="16C066D6" w:rsidR="009F62E4" w:rsidRPr="00A77BFD" w:rsidRDefault="00A52B87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52B87">
              <w:rPr>
                <w:rFonts w:asciiTheme="majorHAnsi" w:hAnsiTheme="majorHAnsi"/>
                <w:sz w:val="30"/>
                <w:szCs w:val="30"/>
                <w:cs/>
              </w:rPr>
              <w:t>บริการรักษาความปลอดภัย รักษาความสะอาด และอื่นๆ</w:t>
            </w:r>
          </w:p>
        </w:tc>
        <w:tc>
          <w:tcPr>
            <w:tcW w:w="6300" w:type="dxa"/>
          </w:tcPr>
          <w:p w14:paraId="5994FEB8" w14:textId="7404635E" w:rsidR="009F62E4" w:rsidRPr="00A77BFD" w:rsidRDefault="00A52B87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 w:rsidRPr="00A52B87">
              <w:rPr>
                <w:rFonts w:asciiTheme="majorHAnsi" w:hAnsiTheme="majorHAnsi"/>
                <w:sz w:val="30"/>
                <w:szCs w:val="30"/>
                <w:cs/>
              </w:rPr>
              <w:t>ธุรกิจให้บริการจัดหาพนักงานรักษาความปลอดภัย พนักงานรักษาความสะอาดและอื่นๆ</w:t>
            </w:r>
          </w:p>
        </w:tc>
      </w:tr>
      <w:tr w:rsidR="005C6715" w:rsidRPr="00A77BFD" w14:paraId="1087F8FE" w14:textId="77777777" w:rsidTr="002245CD">
        <w:tc>
          <w:tcPr>
            <w:tcW w:w="2970" w:type="dxa"/>
          </w:tcPr>
          <w:p w14:paraId="2786D3E9" w14:textId="77777777" w:rsidR="005C6715" w:rsidRPr="00A77BFD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อื่นๆ</w:t>
            </w:r>
          </w:p>
        </w:tc>
        <w:tc>
          <w:tcPr>
            <w:tcW w:w="6300" w:type="dxa"/>
            <w:vAlign w:val="bottom"/>
          </w:tcPr>
          <w:p w14:paraId="7A7C6051" w14:textId="7DCC51CC" w:rsidR="005C6715" w:rsidRPr="00A77BFD" w:rsidRDefault="005C6715" w:rsidP="007D2605">
            <w:pPr>
              <w:spacing w:line="240" w:lineRule="auto"/>
              <w:ind w:left="156" w:hanging="156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ธุรกิจพัฒนาอสังหาริมทรัพย์</w:t>
            </w:r>
            <w:r w:rsidR="00997F02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 w:rsidR="00C07E36" w:rsidRPr="00A77BFD">
              <w:rPr>
                <w:rFonts w:asciiTheme="majorHAnsi" w:hAnsiTheme="majorHAnsi"/>
                <w:sz w:val="30"/>
                <w:szCs w:val="30"/>
                <w:cs/>
              </w:rPr>
              <w:t>ธุรกิจบริการรับส่งอาหาร</w:t>
            </w:r>
            <w:r w:rsidR="00C07E36" w:rsidRPr="00A77BFD">
              <w:rPr>
                <w:rFonts w:asciiTheme="majorHAnsi" w:hAnsiTheme="majorHAnsi" w:hint="cs"/>
                <w:sz w:val="30"/>
                <w:szCs w:val="30"/>
                <w:cs/>
              </w:rPr>
              <w:t xml:space="preserve"> </w:t>
            </w:r>
            <w:bookmarkStart w:id="1" w:name="_Hlk128046344"/>
            <w:r w:rsidR="00EF45BC">
              <w:rPr>
                <w:rFonts w:asciiTheme="majorHAnsi" w:hAnsiTheme="majorHAnsi" w:hint="cs"/>
                <w:sz w:val="30"/>
                <w:szCs w:val="30"/>
                <w:cs/>
              </w:rPr>
              <w:t>และอื่นๆ</w:t>
            </w:r>
            <w:bookmarkEnd w:id="1"/>
          </w:p>
        </w:tc>
      </w:tr>
    </w:tbl>
    <w:p w14:paraId="4C6BC9F5" w14:textId="29087420" w:rsidR="005C6715" w:rsidRPr="00A77BFD" w:rsidRDefault="005C6715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5BB9CE" w14:textId="7F87F663" w:rsidR="002245CD" w:rsidRPr="00A77BFD" w:rsidRDefault="002245CD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A77BFD">
        <w:rPr>
          <w:rFonts w:asciiTheme="minorHAnsi" w:hAnsiTheme="minorHAnsi"/>
          <w:sz w:val="30"/>
          <w:szCs w:val="30"/>
          <w:cs/>
        </w:rPr>
        <w:t xml:space="preserve">รายละเอียดของบริษัทย่อย ณ วันที่ </w:t>
      </w:r>
      <w:r w:rsidRPr="00A77BFD">
        <w:rPr>
          <w:rFonts w:asciiTheme="minorHAnsi" w:hAnsiTheme="minorHAnsi"/>
          <w:sz w:val="30"/>
          <w:szCs w:val="30"/>
        </w:rPr>
        <w:t>31</w:t>
      </w:r>
      <w:r w:rsidRPr="00A77BFD">
        <w:rPr>
          <w:rFonts w:asciiTheme="minorHAnsi" w:hAnsiTheme="minorHAnsi"/>
          <w:sz w:val="30"/>
          <w:szCs w:val="30"/>
          <w:cs/>
        </w:rPr>
        <w:t xml:space="preserve"> ธันวาคม </w:t>
      </w:r>
      <w:r w:rsidR="00560524" w:rsidRPr="00A77BFD">
        <w:rPr>
          <w:rFonts w:asciiTheme="minorHAnsi" w:hAnsiTheme="minorHAnsi"/>
          <w:sz w:val="30"/>
          <w:szCs w:val="30"/>
        </w:rPr>
        <w:t>256</w:t>
      </w:r>
      <w:r w:rsidR="00313D9B" w:rsidRPr="00A77BFD">
        <w:rPr>
          <w:rFonts w:asciiTheme="minorHAnsi" w:hAnsiTheme="minorHAnsi"/>
          <w:sz w:val="30"/>
          <w:szCs w:val="30"/>
        </w:rPr>
        <w:t>6</w:t>
      </w:r>
      <w:r w:rsidR="00560524" w:rsidRPr="00A77BFD">
        <w:rPr>
          <w:rFonts w:asciiTheme="minorHAnsi" w:hAnsiTheme="minorHAnsi"/>
          <w:sz w:val="30"/>
          <w:szCs w:val="30"/>
          <w:cs/>
        </w:rPr>
        <w:t xml:space="preserve"> </w:t>
      </w:r>
      <w:r w:rsidRPr="00A77BFD">
        <w:rPr>
          <w:rFonts w:asciiTheme="minorHAnsi" w:hAnsiTheme="minorHAnsi"/>
          <w:sz w:val="30"/>
          <w:szCs w:val="30"/>
          <w:cs/>
        </w:rPr>
        <w:t xml:space="preserve">และ </w:t>
      </w:r>
      <w:r w:rsidR="00560524" w:rsidRPr="00A77BFD">
        <w:rPr>
          <w:rFonts w:asciiTheme="minorHAnsi" w:hAnsiTheme="minorHAnsi"/>
          <w:sz w:val="30"/>
          <w:szCs w:val="30"/>
        </w:rPr>
        <w:t>256</w:t>
      </w:r>
      <w:r w:rsidR="00313D9B" w:rsidRPr="00A77BFD">
        <w:rPr>
          <w:rFonts w:asciiTheme="minorHAnsi" w:hAnsiTheme="minorHAnsi"/>
          <w:sz w:val="30"/>
          <w:szCs w:val="30"/>
        </w:rPr>
        <w:t>5</w:t>
      </w:r>
      <w:r w:rsidR="00560524" w:rsidRPr="00A77BFD">
        <w:rPr>
          <w:rFonts w:asciiTheme="minorHAnsi" w:hAnsiTheme="minorHAnsi"/>
          <w:sz w:val="30"/>
          <w:szCs w:val="30"/>
        </w:rPr>
        <w:t xml:space="preserve"> </w:t>
      </w:r>
      <w:r w:rsidRPr="00A77BFD">
        <w:rPr>
          <w:rFonts w:asciiTheme="minorHAnsi" w:hAnsiTheme="minorHAnsi"/>
          <w:sz w:val="30"/>
          <w:szCs w:val="30"/>
          <w:cs/>
        </w:rPr>
        <w:t xml:space="preserve">ได้เปิดเผยไว้ในหมายเหตุข้อ </w:t>
      </w:r>
      <w:r w:rsidR="00C9709D" w:rsidRPr="00A77BFD">
        <w:rPr>
          <w:rFonts w:asciiTheme="minorHAnsi" w:hAnsiTheme="minorHAnsi"/>
          <w:sz w:val="30"/>
          <w:szCs w:val="30"/>
        </w:rPr>
        <w:t>1</w:t>
      </w:r>
      <w:r w:rsidR="00BA707B" w:rsidRPr="00A77BFD">
        <w:rPr>
          <w:rFonts w:asciiTheme="minorHAnsi" w:hAnsiTheme="minorHAnsi"/>
          <w:sz w:val="30"/>
          <w:szCs w:val="30"/>
        </w:rPr>
        <w:t>1</w:t>
      </w:r>
    </w:p>
    <w:p w14:paraId="60EF2328" w14:textId="49708946" w:rsidR="002245CD" w:rsidRPr="00A77BFD" w:rsidRDefault="002245CD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7D4F2CC0" w14:textId="77777777" w:rsidR="00C07E36" w:rsidRPr="00A77BFD" w:rsidRDefault="00C07E36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3D43D565" w14:textId="1012E1D3" w:rsidR="005C4AA4" w:rsidRPr="00A77BFD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  <w:cs/>
        </w:rPr>
      </w:pPr>
    </w:p>
    <w:p w14:paraId="32B0392D" w14:textId="793B477B" w:rsidR="005C4AA4" w:rsidRPr="00A77BFD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7232383C" w14:textId="77777777" w:rsidR="00BA707B" w:rsidRPr="00A77BFD" w:rsidRDefault="00BA707B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81FB181" w14:textId="02E9829A" w:rsidR="005C4AA4" w:rsidRPr="00A77BFD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FD49BEF" w14:textId="77777777" w:rsidR="00F74475" w:rsidRPr="00A77BFD" w:rsidRDefault="00F74475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343EE2A" w14:textId="77777777" w:rsidR="005C4AA4" w:rsidRPr="00A77BFD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F6A8E6" w14:textId="36512874" w:rsidR="0034567D" w:rsidRPr="00A77BFD" w:rsidRDefault="00235F64" w:rsidP="007D2605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  <w:lang w:val="en-US"/>
        </w:rPr>
        <w:t>เกณฑ์การจัดทำงบการเงิน</w:t>
      </w:r>
    </w:p>
    <w:p w14:paraId="45BA4636" w14:textId="77777777" w:rsidR="004F7D9E" w:rsidRPr="00A77BFD" w:rsidRDefault="004F7D9E" w:rsidP="007D2605">
      <w:pPr>
        <w:spacing w:line="240" w:lineRule="auto"/>
        <w:ind w:right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0DFAA92E" w14:textId="6C74A7A2" w:rsidR="002245CD" w:rsidRPr="00A77BFD" w:rsidRDefault="002245C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A77BFD">
        <w:rPr>
          <w:rFonts w:asciiTheme="majorBidi" w:hAnsi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77BFD">
        <w:rPr>
          <w:rFonts w:asciiTheme="majorBidi" w:hAnsiTheme="majorBidi"/>
          <w:sz w:val="30"/>
          <w:szCs w:val="30"/>
        </w:rPr>
        <w:br/>
      </w:r>
      <w:r w:rsidRPr="00A77BFD">
        <w:rPr>
          <w:rFonts w:asciiTheme="majorBidi" w:hAnsi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B18F7" w:rsidRPr="00A77BFD">
        <w:rPr>
          <w:rFonts w:asciiTheme="majorBidi" w:hAnsiTheme="majorBidi"/>
          <w:sz w:val="30"/>
          <w:szCs w:val="30"/>
        </w:rPr>
        <w:br/>
      </w:r>
      <w:r w:rsidR="00DB66DE" w:rsidRPr="00A77BFD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11AF4ABF" w14:textId="77777777" w:rsidR="00900F92" w:rsidRPr="00A77BFD" w:rsidRDefault="00900F9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/>
          <w:sz w:val="30"/>
          <w:szCs w:val="30"/>
        </w:rPr>
      </w:pPr>
    </w:p>
    <w:p w14:paraId="4D996DD3" w14:textId="2CAEA1FA" w:rsidR="002245CD" w:rsidRPr="00A77BFD" w:rsidRDefault="002245C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77BFD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507E4F" w:rsidRPr="00A77BFD">
        <w:rPr>
          <w:rFonts w:asciiTheme="majorBidi" w:hAnsiTheme="majorBidi"/>
          <w:sz w:val="30"/>
          <w:szCs w:val="30"/>
          <w:cs/>
        </w:rPr>
        <w:t>ซึ่งเปิดเผยในหมายเหตุแต่ละข้อ</w:t>
      </w:r>
      <w:r w:rsidRPr="00A77BFD">
        <w:rPr>
          <w:rFonts w:asciiTheme="majorBidi" w:hAnsi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8E20533" w14:textId="77777777" w:rsidR="00507E4F" w:rsidRPr="00A77BFD" w:rsidRDefault="00507E4F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322EC0" w14:textId="3A7037FE" w:rsidR="0003031C" w:rsidRPr="00A77BFD" w:rsidRDefault="0003031C" w:rsidP="007D2605">
      <w:pPr>
        <w:pStyle w:val="BodyText2"/>
        <w:numPr>
          <w:ilvl w:val="0"/>
          <w:numId w:val="19"/>
        </w:numPr>
        <w:ind w:left="540" w:hanging="540"/>
        <w:rPr>
          <w:b/>
          <w:bCs/>
          <w:lang w:val="en-US"/>
        </w:rPr>
      </w:pPr>
      <w:r w:rsidRPr="00A77BFD">
        <w:rPr>
          <w:b/>
          <w:bCs/>
          <w:cs/>
          <w:lang w:val="en-US"/>
        </w:rPr>
        <w:t>นโยบายการบัญชีที่สำคัญ</w:t>
      </w:r>
    </w:p>
    <w:p w14:paraId="664F5247" w14:textId="4440B1C5" w:rsidR="00DA2196" w:rsidRPr="00A77BFD" w:rsidRDefault="00DA2196" w:rsidP="007D2605">
      <w:pPr>
        <w:pStyle w:val="BodyText2"/>
        <w:ind w:left="540"/>
        <w:rPr>
          <w:cs/>
          <w:lang w:val="en-US"/>
        </w:rPr>
      </w:pPr>
    </w:p>
    <w:p w14:paraId="1F1FEECB" w14:textId="2DB3B0B4" w:rsidR="00567E61" w:rsidRPr="00A77BFD" w:rsidRDefault="00567E61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A77BF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2718929A" w14:textId="618EACAD" w:rsidR="00567E61" w:rsidRPr="00A77BFD" w:rsidRDefault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4BCE1E7" w14:textId="586202E9" w:rsidR="00567E61" w:rsidRPr="00A77BFD" w:rsidRDefault="00567E6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A77BFD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A77BFD">
        <w:rPr>
          <w:rFonts w:asciiTheme="majorBidi" w:hAnsiTheme="majorBidi" w:cstheme="majorBidi"/>
          <w:sz w:val="30"/>
          <w:szCs w:val="30"/>
        </w:rPr>
        <w:t>“</w:t>
      </w:r>
      <w:r w:rsidRPr="00A77BF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77BFD">
        <w:rPr>
          <w:rFonts w:asciiTheme="majorBidi" w:hAnsiTheme="majorBidi" w:cstheme="majorBidi"/>
          <w:sz w:val="30"/>
          <w:szCs w:val="30"/>
        </w:rPr>
        <w:t>”</w:t>
      </w:r>
      <w:r w:rsidRPr="00A77BFD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43168B5F" w14:textId="52ED9679" w:rsidR="00700135" w:rsidRPr="00A77BFD" w:rsidRDefault="0070013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876E5" w14:textId="77777777" w:rsidR="00700135" w:rsidRPr="00A77BFD" w:rsidRDefault="0070013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77BFD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A77BFD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7FB28D6C" w14:textId="61FD5E07" w:rsidR="00700135" w:rsidRPr="00A77BFD" w:rsidRDefault="0070013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5B910" w14:textId="2F1C171A" w:rsidR="00B46849" w:rsidRPr="00A77BFD" w:rsidRDefault="00B46849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A77BFD">
        <w:rPr>
          <w:rFonts w:asciiTheme="majorBidi" w:hAnsiTheme="majorBidi" w:cstheme="majorBidi" w:hint="cs"/>
          <w:sz w:val="30"/>
          <w:szCs w:val="30"/>
          <w:cs/>
        </w:rPr>
        <w:t xml:space="preserve"> เมื่อมี</w:t>
      </w:r>
      <w:r w:rsidRPr="00A77BFD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A77B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7BFD">
        <w:rPr>
          <w:rFonts w:asciiTheme="majorBidi" w:hAnsi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</w:t>
      </w:r>
      <w:r w:rsidRPr="00A77BFD">
        <w:rPr>
          <w:rFonts w:asciiTheme="majorBidi" w:hAnsiTheme="majorBidi" w:hint="cs"/>
          <w:sz w:val="30"/>
          <w:szCs w:val="30"/>
          <w:cs/>
        </w:rPr>
        <w:t>ทุนอื่น</w:t>
      </w:r>
      <w:r w:rsidRPr="00A77BFD">
        <w:rPr>
          <w:rFonts w:asciiTheme="majorBidi" w:hAnsiTheme="majorBidi" w:cstheme="majorBidi"/>
          <w:sz w:val="30"/>
          <w:szCs w:val="30"/>
          <w:cs/>
        </w:rPr>
        <w:t>ในส่วนของเจ้าข</w:t>
      </w:r>
      <w:r w:rsidRPr="00A77BFD">
        <w:rPr>
          <w:rFonts w:asciiTheme="majorBidi" w:hAnsiTheme="majorBidi" w:cstheme="majorBidi" w:hint="cs"/>
          <w:sz w:val="30"/>
          <w:szCs w:val="30"/>
          <w:cs/>
        </w:rPr>
        <w:t>อง</w:t>
      </w:r>
    </w:p>
    <w:p w14:paraId="622A2FC6" w14:textId="1D1D3EC5" w:rsidR="005C4AA4" w:rsidRPr="00A77BFD" w:rsidRDefault="005C4AA4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DD394" w14:textId="75AA773B" w:rsidR="00BA707B" w:rsidRPr="00A77BFD" w:rsidRDefault="00BA707B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FBC76" w14:textId="4F2B3741" w:rsidR="00B46849" w:rsidRPr="00A77BFD" w:rsidRDefault="00B46849" w:rsidP="007D2605">
      <w:pPr>
        <w:pStyle w:val="BodyText2"/>
        <w:ind w:left="540"/>
        <w:rPr>
          <w:rFonts w:asciiTheme="majorBidi" w:hAnsiTheme="majorBidi"/>
          <w:cs/>
        </w:rPr>
      </w:pPr>
      <w:r w:rsidRPr="00A77BFD">
        <w:rPr>
          <w:rFonts w:asciiTheme="majorBidi" w:hAnsiTheme="majorBidi"/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CD5165" w:rsidRPr="00A77BFD">
        <w:rPr>
          <w:rFonts w:asciiTheme="majorBidi" w:hAnsiTheme="majorBidi" w:hint="cs"/>
          <w:cs/>
        </w:rPr>
        <w:t xml:space="preserve"> </w:t>
      </w:r>
      <w:r w:rsidRPr="00A77BFD">
        <w:rPr>
          <w:rFonts w:asciiTheme="majorBidi" w:hAnsiTheme="majorBidi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D9153B" w:rsidRPr="00A77BFD">
        <w:rPr>
          <w:rFonts w:asciiTheme="majorBidi" w:hAnsiTheme="majorBidi" w:hint="cs"/>
          <w:cs/>
        </w:rPr>
        <w:t xml:space="preserve"> </w:t>
      </w:r>
      <w:r w:rsidR="00CD5165" w:rsidRPr="00A77BFD">
        <w:rPr>
          <w:rFonts w:asciiTheme="majorBidi" w:hAnsiTheme="majorBidi" w:hint="cs"/>
          <w:cs/>
        </w:rPr>
        <w:t>ผล</w:t>
      </w:r>
      <w:r w:rsidRPr="00A77BFD">
        <w:rPr>
          <w:rFonts w:asciiTheme="majorBidi" w:hAnsiTheme="majorBidi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C26E583" w14:textId="7544E118" w:rsidR="00B46849" w:rsidRPr="00A77BFD" w:rsidRDefault="00B46849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17BC8" w14:textId="77777777" w:rsidR="00CC771C" w:rsidRPr="00A77BFD" w:rsidRDefault="00CC771C" w:rsidP="007D260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D368EAF" w14:textId="4C8C32F2" w:rsidR="00CC771C" w:rsidRPr="00A77BFD" w:rsidRDefault="00CC771C" w:rsidP="007D260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CA00C" w14:textId="04411D56" w:rsidR="00CC771C" w:rsidRPr="00A77BFD" w:rsidRDefault="00CC771C" w:rsidP="007D2605">
      <w:pPr>
        <w:pStyle w:val="BodyText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A77BFD">
        <w:rPr>
          <w:rFonts w:asciiTheme="majorBidi" w:hAnsiTheme="majorBidi"/>
          <w:sz w:val="30"/>
          <w:szCs w:val="30"/>
          <w:cs/>
        </w:rPr>
        <w:t>กลุ่มบริษัทรับรู้เงินลงทุนในบริษัทร่วม</w:t>
      </w:r>
      <w:r w:rsidRPr="00A77BFD">
        <w:rPr>
          <w:rFonts w:asciiTheme="majorBidi" w:hAnsiTheme="majorBidi" w:hint="cs"/>
          <w:sz w:val="30"/>
          <w:szCs w:val="30"/>
          <w:cs/>
        </w:rPr>
        <w:t>ในงบการเงินรวม</w:t>
      </w:r>
      <w:r w:rsidRPr="00A77BFD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A77BFD">
        <w:rPr>
          <w:rFonts w:asciiTheme="majorBidi" w:hAnsiTheme="majorBidi" w:cstheme="majorBidi"/>
          <w:sz w:val="30"/>
          <w:szCs w:val="30"/>
          <w:cs/>
        </w:rPr>
        <w:t>วิธีส่วนได้เสีย</w:t>
      </w:r>
      <w:r w:rsidRPr="00A77BFD">
        <w:rPr>
          <w:rFonts w:asciiTheme="majorBidi" w:hAnsiTheme="majorBidi" w:cstheme="majorBidi"/>
          <w:sz w:val="30"/>
          <w:szCs w:val="30"/>
        </w:rPr>
        <w:t xml:space="preserve"> </w:t>
      </w:r>
      <w:r w:rsidRPr="00A77BFD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</w:t>
      </w:r>
      <w:r w:rsidRPr="00A77BFD">
        <w:rPr>
          <w:rFonts w:asciiTheme="majorBidi" w:hAnsiTheme="majorBidi" w:cstheme="majorBidi"/>
          <w:spacing w:val="6"/>
          <w:sz w:val="30"/>
          <w:szCs w:val="30"/>
          <w:cs/>
        </w:rPr>
        <w:t xml:space="preserve">การทำรายการ ภายหลังการรับรู้รายการเริ่มแรก </w:t>
      </w:r>
      <w:r w:rsidRPr="00A77BFD">
        <w:rPr>
          <w:rFonts w:asciiTheme="majorBidi" w:hAnsiTheme="majorBidi"/>
          <w:spacing w:val="6"/>
          <w:sz w:val="30"/>
          <w:szCs w:val="30"/>
          <w:cs/>
        </w:rPr>
        <w:t>เงินปันผลรับ</w:t>
      </w:r>
      <w:r w:rsidRPr="00A77BFD">
        <w:rPr>
          <w:rFonts w:asciiTheme="majorBidi" w:hAnsiTheme="majorBidi" w:hint="cs"/>
          <w:spacing w:val="6"/>
          <w:sz w:val="30"/>
          <w:szCs w:val="30"/>
          <w:cs/>
        </w:rPr>
        <w:t xml:space="preserve"> </w:t>
      </w:r>
      <w:r w:rsidRPr="00A77BFD">
        <w:rPr>
          <w:rFonts w:asciiTheme="majorBidi" w:hAnsiTheme="majorBidi" w:cstheme="majorBidi"/>
          <w:spacing w:val="6"/>
          <w:sz w:val="30"/>
          <w:szCs w:val="30"/>
          <w:cs/>
        </w:rPr>
        <w:t>ส่วนแบ่งกำไรหรือขาดทุนและกำไรขาดทุนเบ็ดเสร็จอื่นของ</w:t>
      </w:r>
      <w:r w:rsidRPr="00A77BFD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Pr="00A77BFD">
        <w:rPr>
          <w:rFonts w:asciiTheme="majorBidi" w:hAnsiTheme="majorBidi"/>
          <w:sz w:val="30"/>
          <w:szCs w:val="30"/>
          <w:cs/>
        </w:rPr>
        <w:t>ความมีอิทธิพลอย่างมีนัยสำคัญสิ้นสุดลง</w:t>
      </w:r>
    </w:p>
    <w:p w14:paraId="7E7D5DB8" w14:textId="2A8155AE" w:rsidR="00F96894" w:rsidRPr="00A77BFD" w:rsidRDefault="00F96894" w:rsidP="007D2605">
      <w:pPr>
        <w:pStyle w:val="BodyText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98B1B1C" w14:textId="3262CE85" w:rsidR="00CC771C" w:rsidRPr="00A77BFD" w:rsidRDefault="00CC771C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b/>
          <w:bCs/>
          <w:color w:val="0000FF"/>
          <w:cs/>
        </w:rPr>
      </w:pPr>
      <w:r w:rsidRPr="00A77BFD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A77BFD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  <w:r w:rsidRPr="00A77BFD">
        <w:rPr>
          <w:rFonts w:asciiTheme="majorBidi" w:hAnsiTheme="majorBidi"/>
          <w:b/>
          <w:bCs/>
          <w:color w:val="0000FF"/>
          <w:cs/>
        </w:rPr>
        <w:t xml:space="preserve">   </w:t>
      </w:r>
    </w:p>
    <w:p w14:paraId="1399A20E" w14:textId="07EAAF7B" w:rsidR="007470D9" w:rsidRPr="00A77BFD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b/>
          <w:bCs/>
          <w:color w:val="0000FF"/>
          <w:cs/>
        </w:rPr>
      </w:pPr>
    </w:p>
    <w:p w14:paraId="515AC498" w14:textId="57725630" w:rsidR="007470D9" w:rsidRPr="00A77BFD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i/>
          <w:iCs/>
        </w:rPr>
      </w:pPr>
      <w:r w:rsidRPr="00A77BFD">
        <w:rPr>
          <w:rFonts w:asciiTheme="majorBidi" w:hAnsiTheme="majorBidi"/>
          <w:i/>
          <w:iCs/>
          <w:cs/>
        </w:rPr>
        <w:t>การรวมธุรกิจ</w:t>
      </w:r>
    </w:p>
    <w:p w14:paraId="586151F8" w14:textId="28926B77" w:rsidR="007470D9" w:rsidRPr="00A77BFD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i/>
          <w:iCs/>
        </w:rPr>
      </w:pPr>
    </w:p>
    <w:p w14:paraId="14317BF1" w14:textId="02E6B5EE" w:rsidR="007470D9" w:rsidRPr="00A77BFD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  <w:r w:rsidRPr="00A77BFD">
        <w:rPr>
          <w:rFonts w:asciiTheme="majorBidi" w:hAnsiTheme="majorBidi"/>
          <w:cs/>
        </w:rPr>
        <w:t xml:space="preserve"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</w:t>
      </w:r>
      <w:r w:rsidR="00167929" w:rsidRPr="00A77BFD">
        <w:rPr>
          <w:rFonts w:asciiTheme="majorBidi" w:hAnsiTheme="majorBidi" w:hint="cs"/>
          <w:cs/>
        </w:rPr>
        <w:t>ยกเว้นกรณีการรวมธุรกิจภายใต้การควบคุมเดียวกัน</w:t>
      </w:r>
      <w:r w:rsidRPr="00A77BFD">
        <w:rPr>
          <w:rFonts w:asciiTheme="majorBidi" w:hAnsiTheme="majorBidi"/>
          <w:cs/>
        </w:rPr>
        <w:t xml:space="preserve">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E143582" w14:textId="1855B277" w:rsidR="007470D9" w:rsidRPr="001D44D4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</w:p>
    <w:p w14:paraId="2AAC4AFC" w14:textId="4ADF5AE5" w:rsidR="007470D9" w:rsidRPr="00A77BFD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  <w:r w:rsidRPr="00A77BFD">
        <w:rPr>
          <w:rFonts w:asciiTheme="majorBidi" w:hAnsiTheme="majorBidi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5AEE99E" w14:textId="6D9560CC" w:rsidR="007470D9" w:rsidRPr="001D44D4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</w:p>
    <w:p w14:paraId="16AF5A56" w14:textId="60296231" w:rsidR="007470D9" w:rsidRPr="001D44D4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</w:p>
    <w:p w14:paraId="2EA8E08C" w14:textId="77777777" w:rsidR="007470D9" w:rsidRPr="001D44D4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</w:p>
    <w:p w14:paraId="46344A13" w14:textId="524FDB0D" w:rsidR="007470D9" w:rsidRPr="00A77BFD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  <w:r w:rsidRPr="00A77BFD">
        <w:rPr>
          <w:rFonts w:asciiTheme="majorBidi" w:hAnsiTheme="majorBidi"/>
          <w:cs/>
        </w:rPr>
        <w:lastRenderedPageBreak/>
        <w:t xml:space="preserve"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 </w:t>
      </w:r>
    </w:p>
    <w:p w14:paraId="6FC54296" w14:textId="7D986628" w:rsidR="007470D9" w:rsidRPr="00A77BFD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</w:p>
    <w:p w14:paraId="5A93FB80" w14:textId="3F7462A7" w:rsidR="007470D9" w:rsidRPr="00A77BFD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  <w:r w:rsidRPr="00A77BFD">
        <w:rPr>
          <w:rFonts w:asciiTheme="majorBidi" w:hAnsiTheme="majorBidi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F96766" w14:textId="71009FE0" w:rsidR="007470D9" w:rsidRPr="00A77BFD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</w:p>
    <w:p w14:paraId="40023CE6" w14:textId="2BE20083" w:rsidR="007470D9" w:rsidRPr="00A77BFD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cs/>
        </w:rPr>
      </w:pPr>
      <w:r w:rsidRPr="00A77BFD">
        <w:rPr>
          <w:rFonts w:asciiTheme="majorBidi" w:hAnsiTheme="majorBidi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4C97929" w14:textId="77777777" w:rsidR="00CF500F" w:rsidRPr="00A77BFD" w:rsidRDefault="00CF500F" w:rsidP="007D2605">
      <w:pPr>
        <w:pStyle w:val="BodyText2"/>
        <w:spacing w:line="240" w:lineRule="atLeast"/>
        <w:ind w:left="540" w:right="47"/>
        <w:rPr>
          <w:rFonts w:asciiTheme="majorBidi" w:hAnsiTheme="majorBidi"/>
          <w:i/>
          <w:iCs/>
          <w:cs/>
        </w:rPr>
      </w:pPr>
    </w:p>
    <w:p w14:paraId="7B7360B0" w14:textId="5848906F" w:rsidR="00567E61" w:rsidRPr="00A77BFD" w:rsidRDefault="00567E61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A77BFD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C04879" w:rsidRPr="00A77BFD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และ</w:t>
      </w:r>
      <w:r w:rsidRPr="00A77BFD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บริษัทร่วม</w:t>
      </w:r>
    </w:p>
    <w:p w14:paraId="2BA1D593" w14:textId="72D9E27D" w:rsidR="00567E61" w:rsidRPr="00A77BFD" w:rsidRDefault="00567E61" w:rsidP="007D2605">
      <w:pPr>
        <w:pStyle w:val="BodyText2"/>
        <w:rPr>
          <w:b/>
          <w:bCs/>
          <w:cs/>
        </w:rPr>
      </w:pPr>
    </w:p>
    <w:p w14:paraId="3C0B78A4" w14:textId="771BCA7B" w:rsidR="00567E61" w:rsidRPr="00A77BFD" w:rsidRDefault="00567E61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  <w:r w:rsidRPr="00A77BFD">
        <w:rPr>
          <w:rFonts w:asciiTheme="majorBidi" w:hAnsiTheme="majorBidi" w:cstheme="majorBidi"/>
          <w:spacing w:val="-4"/>
          <w:cs/>
        </w:rPr>
        <w:t xml:space="preserve">เงินลงทุนในบริษัทย่อย </w:t>
      </w:r>
      <w:r w:rsidR="00C04879" w:rsidRPr="00A77BFD">
        <w:rPr>
          <w:rFonts w:asciiTheme="majorBidi" w:hAnsiTheme="majorBidi" w:cstheme="majorBidi" w:hint="cs"/>
          <w:spacing w:val="-4"/>
          <w:cs/>
        </w:rPr>
        <w:t>และ</w:t>
      </w:r>
      <w:r w:rsidRPr="00A77BFD">
        <w:rPr>
          <w:rFonts w:asciiTheme="majorBidi" w:hAnsiTheme="majorBidi" w:cstheme="majorBidi"/>
          <w:spacing w:val="-4"/>
          <w:cs/>
        </w:rPr>
        <w:t>บริษัทร่ว</w:t>
      </w:r>
      <w:r w:rsidR="00C04879" w:rsidRPr="00A77BFD">
        <w:rPr>
          <w:rFonts w:asciiTheme="majorBidi" w:hAnsiTheme="majorBidi" w:cstheme="majorBidi" w:hint="cs"/>
          <w:spacing w:val="-4"/>
          <w:cs/>
        </w:rPr>
        <w:t>ม</w:t>
      </w:r>
      <w:r w:rsidRPr="00A77BFD">
        <w:rPr>
          <w:rFonts w:asciiTheme="majorBidi" w:hAnsiTheme="majorBidi" w:cstheme="majorBidi"/>
          <w:spacing w:val="-4"/>
          <w:cs/>
        </w:rPr>
        <w:t>ในงบการเงินเฉพาะกิจการของบริษัทวัดมูลค่าด้วยราคาทุนหักค่าเผื่อการด้อยค่า</w:t>
      </w:r>
      <w:r w:rsidR="0004736A" w:rsidRPr="00A77BFD">
        <w:rPr>
          <w:rFonts w:asciiTheme="majorBidi" w:hAnsiTheme="majorBidi" w:cstheme="majorBidi" w:hint="cs"/>
          <w:spacing w:val="-4"/>
          <w:cs/>
        </w:rPr>
        <w:t xml:space="preserve"> </w:t>
      </w:r>
      <w:r w:rsidR="0004736A" w:rsidRPr="00A77BFD">
        <w:rPr>
          <w:rFonts w:asciiTheme="majorBidi" w:hAnsiTheme="majorBidi"/>
          <w:spacing w:val="-4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04736A" w:rsidRPr="00A77BFD">
        <w:rPr>
          <w:rFonts w:asciiTheme="majorBidi" w:hAnsiTheme="majorBidi" w:hint="cs"/>
          <w:spacing w:val="-4"/>
          <w:cs/>
        </w:rPr>
        <w:t xml:space="preserve"> </w:t>
      </w:r>
      <w:r w:rsidR="0004736A" w:rsidRPr="00A77BFD">
        <w:rPr>
          <w:rFonts w:asciiTheme="majorBidi" w:hAnsiTheme="majorBidi"/>
          <w:spacing w:val="-4"/>
          <w:cs/>
        </w:rPr>
        <w:t>กรณีที่บริษัท</w:t>
      </w:r>
      <w:r w:rsidR="0004736A" w:rsidRPr="00A77BFD">
        <w:rPr>
          <w:rFonts w:asciiTheme="majorBidi" w:hAnsiTheme="majorBidi" w:cstheme="majorBidi"/>
          <w:cs/>
        </w:rPr>
        <w:t xml:space="preserve">จำหน่ายเงินลงทุน </w:t>
      </w:r>
      <w:r w:rsidR="0004736A" w:rsidRPr="00A77BFD">
        <w:rPr>
          <w:rFonts w:asciiTheme="majorBidi" w:hAnsiTheme="majorBidi"/>
          <w:cs/>
        </w:rPr>
        <w:t>บางส่วน</w:t>
      </w:r>
      <w:r w:rsidR="0004736A" w:rsidRPr="00A77BFD">
        <w:rPr>
          <w:rFonts w:asciiTheme="majorBidi" w:hAnsiTheme="majorBidi" w:hint="cs"/>
          <w:cs/>
        </w:rPr>
        <w:t xml:space="preserve"> </w:t>
      </w:r>
      <w:r w:rsidR="00C7645E" w:rsidRPr="00A77BFD">
        <w:rPr>
          <w:rFonts w:asciiTheme="majorBidi" w:hAnsiTheme="majorBidi" w:hint="cs"/>
          <w:cs/>
        </w:rPr>
        <w:t xml:space="preserve">ต้นทุนเงินลงทุนคำนวณโดยวิธีถัวเฉลี่ยถ่วงน้ำหนัก </w:t>
      </w:r>
      <w:r w:rsidR="0004736A" w:rsidRPr="00A77BFD">
        <w:rPr>
          <w:rFonts w:asciiTheme="majorBidi" w:hAnsiTheme="majorBidi"/>
          <w:cs/>
        </w:rPr>
        <w:t>กำไรขาดทุนจากการขายเงินลงทุน</w:t>
      </w:r>
      <w:r w:rsidR="0004736A" w:rsidRPr="00A77BFD">
        <w:rPr>
          <w:rFonts w:asciiTheme="majorBidi" w:hAnsiTheme="majorBidi" w:cstheme="majorBidi"/>
          <w:cs/>
        </w:rPr>
        <w:t>บันทึกในกำไรหรือขาดทุน</w:t>
      </w:r>
    </w:p>
    <w:p w14:paraId="3C7FD6E4" w14:textId="2B0E2DF0" w:rsidR="0037135B" w:rsidRPr="00A77BFD" w:rsidRDefault="0037135B" w:rsidP="007D2605">
      <w:pPr>
        <w:pStyle w:val="BodyText2"/>
        <w:ind w:left="540"/>
        <w:rPr>
          <w:rFonts w:asciiTheme="majorBidi" w:hAnsiTheme="majorBidi" w:cstheme="majorBidi"/>
          <w:spacing w:val="-4"/>
          <w:cs/>
        </w:rPr>
      </w:pPr>
    </w:p>
    <w:p w14:paraId="2D1C9926" w14:textId="44BA80AD" w:rsidR="00727B40" w:rsidRPr="00A77BFD" w:rsidRDefault="00727B40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A77BF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เงินตราต่างประเทศ</w:t>
      </w:r>
    </w:p>
    <w:p w14:paraId="00CB57CA" w14:textId="41E74FAE" w:rsidR="00727B40" w:rsidRPr="00A77BFD" w:rsidRDefault="00727B40">
      <w:pPr>
        <w:pStyle w:val="Heading8"/>
        <w:ind w:left="540" w:right="63"/>
        <w:jc w:val="both"/>
        <w:rPr>
          <w:rFonts w:asciiTheme="minorHAnsi" w:hAnsiTheme="minorHAnsi" w:cs="Angsana New"/>
          <w:b w:val="0"/>
          <w:bCs w:val="0"/>
          <w:sz w:val="30"/>
          <w:szCs w:val="30"/>
          <w:cs/>
          <w:lang w:val="th-TH"/>
        </w:rPr>
      </w:pPr>
    </w:p>
    <w:p w14:paraId="27AF4D1C" w14:textId="018DC968" w:rsidR="00727B40" w:rsidRPr="00A77BFD" w:rsidRDefault="00727B40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  <w:r w:rsidRPr="00A77BFD">
        <w:rPr>
          <w:rFonts w:asciiTheme="majorBidi" w:hAnsiTheme="majorBidi" w:cstheme="majorBidi"/>
          <w:spacing w:val="-4"/>
          <w:cs/>
        </w:rPr>
        <w:t>รายการบัญชีที่เป็นเงินตราต่างประเทศ</w:t>
      </w:r>
      <w:r w:rsidR="00385812" w:rsidRPr="00A77BFD">
        <w:rPr>
          <w:rFonts w:asciiTheme="majorBidi" w:hAnsiTheme="majorBidi"/>
          <w:spacing w:val="-4"/>
          <w:cs/>
        </w:rPr>
        <w:t xml:space="preserve"> </w:t>
      </w:r>
      <w:r w:rsidR="00CA6FD1" w:rsidRPr="00A77BFD">
        <w:rPr>
          <w:rFonts w:asciiTheme="majorBidi" w:hAnsiTheme="majorBidi" w:cstheme="majorBidi"/>
          <w:spacing w:val="-4"/>
          <w:cs/>
        </w:rPr>
        <w:t>รวมถึง</w:t>
      </w:r>
      <w:r w:rsidR="00C7645E" w:rsidRPr="00A77BFD">
        <w:rPr>
          <w:rFonts w:asciiTheme="majorBidi" w:hAnsiTheme="majorBidi" w:cstheme="majorBidi"/>
          <w:spacing w:val="-4"/>
          <w:cs/>
        </w:rPr>
        <w:t>ยอดคงเหลือ ณ วันสิ้นรอบระยะเวลารายงานของ</w:t>
      </w:r>
      <w:r w:rsidR="00CA6FD1" w:rsidRPr="00A77BFD">
        <w:rPr>
          <w:rFonts w:asciiTheme="majorBidi" w:hAnsiTheme="majorBidi" w:cstheme="majorBidi"/>
          <w:spacing w:val="-4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A77BFD">
        <w:rPr>
          <w:rFonts w:asciiTheme="majorBidi" w:hAnsiTheme="majorBidi" w:cstheme="majorBidi"/>
          <w:spacing w:val="-4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305BF9" w:rsidRPr="00A77BFD">
        <w:rPr>
          <w:rFonts w:asciiTheme="majorBidi" w:hAnsiTheme="majorBidi" w:cstheme="majorBidi"/>
          <w:spacing w:val="-4"/>
          <w:cs/>
        </w:rPr>
        <w:t xml:space="preserve"> สำหรับ</w:t>
      </w:r>
      <w:r w:rsidR="00C7645E" w:rsidRPr="00A77BFD">
        <w:rPr>
          <w:rFonts w:asciiTheme="majorBidi" w:hAnsiTheme="majorBidi" w:cstheme="majorBidi"/>
          <w:spacing w:val="-4"/>
          <w:cs/>
        </w:rPr>
        <w:t>ยอดคงเหลือ ณ วันสิ้นรอบระยะเวลารายงานของ</w:t>
      </w:r>
      <w:r w:rsidRPr="00A77BFD">
        <w:rPr>
          <w:rFonts w:asciiTheme="majorBidi" w:hAnsiTheme="majorBidi" w:cstheme="majorBidi"/>
          <w:spacing w:val="-4"/>
          <w:cs/>
        </w:rPr>
        <w:t>สินทรัพย์และหนี้สินที่เป็นตัวเงิน</w:t>
      </w:r>
      <w:r w:rsidR="00F20D92" w:rsidRPr="00A77BFD">
        <w:rPr>
          <w:rFonts w:asciiTheme="majorBidi" w:hAnsiTheme="majorBidi" w:cstheme="majorBidi"/>
          <w:spacing w:val="-4"/>
          <w:cs/>
        </w:rPr>
        <w:t>ที่</w:t>
      </w:r>
      <w:r w:rsidRPr="00A77BFD">
        <w:rPr>
          <w:rFonts w:asciiTheme="majorBidi" w:hAnsiTheme="majorBidi" w:cstheme="majorBidi"/>
          <w:spacing w:val="-4"/>
          <w:cs/>
        </w:rPr>
        <w:t xml:space="preserve">เป็นเงินตราต่างประเทศ แปลงค่าโดยใช้อัตราแลกเปลี่ยน </w:t>
      </w:r>
      <w:r w:rsidR="00305BF9" w:rsidRPr="00A77BFD">
        <w:rPr>
          <w:rFonts w:asciiTheme="majorBidi" w:hAnsiTheme="majorBidi" w:cstheme="majorBidi"/>
          <w:spacing w:val="-4"/>
          <w:cs/>
        </w:rPr>
        <w:t>ณ วันที่รายงาน</w:t>
      </w:r>
      <w:r w:rsidR="00F20D92" w:rsidRPr="00A77BFD">
        <w:rPr>
          <w:rFonts w:asciiTheme="majorBidi" w:hAnsiTheme="majorBidi" w:cstheme="majorBidi"/>
          <w:spacing w:val="-4"/>
          <w:cs/>
        </w:rPr>
        <w:t xml:space="preserve"> </w:t>
      </w:r>
      <w:r w:rsidRPr="00A77BFD">
        <w:rPr>
          <w:rFonts w:asciiTheme="majorBidi" w:hAnsiTheme="majorBidi" w:cstheme="majorBidi"/>
          <w:spacing w:val="-4"/>
          <w:cs/>
        </w:rPr>
        <w:t>ผลต่างของอัตรา</w:t>
      </w:r>
      <w:r w:rsidR="00AF7FE4" w:rsidRPr="00A77BFD">
        <w:rPr>
          <w:rFonts w:asciiTheme="majorBidi" w:hAnsiTheme="majorBidi" w:cstheme="majorBidi"/>
          <w:spacing w:val="-4"/>
          <w:cs/>
        </w:rPr>
        <w:t>แ</w:t>
      </w:r>
      <w:r w:rsidRPr="00A77BFD">
        <w:rPr>
          <w:rFonts w:asciiTheme="majorBidi" w:hAnsiTheme="majorBidi" w:cstheme="majorBidi"/>
          <w:spacing w:val="-4"/>
          <w:cs/>
        </w:rPr>
        <w:t>ลกเปลี่ยนที่เกิดขึ้นจากการแปลงค่าให้รับรู้เป็นกำไรหรือขาดทุนในงวดบัญชีนั้น</w:t>
      </w:r>
    </w:p>
    <w:p w14:paraId="37744AF6" w14:textId="036C9158" w:rsidR="007470D9" w:rsidRPr="00A77BFD" w:rsidRDefault="007470D9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</w:p>
    <w:p w14:paraId="771090F7" w14:textId="5196562E" w:rsidR="007470D9" w:rsidRPr="00A77BFD" w:rsidRDefault="007470D9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</w:p>
    <w:p w14:paraId="0F7505B2" w14:textId="17682F1F" w:rsidR="007470D9" w:rsidRPr="00A77BFD" w:rsidRDefault="007470D9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</w:p>
    <w:p w14:paraId="12E4673F" w14:textId="5F598B17" w:rsidR="007470D9" w:rsidRPr="00A77BFD" w:rsidRDefault="007470D9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</w:p>
    <w:p w14:paraId="0939DBD5" w14:textId="77777777" w:rsidR="007470D9" w:rsidRPr="00A77BFD" w:rsidRDefault="007470D9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</w:p>
    <w:p w14:paraId="79986E8D" w14:textId="1A0466AD" w:rsidR="00647174" w:rsidRPr="00A77BFD" w:rsidRDefault="00647174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A77BFD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1D3134D" w14:textId="35E3C301" w:rsidR="00647174" w:rsidRPr="00A77BFD" w:rsidRDefault="00647174" w:rsidP="007D2605">
      <w:pPr>
        <w:pStyle w:val="BodyText2"/>
        <w:ind w:left="540"/>
        <w:rPr>
          <w:rFonts w:asciiTheme="majorBidi" w:hAnsiTheme="majorBidi"/>
          <w:cs/>
        </w:rPr>
      </w:pPr>
    </w:p>
    <w:p w14:paraId="2AAFBB1E" w14:textId="71357B0C" w:rsidR="00647174" w:rsidRPr="00A77BFD" w:rsidRDefault="00647174" w:rsidP="007D260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HAnsi" w:eastAsia="EucrosiaUPCBold" w:hAnsiTheme="majorHAnsi" w:cstheme="majorHAnsi"/>
          <w:i/>
          <w:iCs/>
          <w:sz w:val="30"/>
          <w:szCs w:val="30"/>
        </w:rPr>
      </w:pPr>
      <w:r w:rsidRPr="00A77BFD">
        <w:rPr>
          <w:rFonts w:asciiTheme="majorHAnsi" w:eastAsia="EucrosiaUPCBold" w:hAnsiTheme="majorHAnsi" w:cstheme="majorHAnsi"/>
          <w:i/>
          <w:iCs/>
          <w:sz w:val="30"/>
          <w:szCs w:val="30"/>
        </w:rPr>
        <w:t>(</w:t>
      </w:r>
      <w:r w:rsidR="00543355" w:rsidRPr="00A77BFD">
        <w:rPr>
          <w:rFonts w:asciiTheme="majorHAnsi" w:eastAsia="EucrosiaUPCBold" w:hAnsiTheme="majorHAnsi" w:cstheme="majorHAnsi" w:hint="cs"/>
          <w:i/>
          <w:iCs/>
          <w:sz w:val="30"/>
          <w:szCs w:val="30"/>
          <w:cs/>
        </w:rPr>
        <w:t>ง</w:t>
      </w:r>
      <w:r w:rsidRPr="00A77BFD">
        <w:rPr>
          <w:rFonts w:asciiTheme="majorHAnsi" w:eastAsia="EucrosiaUPCBold" w:hAnsiTheme="majorHAnsi" w:cstheme="majorHAnsi"/>
          <w:i/>
          <w:iCs/>
          <w:sz w:val="30"/>
          <w:szCs w:val="30"/>
        </w:rPr>
        <w:t xml:space="preserve">.1) </w:t>
      </w:r>
      <w:r w:rsidRPr="00A77BFD">
        <w:rPr>
          <w:rFonts w:asciiTheme="majorHAnsi" w:eastAsia="EucrosiaUPCBold" w:hAnsiTheme="majorHAnsi" w:cstheme="majorHAnsi"/>
          <w:i/>
          <w:iCs/>
          <w:sz w:val="30"/>
          <w:szCs w:val="30"/>
          <w:cs/>
        </w:rPr>
        <w:t>การ</w:t>
      </w:r>
      <w:r w:rsidR="009850FC" w:rsidRPr="00A77BFD">
        <w:rPr>
          <w:rFonts w:asciiTheme="majorHAnsi" w:eastAsia="EucrosiaUPCBold" w:hAnsiTheme="majorHAnsi" w:cstheme="majorHAnsi" w:hint="cs"/>
          <w:i/>
          <w:iCs/>
          <w:sz w:val="30"/>
          <w:szCs w:val="30"/>
          <w:cs/>
        </w:rPr>
        <w:t>จัดประเภทและการวัดมูลค่า</w:t>
      </w:r>
      <w:r w:rsidRPr="00A77BFD">
        <w:rPr>
          <w:rFonts w:asciiTheme="majorHAnsi" w:eastAsia="EucrosiaUPCBold" w:hAnsiTheme="majorHAnsi" w:cstheme="majorHAnsi"/>
          <w:i/>
          <w:iCs/>
          <w:sz w:val="30"/>
          <w:szCs w:val="30"/>
          <w:cs/>
        </w:rPr>
        <w:t xml:space="preserve"> </w:t>
      </w:r>
    </w:p>
    <w:p w14:paraId="32AA2D10" w14:textId="577CF92F" w:rsidR="00647174" w:rsidRPr="00A77BFD" w:rsidRDefault="00647174" w:rsidP="007D2605">
      <w:pPr>
        <w:pStyle w:val="BodyText2"/>
        <w:tabs>
          <w:tab w:val="left" w:pos="900"/>
        </w:tabs>
        <w:spacing w:line="240" w:lineRule="atLeast"/>
        <w:ind w:left="540" w:right="43"/>
        <w:rPr>
          <w:rFonts w:asciiTheme="majorHAnsi" w:hAnsiTheme="majorHAnsi"/>
          <w:cs/>
        </w:rPr>
      </w:pPr>
    </w:p>
    <w:p w14:paraId="65846880" w14:textId="23DA47D9" w:rsidR="003B76B9" w:rsidRPr="00A77BFD" w:rsidRDefault="003B76B9" w:rsidP="007D2605">
      <w:pPr>
        <w:pStyle w:val="BodyText"/>
        <w:tabs>
          <w:tab w:val="clear" w:pos="454"/>
          <w:tab w:val="clear" w:pos="907"/>
          <w:tab w:val="left" w:pos="900"/>
        </w:tabs>
        <w:spacing w:after="0" w:line="240" w:lineRule="auto"/>
        <w:ind w:left="99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A77BFD">
        <w:rPr>
          <w:rFonts w:asciiTheme="majorHAnsi" w:hAnsiTheme="majorHAns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สินทรัพย์ทางการเงินและหนี้สินทางการเงินอื่นๆ </w:t>
      </w:r>
      <w:r w:rsidR="009850FC" w:rsidRPr="00A77BFD">
        <w:rPr>
          <w:rFonts w:asciiTheme="majorHAnsi" w:hAnsiTheme="majorHAnsi"/>
          <w:color w:val="000000"/>
          <w:sz w:val="30"/>
          <w:szCs w:val="30"/>
          <w:cs/>
        </w:rPr>
        <w:t xml:space="preserve">(นอกเหนือจากลูกหนี้การค้า (ดูหมายเหตุข้อ </w:t>
      </w:r>
      <w:r w:rsidR="009850FC" w:rsidRPr="00A77BFD">
        <w:rPr>
          <w:rFonts w:asciiTheme="majorHAnsi" w:hAnsiTheme="majorHAnsi"/>
          <w:color w:val="000000"/>
          <w:sz w:val="30"/>
          <w:szCs w:val="30"/>
        </w:rPr>
        <w:t xml:space="preserve">3 </w:t>
      </w:r>
      <w:r w:rsidR="009850FC" w:rsidRPr="00A77BFD">
        <w:rPr>
          <w:rFonts w:asciiTheme="majorHAnsi" w:hAnsiTheme="majorHAnsi"/>
          <w:color w:val="000000"/>
          <w:sz w:val="30"/>
          <w:szCs w:val="30"/>
          <w:cs/>
        </w:rPr>
        <w:t xml:space="preserve">(ฉ)) </w:t>
      </w:r>
      <w:r w:rsidRPr="00A77BFD">
        <w:rPr>
          <w:rFonts w:asciiTheme="majorHAnsi" w:hAnsiTheme="majorHAns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9850FC" w:rsidRPr="00A77BFD">
        <w:rPr>
          <w:rFonts w:asciiTheme="majorHAnsi" w:hAnsiTheme="majorHAnsi"/>
          <w:color w:val="000000"/>
          <w:sz w:val="30"/>
          <w:szCs w:val="30"/>
        </w:rPr>
        <w:t xml:space="preserve"> </w:t>
      </w:r>
      <w:r w:rsidR="009850FC" w:rsidRPr="00A77BFD">
        <w:rPr>
          <w:rFonts w:asciiTheme="majorHAnsi" w:hAnsiTheme="majorHAnsi"/>
          <w:color w:val="000000"/>
          <w:sz w:val="30"/>
          <w:szCs w:val="30"/>
          <w:cs/>
        </w:rPr>
        <w:t>และวัดมูลค่า</w:t>
      </w:r>
      <w:r w:rsidR="007470D9" w:rsidRPr="00A77BFD">
        <w:rPr>
          <w:rFonts w:asciiTheme="majorHAnsi" w:hAnsiTheme="majorHAnsi"/>
          <w:color w:val="000000"/>
          <w:sz w:val="30"/>
          <w:szCs w:val="30"/>
          <w:cs/>
        </w:rPr>
        <w:t>เมื่อเริ่มแรก</w:t>
      </w:r>
      <w:r w:rsidR="009850FC" w:rsidRPr="00A77BFD">
        <w:rPr>
          <w:rFonts w:asciiTheme="majorHAnsi" w:hAnsiTheme="majorHAnsi"/>
          <w:color w:val="000000"/>
          <w:sz w:val="30"/>
          <w:szCs w:val="30"/>
          <w:cs/>
        </w:rPr>
        <w:t xml:space="preserve">ด้วยมูลค่ายุติธรรม </w:t>
      </w:r>
      <w:r w:rsidR="007470D9" w:rsidRPr="00A77BFD">
        <w:rPr>
          <w:rFonts w:asciiTheme="majorHAnsi" w:hAnsiTheme="majorHAnsi"/>
          <w:color w:val="000000"/>
          <w:sz w:val="30"/>
          <w:szCs w:val="30"/>
          <w:cs/>
        </w:rPr>
        <w:t>ทั้งนี้</w:t>
      </w:r>
      <w:r w:rsidR="007470D9" w:rsidRPr="00A77BFD">
        <w:rPr>
          <w:rFonts w:asciiTheme="majorHAnsi" w:hAnsiTheme="majorHAnsi" w:hint="cs"/>
          <w:color w:val="000000"/>
          <w:sz w:val="30"/>
          <w:szCs w:val="30"/>
          <w:cs/>
        </w:rPr>
        <w:t xml:space="preserve"> </w:t>
      </w:r>
      <w:r w:rsidR="009850FC" w:rsidRPr="00A77BFD">
        <w:rPr>
          <w:rFonts w:asciiTheme="majorHAnsi" w:hAnsiTheme="majorHAnsi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171AC4" w:rsidRPr="00A77BFD">
        <w:rPr>
          <w:rFonts w:asciiTheme="majorHAnsi" w:hAnsiTheme="majorHAnsi"/>
          <w:color w:val="000000"/>
          <w:sz w:val="30"/>
          <w:szCs w:val="30"/>
          <w:cs/>
        </w:rPr>
        <w:t>ไม่ได้วัดมูลค่าด้วยมูลค่ายุติธรรมผ่านกำไรหรือขาดทุนจะ</w:t>
      </w:r>
      <w:r w:rsidR="00171AC4" w:rsidRPr="00A77BFD">
        <w:rPr>
          <w:rFonts w:asciiTheme="majorHAnsi" w:hAnsiTheme="majorHAnsi" w:hint="cs"/>
          <w:color w:val="000000"/>
          <w:sz w:val="30"/>
          <w:szCs w:val="30"/>
          <w:cs/>
        </w:rPr>
        <w:t>รวม</w:t>
      </w:r>
      <w:r w:rsidR="00171AC4" w:rsidRPr="00A77BFD">
        <w:rPr>
          <w:rFonts w:asciiTheme="majorHAnsi" w:hAnsiTheme="majorHAnsi"/>
          <w:color w:val="000000"/>
          <w:sz w:val="30"/>
          <w:szCs w:val="30"/>
          <w:cs/>
        </w:rPr>
        <w:t>หรือหัก</w:t>
      </w:r>
      <w:r w:rsidR="009850FC" w:rsidRPr="00A77BFD">
        <w:rPr>
          <w:rFonts w:asciiTheme="majorHAnsi" w:hAnsiTheme="majorHAns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ต้นทุนการทำรายการที่เกี่ยวข้องโดยตรงกับการได้มาหรือการออกตราสารนั้น</w:t>
      </w:r>
      <w:r w:rsidR="00171AC4" w:rsidRPr="00A77BFD">
        <w:rPr>
          <w:rFonts w:asciiTheme="majorHAnsi" w:hAnsiTheme="majorHAnsi"/>
          <w:color w:val="000000"/>
          <w:sz w:val="30"/>
          <w:szCs w:val="30"/>
          <w:cs/>
        </w:rPr>
        <w:t>ด้วย</w:t>
      </w:r>
    </w:p>
    <w:p w14:paraId="31952832" w14:textId="7A478E25" w:rsidR="00647174" w:rsidRPr="00A77BFD" w:rsidRDefault="00647174" w:rsidP="007D2605">
      <w:pPr>
        <w:pStyle w:val="BodyText2"/>
        <w:tabs>
          <w:tab w:val="left" w:pos="900"/>
        </w:tabs>
        <w:spacing w:line="240" w:lineRule="atLeast"/>
        <w:ind w:left="990" w:right="43"/>
        <w:rPr>
          <w:rFonts w:asciiTheme="majorHAnsi" w:hAnsiTheme="majorHAnsi"/>
          <w:cs/>
        </w:rPr>
      </w:pPr>
    </w:p>
    <w:p w14:paraId="5C3A53B8" w14:textId="6E98F161" w:rsidR="00647174" w:rsidRPr="00A77BFD" w:rsidRDefault="00647174" w:rsidP="007D2605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FA4CE4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A77BFD">
        <w:rPr>
          <w:rFonts w:asciiTheme="majorHAnsi" w:hAnsiTheme="majorHAnsi" w:cstheme="majorHAnsi"/>
          <w:b/>
          <w:bCs/>
          <w:color w:val="0000FF"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</w:t>
      </w:r>
      <w:r w:rsidRPr="00A77BFD">
        <w:rPr>
          <w:rFonts w:asciiTheme="majorHAnsi" w:hAnsiTheme="majorHAnsi" w:cstheme="majorHAnsi"/>
          <w:color w:val="000000"/>
          <w:sz w:val="30"/>
          <w:szCs w:val="30"/>
          <w:cs/>
        </w:rPr>
        <w:t>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9982FE7" w14:textId="4E72721B" w:rsidR="001323AE" w:rsidRPr="00A77BFD" w:rsidRDefault="001323AE" w:rsidP="007D2605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674A32B" w14:textId="520A7CBB" w:rsidR="001323AE" w:rsidRPr="00A77BFD" w:rsidRDefault="001323AE" w:rsidP="007D2605">
      <w:pPr>
        <w:tabs>
          <w:tab w:val="clear" w:pos="454"/>
          <w:tab w:val="left" w:pos="1350"/>
        </w:tabs>
        <w:spacing w:line="240" w:lineRule="auto"/>
        <w:ind w:left="990"/>
        <w:jc w:val="thaiDistribute"/>
        <w:rPr>
          <w:rFonts w:asciiTheme="majorHAnsi" w:hAnsiTheme="majorHAnsi"/>
          <w:color w:val="000000"/>
          <w:sz w:val="30"/>
          <w:szCs w:val="30"/>
        </w:rPr>
      </w:pPr>
      <w:r w:rsidRPr="00A77BFD">
        <w:rPr>
          <w:rFonts w:asciiTheme="majorHAnsi" w:hAnsiTheme="majorHAnsi"/>
          <w:color w:val="000000"/>
          <w:sz w:val="30"/>
          <w:szCs w:val="30"/>
          <w:cs/>
        </w:rPr>
        <w:t>ณ วันที่รับรู้รายการเมื่อเริ่มแรก</w:t>
      </w:r>
      <w:r w:rsidRPr="00A77BFD">
        <w:rPr>
          <w:rFonts w:asciiTheme="majorHAnsi" w:hAnsiTheme="majorHAnsi"/>
          <w:color w:val="000000"/>
          <w:sz w:val="30"/>
          <w:szCs w:val="30"/>
        </w:rPr>
        <w:t xml:space="preserve"> </w:t>
      </w:r>
      <w:r w:rsidRPr="00A77BFD">
        <w:rPr>
          <w:rFonts w:asciiTheme="majorHAnsi" w:hAnsiTheme="majorHAnsi"/>
          <w:color w:val="000000"/>
          <w:sz w:val="30"/>
          <w:szCs w:val="30"/>
          <w:cs/>
        </w:rPr>
        <w:t>หนี้สินทางการเงินจัดประเภทรายการด้วยราคาทุนตัดจำหน่าย</w:t>
      </w:r>
      <w:r w:rsidRPr="00A77BFD">
        <w:rPr>
          <w:rFonts w:asciiTheme="majorBidi" w:hAnsiTheme="majorBidi" w:cstheme="majorBidi" w:hint="cs"/>
          <w:color w:val="000000"/>
          <w:sz w:val="30"/>
          <w:szCs w:val="30"/>
          <w:cs/>
        </w:rPr>
        <w:t>ตาม</w:t>
      </w:r>
      <w:r w:rsidRPr="00A77BFD">
        <w:rPr>
          <w:rFonts w:asciiTheme="majorHAnsi" w:hAnsiTheme="majorHAnsi"/>
          <w:color w:val="000000"/>
          <w:sz w:val="30"/>
          <w:szCs w:val="30"/>
          <w:cs/>
        </w:rPr>
        <w:t>วิธี</w:t>
      </w:r>
      <w:r w:rsidRPr="00A77BFD">
        <w:rPr>
          <w:rFonts w:asciiTheme="majorHAnsi" w:hAnsiTheme="majorHAnsi" w:hint="cs"/>
          <w:color w:val="000000"/>
          <w:sz w:val="30"/>
          <w:szCs w:val="30"/>
          <w:cs/>
        </w:rPr>
        <w:t>อัตรา</w:t>
      </w:r>
      <w:r w:rsidRPr="00A77BFD">
        <w:rPr>
          <w:rFonts w:asciiTheme="majorHAnsi" w:hAnsiTheme="majorHAnsi"/>
          <w:color w:val="000000"/>
          <w:sz w:val="30"/>
          <w:szCs w:val="30"/>
          <w:cs/>
        </w:rPr>
        <w:t>ดอกเบี้ยที่แท้จริง ดอกเบี้ยจ่าย</w:t>
      </w:r>
      <w:r w:rsidR="00F860B1" w:rsidRPr="00A77BF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A77BFD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A77BFD">
        <w:rPr>
          <w:rFonts w:asciiTheme="majorHAnsi" w:hAnsiTheme="majorHAnsi"/>
          <w:color w:val="000000"/>
          <w:sz w:val="30"/>
          <w:szCs w:val="30"/>
          <w:cs/>
        </w:rPr>
        <w:t xml:space="preserve"> </w:t>
      </w:r>
      <w:r w:rsidR="001E5377" w:rsidRPr="00A77BFD">
        <w:rPr>
          <w:rFonts w:asciiTheme="majorHAnsi" w:hAnsiTheme="majorHAnsi" w:hint="cs"/>
          <w:color w:val="000000"/>
          <w:sz w:val="30"/>
          <w:szCs w:val="30"/>
          <w:cs/>
        </w:rPr>
        <w:t>และ</w:t>
      </w:r>
      <w:r w:rsidRPr="00A77BFD">
        <w:rPr>
          <w:rFonts w:asciiTheme="majorHAnsi" w:hAnsiTheme="majorHAnsi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179050B3" w14:textId="4E5EE60E" w:rsidR="001323AE" w:rsidRPr="00A77BFD" w:rsidRDefault="001323AE" w:rsidP="007D2605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DD9D2BF" w14:textId="0FFBD285" w:rsidR="00647174" w:rsidRPr="00A77BFD" w:rsidRDefault="004E62BD" w:rsidP="007D2605">
      <w:pPr>
        <w:pStyle w:val="BodyText2"/>
        <w:tabs>
          <w:tab w:val="left" w:pos="630"/>
          <w:tab w:val="left" w:pos="900"/>
          <w:tab w:val="left" w:pos="1080"/>
        </w:tabs>
        <w:spacing w:line="240" w:lineRule="atLeast"/>
        <w:ind w:left="990" w:right="43"/>
        <w:rPr>
          <w:rFonts w:asciiTheme="majorHAnsi" w:hAnsiTheme="majorHAnsi"/>
          <w:cs/>
        </w:rPr>
      </w:pPr>
      <w:r w:rsidRPr="00A77BFD">
        <w:rPr>
          <w:rFonts w:asciiTheme="majorHAnsi" w:hAnsiTheme="majorHAnsi"/>
          <w:color w:val="00000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2B4B9F" w:rsidRPr="00A77BFD">
        <w:rPr>
          <w:rFonts w:asciiTheme="majorHAnsi" w:hAnsiTheme="majorHAnsi"/>
          <w:color w:val="000000"/>
          <w:cs/>
        </w:rPr>
        <w:br/>
      </w:r>
      <w:r w:rsidRPr="00A77BFD">
        <w:rPr>
          <w:rFonts w:asciiTheme="majorHAnsi" w:hAnsiTheme="majorHAnsi"/>
          <w:color w:val="000000"/>
          <w:cs/>
        </w:rPr>
        <w:t>การตัดรายการออกจากบัญชีรับรู้ในกำไรหรือขาดทุน</w:t>
      </w:r>
    </w:p>
    <w:p w14:paraId="65F1E953" w14:textId="456C70F2" w:rsidR="009435E7" w:rsidRPr="00A77BFD" w:rsidRDefault="009435E7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6C35E0A2" w14:textId="72E8C0CD" w:rsidR="00900F92" w:rsidRPr="00A77BFD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663977B3" w14:textId="77777777" w:rsidR="00D02FA8" w:rsidRPr="00A77BFD" w:rsidRDefault="00D02FA8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5A49D301" w14:textId="5D30BB35" w:rsidR="00900F92" w:rsidRPr="00A77BFD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318AC509" w14:textId="33B5A983" w:rsidR="00900F92" w:rsidRPr="00A77BFD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5B34C5C1" w14:textId="12935BAD" w:rsidR="00900F92" w:rsidRPr="00A77BFD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3A30B82A" w14:textId="77777777" w:rsidR="00900F92" w:rsidRPr="00A77BFD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11C958C2" w14:textId="73E79527" w:rsidR="00543355" w:rsidRPr="00A77BFD" w:rsidRDefault="00543355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A77BFD">
        <w:rPr>
          <w:rFonts w:asciiTheme="majorBidi" w:eastAsia="EucrosiaUPCBold" w:hAnsiTheme="majorBidi" w:cstheme="majorBidi"/>
          <w:i/>
          <w:iCs/>
          <w:cs/>
        </w:rPr>
        <w:lastRenderedPageBreak/>
        <w:t>(ง.</w:t>
      </w:r>
      <w:r w:rsidR="00D264DA" w:rsidRPr="00A77BFD">
        <w:rPr>
          <w:rFonts w:asciiTheme="majorBidi" w:eastAsia="EucrosiaUPCBold" w:hAnsiTheme="majorBidi" w:cstheme="majorBidi"/>
          <w:i/>
          <w:iCs/>
          <w:lang w:val="en-US"/>
        </w:rPr>
        <w:t>2</w:t>
      </w:r>
      <w:bookmarkStart w:id="2" w:name="_Hlk63978927"/>
      <w:r w:rsidRPr="00A77BFD">
        <w:rPr>
          <w:rFonts w:asciiTheme="majorBidi" w:eastAsia="EucrosiaUPCBold" w:hAnsiTheme="majorBidi" w:cstheme="majorBidi"/>
          <w:i/>
          <w:iCs/>
          <w:cs/>
        </w:rPr>
        <w:t>) การตัดรายการออกจากบัญชี</w:t>
      </w:r>
      <w:r w:rsidR="00D264DA" w:rsidRPr="00A77BFD">
        <w:rPr>
          <w:rFonts w:asciiTheme="majorBidi" w:eastAsia="EucrosiaUPCBold" w:hAnsiTheme="majorBidi"/>
          <w:i/>
          <w:iCs/>
          <w:cs/>
        </w:rPr>
        <w:t>และการหักกลบ</w:t>
      </w:r>
    </w:p>
    <w:p w14:paraId="6822F294" w14:textId="0CA2482E" w:rsidR="00543355" w:rsidRPr="00A77BFD" w:rsidRDefault="00543355" w:rsidP="007D2605">
      <w:pPr>
        <w:pStyle w:val="BodyText2"/>
        <w:tabs>
          <w:tab w:val="left" w:pos="1260"/>
        </w:tabs>
        <w:spacing w:line="240" w:lineRule="atLeast"/>
        <w:ind w:left="1260" w:right="43" w:hanging="270"/>
        <w:rPr>
          <w:rFonts w:asciiTheme="majorBidi" w:hAnsiTheme="majorBidi"/>
          <w:cs/>
        </w:rPr>
      </w:pPr>
    </w:p>
    <w:p w14:paraId="5D16B715" w14:textId="76E5209C" w:rsidR="002B26DF" w:rsidRPr="00A77BFD" w:rsidRDefault="00543355" w:rsidP="007D2605">
      <w:pPr>
        <w:tabs>
          <w:tab w:val="clear" w:pos="907"/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7BFD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FB1900" w:rsidRPr="00A77BFD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br/>
      </w:r>
      <w:r w:rsidRPr="00A77BFD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D8CA319" w14:textId="77777777" w:rsidR="00D264DA" w:rsidRPr="00A77BFD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07840EB7" w14:textId="4F67008B" w:rsidR="00903AB5" w:rsidRPr="00A77BFD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  <w:r w:rsidRPr="00A77BFD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A77BFD">
        <w:rPr>
          <w:rFonts w:ascii="Angsana New" w:eastAsia="Calibri" w:hAnsi="Angsana New"/>
          <w:spacing w:val="-4"/>
          <w:sz w:val="30"/>
          <w:szCs w:val="30"/>
          <w:shd w:val="clear" w:color="auto" w:fill="FFFFFF" w:themeFill="background1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</w:t>
      </w:r>
      <w:r w:rsidRPr="00A77BFD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สดจากการเปลี่ยนแปลงหนี้สินมีความแตกต่างอย่างมีนัยสำคัญ</w:t>
      </w:r>
      <w:r w:rsidRPr="00A77BFD">
        <w:rPr>
          <w:rFonts w:ascii="Angsana New" w:eastAsia="Calibri" w:hAnsi="Angsana New"/>
          <w:sz w:val="30"/>
          <w:szCs w:val="30"/>
          <w:shd w:val="clear" w:color="auto" w:fill="FFFFFF" w:themeFill="background1"/>
        </w:rPr>
        <w:t xml:space="preserve"> </w:t>
      </w:r>
      <w:r w:rsidRPr="00A77BFD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E77E94F" w14:textId="77777777" w:rsidR="00D264DA" w:rsidRPr="00A77BFD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28E6E0CD" w14:textId="219EEBEA" w:rsidR="00D264DA" w:rsidRPr="00A77BFD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  <w:r w:rsidRPr="00A77BFD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ผลต่างระหว่างมูลค่าตามบัญชีที่ตัดรายการและสิ่งตอบแทนที่ต้องจ่าย</w:t>
      </w:r>
      <w:r w:rsidRPr="00A77BFD">
        <w:rPr>
          <w:rFonts w:ascii="Angsana New" w:eastAsia="Calibri" w:hAnsi="Angsana New"/>
          <w:sz w:val="30"/>
          <w:szCs w:val="30"/>
          <w:shd w:val="clear" w:color="auto" w:fill="FFFFFF" w:themeFill="background1"/>
        </w:rPr>
        <w:t xml:space="preserve"> </w:t>
      </w:r>
      <w:r w:rsidRPr="00A77BFD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รับรู้ในกำไรหรือขาดทุน</w:t>
      </w:r>
    </w:p>
    <w:p w14:paraId="4331D0F9" w14:textId="77777777" w:rsidR="00D264DA" w:rsidRPr="00A77BFD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inorHAnsi" w:eastAsia="Calibri" w:hAnsiTheme="minorHAnsi" w:cstheme="minorHAnsi"/>
          <w:sz w:val="30"/>
          <w:szCs w:val="30"/>
          <w:shd w:val="clear" w:color="auto" w:fill="FFFFFF" w:themeFill="background1"/>
        </w:rPr>
      </w:pPr>
    </w:p>
    <w:p w14:paraId="658CF603" w14:textId="431BCE14" w:rsidR="00D264DA" w:rsidRPr="00A77BFD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  <w:r w:rsidRPr="00A77BFD">
        <w:rPr>
          <w:rFonts w:eastAsia="Calibri"/>
          <w:sz w:val="30"/>
          <w:szCs w:val="30"/>
          <w:shd w:val="clear" w:color="auto" w:fill="FFFFFF" w:themeFill="background1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58BD267" w14:textId="77777777" w:rsidR="002077A8" w:rsidRPr="00A77BFD" w:rsidRDefault="002077A8" w:rsidP="001D44D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3D7C6721" w14:textId="66DBAC93" w:rsidR="006C0FFB" w:rsidRPr="00A77BFD" w:rsidRDefault="006C0FF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  <w:lang w:val="en-US"/>
        </w:rPr>
      </w:pPr>
      <w:r w:rsidRPr="00A77BFD">
        <w:rPr>
          <w:rFonts w:asciiTheme="majorBidi" w:eastAsia="EucrosiaUPCBold" w:hAnsiTheme="majorBidi" w:cstheme="majorBidi"/>
          <w:i/>
          <w:iCs/>
          <w:cs/>
        </w:rPr>
        <w:t>(ง.</w:t>
      </w:r>
      <w:r w:rsidR="00A77BFD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A77BFD">
        <w:rPr>
          <w:rFonts w:asciiTheme="majorBidi" w:eastAsia="EucrosiaUPCBold" w:hAnsiTheme="majorBidi" w:cstheme="majorBidi"/>
          <w:i/>
          <w:iCs/>
          <w:cs/>
        </w:rPr>
        <w:t>) การ</w:t>
      </w:r>
      <w:r w:rsidRPr="00A77BFD">
        <w:rPr>
          <w:rFonts w:asciiTheme="majorBidi" w:eastAsia="EucrosiaUPCBold" w:hAnsiTheme="majorBidi" w:hint="cs"/>
          <w:i/>
          <w:iCs/>
          <w:cs/>
        </w:rPr>
        <w:t>ด้อยค่าของสินทรัพย์ทางการเงินนอกเหนือจากลูกหนี้การค้า</w:t>
      </w:r>
      <w:r w:rsidR="00135D8E" w:rsidRPr="00A77BFD">
        <w:rPr>
          <w:rFonts w:asciiTheme="majorBidi" w:eastAsia="EucrosiaUPCBold" w:hAnsiTheme="majorBidi" w:hint="cs"/>
          <w:i/>
          <w:iCs/>
          <w:cs/>
        </w:rPr>
        <w:t xml:space="preserve"> </w:t>
      </w:r>
      <w:r w:rsidR="00135D8E" w:rsidRPr="00A77BFD">
        <w:rPr>
          <w:rFonts w:asciiTheme="majorBidi" w:eastAsia="EucrosiaUPCBold" w:hAnsiTheme="majorBidi"/>
          <w:i/>
          <w:iCs/>
          <w:cs/>
        </w:rPr>
        <w:t>ลูกหนี้อื่นและสินทรัพย์ที่เกิดจากสัญญา</w:t>
      </w:r>
    </w:p>
    <w:p w14:paraId="7E1734D7" w14:textId="1B3BB970" w:rsidR="006C0FFB" w:rsidRPr="00A77BFD" w:rsidRDefault="006C0FFB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hd w:val="clear" w:color="auto" w:fill="FFFFFF" w:themeFill="background1"/>
        </w:rPr>
      </w:pPr>
      <w:r w:rsidRPr="00A77BFD">
        <w:rPr>
          <w:rFonts w:eastAsia="Calibri"/>
          <w:sz w:val="30"/>
          <w:szCs w:val="30"/>
          <w:shd w:val="clear" w:color="auto" w:fill="FFFFFF" w:themeFill="background1"/>
          <w:cs/>
        </w:rPr>
        <w:tab/>
      </w:r>
    </w:p>
    <w:p w14:paraId="5D45AD0A" w14:textId="45D4CE51" w:rsidR="006C0FFB" w:rsidRPr="00A77BFD" w:rsidRDefault="006C0FFB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  <w:r w:rsidRPr="00A77BFD">
        <w:rPr>
          <w:rFonts w:eastAsia="Calibri"/>
          <w:sz w:val="30"/>
          <w:szCs w:val="30"/>
          <w:shd w:val="clear" w:color="auto" w:fill="FFFFFF" w:themeFill="background1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2B4B9F" w:rsidRPr="00A77BFD">
        <w:rPr>
          <w:rFonts w:eastAsia="Calibri"/>
          <w:sz w:val="30"/>
          <w:szCs w:val="30"/>
          <w:shd w:val="clear" w:color="auto" w:fill="FFFFFF" w:themeFill="background1"/>
          <w:cs/>
        </w:rPr>
        <w:br/>
      </w:r>
      <w:r w:rsidRPr="00A77BFD">
        <w:rPr>
          <w:rFonts w:eastAsia="Calibri"/>
          <w:sz w:val="30"/>
          <w:szCs w:val="30"/>
          <w:shd w:val="clear" w:color="auto" w:fill="FFFFFF" w:themeFill="background1"/>
          <w:cs/>
        </w:rPr>
        <w:t>ราคาทุนตัดจำหน่ายผ่านกำไรหรือขาดทุน</w:t>
      </w:r>
      <w:r w:rsidR="00496DDC" w:rsidRPr="00A77BFD">
        <w:rPr>
          <w:rFonts w:eastAsia="Calibri"/>
          <w:sz w:val="30"/>
          <w:szCs w:val="30"/>
          <w:shd w:val="clear" w:color="auto" w:fill="FFFFFF" w:themeFill="background1"/>
          <w:cs/>
        </w:rPr>
        <w:t xml:space="preserve"> </w:t>
      </w:r>
    </w:p>
    <w:p w14:paraId="5FBAA2A7" w14:textId="15FEC500" w:rsidR="0098755D" w:rsidRPr="00A77BFD" w:rsidRDefault="0098755D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</w:p>
    <w:p w14:paraId="69D84CCA" w14:textId="72B2863D" w:rsidR="0098755D" w:rsidRDefault="0098755D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</w:pPr>
      <w:r w:rsidRPr="00A77BFD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A77BFD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  <w:t xml:space="preserve"> </w:t>
      </w:r>
      <w:r w:rsidR="002B4B9F" w:rsidRPr="00A77BFD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br/>
      </w:r>
      <w:r w:rsidRPr="00A77BFD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  <w:t>12</w:t>
      </w:r>
      <w:r w:rsidRPr="00A77BFD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2B4B9F" w:rsidRPr="00A77BFD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br/>
      </w:r>
      <w:r w:rsidRPr="00A77BFD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3F66986" w14:textId="77777777" w:rsidR="000C6752" w:rsidRPr="00A77BFD" w:rsidRDefault="000C6752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</w:pPr>
    </w:p>
    <w:p w14:paraId="204351D0" w14:textId="22AE4833" w:rsidR="00496DDC" w:rsidRPr="00A77BFD" w:rsidRDefault="00496DDC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  <w:r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08E879E" w14:textId="77777777" w:rsidR="000C2031" w:rsidRPr="00A77BFD" w:rsidRDefault="000C2031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</w:p>
    <w:p w14:paraId="6F2DE1E9" w14:textId="1F3D5485" w:rsidR="006224DA" w:rsidRPr="00A77BFD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  <w:r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lastRenderedPageBreak/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Pr="00A77BFD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A77BFD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>จะ</w:t>
      </w:r>
      <w:r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  <w:t>12</w:t>
      </w:r>
      <w:r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 เดือนข้างหน้า</w:t>
      </w:r>
    </w:p>
    <w:p w14:paraId="0EE0396D" w14:textId="4B07CC89" w:rsidR="006224DA" w:rsidRPr="00A77BFD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</w:p>
    <w:p w14:paraId="487FA5B1" w14:textId="1C39787F" w:rsidR="006224DA" w:rsidRPr="00A77BFD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  <w:r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ตามที่ระบุในสัญญา มีการเปลี่ยนแปลงของอันดับความน่าเชื่อถือที่ลดระดับลงอย่างมีนัยสำคัญ </w:t>
      </w:r>
      <w:r w:rsidR="007B39E0"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br/>
      </w:r>
      <w:r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0499369" w14:textId="77777777" w:rsidR="006224DA" w:rsidRPr="00A77BFD" w:rsidRDefault="006224DA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03BF4A2F" w14:textId="473E1C29" w:rsidR="006224DA" w:rsidRPr="00A77BFD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</w:pPr>
      <w:r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  <w:r w:rsidR="00BE1945" w:rsidRPr="00A77BFD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>ลูกหนี้</w:t>
      </w:r>
      <w:r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  <w:r w:rsidR="00253BD2" w:rsidRPr="00A77BFD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="00253BD2"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หรือ สินทรัพย์ทางการเงินค้างชำระเกินกว่า </w:t>
      </w:r>
      <w:r w:rsidR="007D2605"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  <w:t>9</w:t>
      </w:r>
      <w:r w:rsidR="008A26D8"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  <w:t>0</w:t>
      </w:r>
      <w:r w:rsidR="008A26D8"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 </w:t>
      </w:r>
      <w:r w:rsidR="00253BD2" w:rsidRPr="00A77BFD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วัน นับจากวันครบกำหนดชำระ</w:t>
      </w:r>
    </w:p>
    <w:p w14:paraId="4A482D8A" w14:textId="3CF23440" w:rsidR="006C0FFB" w:rsidRPr="00A77BFD" w:rsidRDefault="006C0FF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03CDB371" w14:textId="14785FDE" w:rsidR="00D264DA" w:rsidRPr="00A77BFD" w:rsidRDefault="00D264DA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A77BFD">
        <w:rPr>
          <w:rFonts w:asciiTheme="majorBidi" w:eastAsia="EucrosiaUPCBold" w:hAnsiTheme="majorBidi" w:cstheme="majorBidi"/>
          <w:i/>
          <w:iCs/>
          <w:cs/>
        </w:rPr>
        <w:t>(ง.</w:t>
      </w:r>
      <w:r w:rsidR="00A77BFD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A77BFD">
        <w:rPr>
          <w:rFonts w:asciiTheme="majorBidi" w:eastAsia="EucrosiaUPCBold" w:hAnsiTheme="majorBidi" w:cstheme="majorBidi"/>
          <w:i/>
          <w:iCs/>
          <w:cs/>
        </w:rPr>
        <w:t>) การ</w:t>
      </w:r>
      <w:r w:rsidRPr="00A77BFD">
        <w:rPr>
          <w:rFonts w:asciiTheme="majorBidi" w:eastAsia="EucrosiaUPCBold" w:hAnsiTheme="majorBidi"/>
          <w:i/>
          <w:iCs/>
          <w:cs/>
        </w:rPr>
        <w:t>ตัดจำหน่าย</w:t>
      </w:r>
    </w:p>
    <w:p w14:paraId="610F53CC" w14:textId="240EB053" w:rsidR="00D264DA" w:rsidRPr="00A77BFD" w:rsidRDefault="00D264DA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628F1340" w14:textId="1AFE2FC2" w:rsidR="00D264DA" w:rsidRPr="00A77BFD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  <w:r w:rsidRPr="00A77BFD">
        <w:rPr>
          <w:rFonts w:eastAsia="Calibri"/>
          <w:sz w:val="30"/>
          <w:szCs w:val="30"/>
          <w:shd w:val="clear" w:color="auto" w:fill="FFFFFF" w:themeFill="background1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47AEDEF" w14:textId="1B06B61B" w:rsidR="00D27118" w:rsidRPr="00A77BFD" w:rsidRDefault="00D27118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</w:p>
    <w:p w14:paraId="62A5D123" w14:textId="32D7C544" w:rsidR="00D27118" w:rsidRPr="00A77BFD" w:rsidRDefault="00D27118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A77BFD">
        <w:rPr>
          <w:rFonts w:asciiTheme="majorBidi" w:eastAsia="EucrosiaUPCBold" w:hAnsiTheme="majorBidi" w:cstheme="majorBidi"/>
          <w:i/>
          <w:iCs/>
          <w:cs/>
        </w:rPr>
        <w:t>(ง.</w:t>
      </w:r>
      <w:r w:rsidRPr="00A77BFD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A77BFD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A77BFD">
        <w:rPr>
          <w:rFonts w:asciiTheme="majorBidi" w:eastAsia="EucrosiaUPCBold" w:hAnsiTheme="majorBidi" w:cstheme="majorBidi" w:hint="cs"/>
          <w:i/>
          <w:iCs/>
          <w:cs/>
        </w:rPr>
        <w:t>ดอกเบี้ย</w:t>
      </w:r>
    </w:p>
    <w:p w14:paraId="1AB79DA5" w14:textId="77777777" w:rsidR="00D9153B" w:rsidRPr="00A77BFD" w:rsidRDefault="00D9153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6B84D9D6" w14:textId="16FA1120" w:rsidR="00842F19" w:rsidRDefault="00D27118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hAnsiTheme="majorHAnsi"/>
          <w:sz w:val="30"/>
          <w:szCs w:val="30"/>
          <w:cs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ดอกเบี้ย</w:t>
      </w:r>
      <w:r w:rsidRPr="00A77BFD">
        <w:rPr>
          <w:rFonts w:asciiTheme="majorHAnsi" w:hAnsiTheme="majorHAnsi" w:cstheme="majorHAnsi" w:hint="cs"/>
          <w:sz w:val="30"/>
          <w:szCs w:val="30"/>
          <w:cs/>
        </w:rPr>
        <w:t>รับและดอกเบี้ย</w:t>
      </w:r>
      <w:r w:rsidRPr="00A77BFD">
        <w:rPr>
          <w:rFonts w:asciiTheme="majorHAnsi" w:hAnsiTheme="majorHAnsi" w:cstheme="majorHAnsi"/>
          <w:sz w:val="30"/>
          <w:szCs w:val="30"/>
          <w:cs/>
        </w:rPr>
        <w:t>จ่ายรับรู้ในกำไรหรือขาดทุนด้วยอัตราดอกเบี้ยที่แท้จริง</w:t>
      </w:r>
      <w:r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A77BFD">
        <w:rPr>
          <w:rFonts w:asciiTheme="majorHAnsi" w:hAnsiTheme="majorHAnsi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7B39E0" w:rsidRPr="00A77BFD">
        <w:rPr>
          <w:rFonts w:asciiTheme="majorHAnsi" w:hAnsiTheme="majorHAnsi"/>
          <w:sz w:val="30"/>
          <w:szCs w:val="30"/>
          <w:cs/>
        </w:rPr>
        <w:br/>
      </w:r>
      <w:r w:rsidRPr="00A77BFD">
        <w:rPr>
          <w:rFonts w:asciiTheme="majorHAnsi" w:hAnsiTheme="majorHAnsi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7B39E0" w:rsidRPr="00A77BFD">
        <w:rPr>
          <w:rFonts w:asciiTheme="majorHAnsi" w:hAnsiTheme="majorHAnsi"/>
          <w:sz w:val="30"/>
          <w:szCs w:val="30"/>
          <w:cs/>
        </w:rPr>
        <w:br/>
      </w:r>
      <w:r w:rsidRPr="00A77BFD">
        <w:rPr>
          <w:rFonts w:asciiTheme="majorHAnsi" w:hAnsiTheme="majorHAns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26FBD90" w14:textId="77777777" w:rsidR="00842F19" w:rsidRDefault="0084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sz w:val="30"/>
          <w:szCs w:val="30"/>
          <w:cs/>
        </w:rPr>
      </w:pPr>
      <w:r>
        <w:rPr>
          <w:rFonts w:asciiTheme="majorHAnsi" w:hAnsiTheme="majorHAnsi"/>
          <w:sz w:val="30"/>
          <w:szCs w:val="30"/>
          <w:cs/>
        </w:rPr>
        <w:br w:type="page"/>
      </w:r>
    </w:p>
    <w:bookmarkEnd w:id="2"/>
    <w:p w14:paraId="328D93CF" w14:textId="494CB1E2" w:rsidR="0047593D" w:rsidRPr="00A77BFD" w:rsidRDefault="0047593D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A77BFD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7C6C38D9" w14:textId="1E5111C1" w:rsidR="0047593D" w:rsidRPr="00A77BFD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ECDD611" w14:textId="4952F01B" w:rsidR="0047593D" w:rsidRPr="00A77BFD" w:rsidRDefault="0047593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A77BFD">
        <w:rPr>
          <w:rFonts w:asciiTheme="majorBidi" w:hAnsiTheme="majorBidi" w:cstheme="majorBidi"/>
          <w:sz w:val="30"/>
          <w:szCs w:val="30"/>
        </w:rPr>
        <w:tab/>
      </w:r>
      <w:r w:rsidRPr="00A77BF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</w:t>
      </w:r>
      <w:r w:rsidR="005216B3" w:rsidRPr="00A77BFD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A77BFD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</w:t>
      </w:r>
      <w:r w:rsidR="005216B3" w:rsidRPr="00A77B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6B3" w:rsidRPr="00A77BFD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A77BFD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  <w:r w:rsidRPr="00A77BFD">
        <w:rPr>
          <w:rFonts w:asciiTheme="majorBidi" w:hAnsiTheme="majorBidi" w:cstheme="majorBidi"/>
          <w:sz w:val="30"/>
          <w:szCs w:val="30"/>
        </w:rPr>
        <w:t xml:space="preserve"> </w:t>
      </w:r>
    </w:p>
    <w:p w14:paraId="4BA1772B" w14:textId="6B95C502" w:rsidR="0099197F" w:rsidRPr="00A77BFD" w:rsidRDefault="00991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48CF05DA" w14:textId="66DE4874" w:rsidR="0047593D" w:rsidRPr="00A77BFD" w:rsidRDefault="0047593D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A77BF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ลูกหนี้การค้า </w:t>
      </w:r>
      <w:r w:rsidR="00E17789" w:rsidRPr="00A77BFD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</w:t>
      </w:r>
      <w:r w:rsidRPr="00A77BF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ลูกหนี้อื่น</w:t>
      </w:r>
    </w:p>
    <w:p w14:paraId="492045B3" w14:textId="7D37D8AA" w:rsidR="0047593D" w:rsidRPr="00A77BFD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761EC522" w14:textId="7FF7F77C" w:rsidR="0047593D" w:rsidRPr="00A77BFD" w:rsidRDefault="0047593D" w:rsidP="007D26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D90A92" w:rsidRPr="00A77BFD">
        <w:rPr>
          <w:rFonts w:asciiTheme="majorBidi" w:hAnsiTheme="majorBidi"/>
          <w:spacing w:val="-6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D90A92" w:rsidRPr="00A77BFD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</w:p>
    <w:p w14:paraId="157D92C7" w14:textId="25D9B0FE" w:rsidR="0047593D" w:rsidRPr="00A77BFD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AE1E49D" w14:textId="67FDBB5D" w:rsidR="00D90A92" w:rsidRPr="00A77BFD" w:rsidRDefault="00D90A92" w:rsidP="007D2605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77BFD">
        <w:rPr>
          <w:rFonts w:asciiTheme="majorBidi" w:hAnsiTheme="majorBidi"/>
          <w:spacing w:val="-4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077C3C" w:rsidRPr="00A77BFD">
        <w:rPr>
          <w:rFonts w:asciiTheme="majorBidi" w:hAnsiTheme="majorBidi"/>
          <w:spacing w:val="-4"/>
          <w:sz w:val="30"/>
          <w:szCs w:val="30"/>
          <w:cs/>
        </w:rPr>
        <w:br/>
      </w:r>
      <w:r w:rsidRPr="00A77BFD">
        <w:rPr>
          <w:rFonts w:asciiTheme="majorBidi" w:hAnsiTheme="majorBidi"/>
          <w:spacing w:val="-4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077C3C" w:rsidRPr="00A77BFD">
        <w:rPr>
          <w:rFonts w:asciiTheme="majorBidi" w:hAnsiTheme="majorBidi"/>
          <w:spacing w:val="-4"/>
          <w:sz w:val="30"/>
          <w:szCs w:val="30"/>
          <w:cs/>
        </w:rPr>
        <w:br/>
      </w:r>
      <w:r w:rsidRPr="00A77BFD">
        <w:rPr>
          <w:rFonts w:asciiTheme="majorBidi" w:hAnsiTheme="majorBidi"/>
          <w:spacing w:val="-4"/>
          <w:sz w:val="30"/>
          <w:szCs w:val="30"/>
          <w:cs/>
        </w:rPr>
        <w:t>ด้านเครดิตที่มีลักษณะร่วมกัน</w:t>
      </w:r>
      <w:r w:rsidR="00253BD2" w:rsidRPr="00A77BFD">
        <w:rPr>
          <w:rFonts w:asciiTheme="majorBidi" w:hAnsiTheme="majorBidi" w:hint="cs"/>
          <w:spacing w:val="-4"/>
          <w:sz w:val="30"/>
          <w:szCs w:val="30"/>
          <w:cs/>
        </w:rPr>
        <w:t>หรือพิจารณาลูกหนี้แต่ละราย</w:t>
      </w:r>
      <w:r w:rsidRPr="00A77BFD">
        <w:rPr>
          <w:rFonts w:asciiTheme="majorBidi" w:hAnsiTheme="majorBidi"/>
          <w:spacing w:val="-4"/>
          <w:sz w:val="30"/>
          <w:szCs w:val="30"/>
          <w:cs/>
        </w:rPr>
        <w:t>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F03A479" w14:textId="2822949B" w:rsidR="0047593D" w:rsidRPr="00A77BFD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362AF6BF" w14:textId="2488BA79" w:rsidR="0047593D" w:rsidRPr="00A77BFD" w:rsidRDefault="0047593D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A77BF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948C595" w14:textId="2C667539" w:rsidR="0047593D" w:rsidRPr="00A77BFD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79E2D58C" w14:textId="2A9590B9" w:rsidR="0047593D" w:rsidRPr="00A77BFD" w:rsidRDefault="0047593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A77BFD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A77BFD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Pr="00A77BFD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A77BFD">
        <w:rPr>
          <w:rFonts w:asciiTheme="majorBidi" w:hAnsiTheme="majorBidi" w:cstheme="majorBidi"/>
          <w:sz w:val="30"/>
          <w:szCs w:val="30"/>
        </w:rPr>
        <w:t xml:space="preserve"> </w:t>
      </w:r>
      <w:r w:rsidR="00723D57" w:rsidRPr="00A77BFD">
        <w:rPr>
          <w:rFonts w:asciiTheme="majorBidi" w:hAnsi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r w:rsidRPr="00A77B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3D57" w:rsidRPr="00A77BFD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A77BFD">
        <w:rPr>
          <w:rFonts w:asciiTheme="majorBidi" w:hAnsiTheme="majorBidi" w:cstheme="majorBidi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="002B26DF" w:rsidRPr="00A77BFD">
        <w:rPr>
          <w:rFonts w:asciiTheme="majorBidi" w:hAnsiTheme="majorBidi" w:cstheme="majorBidi" w:hint="cs"/>
          <w:sz w:val="30"/>
          <w:szCs w:val="30"/>
          <w:cs/>
        </w:rPr>
        <w:t>โดยคำนึงถึงระดับกำลังการผลิตตามปกติ</w:t>
      </w:r>
      <w:r w:rsidRPr="00A77BFD">
        <w:rPr>
          <w:rFonts w:asciiTheme="majorBidi" w:hAnsiTheme="majorBidi" w:cstheme="majorBidi"/>
          <w:sz w:val="30"/>
          <w:szCs w:val="30"/>
        </w:rPr>
        <w:t xml:space="preserve"> </w:t>
      </w:r>
      <w:r w:rsidR="00723D57" w:rsidRPr="00A77BFD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A77BFD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B782713" w14:textId="0C12BA96" w:rsidR="00E513DC" w:rsidRPr="00A77BFD" w:rsidRDefault="00E513DC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8E21061" w14:textId="0AA194B0" w:rsidR="000719F0" w:rsidRPr="00A77BFD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39B4DAE" w14:textId="409AE7C5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1A7992D" w14:textId="46DDCC6B" w:rsidR="000719F0" w:rsidRPr="00A77BFD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  <w:r w:rsidR="00CF27E1" w:rsidRPr="00A77BFD">
        <w:rPr>
          <w:rFonts w:asciiTheme="majorHAnsi" w:hAnsiTheme="majorHAnsi"/>
          <w:sz w:val="30"/>
          <w:szCs w:val="30"/>
          <w:cs/>
        </w:rPr>
        <w:t>ต้นทุนการก่อสร้างที่กิจการก่อสร้างเอง</w:t>
      </w:r>
      <w:r w:rsidRPr="00A77BFD">
        <w:rPr>
          <w:rFonts w:asciiTheme="majorHAnsi" w:hAnsiTheme="majorHAnsi" w:cstheme="majorHAnsi"/>
          <w:sz w:val="30"/>
          <w:szCs w:val="30"/>
          <w:cs/>
        </w:rPr>
        <w:t>รวมถึงต้นทุนการกู้ยืม</w:t>
      </w:r>
    </w:p>
    <w:p w14:paraId="2889484C" w14:textId="1380C410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  <w:cs/>
        </w:rPr>
      </w:pPr>
    </w:p>
    <w:p w14:paraId="121FC5C9" w14:textId="565E2877" w:rsidR="00865F84" w:rsidRPr="00A77BFD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ค่าเสื่อมราคาคำนวณโดยวิธีเส้นตรงตามอายุการให้ประโยชน์โดยประมาณของสินทรัพย์แต่ละรายการ</w:t>
      </w:r>
      <w:r w:rsidR="00F96894" w:rsidRPr="00A77BFD">
        <w:rPr>
          <w:rFonts w:asciiTheme="majorHAnsi" w:hAnsiTheme="majorHAnsi"/>
          <w:sz w:val="30"/>
          <w:szCs w:val="30"/>
          <w:cs/>
        </w:rPr>
        <w:t>และรับรู้ในกำไรหรือขาดทุน</w:t>
      </w:r>
      <w:r w:rsidR="00F96894" w:rsidRPr="00A77BFD">
        <w:rPr>
          <w:rFonts w:asciiTheme="majorHAnsi" w:hAnsiTheme="majorHAnsi" w:hint="cs"/>
          <w:sz w:val="30"/>
          <w:szCs w:val="30"/>
          <w:cs/>
        </w:rPr>
        <w:t xml:space="preserve"> </w:t>
      </w:r>
      <w:r w:rsidR="00F96894" w:rsidRPr="00A77BFD">
        <w:rPr>
          <w:rFonts w:asciiTheme="majorHAnsi" w:hAnsiTheme="majorHAnsi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D6A2626" w14:textId="77777777" w:rsidR="007072CE" w:rsidRPr="00A77BFD" w:rsidRDefault="007072CE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3817C5BC" w14:textId="77777777" w:rsidR="007072CE" w:rsidRPr="00A77BFD" w:rsidRDefault="007072CE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3098FCC" w14:textId="77777777" w:rsidR="007072CE" w:rsidRPr="00A77BFD" w:rsidRDefault="00707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tbl>
      <w:tblPr>
        <w:tblW w:w="8325" w:type="dxa"/>
        <w:tblInd w:w="450" w:type="dxa"/>
        <w:tblLook w:val="0000" w:firstRow="0" w:lastRow="0" w:firstColumn="0" w:lastColumn="0" w:noHBand="0" w:noVBand="0"/>
      </w:tblPr>
      <w:tblGrid>
        <w:gridCol w:w="5390"/>
        <w:gridCol w:w="2260"/>
        <w:gridCol w:w="675"/>
      </w:tblGrid>
      <w:tr w:rsidR="007072CE" w:rsidRPr="00A77BFD" w14:paraId="2EB7CD69" w14:textId="77777777" w:rsidTr="003966A5">
        <w:tc>
          <w:tcPr>
            <w:tcW w:w="5390" w:type="dxa"/>
            <w:shd w:val="clear" w:color="auto" w:fill="auto"/>
            <w:vAlign w:val="bottom"/>
          </w:tcPr>
          <w:p w14:paraId="20DE3810" w14:textId="77777777" w:rsidR="007072CE" w:rsidRPr="00A77BFD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</w:t>
            </w:r>
          </w:p>
        </w:tc>
        <w:tc>
          <w:tcPr>
            <w:tcW w:w="2260" w:type="dxa"/>
          </w:tcPr>
          <w:p w14:paraId="08198513" w14:textId="77777777" w:rsidR="007072CE" w:rsidRPr="00A77BFD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612EA6A" w14:textId="77777777" w:rsidR="007072CE" w:rsidRPr="00A77BFD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</w:tbl>
    <w:p w14:paraId="2E7A9A12" w14:textId="30757B88" w:rsidR="00865F84" w:rsidRPr="00A77BFD" w:rsidRDefault="00865F84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2610E5D4" w14:textId="289DCDCA" w:rsidR="00865F84" w:rsidRPr="00A77BFD" w:rsidRDefault="00865F84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  <w:r w:rsidRPr="00A77BFD">
        <w:rPr>
          <w:rFonts w:asciiTheme="majorHAnsi" w:hAnsiTheme="majorHAns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CCD96DD" w14:textId="166A48AD" w:rsidR="00E54FB9" w:rsidRPr="00A77BFD" w:rsidRDefault="00E54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1098440" w14:textId="2DEB2758" w:rsidR="000719F0" w:rsidRPr="00A77BFD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5237D37" w14:textId="3151199C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AC39981" w14:textId="57EE89BC" w:rsidR="000719F0" w:rsidRPr="00A77BFD" w:rsidRDefault="000719F0" w:rsidP="007D2605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3AB69FDA" w14:textId="084E44A8" w:rsidR="0004734A" w:rsidRPr="00A77BFD" w:rsidRDefault="00047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</w:p>
    <w:p w14:paraId="1CE4C9C6" w14:textId="26F77C85" w:rsidR="000719F0" w:rsidRPr="00A77BFD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9B1134" w:rsidRPr="00A77BFD">
        <w:rPr>
          <w:rFonts w:asciiTheme="majorHAnsi" w:hAnsiTheme="majorHAnsi" w:cstheme="majorHAnsi" w:hint="cs"/>
          <w:sz w:val="30"/>
          <w:szCs w:val="30"/>
          <w:cs/>
        </w:rPr>
        <w:t>รวมถึงต้นทุนการกู้ยืม</w:t>
      </w:r>
      <w:r w:rsidR="00321FE0" w:rsidRPr="00A77BFD">
        <w:rPr>
          <w:rFonts w:asciiTheme="majorHAnsi" w:hAnsiTheme="majorHAnsi" w:cstheme="majorHAnsi" w:hint="cs"/>
          <w:sz w:val="30"/>
          <w:szCs w:val="30"/>
          <w:cs/>
        </w:rPr>
        <w:t>และ</w:t>
      </w:r>
      <w:r w:rsidRPr="00A77BFD">
        <w:rPr>
          <w:rFonts w:asciiTheme="majorHAnsi" w:hAnsiTheme="majorHAnsi" w:cstheme="majorHAnsi"/>
          <w:spacing w:val="13"/>
          <w:sz w:val="30"/>
          <w:szCs w:val="30"/>
          <w:cs/>
        </w:rPr>
        <w:t>ต้นทุนในการรื้อถอน</w:t>
      </w:r>
      <w:r w:rsidRPr="00A77BFD">
        <w:rPr>
          <w:rFonts w:asciiTheme="majorHAnsi" w:hAnsiTheme="majorHAnsi" w:cstheme="majorHAnsi"/>
          <w:spacing w:val="13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spacing w:val="13"/>
          <w:sz w:val="30"/>
          <w:szCs w:val="30"/>
          <w:cs/>
        </w:rPr>
        <w:t>การขนย้าย</w:t>
      </w:r>
      <w:r w:rsidR="00321FE0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="00184964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ให้ถือว่า</w:t>
      </w:r>
      <w:r w:rsidR="008969D2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2F02F7FF" w14:textId="77777777" w:rsidR="00321FE0" w:rsidRPr="00A77BFD" w:rsidRDefault="0032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01D7797" w14:textId="6C466D92" w:rsidR="000719F0" w:rsidRPr="00A77BFD" w:rsidRDefault="00321FE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B39A58B" w14:textId="5CE5742C" w:rsidR="000719F0" w:rsidRPr="00A77BFD" w:rsidRDefault="000719F0" w:rsidP="007D2605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</w:p>
    <w:p w14:paraId="49C4A54D" w14:textId="204719EA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80669CB" w14:textId="62B9E206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9155D06" w14:textId="6AEB7D74" w:rsidR="000719F0" w:rsidRPr="00A77BFD" w:rsidRDefault="000719F0" w:rsidP="007D2605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  <w:r w:rsidRPr="00A77BFD">
        <w:rPr>
          <w:rFonts w:asciiTheme="majorHAnsi" w:hAnsiTheme="majorHAnsi" w:cstheme="majorHAns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77BFD">
        <w:rPr>
          <w:rFonts w:asciiTheme="majorHAnsi" w:hAnsiTheme="majorHAnsi" w:cstheme="majorHAnsi"/>
          <w:color w:val="auto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color w:val="auto"/>
          <w:sz w:val="30"/>
          <w:szCs w:val="30"/>
          <w:cs/>
        </w:rPr>
        <w:t xml:space="preserve">อาคารและอุปกรณ์  </w:t>
      </w:r>
      <w:r w:rsidR="00321FE0" w:rsidRPr="00A77BFD">
        <w:rPr>
          <w:rFonts w:asciiTheme="majorHAnsi" w:hAnsiTheme="majorHAnsi" w:cstheme="majorHAnsi" w:hint="cs"/>
          <w:color w:val="auto"/>
          <w:sz w:val="30"/>
          <w:szCs w:val="30"/>
          <w:cs/>
        </w:rPr>
        <w:t>เมื่อ</w:t>
      </w:r>
      <w:r w:rsidRPr="00A77BFD">
        <w:rPr>
          <w:rFonts w:asciiTheme="majorHAnsi" w:hAnsiTheme="majorHAnsi" w:cstheme="majorHAnsi"/>
          <w:color w:val="auto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</w:t>
      </w:r>
      <w:r w:rsidR="00E66893" w:rsidRPr="00A77BFD">
        <w:rPr>
          <w:rFonts w:asciiTheme="majorHAnsi" w:hAnsiTheme="majorHAnsi" w:cstheme="majorHAnsi" w:hint="cs"/>
          <w:color w:val="auto"/>
          <w:sz w:val="30"/>
          <w:szCs w:val="30"/>
          <w:cs/>
        </w:rPr>
        <w:t>เป็นประจำ</w:t>
      </w:r>
      <w:r w:rsidRPr="00A77BFD">
        <w:rPr>
          <w:rFonts w:asciiTheme="majorHAnsi" w:hAnsiTheme="majorHAnsi" w:cstheme="majorHAnsi"/>
          <w:color w:val="auto"/>
          <w:sz w:val="30"/>
          <w:szCs w:val="30"/>
          <w:cs/>
        </w:rPr>
        <w:t>ใน</w:t>
      </w:r>
      <w:r w:rsidR="00184964" w:rsidRPr="00A77BFD">
        <w:rPr>
          <w:rFonts w:asciiTheme="majorHAnsi" w:hAnsiTheme="majorHAnsi" w:cstheme="majorHAnsi"/>
          <w:color w:val="auto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color w:val="auto"/>
          <w:sz w:val="30"/>
          <w:szCs w:val="30"/>
          <w:cs/>
        </w:rPr>
        <w:t>การซ่อมบำรุงที่ดิน</w:t>
      </w:r>
      <w:r w:rsidRPr="00A77BFD">
        <w:rPr>
          <w:rFonts w:asciiTheme="majorHAnsi" w:hAnsiTheme="majorHAnsi" w:cstheme="majorHAnsi"/>
          <w:color w:val="auto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F8227D2" w14:textId="77777777" w:rsidR="00DC13A8" w:rsidRPr="00A77BFD" w:rsidRDefault="00DC1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3280ACA" w14:textId="77777777" w:rsidR="000C2031" w:rsidRPr="00A77BFD" w:rsidRDefault="000C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BB64CB9" w14:textId="77777777" w:rsidR="000C2031" w:rsidRPr="00A77BFD" w:rsidRDefault="000C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C34A183" w14:textId="77777777" w:rsidR="000C2031" w:rsidRPr="00A77BFD" w:rsidRDefault="000C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3771C71" w14:textId="1CE18FEE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ค่าเสื่อมราคา</w:t>
      </w:r>
    </w:p>
    <w:p w14:paraId="0B8ACBD5" w14:textId="145B53C9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D29A27D" w14:textId="53A0485C" w:rsidR="00321FE0" w:rsidRPr="00A77BFD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/>
          <w:spacing w:val="-6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</w:t>
      </w:r>
      <w:r w:rsidRPr="00A77BFD">
        <w:rPr>
          <w:rFonts w:asciiTheme="majorHAnsi" w:hAnsiTheme="majorHAnsi" w:cstheme="majorHAnsi"/>
          <w:spacing w:val="-6"/>
          <w:sz w:val="30"/>
          <w:szCs w:val="30"/>
          <w:cs/>
        </w:rPr>
        <w:t>โดยประมาณของ</w:t>
      </w:r>
      <w:r w:rsidR="00321FE0" w:rsidRPr="00A77BFD">
        <w:rPr>
          <w:rFonts w:asciiTheme="majorHAnsi" w:hAnsiTheme="majorHAnsi" w:cstheme="majorHAnsi" w:hint="cs"/>
          <w:spacing w:val="-6"/>
          <w:sz w:val="30"/>
          <w:szCs w:val="30"/>
          <w:cs/>
        </w:rPr>
        <w:t>แต่ละส่วน</w:t>
      </w:r>
      <w:r w:rsidRPr="00A77BFD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ประกอบของสินทรัพย์ </w:t>
      </w:r>
      <w:r w:rsidR="00321FE0" w:rsidRPr="00A77BFD">
        <w:rPr>
          <w:rFonts w:asciiTheme="majorHAnsi" w:hAnsiTheme="majorHAnsi"/>
          <w:spacing w:val="-6"/>
          <w:sz w:val="30"/>
          <w:szCs w:val="30"/>
          <w:cs/>
        </w:rPr>
        <w:t xml:space="preserve">และรับรู้ในกำไรหรือขาดทุน </w:t>
      </w:r>
      <w:r w:rsidR="00321FE0" w:rsidRPr="00A77BFD">
        <w:rPr>
          <w:rFonts w:asciiTheme="majorHAnsi" w:hAnsiTheme="majorHAnsi" w:hint="cs"/>
          <w:spacing w:val="-6"/>
          <w:sz w:val="30"/>
          <w:szCs w:val="30"/>
          <w:cs/>
        </w:rPr>
        <w:t>ทั้งนี้</w:t>
      </w:r>
      <w:r w:rsidR="007072CE" w:rsidRPr="00A77BFD">
        <w:rPr>
          <w:rFonts w:asciiTheme="majorHAnsi" w:hAnsiTheme="majorHAnsi" w:hint="cs"/>
          <w:spacing w:val="-6"/>
          <w:sz w:val="30"/>
          <w:szCs w:val="30"/>
          <w:cs/>
        </w:rPr>
        <w:t xml:space="preserve"> </w:t>
      </w:r>
      <w:r w:rsidR="00321FE0" w:rsidRPr="00A77BFD">
        <w:rPr>
          <w:rFonts w:asciiTheme="majorHAnsi" w:hAnsiTheme="majorHAnsi" w:hint="cs"/>
          <w:spacing w:val="-6"/>
          <w:sz w:val="30"/>
          <w:szCs w:val="30"/>
          <w:cs/>
        </w:rPr>
        <w:t>กลุ่มบริษัท</w:t>
      </w:r>
      <w:r w:rsidR="00321FE0" w:rsidRPr="00A77BFD">
        <w:rPr>
          <w:rFonts w:asciiTheme="majorHAnsi" w:hAnsiTheme="majorHAnsi"/>
          <w:spacing w:val="-6"/>
          <w:sz w:val="30"/>
          <w:szCs w:val="30"/>
          <w:cs/>
        </w:rPr>
        <w:t>ไม่คิดค่าเสื่อมราคาสำหรับ</w:t>
      </w:r>
      <w:r w:rsidR="002809CD" w:rsidRPr="00A77BFD">
        <w:rPr>
          <w:rFonts w:asciiTheme="majorHAnsi" w:hAnsiTheme="majorHAnsi" w:hint="cs"/>
          <w:spacing w:val="-6"/>
          <w:sz w:val="30"/>
          <w:szCs w:val="30"/>
          <w:cs/>
        </w:rPr>
        <w:t xml:space="preserve">ที่ดิน </w:t>
      </w:r>
      <w:r w:rsidR="00321FE0" w:rsidRPr="00A77BFD">
        <w:rPr>
          <w:rFonts w:asciiTheme="majorHAnsi" w:hAnsiTheme="majorHAnsi"/>
          <w:spacing w:val="-6"/>
          <w:sz w:val="30"/>
          <w:szCs w:val="30"/>
          <w:cs/>
        </w:rPr>
        <w:t>สินทรัพย์ระหว่างก่อสร้างและติดตั้ง</w:t>
      </w:r>
    </w:p>
    <w:p w14:paraId="0F2F8A0A" w14:textId="77777777" w:rsidR="00321FE0" w:rsidRPr="00A77BFD" w:rsidRDefault="00321FE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/>
          <w:spacing w:val="-6"/>
          <w:sz w:val="30"/>
          <w:szCs w:val="30"/>
        </w:rPr>
      </w:pPr>
    </w:p>
    <w:p w14:paraId="17C674F1" w14:textId="6509EE2B" w:rsidR="000719F0" w:rsidRPr="00A77BFD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 w:cstheme="majorHAnsi"/>
          <w:spacing w:val="-6"/>
          <w:sz w:val="30"/>
          <w:szCs w:val="30"/>
        </w:rPr>
      </w:pPr>
      <w:r w:rsidRPr="00A77BFD">
        <w:rPr>
          <w:rFonts w:asciiTheme="majorHAnsi" w:hAnsiTheme="majorHAnsi" w:cstheme="majorHAnsi"/>
          <w:spacing w:val="-6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902E1D4" w14:textId="77777777" w:rsidR="00DF0240" w:rsidRPr="00A77BFD" w:rsidRDefault="00DF024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 w:cstheme="majorHAnsi"/>
          <w:b/>
          <w:bCs/>
          <w:color w:val="0000FF"/>
          <w:spacing w:val="-6"/>
          <w:sz w:val="30"/>
          <w:szCs w:val="30"/>
        </w:rPr>
      </w:pPr>
    </w:p>
    <w:tbl>
      <w:tblPr>
        <w:tblW w:w="8350" w:type="dxa"/>
        <w:tblInd w:w="450" w:type="dxa"/>
        <w:tblLook w:val="0000" w:firstRow="0" w:lastRow="0" w:firstColumn="0" w:lastColumn="0" w:noHBand="0" w:noVBand="0"/>
      </w:tblPr>
      <w:tblGrid>
        <w:gridCol w:w="6480"/>
        <w:gridCol w:w="1195"/>
        <w:gridCol w:w="675"/>
      </w:tblGrid>
      <w:tr w:rsidR="000719F0" w:rsidRPr="00A77BFD" w14:paraId="264CA9F6" w14:textId="1ECF698F" w:rsidTr="003966A5">
        <w:tc>
          <w:tcPr>
            <w:tcW w:w="6480" w:type="dxa"/>
            <w:vAlign w:val="bottom"/>
          </w:tcPr>
          <w:p w14:paraId="077A1E7B" w14:textId="4B0FEBA8" w:rsidR="000719F0" w:rsidRPr="00A77BFD" w:rsidRDefault="0007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อาคารและ</w:t>
            </w:r>
            <w:r w:rsidR="004A6242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72EFFD5E" w14:textId="4CFF2C75" w:rsidR="000719F0" w:rsidRPr="00A77BFD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10 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ปี และ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BD7F130" w14:textId="24319FE2" w:rsidR="000719F0" w:rsidRPr="00A77BFD" w:rsidRDefault="0007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0719F0" w:rsidRPr="00A77BFD" w14:paraId="2A140CF3" w14:textId="11562622" w:rsidTr="003966A5">
        <w:tc>
          <w:tcPr>
            <w:tcW w:w="6480" w:type="dxa"/>
            <w:vAlign w:val="bottom"/>
          </w:tcPr>
          <w:p w14:paraId="66210F04" w14:textId="337F0A77" w:rsidR="000719F0" w:rsidRPr="00A77BFD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ถังบรรจุแก๊สและอุปกรณ์แก๊ส</w:t>
            </w:r>
          </w:p>
        </w:tc>
        <w:tc>
          <w:tcPr>
            <w:tcW w:w="1195" w:type="dxa"/>
          </w:tcPr>
          <w:p w14:paraId="1D4A05B1" w14:textId="2260B5F3" w:rsidR="000719F0" w:rsidRPr="00A77BFD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ถึง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BC906BB" w14:textId="36DB2CE5" w:rsidR="000719F0" w:rsidRPr="00A77BFD" w:rsidRDefault="0007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4A6242" w:rsidRPr="00A77BFD" w14:paraId="7665080F" w14:textId="59668DE0" w:rsidTr="003966A5">
        <w:tc>
          <w:tcPr>
            <w:tcW w:w="6480" w:type="dxa"/>
            <w:shd w:val="clear" w:color="auto" w:fill="auto"/>
            <w:vAlign w:val="bottom"/>
          </w:tcPr>
          <w:p w14:paraId="12393D57" w14:textId="633CC957" w:rsidR="004A6242" w:rsidRPr="00A77BFD" w:rsidRDefault="00A7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เครื่องจักร </w:t>
            </w:r>
            <w:r w:rsidR="00FD546E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เครื่องมือ อุปกรณ์ </w:t>
            </w:r>
            <w:r w:rsidR="004A6242"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38F2FEF5" w14:textId="1CD07E79" w:rsidR="004A6242" w:rsidRPr="00A77BFD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3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ถึง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5D2BDA5D" w14:textId="18F533FF" w:rsidR="004A6242" w:rsidRPr="00A77BFD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4A6242" w:rsidRPr="00A77BFD" w14:paraId="7A4EC393" w14:textId="679E0D4F" w:rsidTr="003966A5">
        <w:tc>
          <w:tcPr>
            <w:tcW w:w="6480" w:type="dxa"/>
            <w:shd w:val="clear" w:color="auto" w:fill="auto"/>
            <w:vAlign w:val="bottom"/>
          </w:tcPr>
          <w:p w14:paraId="1CF32555" w14:textId="7C967F70" w:rsidR="004A6242" w:rsidRPr="00A77BFD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6EBE75A" w14:textId="6126F79D" w:rsidR="004A6242" w:rsidRPr="00A77BFD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ปี และ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13172763" w14:textId="379198C2" w:rsidR="004A6242" w:rsidRPr="00A77BFD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</w:tbl>
    <w:p w14:paraId="00550B58" w14:textId="7C5FC1A7" w:rsidR="00423EF5" w:rsidRPr="00A77BFD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24"/>
          <w:szCs w:val="24"/>
        </w:rPr>
      </w:pPr>
    </w:p>
    <w:p w14:paraId="59A0D5A1" w14:textId="31680CBB" w:rsidR="000719F0" w:rsidRPr="00A77BFD" w:rsidRDefault="007072CE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t>ค่าความนิยม</w:t>
      </w:r>
    </w:p>
    <w:p w14:paraId="115F0C54" w14:textId="2042E4E9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24"/>
          <w:szCs w:val="24"/>
        </w:rPr>
      </w:pPr>
    </w:p>
    <w:p w14:paraId="41548F31" w14:textId="1F2B370A" w:rsidR="002F6102" w:rsidRPr="00A77BFD" w:rsidRDefault="002F610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 ซึ่งรวมถึงการรับรู้จำนวน</w:t>
      </w:r>
      <w:r w:rsidRPr="00A77BFD">
        <w:rPr>
          <w:rFonts w:asciiTheme="majorHAnsi" w:hAnsiTheme="majorHAnsi" w:cstheme="majorHAnsi"/>
          <w:spacing w:val="-6"/>
          <w:sz w:val="30"/>
          <w:szCs w:val="30"/>
          <w:cs/>
        </w:rPr>
        <w:t>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 </w:t>
      </w:r>
    </w:p>
    <w:p w14:paraId="19323CE2" w14:textId="77777777" w:rsidR="002F6102" w:rsidRPr="00A77BFD" w:rsidRDefault="002F6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pacing w:val="-10"/>
          <w:sz w:val="30"/>
          <w:szCs w:val="30"/>
        </w:rPr>
      </w:pPr>
    </w:p>
    <w:p w14:paraId="06689AAF" w14:textId="2C015EFB" w:rsidR="000719F0" w:rsidRPr="00A77BFD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ค่าความนิยม</w:t>
      </w:r>
      <w:r w:rsidRPr="00A77BFD">
        <w:rPr>
          <w:rFonts w:asciiTheme="majorHAnsi" w:hAnsiTheme="majorHAnsi" w:cstheme="majorHAnsi"/>
          <w:spacing w:val="-10"/>
          <w:sz w:val="30"/>
          <w:szCs w:val="30"/>
          <w:cs/>
        </w:rPr>
        <w:t xml:space="preserve">วัดมูลค่าด้วยวิธีราคาทุนหักขาดทุนจากการด้อยค่าสะสม </w:t>
      </w:r>
      <w:r w:rsidR="007072CE" w:rsidRPr="00A77BFD">
        <w:rPr>
          <w:rFonts w:asciiTheme="majorHAnsi" w:hAnsiTheme="majorHAnsi" w:cstheme="majorHAnsi" w:hint="cs"/>
          <w:spacing w:val="-10"/>
          <w:sz w:val="30"/>
          <w:szCs w:val="30"/>
          <w:cs/>
        </w:rPr>
        <w:t>โดยค่าความนิยมของ</w:t>
      </w:r>
      <w:r w:rsidRPr="00A77BFD">
        <w:rPr>
          <w:rFonts w:asciiTheme="majorHAnsi" w:hAnsiTheme="majorHAnsi" w:cstheme="majorHAnsi"/>
          <w:spacing w:val="-10"/>
          <w:sz w:val="30"/>
          <w:szCs w:val="30"/>
          <w:cs/>
        </w:rPr>
        <w:t>เงินลงทุนที่บันทึกตาม</w:t>
      </w:r>
      <w:r w:rsidR="00184964" w:rsidRPr="00A77BFD">
        <w:rPr>
          <w:rFonts w:asciiTheme="majorHAnsi" w:hAnsiTheme="majorHAnsi" w:cstheme="majorHAnsi"/>
          <w:spacing w:val="-10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pacing w:val="-10"/>
          <w:sz w:val="30"/>
          <w:szCs w:val="30"/>
          <w:cs/>
        </w:rPr>
        <w:t>วิธีส่วนได้เสีย</w:t>
      </w:r>
      <w:r w:rsidRPr="00A77BFD">
        <w:rPr>
          <w:rFonts w:asciiTheme="majorHAnsi" w:hAnsiTheme="majorHAnsi" w:cstheme="majorHAnsi"/>
          <w:spacing w:val="-4"/>
          <w:sz w:val="30"/>
          <w:szCs w:val="30"/>
          <w:cs/>
        </w:rPr>
        <w:t>รวมอยู่ในมูลค่าตามบัญชีของเงินลงทุน</w:t>
      </w:r>
      <w:r w:rsidRPr="00A77BFD">
        <w:rPr>
          <w:rFonts w:asciiTheme="majorHAnsi" w:hAnsiTheme="majorHAnsi" w:cstheme="majorHAnsi"/>
          <w:spacing w:val="-4"/>
          <w:sz w:val="30"/>
          <w:szCs w:val="30"/>
        </w:rPr>
        <w:t xml:space="preserve"> </w:t>
      </w:r>
    </w:p>
    <w:p w14:paraId="7602D4D7" w14:textId="72E19104" w:rsidR="00104FBD" w:rsidRPr="00A77BFD" w:rsidRDefault="00104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38580EFC" w14:textId="77966E0E" w:rsidR="007072CE" w:rsidRPr="00A77BFD" w:rsidRDefault="007072CE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29B13B2E" w14:textId="19727452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24"/>
          <w:szCs w:val="24"/>
        </w:rPr>
      </w:pPr>
    </w:p>
    <w:p w14:paraId="48177941" w14:textId="12B71124" w:rsidR="0060781C" w:rsidRPr="00A77BFD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pacing w:val="-4"/>
          <w:sz w:val="30"/>
          <w:szCs w:val="30"/>
          <w:cs/>
        </w:rPr>
        <w:t>สินทรัพย์ไม่มีตัวตนที่มีอายุการใช้งานจำกัด วัดมูลค่าด้วยราคาทุนหักค่าตัดจำหน่ายสะสมและขาดทุนจากการด้อยค่า</w:t>
      </w:r>
      <w:r w:rsidR="007072CE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535CA3" w:rsidRPr="00A77BFD">
        <w:rPr>
          <w:rFonts w:asciiTheme="majorHAnsi" w:hAnsiTheme="majorHAnsi" w:cstheme="majorHAns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A77BFD">
        <w:rPr>
          <w:rFonts w:asciiTheme="majorHAnsi" w:hAnsiTheme="majorHAnsi" w:cstheme="majorHAnsi"/>
          <w:sz w:val="30"/>
          <w:szCs w:val="30"/>
          <w:cs/>
        </w:rPr>
        <w:t>ค่าตัดจำหน่ายคำนวณโดยวิธีเส้นตรง</w:t>
      </w:r>
      <w:r w:rsidRPr="00A77BFD">
        <w:rPr>
          <w:rFonts w:asciiTheme="majorHAnsi" w:hAnsiTheme="majorHAnsi" w:cstheme="majorHAnsi"/>
          <w:spacing w:val="-2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</w:t>
      </w:r>
      <w:r w:rsidR="0060781C" w:rsidRPr="00A77BFD">
        <w:rPr>
          <w:rFonts w:asciiTheme="majorHAnsi" w:hAnsiTheme="majorHAnsi"/>
          <w:spacing w:val="-2"/>
          <w:sz w:val="30"/>
          <w:szCs w:val="30"/>
          <w:cs/>
        </w:rPr>
        <w:t>และรับรู้ในกำไรหรือขาดทุน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070E4C5B" w14:textId="77777777" w:rsidR="00DC13A8" w:rsidRPr="00A77BFD" w:rsidRDefault="00DC13A8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F7B713C" w14:textId="74D8C200" w:rsidR="000719F0" w:rsidRPr="00A77BFD" w:rsidRDefault="0060781C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 w:hint="cs"/>
          <w:sz w:val="30"/>
          <w:szCs w:val="30"/>
          <w:cs/>
        </w:rPr>
        <w:t>ประมาณการ</w:t>
      </w:r>
      <w:r w:rsidR="000719F0" w:rsidRPr="00A77BFD">
        <w:rPr>
          <w:rFonts w:asciiTheme="majorHAnsi" w:hAnsiTheme="majorHAnsi" w:cstheme="majorHAnsi"/>
          <w:sz w:val="30"/>
          <w:szCs w:val="30"/>
          <w:cs/>
        </w:rPr>
        <w:t>ระยะเวลาที่คาดว่าจะได้รับประโยชน์</w:t>
      </w:r>
      <w:r w:rsidR="0092491D" w:rsidRPr="00A77BFD">
        <w:rPr>
          <w:rFonts w:asciiTheme="majorHAnsi" w:hAnsiTheme="majorHAnsi" w:cstheme="majorHAnsi" w:hint="cs"/>
          <w:sz w:val="30"/>
          <w:szCs w:val="30"/>
          <w:cs/>
        </w:rPr>
        <w:t>แสดงได้ดังนี้</w:t>
      </w:r>
    </w:p>
    <w:p w14:paraId="379812CF" w14:textId="5C4F22CF" w:rsidR="0092491D" w:rsidRPr="00A77BFD" w:rsidRDefault="0092491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tbl>
      <w:tblPr>
        <w:tblW w:w="9010" w:type="dxa"/>
        <w:tblInd w:w="450" w:type="dxa"/>
        <w:tblLook w:val="0000" w:firstRow="0" w:lastRow="0" w:firstColumn="0" w:lastColumn="0" w:noHBand="0" w:noVBand="0"/>
      </w:tblPr>
      <w:tblGrid>
        <w:gridCol w:w="6480"/>
        <w:gridCol w:w="1195"/>
        <w:gridCol w:w="1335"/>
      </w:tblGrid>
      <w:tr w:rsidR="00FB1900" w:rsidRPr="00A77BFD" w14:paraId="435F4D3D" w14:textId="539D7858" w:rsidTr="003966A5">
        <w:tc>
          <w:tcPr>
            <w:tcW w:w="6480" w:type="dxa"/>
            <w:vAlign w:val="bottom"/>
          </w:tcPr>
          <w:p w14:paraId="213D21A3" w14:textId="42091E28" w:rsidR="00FB1900" w:rsidRPr="00A77BFD" w:rsidRDefault="00FB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41403C43" w14:textId="2A18723E" w:rsidR="00FB1900" w:rsidRPr="00A77BFD" w:rsidRDefault="00FB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3 </w:t>
            </w: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 xml:space="preserve">ถึง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1335" w:type="dxa"/>
          </w:tcPr>
          <w:p w14:paraId="5854AC35" w14:textId="5DF9CF95" w:rsidR="00FB1900" w:rsidRPr="00A77BFD" w:rsidRDefault="00FB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</w:tbl>
    <w:p w14:paraId="3C399CF2" w14:textId="77777777" w:rsidR="00B84042" w:rsidRPr="00A77BFD" w:rsidRDefault="00B84042" w:rsidP="00B84042">
      <w:pPr>
        <w:pStyle w:val="Heading8"/>
        <w:ind w:left="518"/>
        <w:jc w:val="thaiDistribute"/>
        <w:rPr>
          <w:rFonts w:asciiTheme="majorHAnsi" w:hAnsiTheme="majorHAnsi" w:cs="Angsana New"/>
          <w:i/>
          <w:iCs/>
          <w:sz w:val="30"/>
          <w:szCs w:val="30"/>
          <w:lang w:val="th-TH"/>
        </w:rPr>
      </w:pPr>
    </w:p>
    <w:p w14:paraId="7C495C30" w14:textId="77777777" w:rsidR="00B84042" w:rsidRPr="00A77BFD" w:rsidRDefault="00B8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i/>
          <w:iCs/>
          <w:sz w:val="30"/>
          <w:szCs w:val="30"/>
          <w:lang w:val="th-TH"/>
        </w:rPr>
      </w:pPr>
      <w:r w:rsidRPr="00A77BFD">
        <w:rPr>
          <w:rFonts w:asciiTheme="majorHAnsi" w:hAnsiTheme="majorHAnsi"/>
          <w:i/>
          <w:iCs/>
          <w:sz w:val="30"/>
          <w:szCs w:val="30"/>
          <w:cs/>
          <w:lang w:val="th-TH"/>
        </w:rPr>
        <w:br w:type="page"/>
      </w:r>
    </w:p>
    <w:p w14:paraId="4B002EA7" w14:textId="0946CD94" w:rsidR="000719F0" w:rsidRPr="00A77BFD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สัญญาเช่า</w:t>
      </w:r>
    </w:p>
    <w:p w14:paraId="26E92CDD" w14:textId="40982143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AB7A369" w14:textId="2BB15B0F" w:rsidR="000719F0" w:rsidRPr="00A77BFD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33242F" w:rsidRPr="00A77BFD">
        <w:rPr>
          <w:rFonts w:asciiTheme="majorHAnsi" w:hAnsiTheme="majorHAnsi" w:cstheme="majorHAnsi" w:hint="cs"/>
          <w:sz w:val="30"/>
          <w:szCs w:val="30"/>
          <w:cs/>
        </w:rPr>
        <w:t xml:space="preserve"> เมื่อ</w:t>
      </w:r>
      <w:r w:rsidRPr="00A77BFD">
        <w:rPr>
          <w:rFonts w:asciiTheme="majorHAnsi" w:hAnsiTheme="majorHAnsi" w:cstheme="majorHAns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33242F" w:rsidRPr="00A77BFD">
        <w:rPr>
          <w:rFonts w:asciiTheme="majorHAnsi" w:hAnsiTheme="majorHAns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42049FBA" w14:textId="67F83208" w:rsidR="000719F0" w:rsidRPr="00A77BFD" w:rsidRDefault="000719F0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46707F55" w14:textId="37051350" w:rsidR="000719F0" w:rsidRPr="00A77BFD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ในฐานะผู้เช่า</w:t>
      </w:r>
    </w:p>
    <w:p w14:paraId="64D1B4C5" w14:textId="58C2A553" w:rsidR="000719F0" w:rsidRPr="00A77BFD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C10E20D" w14:textId="7B2E8F54" w:rsidR="000719F0" w:rsidRPr="00A77BFD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เอกเทศ</w:t>
      </w:r>
      <w:r w:rsidR="0033242F" w:rsidRPr="00A77BFD">
        <w:rPr>
          <w:rFonts w:asciiTheme="majorHAnsi" w:hAnsiTheme="majorHAnsi" w:cstheme="majorHAnsi" w:hint="cs"/>
          <w:sz w:val="30"/>
          <w:szCs w:val="30"/>
          <w:cs/>
        </w:rPr>
        <w:t>ของแต่ละส่วนประกอบ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สำหรับสัญญาเช่าอสังหาริมทรัพย์</w:t>
      </w:r>
      <w:r w:rsidR="0033242F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3242F" w:rsidRPr="00A77BFD">
        <w:rPr>
          <w:rFonts w:asciiTheme="majorHAnsi" w:hAnsiTheme="majorHAnsi" w:cstheme="majorHAnsi" w:hint="cs"/>
          <w:sz w:val="30"/>
          <w:szCs w:val="30"/>
          <w:cs/>
        </w:rPr>
        <w:t>ทั้งหมด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6D8A8A3A" w14:textId="00EE7B95" w:rsidR="008A6C43" w:rsidRPr="00A77BFD" w:rsidRDefault="008A6C43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0058EED1" w14:textId="0A6F66FD" w:rsidR="000719F0" w:rsidRPr="00A77BFD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A77BFD">
        <w:rPr>
          <w:rFonts w:asciiTheme="majorHAnsi" w:hAnsiTheme="majorHAnsi" w:cstheme="majorHAns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546E7C" w:rsidRPr="00A77BFD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ECE9C66" w14:textId="0752E081" w:rsidR="005236C3" w:rsidRPr="00A77BFD" w:rsidRDefault="005236C3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009AC487" w14:textId="08B6829E" w:rsidR="000719F0" w:rsidRPr="00A77BFD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A77BFD">
        <w:rPr>
          <w:rFonts w:asciiTheme="majorHAnsi" w:hAnsiTheme="majorHAnsi" w:cstheme="majorHAns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="00546E7C" w:rsidRPr="00A77BFD">
        <w:rPr>
          <w:rFonts w:asciiTheme="majorHAnsi" w:hAnsiTheme="majorHAnsi" w:cstheme="majorHAnsi"/>
          <w:b/>
          <w:sz w:val="30"/>
          <w:szCs w:val="30"/>
        </w:rPr>
        <w:br/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33242F" w:rsidRPr="00A77BFD">
        <w:rPr>
          <w:rFonts w:asciiTheme="majorHAnsi" w:hAnsiTheme="majorHAnsi" w:cstheme="majorHAnsi" w:hint="cs"/>
          <w:b/>
          <w:sz w:val="30"/>
          <w:szCs w:val="30"/>
          <w:cs/>
        </w:rPr>
        <w:t>จ่ายล่วงหน้า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รวมกับต้นทุนทางตรงเริ่มแรก</w:t>
      </w:r>
      <w:r w:rsidR="0033242F" w:rsidRPr="00A77BFD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</w:t>
      </w:r>
      <w:r w:rsidR="0033242F" w:rsidRPr="00A77BFD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86A404F" w14:textId="019D3055" w:rsidR="00651E50" w:rsidRPr="00A77BFD" w:rsidRDefault="00651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sz w:val="30"/>
          <w:szCs w:val="30"/>
          <w:cs/>
        </w:rPr>
      </w:pPr>
    </w:p>
    <w:p w14:paraId="699ACC70" w14:textId="6738C678" w:rsidR="00546E7C" w:rsidRPr="00A77BFD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A77BFD">
        <w:rPr>
          <w:rFonts w:asciiTheme="majorHAnsi" w:hAnsiTheme="majorHAnsi" w:cstheme="majorHAns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C86E47" w:rsidRPr="00A77BFD">
        <w:rPr>
          <w:rFonts w:asciiTheme="majorHAnsi" w:hAnsiTheme="majorHAnsi" w:cstheme="majorHAnsi" w:hint="cs"/>
          <w:b/>
          <w:sz w:val="30"/>
          <w:szCs w:val="30"/>
          <w:cs/>
        </w:rPr>
        <w:t>ต้องจ่าย</w:t>
      </w:r>
      <w:r w:rsidR="00AF1830" w:rsidRPr="00A77BFD">
        <w:rPr>
          <w:rFonts w:asciiTheme="majorHAnsi" w:hAnsiTheme="majorHAnsi" w:cstheme="majorHAnsi" w:hint="cs"/>
          <w:b/>
          <w:sz w:val="30"/>
          <w:szCs w:val="30"/>
          <w:cs/>
        </w:rPr>
        <w:t>ทั้งหมดตาม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สัญญา</w:t>
      </w:r>
      <w:r w:rsidR="00C86E47" w:rsidRPr="00A77BFD">
        <w:rPr>
          <w:rFonts w:asciiTheme="majorHAnsi" w:hAnsiTheme="majorHAnsi" w:cstheme="majorHAnsi" w:hint="cs"/>
          <w:b/>
          <w:sz w:val="30"/>
          <w:szCs w:val="30"/>
          <w:cs/>
        </w:rPr>
        <w:t xml:space="preserve"> ทั้งนี้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กลุ่มบริษัท</w:t>
      </w:r>
      <w:r w:rsidR="00546E7C" w:rsidRPr="00A77BFD">
        <w:rPr>
          <w:rFonts w:asciiTheme="majorHAnsi" w:hAnsiTheme="majorHAnsi" w:cstheme="majorHAnsi" w:hint="cs"/>
          <w:b/>
          <w:sz w:val="30"/>
          <w:szCs w:val="30"/>
          <w:cs/>
        </w:rPr>
        <w:t>ใ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ช้อัตราดอกเบี้ยเงินกู้ยืมส่วนเพิ่มของกลุ่มบริษัท</w:t>
      </w:r>
      <w:r w:rsidR="007D2605" w:rsidRPr="00A77BFD">
        <w:rPr>
          <w:rFonts w:asciiTheme="majorHAnsi" w:hAnsiTheme="majorHAnsi" w:cstheme="majorHAnsi" w:hint="cs"/>
          <w:b/>
          <w:sz w:val="30"/>
          <w:szCs w:val="30"/>
          <w:cs/>
        </w:rPr>
        <w:t>หรืออัตราดอกเบี้ยตามนัยของสัญญาเช่า</w:t>
      </w:r>
      <w:r w:rsidR="00AF1830" w:rsidRPr="00A77BFD">
        <w:rPr>
          <w:rFonts w:asciiTheme="majorHAnsi" w:hAnsiTheme="majorHAnsi"/>
          <w:b/>
          <w:sz w:val="30"/>
          <w:szCs w:val="30"/>
          <w:cs/>
        </w:rPr>
        <w:t>ในการคิดลดเป็นมูลค่าปัจจุบัน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066726D" w14:textId="77777777" w:rsidR="00834D73" w:rsidRPr="00A77BFD" w:rsidRDefault="00834D73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D167910" w14:textId="2639695F" w:rsidR="000719F0" w:rsidRPr="00A77BFD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A77BFD">
        <w:rPr>
          <w:rFonts w:asciiTheme="majorHAnsi" w:hAnsiTheme="majorHAnsi" w:cstheme="majorHAns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6A2E98" w:rsidRPr="00A77BFD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b/>
          <w:spacing w:val="-4"/>
          <w:sz w:val="30"/>
          <w:szCs w:val="30"/>
          <w:cs/>
        </w:rPr>
        <w:t>จะถูกวัดมูลค่าใหม่เมื่อมีการเปลี่ยนแปลงสัญญาเช่าหรือ</w:t>
      </w:r>
      <w:r w:rsidR="00AF1830" w:rsidRPr="00A77BFD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มี</w:t>
      </w:r>
      <w:r w:rsidRPr="00A77BFD">
        <w:rPr>
          <w:rFonts w:asciiTheme="majorHAnsi" w:hAnsiTheme="majorHAnsi" w:cstheme="majorHAnsi"/>
          <w:b/>
          <w:spacing w:val="-4"/>
          <w:sz w:val="30"/>
          <w:szCs w:val="30"/>
          <w:cs/>
        </w:rPr>
        <w:t>การเปลี่ยนแปลงการประเมินการ</w:t>
      </w:r>
      <w:r w:rsidR="00AF1830" w:rsidRPr="00A77BFD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เลือก</w:t>
      </w:r>
      <w:r w:rsidRPr="00A77BFD">
        <w:rPr>
          <w:rFonts w:asciiTheme="majorHAnsi" w:hAnsiTheme="majorHAnsi" w:cstheme="majorHAnsi"/>
          <w:b/>
          <w:spacing w:val="-4"/>
          <w:sz w:val="30"/>
          <w:szCs w:val="30"/>
          <w:cs/>
        </w:rPr>
        <w:t>ใช้สิทธิ</w:t>
      </w:r>
      <w:r w:rsidR="00AF1830" w:rsidRPr="00A77BFD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ที่ระบุในสัญญา</w:t>
      </w:r>
      <w:r w:rsidR="00C86E47" w:rsidRPr="00A77BFD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เช่า</w:t>
      </w:r>
      <w:r w:rsidR="006A2E98" w:rsidRPr="00A77BFD">
        <w:rPr>
          <w:rFonts w:asciiTheme="majorHAnsi" w:hAnsiTheme="majorHAnsi" w:cstheme="majorHAnsi"/>
          <w:b/>
          <w:spacing w:val="-4"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="00AF1830" w:rsidRPr="00A77BFD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6DDC27F" w14:textId="4B64AC67" w:rsidR="000719F0" w:rsidRPr="00A77BFD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i/>
          <w:iCs/>
          <w:sz w:val="30"/>
          <w:szCs w:val="30"/>
        </w:rPr>
      </w:pPr>
      <w:r w:rsidRPr="00A77BFD">
        <w:rPr>
          <w:rFonts w:asciiTheme="majorHAnsi" w:hAnsiTheme="majorHAnsi" w:cstheme="majorHAnsi"/>
          <w:b/>
          <w:i/>
          <w:iCs/>
          <w:sz w:val="30"/>
          <w:szCs w:val="30"/>
          <w:cs/>
        </w:rPr>
        <w:t>ในฐานะผู้ให้เช่า</w:t>
      </w:r>
    </w:p>
    <w:p w14:paraId="28474EFB" w14:textId="75A17290" w:rsidR="00651E50" w:rsidRPr="00A77BFD" w:rsidRDefault="00651E5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37628716" w14:textId="1F1F58F5" w:rsidR="000719F0" w:rsidRPr="00A77BFD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A77BFD">
        <w:rPr>
          <w:rFonts w:asciiTheme="majorHAnsi" w:hAnsiTheme="majorHAnsi" w:cstheme="majorHAns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96C0D11" w14:textId="4C5CDD4B" w:rsidR="00746BE3" w:rsidRPr="00A77BFD" w:rsidRDefault="00746BE3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5D1CC9B" w14:textId="2A30F5E2" w:rsidR="000719F0" w:rsidRPr="00A77BFD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A77BFD">
        <w:rPr>
          <w:rFonts w:asciiTheme="majorHAnsi" w:hAnsiTheme="majorHAnsi" w:cstheme="majorHAnsi"/>
          <w:b/>
          <w:sz w:val="30"/>
          <w:szCs w:val="30"/>
          <w:cs/>
        </w:rPr>
        <w:t>ณ วันเริ่มต้นของสัญญา</w:t>
      </w:r>
      <w:r w:rsidR="00AF1830" w:rsidRPr="00A77BFD">
        <w:rPr>
          <w:rFonts w:asciiTheme="majorHAnsi" w:hAnsiTheme="majorHAnsi" w:cstheme="majorHAnsi" w:hint="cs"/>
          <w:b/>
          <w:sz w:val="30"/>
          <w:szCs w:val="30"/>
          <w:cs/>
        </w:rPr>
        <w:t>ให้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เช่า</w:t>
      </w:r>
      <w:r w:rsidR="00AF1830" w:rsidRPr="00A77BFD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="00AF1830" w:rsidRPr="00A77BFD">
        <w:rPr>
          <w:rFonts w:asciiTheme="majorHAnsi" w:hAnsiTheme="majorHAnsi"/>
          <w:b/>
          <w:sz w:val="30"/>
          <w:szCs w:val="30"/>
          <w:cs/>
        </w:rPr>
        <w:t>กลุ่มบริษัท</w:t>
      </w:r>
      <w:r w:rsidR="00AF1830" w:rsidRPr="00A77BFD">
        <w:rPr>
          <w:rFonts w:asciiTheme="majorHAnsi" w:hAnsiTheme="majorHAnsi" w:hint="cs"/>
          <w:b/>
          <w:sz w:val="30"/>
          <w:szCs w:val="30"/>
          <w:cs/>
        </w:rPr>
        <w:t>พิจารณาจัดประเภทสัญญาเช่า</w:t>
      </w:r>
      <w:r w:rsidR="00AF1830" w:rsidRPr="00A77BFD">
        <w:rPr>
          <w:rFonts w:asciiTheme="majorHAnsi" w:hAnsiTheme="majorHAnsi" w:cstheme="majorHAnsi" w:hint="cs"/>
          <w:b/>
          <w:sz w:val="30"/>
          <w:szCs w:val="30"/>
          <w:cs/>
        </w:rPr>
        <w:t>ที่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AF1830" w:rsidRPr="00A77BFD">
        <w:rPr>
          <w:rFonts w:asciiTheme="majorHAnsi" w:hAnsiTheme="majorHAnsi"/>
          <w:b/>
          <w:sz w:val="30"/>
          <w:szCs w:val="30"/>
          <w:cs/>
        </w:rPr>
        <w:t>ที่ไม่เข้าเงื่อนไข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1CA337CB" w14:textId="34CE697A" w:rsidR="000719F0" w:rsidRPr="00A77BFD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20818D3F" w14:textId="51FFC793" w:rsidR="000A683F" w:rsidRPr="00A77BFD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A77BFD">
        <w:rPr>
          <w:rFonts w:asciiTheme="majorHAnsi" w:hAnsiTheme="majorHAnsi" w:cstheme="majorHAnsi"/>
          <w:b/>
          <w:sz w:val="30"/>
          <w:szCs w:val="30"/>
          <w:cs/>
        </w:rPr>
        <w:t>กลุ่มบริษัทรับรู้ค่าเช่า</w:t>
      </w:r>
      <w:r w:rsidR="00AF1830" w:rsidRPr="00A77BFD">
        <w:rPr>
          <w:rFonts w:asciiTheme="majorHAnsi" w:hAnsiTheme="majorHAnsi" w:cstheme="majorHAnsi" w:hint="cs"/>
          <w:b/>
          <w:sz w:val="30"/>
          <w:szCs w:val="30"/>
          <w:cs/>
        </w:rPr>
        <w:t>รับ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จากสัญญาเช่าดำเนินงาน</w:t>
      </w:r>
      <w:r w:rsidR="00AF1830" w:rsidRPr="00A77BFD">
        <w:rPr>
          <w:rFonts w:asciiTheme="majorHAnsi" w:hAnsiTheme="majorHAnsi"/>
          <w:b/>
          <w:sz w:val="30"/>
          <w:szCs w:val="30"/>
          <w:cs/>
        </w:rPr>
        <w:t>ในกำไรหรือขาดทุน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77BFD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ค่าเช่าที่อาจเกิดขึ้นรับรู้เป็นรายได้</w:t>
      </w:r>
      <w:r w:rsidR="00AF1830" w:rsidRPr="00A77BFD">
        <w:rPr>
          <w:rFonts w:asciiTheme="majorHAnsi" w:hAnsiTheme="majorHAnsi" w:cstheme="majorHAnsi" w:hint="cs"/>
          <w:b/>
          <w:sz w:val="30"/>
          <w:szCs w:val="30"/>
          <w:cs/>
        </w:rPr>
        <w:t>อื่น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 xml:space="preserve">ในรอบระยะเวลาบัญชีที่ได้รับ </w:t>
      </w:r>
    </w:p>
    <w:p w14:paraId="4FD16BBD" w14:textId="77777777" w:rsidR="00AF1830" w:rsidRPr="00A77BFD" w:rsidRDefault="00AF183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164F854C" w14:textId="63591084" w:rsidR="00CE6AB7" w:rsidRPr="00A77BFD" w:rsidRDefault="00CE6AB7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A77BFD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</w:t>
      </w:r>
      <w:r w:rsidRPr="00A77BF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3B97C2B" w14:textId="6ADB8EDD" w:rsidR="00CE6AB7" w:rsidRPr="00A77BFD" w:rsidRDefault="00CE6AB7" w:rsidP="007D260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70178" w14:textId="0801183B" w:rsidR="00C8539F" w:rsidRPr="00A77BFD" w:rsidRDefault="00CE6AB7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A77B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7BFD">
        <w:rPr>
          <w:rFonts w:asciiTheme="majorBidi" w:hAnsiTheme="majorBidi" w:cstheme="majorBidi"/>
          <w:sz w:val="30"/>
          <w:szCs w:val="30"/>
        </w:rPr>
        <w:br/>
      </w:r>
      <w:r w:rsidRPr="00A77BFD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B73807" w:rsidRPr="00A77BF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77BFD">
        <w:rPr>
          <w:rFonts w:asciiTheme="majorBidi" w:hAnsiTheme="majorBidi" w:cstheme="majorBidi"/>
          <w:sz w:val="30"/>
          <w:szCs w:val="30"/>
          <w:cs/>
        </w:rPr>
        <w:t xml:space="preserve">จะทำการประมาณมูลค่าที่คาดว่าจะได้รับคืน </w:t>
      </w:r>
      <w:r w:rsidR="00E17789" w:rsidRPr="00A77BFD">
        <w:rPr>
          <w:rFonts w:asciiTheme="majorBidi" w:hAnsiTheme="majorBidi" w:cstheme="majorBidi"/>
          <w:sz w:val="30"/>
          <w:szCs w:val="30"/>
          <w:cs/>
        </w:rPr>
        <w:t xml:space="preserve">สำหรับค่าความนิยมจะประมาณมูลค่าที่คาดว่าจะได้รับคืนทุกปี ในช่วงเวลาเดียวกัน </w:t>
      </w:r>
      <w:r w:rsidR="00B73807" w:rsidRPr="00A77BFD">
        <w:rPr>
          <w:rFonts w:asciiTheme="majorBidi" w:hAnsi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</w:t>
      </w:r>
      <w:r w:rsidR="003850CC" w:rsidRPr="00A77BFD">
        <w:rPr>
          <w:rFonts w:asciiTheme="majorBidi" w:hAnsiTheme="majorBidi"/>
          <w:sz w:val="30"/>
          <w:szCs w:val="30"/>
          <w:cs/>
        </w:rPr>
        <w:br/>
      </w:r>
      <w:r w:rsidR="00E17789" w:rsidRPr="00A77BFD">
        <w:rPr>
          <w:rFonts w:asciiTheme="majorBidi" w:hAnsiTheme="majorBidi"/>
          <w:sz w:val="30"/>
          <w:szCs w:val="30"/>
          <w:cs/>
        </w:rPr>
        <w:t>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B73807" w:rsidRPr="00A77BFD">
        <w:rPr>
          <w:rFonts w:asciiTheme="majorBidi" w:hAnsiTheme="majorBidi" w:hint="cs"/>
          <w:sz w:val="30"/>
          <w:szCs w:val="30"/>
          <w:cs/>
        </w:rPr>
        <w:t xml:space="preserve"> </w:t>
      </w:r>
      <w:r w:rsidR="00C8539F" w:rsidRPr="00A77BFD">
        <w:rPr>
          <w:rFonts w:asciiTheme="majorBidi" w:hAnsiTheme="majorBidi" w:cstheme="majorBidi"/>
          <w:sz w:val="30"/>
          <w:szCs w:val="30"/>
          <w:cs/>
        </w:rPr>
        <w:t>ขาดทุนจาก</w:t>
      </w:r>
      <w:r w:rsidR="003850CC" w:rsidRPr="00A77BFD">
        <w:rPr>
          <w:rFonts w:asciiTheme="majorBidi" w:hAnsiTheme="majorBidi" w:cstheme="majorBidi"/>
          <w:sz w:val="30"/>
          <w:szCs w:val="30"/>
          <w:cs/>
        </w:rPr>
        <w:br/>
      </w:r>
      <w:r w:rsidR="00C8539F" w:rsidRPr="00A77BFD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</w:t>
      </w:r>
      <w:r w:rsidR="00652087" w:rsidRPr="00A77BFD">
        <w:rPr>
          <w:rFonts w:asciiTheme="majorBidi" w:hAnsiTheme="majorBidi" w:cstheme="majorBidi"/>
          <w:sz w:val="30"/>
          <w:szCs w:val="30"/>
          <w:cs/>
        </w:rPr>
        <w:br/>
      </w:r>
      <w:r w:rsidR="00C8539F" w:rsidRPr="00A77BFD">
        <w:rPr>
          <w:rFonts w:asciiTheme="majorBidi" w:hAnsiTheme="majorBidi" w:cstheme="majorBidi"/>
          <w:sz w:val="30"/>
          <w:szCs w:val="30"/>
          <w:cs/>
        </w:rPr>
        <w:t xml:space="preserve">การคำนวณมูลค่าที่คาดว่าจะได้รับคืน </w:t>
      </w:r>
      <w:r w:rsidR="00C8539F" w:rsidRPr="00A77BFD">
        <w:rPr>
          <w:rFonts w:asciiTheme="majorBidi" w:hAnsi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</w:t>
      </w:r>
      <w:r w:rsidR="00652087" w:rsidRPr="00A77BFD">
        <w:rPr>
          <w:rFonts w:asciiTheme="majorBidi" w:hAnsiTheme="majorBidi"/>
          <w:sz w:val="30"/>
          <w:szCs w:val="30"/>
          <w:cs/>
        </w:rPr>
        <w:br/>
      </w:r>
      <w:r w:rsidR="00C8539F" w:rsidRPr="00A77BFD">
        <w:rPr>
          <w:rFonts w:asciiTheme="majorBidi" w:hAnsiTheme="majorBidi"/>
          <w:spacing w:val="-4"/>
          <w:sz w:val="30"/>
          <w:szCs w:val="30"/>
          <w:cs/>
        </w:rPr>
        <w:t xml:space="preserve">กลับรายการ </w:t>
      </w:r>
      <w:r w:rsidR="00C8539F" w:rsidRPr="00A77BFD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</w:t>
      </w:r>
      <w:r w:rsidR="00C8539F" w:rsidRPr="00A77BFD">
        <w:rPr>
          <w:rFonts w:asciiTheme="majorBidi" w:hAnsiTheme="majorBidi" w:cstheme="majorBidi"/>
          <w:sz w:val="30"/>
          <w:szCs w:val="30"/>
          <w:cs/>
        </w:rPr>
        <w:t>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C8539F" w:rsidRPr="00A77BFD">
        <w:rPr>
          <w:rFonts w:asciiTheme="majorBidi" w:hAnsiTheme="majorBidi" w:cstheme="majorBidi"/>
          <w:sz w:val="30"/>
          <w:szCs w:val="30"/>
        </w:rPr>
        <w:t xml:space="preserve"> </w:t>
      </w:r>
    </w:p>
    <w:p w14:paraId="38E413A2" w14:textId="77777777" w:rsidR="00CF500F" w:rsidRPr="00A77BFD" w:rsidRDefault="00CF500F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B4E5FFA" w14:textId="7AB7CA7C" w:rsidR="00CE6AB7" w:rsidRPr="00A77BFD" w:rsidRDefault="00CE6AB7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A77BFD">
        <w:rPr>
          <w:rFonts w:asciiTheme="majorBidi" w:hAnsiTheme="majorBidi" w:cstheme="majorBidi"/>
          <w:sz w:val="30"/>
          <w:szCs w:val="30"/>
        </w:rPr>
        <w:t xml:space="preserve"> </w:t>
      </w:r>
      <w:r w:rsidRPr="00A77BFD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E17789" w:rsidRPr="00A77B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7BFD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C79D099" w14:textId="522B152D" w:rsidR="00D81A29" w:rsidRPr="00A77BFD" w:rsidRDefault="00D81A29" w:rsidP="007D2605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F30CFB6" w14:textId="086E37D1" w:rsidR="000719F0" w:rsidRPr="00A77BFD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A77BF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1E9D4F10" w14:textId="07600580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3EED967" w14:textId="1B0E0950" w:rsidR="000719F0" w:rsidRPr="00A77BFD" w:rsidRDefault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  <w:r w:rsidRPr="00A77BFD">
        <w:rPr>
          <w:rFonts w:asciiTheme="majorHAnsi" w:hAnsiTheme="majorHAnsi" w:cstheme="majorHAnsi"/>
          <w:iCs/>
          <w:sz w:val="30"/>
          <w:szCs w:val="30"/>
          <w:cs/>
        </w:rPr>
        <w:t>โครงการสมทบเงิน</w:t>
      </w:r>
    </w:p>
    <w:p w14:paraId="4D170DEC" w14:textId="04880367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87DF7D8" w14:textId="59D84EB1" w:rsidR="000719F0" w:rsidRPr="00A77BFD" w:rsidRDefault="000719F0" w:rsidP="007D26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A77BFD">
        <w:rPr>
          <w:rFonts w:asciiTheme="majorHAnsi" w:hAnsiTheme="majorHAnsi" w:cstheme="majorHAnsi"/>
          <w:i/>
          <w:sz w:val="30"/>
          <w:szCs w:val="30"/>
          <w:cs/>
        </w:rPr>
        <w:t>ภาระผูกพันในการสมทบเข้า</w:t>
      </w:r>
      <w:r w:rsidR="00161BD5" w:rsidRPr="00A77BFD">
        <w:rPr>
          <w:rFonts w:asciiTheme="majorHAnsi" w:hAnsiTheme="majorHAnsi"/>
          <w:i/>
          <w:sz w:val="30"/>
          <w:szCs w:val="30"/>
          <w:cs/>
        </w:rPr>
        <w:t>กองทุนสำรองเลี้ยงชีพสำหรับพนักงานของ</w:t>
      </w:r>
      <w:r w:rsidR="00161BD5" w:rsidRPr="00A77BFD">
        <w:rPr>
          <w:rFonts w:asciiTheme="majorHAnsi" w:hAnsiTheme="majorHAnsi" w:hint="cs"/>
          <w:i/>
          <w:sz w:val="30"/>
          <w:szCs w:val="30"/>
          <w:cs/>
        </w:rPr>
        <w:t>กลุ่มบริษัท</w:t>
      </w:r>
      <w:r w:rsidRPr="00A77BFD">
        <w:rPr>
          <w:rFonts w:asciiTheme="majorHAnsi" w:hAnsiTheme="majorHAnsi" w:cstheme="majorHAns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B827137" w14:textId="5F8CCCF5" w:rsidR="001A4953" w:rsidRPr="00A77BFD" w:rsidRDefault="001A495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</w:p>
    <w:p w14:paraId="20AE16B0" w14:textId="03CACB3D" w:rsidR="000719F0" w:rsidRPr="00A77BFD" w:rsidRDefault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  <w:r w:rsidRPr="00A77BFD">
        <w:rPr>
          <w:rFonts w:asciiTheme="majorHAnsi" w:hAnsiTheme="majorHAnsi" w:cstheme="majorHAnsi"/>
          <w:iCs/>
          <w:sz w:val="30"/>
          <w:szCs w:val="30"/>
          <w:cs/>
        </w:rPr>
        <w:t>โครงการผลประโยชน์ที่กำหนดไว้</w:t>
      </w:r>
    </w:p>
    <w:p w14:paraId="51A92A24" w14:textId="15E39FB5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6D2C596" w14:textId="0865F964" w:rsidR="000719F0" w:rsidRPr="00A77BFD" w:rsidRDefault="000719F0" w:rsidP="007D2605">
      <w:pPr>
        <w:ind w:left="540"/>
        <w:jc w:val="thaiDistribute"/>
        <w:rPr>
          <w:rFonts w:asciiTheme="majorHAnsi" w:hAnsiTheme="majorHAnsi" w:cstheme="majorHAnsi"/>
          <w:i/>
          <w:sz w:val="30"/>
          <w:szCs w:val="30"/>
          <w:cs/>
        </w:rPr>
      </w:pPr>
      <w:r w:rsidRPr="00A77BFD">
        <w:rPr>
          <w:rFonts w:asciiTheme="majorHAnsi" w:hAnsiTheme="majorHAnsi" w:cstheme="majorHAns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161BD5" w:rsidRPr="00A77BFD">
        <w:rPr>
          <w:rFonts w:asciiTheme="majorHAnsi" w:hAnsiTheme="majorHAnsi" w:cstheme="majorHAnsi" w:hint="cs"/>
          <w:i/>
          <w:sz w:val="30"/>
          <w:szCs w:val="30"/>
          <w:cs/>
        </w:rPr>
        <w:t>ซึ่ง</w:t>
      </w:r>
      <w:r w:rsidRPr="00A77BFD">
        <w:rPr>
          <w:rFonts w:asciiTheme="majorHAnsi" w:hAnsiTheme="majorHAnsi" w:cstheme="majorHAnsi"/>
          <w:i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</w:t>
      </w:r>
      <w:r w:rsidR="003850CC" w:rsidRPr="00A77BFD">
        <w:rPr>
          <w:rFonts w:asciiTheme="majorHAnsi" w:hAnsiTheme="majorHAnsi" w:cstheme="majorHAnsi"/>
          <w:i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i/>
          <w:sz w:val="30"/>
          <w:szCs w:val="30"/>
          <w:cs/>
        </w:rPr>
        <w:t xml:space="preserve">แต่ละหน่วยที่ประมาณการไว้ </w:t>
      </w:r>
    </w:p>
    <w:p w14:paraId="2EF2CC28" w14:textId="30D44FCB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sz w:val="30"/>
          <w:szCs w:val="30"/>
        </w:rPr>
      </w:pPr>
    </w:p>
    <w:p w14:paraId="338EEB01" w14:textId="4B1D148B" w:rsidR="000719F0" w:rsidRPr="00A77BFD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i/>
          <w:sz w:val="30"/>
          <w:szCs w:val="30"/>
        </w:rPr>
      </w:pPr>
      <w:r w:rsidRPr="00A77BFD">
        <w:rPr>
          <w:rFonts w:asciiTheme="majorHAnsi" w:hAnsiTheme="majorHAnsi" w:cstheme="majorHAns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77BFD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i/>
          <w:sz w:val="30"/>
          <w:szCs w:val="30"/>
          <w:cs/>
        </w:rPr>
        <w:t>กำไรหรือขาดทุนจากการประมาณการตาม</w:t>
      </w:r>
      <w:r w:rsidR="003850CC" w:rsidRPr="00A77BFD">
        <w:rPr>
          <w:rFonts w:asciiTheme="majorHAnsi" w:hAnsiTheme="majorHAnsi" w:cstheme="majorHAnsi"/>
          <w:i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A77BFD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0E5D73" w:rsidRPr="00A77BFD">
        <w:rPr>
          <w:rFonts w:asciiTheme="majorHAnsi" w:hAnsiTheme="majorHAnsi" w:cstheme="majorHAnsi"/>
          <w:i/>
          <w:sz w:val="30"/>
          <w:szCs w:val="30"/>
        </w:rPr>
        <w:br/>
      </w:r>
      <w:r w:rsidRPr="00A77BFD">
        <w:rPr>
          <w:rFonts w:asciiTheme="majorHAnsi" w:hAnsiTheme="majorHAnsi" w:cstheme="majorHAns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CDA625A" w14:textId="607E674D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sz w:val="30"/>
          <w:szCs w:val="30"/>
        </w:rPr>
      </w:pPr>
    </w:p>
    <w:p w14:paraId="6B88C313" w14:textId="0A6DC3A3" w:rsidR="00912163" w:rsidRPr="00A77BFD" w:rsidRDefault="000719F0" w:rsidP="007D2605">
      <w:pPr>
        <w:ind w:left="540"/>
        <w:jc w:val="thaiDistribute"/>
        <w:rPr>
          <w:sz w:val="30"/>
          <w:szCs w:val="30"/>
        </w:rPr>
      </w:pPr>
      <w:r w:rsidRPr="00A77BFD">
        <w:rPr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FF70A0D" w14:textId="77777777" w:rsidR="00D9153B" w:rsidRPr="00A77BFD" w:rsidRDefault="00D9153B" w:rsidP="007D2605">
      <w:pPr>
        <w:ind w:left="540"/>
        <w:jc w:val="thaiDistribute"/>
        <w:rPr>
          <w:sz w:val="30"/>
          <w:szCs w:val="30"/>
        </w:rPr>
      </w:pPr>
    </w:p>
    <w:p w14:paraId="3EFE18D9" w14:textId="35AA0093" w:rsidR="00C55E7A" w:rsidRPr="00A77BFD" w:rsidRDefault="00C55E7A" w:rsidP="007D2605">
      <w:pPr>
        <w:ind w:left="540"/>
        <w:jc w:val="thaiDistribute"/>
        <w:rPr>
          <w:sz w:val="30"/>
          <w:szCs w:val="30"/>
        </w:rPr>
      </w:pPr>
      <w:r w:rsidRPr="00A77BFD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3850CC" w:rsidRPr="00A77BFD">
        <w:rPr>
          <w:sz w:val="30"/>
          <w:szCs w:val="30"/>
          <w:cs/>
        </w:rPr>
        <w:br/>
      </w:r>
      <w:r w:rsidRPr="00A77BFD">
        <w:rPr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5397283" w14:textId="7AEF94EF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 w:cstheme="majorHAnsi"/>
          <w:iCs/>
          <w:sz w:val="30"/>
          <w:szCs w:val="30"/>
        </w:rPr>
      </w:pPr>
    </w:p>
    <w:p w14:paraId="77EACD39" w14:textId="17080933" w:rsidR="000719F0" w:rsidRPr="00A77BFD" w:rsidRDefault="000719F0" w:rsidP="007D26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HAnsi" w:hAnsiTheme="majorHAnsi" w:cstheme="majorHAnsi"/>
          <w:i/>
          <w:sz w:val="30"/>
          <w:szCs w:val="30"/>
        </w:rPr>
      </w:pPr>
      <w:r w:rsidRPr="00A77BFD">
        <w:rPr>
          <w:rFonts w:asciiTheme="majorHAnsi" w:hAnsiTheme="majorHAnsi" w:cstheme="majorHAns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77BFD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i/>
          <w:sz w:val="30"/>
          <w:szCs w:val="30"/>
          <w:cs/>
        </w:rPr>
        <w:t>หนี้สินรับรู้ด้วยมูลค่าที่คาดว่า</w:t>
      </w:r>
      <w:r w:rsidR="003850CC" w:rsidRPr="00A77BFD">
        <w:rPr>
          <w:rFonts w:asciiTheme="majorHAnsi" w:hAnsiTheme="majorHAnsi" w:cstheme="majorHAnsi"/>
          <w:i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i/>
          <w:sz w:val="30"/>
          <w:szCs w:val="30"/>
          <w:cs/>
        </w:rPr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47DD53A" w14:textId="32FF21D1" w:rsidR="000719F0" w:rsidRPr="00A77BFD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1092D16C" w14:textId="00C12566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B78E2D1" w14:textId="7CCAB244" w:rsidR="000719F0" w:rsidRPr="00A77BFD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b/>
          <w:bCs/>
          <w:color w:val="3535E3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="003850CC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pacing w:val="-10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</w:t>
      </w:r>
    </w:p>
    <w:p w14:paraId="17A249D0" w14:textId="313FBAF8" w:rsidR="000719F0" w:rsidRPr="00A77BFD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</w:p>
    <w:p w14:paraId="47F67AF7" w14:textId="02257F9E" w:rsidR="000719F0" w:rsidRPr="00A77BFD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A77BFD">
        <w:rPr>
          <w:rFonts w:asciiTheme="majorHAnsi" w:hAnsiTheme="majorHAnsi" w:cstheme="majorHAnsi"/>
          <w:iCs/>
          <w:sz w:val="30"/>
          <w:szCs w:val="30"/>
          <w:cs/>
        </w:rPr>
        <w:t>ประมาณการค่าประกันความเสียหาย</w:t>
      </w:r>
    </w:p>
    <w:p w14:paraId="55D83DBB" w14:textId="739D7902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3C50D44" w14:textId="351B949B" w:rsidR="000719F0" w:rsidRPr="00A77BFD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  </w:t>
      </w:r>
    </w:p>
    <w:p w14:paraId="7374A846" w14:textId="77777777" w:rsidR="00B84042" w:rsidRPr="00A77BFD" w:rsidRDefault="00B8404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</w:p>
    <w:p w14:paraId="30ECD864" w14:textId="24BFF708" w:rsidR="000719F0" w:rsidRPr="00A77BFD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A77BFD">
        <w:rPr>
          <w:rFonts w:asciiTheme="majorHAnsi" w:hAnsiTheme="majorHAnsi" w:cstheme="majorHAns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  <w:r w:rsidR="00544F29" w:rsidRPr="00A77BFD">
        <w:rPr>
          <w:rFonts w:asciiTheme="majorHAnsi" w:hAnsiTheme="majorHAnsi" w:cstheme="majorHAnsi"/>
          <w:iCs/>
          <w:sz w:val="30"/>
          <w:szCs w:val="30"/>
        </w:rPr>
        <w:t xml:space="preserve"> </w:t>
      </w:r>
    </w:p>
    <w:p w14:paraId="0936331F" w14:textId="737D1481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7F53E7FA" w14:textId="73C5DE1F" w:rsidR="000719F0" w:rsidRPr="00A77BFD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A77BFD">
        <w:rPr>
          <w:rFonts w:asciiTheme="majorHAnsi" w:hAnsiTheme="majorHAnsi" w:cstheme="majorHAnsi"/>
          <w:sz w:val="30"/>
          <w:szCs w:val="30"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</w:t>
      </w:r>
      <w:r w:rsidR="00A05A3C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ดำเนินสัญญาต่อ 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5CB0C8C3" w14:textId="77777777" w:rsidR="00061C21" w:rsidRPr="00A77BFD" w:rsidRDefault="00061C21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C22413E" w14:textId="686E796C" w:rsidR="000719F0" w:rsidRPr="00A77BFD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092DB899" w14:textId="71351A2B" w:rsidR="000719F0" w:rsidRPr="00A77BFD" w:rsidRDefault="000719F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HAnsi" w:hAnsiTheme="majorHAnsi" w:cstheme="majorHAnsi"/>
          <w:sz w:val="30"/>
          <w:szCs w:val="30"/>
        </w:rPr>
      </w:pPr>
    </w:p>
    <w:p w14:paraId="3A0F8D97" w14:textId="032166B3" w:rsidR="000719F0" w:rsidRPr="00A77BFD" w:rsidRDefault="000719F0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74C30" w:rsidRPr="00A77BFD">
        <w:rPr>
          <w:rFonts w:asciiTheme="majorHAnsi" w:hAnsiTheme="majorHAnsi" w:cstheme="majorHAnsi"/>
          <w:sz w:val="30"/>
          <w:szCs w:val="30"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E631DE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7B893AE0" w14:textId="77777777" w:rsidR="0007315B" w:rsidRPr="00A77BFD" w:rsidRDefault="0007315B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AF8AAEA" w14:textId="77777777" w:rsidR="00B84042" w:rsidRPr="00A77BFD" w:rsidRDefault="00B84042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B14B770" w14:textId="77777777" w:rsidR="00B84042" w:rsidRPr="00A77BFD" w:rsidRDefault="00B84042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72C3D25" w14:textId="77777777" w:rsidR="006C0708" w:rsidRPr="00A77BFD" w:rsidRDefault="006C0708" w:rsidP="007D260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ดังนี้ </w:t>
      </w:r>
    </w:p>
    <w:p w14:paraId="27329B78" w14:textId="77777777" w:rsidR="006C0708" w:rsidRPr="00A77BFD" w:rsidRDefault="006C0708" w:rsidP="007D2605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ข้อมูลระดับ </w:t>
      </w:r>
      <w:r w:rsidRPr="00A77BFD">
        <w:rPr>
          <w:rFonts w:asciiTheme="majorHAnsi" w:hAnsiTheme="majorHAnsi" w:cstheme="majorHAnsi"/>
          <w:sz w:val="30"/>
          <w:szCs w:val="30"/>
          <w:lang w:val="en-US" w:bidi="th-TH"/>
        </w:rPr>
        <w:t xml:space="preserve">1 </w:t>
      </w:r>
      <w:r w:rsidRPr="00A77BFD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B831B11" w14:textId="77777777" w:rsidR="006C0708" w:rsidRPr="00A77BFD" w:rsidRDefault="006C0708" w:rsidP="007D2605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>ข้อมูลระดับ</w:t>
      </w:r>
      <w:r w:rsidRPr="00A77BFD">
        <w:rPr>
          <w:rFonts w:asciiTheme="majorHAnsi" w:hAnsiTheme="majorHAnsi" w:cstheme="majorHAnsi"/>
          <w:sz w:val="30"/>
          <w:szCs w:val="30"/>
          <w:lang w:bidi="th-TH"/>
        </w:rPr>
        <w:t xml:space="preserve"> 2  </w:t>
      </w: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77BFD">
        <w:rPr>
          <w:rFonts w:asciiTheme="majorHAnsi" w:hAnsiTheme="majorHAnsi" w:cstheme="majorHAnsi"/>
          <w:sz w:val="30"/>
          <w:szCs w:val="30"/>
          <w:lang w:bidi="th-TH"/>
        </w:rPr>
        <w:t>1</w:t>
      </w:r>
    </w:p>
    <w:p w14:paraId="4FB23829" w14:textId="77777777" w:rsidR="006C0708" w:rsidRPr="00A77BFD" w:rsidRDefault="006C0708" w:rsidP="007D2605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>ข้อมูลระดับ</w:t>
      </w:r>
      <w:r w:rsidRPr="00A77BFD">
        <w:rPr>
          <w:rFonts w:asciiTheme="majorHAnsi" w:hAnsiTheme="majorHAnsi" w:cstheme="majorHAnsi"/>
          <w:sz w:val="30"/>
          <w:szCs w:val="30"/>
          <w:lang w:bidi="th-TH"/>
        </w:rPr>
        <w:t xml:space="preserve"> 3  </w:t>
      </w: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947840" w14:textId="77777777" w:rsidR="006C0708" w:rsidRPr="00A77BFD" w:rsidRDefault="006C0708" w:rsidP="007D2605">
      <w:pPr>
        <w:pStyle w:val="BodyText"/>
        <w:tabs>
          <w:tab w:val="clear" w:pos="454"/>
        </w:tabs>
        <w:spacing w:after="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537B591" w14:textId="52AF13B9" w:rsidR="006C0708" w:rsidRPr="00A77BFD" w:rsidRDefault="006C0708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</w:t>
      </w:r>
      <w:r w:rsidRPr="00A77BFD">
        <w:rPr>
          <w:rFonts w:asciiTheme="majorHAnsi" w:hAnsiTheme="majorHAnsi" w:cstheme="majorHAnsi" w:hint="cs"/>
          <w:sz w:val="30"/>
          <w:szCs w:val="30"/>
          <w:cs/>
        </w:rPr>
        <w:t>น</w:t>
      </w:r>
    </w:p>
    <w:p w14:paraId="7D2A2C4B" w14:textId="77777777" w:rsidR="006C0708" w:rsidRPr="00A77BFD" w:rsidRDefault="006C0708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</w:p>
    <w:p w14:paraId="0E4AF57D" w14:textId="6CB88098" w:rsidR="006C0708" w:rsidRPr="00A77BFD" w:rsidRDefault="006C0708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pacing w:val="-4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</w:t>
      </w:r>
      <w:r w:rsidRPr="00A77BFD">
        <w:rPr>
          <w:rFonts w:asciiTheme="majorHAnsi" w:hAnsiTheme="majorHAnsi" w:cstheme="majorHAnsi"/>
          <w:sz w:val="30"/>
          <w:szCs w:val="30"/>
          <w:cs/>
        </w:rPr>
        <w:t>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1B7A2B1" w14:textId="302A4470" w:rsidR="000719F0" w:rsidRPr="00A77BFD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0B9A240" w14:textId="2201CCC8" w:rsidR="000719F0" w:rsidRPr="00A77BFD" w:rsidRDefault="000719F0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652087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</w:t>
      </w:r>
      <w:r w:rsidR="006C0708" w:rsidRPr="00A77BFD">
        <w:rPr>
          <w:rFonts w:asciiTheme="majorHAnsi" w:hAnsiTheme="majorHAnsi" w:cstheme="majorHAnsi" w:hint="cs"/>
          <w:sz w:val="30"/>
          <w:szCs w:val="30"/>
          <w:cs/>
        </w:rPr>
        <w:t>ของเครื่องมือทางการเงิน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ณ วันที่รับรู้รายการเมื่อเริ่มแรกแตกต่างจากราคาของการทำรายการ</w:t>
      </w:r>
      <w:r w:rsidR="006C0708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</w:t>
      </w:r>
      <w:r w:rsidR="006C0708" w:rsidRPr="00A77BFD">
        <w:rPr>
          <w:rFonts w:asciiTheme="majorHAnsi" w:hAnsiTheme="majorHAnsi"/>
          <w:sz w:val="30"/>
          <w:szCs w:val="30"/>
          <w:cs/>
        </w:rPr>
        <w:t>และรับรู้ในกำไรหรือขาดทุนทันที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="006C0708" w:rsidRPr="00A77BFD">
        <w:rPr>
          <w:rFonts w:asciiTheme="majorHAnsi" w:hAnsiTheme="majorHAnsi"/>
          <w:sz w:val="30"/>
          <w:szCs w:val="30"/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6C0708" w:rsidRPr="00A77BFD">
        <w:rPr>
          <w:rFonts w:asciiTheme="majorHAnsi" w:hAnsiTheme="majorHAnsi"/>
          <w:sz w:val="30"/>
          <w:szCs w:val="30"/>
        </w:rPr>
        <w:t>3</w:t>
      </w:r>
      <w:r w:rsidR="006C0708" w:rsidRPr="00A77BFD">
        <w:rPr>
          <w:rFonts w:asciiTheme="majorHAnsi" w:hAnsiTheme="majorHAnsi"/>
          <w:sz w:val="30"/>
          <w:szCs w:val="30"/>
          <w:cs/>
        </w:rPr>
        <w:t xml:space="preserve"> ผลต่างดังกล่าวจะ</w:t>
      </w:r>
      <w:r w:rsidRPr="00A77BFD">
        <w:rPr>
          <w:rFonts w:asciiTheme="majorHAnsi" w:hAnsiTheme="majorHAnsi" w:cstheme="majorHAnsi"/>
          <w:sz w:val="30"/>
          <w:szCs w:val="30"/>
          <w:cs/>
        </w:rPr>
        <w:t>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6C0708" w:rsidRPr="00A77BFD">
        <w:rPr>
          <w:rFonts w:asciiTheme="majorHAnsi" w:hAnsiTheme="majorHAnsi"/>
          <w:sz w:val="30"/>
          <w:szCs w:val="30"/>
          <w:cs/>
        </w:rPr>
        <w:t>หรือจนกว่ามูลค่ายุติธรรมมีการโอนเปลี่ยนลำดับชั้น</w:t>
      </w:r>
      <w:r w:rsidRPr="00A77BFD">
        <w:rPr>
          <w:rFonts w:asciiTheme="majorHAnsi" w:hAnsiTheme="majorHAnsi" w:cstheme="majorHAnsi"/>
          <w:sz w:val="30"/>
          <w:szCs w:val="30"/>
          <w:cs/>
        </w:rPr>
        <w:t>หรือเมื่อรายการดังกล่าวสิ้นสุดลง</w:t>
      </w:r>
      <w:r w:rsidRPr="00A77BFD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09EF3925" w14:textId="77777777" w:rsidR="006C0708" w:rsidRPr="00A77BFD" w:rsidRDefault="006C0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0117D00A" w14:textId="4A2B950D" w:rsidR="00570FFE" w:rsidRPr="00A77BFD" w:rsidRDefault="00570FFE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ทุนเรือนหุ้น</w:t>
      </w:r>
    </w:p>
    <w:p w14:paraId="0994CEE0" w14:textId="0501DEF4" w:rsidR="00570FFE" w:rsidRPr="00A77BFD" w:rsidRDefault="00570FFE" w:rsidP="007D2605">
      <w:pPr>
        <w:pStyle w:val="BodyText"/>
        <w:spacing w:after="0"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1268B" w14:textId="3F88BA42" w:rsidR="00570FFE" w:rsidRPr="00A77BFD" w:rsidRDefault="00570FFE" w:rsidP="0034685E">
      <w:pPr>
        <w:pStyle w:val="AccPolicyHeading"/>
        <w:rPr>
          <w:rFonts w:cs="Angsana New"/>
          <w:cs/>
        </w:rPr>
      </w:pPr>
      <w:r w:rsidRPr="00A77BFD">
        <w:rPr>
          <w:cs/>
        </w:rPr>
        <w:t xml:space="preserve">  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4FF0146F" w14:textId="5AA48CF3" w:rsidR="00C149F7" w:rsidRPr="00A77BFD" w:rsidRDefault="00C149F7" w:rsidP="0034685E">
      <w:pPr>
        <w:pStyle w:val="AccPolicyHeading"/>
        <w:rPr>
          <w:cs/>
        </w:rPr>
      </w:pPr>
    </w:p>
    <w:p w14:paraId="0A5FC1EA" w14:textId="0D283C99" w:rsidR="000719F0" w:rsidRPr="00A77BFD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รายได้</w:t>
      </w:r>
      <w:r w:rsidR="00262383" w:rsidRPr="00A77BFD"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169EDBDE" w14:textId="2509DD44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B054AFA" w14:textId="472D12BF" w:rsidR="0030000B" w:rsidRPr="00A77BFD" w:rsidRDefault="0030000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A77BFD">
        <w:rPr>
          <w:rFonts w:asciiTheme="majorBidi" w:eastAsia="EucrosiaUPCBold" w:hAnsiTheme="majorBidi" w:cstheme="majorBidi"/>
          <w:i/>
          <w:iCs/>
          <w:cs/>
        </w:rPr>
        <w:t>(</w:t>
      </w:r>
      <w:r w:rsidRPr="00A77BFD">
        <w:rPr>
          <w:rFonts w:asciiTheme="majorBidi" w:eastAsia="EucrosiaUPCBold" w:hAnsiTheme="majorBidi" w:cstheme="majorBidi"/>
          <w:i/>
          <w:iCs/>
          <w:lang w:val="en-US"/>
        </w:rPr>
        <w:t>1</w:t>
      </w:r>
      <w:r w:rsidRPr="00A77BFD">
        <w:rPr>
          <w:rFonts w:asciiTheme="majorBidi" w:eastAsia="EucrosiaUPCBold" w:hAnsiTheme="majorBidi" w:cstheme="majorBidi"/>
          <w:i/>
          <w:iCs/>
          <w:cs/>
        </w:rPr>
        <w:t>) การ</w:t>
      </w:r>
      <w:r w:rsidRPr="00A77BFD">
        <w:rPr>
          <w:rFonts w:asciiTheme="majorBidi" w:eastAsia="EucrosiaUPCBold" w:hAnsiTheme="majorBidi" w:cstheme="majorBidi" w:hint="cs"/>
          <w:i/>
          <w:iCs/>
          <w:cs/>
        </w:rPr>
        <w:t>รับรู้รายได้</w:t>
      </w:r>
    </w:p>
    <w:p w14:paraId="45514D0A" w14:textId="77777777" w:rsidR="0030000B" w:rsidRPr="00A77BFD" w:rsidRDefault="0030000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44E022F2" w14:textId="6ED62BAD" w:rsidR="001721D4" w:rsidRPr="00A77BFD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760972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0000B" w:rsidRPr="00A77BFD">
        <w:rPr>
          <w:rFonts w:asciiTheme="majorHAnsi" w:hAnsiTheme="majorHAnsi"/>
          <w:sz w:val="30"/>
          <w:szCs w:val="30"/>
          <w:cs/>
        </w:rPr>
        <w:t>รายได้ที่รับรู้ไม่รวม</w:t>
      </w:r>
      <w:r w:rsidRPr="00A77BFD">
        <w:rPr>
          <w:rFonts w:asciiTheme="majorHAnsi" w:hAnsiTheme="majorHAnsi" w:cstheme="majorHAnsi"/>
          <w:sz w:val="30"/>
          <w:szCs w:val="30"/>
          <w:cs/>
        </w:rPr>
        <w:t>ภาษีมูลค่าเพิ่ม</w:t>
      </w:r>
      <w:r w:rsidR="00760972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5EE381C5" w14:textId="3B136BFD" w:rsidR="000719F0" w:rsidRPr="00A77BFD" w:rsidRDefault="000719F0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HAnsi" w:eastAsia="Times New Roman" w:hAnsiTheme="majorHAnsi" w:cstheme="majorHAnsi"/>
          <w:sz w:val="30"/>
          <w:szCs w:val="30"/>
          <w:lang w:val="en-US"/>
        </w:rPr>
      </w:pPr>
      <w:r w:rsidRPr="00A77BFD">
        <w:rPr>
          <w:rFonts w:asciiTheme="majorHAnsi" w:eastAsia="Times New Roman" w:hAnsiTheme="majorHAnsi" w:cstheme="majorHAnsi"/>
          <w:sz w:val="30"/>
          <w:szCs w:val="30"/>
          <w:cs/>
          <w:lang w:val="en-US"/>
        </w:rPr>
        <w:t>รายได้จากการขายสินค้ารับรู้</w:t>
      </w:r>
      <w:r w:rsidR="0030000B" w:rsidRPr="00A77BFD">
        <w:rPr>
          <w:rFonts w:asciiTheme="majorHAnsi" w:eastAsia="Times New Roman" w:hAnsiTheme="majorHAnsi" w:cstheme="majorHAnsi" w:hint="cs"/>
          <w:sz w:val="30"/>
          <w:szCs w:val="30"/>
          <w:cs/>
          <w:lang w:val="en-US"/>
        </w:rPr>
        <w:t xml:space="preserve"> ณ วันที่</w:t>
      </w:r>
      <w:r w:rsidRPr="00A77BFD">
        <w:rPr>
          <w:rFonts w:asciiTheme="majorHAnsi" w:eastAsia="Times New Roman" w:hAnsiTheme="majorHAnsi" w:cstheme="majorHAnsi"/>
          <w:sz w:val="30"/>
          <w:szCs w:val="30"/>
          <w:cs/>
          <w:lang w:val="en-US"/>
        </w:rPr>
        <w:t>มีการส่งมอบสินค้าให้กับลูกค้า</w:t>
      </w:r>
      <w:r w:rsidRPr="00A77BFD">
        <w:rPr>
          <w:rFonts w:asciiTheme="majorHAnsi" w:eastAsia="Times New Roman" w:hAnsiTheme="majorHAnsi" w:cstheme="majorHAnsi"/>
          <w:sz w:val="30"/>
          <w:szCs w:val="30"/>
          <w:lang w:val="en-US"/>
        </w:rPr>
        <w:t xml:space="preserve"> </w:t>
      </w:r>
    </w:p>
    <w:p w14:paraId="654AD40F" w14:textId="54B1B6C8" w:rsidR="00423EF5" w:rsidRPr="00A77BFD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546429E8" w14:textId="4B8D743E" w:rsidR="001721D4" w:rsidRPr="00A77BFD" w:rsidRDefault="00DD7A5D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 w:hint="cs"/>
          <w:sz w:val="30"/>
          <w:szCs w:val="30"/>
          <w:cs/>
        </w:rPr>
        <w:t>รายได้จากการก่อสร้างและ</w:t>
      </w:r>
      <w:r w:rsidR="001721D4" w:rsidRPr="00A77BFD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 w:rsidRPr="00A77B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21D4" w:rsidRPr="00A77BFD">
        <w:rPr>
          <w:rFonts w:asciiTheme="majorBidi" w:hAnsiTheme="majorBidi" w:cstheme="majorBidi"/>
          <w:sz w:val="30"/>
          <w:szCs w:val="30"/>
          <w:cs/>
        </w:rPr>
        <w:t>รับรู้ตลอดช่วงเวลาหนึ่ง</w:t>
      </w:r>
      <w:r w:rsidR="001721D4" w:rsidRPr="00A77BFD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โดยอ้างอิงกับขั้นความสำเร็จของงาน</w:t>
      </w:r>
      <w:r w:rsidRPr="00A77BFD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หรือ</w:t>
      </w:r>
      <w:r w:rsidR="001721D4" w:rsidRPr="00A77BFD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เมื่อได้ให้บริการ ขั้นความสำเร็จของงานประเมินโดยใช้วิธีการสำรวจงานที่ได้ทำแล้ว</w:t>
      </w:r>
      <w:r w:rsidRPr="00A77BFD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หรือ</w:t>
      </w:r>
      <w:r w:rsidR="001721D4" w:rsidRPr="00A77BFD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อัตราส่วนของต้นทุนที่เกิดขึ้นแล้วจนถึงปัจจุบันกับประมาณการต้นทุนทั้งสิ้น</w:t>
      </w:r>
      <w:r w:rsidRPr="00A77BFD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ที่เหมาะสมของแต่ละสัญญา โดยเลือกวิธีที่ดีที่สุดที่สะท้อนการโอนงานไปยังลูกค้า ซึ่งจะพิจารณาตามลักษณะของงานและข้อกำหนดตามสัญญา</w:t>
      </w:r>
      <w:r w:rsidR="001721D4" w:rsidRPr="00A77BFD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0CB1593A" w14:textId="13AD3314" w:rsidR="0030000B" w:rsidRPr="00A77BFD" w:rsidRDefault="0030000B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70D0D" w14:textId="7C690EAC" w:rsidR="0030000B" w:rsidRPr="00A77BFD" w:rsidRDefault="0030000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 w:cstheme="majorBidi"/>
          <w:i/>
          <w:iCs/>
          <w:cs/>
        </w:rPr>
      </w:pPr>
      <w:r w:rsidRPr="00A77BFD">
        <w:rPr>
          <w:rFonts w:asciiTheme="majorBidi" w:eastAsia="EucrosiaUPCBold" w:hAnsiTheme="majorBidi" w:cstheme="majorBidi"/>
          <w:i/>
          <w:iCs/>
          <w:cs/>
        </w:rPr>
        <w:t>(</w:t>
      </w:r>
      <w:r w:rsidRPr="00A77BFD">
        <w:rPr>
          <w:rFonts w:asciiTheme="majorBidi" w:eastAsia="EucrosiaUPCBold" w:hAnsiTheme="majorBidi" w:cstheme="majorBidi"/>
          <w:i/>
          <w:iCs/>
        </w:rPr>
        <w:t>2</w:t>
      </w:r>
      <w:r w:rsidRPr="00A77BFD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="004A24E2" w:rsidRPr="00A77BFD">
        <w:rPr>
          <w:rFonts w:asciiTheme="majorBidi" w:eastAsia="EucrosiaUPCBold" w:hAnsiTheme="majorBidi" w:cstheme="majorBidi" w:hint="cs"/>
          <w:i/>
          <w:iCs/>
          <w:cs/>
        </w:rPr>
        <w:t xml:space="preserve"> </w:t>
      </w:r>
      <w:r w:rsidRPr="00A77BFD">
        <w:rPr>
          <w:rFonts w:asciiTheme="majorBidi" w:eastAsia="EucrosiaUPCBold" w:hAnsiTheme="majorBidi" w:cstheme="majorBidi" w:hint="cs"/>
          <w:i/>
          <w:iCs/>
          <w:cs/>
        </w:rPr>
        <w:t>ยอดคงเหลือของสัญญา</w:t>
      </w:r>
    </w:p>
    <w:p w14:paraId="16AB17A7" w14:textId="68F4D89E" w:rsidR="0030000B" w:rsidRPr="00A77BFD" w:rsidRDefault="0030000B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02FD" w14:textId="381FA758" w:rsidR="00196AA6" w:rsidRPr="00A77BFD" w:rsidRDefault="00196AA6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="Angsana New"/>
          <w:sz w:val="30"/>
          <w:szCs w:val="30"/>
        </w:rPr>
      </w:pPr>
      <w:r w:rsidRPr="00A77BFD">
        <w:rPr>
          <w:rFonts w:asciiTheme="majorBidi" w:hAnsiTheme="majorBidi" w:cs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3163B422" w14:textId="59025C09" w:rsidR="00196AA6" w:rsidRPr="00A77BFD" w:rsidRDefault="00196AA6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="Angsana New"/>
          <w:sz w:val="30"/>
          <w:szCs w:val="30"/>
        </w:rPr>
      </w:pPr>
    </w:p>
    <w:p w14:paraId="4A919D63" w14:textId="6A131D58" w:rsidR="00196AA6" w:rsidRPr="00A77BFD" w:rsidRDefault="00196AA6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9B8B384" w14:textId="77777777" w:rsidR="0007315B" w:rsidRPr="00A77BFD" w:rsidRDefault="0007315B" w:rsidP="007D26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CA02A9B" w14:textId="0BCCF077" w:rsidR="000719F0" w:rsidRPr="00A77BFD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ภาษีเงินได้</w:t>
      </w:r>
    </w:p>
    <w:p w14:paraId="078F7493" w14:textId="5031CC30" w:rsidR="000719F0" w:rsidRPr="00A77BFD" w:rsidRDefault="000719F0" w:rsidP="007D2605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577CCF9" w14:textId="23B063EB" w:rsidR="000719F0" w:rsidRPr="00A77BFD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64358" w:rsidRPr="00A77BFD">
        <w:rPr>
          <w:rFonts w:asciiTheme="majorHAnsi" w:hAnsiTheme="majorHAnsi" w:cstheme="majorHAnsi" w:hint="cs"/>
          <w:sz w:val="30"/>
          <w:szCs w:val="30"/>
          <w:cs/>
        </w:rPr>
        <w:t>ซึ่ง</w:t>
      </w:r>
      <w:r w:rsidRPr="00A77BFD">
        <w:rPr>
          <w:rFonts w:asciiTheme="majorHAnsi" w:hAnsiTheme="majorHAnsi" w:cstheme="majorHAnsi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A77BFD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7FFF2E51" w14:textId="26EAD43F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7BA0CCAA" w14:textId="6B80A240" w:rsidR="000719F0" w:rsidRPr="00A77BFD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 </w:t>
      </w:r>
      <w:r w:rsidR="00EA7EAF" w:rsidRPr="00A77BFD">
        <w:rPr>
          <w:rFonts w:asciiTheme="majorHAnsi" w:hAnsiTheme="majorHAnsi" w:cstheme="majorHAnsi" w:hint="cs"/>
          <w:sz w:val="30"/>
          <w:szCs w:val="30"/>
          <w:cs/>
        </w:rPr>
        <w:t xml:space="preserve">หรือที่คาดว่ามีผลบังคับใช้ </w:t>
      </w:r>
      <w:r w:rsidRPr="00A77BFD">
        <w:rPr>
          <w:rFonts w:asciiTheme="majorHAnsi" w:hAnsiTheme="majorHAnsi" w:cstheme="majorHAnsi"/>
          <w:sz w:val="30"/>
          <w:szCs w:val="30"/>
          <w:cs/>
        </w:rPr>
        <w:t>ณ วันที่รายงาน ตลอดจนการปรับปรุงทางภาษีที่เกี่ยวกับรายการในปีก่อนๆ</w:t>
      </w:r>
    </w:p>
    <w:p w14:paraId="62D87DAE" w14:textId="51FA41AC" w:rsidR="000719F0" w:rsidRPr="00A77BFD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265A7A04" w14:textId="4399EE86" w:rsidR="000719F0" w:rsidRPr="00A77BFD" w:rsidRDefault="000719F0" w:rsidP="007D2605">
      <w:pPr>
        <w:pStyle w:val="BodyText"/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E631DE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ผลแตกต่างชั่วคราว</w:t>
      </w:r>
      <w:r w:rsidR="00964358" w:rsidRPr="00A77BFD">
        <w:rPr>
          <w:rFonts w:asciiTheme="majorHAnsi" w:hAnsiTheme="majorHAnsi" w:cstheme="majorHAnsi" w:hint="cs"/>
          <w:sz w:val="30"/>
          <w:szCs w:val="30"/>
          <w:cs/>
        </w:rPr>
        <w:t>สำห</w:t>
      </w:r>
      <w:r w:rsidR="00964358" w:rsidRPr="00A77BFD">
        <w:rPr>
          <w:rFonts w:asciiTheme="majorHAnsi" w:hAnsiTheme="majorHAnsi" w:cstheme="majorHAnsi"/>
          <w:sz w:val="30"/>
          <w:szCs w:val="30"/>
          <w:cs/>
        </w:rPr>
        <w:t>รั</w:t>
      </w:r>
      <w:r w:rsidR="00C149F7" w:rsidRPr="00A77BFD">
        <w:rPr>
          <w:rFonts w:asciiTheme="majorHAnsi" w:hAnsiTheme="majorHAnsi" w:cstheme="majorHAnsi"/>
          <w:sz w:val="30"/>
          <w:szCs w:val="30"/>
          <w:cs/>
        </w:rPr>
        <w:t>บ</w:t>
      </w:r>
      <w:r w:rsidRPr="00A77BFD">
        <w:rPr>
          <w:rFonts w:asciiTheme="majorHAnsi" w:hAnsiTheme="majorHAnsi" w:cstheme="majorHAnsi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="00E631DE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ที่เกี่ยวข้องกับเงินลงทุนในบริษัทย่อย</w:t>
      </w:r>
      <w:r w:rsidR="008058ED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และ</w:t>
      </w:r>
      <w:r w:rsidR="008058ED" w:rsidRPr="00A77BFD">
        <w:rPr>
          <w:rFonts w:asciiTheme="majorHAnsi" w:hAnsiTheme="majorHAnsi" w:cstheme="majorHAnsi" w:hint="cs"/>
          <w:sz w:val="30"/>
          <w:szCs w:val="30"/>
          <w:cs/>
        </w:rPr>
        <w:t>บริษัทร่วม</w:t>
      </w:r>
      <w:r w:rsidRPr="00A77BFD">
        <w:rPr>
          <w:rFonts w:asciiTheme="majorHAnsi" w:hAnsiTheme="majorHAnsi" w:cstheme="majorHAns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366A7B4D" w14:textId="7CF5664A" w:rsidR="000719F0" w:rsidRPr="00A77BFD" w:rsidRDefault="000719F0" w:rsidP="007D2605">
      <w:pPr>
        <w:pStyle w:val="BodyText"/>
        <w:spacing w:after="0" w:line="240" w:lineRule="auto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631DE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วันที่สิ้นรอบระยะเวลาที่รายงานโดยใช้อัตราภาษีที่ประกาศใช้หรือที่คาดว่ามีผลบังคับใช้ ณ วันที่รายงาน</w:t>
      </w:r>
      <w:r w:rsidR="00964358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964358" w:rsidRPr="00A77BFD">
        <w:rPr>
          <w:rFonts w:asciiTheme="majorHAnsi" w:hAnsiTheme="majorHAns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9050267" w14:textId="1C3CE170" w:rsidR="004F3A53" w:rsidRPr="00A77BFD" w:rsidRDefault="004F3A53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056D7D0B" w14:textId="0D4B6F84" w:rsidR="000719F0" w:rsidRPr="00A77BFD" w:rsidRDefault="000719F0" w:rsidP="007D2605">
      <w:pPr>
        <w:pStyle w:val="BodyText"/>
        <w:spacing w:after="0" w:line="240" w:lineRule="auto"/>
        <w:ind w:left="547" w:right="29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652087" w:rsidRPr="00A77BFD">
        <w:rPr>
          <w:rFonts w:asciiTheme="majorHAnsi" w:hAnsiTheme="majorHAnsi" w:cstheme="majorHAnsi"/>
          <w:sz w:val="30"/>
          <w:szCs w:val="30"/>
          <w:cs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613A2F8" w14:textId="252EB966" w:rsidR="000719F0" w:rsidRPr="00A77BFD" w:rsidRDefault="000719F0" w:rsidP="007D2605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  <w:sz w:val="24"/>
          <w:szCs w:val="24"/>
          <w:lang w:val="en-US"/>
        </w:rPr>
      </w:pPr>
    </w:p>
    <w:p w14:paraId="2135AC35" w14:textId="40603742" w:rsidR="000719F0" w:rsidRPr="00A77BFD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กำไร</w:t>
      </w:r>
      <w:r w:rsidR="006847D9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t xml:space="preserve"> (ขาดทุน) </w:t>
      </w: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 xml:space="preserve">ต่อหุ้น </w:t>
      </w:r>
    </w:p>
    <w:p w14:paraId="231C247A" w14:textId="5185BA53" w:rsidR="000719F0" w:rsidRPr="00A77BFD" w:rsidRDefault="000719F0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09B03125" w14:textId="3CFE79FB" w:rsidR="000719F0" w:rsidRPr="00A77BFD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CF640D">
        <w:rPr>
          <w:rFonts w:asciiTheme="majorHAnsi" w:hAnsiTheme="majorHAnsi" w:cstheme="majorHAnsi"/>
          <w:b/>
          <w:spacing w:val="4"/>
          <w:sz w:val="30"/>
          <w:szCs w:val="30"/>
          <w:cs/>
        </w:rPr>
        <w:t>กำไร</w:t>
      </w:r>
      <w:r w:rsidR="006847D9" w:rsidRPr="00CF640D">
        <w:rPr>
          <w:rFonts w:asciiTheme="majorHAnsi" w:hAnsiTheme="majorHAnsi" w:cstheme="majorHAnsi" w:hint="cs"/>
          <w:b/>
          <w:spacing w:val="4"/>
          <w:sz w:val="30"/>
          <w:szCs w:val="30"/>
          <w:cs/>
        </w:rPr>
        <w:t xml:space="preserve"> (ขาดทุน) </w:t>
      </w:r>
      <w:r w:rsidRPr="00CF640D">
        <w:rPr>
          <w:rFonts w:asciiTheme="majorHAnsi" w:hAnsiTheme="majorHAnsi" w:cstheme="majorHAnsi"/>
          <w:b/>
          <w:spacing w:val="4"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</w:t>
      </w:r>
      <w:r w:rsidRPr="00A77BFD">
        <w:rPr>
          <w:rFonts w:asciiTheme="majorHAnsi" w:hAnsiTheme="majorHAnsi" w:cstheme="majorHAnsi"/>
          <w:b/>
          <w:sz w:val="30"/>
          <w:szCs w:val="30"/>
          <w:cs/>
        </w:rPr>
        <w:t>หุ้นสามัญถัวเฉลี่ยถ่วงน้ำหนักที่ออกจำหน่ายระหว่างปี</w:t>
      </w:r>
    </w:p>
    <w:p w14:paraId="63C054D0" w14:textId="54B64834" w:rsidR="000719F0" w:rsidRPr="00A77BFD" w:rsidRDefault="000719F0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46D1D2D1" w14:textId="726B160A" w:rsidR="007B00B8" w:rsidRPr="00A77BFD" w:rsidRDefault="007565F1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C8637F6" w14:textId="77777777" w:rsidR="007565F1" w:rsidRPr="00A77BFD" w:rsidRDefault="007565F1" w:rsidP="007D2605">
      <w:pPr>
        <w:pStyle w:val="ListParagraph"/>
        <w:spacing w:after="0" w:line="240" w:lineRule="auto"/>
        <w:ind w:left="518" w:right="-108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E8C6AF9" w14:textId="6E44AAF6" w:rsidR="00F550FE" w:rsidRPr="00A77BFD" w:rsidRDefault="007565F1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</w:t>
      </w:r>
      <w:r w:rsidRPr="00A77BFD">
        <w:rPr>
          <w:rFonts w:asciiTheme="majorHAnsi" w:hAnsiTheme="majorHAnsi" w:cstheme="majorHAnsi"/>
          <w:spacing w:val="4"/>
          <w:sz w:val="30"/>
          <w:szCs w:val="30"/>
          <w:cs/>
        </w:rPr>
        <w:t>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Pr="00A77BFD">
        <w:rPr>
          <w:rFonts w:asciiTheme="majorHAnsi" w:hAnsiTheme="majorHAnsi" w:cstheme="majorHAnsi"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5C9BFB2" w14:textId="77777777" w:rsidR="007565F1" w:rsidRPr="00A77BFD" w:rsidRDefault="007565F1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62E857E6" w14:textId="350B4553" w:rsidR="000719F0" w:rsidRPr="00A77BFD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68103ED" w14:textId="46EEA664" w:rsidR="000719F0" w:rsidRPr="00A77BFD" w:rsidRDefault="000719F0" w:rsidP="007D2605">
      <w:pPr>
        <w:ind w:left="540"/>
        <w:jc w:val="thaiDistribute"/>
        <w:rPr>
          <w:rFonts w:asciiTheme="majorHAnsi" w:hAnsiTheme="majorHAnsi" w:cstheme="majorHAnsi"/>
          <w:sz w:val="28"/>
          <w:szCs w:val="28"/>
        </w:rPr>
      </w:pPr>
    </w:p>
    <w:p w14:paraId="1E8047C2" w14:textId="5E7AC73D" w:rsidR="000719F0" w:rsidRPr="00A77BFD" w:rsidRDefault="000719F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73A665F" w14:textId="403F4A36" w:rsidR="00CE4757" w:rsidRPr="00A77BFD" w:rsidRDefault="00CE4757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570ED28E" w14:textId="6EB082BA" w:rsidR="00DF0240" w:rsidRPr="00A77BFD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0493FE0E" w14:textId="3C860287" w:rsidR="00DF0240" w:rsidRPr="00A77BFD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7C1BCBA8" w14:textId="42B420F8" w:rsidR="00DF0240" w:rsidRPr="00A77BFD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13619939" w14:textId="03110527" w:rsidR="00DF0240" w:rsidRPr="00A77BFD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3EFF4830" w14:textId="68ACA61E" w:rsidR="00DF0240" w:rsidRPr="00A77BFD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0B2348B2" w14:textId="369F30A0" w:rsidR="00DF0240" w:rsidRPr="00A77BFD" w:rsidRDefault="00DF0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07F1EAA" w14:textId="48B60D26" w:rsidR="00D5381B" w:rsidRPr="00A77BFD" w:rsidRDefault="00D5381B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</w:rPr>
        <w:t>การซื้อบริษัทย่อย</w:t>
      </w:r>
    </w:p>
    <w:p w14:paraId="2DB60C32" w14:textId="3BFE9AD4" w:rsidR="00D5381B" w:rsidRPr="001D44D4" w:rsidRDefault="00D5381B" w:rsidP="00D5381B">
      <w:pPr>
        <w:pStyle w:val="BodyText2"/>
        <w:ind w:left="540"/>
        <w:rPr>
          <w:cs/>
        </w:rPr>
      </w:pPr>
    </w:p>
    <w:p w14:paraId="5DEC53DE" w14:textId="0C2A1780" w:rsidR="00F97346" w:rsidRPr="00A77BFD" w:rsidRDefault="00571B16" w:rsidP="00571B16">
      <w:pPr>
        <w:pStyle w:val="BodyText2"/>
        <w:ind w:left="540"/>
        <w:rPr>
          <w:i/>
          <w:iCs/>
          <w:lang w:val="en-US"/>
        </w:rPr>
      </w:pPr>
      <w:r w:rsidRPr="00A77BFD">
        <w:rPr>
          <w:i/>
          <w:iCs/>
          <w:cs/>
        </w:rPr>
        <w:t>การซื้อบริษัท รักษาความปลอดภัย การ์เดี่ยน โกลบอล จำกัด</w:t>
      </w:r>
      <w:r w:rsidRPr="00A77BFD">
        <w:rPr>
          <w:rFonts w:hint="cs"/>
          <w:i/>
          <w:iCs/>
          <w:cs/>
        </w:rPr>
        <w:t xml:space="preserve"> (เดิมชื่อ </w:t>
      </w:r>
      <w:r w:rsidRPr="00A77BFD">
        <w:rPr>
          <w:i/>
          <w:iCs/>
          <w:cs/>
        </w:rPr>
        <w:t>บริษัท รักษาความปลอดภัยเคพีเอ็น แอนด์ เซอร์วิส จำกัด</w:t>
      </w:r>
      <w:r w:rsidRPr="00A77BFD">
        <w:rPr>
          <w:rFonts w:hint="cs"/>
          <w:i/>
          <w:iCs/>
          <w:cs/>
        </w:rPr>
        <w:t>)</w:t>
      </w:r>
    </w:p>
    <w:p w14:paraId="43055BED" w14:textId="77777777" w:rsidR="002E7222" w:rsidRPr="00A77BFD" w:rsidRDefault="002E7222" w:rsidP="002E7222">
      <w:pPr>
        <w:pStyle w:val="BodyText2"/>
        <w:ind w:left="540"/>
        <w:rPr>
          <w:i/>
          <w:iCs/>
          <w:lang w:val="en-US"/>
        </w:rPr>
      </w:pPr>
    </w:p>
    <w:p w14:paraId="3FA467EB" w14:textId="361082D5" w:rsidR="002E7222" w:rsidRPr="00A77BFD" w:rsidRDefault="00411A01" w:rsidP="002E7222">
      <w:pPr>
        <w:pStyle w:val="BodyText2"/>
        <w:ind w:left="540"/>
        <w:rPr>
          <w:lang w:val="en-US"/>
        </w:rPr>
      </w:pPr>
      <w:bookmarkStart w:id="3" w:name="_Hlk128051172"/>
      <w:r w:rsidRPr="00A77BFD">
        <w:rPr>
          <w:spacing w:val="-4"/>
          <w:cs/>
          <w:lang w:val="en-US"/>
        </w:rPr>
        <w:t xml:space="preserve">เมื่อวันที่ </w:t>
      </w:r>
      <w:r w:rsidRPr="00A77BFD">
        <w:rPr>
          <w:spacing w:val="-4"/>
          <w:lang w:val="en-US"/>
        </w:rPr>
        <w:t>13</w:t>
      </w:r>
      <w:r w:rsidRPr="00A77BFD">
        <w:rPr>
          <w:spacing w:val="-4"/>
          <w:cs/>
          <w:lang w:val="en-US"/>
        </w:rPr>
        <w:t xml:space="preserve"> ธันวาคม </w:t>
      </w:r>
      <w:r w:rsidRPr="00A77BFD">
        <w:rPr>
          <w:spacing w:val="-4"/>
          <w:lang w:val="en-US"/>
        </w:rPr>
        <w:t>2565</w:t>
      </w:r>
      <w:r w:rsidRPr="00A77BFD">
        <w:rPr>
          <w:spacing w:val="-4"/>
          <w:cs/>
          <w:lang w:val="en-US"/>
        </w:rPr>
        <w:t xml:space="preserve"> กลุ่มบริษัทได้มาซึ่งอำนาจควบคุมในบริษัท รักษาความปลอดภัย การ์เดี่ยน โกลบอล จำกัด </w:t>
      </w:r>
      <w:r w:rsidRPr="00A77BFD">
        <w:rPr>
          <w:i/>
          <w:iCs/>
          <w:spacing w:val="-4"/>
          <w:cs/>
          <w:lang w:val="en-US"/>
        </w:rPr>
        <w:t>(เดิมชื่อ บริษัท รักษาความปลอดภัยเคพีเอ็น แอนด์ เซอร์วิส จำกัด)</w:t>
      </w:r>
      <w:r w:rsidRPr="00A77BFD">
        <w:rPr>
          <w:spacing w:val="-4"/>
          <w:cs/>
          <w:lang w:val="en-US"/>
        </w:rPr>
        <w:t xml:space="preserve"> (“บริษัทย่อย”) ซึ่งเป็นผู้ให้บริการจัดหาพนักงาน</w:t>
      </w:r>
      <w:r w:rsidRPr="00A77BFD">
        <w:rPr>
          <w:cs/>
          <w:lang w:val="en-US"/>
        </w:rPr>
        <w:t xml:space="preserve">รักษาความปลอดภัย พนักงานรักษาความสะอาด และอื่นๆ โดยการซื้อหุ้นทุนและสิทธิออกเสียงในบริษัทร้อยละ </w:t>
      </w:r>
      <w:r w:rsidRPr="00A77BFD">
        <w:rPr>
          <w:lang w:val="en-US"/>
        </w:rPr>
        <w:t>51</w:t>
      </w:r>
      <w:r w:rsidRPr="00A77BFD">
        <w:rPr>
          <w:spacing w:val="-4"/>
          <w:cs/>
          <w:lang w:val="en-US"/>
        </w:rPr>
        <w:t xml:space="preserve"> สิ่งตอบแทนที่จ่ายประกอบด้วยเงินสดจำนวน </w:t>
      </w:r>
      <w:r w:rsidRPr="00A77BFD">
        <w:rPr>
          <w:spacing w:val="-4"/>
          <w:lang w:val="en-US"/>
        </w:rPr>
        <w:t>204</w:t>
      </w:r>
      <w:r w:rsidRPr="00A77BFD">
        <w:rPr>
          <w:spacing w:val="-4"/>
          <w:cs/>
          <w:lang w:val="en-US"/>
        </w:rPr>
        <w:t xml:space="preserve"> ล้านบาท โดยชำระเงินค่าหุ้นแล้วในปี </w:t>
      </w:r>
      <w:r w:rsidRPr="00A77BFD">
        <w:rPr>
          <w:spacing w:val="-4"/>
          <w:lang w:val="en-US"/>
        </w:rPr>
        <w:t>2565</w:t>
      </w:r>
      <w:r w:rsidRPr="00A77BFD">
        <w:rPr>
          <w:spacing w:val="-4"/>
          <w:cs/>
          <w:lang w:val="en-US"/>
        </w:rPr>
        <w:t xml:space="preserve"> จำนวน </w:t>
      </w:r>
      <w:r w:rsidRPr="00A77BFD">
        <w:rPr>
          <w:spacing w:val="-4"/>
          <w:lang w:val="en-US"/>
        </w:rPr>
        <w:t>115</w:t>
      </w:r>
      <w:r w:rsidRPr="00A77BFD">
        <w:rPr>
          <w:spacing w:val="-4"/>
          <w:cs/>
          <w:lang w:val="en-US"/>
        </w:rPr>
        <w:t xml:space="preserve"> ล้านบาท</w:t>
      </w:r>
      <w:r w:rsidR="002E7222" w:rsidRPr="00A77BFD">
        <w:rPr>
          <w:rFonts w:hint="cs"/>
          <w:cs/>
          <w:lang w:val="en-US"/>
        </w:rPr>
        <w:t xml:space="preserve"> </w:t>
      </w:r>
      <w:bookmarkEnd w:id="3"/>
    </w:p>
    <w:p w14:paraId="21336D87" w14:textId="77777777" w:rsidR="002E7222" w:rsidRPr="00A77BFD" w:rsidRDefault="002E7222" w:rsidP="002E7222">
      <w:pPr>
        <w:pStyle w:val="BodyText2"/>
        <w:ind w:left="540"/>
        <w:rPr>
          <w:rFonts w:asciiTheme="majorBidi" w:hAnsiTheme="majorBidi" w:cstheme="majorBidi"/>
          <w:i/>
          <w:iCs/>
          <w:color w:val="0000FF"/>
          <w:shd w:val="clear" w:color="auto" w:fill="E0E0E0"/>
        </w:rPr>
      </w:pPr>
    </w:p>
    <w:p w14:paraId="639A5137" w14:textId="77777777" w:rsidR="00D77954" w:rsidRPr="00A77BFD" w:rsidRDefault="00D77954" w:rsidP="00D77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pacing w:val="4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</w:t>
      </w:r>
      <w:r w:rsidRPr="00A77BFD">
        <w:rPr>
          <w:rFonts w:ascii="Angsana New" w:hAnsi="Angsana New" w:hint="cs"/>
          <w:sz w:val="30"/>
          <w:szCs w:val="30"/>
          <w:cs/>
        </w:rPr>
        <w:t>าแต่ละประเภทที่สำคัญ มีดังนี้</w:t>
      </w:r>
    </w:p>
    <w:p w14:paraId="322A9515" w14:textId="77777777" w:rsidR="00D77954" w:rsidRPr="00A77BFD" w:rsidRDefault="00D77954" w:rsidP="00D77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944"/>
        <w:gridCol w:w="269"/>
        <w:gridCol w:w="1161"/>
        <w:gridCol w:w="269"/>
        <w:gridCol w:w="1537"/>
      </w:tblGrid>
      <w:tr w:rsidR="00D77954" w:rsidRPr="00A77BFD" w14:paraId="4B958246" w14:textId="77777777" w:rsidTr="004004F9">
        <w:trPr>
          <w:tblHeader/>
        </w:trPr>
        <w:tc>
          <w:tcPr>
            <w:tcW w:w="5944" w:type="dxa"/>
          </w:tcPr>
          <w:p w14:paraId="26A601E6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49A3A208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8BDFB4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211CB38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</w:tcPr>
          <w:p w14:paraId="7FADDA1D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7954" w:rsidRPr="00A77BFD" w14:paraId="0537D283" w14:textId="77777777" w:rsidTr="004004F9">
        <w:trPr>
          <w:tblHeader/>
        </w:trPr>
        <w:tc>
          <w:tcPr>
            <w:tcW w:w="5944" w:type="dxa"/>
          </w:tcPr>
          <w:p w14:paraId="41B38C06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00F9ECB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24B98B5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92E0BC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85C732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7B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7954" w:rsidRPr="00A77BFD" w14:paraId="7801E82C" w14:textId="77777777" w:rsidTr="004004F9">
        <w:tc>
          <w:tcPr>
            <w:tcW w:w="5944" w:type="dxa"/>
          </w:tcPr>
          <w:p w14:paraId="49939D1E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69" w:type="dxa"/>
          </w:tcPr>
          <w:p w14:paraId="3EFF6436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6B43D1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B9779A9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6D2322FB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865</w:t>
            </w:r>
          </w:p>
        </w:tc>
      </w:tr>
      <w:tr w:rsidR="00D77954" w:rsidRPr="00A77BFD" w14:paraId="57EC6934" w14:textId="77777777" w:rsidTr="004004F9">
        <w:tc>
          <w:tcPr>
            <w:tcW w:w="5944" w:type="dxa"/>
          </w:tcPr>
          <w:p w14:paraId="7C34DCE3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130AE8E1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494AF52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7169D6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9A05BBE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35,756</w:t>
            </w:r>
          </w:p>
        </w:tc>
      </w:tr>
      <w:tr w:rsidR="00D77954" w:rsidRPr="00A77BFD" w14:paraId="3FBBA0D3" w14:textId="77777777" w:rsidTr="004004F9">
        <w:tc>
          <w:tcPr>
            <w:tcW w:w="5944" w:type="dxa"/>
          </w:tcPr>
          <w:p w14:paraId="238CE049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69" w:type="dxa"/>
          </w:tcPr>
          <w:p w14:paraId="6E8515AD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29D80CB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F62916F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372372E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17,334</w:t>
            </w:r>
          </w:p>
        </w:tc>
      </w:tr>
      <w:tr w:rsidR="00D77954" w:rsidRPr="00A77BFD" w14:paraId="08DE2055" w14:textId="77777777" w:rsidTr="004004F9">
        <w:tc>
          <w:tcPr>
            <w:tcW w:w="5944" w:type="dxa"/>
          </w:tcPr>
          <w:p w14:paraId="1C159293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69" w:type="dxa"/>
          </w:tcPr>
          <w:p w14:paraId="02A4D5AB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A5A072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508E60B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516E2068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164,779</w:t>
            </w:r>
          </w:p>
        </w:tc>
      </w:tr>
      <w:tr w:rsidR="00D77954" w:rsidRPr="00A77BFD" w14:paraId="7EE22137" w14:textId="77777777" w:rsidTr="004004F9">
        <w:tc>
          <w:tcPr>
            <w:tcW w:w="5944" w:type="dxa"/>
          </w:tcPr>
          <w:p w14:paraId="4C8B1B98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สินทรัพย์ที่ได้มาจากการค้ำประกัน</w:t>
            </w:r>
          </w:p>
        </w:tc>
        <w:tc>
          <w:tcPr>
            <w:tcW w:w="269" w:type="dxa"/>
          </w:tcPr>
          <w:p w14:paraId="0FAE7156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23E9EEC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763A3CB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48F7757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14,078</w:t>
            </w:r>
          </w:p>
        </w:tc>
      </w:tr>
      <w:tr w:rsidR="00D77954" w:rsidRPr="00A77BFD" w14:paraId="427F3E76" w14:textId="77777777" w:rsidTr="004004F9">
        <w:tc>
          <w:tcPr>
            <w:tcW w:w="5944" w:type="dxa"/>
          </w:tcPr>
          <w:p w14:paraId="4421284D" w14:textId="77777777" w:rsidR="00D77954" w:rsidRPr="00A77BFD" w:rsidRDefault="00D77954" w:rsidP="004004F9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เงินฝาก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269" w:type="dxa"/>
          </w:tcPr>
          <w:p w14:paraId="4713EC69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2615B33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BF4925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09DD84A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5,242</w:t>
            </w:r>
          </w:p>
        </w:tc>
      </w:tr>
      <w:tr w:rsidR="00D77954" w:rsidRPr="00A77BFD" w14:paraId="4FE0F2A7" w14:textId="77777777" w:rsidTr="004004F9">
        <w:tc>
          <w:tcPr>
            <w:tcW w:w="5944" w:type="dxa"/>
          </w:tcPr>
          <w:p w14:paraId="268C1BD2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68141C41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68CE91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6D609E4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1C464C11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21,480</w:t>
            </w:r>
          </w:p>
        </w:tc>
      </w:tr>
      <w:tr w:rsidR="00D77954" w:rsidRPr="00A77BFD" w14:paraId="652C04DC" w14:textId="77777777" w:rsidTr="004004F9">
        <w:tc>
          <w:tcPr>
            <w:tcW w:w="5944" w:type="dxa"/>
          </w:tcPr>
          <w:p w14:paraId="03C9DFA4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269" w:type="dxa"/>
          </w:tcPr>
          <w:p w14:paraId="72954A6D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4552C1C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28A1965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FD0EC1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D77954" w:rsidRPr="00A77BFD" w14:paraId="303DDA51" w14:textId="77777777" w:rsidTr="004004F9">
        <w:tc>
          <w:tcPr>
            <w:tcW w:w="5944" w:type="dxa"/>
          </w:tcPr>
          <w:p w14:paraId="64C36AC6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7E41BA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5049FF8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D79B493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2111502F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32,645</w:t>
            </w:r>
          </w:p>
        </w:tc>
      </w:tr>
      <w:tr w:rsidR="00D77954" w:rsidRPr="00A77BFD" w14:paraId="40A99C44" w14:textId="77777777" w:rsidTr="004004F9">
        <w:tc>
          <w:tcPr>
            <w:tcW w:w="5944" w:type="dxa"/>
          </w:tcPr>
          <w:p w14:paraId="4FED1497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69" w:type="dxa"/>
          </w:tcPr>
          <w:p w14:paraId="553BC36A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0C49C3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1A8BFBE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1D0C1DB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(5,038)</w:t>
            </w:r>
          </w:p>
        </w:tc>
      </w:tr>
      <w:tr w:rsidR="00D77954" w:rsidRPr="00A77BFD" w14:paraId="185CA584" w14:textId="77777777" w:rsidTr="004004F9">
        <w:tc>
          <w:tcPr>
            <w:tcW w:w="5944" w:type="dxa"/>
          </w:tcPr>
          <w:p w14:paraId="45DCAEE7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</w:tcPr>
          <w:p w14:paraId="3E2EA85D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EFDC676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8B36C12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6645A1CA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(18,262)</w:t>
            </w:r>
          </w:p>
        </w:tc>
      </w:tr>
      <w:tr w:rsidR="00D77954" w:rsidRPr="00A77BFD" w14:paraId="7F76AD1C" w14:textId="77777777" w:rsidTr="004004F9">
        <w:tc>
          <w:tcPr>
            <w:tcW w:w="5944" w:type="dxa"/>
          </w:tcPr>
          <w:p w14:paraId="35467858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>บุคคล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" w:type="dxa"/>
          </w:tcPr>
          <w:p w14:paraId="6B839511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1FAA9DC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85319FC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2718DA2D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(9,500)</w:t>
            </w:r>
          </w:p>
        </w:tc>
      </w:tr>
      <w:tr w:rsidR="00D77954" w:rsidRPr="00A77BFD" w14:paraId="6F7239BD" w14:textId="77777777" w:rsidTr="004004F9">
        <w:tc>
          <w:tcPr>
            <w:tcW w:w="5944" w:type="dxa"/>
          </w:tcPr>
          <w:p w14:paraId="06DC174B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ระยะสั้นจากกิจการอื่น</w:t>
            </w:r>
          </w:p>
        </w:tc>
        <w:tc>
          <w:tcPr>
            <w:tcW w:w="269" w:type="dxa"/>
          </w:tcPr>
          <w:p w14:paraId="44763F22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760DF9C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A6F187F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30B9C27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(161,489)</w:t>
            </w:r>
          </w:p>
        </w:tc>
      </w:tr>
      <w:tr w:rsidR="00D77954" w:rsidRPr="00A77BFD" w14:paraId="2FB1A956" w14:textId="77777777" w:rsidTr="004004F9">
        <w:tc>
          <w:tcPr>
            <w:tcW w:w="5944" w:type="dxa"/>
          </w:tcPr>
          <w:p w14:paraId="0C1E02FF" w14:textId="77777777" w:rsidR="00D77954" w:rsidRPr="00A77BFD" w:rsidRDefault="00D77954" w:rsidP="004004F9">
            <w:pPr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หนี้สินหมุนเวียนอื่น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" w:type="dxa"/>
          </w:tcPr>
          <w:p w14:paraId="7665BA7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7AE57AB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666141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51C7498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(16,468)</w:t>
            </w:r>
          </w:p>
        </w:tc>
      </w:tr>
      <w:tr w:rsidR="00D77954" w:rsidRPr="00A77BFD" w14:paraId="11A5A859" w14:textId="77777777" w:rsidTr="004004F9">
        <w:tc>
          <w:tcPr>
            <w:tcW w:w="5944" w:type="dxa"/>
          </w:tcPr>
          <w:p w14:paraId="4DBA11F9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76504D1A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1AAE1E0" w14:textId="77777777" w:rsidR="00D77954" w:rsidRPr="00A77BFD" w:rsidDel="00464148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3A7F292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2D117441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(3,270)</w:t>
            </w:r>
          </w:p>
        </w:tc>
      </w:tr>
      <w:tr w:rsidR="00D77954" w:rsidRPr="00A77BFD" w14:paraId="46E92F30" w14:textId="77777777" w:rsidTr="004004F9">
        <w:tc>
          <w:tcPr>
            <w:tcW w:w="5944" w:type="dxa"/>
          </w:tcPr>
          <w:p w14:paraId="1B3823CB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9" w:type="dxa"/>
          </w:tcPr>
          <w:p w14:paraId="53C1E4D5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074A129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5577D4F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286F0A41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(16,652)</w:t>
            </w:r>
          </w:p>
        </w:tc>
      </w:tr>
      <w:tr w:rsidR="00D77954" w:rsidRPr="00A77BFD" w14:paraId="0276CF29" w14:textId="77777777" w:rsidTr="004004F9">
        <w:tc>
          <w:tcPr>
            <w:tcW w:w="5944" w:type="dxa"/>
          </w:tcPr>
          <w:p w14:paraId="7AC41A87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503AA1EE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4630F15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746A0DA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B95875E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570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7954" w:rsidRPr="00A77BFD" w14:paraId="48E92ED8" w14:textId="77777777" w:rsidTr="004004F9">
        <w:tc>
          <w:tcPr>
            <w:tcW w:w="5944" w:type="dxa"/>
          </w:tcPr>
          <w:p w14:paraId="22F5F93D" w14:textId="77777777" w:rsidR="00D77954" w:rsidRPr="00A77BFD" w:rsidRDefault="00D77954" w:rsidP="004004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69" w:type="dxa"/>
          </w:tcPr>
          <w:p w14:paraId="51676C7B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7B99AEE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67953AE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278C3565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61,403</w:t>
            </w:r>
          </w:p>
        </w:tc>
      </w:tr>
      <w:tr w:rsidR="00D77954" w:rsidRPr="00A77BFD" w14:paraId="685D6C40" w14:textId="77777777" w:rsidTr="004004F9">
        <w:tc>
          <w:tcPr>
            <w:tcW w:w="5944" w:type="dxa"/>
          </w:tcPr>
          <w:p w14:paraId="34B6F56D" w14:textId="77777777" w:rsidR="00D77954" w:rsidRPr="00A77BFD" w:rsidRDefault="00D77954" w:rsidP="004004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49)</w:t>
            </w:r>
          </w:p>
        </w:tc>
        <w:tc>
          <w:tcPr>
            <w:tcW w:w="269" w:type="dxa"/>
          </w:tcPr>
          <w:p w14:paraId="69F23215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B784785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05C5E68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129E924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(30,087)</w:t>
            </w:r>
          </w:p>
        </w:tc>
      </w:tr>
      <w:tr w:rsidR="00D77954" w:rsidRPr="00A77BFD" w14:paraId="65DD1EE8" w14:textId="77777777" w:rsidTr="004004F9">
        <w:tc>
          <w:tcPr>
            <w:tcW w:w="5944" w:type="dxa"/>
          </w:tcPr>
          <w:p w14:paraId="630ECCA2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49CD4695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1992E6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257A69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23D60DD3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31,316</w:t>
            </w:r>
          </w:p>
        </w:tc>
      </w:tr>
      <w:tr w:rsidR="00D77954" w:rsidRPr="00A77BFD" w14:paraId="451ED9B6" w14:textId="77777777" w:rsidTr="004004F9">
        <w:tc>
          <w:tcPr>
            <w:tcW w:w="5944" w:type="dxa"/>
          </w:tcPr>
          <w:p w14:paraId="6EF7A084" w14:textId="77777777" w:rsidR="00D77954" w:rsidRPr="00A77BFD" w:rsidRDefault="00D77954" w:rsidP="004004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สิ่งตอบแทนที่โอนให้สูงกว่ามูลค่ายุติธรรมของ</w:t>
            </w:r>
          </w:p>
          <w:p w14:paraId="2CD5D9EC" w14:textId="77777777" w:rsidR="00D77954" w:rsidRPr="00A77BFD" w:rsidRDefault="00D77954" w:rsidP="004004F9">
            <w:pPr>
              <w:ind w:firstLine="33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2315F0DA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BC5A4ED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854E7C0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3C4B6773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CC712F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172,684</w:t>
            </w:r>
          </w:p>
        </w:tc>
      </w:tr>
      <w:tr w:rsidR="00D77954" w:rsidRPr="00A77BFD" w14:paraId="6BCA5635" w14:textId="77777777" w:rsidTr="004004F9">
        <w:tc>
          <w:tcPr>
            <w:tcW w:w="5944" w:type="dxa"/>
          </w:tcPr>
          <w:p w14:paraId="4B92F974" w14:textId="77777777" w:rsidR="00D77954" w:rsidRPr="00A77BFD" w:rsidRDefault="00D77954" w:rsidP="004004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6078A4EA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5B93AE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3D388D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12AF57DC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204,000</w:t>
            </w:r>
          </w:p>
        </w:tc>
      </w:tr>
      <w:tr w:rsidR="00D77954" w:rsidRPr="00A77BFD" w14:paraId="5F82E01C" w14:textId="77777777" w:rsidTr="004004F9">
        <w:tc>
          <w:tcPr>
            <w:tcW w:w="5944" w:type="dxa"/>
          </w:tcPr>
          <w:p w14:paraId="4C5A0D70" w14:textId="77777777" w:rsidR="00D77954" w:rsidRPr="00A77BFD" w:rsidRDefault="00D77954" w:rsidP="004004F9">
            <w:pPr>
              <w:pStyle w:val="ListParagraph"/>
              <w:tabs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269" w:type="dxa"/>
          </w:tcPr>
          <w:p w14:paraId="35C267F7" w14:textId="77777777" w:rsidR="00D77954" w:rsidRPr="00A77BFD" w:rsidRDefault="00D77954" w:rsidP="004004F9">
            <w:pPr>
              <w:pStyle w:val="ListParagraph"/>
              <w:tabs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161" w:type="dxa"/>
          </w:tcPr>
          <w:p w14:paraId="7E1B463E" w14:textId="77777777" w:rsidR="00D77954" w:rsidRPr="00A77BFD" w:rsidRDefault="00D77954" w:rsidP="004004F9">
            <w:pPr>
              <w:pStyle w:val="ListParagraph"/>
              <w:tabs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269" w:type="dxa"/>
          </w:tcPr>
          <w:p w14:paraId="7762BEB8" w14:textId="77777777" w:rsidR="00D77954" w:rsidRPr="00A77BFD" w:rsidRDefault="00D77954" w:rsidP="004004F9">
            <w:pPr>
              <w:pStyle w:val="ListParagraph"/>
              <w:tabs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</w:tcPr>
          <w:p w14:paraId="223B7EF9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D77954" w:rsidRPr="00A77BFD" w14:paraId="70D41E4E" w14:textId="77777777" w:rsidTr="004004F9">
        <w:tc>
          <w:tcPr>
            <w:tcW w:w="5944" w:type="dxa"/>
          </w:tcPr>
          <w:p w14:paraId="3ADC8137" w14:textId="77777777" w:rsidR="00D77954" w:rsidRPr="00A77BFD" w:rsidRDefault="00D77954" w:rsidP="004004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9" w:type="dxa"/>
          </w:tcPr>
          <w:p w14:paraId="3855FC2A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B7A149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B3590C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B6BC792" w14:textId="77777777" w:rsidR="00D77954" w:rsidRPr="001D44D4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6,107</w:t>
            </w:r>
          </w:p>
        </w:tc>
      </w:tr>
      <w:tr w:rsidR="00D77954" w:rsidRPr="00A77BFD" w14:paraId="682B7770" w14:textId="77777777" w:rsidTr="004004F9">
        <w:tc>
          <w:tcPr>
            <w:tcW w:w="5944" w:type="dxa"/>
          </w:tcPr>
          <w:p w14:paraId="149B7BDE" w14:textId="77777777" w:rsidR="00D77954" w:rsidRPr="00A77BFD" w:rsidRDefault="00D77954" w:rsidP="004004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69" w:type="dxa"/>
          </w:tcPr>
          <w:p w14:paraId="2BEBABEC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B2F4006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B7DE01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5ECC8C33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(115,000)</w:t>
            </w:r>
          </w:p>
        </w:tc>
      </w:tr>
      <w:tr w:rsidR="00D77954" w:rsidRPr="00A77BFD" w14:paraId="77C47780" w14:textId="77777777" w:rsidTr="004004F9">
        <w:tc>
          <w:tcPr>
            <w:tcW w:w="5944" w:type="dxa"/>
          </w:tcPr>
          <w:p w14:paraId="6691E7A4" w14:textId="77777777" w:rsidR="00D77954" w:rsidRPr="00A77BFD" w:rsidRDefault="00D77954" w:rsidP="004004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06706442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C2FE1D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39B529C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28BD0DBB" w14:textId="77777777" w:rsidR="00D77954" w:rsidRPr="00A77BFD" w:rsidRDefault="00D77954" w:rsidP="004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(108,893)</w:t>
            </w:r>
          </w:p>
        </w:tc>
      </w:tr>
    </w:tbl>
    <w:p w14:paraId="677D88E4" w14:textId="77777777" w:rsidR="00D77954" w:rsidRPr="00A77BFD" w:rsidRDefault="00D77954" w:rsidP="002E7222">
      <w:pPr>
        <w:pStyle w:val="BodyText2"/>
        <w:ind w:left="540"/>
        <w:rPr>
          <w:rFonts w:asciiTheme="majorBidi" w:hAnsiTheme="majorBidi" w:cstheme="majorBidi"/>
          <w:i/>
          <w:iCs/>
          <w:color w:val="0000FF"/>
          <w:shd w:val="clear" w:color="auto" w:fill="E0E0E0"/>
        </w:rPr>
      </w:pPr>
    </w:p>
    <w:p w14:paraId="0099D8ED" w14:textId="768F7CC5" w:rsidR="008A28AE" w:rsidRPr="00A77BFD" w:rsidRDefault="00FE415B" w:rsidP="008A28AE">
      <w:pPr>
        <w:pStyle w:val="BodyText2"/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</w:rPr>
      </w:pPr>
      <w:r w:rsidRPr="00A77BFD"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Pr="00A77BFD">
        <w:rPr>
          <w:rFonts w:asciiTheme="majorBidi" w:hAnsiTheme="majorBidi" w:cstheme="majorBidi"/>
          <w:lang w:val="en-US"/>
        </w:rPr>
        <w:t xml:space="preserve">31 </w:t>
      </w:r>
      <w:r w:rsidRPr="00A77BFD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Pr="00A77BFD">
        <w:rPr>
          <w:rFonts w:asciiTheme="majorBidi" w:hAnsiTheme="majorBidi" w:cstheme="majorBidi"/>
          <w:lang w:val="en-US"/>
        </w:rPr>
        <w:t xml:space="preserve">2565 </w:t>
      </w:r>
      <w:r w:rsidR="008A28AE" w:rsidRPr="00A77BFD">
        <w:rPr>
          <w:rFonts w:asciiTheme="majorBidi" w:hAnsiTheme="majorBidi" w:cstheme="majorBidi" w:hint="cs"/>
          <w:cs/>
        </w:rPr>
        <w:t xml:space="preserve">มูลค่ายุติธรรมของสินทรัพย์สุทธิที่รับรู้รวมถึงการปันส่วนของราคาซื้อเป็นมูลค่าที่ประมาณการโดยผู้บริหารของกลุ่มบริษัทและอาจมีการปรับปรุง </w:t>
      </w:r>
      <w:r w:rsidR="00E64B67" w:rsidRPr="00A77BFD">
        <w:rPr>
          <w:rFonts w:asciiTheme="majorBidi" w:hAnsiTheme="majorBidi" w:hint="cs"/>
          <w:cs/>
        </w:rPr>
        <w:t>นอกจากนี้</w:t>
      </w:r>
      <w:r w:rsidR="00621B7D" w:rsidRPr="00A77BFD">
        <w:rPr>
          <w:rFonts w:asciiTheme="majorBidi" w:hAnsiTheme="majorBidi"/>
          <w:cs/>
        </w:rPr>
        <w:t>กลุ่มบริษัทอยู่ระหว่างการตรวจสอบสถานะของกิจการในด้านการเงิน กฎหมาย ภาษี และอื่นๆ (</w:t>
      </w:r>
      <w:r w:rsidR="00621B7D" w:rsidRPr="00A77BFD">
        <w:rPr>
          <w:rFonts w:asciiTheme="majorBidi" w:hAnsiTheme="majorBidi" w:cstheme="majorBidi"/>
        </w:rPr>
        <w:t xml:space="preserve">Due Diligence) </w:t>
      </w:r>
      <w:r w:rsidR="00621B7D" w:rsidRPr="00A77BFD">
        <w:rPr>
          <w:rFonts w:asciiTheme="majorBidi" w:hAnsiTheme="majorBidi"/>
          <w:cs/>
        </w:rPr>
        <w:t>รวมถึงเอกสารที่เกี่ยวข้อง ณ วันซื้อธุรกิจ</w:t>
      </w:r>
    </w:p>
    <w:p w14:paraId="5EA596DB" w14:textId="77777777" w:rsidR="0010017D" w:rsidRPr="00A77BFD" w:rsidRDefault="0010017D" w:rsidP="008A28AE">
      <w:pPr>
        <w:pStyle w:val="BodyText2"/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</w:rPr>
      </w:pPr>
    </w:p>
    <w:p w14:paraId="402E6DAD" w14:textId="50326FA5" w:rsidR="0010017D" w:rsidRPr="00A77BFD" w:rsidRDefault="0010017D" w:rsidP="008A28AE">
      <w:pPr>
        <w:pStyle w:val="BodyText2"/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</w:rPr>
      </w:pPr>
      <w:r w:rsidRPr="00A77BFD">
        <w:rPr>
          <w:rFonts w:asciiTheme="majorBidi" w:hAnsiTheme="majorBidi" w:cstheme="majorBidi" w:hint="cs"/>
          <w:cs/>
        </w:rPr>
        <w:t xml:space="preserve">ตามมาตรฐานการรายงานทางการเงิน ฉบับที่ </w:t>
      </w:r>
      <w:r w:rsidRPr="00A77BFD">
        <w:rPr>
          <w:rFonts w:asciiTheme="majorBidi" w:hAnsiTheme="majorBidi" w:cstheme="majorBidi"/>
          <w:lang w:val="en-US"/>
        </w:rPr>
        <w:t>3</w:t>
      </w:r>
      <w:r w:rsidRPr="00A77BFD">
        <w:rPr>
          <w:rFonts w:asciiTheme="majorBidi" w:hAnsiTheme="majorBidi" w:cstheme="majorBidi" w:hint="cs"/>
          <w:cs/>
          <w:lang w:val="en-US"/>
        </w:rPr>
        <w:t xml:space="preserve"> 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60C5FBFC" w14:textId="77777777" w:rsidR="008A28AE" w:rsidRPr="00A77BFD" w:rsidRDefault="008A28AE" w:rsidP="00E97EFF">
      <w:pPr>
        <w:pStyle w:val="BodyText2"/>
        <w:ind w:left="540"/>
        <w:rPr>
          <w:spacing w:val="-6"/>
          <w:lang w:val="en-US"/>
        </w:rPr>
      </w:pPr>
    </w:p>
    <w:p w14:paraId="2A2717F4" w14:textId="7A0176D3" w:rsidR="000A1899" w:rsidRPr="00A77BFD" w:rsidRDefault="008704AF" w:rsidP="00E97EFF">
      <w:pPr>
        <w:pStyle w:val="BodyText2"/>
        <w:ind w:left="540"/>
        <w:rPr>
          <w:spacing w:val="-6"/>
          <w:lang w:val="en-US"/>
        </w:rPr>
      </w:pPr>
      <w:r w:rsidRPr="00A77BFD">
        <w:rPr>
          <w:spacing w:val="-6"/>
          <w:cs/>
          <w:lang w:val="en-US"/>
        </w:rPr>
        <w:t xml:space="preserve">ต่อมาเมื่อวันที่ </w:t>
      </w:r>
      <w:r w:rsidRPr="00A77BFD">
        <w:rPr>
          <w:spacing w:val="-6"/>
          <w:lang w:val="en-US"/>
        </w:rPr>
        <w:t xml:space="preserve">22 </w:t>
      </w:r>
      <w:r w:rsidRPr="00A77BFD">
        <w:rPr>
          <w:spacing w:val="-6"/>
          <w:cs/>
          <w:lang w:val="en-US"/>
        </w:rPr>
        <w:t xml:space="preserve">กุมภาพันธ์ </w:t>
      </w:r>
      <w:r w:rsidRPr="00A77BFD">
        <w:rPr>
          <w:spacing w:val="-6"/>
          <w:lang w:val="en-US"/>
        </w:rPr>
        <w:t xml:space="preserve">2566 </w:t>
      </w:r>
      <w:r w:rsidRPr="00A77BFD">
        <w:rPr>
          <w:spacing w:val="-6"/>
          <w:cs/>
          <w:lang w:val="en-US"/>
        </w:rPr>
        <w:t>กลุ่มบริษัทได้ทำบันทึกแนบท้ายสัญญาซื้อขายหุ้นกับผู้ถือหุ้นเดิม โดยผู้ถือหุ้นเดิมจะ</w:t>
      </w:r>
      <w:r w:rsidRPr="00A77BFD">
        <w:rPr>
          <w:cs/>
          <w:lang w:val="en-US"/>
        </w:rPr>
        <w:t>เป็นผู้รับผิดชอบในการชำระภาษี ค่าปรับ เบี้ยปรับและเงินเพิ่มทั้งหมดให้แก่หน่วยงานราชการที่เกี่ยวข้องสำหรับ</w:t>
      </w:r>
      <w:r w:rsidRPr="00A77BFD">
        <w:rPr>
          <w:spacing w:val="6"/>
          <w:cs/>
          <w:lang w:val="en-US"/>
        </w:rPr>
        <w:t>ความรับผิดที่เกิดจากการกระทำการหรือละเว้นการกระทำการใดๆ ที่ขัดต่อกฎหมายซึ่งได้เกิดขึ้นหรือมีอยู่แล้ว</w:t>
      </w:r>
      <w:r w:rsidRPr="00A77BFD">
        <w:rPr>
          <w:spacing w:val="-8"/>
          <w:cs/>
          <w:lang w:val="en-US"/>
        </w:rPr>
        <w:t xml:space="preserve"> ณ วันที่ซื้อบริษัท</w:t>
      </w:r>
      <w:r w:rsidRPr="00A77BFD">
        <w:rPr>
          <w:spacing w:val="-6"/>
          <w:cs/>
          <w:lang w:val="en-US"/>
        </w:rPr>
        <w:t xml:space="preserve"> กลุ่มบริษัทจะชำระเงินค่าหุ้นส่วนที่เหลือเมื่อผู้ถือหุ้นเดิมได้บรรลุข้อตกลงในบันทึกแนบท้ายดังกล่าวครบถ้วนแล้ว </w:t>
      </w:r>
    </w:p>
    <w:p w14:paraId="352C16FB" w14:textId="650BCB40" w:rsidR="00E64B67" w:rsidRPr="00A77BFD" w:rsidRDefault="00E64B67" w:rsidP="00E97EFF">
      <w:pPr>
        <w:pStyle w:val="BodyText2"/>
        <w:ind w:left="540"/>
        <w:rPr>
          <w:lang w:val="en-US"/>
        </w:rPr>
      </w:pPr>
    </w:p>
    <w:p w14:paraId="4DE192F9" w14:textId="77777777" w:rsidR="00EB75CE" w:rsidRPr="00A77BFD" w:rsidRDefault="00EB75CE" w:rsidP="00E97EFF">
      <w:pPr>
        <w:pStyle w:val="BodyText2"/>
        <w:ind w:left="540"/>
        <w:rPr>
          <w:lang w:val="en-US"/>
        </w:rPr>
      </w:pPr>
    </w:p>
    <w:p w14:paraId="0B105C29" w14:textId="79B27751" w:rsidR="00EF7C36" w:rsidRPr="00A77BFD" w:rsidRDefault="00EF7C36" w:rsidP="00D77954">
      <w:pPr>
        <w:pStyle w:val="BodyText2"/>
        <w:ind w:left="540"/>
        <w:rPr>
          <w:spacing w:val="-6"/>
          <w:lang w:val="en-US"/>
        </w:rPr>
      </w:pPr>
      <w:r w:rsidRPr="00A77BFD">
        <w:rPr>
          <w:spacing w:val="-6"/>
          <w:cs/>
          <w:lang w:val="en-US"/>
        </w:rPr>
        <w:t xml:space="preserve">เมื่อวันที่ </w:t>
      </w:r>
      <w:r w:rsidRPr="00A77BFD">
        <w:rPr>
          <w:spacing w:val="-6"/>
          <w:lang w:val="en-US"/>
        </w:rPr>
        <w:t xml:space="preserve">8 </w:t>
      </w:r>
      <w:r w:rsidRPr="00A77BFD">
        <w:rPr>
          <w:spacing w:val="-6"/>
          <w:cs/>
          <w:lang w:val="en-US"/>
        </w:rPr>
        <w:t xml:space="preserve">พฤษภาคม </w:t>
      </w:r>
      <w:r w:rsidRPr="00A77BFD">
        <w:rPr>
          <w:spacing w:val="-6"/>
          <w:lang w:val="en-US"/>
        </w:rPr>
        <w:t xml:space="preserve">2566 </w:t>
      </w:r>
      <w:r w:rsidRPr="00A77BFD">
        <w:rPr>
          <w:spacing w:val="-6"/>
          <w:cs/>
          <w:lang w:val="en-US"/>
        </w:rPr>
        <w:t xml:space="preserve">ผู้ถือหุ้นเดิมมีหนังสือขอให้บริษัทชำระเงินค่าหุ้นส่วนที่เหลือ ในขณะที่ข้อตกลงในบันทึกแนบท้ายสัญญาซื้อขายหุ้นยังไม่บรรลุ บริษัทได้ชำระเงินค่าหุ้นบางส่วนจำนวน </w:t>
      </w:r>
      <w:r w:rsidRPr="00A77BFD">
        <w:rPr>
          <w:spacing w:val="-6"/>
          <w:lang w:val="en-US"/>
        </w:rPr>
        <w:t xml:space="preserve">20 </w:t>
      </w:r>
      <w:r w:rsidRPr="00A77BFD">
        <w:rPr>
          <w:spacing w:val="-6"/>
          <w:cs/>
          <w:lang w:val="en-US"/>
        </w:rPr>
        <w:t xml:space="preserve">ล้านบาทในวันที่ </w:t>
      </w:r>
      <w:r w:rsidRPr="00A77BFD">
        <w:rPr>
          <w:spacing w:val="-6"/>
          <w:lang w:val="en-US"/>
        </w:rPr>
        <w:t xml:space="preserve">12 </w:t>
      </w:r>
      <w:r w:rsidRPr="00A77BFD">
        <w:rPr>
          <w:spacing w:val="-6"/>
          <w:cs/>
          <w:lang w:val="en-US"/>
        </w:rPr>
        <w:t xml:space="preserve">พฤษภาคม </w:t>
      </w:r>
      <w:r w:rsidRPr="00A77BFD">
        <w:rPr>
          <w:spacing w:val="-6"/>
          <w:lang w:val="en-US"/>
        </w:rPr>
        <w:t xml:space="preserve">2566 </w:t>
      </w:r>
      <w:r w:rsidRPr="00A77BFD">
        <w:rPr>
          <w:spacing w:val="-6"/>
          <w:cs/>
          <w:lang w:val="en-US"/>
        </w:rPr>
        <w:t>ให้กับบริษัท</w:t>
      </w:r>
      <w:r w:rsidRPr="00A77BFD">
        <w:rPr>
          <w:rFonts w:hint="cs"/>
          <w:spacing w:val="-6"/>
          <w:cs/>
          <w:lang w:val="en-US"/>
        </w:rPr>
        <w:t>ย่อย</w:t>
      </w:r>
      <w:r w:rsidRPr="00A77BFD">
        <w:rPr>
          <w:spacing w:val="-6"/>
          <w:cs/>
          <w:lang w:val="en-US"/>
        </w:rPr>
        <w:t xml:space="preserve">ในฐานะผู้รับมอบอำนาจจากผู้ถือหุ้นเดิมเพื่อนำไปจ่ายชำระภาษีเป็นจำนวน </w:t>
      </w:r>
      <w:r w:rsidRPr="00A77BFD">
        <w:rPr>
          <w:spacing w:val="-6"/>
          <w:lang w:val="en-US"/>
        </w:rPr>
        <w:t xml:space="preserve">17 </w:t>
      </w:r>
      <w:r w:rsidRPr="00A77BFD">
        <w:rPr>
          <w:spacing w:val="-6"/>
          <w:cs/>
          <w:lang w:val="en-US"/>
        </w:rPr>
        <w:t>ล้านบาท และบริษัทย่อยได้คืนเงินค่าหุ้นส่วนที่เหลือ</w:t>
      </w:r>
      <w:r w:rsidRPr="00A77BFD">
        <w:rPr>
          <w:rFonts w:hint="cs"/>
          <w:spacing w:val="-6"/>
          <w:cs/>
          <w:lang w:val="en-US"/>
        </w:rPr>
        <w:t>จำนวน</w:t>
      </w:r>
      <w:r w:rsidRPr="00A77BFD">
        <w:rPr>
          <w:spacing w:val="-6"/>
          <w:cs/>
          <w:lang w:val="en-US"/>
        </w:rPr>
        <w:t xml:space="preserve"> </w:t>
      </w:r>
      <w:r w:rsidRPr="00A77BFD">
        <w:rPr>
          <w:spacing w:val="-6"/>
          <w:lang w:val="en-US"/>
        </w:rPr>
        <w:t xml:space="preserve">3 </w:t>
      </w:r>
      <w:r w:rsidRPr="00A77BFD">
        <w:rPr>
          <w:spacing w:val="-6"/>
          <w:cs/>
          <w:lang w:val="en-US"/>
        </w:rPr>
        <w:t xml:space="preserve">ล้านบาทให้กับผู้ถือหุ้นเดิม </w:t>
      </w:r>
      <w:r w:rsidRPr="00A77BFD">
        <w:rPr>
          <w:spacing w:val="-4"/>
          <w:cs/>
          <w:lang w:val="en-US"/>
        </w:rPr>
        <w:t xml:space="preserve">ต่อมาเมื่อวันที่ </w:t>
      </w:r>
      <w:r w:rsidRPr="00A77BFD">
        <w:rPr>
          <w:spacing w:val="-4"/>
          <w:lang w:val="en-US"/>
        </w:rPr>
        <w:t xml:space="preserve">23 </w:t>
      </w:r>
      <w:r w:rsidRPr="00A77BFD">
        <w:rPr>
          <w:spacing w:val="-4"/>
          <w:cs/>
          <w:lang w:val="en-US"/>
        </w:rPr>
        <w:t xml:space="preserve">มิถุนายน </w:t>
      </w:r>
      <w:r w:rsidRPr="00A77BFD">
        <w:rPr>
          <w:spacing w:val="-4"/>
          <w:lang w:val="en-US"/>
        </w:rPr>
        <w:t xml:space="preserve">2566 </w:t>
      </w:r>
      <w:r w:rsidRPr="00A77BFD">
        <w:rPr>
          <w:spacing w:val="-4"/>
          <w:cs/>
          <w:lang w:val="en-US"/>
        </w:rPr>
        <w:t>บริษัทได้ชำระเงิน</w:t>
      </w:r>
      <w:r w:rsidR="00B80358" w:rsidRPr="00A77BFD">
        <w:rPr>
          <w:spacing w:val="-4"/>
          <w:lang w:val="en-US"/>
        </w:rPr>
        <w:br/>
      </w:r>
      <w:r w:rsidRPr="00A77BFD">
        <w:rPr>
          <w:spacing w:val="-4"/>
          <w:cs/>
          <w:lang w:val="en-US"/>
        </w:rPr>
        <w:t xml:space="preserve">ค่าหุ้นบางส่วนเพิ่มเติมจำนวน </w:t>
      </w:r>
      <w:r w:rsidRPr="00A77BFD">
        <w:rPr>
          <w:spacing w:val="-4"/>
          <w:lang w:val="en-US"/>
        </w:rPr>
        <w:t xml:space="preserve">4 </w:t>
      </w:r>
      <w:r w:rsidRPr="00A77BFD">
        <w:rPr>
          <w:spacing w:val="-4"/>
          <w:cs/>
          <w:lang w:val="en-US"/>
        </w:rPr>
        <w:t xml:space="preserve">ล้านบาท </w:t>
      </w:r>
      <w:r w:rsidR="00276228" w:rsidRPr="00A77BFD">
        <w:rPr>
          <w:rFonts w:hint="cs"/>
          <w:spacing w:val="-4"/>
          <w:cs/>
          <w:lang w:val="en-US"/>
        </w:rPr>
        <w:t>ทั้งนี้</w:t>
      </w:r>
      <w:r w:rsidR="00E55C66" w:rsidRPr="00A77BFD">
        <w:rPr>
          <w:rFonts w:hint="cs"/>
          <w:spacing w:val="-4"/>
          <w:cs/>
          <w:lang w:val="en-US"/>
        </w:rPr>
        <w:t xml:space="preserve"> เงินค่าหุ้นที่บริษัทได้ชำระ</w:t>
      </w:r>
      <w:r w:rsidR="00AD32AE" w:rsidRPr="00A77BFD">
        <w:rPr>
          <w:rFonts w:hint="cs"/>
          <w:spacing w:val="-4"/>
          <w:cs/>
          <w:lang w:val="en-US"/>
        </w:rPr>
        <w:t xml:space="preserve">บางส่วนจนถึงวันที่ </w:t>
      </w:r>
      <w:r w:rsidR="00AD32AE" w:rsidRPr="00A77BFD">
        <w:rPr>
          <w:spacing w:val="-4"/>
          <w:lang w:val="en-US"/>
        </w:rPr>
        <w:t xml:space="preserve">7 </w:t>
      </w:r>
      <w:r w:rsidR="00AD32AE" w:rsidRPr="00A77BFD">
        <w:rPr>
          <w:rFonts w:hint="cs"/>
          <w:spacing w:val="-4"/>
          <w:cs/>
          <w:lang w:val="en-US"/>
        </w:rPr>
        <w:t xml:space="preserve">ธันวาคม </w:t>
      </w:r>
      <w:r w:rsidR="00AD32AE" w:rsidRPr="00A77BFD">
        <w:rPr>
          <w:spacing w:val="-4"/>
          <w:lang w:val="en-US"/>
        </w:rPr>
        <w:t>2566</w:t>
      </w:r>
      <w:r w:rsidR="00E55C66" w:rsidRPr="00A77BFD">
        <w:rPr>
          <w:rFonts w:hint="cs"/>
          <w:spacing w:val="-4"/>
          <w:cs/>
          <w:lang w:val="en-US"/>
        </w:rPr>
        <w:t xml:space="preserve"> รวมเป็นจำนวนเงินทั้งสิ้น </w:t>
      </w:r>
      <w:r w:rsidR="00E55C66" w:rsidRPr="00A77BFD">
        <w:rPr>
          <w:spacing w:val="-4"/>
          <w:lang w:val="en-US"/>
        </w:rPr>
        <w:t>139</w:t>
      </w:r>
      <w:r w:rsidR="004D177B" w:rsidRPr="00A77BFD">
        <w:rPr>
          <w:spacing w:val="-4"/>
          <w:lang w:val="en-US"/>
        </w:rPr>
        <w:t xml:space="preserve"> </w:t>
      </w:r>
      <w:r w:rsidR="004D177B" w:rsidRPr="00A77BFD">
        <w:rPr>
          <w:rFonts w:hint="cs"/>
          <w:spacing w:val="-4"/>
          <w:cs/>
          <w:lang w:val="en-US"/>
        </w:rPr>
        <w:t>ล้านบาท หรือเทียบเท่ากับ</w:t>
      </w:r>
      <w:r w:rsidR="004D177B" w:rsidRPr="00A77BFD">
        <w:rPr>
          <w:cs/>
          <w:lang w:val="en-US"/>
        </w:rPr>
        <w:t>สิทธิออกเสียงในบริษัท</w:t>
      </w:r>
      <w:r w:rsidR="00B85B39" w:rsidRPr="00A77BFD">
        <w:rPr>
          <w:rFonts w:hint="cs"/>
          <w:cs/>
          <w:lang w:val="en-US"/>
        </w:rPr>
        <w:t>ย่อย</w:t>
      </w:r>
      <w:r w:rsidR="004D177B" w:rsidRPr="00A77BFD">
        <w:rPr>
          <w:cs/>
          <w:lang w:val="en-US"/>
        </w:rPr>
        <w:t xml:space="preserve">ร้อยละ </w:t>
      </w:r>
      <w:r w:rsidR="004D177B" w:rsidRPr="00A77BFD">
        <w:rPr>
          <w:lang w:val="en-US"/>
        </w:rPr>
        <w:t>34.75</w:t>
      </w:r>
      <w:r w:rsidR="00E55C66" w:rsidRPr="00A77BFD">
        <w:rPr>
          <w:spacing w:val="-4"/>
          <w:lang w:val="en-US"/>
        </w:rPr>
        <w:t xml:space="preserve"> </w:t>
      </w:r>
      <w:r w:rsidR="003A01D3" w:rsidRPr="00A77BFD">
        <w:rPr>
          <w:rFonts w:hint="cs"/>
          <w:spacing w:val="-4"/>
          <w:cs/>
          <w:lang w:val="en-US"/>
        </w:rPr>
        <w:t>ส่งผลให้</w:t>
      </w:r>
      <w:r w:rsidR="004D177B" w:rsidRPr="00A77BFD">
        <w:rPr>
          <w:rFonts w:hint="cs"/>
          <w:spacing w:val="-4"/>
          <w:cs/>
          <w:lang w:val="en-US"/>
        </w:rPr>
        <w:t>เงิน</w:t>
      </w:r>
      <w:r w:rsidRPr="00A77BFD">
        <w:rPr>
          <w:spacing w:val="-4"/>
          <w:cs/>
          <w:lang w:val="en-US"/>
        </w:rPr>
        <w:t>ค่าหุ้นส่วนที่</w:t>
      </w:r>
      <w:r w:rsidRPr="00A77BFD">
        <w:rPr>
          <w:rFonts w:hint="cs"/>
          <w:spacing w:val="-4"/>
          <w:cs/>
          <w:lang w:val="en-US"/>
        </w:rPr>
        <w:t>เหลือ</w:t>
      </w:r>
      <w:r w:rsidRPr="00A77BFD">
        <w:rPr>
          <w:spacing w:val="-4"/>
          <w:cs/>
          <w:lang w:val="en-US"/>
        </w:rPr>
        <w:t xml:space="preserve">มีจำนวน </w:t>
      </w:r>
      <w:r w:rsidRPr="00A77BFD">
        <w:rPr>
          <w:spacing w:val="-4"/>
          <w:lang w:val="en-US"/>
        </w:rPr>
        <w:t xml:space="preserve">65 </w:t>
      </w:r>
      <w:r w:rsidRPr="00A77BFD">
        <w:rPr>
          <w:spacing w:val="-4"/>
          <w:cs/>
          <w:lang w:val="en-US"/>
        </w:rPr>
        <w:t>ล้านบาท</w:t>
      </w:r>
    </w:p>
    <w:p w14:paraId="2737861F" w14:textId="77777777" w:rsidR="00EF7C36" w:rsidRPr="00A77BFD" w:rsidRDefault="00EF7C36" w:rsidP="002E7222">
      <w:pPr>
        <w:pStyle w:val="BodyText2"/>
        <w:ind w:left="540"/>
        <w:rPr>
          <w:rFonts w:asciiTheme="majorBidi" w:hAnsiTheme="majorBidi" w:cstheme="majorBidi"/>
          <w:i/>
          <w:iCs/>
          <w:color w:val="0000FF"/>
          <w:shd w:val="clear" w:color="auto" w:fill="E0E0E0"/>
        </w:rPr>
      </w:pPr>
    </w:p>
    <w:p w14:paraId="0049D641" w14:textId="1E7803B5" w:rsidR="002502F9" w:rsidRPr="00A77BFD" w:rsidRDefault="00CC2F11" w:rsidP="00AA7B46">
      <w:pPr>
        <w:pStyle w:val="BodyText2"/>
        <w:ind w:left="540"/>
        <w:rPr>
          <w:cs/>
          <w:lang w:val="en-US"/>
        </w:rPr>
      </w:pPr>
      <w:r w:rsidRPr="00A77BFD">
        <w:rPr>
          <w:spacing w:val="-6"/>
          <w:cs/>
          <w:lang w:val="en-US"/>
        </w:rPr>
        <w:t>ต่อมา</w:t>
      </w:r>
      <w:r w:rsidR="00E1629D" w:rsidRPr="00A77BFD">
        <w:rPr>
          <w:rFonts w:hint="cs"/>
          <w:spacing w:val="-6"/>
          <w:cs/>
          <w:lang w:val="en-US"/>
        </w:rPr>
        <w:t>ในการประชุม</w:t>
      </w:r>
      <w:r w:rsidR="00CD7E59" w:rsidRPr="00A77BFD">
        <w:rPr>
          <w:rFonts w:hint="cs"/>
          <w:spacing w:val="-6"/>
          <w:cs/>
          <w:lang w:val="en-US"/>
        </w:rPr>
        <w:t>คณะกรรมการบริษัท</w:t>
      </w:r>
      <w:r w:rsidRPr="00A77BFD">
        <w:rPr>
          <w:spacing w:val="-6"/>
          <w:cs/>
          <w:lang w:val="en-US"/>
        </w:rPr>
        <w:t xml:space="preserve">เมื่อวันที่ </w:t>
      </w:r>
      <w:r w:rsidRPr="00A77BFD">
        <w:rPr>
          <w:spacing w:val="-6"/>
          <w:lang w:val="en-US"/>
        </w:rPr>
        <w:t xml:space="preserve">8 </w:t>
      </w:r>
      <w:r w:rsidRPr="00A77BFD">
        <w:rPr>
          <w:rFonts w:hint="cs"/>
          <w:spacing w:val="-6"/>
          <w:cs/>
          <w:lang w:val="en-US"/>
        </w:rPr>
        <w:t xml:space="preserve">ธันวาคม </w:t>
      </w:r>
      <w:r w:rsidRPr="00A77BFD">
        <w:rPr>
          <w:spacing w:val="-6"/>
          <w:lang w:val="en-US"/>
        </w:rPr>
        <w:t xml:space="preserve">2566 </w:t>
      </w:r>
      <w:r w:rsidR="00CD7E59" w:rsidRPr="00A77BFD">
        <w:rPr>
          <w:rFonts w:hint="cs"/>
          <w:spacing w:val="-6"/>
          <w:cs/>
          <w:lang w:val="en-US"/>
        </w:rPr>
        <w:t>ที่ประชุมมีมติอนุมัติ</w:t>
      </w:r>
      <w:r w:rsidR="002C19A8" w:rsidRPr="00A77BFD">
        <w:rPr>
          <w:rFonts w:hint="cs"/>
          <w:spacing w:val="-6"/>
          <w:cs/>
          <w:lang w:val="en-US"/>
        </w:rPr>
        <w:t>การขายเงินลงทุนในบริษัทย่อย</w:t>
      </w:r>
      <w:r w:rsidR="0058664E" w:rsidRPr="00A77BFD">
        <w:rPr>
          <w:rFonts w:hint="cs"/>
          <w:spacing w:val="-6"/>
          <w:cs/>
          <w:lang w:val="en-US"/>
        </w:rPr>
        <w:t>ดังก</w:t>
      </w:r>
      <w:r w:rsidR="007D386C" w:rsidRPr="00A77BFD">
        <w:rPr>
          <w:rFonts w:hint="cs"/>
          <w:spacing w:val="-6"/>
          <w:cs/>
          <w:lang w:val="en-US"/>
        </w:rPr>
        <w:t>ล่าว</w:t>
      </w:r>
      <w:r w:rsidR="009C3F36" w:rsidRPr="00A77BFD">
        <w:rPr>
          <w:rFonts w:hint="cs"/>
          <w:spacing w:val="-6"/>
          <w:cs/>
          <w:lang w:val="en-US"/>
        </w:rPr>
        <w:t>ให้กับผู้ถือหุ้นเดิมทั้งหมด</w:t>
      </w:r>
      <w:r w:rsidR="00BF2B96" w:rsidRPr="00A77BFD">
        <w:rPr>
          <w:cs/>
          <w:lang w:val="en-US"/>
        </w:rPr>
        <w:t xml:space="preserve">ร้อยละ </w:t>
      </w:r>
      <w:r w:rsidR="00BF2B96" w:rsidRPr="00A77BFD">
        <w:rPr>
          <w:lang w:val="en-US"/>
        </w:rPr>
        <w:t>51</w:t>
      </w:r>
      <w:r w:rsidR="00BF2B96" w:rsidRPr="00A77BFD">
        <w:rPr>
          <w:spacing w:val="-4"/>
          <w:cs/>
          <w:lang w:val="en-US"/>
        </w:rPr>
        <w:t xml:space="preserve"> </w:t>
      </w:r>
      <w:r w:rsidR="001F1B6B" w:rsidRPr="00A77BFD">
        <w:rPr>
          <w:rFonts w:hint="cs"/>
          <w:spacing w:val="-4"/>
          <w:cs/>
          <w:lang w:val="en-US"/>
        </w:rPr>
        <w:t>รวมเป็น</w:t>
      </w:r>
      <w:r w:rsidR="00D75096" w:rsidRPr="00A77BFD">
        <w:rPr>
          <w:rFonts w:hint="cs"/>
          <w:spacing w:val="-6"/>
          <w:cs/>
          <w:lang w:val="en-US"/>
        </w:rPr>
        <w:t>จำนวน</w:t>
      </w:r>
      <w:r w:rsidR="001F1B6B" w:rsidRPr="00A77BFD">
        <w:rPr>
          <w:rFonts w:hint="cs"/>
          <w:spacing w:val="-6"/>
          <w:cs/>
          <w:lang w:val="en-US"/>
        </w:rPr>
        <w:t>เงินทั้งสิ้น</w:t>
      </w:r>
      <w:r w:rsidR="00D75096" w:rsidRPr="00A77BFD">
        <w:rPr>
          <w:rFonts w:hint="cs"/>
          <w:spacing w:val="-6"/>
          <w:cs/>
          <w:lang w:val="en-US"/>
        </w:rPr>
        <w:t xml:space="preserve"> </w:t>
      </w:r>
      <w:r w:rsidR="00D75096" w:rsidRPr="00A77BFD">
        <w:rPr>
          <w:spacing w:val="-6"/>
          <w:lang w:val="en-US"/>
        </w:rPr>
        <w:t xml:space="preserve">204 </w:t>
      </w:r>
      <w:r w:rsidR="00D75096" w:rsidRPr="00A77BFD">
        <w:rPr>
          <w:rFonts w:hint="cs"/>
          <w:spacing w:val="-6"/>
          <w:cs/>
          <w:lang w:val="en-US"/>
        </w:rPr>
        <w:t>ล้านบาท</w:t>
      </w:r>
      <w:r w:rsidR="00517FF0" w:rsidRPr="00A77BFD">
        <w:rPr>
          <w:spacing w:val="-4"/>
          <w:cs/>
          <w:lang w:val="en-US"/>
        </w:rPr>
        <w:t xml:space="preserve"> </w:t>
      </w:r>
      <w:r w:rsidR="00DC1D6F" w:rsidRPr="00A77BFD">
        <w:rPr>
          <w:rFonts w:hint="cs"/>
          <w:spacing w:val="-4"/>
          <w:cs/>
          <w:lang w:val="en-US"/>
        </w:rPr>
        <w:t>โดย</w:t>
      </w:r>
      <w:r w:rsidR="001F1B6B" w:rsidRPr="00A77BFD">
        <w:rPr>
          <w:rFonts w:hint="cs"/>
          <w:spacing w:val="-4"/>
          <w:cs/>
          <w:lang w:val="en-US"/>
        </w:rPr>
        <w:t>กำหนดราคา</w:t>
      </w:r>
      <w:r w:rsidR="00DC1D6F" w:rsidRPr="00A77BFD">
        <w:rPr>
          <w:rFonts w:hint="cs"/>
          <w:spacing w:val="-4"/>
          <w:cs/>
          <w:lang w:val="en-US"/>
        </w:rPr>
        <w:t>ขาย</w:t>
      </w:r>
      <w:r w:rsidR="00BD77B6" w:rsidRPr="00A77BFD">
        <w:rPr>
          <w:rFonts w:hint="cs"/>
          <w:spacing w:val="-6"/>
          <w:cs/>
          <w:lang w:val="en-US"/>
        </w:rPr>
        <w:t>ในมูลค่าเดิมที่บริษัทซื้อหุ้น</w:t>
      </w:r>
      <w:r w:rsidR="0006771B" w:rsidRPr="00A77BFD">
        <w:rPr>
          <w:rFonts w:hint="cs"/>
          <w:spacing w:val="-6"/>
          <w:cs/>
          <w:lang w:val="en-US"/>
        </w:rPr>
        <w:t xml:space="preserve">มา </w:t>
      </w:r>
      <w:r w:rsidR="00517FF0" w:rsidRPr="00A77BFD">
        <w:rPr>
          <w:rFonts w:hint="cs"/>
          <w:spacing w:val="-6"/>
          <w:cs/>
          <w:lang w:val="en-US"/>
        </w:rPr>
        <w:t>ทั้งนี้ ในวันเดียวกัน</w:t>
      </w:r>
      <w:r w:rsidR="00494572" w:rsidRPr="00A77BFD">
        <w:rPr>
          <w:rFonts w:hint="cs"/>
          <w:spacing w:val="-6"/>
          <w:cs/>
          <w:lang w:val="en-US"/>
        </w:rPr>
        <w:t xml:space="preserve"> บริษัท</w:t>
      </w:r>
      <w:r w:rsidR="00202FCF" w:rsidRPr="00A77BFD">
        <w:rPr>
          <w:spacing w:val="-6"/>
          <w:cs/>
          <w:lang w:val="en-US"/>
        </w:rPr>
        <w:t>ได้ทำสัญญาซื้อขายหุ้น</w:t>
      </w:r>
      <w:r w:rsidR="000477EE" w:rsidRPr="00A77BFD">
        <w:rPr>
          <w:rFonts w:hint="cs"/>
          <w:spacing w:val="-6"/>
          <w:cs/>
          <w:lang w:val="en-US"/>
        </w:rPr>
        <w:t>ฉบับเพิ่มเติม</w:t>
      </w:r>
      <w:r w:rsidR="00202FCF" w:rsidRPr="00A77BFD">
        <w:rPr>
          <w:spacing w:val="-6"/>
          <w:cs/>
          <w:lang w:val="en-US"/>
        </w:rPr>
        <w:t>กับผู้ถือหุ้นเดิม</w:t>
      </w:r>
      <w:r w:rsidR="000477EE" w:rsidRPr="00A77BFD">
        <w:rPr>
          <w:rFonts w:hint="cs"/>
          <w:spacing w:val="-6"/>
          <w:cs/>
          <w:lang w:val="en-US"/>
        </w:rPr>
        <w:t xml:space="preserve"> โดย</w:t>
      </w:r>
      <w:r w:rsidR="00EB2FC4" w:rsidRPr="00A77BFD">
        <w:rPr>
          <w:rFonts w:hint="cs"/>
          <w:spacing w:val="-6"/>
          <w:cs/>
          <w:lang w:val="en-US"/>
        </w:rPr>
        <w:t>อ้างอิงสัญญาซื้อ</w:t>
      </w:r>
      <w:r w:rsidR="001300BE" w:rsidRPr="00A77BFD">
        <w:rPr>
          <w:rFonts w:hint="cs"/>
          <w:spacing w:val="-6"/>
          <w:cs/>
          <w:lang w:val="en-US"/>
        </w:rPr>
        <w:t>ขาย</w:t>
      </w:r>
      <w:r w:rsidR="00EB2FC4" w:rsidRPr="00A77BFD">
        <w:rPr>
          <w:rFonts w:hint="cs"/>
          <w:spacing w:val="-6"/>
          <w:cs/>
          <w:lang w:val="en-US"/>
        </w:rPr>
        <w:t xml:space="preserve">หุ้นลงวันที่ </w:t>
      </w:r>
      <w:r w:rsidR="00EB2FC4" w:rsidRPr="00A77BFD">
        <w:rPr>
          <w:spacing w:val="-6"/>
          <w:lang w:val="en-US"/>
        </w:rPr>
        <w:t xml:space="preserve">13 </w:t>
      </w:r>
      <w:r w:rsidR="00EB2FC4" w:rsidRPr="00A77BFD">
        <w:rPr>
          <w:rFonts w:hint="cs"/>
          <w:spacing w:val="-6"/>
          <w:cs/>
          <w:lang w:val="en-US"/>
        </w:rPr>
        <w:t xml:space="preserve">ธันวาคม </w:t>
      </w:r>
      <w:r w:rsidR="00EB2FC4" w:rsidRPr="00A77BFD">
        <w:rPr>
          <w:spacing w:val="-6"/>
          <w:lang w:val="en-US"/>
        </w:rPr>
        <w:t xml:space="preserve">2565 </w:t>
      </w:r>
      <w:r w:rsidR="00EB2FC4" w:rsidRPr="00A77BFD">
        <w:rPr>
          <w:rFonts w:hint="cs"/>
          <w:spacing w:val="-6"/>
          <w:cs/>
          <w:lang w:val="en-US"/>
        </w:rPr>
        <w:t>เพื่อ</w:t>
      </w:r>
      <w:r w:rsidR="00106F8E" w:rsidRPr="00A77BFD">
        <w:rPr>
          <w:rFonts w:hint="cs"/>
          <w:spacing w:val="-6"/>
          <w:cs/>
          <w:lang w:val="en-US"/>
        </w:rPr>
        <w:t>แก้ไข</w:t>
      </w:r>
      <w:r w:rsidR="000477EE" w:rsidRPr="00A77BFD">
        <w:rPr>
          <w:rFonts w:hint="cs"/>
          <w:spacing w:val="-6"/>
          <w:cs/>
          <w:lang w:val="en-US"/>
        </w:rPr>
        <w:t xml:space="preserve">สัดส่วนในการเข้าซื้อหุ้นในบริษัทย่อยจากร้อยละ </w:t>
      </w:r>
      <w:r w:rsidR="000477EE" w:rsidRPr="00A77BFD">
        <w:rPr>
          <w:spacing w:val="-6"/>
          <w:lang w:val="en-US"/>
        </w:rPr>
        <w:t xml:space="preserve">51 </w:t>
      </w:r>
      <w:r w:rsidR="000477EE" w:rsidRPr="00A77BFD">
        <w:rPr>
          <w:rFonts w:hint="cs"/>
          <w:spacing w:val="-6"/>
          <w:cs/>
          <w:lang w:val="en-US"/>
        </w:rPr>
        <w:t xml:space="preserve">เป็นร้อยละ </w:t>
      </w:r>
      <w:r w:rsidR="000477EE" w:rsidRPr="00A77BFD">
        <w:rPr>
          <w:spacing w:val="-6"/>
          <w:lang w:val="en-US"/>
        </w:rPr>
        <w:t>34.75</w:t>
      </w:r>
      <w:r w:rsidR="009544BE" w:rsidRPr="00A77BFD">
        <w:rPr>
          <w:spacing w:val="-6"/>
          <w:lang w:val="en-US"/>
        </w:rPr>
        <w:t xml:space="preserve"> </w:t>
      </w:r>
      <w:r w:rsidR="009544BE" w:rsidRPr="00A77BFD">
        <w:rPr>
          <w:rFonts w:hint="cs"/>
          <w:spacing w:val="-6"/>
          <w:cs/>
          <w:lang w:val="en-US"/>
        </w:rPr>
        <w:t>ของ</w:t>
      </w:r>
      <w:r w:rsidR="009544BE" w:rsidRPr="00A77BFD">
        <w:rPr>
          <w:cs/>
          <w:lang w:val="en-US"/>
        </w:rPr>
        <w:t>ทุนและสิทธิออกเสียงในบริษัท</w:t>
      </w:r>
      <w:r w:rsidR="001D2406" w:rsidRPr="00A77BFD">
        <w:rPr>
          <w:rFonts w:hint="cs"/>
          <w:cs/>
          <w:lang w:val="en-US"/>
        </w:rPr>
        <w:t xml:space="preserve">ดังกล่าว </w:t>
      </w:r>
      <w:r w:rsidR="00EF7AFD" w:rsidRPr="00A77BFD">
        <w:rPr>
          <w:rFonts w:hint="cs"/>
          <w:cs/>
          <w:lang w:val="en-US"/>
        </w:rPr>
        <w:t>และในวันเดียวกัน บริษัทได้ยื่นหนังสือลาออกจากการเป็นกรรมการในบริษัท</w:t>
      </w:r>
      <w:r w:rsidR="001D2406" w:rsidRPr="00A77BFD">
        <w:rPr>
          <w:rFonts w:hint="cs"/>
          <w:cs/>
          <w:lang w:val="en-US"/>
        </w:rPr>
        <w:t>ดังกล่าว</w:t>
      </w:r>
      <w:r w:rsidR="00807665" w:rsidRPr="00A77BFD">
        <w:rPr>
          <w:rFonts w:hint="cs"/>
          <w:cs/>
          <w:lang w:val="en-US"/>
        </w:rPr>
        <w:t xml:space="preserve"> ส่งผลให้บริษัท</w:t>
      </w:r>
      <w:r w:rsidR="00983003" w:rsidRPr="00A77BFD">
        <w:rPr>
          <w:rFonts w:hint="cs"/>
          <w:cs/>
          <w:lang w:val="en-US"/>
        </w:rPr>
        <w:t>สูญเสีย</w:t>
      </w:r>
      <w:r w:rsidR="00983003" w:rsidRPr="00A77BFD">
        <w:rPr>
          <w:cs/>
          <w:lang w:val="en-US"/>
        </w:rPr>
        <w:t>การควบคุม</w:t>
      </w:r>
      <w:r w:rsidR="00983003" w:rsidRPr="00A77BFD">
        <w:rPr>
          <w:rFonts w:hint="cs"/>
          <w:cs/>
          <w:lang w:val="en-US"/>
        </w:rPr>
        <w:t>ในบริษัทย่อย</w:t>
      </w:r>
      <w:r w:rsidR="00204EF0" w:rsidRPr="00A77BFD">
        <w:rPr>
          <w:rFonts w:hint="cs"/>
          <w:cs/>
          <w:lang w:val="en-US"/>
        </w:rPr>
        <w:t xml:space="preserve"> ณ วันดังกล่าว</w:t>
      </w:r>
      <w:r w:rsidR="00B27AAF" w:rsidRPr="00A77BFD">
        <w:rPr>
          <w:rFonts w:hint="cs"/>
          <w:cs/>
          <w:lang w:val="en-US"/>
        </w:rPr>
        <w:t xml:space="preserve"> </w:t>
      </w:r>
      <w:r w:rsidR="0040000D" w:rsidRPr="00A77BFD">
        <w:rPr>
          <w:rFonts w:hint="cs"/>
          <w:cs/>
          <w:lang w:val="en-US"/>
        </w:rPr>
        <w:t>และรับรู้</w:t>
      </w:r>
      <w:r w:rsidR="00B27AAF" w:rsidRPr="00A77BFD">
        <w:rPr>
          <w:cs/>
          <w:lang w:val="en-US"/>
        </w:rPr>
        <w:t>ผล</w:t>
      </w:r>
      <w:r w:rsidR="009851DC" w:rsidRPr="00A77BFD">
        <w:rPr>
          <w:rFonts w:hint="cs"/>
          <w:cs/>
          <w:lang w:val="en-US"/>
        </w:rPr>
        <w:t>ขาดทุน</w:t>
      </w:r>
      <w:r w:rsidR="00B27AAF" w:rsidRPr="00A77BFD">
        <w:rPr>
          <w:cs/>
          <w:lang w:val="en-US"/>
        </w:rPr>
        <w:t>ที่เกิดขึ้นจากการสูญเสีย</w:t>
      </w:r>
      <w:r w:rsidR="00B27AAF" w:rsidRPr="001D44D4">
        <w:rPr>
          <w:spacing w:val="6"/>
          <w:cs/>
          <w:lang w:val="en-US"/>
        </w:rPr>
        <w:t>การควบคุมในบริษัทย่อย</w:t>
      </w:r>
      <w:r w:rsidR="00C500A1" w:rsidRPr="001D44D4">
        <w:rPr>
          <w:spacing w:val="6"/>
          <w:cs/>
          <w:lang w:val="en-US"/>
        </w:rPr>
        <w:t xml:space="preserve">เป็นจำนวนเงิน </w:t>
      </w:r>
      <w:r w:rsidR="005414B7" w:rsidRPr="001D44D4">
        <w:rPr>
          <w:spacing w:val="6"/>
          <w:lang w:val="en-US"/>
        </w:rPr>
        <w:t>103</w:t>
      </w:r>
      <w:r w:rsidR="002A75E8" w:rsidRPr="001D44D4">
        <w:rPr>
          <w:spacing w:val="6"/>
          <w:lang w:val="en-US"/>
        </w:rPr>
        <w:t xml:space="preserve"> </w:t>
      </w:r>
      <w:r w:rsidR="00060C26" w:rsidRPr="001D44D4">
        <w:rPr>
          <w:spacing w:val="6"/>
          <w:cs/>
          <w:lang w:val="en-US"/>
        </w:rPr>
        <w:t>ล้านบาท</w:t>
      </w:r>
      <w:r w:rsidR="0040000D" w:rsidRPr="001D44D4">
        <w:rPr>
          <w:spacing w:val="6"/>
          <w:cs/>
          <w:lang w:val="en-US"/>
        </w:rPr>
        <w:t>และ</w:t>
      </w:r>
      <w:r w:rsidR="00881D60" w:rsidRPr="001D44D4">
        <w:rPr>
          <w:spacing w:val="6"/>
          <w:cs/>
          <w:lang w:val="en-US"/>
        </w:rPr>
        <w:t xml:space="preserve"> </w:t>
      </w:r>
      <w:r w:rsidR="002A75E8" w:rsidRPr="001D44D4">
        <w:rPr>
          <w:spacing w:val="6"/>
          <w:lang w:val="en-US"/>
        </w:rPr>
        <w:t>1</w:t>
      </w:r>
      <w:r w:rsidR="00C91AD8" w:rsidRPr="001D44D4">
        <w:rPr>
          <w:spacing w:val="6"/>
          <w:cs/>
          <w:lang w:val="en-US"/>
        </w:rPr>
        <w:t>30</w:t>
      </w:r>
      <w:r w:rsidR="002A75E8" w:rsidRPr="001D44D4">
        <w:rPr>
          <w:spacing w:val="6"/>
          <w:lang w:val="en-US"/>
        </w:rPr>
        <w:t xml:space="preserve"> </w:t>
      </w:r>
      <w:r w:rsidR="00881D60" w:rsidRPr="001D44D4">
        <w:rPr>
          <w:spacing w:val="6"/>
          <w:cs/>
          <w:lang w:val="en-US"/>
        </w:rPr>
        <w:t>ล้านบาท</w:t>
      </w:r>
      <w:r w:rsidR="00A70981" w:rsidRPr="001D44D4">
        <w:rPr>
          <w:spacing w:val="6"/>
          <w:cs/>
          <w:lang w:val="en-US"/>
        </w:rPr>
        <w:t>ในงบกำไรขาดทุนเบ็ดเสร็จรวมและ</w:t>
      </w:r>
      <w:r w:rsidR="0090336E" w:rsidRPr="00A77BFD">
        <w:rPr>
          <w:rFonts w:hint="cs"/>
          <w:cs/>
          <w:lang w:val="en-US"/>
        </w:rPr>
        <w:t>งบ</w:t>
      </w:r>
      <w:r w:rsidR="00442449" w:rsidRPr="00A77BFD">
        <w:rPr>
          <w:rFonts w:hint="cs"/>
          <w:cs/>
          <w:lang w:val="en-US"/>
        </w:rPr>
        <w:t>กำไรขาดทุน</w:t>
      </w:r>
      <w:r w:rsidR="009808A5" w:rsidRPr="00A77BFD">
        <w:rPr>
          <w:rFonts w:hint="cs"/>
          <w:cs/>
          <w:lang w:val="en-US"/>
        </w:rPr>
        <w:t>เบ็ดเสร็จ</w:t>
      </w:r>
      <w:r w:rsidR="00881D60" w:rsidRPr="00A77BFD">
        <w:rPr>
          <w:rFonts w:hint="cs"/>
          <w:cs/>
          <w:lang w:val="en-US"/>
        </w:rPr>
        <w:t>เฉพาะกิจการ</w:t>
      </w:r>
      <w:r w:rsidR="00A70981" w:rsidRPr="00A77BFD">
        <w:rPr>
          <w:rFonts w:hint="cs"/>
          <w:cs/>
          <w:lang w:val="en-US"/>
        </w:rPr>
        <w:t xml:space="preserve"> ตามลำดับ</w:t>
      </w:r>
      <w:r w:rsidR="00AA7B46" w:rsidRPr="00A77BFD">
        <w:rPr>
          <w:lang w:val="en-US"/>
        </w:rPr>
        <w:t xml:space="preserve"> </w:t>
      </w:r>
      <w:r w:rsidR="00AA7B46" w:rsidRPr="00A77BFD">
        <w:rPr>
          <w:rFonts w:hint="cs"/>
          <w:cs/>
          <w:lang w:val="en-US"/>
        </w:rPr>
        <w:t>รวมทั้งตัดรายการสินทรัพย์และหนี้สินของบริษัทย่อยดังกล่าวที่เคยมีการ</w:t>
      </w:r>
      <w:r w:rsidR="00AA7B46" w:rsidRPr="001D44D4">
        <w:rPr>
          <w:spacing w:val="4"/>
          <w:cs/>
          <w:lang w:val="en-US"/>
        </w:rPr>
        <w:t xml:space="preserve">ควบคุมออกจากงบแสดงฐานะการเงินรวม </w:t>
      </w:r>
      <w:r w:rsidR="00B27AAF" w:rsidRPr="001D44D4">
        <w:rPr>
          <w:spacing w:val="4"/>
          <w:cs/>
          <w:lang w:val="en-US"/>
        </w:rPr>
        <w:t>ส่วนได้เสียที่ยังคงเหลือ</w:t>
      </w:r>
      <w:r w:rsidR="00BA52FB" w:rsidRPr="001D44D4">
        <w:rPr>
          <w:spacing w:val="4"/>
          <w:cs/>
          <w:lang w:val="en-US"/>
        </w:rPr>
        <w:t xml:space="preserve">ร้อยละ </w:t>
      </w:r>
      <w:r w:rsidR="00BA52FB" w:rsidRPr="001D44D4">
        <w:rPr>
          <w:spacing w:val="4"/>
          <w:lang w:val="en-US"/>
        </w:rPr>
        <w:t xml:space="preserve">34.75 </w:t>
      </w:r>
      <w:r w:rsidR="00091B50" w:rsidRPr="001D44D4">
        <w:rPr>
          <w:spacing w:val="4"/>
          <w:cs/>
          <w:lang w:val="en-US"/>
        </w:rPr>
        <w:t>จัดประเภทเป็น</w:t>
      </w:r>
      <w:r w:rsidR="00AB0E23">
        <w:rPr>
          <w:spacing w:val="4"/>
          <w:lang w:val="en-US"/>
        </w:rPr>
        <w:br/>
      </w:r>
      <w:r w:rsidR="00091B50" w:rsidRPr="001D44D4">
        <w:rPr>
          <w:spacing w:val="4"/>
          <w:cs/>
          <w:lang w:val="en-US"/>
        </w:rPr>
        <w:t>เงินลงทุนใน</w:t>
      </w:r>
      <w:r w:rsidR="00091B50" w:rsidRPr="001D44D4">
        <w:rPr>
          <w:spacing w:val="-8"/>
          <w:cs/>
          <w:lang w:val="en-US"/>
        </w:rPr>
        <w:t>ตราสารทุน</w:t>
      </w:r>
      <w:r w:rsidR="00185726" w:rsidRPr="001D44D4">
        <w:rPr>
          <w:spacing w:val="-8"/>
          <w:cs/>
          <w:lang w:val="en-US"/>
        </w:rPr>
        <w:t>และ</w:t>
      </w:r>
      <w:r w:rsidR="00B27AAF" w:rsidRPr="001D44D4">
        <w:rPr>
          <w:spacing w:val="-8"/>
          <w:cs/>
          <w:lang w:val="en-US"/>
        </w:rPr>
        <w:t>วัดมูลค่าด้วยมูลค่ายุติธรรม ณ วันที่สูญเสียการควบคุม</w:t>
      </w:r>
      <w:r w:rsidR="00AA1020" w:rsidRPr="001D44D4">
        <w:rPr>
          <w:spacing w:val="-8"/>
          <w:cs/>
          <w:lang w:val="en-US"/>
        </w:rPr>
        <w:t xml:space="preserve">เป็นจำนวนเงิน </w:t>
      </w:r>
      <w:r w:rsidR="00022F93">
        <w:rPr>
          <w:spacing w:val="-8"/>
          <w:lang w:val="en-US"/>
        </w:rPr>
        <w:t xml:space="preserve">9 </w:t>
      </w:r>
      <w:r w:rsidR="00AA1020" w:rsidRPr="001D44D4">
        <w:rPr>
          <w:spacing w:val="-8"/>
          <w:cs/>
          <w:lang w:val="en-US"/>
        </w:rPr>
        <w:t>ล้านบาทใน</w:t>
      </w:r>
      <w:r w:rsidR="00AB0E23">
        <w:rPr>
          <w:spacing w:val="-8"/>
          <w:lang w:val="en-US"/>
        </w:rPr>
        <w:br/>
      </w:r>
      <w:r w:rsidR="00AA1020" w:rsidRPr="001D44D4">
        <w:rPr>
          <w:spacing w:val="-8"/>
          <w:cs/>
          <w:lang w:val="en-US"/>
        </w:rPr>
        <w:t>งบแสดงฐานะการเงิน</w:t>
      </w:r>
    </w:p>
    <w:p w14:paraId="7286374E" w14:textId="77777777" w:rsidR="009D5440" w:rsidRPr="00A77BFD" w:rsidRDefault="009D5440" w:rsidP="002E7222">
      <w:pPr>
        <w:pStyle w:val="BodyText2"/>
        <w:ind w:left="540"/>
        <w:rPr>
          <w:lang w:val="en-US"/>
        </w:rPr>
      </w:pPr>
    </w:p>
    <w:p w14:paraId="28667C9C" w14:textId="190F16C4" w:rsidR="009D5440" w:rsidRPr="00A77BFD" w:rsidRDefault="00885257" w:rsidP="002E7222">
      <w:pPr>
        <w:pStyle w:val="BodyText2"/>
        <w:ind w:left="540"/>
        <w:rPr>
          <w:rFonts w:asciiTheme="majorBidi" w:hAnsiTheme="majorBidi" w:cstheme="majorBidi"/>
          <w:i/>
          <w:iCs/>
          <w:color w:val="0000FF"/>
          <w:shd w:val="clear" w:color="auto" w:fill="E0E0E0"/>
          <w:cs/>
        </w:rPr>
      </w:pPr>
      <w:r w:rsidRPr="001D44D4">
        <w:rPr>
          <w:spacing w:val="-6"/>
          <w:cs/>
          <w:lang w:val="en-US"/>
        </w:rPr>
        <w:t xml:space="preserve">ในวันเดียวกัน </w:t>
      </w:r>
      <w:r w:rsidR="009D5440" w:rsidRPr="001D44D4">
        <w:rPr>
          <w:spacing w:val="-6"/>
          <w:cs/>
          <w:lang w:val="en-US"/>
        </w:rPr>
        <w:t xml:space="preserve">เมื่อวันที่ </w:t>
      </w:r>
      <w:r w:rsidR="009D5440" w:rsidRPr="001D44D4">
        <w:rPr>
          <w:spacing w:val="-6"/>
          <w:lang w:val="en-US"/>
        </w:rPr>
        <w:t xml:space="preserve">8 </w:t>
      </w:r>
      <w:r w:rsidR="009D5440" w:rsidRPr="001D44D4">
        <w:rPr>
          <w:spacing w:val="-6"/>
          <w:cs/>
          <w:lang w:val="en-US"/>
        </w:rPr>
        <w:t xml:space="preserve">ธันวาคม </w:t>
      </w:r>
      <w:r w:rsidR="009D5440" w:rsidRPr="001D44D4">
        <w:rPr>
          <w:spacing w:val="-6"/>
          <w:lang w:val="en-US"/>
        </w:rPr>
        <w:t>2566</w:t>
      </w:r>
      <w:r w:rsidR="00D957BC" w:rsidRPr="001D44D4">
        <w:rPr>
          <w:spacing w:val="-6"/>
          <w:lang w:val="en-US"/>
        </w:rPr>
        <w:t xml:space="preserve"> </w:t>
      </w:r>
      <w:r w:rsidR="00D957BC" w:rsidRPr="001D44D4">
        <w:rPr>
          <w:spacing w:val="-6"/>
          <w:cs/>
          <w:lang w:val="en-US"/>
        </w:rPr>
        <w:t>บริษัทได้ทำสัญญาขายหุ้น</w:t>
      </w:r>
      <w:r w:rsidR="00E91F6E" w:rsidRPr="001D44D4">
        <w:rPr>
          <w:spacing w:val="-6"/>
          <w:cs/>
          <w:lang w:val="en-US"/>
        </w:rPr>
        <w:t>ในบริษัท</w:t>
      </w:r>
      <w:r w:rsidR="0058345A" w:rsidRPr="001D44D4">
        <w:rPr>
          <w:spacing w:val="-6"/>
          <w:cs/>
          <w:lang w:val="en-US"/>
        </w:rPr>
        <w:t xml:space="preserve"> รักษาความปลอดภัย การ์เดี่ยน โกลบอล จำกัด</w:t>
      </w:r>
      <w:r w:rsidR="0058345A" w:rsidRPr="00A77BFD">
        <w:rPr>
          <w:rFonts w:hint="cs"/>
          <w:spacing w:val="-6"/>
          <w:cs/>
          <w:lang w:val="en-US"/>
        </w:rPr>
        <w:t xml:space="preserve"> </w:t>
      </w:r>
      <w:r w:rsidR="0058345A" w:rsidRPr="00A77BFD">
        <w:rPr>
          <w:spacing w:val="-6"/>
          <w:lang w:val="en-US"/>
        </w:rPr>
        <w:t>(“GGS”)</w:t>
      </w:r>
      <w:r w:rsidR="0058345A" w:rsidRPr="00A77BFD">
        <w:rPr>
          <w:cs/>
          <w:lang w:val="en-US"/>
        </w:rPr>
        <w:t xml:space="preserve"> </w:t>
      </w:r>
      <w:r w:rsidR="00E91F6E" w:rsidRPr="00A77BFD">
        <w:rPr>
          <w:rFonts w:hint="cs"/>
          <w:cs/>
          <w:lang w:val="en-US"/>
        </w:rPr>
        <w:t xml:space="preserve">ในสัดส่วนร้อยละ </w:t>
      </w:r>
      <w:r w:rsidR="00E91F6E" w:rsidRPr="00A77BFD">
        <w:rPr>
          <w:lang w:val="en-US"/>
        </w:rPr>
        <w:t>34.75</w:t>
      </w:r>
      <w:r w:rsidR="009D5440" w:rsidRPr="00A77BFD">
        <w:rPr>
          <w:rFonts w:hint="cs"/>
          <w:cs/>
          <w:lang w:val="en-US"/>
        </w:rPr>
        <w:t xml:space="preserve"> </w:t>
      </w:r>
      <w:r w:rsidR="00E91F6E" w:rsidRPr="00A77BFD">
        <w:rPr>
          <w:rFonts w:hint="cs"/>
          <w:spacing w:val="-6"/>
          <w:cs/>
          <w:lang w:val="en-US"/>
        </w:rPr>
        <w:t>ของ</w:t>
      </w:r>
      <w:r w:rsidR="00E91F6E" w:rsidRPr="00A77BFD">
        <w:rPr>
          <w:cs/>
          <w:lang w:val="en-US"/>
        </w:rPr>
        <w:t>ทุนและสิทธิออกเสียง</w:t>
      </w:r>
      <w:r w:rsidR="00E91F6E" w:rsidRPr="00A77BFD">
        <w:rPr>
          <w:rFonts w:hint="cs"/>
          <w:cs/>
          <w:lang w:val="en-US"/>
        </w:rPr>
        <w:t>ให้กับผู้ถือหุ้นเดิม</w:t>
      </w:r>
      <w:r w:rsidR="00E24AE2" w:rsidRPr="00A77BFD">
        <w:rPr>
          <w:rFonts w:hint="cs"/>
          <w:cs/>
          <w:lang w:val="en-US"/>
        </w:rPr>
        <w:t xml:space="preserve"> </w:t>
      </w:r>
      <w:r w:rsidR="00E24AE2" w:rsidRPr="00A77BFD">
        <w:rPr>
          <w:rFonts w:hint="cs"/>
          <w:spacing w:val="-4"/>
          <w:cs/>
          <w:lang w:val="en-US"/>
        </w:rPr>
        <w:t>โดยกำหนดราคาขาย</w:t>
      </w:r>
      <w:r w:rsidR="00E24AE2" w:rsidRPr="00A77BFD">
        <w:rPr>
          <w:rFonts w:hint="cs"/>
          <w:spacing w:val="-6"/>
          <w:cs/>
          <w:lang w:val="en-US"/>
        </w:rPr>
        <w:t>ในมูลค่า</w:t>
      </w:r>
      <w:r w:rsidR="00E24AE2" w:rsidRPr="001D44D4">
        <w:rPr>
          <w:spacing w:val="4"/>
          <w:cs/>
          <w:lang w:val="en-US"/>
        </w:rPr>
        <w:t xml:space="preserve">เดิมที่บริษัทซื้อหุ้นมาเป็นจำนวนเงินรวม </w:t>
      </w:r>
      <w:r w:rsidR="00E24AE2" w:rsidRPr="001D44D4">
        <w:rPr>
          <w:spacing w:val="4"/>
          <w:lang w:val="en-US"/>
        </w:rPr>
        <w:t xml:space="preserve">139 </w:t>
      </w:r>
      <w:r w:rsidR="00E24AE2" w:rsidRPr="001D44D4">
        <w:rPr>
          <w:spacing w:val="4"/>
          <w:cs/>
          <w:lang w:val="en-US"/>
        </w:rPr>
        <w:t>ล้านบาท</w:t>
      </w:r>
      <w:r w:rsidR="009C2195" w:rsidRPr="001D44D4">
        <w:rPr>
          <w:spacing w:val="4"/>
          <w:cs/>
          <w:lang w:val="en-US"/>
        </w:rPr>
        <w:t xml:space="preserve"> ซึ่งผู้ถือหุ้นเดิมจะทยอยจ่ายชำระค่าหุ้นภายในปี </w:t>
      </w:r>
      <w:r w:rsidR="009C2195" w:rsidRPr="001D44D4">
        <w:rPr>
          <w:spacing w:val="4"/>
          <w:lang w:val="en-US"/>
        </w:rPr>
        <w:t>2567</w:t>
      </w:r>
      <w:r w:rsidR="00E34E70" w:rsidRPr="00A77BFD">
        <w:rPr>
          <w:lang w:val="en-US"/>
        </w:rPr>
        <w:t xml:space="preserve"> </w:t>
      </w:r>
      <w:r w:rsidR="00E34E70" w:rsidRPr="001D44D4">
        <w:rPr>
          <w:spacing w:val="-4"/>
          <w:cs/>
          <w:lang w:val="en-US"/>
        </w:rPr>
        <w:t xml:space="preserve">เป็นจำนวน </w:t>
      </w:r>
      <w:r w:rsidR="00E34E70" w:rsidRPr="001D44D4">
        <w:rPr>
          <w:spacing w:val="-4"/>
          <w:lang w:val="en-US"/>
        </w:rPr>
        <w:t xml:space="preserve">4 </w:t>
      </w:r>
      <w:r w:rsidR="00E34E70" w:rsidRPr="001D44D4">
        <w:rPr>
          <w:spacing w:val="-4"/>
          <w:cs/>
          <w:lang w:val="en-US"/>
        </w:rPr>
        <w:t>งวด และบริษัทจะโอน</w:t>
      </w:r>
      <w:r w:rsidR="005E1D83" w:rsidRPr="001D44D4">
        <w:rPr>
          <w:spacing w:val="-4"/>
          <w:cs/>
          <w:lang w:val="en-US"/>
        </w:rPr>
        <w:t>กรรมสิทธิใน</w:t>
      </w:r>
      <w:r w:rsidR="00E34E70" w:rsidRPr="001D44D4">
        <w:rPr>
          <w:spacing w:val="-4"/>
          <w:cs/>
          <w:lang w:val="en-US"/>
        </w:rPr>
        <w:t>หุ้น</w:t>
      </w:r>
      <w:r w:rsidR="005E1D83" w:rsidRPr="001D44D4">
        <w:rPr>
          <w:spacing w:val="-4"/>
          <w:cs/>
          <w:lang w:val="en-US"/>
        </w:rPr>
        <w:t>ของ</w:t>
      </w:r>
      <w:r w:rsidR="00925FFA" w:rsidRPr="001D44D4">
        <w:rPr>
          <w:spacing w:val="-4"/>
          <w:lang w:val="en-US"/>
        </w:rPr>
        <w:t xml:space="preserve"> GGS </w:t>
      </w:r>
      <w:r w:rsidR="00E34E70" w:rsidRPr="001D44D4">
        <w:rPr>
          <w:spacing w:val="-4"/>
          <w:cs/>
          <w:lang w:val="en-US"/>
        </w:rPr>
        <w:t>ตามสัดส่วนที่</w:t>
      </w:r>
      <w:r w:rsidR="005E1D83" w:rsidRPr="001D44D4">
        <w:rPr>
          <w:spacing w:val="-4"/>
          <w:cs/>
          <w:lang w:val="en-US"/>
        </w:rPr>
        <w:t>บริษัทได้รับ</w:t>
      </w:r>
      <w:r w:rsidR="00E34E70" w:rsidRPr="001D44D4">
        <w:rPr>
          <w:spacing w:val="-4"/>
          <w:cs/>
          <w:lang w:val="en-US"/>
        </w:rPr>
        <w:t>ชำระเงินค่าหุ้น</w:t>
      </w:r>
      <w:r w:rsidR="007A0DF1" w:rsidRPr="001D44D4">
        <w:rPr>
          <w:spacing w:val="-4"/>
          <w:cs/>
          <w:lang w:val="en-US"/>
        </w:rPr>
        <w:t>ใน</w:t>
      </w:r>
      <w:r w:rsidR="00E34E70" w:rsidRPr="001D44D4">
        <w:rPr>
          <w:spacing w:val="-4"/>
          <w:cs/>
          <w:lang w:val="en-US"/>
        </w:rPr>
        <w:t>แต่ละงวด</w:t>
      </w:r>
      <w:r w:rsidR="00B3493A" w:rsidRPr="00A77BFD">
        <w:rPr>
          <w:rFonts w:hint="cs"/>
          <w:cs/>
          <w:lang w:val="en-US"/>
        </w:rPr>
        <w:t xml:space="preserve"> </w:t>
      </w:r>
      <w:r w:rsidR="00871A50" w:rsidRPr="0083761E">
        <w:rPr>
          <w:spacing w:val="6"/>
          <w:cs/>
          <w:lang w:val="en-US"/>
        </w:rPr>
        <w:t xml:space="preserve">ทั้งนี้ </w:t>
      </w:r>
      <w:r w:rsidR="0001306B" w:rsidRPr="0083761E">
        <w:rPr>
          <w:spacing w:val="6"/>
          <w:cs/>
          <w:lang w:val="en-US"/>
        </w:rPr>
        <w:t>ในเดือน</w:t>
      </w:r>
      <w:r w:rsidR="003F7FED" w:rsidRPr="0083761E">
        <w:rPr>
          <w:spacing w:val="6"/>
          <w:cs/>
          <w:lang w:val="en-US"/>
        </w:rPr>
        <w:t>มกราคม</w:t>
      </w:r>
      <w:r w:rsidR="0001306B" w:rsidRPr="0083761E">
        <w:rPr>
          <w:spacing w:val="6"/>
          <w:cs/>
          <w:lang w:val="en-US"/>
        </w:rPr>
        <w:t>และกุมภาพันธ์</w:t>
      </w:r>
      <w:r w:rsidR="003F7FED" w:rsidRPr="0083761E">
        <w:rPr>
          <w:spacing w:val="6"/>
          <w:cs/>
          <w:lang w:val="en-US"/>
        </w:rPr>
        <w:t xml:space="preserve"> </w:t>
      </w:r>
      <w:r w:rsidR="003F7FED" w:rsidRPr="0083761E">
        <w:rPr>
          <w:spacing w:val="6"/>
          <w:lang w:val="en-US"/>
        </w:rPr>
        <w:t xml:space="preserve">2567 </w:t>
      </w:r>
      <w:r w:rsidR="003F7FED" w:rsidRPr="0083761E">
        <w:rPr>
          <w:spacing w:val="6"/>
          <w:cs/>
          <w:lang w:val="en-US"/>
        </w:rPr>
        <w:t>บริษัทได้รับชำระเงินค่าหุ้นบางส่วนของ</w:t>
      </w:r>
      <w:r w:rsidR="00987922" w:rsidRPr="0083761E">
        <w:rPr>
          <w:spacing w:val="6"/>
          <w:cs/>
          <w:lang w:val="en-US"/>
        </w:rPr>
        <w:t>เงินค่าหุ้น</w:t>
      </w:r>
      <w:r w:rsidR="003F7FED" w:rsidRPr="0083761E">
        <w:rPr>
          <w:spacing w:val="6"/>
          <w:cs/>
          <w:lang w:val="en-US"/>
        </w:rPr>
        <w:t>งวดแรก</w:t>
      </w:r>
      <w:r w:rsidR="00987922" w:rsidRPr="0083761E">
        <w:rPr>
          <w:spacing w:val="6"/>
          <w:cs/>
          <w:lang w:val="en-US"/>
        </w:rPr>
        <w:t xml:space="preserve"> </w:t>
      </w:r>
      <w:r w:rsidR="000811A3" w:rsidRPr="0083761E">
        <w:rPr>
          <w:spacing w:val="6"/>
          <w:cs/>
          <w:lang w:val="en-US"/>
        </w:rPr>
        <w:t>จำนวน</w:t>
      </w:r>
      <w:r w:rsidR="000811A3" w:rsidRPr="00A77BFD">
        <w:rPr>
          <w:rFonts w:hint="cs"/>
          <w:cs/>
          <w:lang w:val="en-US"/>
        </w:rPr>
        <w:t xml:space="preserve"> </w:t>
      </w:r>
      <w:r w:rsidR="00E946C5">
        <w:rPr>
          <w:lang w:val="en-US"/>
        </w:rPr>
        <w:t>7</w:t>
      </w:r>
      <w:r w:rsidR="000811A3" w:rsidRPr="00A77BFD">
        <w:rPr>
          <w:rFonts w:hint="cs"/>
          <w:cs/>
          <w:lang w:val="en-US"/>
        </w:rPr>
        <w:t xml:space="preserve"> ล้านบาท </w:t>
      </w:r>
    </w:p>
    <w:p w14:paraId="3655DEB4" w14:textId="77777777" w:rsidR="002E7222" w:rsidRPr="00A77BFD" w:rsidRDefault="002E7222" w:rsidP="002E7222">
      <w:pPr>
        <w:pStyle w:val="BodyText2"/>
        <w:ind w:left="540"/>
        <w:rPr>
          <w:color w:val="0070C0"/>
          <w:cs/>
          <w:lang w:val="en-US"/>
        </w:rPr>
      </w:pPr>
    </w:p>
    <w:p w14:paraId="10F18C77" w14:textId="77636CBB" w:rsidR="002E7222" w:rsidRPr="00A77BFD" w:rsidRDefault="002E7222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3C4F2F08" w14:textId="44CC0B5D" w:rsidR="005A6803" w:rsidRPr="00A77BFD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62DCD73C" w14:textId="4D39FA94" w:rsidR="005A6803" w:rsidRPr="00A77BFD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444EDB2E" w14:textId="203B3E44" w:rsidR="005A6803" w:rsidRPr="00A77BFD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1BD08648" w14:textId="29BC27E3" w:rsidR="005A6803" w:rsidRPr="00A77BFD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3252FDFE" w14:textId="34E6BA89" w:rsidR="005A6803" w:rsidRPr="00A77BFD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128EFBA1" w14:textId="12580B82" w:rsidR="005A6803" w:rsidRPr="00A77BFD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56BE40A8" w14:textId="5BC36357" w:rsidR="005A6803" w:rsidRPr="00A77BFD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71C6F989" w14:textId="7960036A" w:rsidR="005A6803" w:rsidRPr="00A77BFD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736FE314" w14:textId="266773EC" w:rsidR="005A6803" w:rsidRPr="00A77BFD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69D6EFBC" w14:textId="75B7F8AE" w:rsidR="005A6803" w:rsidRPr="00A77BFD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2DCC0EF1" w14:textId="7104E756" w:rsidR="00C4103A" w:rsidRPr="00A77BFD" w:rsidRDefault="00C4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  <w:r w:rsidRPr="00A77BFD">
        <w:rPr>
          <w:rFonts w:ascii="Angsana New" w:hAnsi="Angsana New"/>
          <w:sz w:val="14"/>
          <w:szCs w:val="14"/>
          <w:cs/>
        </w:rPr>
        <w:br w:type="page"/>
      </w:r>
    </w:p>
    <w:p w14:paraId="379E8F5E" w14:textId="01ACE2A2" w:rsidR="0023426A" w:rsidRPr="00A77BFD" w:rsidRDefault="0023426A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0A59D2E8" w14:textId="0E5B3F4B" w:rsidR="001C1B0D" w:rsidRPr="00A77BFD" w:rsidRDefault="001C1B0D" w:rsidP="007D2605">
      <w:pPr>
        <w:pStyle w:val="BodyText2"/>
        <w:ind w:left="540"/>
        <w:rPr>
          <w:b/>
          <w:lang w:val="en-US"/>
        </w:rPr>
      </w:pPr>
    </w:p>
    <w:p w14:paraId="1CD94DA3" w14:textId="14D1EC6B" w:rsidR="00750557" w:rsidRPr="00A77BFD" w:rsidRDefault="00750557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trike/>
          <w:sz w:val="30"/>
          <w:szCs w:val="30"/>
        </w:rPr>
      </w:pPr>
      <w:r w:rsidRPr="00A77BFD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8058ED" w:rsidRPr="00A77BFD">
        <w:rPr>
          <w:rFonts w:ascii="Angsana New" w:hAnsi="Angsana New" w:hint="cs"/>
          <w:b/>
          <w:sz w:val="30"/>
          <w:szCs w:val="30"/>
          <w:cs/>
        </w:rPr>
        <w:t>และ</w:t>
      </w:r>
      <w:r w:rsidRPr="00A77BFD">
        <w:rPr>
          <w:rFonts w:ascii="Angsana New" w:hAnsi="Angsana New"/>
          <w:b/>
          <w:sz w:val="30"/>
          <w:szCs w:val="30"/>
          <w:cs/>
        </w:rPr>
        <w:t xml:space="preserve">บริษัทร่วมได้เปิดเผยในหมายเหตุข้อ </w:t>
      </w:r>
      <w:r w:rsidR="001E5D6A" w:rsidRPr="00A77BFD">
        <w:rPr>
          <w:rFonts w:ascii="Angsana New" w:hAnsi="Angsana New"/>
          <w:bCs/>
          <w:sz w:val="30"/>
          <w:szCs w:val="30"/>
        </w:rPr>
        <w:t>10</w:t>
      </w:r>
      <w:r w:rsidR="001E5D6A" w:rsidRPr="00A77BFD">
        <w:rPr>
          <w:rFonts w:ascii="Angsana New" w:hAnsi="Angsana New"/>
          <w:b/>
          <w:sz w:val="30"/>
          <w:szCs w:val="30"/>
        </w:rPr>
        <w:t xml:space="preserve"> </w:t>
      </w:r>
      <w:r w:rsidRPr="00A77BFD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6507B7" w:rsidRPr="00A77BFD">
        <w:rPr>
          <w:rFonts w:ascii="Angsana New" w:hAnsi="Angsana New"/>
          <w:bCs/>
          <w:sz w:val="30"/>
          <w:szCs w:val="30"/>
        </w:rPr>
        <w:t>1</w:t>
      </w:r>
      <w:r w:rsidR="001E5D6A" w:rsidRPr="00A77BFD">
        <w:rPr>
          <w:rFonts w:ascii="Angsana New" w:hAnsi="Angsana New"/>
          <w:bCs/>
          <w:sz w:val="30"/>
          <w:szCs w:val="30"/>
        </w:rPr>
        <w:t>1</w:t>
      </w:r>
      <w:r w:rsidRPr="00A77BFD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7EF3796" w14:textId="1B4A64BA" w:rsidR="00750557" w:rsidRPr="00A77BFD" w:rsidRDefault="00750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trike/>
          <w:sz w:val="30"/>
          <w:szCs w:val="30"/>
        </w:rPr>
      </w:pPr>
    </w:p>
    <w:p w14:paraId="656E0535" w14:textId="42F43726" w:rsidR="00D21AF3" w:rsidRPr="00A77BFD" w:rsidRDefault="00750557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77BFD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นโยบายการกำหนดราคาสำหรับรายการแต่ละประเภทมีดังต่อไปนี้</w:t>
      </w:r>
    </w:p>
    <w:p w14:paraId="2DF483F3" w14:textId="77777777" w:rsidR="00D21AF3" w:rsidRPr="00A77BFD" w:rsidRDefault="00D21AF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6030"/>
      </w:tblGrid>
      <w:tr w:rsidR="00750557" w:rsidRPr="00A77BFD" w14:paraId="33217527" w14:textId="77777777" w:rsidTr="00414514">
        <w:trPr>
          <w:tblHeader/>
        </w:trPr>
        <w:tc>
          <w:tcPr>
            <w:tcW w:w="3240" w:type="dxa"/>
          </w:tcPr>
          <w:p w14:paraId="67F7AD66" w14:textId="7C46C49A" w:rsidR="00750557" w:rsidRPr="00A77BFD" w:rsidRDefault="00750557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030" w:type="dxa"/>
          </w:tcPr>
          <w:p w14:paraId="23C40C88" w14:textId="1909646D" w:rsidR="00750557" w:rsidRPr="00A77BFD" w:rsidRDefault="00750557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D1914" w:rsidRPr="00A77BFD" w14:paraId="103E3D69" w14:textId="77777777" w:rsidTr="00414514">
        <w:tc>
          <w:tcPr>
            <w:tcW w:w="3240" w:type="dxa"/>
          </w:tcPr>
          <w:p w14:paraId="52724B1D" w14:textId="287DF9D0" w:rsidR="008D1914" w:rsidRPr="00A77BFD" w:rsidRDefault="008D1914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6030" w:type="dxa"/>
          </w:tcPr>
          <w:p w14:paraId="05B873C7" w14:textId="2CE98061" w:rsidR="008D1914" w:rsidRPr="00A77BFD" w:rsidRDefault="008D1914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750557" w:rsidRPr="00A77BFD" w14:paraId="303574AB" w14:textId="77777777" w:rsidTr="00414514">
        <w:tc>
          <w:tcPr>
            <w:tcW w:w="3240" w:type="dxa"/>
          </w:tcPr>
          <w:p w14:paraId="56FEF92D" w14:textId="1CCAF35C" w:rsidR="00750557" w:rsidRPr="00A77BFD" w:rsidRDefault="00750557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ซื้อสินค้า</w:t>
            </w:r>
            <w:r w:rsidR="001E7139"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6030" w:type="dxa"/>
          </w:tcPr>
          <w:p w14:paraId="0EAA240B" w14:textId="77777777" w:rsidR="00750557" w:rsidRPr="00A77BFD" w:rsidRDefault="00750557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1F3CAB" w:rsidRPr="00A77BFD" w14:paraId="6984E018" w14:textId="77777777" w:rsidTr="00414514">
        <w:tc>
          <w:tcPr>
            <w:tcW w:w="3240" w:type="dxa"/>
          </w:tcPr>
          <w:p w14:paraId="04F68463" w14:textId="7EBE77EB" w:rsidR="001F3CAB" w:rsidRPr="00A77BFD" w:rsidRDefault="00B95AAF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รายจ่าย</w:t>
            </w:r>
            <w:r w:rsidR="001F3CAB"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ค่าขนส่ง</w:t>
            </w:r>
          </w:p>
        </w:tc>
        <w:tc>
          <w:tcPr>
            <w:tcW w:w="6030" w:type="dxa"/>
          </w:tcPr>
          <w:p w14:paraId="0041707B" w14:textId="46337402" w:rsidR="001F3CAB" w:rsidRPr="00A77BFD" w:rsidRDefault="001F3CAB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B95AAF" w:rsidRPr="00A77BFD" w14:paraId="2C2F0A5E" w14:textId="77777777" w:rsidTr="00414514">
        <w:tc>
          <w:tcPr>
            <w:tcW w:w="3240" w:type="dxa"/>
          </w:tcPr>
          <w:p w14:paraId="3A25E7D8" w14:textId="7316F206" w:rsidR="00B95AAF" w:rsidRPr="00A77BFD" w:rsidRDefault="00B95AAF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รายจ่าย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030" w:type="dxa"/>
          </w:tcPr>
          <w:p w14:paraId="5B3C1CF0" w14:textId="364BABF4" w:rsidR="00B95AAF" w:rsidRPr="00A77BFD" w:rsidRDefault="00B95AAF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B95AAF" w:rsidRPr="00A77BFD" w14:paraId="190969CF" w14:textId="77777777" w:rsidTr="00414514">
        <w:tc>
          <w:tcPr>
            <w:tcW w:w="3240" w:type="dxa"/>
          </w:tcPr>
          <w:p w14:paraId="141984BA" w14:textId="09680F2C" w:rsidR="00B95AAF" w:rsidRPr="00A77BFD" w:rsidRDefault="00B95AAF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6030" w:type="dxa"/>
          </w:tcPr>
          <w:p w14:paraId="32058699" w14:textId="43ABC29D" w:rsidR="00B95AAF" w:rsidRPr="00A77BFD" w:rsidRDefault="00A379C8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ตาม</w:t>
            </w:r>
            <w:r w:rsidR="00B95AAF" w:rsidRPr="00A77BFD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จำนวนประกาศจ่าย</w:t>
            </w:r>
          </w:p>
        </w:tc>
      </w:tr>
      <w:tr w:rsidR="001F3CAB" w:rsidRPr="00A77BFD" w14:paraId="4A85BB5B" w14:textId="77777777" w:rsidTr="00414514">
        <w:tc>
          <w:tcPr>
            <w:tcW w:w="3240" w:type="dxa"/>
          </w:tcPr>
          <w:p w14:paraId="321565C8" w14:textId="5BD086D2" w:rsidR="001F3CAB" w:rsidRPr="00A77BFD" w:rsidRDefault="001F3CAB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</w:t>
            </w:r>
            <w:r w:rsidR="00B95AAF"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และดอกเบี้ยจ่าย</w:t>
            </w:r>
          </w:p>
        </w:tc>
        <w:tc>
          <w:tcPr>
            <w:tcW w:w="6030" w:type="dxa"/>
          </w:tcPr>
          <w:p w14:paraId="79EE6AD7" w14:textId="02145D53" w:rsidR="001F3CAB" w:rsidRPr="00A77BFD" w:rsidRDefault="00A44822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อัตราดอกเบี้ยตามที่กำหนดในสัญญาเงินกู้ยืมระหว่างกัน</w:t>
            </w:r>
          </w:p>
        </w:tc>
      </w:tr>
      <w:tr w:rsidR="001F3CAB" w:rsidRPr="00A77BFD" w14:paraId="5CD62F1A" w14:textId="77777777" w:rsidTr="00414514">
        <w:tc>
          <w:tcPr>
            <w:tcW w:w="3240" w:type="dxa"/>
          </w:tcPr>
          <w:p w14:paraId="7EEF498F" w14:textId="0504E58C" w:rsidR="00B95AAF" w:rsidRPr="00A77BFD" w:rsidRDefault="00B95AAF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6030" w:type="dxa"/>
          </w:tcPr>
          <w:p w14:paraId="3CE5F433" w14:textId="7B210079" w:rsidR="00B95AAF" w:rsidRPr="00A77BFD" w:rsidRDefault="00366EAC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</w:t>
            </w:r>
            <w:r w:rsidR="008E3BF1" w:rsidRPr="00A77B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</w:tbl>
    <w:p w14:paraId="4809FD2E" w14:textId="77777777" w:rsidR="001450C6" w:rsidRPr="00A77BFD" w:rsidRDefault="001450C6" w:rsidP="00D5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617BB5" w:rsidRPr="00A77BFD" w14:paraId="1D03E524" w14:textId="77777777" w:rsidTr="000E7D6C">
        <w:trPr>
          <w:tblHeader/>
        </w:trPr>
        <w:tc>
          <w:tcPr>
            <w:tcW w:w="2223" w:type="pct"/>
            <w:shd w:val="clear" w:color="auto" w:fill="auto"/>
          </w:tcPr>
          <w:p w14:paraId="5CA4E982" w14:textId="281086EC" w:rsidR="00617BB5" w:rsidRPr="00A77BFD" w:rsidRDefault="004A1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3D9EFFB0" w14:textId="3D1700FF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7C3C627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4C957705" w14:textId="368E1532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17BB5" w:rsidRPr="00A77BFD" w14:paraId="67A30D30" w14:textId="77777777" w:rsidTr="000E7D6C">
        <w:trPr>
          <w:tblHeader/>
        </w:trPr>
        <w:tc>
          <w:tcPr>
            <w:tcW w:w="2223" w:type="pct"/>
          </w:tcPr>
          <w:p w14:paraId="397A6641" w14:textId="5130D33F" w:rsidR="00617BB5" w:rsidRPr="00A77BFD" w:rsidRDefault="0075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77B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77B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5" w:type="pct"/>
          </w:tcPr>
          <w:p w14:paraId="27B18CBA" w14:textId="1E0431B2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3D9B" w:rsidRPr="00A77B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61708F7D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D9909" w14:textId="21F34BB6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3D9B" w:rsidRPr="00A77B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424B3F3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186EA2" w14:textId="0DAC5AFD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3D9B" w:rsidRPr="00A77B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27591259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219D7A" w14:textId="282B5588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3D9B" w:rsidRPr="00A77B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17BB5" w:rsidRPr="00A77BFD" w14:paraId="2DA2CA5F" w14:textId="77777777" w:rsidTr="000E7D6C">
        <w:trPr>
          <w:tblHeader/>
        </w:trPr>
        <w:tc>
          <w:tcPr>
            <w:tcW w:w="2223" w:type="pct"/>
          </w:tcPr>
          <w:p w14:paraId="753DC94B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5E6040CC" w14:textId="31132A0F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77B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A77BFD" w14:paraId="4E35251B" w14:textId="77777777" w:rsidTr="00E52831">
        <w:trPr>
          <w:cantSplit/>
        </w:trPr>
        <w:tc>
          <w:tcPr>
            <w:tcW w:w="2223" w:type="pct"/>
          </w:tcPr>
          <w:p w14:paraId="593A6671" w14:textId="1F879F73" w:rsidR="00617BB5" w:rsidRPr="00A77BFD" w:rsidRDefault="00744DC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078E547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00A1AC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4704E6" w14:textId="1FA627D3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93B4FB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9301AF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AB48432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421D" w14:textId="77777777" w:rsidR="00617BB5" w:rsidRPr="00A77BFD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D9B" w:rsidRPr="00A77BFD" w14:paraId="5389EF45" w14:textId="77777777" w:rsidTr="00E52831">
        <w:trPr>
          <w:cantSplit/>
        </w:trPr>
        <w:tc>
          <w:tcPr>
            <w:tcW w:w="2223" w:type="pct"/>
          </w:tcPr>
          <w:p w14:paraId="018526AF" w14:textId="7322AE10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</w:tcPr>
          <w:p w14:paraId="6C29A64B" w14:textId="7A9E67AB" w:rsidR="00313D9B" w:rsidRPr="00A77BFD" w:rsidRDefault="00ED0B2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DD773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337AFC" w14:textId="6DAD118A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501CEA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615326" w14:textId="01DA827B" w:rsidR="00313D9B" w:rsidRPr="00A77BFD" w:rsidRDefault="00F90B74" w:rsidP="00F9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14,151</w:t>
            </w:r>
          </w:p>
        </w:tc>
        <w:tc>
          <w:tcPr>
            <w:tcW w:w="134" w:type="pct"/>
          </w:tcPr>
          <w:p w14:paraId="3DBFD663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9057EE" w14:textId="1615D12A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13D9B" w:rsidRPr="00A77BFD" w14:paraId="2FA86B70" w14:textId="77777777" w:rsidTr="00E52831">
        <w:trPr>
          <w:cantSplit/>
        </w:trPr>
        <w:tc>
          <w:tcPr>
            <w:tcW w:w="2223" w:type="pct"/>
          </w:tcPr>
          <w:p w14:paraId="76634E81" w14:textId="2F03CA8F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5AC79DA7" w14:textId="234D4ADC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F7F3FF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585FCB" w14:textId="52C84018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5FC6A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543786" w14:textId="1E591300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34" w:type="pct"/>
          </w:tcPr>
          <w:p w14:paraId="00E3077F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A33156" w14:textId="57A2C594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313</w:t>
            </w:r>
          </w:p>
        </w:tc>
      </w:tr>
      <w:tr w:rsidR="00313D9B" w:rsidRPr="00A77BFD" w14:paraId="4EE0D8A7" w14:textId="77777777" w:rsidTr="00E52831">
        <w:trPr>
          <w:cantSplit/>
        </w:trPr>
        <w:tc>
          <w:tcPr>
            <w:tcW w:w="2223" w:type="pct"/>
          </w:tcPr>
          <w:p w14:paraId="797B5073" w14:textId="05D5397E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0ACA3AF9" w14:textId="673D9171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452B3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979EC4" w14:textId="67A4B4B4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B2B17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4F5AED" w14:textId="6ACEB5E8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11,475</w:t>
            </w:r>
          </w:p>
        </w:tc>
        <w:tc>
          <w:tcPr>
            <w:tcW w:w="134" w:type="pct"/>
          </w:tcPr>
          <w:p w14:paraId="17602C7D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976A96" w14:textId="7D4F5EFF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7,300</w:t>
            </w:r>
          </w:p>
        </w:tc>
      </w:tr>
      <w:tr w:rsidR="00313D9B" w:rsidRPr="00A77BFD" w14:paraId="3A80A31D" w14:textId="77777777" w:rsidTr="00E52831">
        <w:trPr>
          <w:cantSplit/>
        </w:trPr>
        <w:tc>
          <w:tcPr>
            <w:tcW w:w="2223" w:type="pct"/>
          </w:tcPr>
          <w:p w14:paraId="7213AFC1" w14:textId="493C4FAE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5" w:type="pct"/>
          </w:tcPr>
          <w:p w14:paraId="784A8455" w14:textId="40018CBE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C3AF95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33C6F7" w14:textId="5446C599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64B16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F73ED9" w14:textId="7CB491A0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34" w:type="pct"/>
          </w:tcPr>
          <w:p w14:paraId="0D32D0A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17BEEAF" w14:textId="2F95857B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75,000</w:t>
            </w:r>
          </w:p>
        </w:tc>
      </w:tr>
      <w:tr w:rsidR="00313D9B" w:rsidRPr="00A77BFD" w14:paraId="6B2E36EA" w14:textId="77777777" w:rsidTr="00E52831">
        <w:trPr>
          <w:cantSplit/>
        </w:trPr>
        <w:tc>
          <w:tcPr>
            <w:tcW w:w="2223" w:type="pct"/>
          </w:tcPr>
          <w:p w14:paraId="22E4688B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2F8B6939" w14:textId="1681360F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50898D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B99188" w14:textId="2A871C6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10E7CD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994B57" w14:textId="36439725" w:rsidR="00313D9B" w:rsidRPr="00A77BFD" w:rsidRDefault="00F90B74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2EBEDFF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161B9E" w14:textId="333CBF46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1,212</w:t>
            </w:r>
          </w:p>
        </w:tc>
      </w:tr>
      <w:tr w:rsidR="00313D9B" w:rsidRPr="00A77BFD" w14:paraId="1A5DA5DB" w14:textId="77777777" w:rsidTr="00E52831">
        <w:trPr>
          <w:cantSplit/>
        </w:trPr>
        <w:tc>
          <w:tcPr>
            <w:tcW w:w="2223" w:type="pct"/>
          </w:tcPr>
          <w:p w14:paraId="7ED9A066" w14:textId="6992E4D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รายจ่ายค่า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DEB77CA" w14:textId="7603998A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5F81A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FD0A6D" w14:textId="2F029601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85EAF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94BB43" w14:textId="484FF159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5,849</w:t>
            </w:r>
          </w:p>
        </w:tc>
        <w:tc>
          <w:tcPr>
            <w:tcW w:w="134" w:type="pct"/>
          </w:tcPr>
          <w:p w14:paraId="05E0BA9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6387CE" w14:textId="565543EE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23,381</w:t>
            </w:r>
          </w:p>
        </w:tc>
      </w:tr>
      <w:tr w:rsidR="00313D9B" w:rsidRPr="00A77BFD" w14:paraId="64B7D354" w14:textId="77777777" w:rsidTr="00E52831">
        <w:trPr>
          <w:cantSplit/>
        </w:trPr>
        <w:tc>
          <w:tcPr>
            <w:tcW w:w="2223" w:type="pct"/>
          </w:tcPr>
          <w:p w14:paraId="66FDA9E4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C6B7342" w14:textId="032636E7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31863E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7B524" w14:textId="156BA6E8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CFDE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D50F88" w14:textId="4CA05B70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4,702</w:t>
            </w:r>
          </w:p>
        </w:tc>
        <w:tc>
          <w:tcPr>
            <w:tcW w:w="134" w:type="pct"/>
          </w:tcPr>
          <w:p w14:paraId="4EC1D056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625DDD" w14:textId="41C34186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3,845</w:t>
            </w:r>
          </w:p>
        </w:tc>
      </w:tr>
      <w:tr w:rsidR="00313D9B" w:rsidRPr="00A77BFD" w14:paraId="6A1D0314" w14:textId="77777777" w:rsidTr="00E52831">
        <w:trPr>
          <w:cantSplit/>
        </w:trPr>
        <w:tc>
          <w:tcPr>
            <w:tcW w:w="2223" w:type="pct"/>
          </w:tcPr>
          <w:p w14:paraId="331C358E" w14:textId="21F4A3FF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5" w:type="pct"/>
          </w:tcPr>
          <w:p w14:paraId="5C3F4EF1" w14:textId="6C14E174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C462E6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12C1E3" w14:textId="70AB2531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AA4DB03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72C8BF" w14:textId="74B1B917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34" w:type="pct"/>
          </w:tcPr>
          <w:p w14:paraId="5B8C2C3D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8A0CE2" w14:textId="32ACC143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</w:tr>
      <w:tr w:rsidR="00313D9B" w:rsidRPr="00A77BFD" w14:paraId="7E3E2E9D" w14:textId="77777777" w:rsidTr="00E52831">
        <w:trPr>
          <w:cantSplit/>
        </w:trPr>
        <w:tc>
          <w:tcPr>
            <w:tcW w:w="2223" w:type="pct"/>
          </w:tcPr>
          <w:p w14:paraId="31FC1068" w14:textId="35989FF4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2E0E379B" w14:textId="781A1F6B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77F645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2FA169" w14:textId="2CB3538F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502C28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BAF3D7" w14:textId="28DC20F1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34" w:type="pct"/>
          </w:tcPr>
          <w:p w14:paraId="2E295BDE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B6288C" w14:textId="7BDAEA37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1,462</w:t>
            </w:r>
          </w:p>
        </w:tc>
      </w:tr>
      <w:tr w:rsidR="00F90B74" w:rsidRPr="00A77BFD" w14:paraId="7F8819B7" w14:textId="77777777" w:rsidTr="00E52831">
        <w:trPr>
          <w:cantSplit/>
        </w:trPr>
        <w:tc>
          <w:tcPr>
            <w:tcW w:w="2223" w:type="pct"/>
          </w:tcPr>
          <w:p w14:paraId="396610D1" w14:textId="738ACB6B" w:rsidR="00F90B74" w:rsidRPr="00A77BFD" w:rsidRDefault="00F90B74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1BA00549" w14:textId="64C3355B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F76F73" w14:textId="77777777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37B75E2" w14:textId="601C2C4E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66102E" w14:textId="77777777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878D94" w14:textId="6D3C9960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4" w:type="pct"/>
          </w:tcPr>
          <w:p w14:paraId="3B4F2A94" w14:textId="77777777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213200" w14:textId="3CDE61F0" w:rsidR="00F90B74" w:rsidRPr="00A77BFD" w:rsidRDefault="00F90B74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3D9B" w:rsidRPr="00A77BFD" w14:paraId="774042FA" w14:textId="77777777" w:rsidTr="00E52831">
        <w:trPr>
          <w:cantSplit/>
        </w:trPr>
        <w:tc>
          <w:tcPr>
            <w:tcW w:w="2223" w:type="pct"/>
          </w:tcPr>
          <w:p w14:paraId="5B5E2EFD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73D81FE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B0C9A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3530D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9E5BE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396E0F" w14:textId="58A13E42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9402313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8E397C" w14:textId="3A60069C" w:rsidR="00313D9B" w:rsidRPr="00A77BFD" w:rsidRDefault="00313D9B" w:rsidP="00F9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28EC" w:rsidRPr="00A77BFD" w14:paraId="65BDC755" w14:textId="77777777" w:rsidTr="00E52831">
        <w:trPr>
          <w:cantSplit/>
        </w:trPr>
        <w:tc>
          <w:tcPr>
            <w:tcW w:w="2223" w:type="pct"/>
          </w:tcPr>
          <w:p w14:paraId="52E055BD" w14:textId="77777777" w:rsidR="008B28EC" w:rsidRPr="00A77BFD" w:rsidRDefault="008B28EC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346106D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F0D421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06C81C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37CE03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E71C08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A2B6208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D5CA1F2" w14:textId="77777777" w:rsidR="008B28EC" w:rsidRPr="00A77BFD" w:rsidRDefault="008B28EC" w:rsidP="00F9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28EC" w:rsidRPr="00A77BFD" w14:paraId="31A2C09E" w14:textId="77777777" w:rsidTr="00E52831">
        <w:trPr>
          <w:cantSplit/>
        </w:trPr>
        <w:tc>
          <w:tcPr>
            <w:tcW w:w="2223" w:type="pct"/>
          </w:tcPr>
          <w:p w14:paraId="5FD77ACF" w14:textId="77777777" w:rsidR="008B28EC" w:rsidRPr="00A77BFD" w:rsidRDefault="008B28EC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688F432B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B10BF02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C7C8944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AAD1DD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441F528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166F2A0" w14:textId="77777777" w:rsidR="008B28EC" w:rsidRPr="00A77BFD" w:rsidRDefault="008B28E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576979B" w14:textId="77777777" w:rsidR="008B28EC" w:rsidRPr="00A77BFD" w:rsidRDefault="008B28EC" w:rsidP="00F9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D9B" w:rsidRPr="00A77BFD" w14:paraId="46953F9A" w14:textId="77777777" w:rsidTr="00E52831">
        <w:trPr>
          <w:cantSplit/>
        </w:trPr>
        <w:tc>
          <w:tcPr>
            <w:tcW w:w="2223" w:type="pct"/>
          </w:tcPr>
          <w:p w14:paraId="259B274E" w14:textId="29DBFC2A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4C3FAEB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1F1C2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87739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6AFC0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53F9B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9F41C8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AB9C3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D9B" w:rsidRPr="00A77BFD" w14:paraId="58E9DB77" w14:textId="77777777" w:rsidTr="00E52831">
        <w:trPr>
          <w:cantSplit/>
        </w:trPr>
        <w:tc>
          <w:tcPr>
            <w:tcW w:w="2223" w:type="pct"/>
          </w:tcPr>
          <w:p w14:paraId="38B5B5A1" w14:textId="0AC204B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95" w:type="pct"/>
          </w:tcPr>
          <w:p w14:paraId="2E05ADFE" w14:textId="24026318" w:rsidR="00313D9B" w:rsidRPr="00A77BFD" w:rsidRDefault="00F90B74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F0AE36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580549" w14:textId="0C022411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280</w:t>
            </w:r>
          </w:p>
        </w:tc>
        <w:tc>
          <w:tcPr>
            <w:tcW w:w="144" w:type="pct"/>
          </w:tcPr>
          <w:p w14:paraId="41CFC026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0B4ABE" w14:textId="142D2F59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E3F4C2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D59CBBC" w14:textId="125D130F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13D9B" w:rsidRPr="00A77BFD" w14:paraId="22E2AFF9" w14:textId="77777777" w:rsidTr="00E52831">
        <w:trPr>
          <w:cantSplit/>
        </w:trPr>
        <w:tc>
          <w:tcPr>
            <w:tcW w:w="2223" w:type="pct"/>
          </w:tcPr>
          <w:p w14:paraId="5DE06C39" w14:textId="57EF302E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5" w:type="pct"/>
          </w:tcPr>
          <w:p w14:paraId="05A4AA37" w14:textId="0EB934D3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7,393</w:t>
            </w:r>
          </w:p>
        </w:tc>
        <w:tc>
          <w:tcPr>
            <w:tcW w:w="144" w:type="pct"/>
          </w:tcPr>
          <w:p w14:paraId="1922BBD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8D52B0" w14:textId="7566191F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11,201</w:t>
            </w:r>
          </w:p>
        </w:tc>
        <w:tc>
          <w:tcPr>
            <w:tcW w:w="144" w:type="pct"/>
          </w:tcPr>
          <w:p w14:paraId="1CAA287E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E03B98" w14:textId="53CBE499" w:rsidR="00313D9B" w:rsidRPr="00A77BFD" w:rsidRDefault="00F90B74" w:rsidP="00BC1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6,752</w:t>
            </w:r>
          </w:p>
        </w:tc>
        <w:tc>
          <w:tcPr>
            <w:tcW w:w="134" w:type="pct"/>
          </w:tcPr>
          <w:p w14:paraId="235B1D8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8949D7" w14:textId="4322DEDF" w:rsidR="00313D9B" w:rsidRPr="00A77BFD" w:rsidRDefault="00313D9B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90B74" w:rsidRPr="00A77BFD" w14:paraId="3EBAB65C" w14:textId="77777777" w:rsidTr="00E52831">
        <w:trPr>
          <w:cantSplit/>
        </w:trPr>
        <w:tc>
          <w:tcPr>
            <w:tcW w:w="2223" w:type="pct"/>
          </w:tcPr>
          <w:p w14:paraId="6B29BF9F" w14:textId="0722DF12" w:rsidR="00F90B74" w:rsidRPr="00A77BFD" w:rsidRDefault="00F90B74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5" w:type="pct"/>
          </w:tcPr>
          <w:p w14:paraId="3BA9376A" w14:textId="5505D914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44" w:type="pct"/>
          </w:tcPr>
          <w:p w14:paraId="65BFB2B3" w14:textId="77777777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376B07" w14:textId="47890824" w:rsidR="00F90B74" w:rsidRPr="00A77BFD" w:rsidRDefault="00F90B74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7119189" w14:textId="77777777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808EBC5" w14:textId="753A5FC5" w:rsidR="00F90B74" w:rsidRPr="00A77BFD" w:rsidRDefault="00F90B74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949A47B" w14:textId="77777777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937DA34" w14:textId="7014FDAA" w:rsidR="00F90B74" w:rsidRPr="00A77BFD" w:rsidRDefault="00801E84" w:rsidP="00801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3D9B" w:rsidRPr="00A77BFD" w14:paraId="72DD4B29" w14:textId="77777777" w:rsidTr="00E52831">
        <w:trPr>
          <w:cantSplit/>
        </w:trPr>
        <w:tc>
          <w:tcPr>
            <w:tcW w:w="2223" w:type="pct"/>
          </w:tcPr>
          <w:p w14:paraId="66B5CB50" w14:textId="1E4C2D38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745AA21" w14:textId="1F16C392" w:rsidR="00313D9B" w:rsidRPr="00A77BFD" w:rsidRDefault="00F90B74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9CADA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BF78B9" w14:textId="706B9294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2,415</w:t>
            </w:r>
          </w:p>
        </w:tc>
        <w:tc>
          <w:tcPr>
            <w:tcW w:w="144" w:type="pct"/>
          </w:tcPr>
          <w:p w14:paraId="138737F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79A6DD" w14:textId="500DB2A6" w:rsidR="00313D9B" w:rsidRPr="00A77BFD" w:rsidRDefault="00F90B74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7033A5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E2BF9B" w14:textId="4BA7E51F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1,769</w:t>
            </w:r>
          </w:p>
        </w:tc>
      </w:tr>
      <w:tr w:rsidR="00313D9B" w:rsidRPr="00A77BFD" w14:paraId="6F14BB30" w14:textId="77777777" w:rsidTr="00E52831">
        <w:trPr>
          <w:cantSplit/>
        </w:trPr>
        <w:tc>
          <w:tcPr>
            <w:tcW w:w="2223" w:type="pct"/>
          </w:tcPr>
          <w:p w14:paraId="164CF883" w14:textId="1F17305C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1E67E4D" w14:textId="481422D4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19,448</w:t>
            </w:r>
          </w:p>
        </w:tc>
        <w:tc>
          <w:tcPr>
            <w:tcW w:w="144" w:type="pct"/>
          </w:tcPr>
          <w:p w14:paraId="2288191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A37DF13" w14:textId="3EA84CF0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6,370</w:t>
            </w:r>
          </w:p>
        </w:tc>
        <w:tc>
          <w:tcPr>
            <w:tcW w:w="144" w:type="pct"/>
          </w:tcPr>
          <w:p w14:paraId="2C75B39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76AF72" w14:textId="0EE15303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19,448</w:t>
            </w:r>
          </w:p>
        </w:tc>
        <w:tc>
          <w:tcPr>
            <w:tcW w:w="134" w:type="pct"/>
          </w:tcPr>
          <w:p w14:paraId="7635863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E6B226D" w14:textId="6009F9FC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3,289</w:t>
            </w:r>
          </w:p>
        </w:tc>
      </w:tr>
      <w:tr w:rsidR="00313D9B" w:rsidRPr="00A77BFD" w14:paraId="467B1EFF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782200B8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B829059" w14:textId="0D9FD752" w:rsidR="00313D9B" w:rsidRPr="00A77BFD" w:rsidRDefault="00313D9B" w:rsidP="00F9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E889C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F9D91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0A9D9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4BF63A" w14:textId="35EAEBE4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C32098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A36C3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D9B" w:rsidRPr="00A77BFD" w14:paraId="23DFA97D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509BFDE8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0B68888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B1F7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03632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FF0B0F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58140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04C7ED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76AD35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D9B" w:rsidRPr="00A77BFD" w14:paraId="538D232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2C659A3F" w14:textId="2FE2485E" w:rsidR="00313D9B" w:rsidRPr="00A77BFD" w:rsidRDefault="00313D9B" w:rsidP="00313D9B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A77BFD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50DB33A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59ACE5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4A802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22D2B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AF9ECF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1050565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8ACAD9D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D9B" w:rsidRPr="00A77BFD" w14:paraId="3357294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5178FD2B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  <w:p w14:paraId="688B2AB2" w14:textId="6892E5F6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60361778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F1D517" w14:textId="6DB92C30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36,505</w:t>
            </w:r>
          </w:p>
        </w:tc>
        <w:tc>
          <w:tcPr>
            <w:tcW w:w="144" w:type="pct"/>
          </w:tcPr>
          <w:p w14:paraId="0188B8D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8EE13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26B4CA" w14:textId="1E9EC216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42,214</w:t>
            </w:r>
          </w:p>
        </w:tc>
        <w:tc>
          <w:tcPr>
            <w:tcW w:w="144" w:type="pct"/>
          </w:tcPr>
          <w:p w14:paraId="68F2902F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FD8F3C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92488C" w14:textId="5B4AFFFB" w:rsidR="00F90B74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11,715</w:t>
            </w:r>
          </w:p>
        </w:tc>
        <w:tc>
          <w:tcPr>
            <w:tcW w:w="134" w:type="pct"/>
          </w:tcPr>
          <w:p w14:paraId="52F5E4C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DF5E7F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739F4" w14:textId="073A3F66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11,712</w:t>
            </w:r>
          </w:p>
        </w:tc>
      </w:tr>
      <w:tr w:rsidR="00313D9B" w:rsidRPr="00A77BFD" w14:paraId="2D5C5E04" w14:textId="77777777" w:rsidTr="003258D5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31D8126A" w14:textId="3C94C88B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595" w:type="pct"/>
          </w:tcPr>
          <w:p w14:paraId="49474320" w14:textId="4BFDAA65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44" w:type="pct"/>
          </w:tcPr>
          <w:p w14:paraId="4DE6FB9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4DB475" w14:textId="610CBF60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480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D10AA9F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6E5F7E" w14:textId="674B3272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" w:type="pct"/>
          </w:tcPr>
          <w:p w14:paraId="4C52346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8B1F04D" w14:textId="7976791A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342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3D9B" w:rsidRPr="00A77BFD" w14:paraId="58DF80DA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4DEA974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D17BA74" w14:textId="0622537B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36,926</w:t>
            </w:r>
          </w:p>
        </w:tc>
        <w:tc>
          <w:tcPr>
            <w:tcW w:w="144" w:type="pct"/>
          </w:tcPr>
          <w:p w14:paraId="2258E2E3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704E3C6" w14:textId="109CDB8C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41,734</w:t>
            </w:r>
          </w:p>
        </w:tc>
        <w:tc>
          <w:tcPr>
            <w:tcW w:w="144" w:type="pct"/>
          </w:tcPr>
          <w:p w14:paraId="21A2FD7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4E1C214" w14:textId="50DB0521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11,724</w:t>
            </w:r>
          </w:p>
        </w:tc>
        <w:tc>
          <w:tcPr>
            <w:tcW w:w="134" w:type="pct"/>
          </w:tcPr>
          <w:p w14:paraId="63DF2D9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3E3E547" w14:textId="35962BAE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11,370</w:t>
            </w:r>
          </w:p>
        </w:tc>
      </w:tr>
      <w:tr w:rsidR="00313D9B" w:rsidRPr="00A77BFD" w14:paraId="0673DA2B" w14:textId="77777777" w:rsidTr="00AF7FE4">
        <w:trPr>
          <w:cantSplit/>
        </w:trPr>
        <w:tc>
          <w:tcPr>
            <w:tcW w:w="2223" w:type="pct"/>
            <w:shd w:val="clear" w:color="auto" w:fill="FFFFFF"/>
          </w:tcPr>
          <w:p w14:paraId="6AE626EE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A706D5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61FD6F5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E8656D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2BF184E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8142ED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955EB6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034036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3D9B" w:rsidRPr="00A77BFD" w14:paraId="60165CC3" w14:textId="77777777" w:rsidTr="002F35A8">
        <w:trPr>
          <w:cantSplit/>
          <w:trHeight w:val="68"/>
        </w:trPr>
        <w:tc>
          <w:tcPr>
            <w:tcW w:w="2223" w:type="pct"/>
          </w:tcPr>
          <w:p w14:paraId="49337E7F" w14:textId="1BA3E960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</w:tcPr>
          <w:p w14:paraId="5788ACFF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618AD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17B8D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1AD111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D36586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AEA922E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F6DA01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D9B" w:rsidRPr="00A77BFD" w14:paraId="1D78AB93" w14:textId="77777777" w:rsidTr="00E365B8">
        <w:trPr>
          <w:cantSplit/>
        </w:trPr>
        <w:tc>
          <w:tcPr>
            <w:tcW w:w="2223" w:type="pct"/>
          </w:tcPr>
          <w:p w14:paraId="0BF30865" w14:textId="1AB66601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0595D121" w14:textId="6DE94D21" w:rsidR="00313D9B" w:rsidRPr="00A77BFD" w:rsidRDefault="00F90B74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84889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7841F8" w14:textId="4421AABE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7287CDBD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ECB53C" w14:textId="7D60A896" w:rsidR="00313D9B" w:rsidRPr="00A77BFD" w:rsidRDefault="00F90B74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9F1961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17BB4A" w14:textId="47E60FA2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3D9B" w:rsidRPr="00A77BFD" w14:paraId="14B865CC" w14:textId="77777777" w:rsidTr="00E52831">
        <w:trPr>
          <w:cantSplit/>
        </w:trPr>
        <w:tc>
          <w:tcPr>
            <w:tcW w:w="2223" w:type="pct"/>
          </w:tcPr>
          <w:p w14:paraId="70F24909" w14:textId="7477C944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19E8BFC1" w14:textId="2A40D4B7" w:rsidR="00313D9B" w:rsidRPr="00A77BFD" w:rsidRDefault="00F90B74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1110EB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6ED793" w14:textId="77F64085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4" w:type="pct"/>
          </w:tcPr>
          <w:p w14:paraId="755112B8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2480166" w14:textId="00308E63" w:rsidR="00313D9B" w:rsidRPr="00A77BFD" w:rsidRDefault="00F90B74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F6A76E7" w14:textId="77777777" w:rsidR="00313D9B" w:rsidRPr="00A77BFD" w:rsidRDefault="00313D9B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2605563" w14:textId="189BA3B4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</w:tbl>
    <w:p w14:paraId="3F43742B" w14:textId="77777777" w:rsidR="007D2605" w:rsidRPr="00A77BFD" w:rsidRDefault="007D2605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14"/>
        <w:gridCol w:w="268"/>
        <w:gridCol w:w="1050"/>
        <w:gridCol w:w="271"/>
        <w:gridCol w:w="1131"/>
        <w:gridCol w:w="238"/>
        <w:gridCol w:w="1146"/>
      </w:tblGrid>
      <w:tr w:rsidR="00EE503E" w:rsidRPr="00A77BFD" w14:paraId="41501ACF" w14:textId="77777777" w:rsidTr="00D56C46">
        <w:trPr>
          <w:tblHeader/>
        </w:trPr>
        <w:tc>
          <w:tcPr>
            <w:tcW w:w="2213" w:type="pct"/>
            <w:shd w:val="clear" w:color="auto" w:fill="auto"/>
          </w:tcPr>
          <w:p w14:paraId="74D49687" w14:textId="102197BE" w:rsidR="00EE503E" w:rsidRPr="00A77BFD" w:rsidRDefault="007C3908" w:rsidP="00EE503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</w:t>
            </w:r>
            <w:r w:rsidR="00EE503E"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299" w:type="pct"/>
            <w:gridSpan w:val="3"/>
          </w:tcPr>
          <w:p w14:paraId="1A9F9EF3" w14:textId="535F917D" w:rsidR="00EE503E" w:rsidRPr="00A77BFD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8A184F3" w14:textId="77777777" w:rsidR="00EE503E" w:rsidRPr="00A77BFD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677652B7" w14:textId="46EB9FF9" w:rsidR="00EE503E" w:rsidRPr="00A77BFD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03E" w:rsidRPr="00A77BFD" w14:paraId="61135BDA" w14:textId="77777777" w:rsidTr="00D56C46">
        <w:trPr>
          <w:tblHeader/>
        </w:trPr>
        <w:tc>
          <w:tcPr>
            <w:tcW w:w="2213" w:type="pct"/>
            <w:shd w:val="clear" w:color="auto" w:fill="auto"/>
          </w:tcPr>
          <w:p w14:paraId="64BC7F7A" w14:textId="2754A325" w:rsidR="00EE503E" w:rsidRPr="00A77BFD" w:rsidRDefault="00A8021B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E503E" w:rsidRPr="00A77B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E503E" w:rsidRPr="00A77B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E503E" w:rsidRPr="00A77B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5" w:type="pct"/>
          </w:tcPr>
          <w:p w14:paraId="2E735D70" w14:textId="25E3E0A5" w:rsidR="00EE503E" w:rsidRPr="00A77BFD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3D9B" w:rsidRPr="00A77B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1AD45DAB" w14:textId="77777777" w:rsidR="00EE503E" w:rsidRPr="00A77BFD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1A23A3" w14:textId="322DF2E2" w:rsidR="00EE503E" w:rsidRPr="00A77BFD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3D9B" w:rsidRPr="00A77B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5D61F18" w14:textId="77777777" w:rsidR="00EE503E" w:rsidRPr="00A77BFD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73D7B9" w14:textId="27CB92E2" w:rsidR="00EE503E" w:rsidRPr="00A77BFD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3D9B" w:rsidRPr="00A77B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1127C5A7" w14:textId="77777777" w:rsidR="00EE503E" w:rsidRPr="00A77BFD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D64B4B" w14:textId="47CEA638" w:rsidR="00EE503E" w:rsidRPr="00A77BFD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3D9B" w:rsidRPr="00A77B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A464F" w:rsidRPr="00A77BFD" w14:paraId="50E539A4" w14:textId="77777777" w:rsidTr="000B2B58">
        <w:trPr>
          <w:tblHeader/>
        </w:trPr>
        <w:tc>
          <w:tcPr>
            <w:tcW w:w="2213" w:type="pct"/>
          </w:tcPr>
          <w:p w14:paraId="3EB7B1B5" w14:textId="241BA776" w:rsidR="001A464F" w:rsidRPr="00A77BFD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28293BBB" w14:textId="267A1EBF" w:rsidR="001A464F" w:rsidRPr="00A77BFD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77B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660C" w:rsidRPr="00A77BFD" w14:paraId="1F92D354" w14:textId="77777777" w:rsidTr="00B07B83">
        <w:tc>
          <w:tcPr>
            <w:tcW w:w="2213" w:type="pct"/>
          </w:tcPr>
          <w:p w14:paraId="75EBDC1B" w14:textId="4A7ACA39" w:rsidR="00BD660C" w:rsidRPr="00A77BFD" w:rsidRDefault="00BD660C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  <w:shd w:val="clear" w:color="auto" w:fill="auto"/>
          </w:tcPr>
          <w:p w14:paraId="7467F29D" w14:textId="5D5DB38D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2D36626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302960D" w14:textId="6EBE13AB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4326D2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C3525AC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F31A16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23CBFB1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660C" w:rsidRPr="00A77BFD" w14:paraId="664D2991" w14:textId="77777777" w:rsidTr="00B07B83">
        <w:tc>
          <w:tcPr>
            <w:tcW w:w="2213" w:type="pct"/>
          </w:tcPr>
          <w:p w14:paraId="660BFA31" w14:textId="6725D1D2" w:rsidR="00BD660C" w:rsidRPr="00A77BFD" w:rsidRDefault="009B385D" w:rsidP="00C2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748A0942" w14:textId="0CA6AEF1" w:rsidR="00BD660C" w:rsidRPr="00A77BFD" w:rsidRDefault="00FB3C66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E92128C" w14:textId="77777777" w:rsidR="00BD660C" w:rsidRPr="00A77BFD" w:rsidRDefault="00BD660C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843"/>
              </w:tabs>
              <w:spacing w:after="0" w:line="240" w:lineRule="auto"/>
              <w:ind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74DE8283" w14:textId="1C27291E" w:rsidR="00BD660C" w:rsidRPr="00A77BFD" w:rsidRDefault="00BD660C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41CCF6" w14:textId="77777777" w:rsidR="00BD660C" w:rsidRPr="00A77BFD" w:rsidRDefault="00BD660C" w:rsidP="00C2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260A619" w14:textId="5BD7D160" w:rsidR="00BD660C" w:rsidRPr="00A77BFD" w:rsidRDefault="00FB3C66" w:rsidP="00C2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7" w:type="pct"/>
          </w:tcPr>
          <w:p w14:paraId="60D0F7C7" w14:textId="77777777" w:rsidR="00BD660C" w:rsidRPr="00A77BFD" w:rsidRDefault="00BD660C" w:rsidP="00C2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BBE804F" w14:textId="018839D4" w:rsidR="00BD660C" w:rsidRPr="00A77BFD" w:rsidRDefault="00FB3C66" w:rsidP="00FB3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660C" w:rsidRPr="00A77BFD" w14:paraId="65B0A710" w14:textId="77777777" w:rsidTr="000B2B58">
        <w:tc>
          <w:tcPr>
            <w:tcW w:w="2213" w:type="pct"/>
          </w:tcPr>
          <w:p w14:paraId="583C8DEA" w14:textId="77777777" w:rsidR="00BD660C" w:rsidRPr="00A77BFD" w:rsidRDefault="00BD660C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61D4232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B813920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7796CF9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5658F5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39F9A4D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CEF5A03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55CD6FE" w14:textId="77777777" w:rsidR="00BD660C" w:rsidRPr="00A77BFD" w:rsidRDefault="00BD660C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A77BFD" w14:paraId="3D179DEF" w14:textId="77777777" w:rsidTr="000B2B58">
        <w:tc>
          <w:tcPr>
            <w:tcW w:w="2213" w:type="pct"/>
          </w:tcPr>
          <w:p w14:paraId="58E8F89C" w14:textId="2DEED610" w:rsidR="009E6F0F" w:rsidRPr="00A77BFD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95" w:type="pct"/>
            <w:shd w:val="clear" w:color="auto" w:fill="auto"/>
          </w:tcPr>
          <w:p w14:paraId="7C9670EE" w14:textId="6F7B0214" w:rsidR="009E6F0F" w:rsidRPr="00A77BFD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7748C2" w14:textId="77777777" w:rsidR="009E6F0F" w:rsidRPr="00A77BFD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2EFC57" w14:textId="25134641" w:rsidR="009E6F0F" w:rsidRPr="00A77BFD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93627C" w14:textId="77777777" w:rsidR="009E6F0F" w:rsidRPr="00A77BFD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35F076" w14:textId="15637F31" w:rsidR="009E6F0F" w:rsidRPr="00A77BFD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56A84C" w14:textId="77777777" w:rsidR="009E6F0F" w:rsidRPr="00A77BFD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E8345BF" w14:textId="61345522" w:rsidR="009E6F0F" w:rsidRPr="00A77BFD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D9B" w:rsidRPr="00A77BFD" w14:paraId="57734AE4" w14:textId="77777777" w:rsidTr="000B2B58">
        <w:tc>
          <w:tcPr>
            <w:tcW w:w="2213" w:type="pct"/>
          </w:tcPr>
          <w:p w14:paraId="63CDC044" w14:textId="777335DE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6755DB06" w14:textId="3BAE5142" w:rsidR="00313D9B" w:rsidRPr="00A77BFD" w:rsidRDefault="002F0CCE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C06BB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7F132F4" w14:textId="6263B48D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3CB4ED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2F5AC5B" w14:textId="34ADC49B" w:rsidR="00313D9B" w:rsidRPr="00A77BFD" w:rsidRDefault="00BD660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="00735818" w:rsidRPr="00A77B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1C1C" w:rsidRPr="00A77BF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35E20B1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BD0E1CD" w14:textId="2A5154ED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1,060</w:t>
            </w:r>
          </w:p>
        </w:tc>
      </w:tr>
      <w:tr w:rsidR="00313D9B" w:rsidRPr="00A77BFD" w14:paraId="462FE077" w14:textId="77777777" w:rsidTr="000B2B58">
        <w:tc>
          <w:tcPr>
            <w:tcW w:w="2213" w:type="pct"/>
          </w:tcPr>
          <w:p w14:paraId="670563D5" w14:textId="7F582D04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4D3C489" w14:textId="29702BDE" w:rsidR="00313D9B" w:rsidRPr="00A77BFD" w:rsidRDefault="002F0CCE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B2793A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85896B5" w14:textId="16CF0FA2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  <w:tc>
          <w:tcPr>
            <w:tcW w:w="145" w:type="pct"/>
          </w:tcPr>
          <w:p w14:paraId="199A6F3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4A8E260" w14:textId="56EDAE33" w:rsidR="00313D9B" w:rsidRPr="00A77BFD" w:rsidRDefault="002F0CCE" w:rsidP="002F0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015776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853ADC" w14:textId="703AF3CB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</w:tr>
      <w:tr w:rsidR="00313D9B" w:rsidRPr="00A77BFD" w14:paraId="2C3764A8" w14:textId="77777777" w:rsidTr="00E97EFF">
        <w:tc>
          <w:tcPr>
            <w:tcW w:w="2213" w:type="pct"/>
          </w:tcPr>
          <w:p w14:paraId="7EA886F4" w14:textId="71CA9DED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E2811" w14:textId="591218F6" w:rsidR="00313D9B" w:rsidRPr="00A77BFD" w:rsidRDefault="00132071" w:rsidP="00132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63DD88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1367D94" w14:textId="5869F569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1,769</w:t>
            </w:r>
          </w:p>
        </w:tc>
        <w:tc>
          <w:tcPr>
            <w:tcW w:w="145" w:type="pct"/>
          </w:tcPr>
          <w:p w14:paraId="127C621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8CB1512" w14:textId="319C8A42" w:rsidR="00313D9B" w:rsidRPr="00A77BFD" w:rsidRDefault="00FB3C66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</w:t>
            </w:r>
            <w:r w:rsidR="00735818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21C1C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31F426C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E80BF4A" w14:textId="252397EF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2,829</w:t>
            </w:r>
          </w:p>
        </w:tc>
      </w:tr>
      <w:tr w:rsidR="00313D9B" w:rsidRPr="00A77BFD" w14:paraId="0A3490A9" w14:textId="77777777" w:rsidTr="00B07B83">
        <w:tc>
          <w:tcPr>
            <w:tcW w:w="2213" w:type="pct"/>
          </w:tcPr>
          <w:p w14:paraId="59EC1633" w14:textId="20BAE39F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95" w:type="pct"/>
          </w:tcPr>
          <w:p w14:paraId="511C80B6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82AC5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19965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9453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9D074D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1F489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4311663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D9B" w:rsidRPr="00A77BFD" w14:paraId="2465CD54" w14:textId="77777777" w:rsidTr="00B07B83">
        <w:tc>
          <w:tcPr>
            <w:tcW w:w="2213" w:type="pct"/>
          </w:tcPr>
          <w:p w14:paraId="1D9E5BD1" w14:textId="2AD896AB" w:rsidR="00313D9B" w:rsidRPr="00A77BFD" w:rsidRDefault="00583A19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4" w:name="_Hlk126914590"/>
            <w:bookmarkStart w:id="5" w:name="_Hlk126914467"/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353225" w14:textId="1C8239AD" w:rsidR="00313D9B" w:rsidRPr="00A77BFD" w:rsidRDefault="006E3D33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D1B1C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59CD358" w14:textId="5A84BB25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647A1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65AD6547" w14:textId="50BBEB58" w:rsidR="00313D9B" w:rsidRPr="00A77BFD" w:rsidRDefault="00FB3C66" w:rsidP="00FB3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8133E38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546B3A0" w14:textId="4365C4AB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bookmarkEnd w:id="4"/>
      <w:bookmarkEnd w:id="5"/>
      <w:tr w:rsidR="00313D9B" w:rsidRPr="00A77BFD" w14:paraId="4810B422" w14:textId="77777777" w:rsidTr="00E97EFF">
        <w:trPr>
          <w:trHeight w:val="307"/>
        </w:trPr>
        <w:tc>
          <w:tcPr>
            <w:tcW w:w="2213" w:type="pct"/>
          </w:tcPr>
          <w:p w14:paraId="42534CB7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0B2DF6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39311A81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2BD2A786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4B717F4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</w:tcPr>
          <w:p w14:paraId="5C2D424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F538191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519E7C3B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13D9B" w:rsidRPr="00A77BFD" w14:paraId="21A3D80A" w14:textId="77777777" w:rsidTr="001A464F">
        <w:tc>
          <w:tcPr>
            <w:tcW w:w="2213" w:type="pct"/>
          </w:tcPr>
          <w:p w14:paraId="1B583411" w14:textId="726F92D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 w:rsidRPr="00A77BF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(รวมอยู่ในลูกหนี้หมุนเวียนอื่น)</w:t>
            </w:r>
          </w:p>
        </w:tc>
        <w:tc>
          <w:tcPr>
            <w:tcW w:w="595" w:type="pct"/>
          </w:tcPr>
          <w:p w14:paraId="21D23C15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57A52F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268AE5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F587F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A6DDD55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3D0CE1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C7FE5E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313D9B" w:rsidRPr="00A77BFD" w14:paraId="62E10F53" w14:textId="77777777" w:rsidTr="001A464F">
        <w:tc>
          <w:tcPr>
            <w:tcW w:w="2213" w:type="pct"/>
          </w:tcPr>
          <w:p w14:paraId="4A29B917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DAE8218" w14:textId="250D5552" w:rsidR="00313D9B" w:rsidRPr="00A77BFD" w:rsidRDefault="002F0CCE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C1AB48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2D4DDD2" w14:textId="5B1A72EC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B4E940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090FEF2" w14:textId="1314E68F" w:rsidR="00313D9B" w:rsidRPr="00A77BFD" w:rsidRDefault="00BD660C" w:rsidP="002F0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5916B2D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C94822" w14:textId="768C1171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</w:tr>
      <w:tr w:rsidR="00313D9B" w:rsidRPr="00A77BFD" w14:paraId="7BA43B6C" w14:textId="77777777" w:rsidTr="001A464F">
        <w:tc>
          <w:tcPr>
            <w:tcW w:w="2213" w:type="pct"/>
          </w:tcPr>
          <w:p w14:paraId="53A6AE0A" w14:textId="076B064F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3C6F8E8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1EBA885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1" w:type="pct"/>
          </w:tcPr>
          <w:p w14:paraId="750C274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6E4C7E53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</w:tcPr>
          <w:p w14:paraId="07972FC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E101E2F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</w:tcPr>
          <w:p w14:paraId="5B62E2D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3D9B" w:rsidRPr="00A77BFD" w14:paraId="02A71E60" w14:textId="77777777" w:rsidTr="001A464F">
        <w:tc>
          <w:tcPr>
            <w:tcW w:w="2213" w:type="pct"/>
          </w:tcPr>
          <w:p w14:paraId="32D14450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3981EADA" w14:textId="678AF8BD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95" w:type="pct"/>
          </w:tcPr>
          <w:p w14:paraId="481B84F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C7B99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326A301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48211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2A9DB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BF142F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1A283C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D9B" w:rsidRPr="00A77BFD" w14:paraId="4FE73929" w14:textId="77777777" w:rsidTr="004F3C46">
        <w:tc>
          <w:tcPr>
            <w:tcW w:w="2213" w:type="pct"/>
          </w:tcPr>
          <w:p w14:paraId="36311F6A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58EE593" w14:textId="0546CC54" w:rsidR="00313D9B" w:rsidRPr="00A77BFD" w:rsidRDefault="002F0CCE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09F77E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768745D" w14:textId="104D4E81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44FA9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A4E2E6C" w14:textId="1D319B06" w:rsidR="00313D9B" w:rsidRPr="00A77BFD" w:rsidRDefault="00BD660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4,457</w:t>
            </w:r>
          </w:p>
        </w:tc>
        <w:tc>
          <w:tcPr>
            <w:tcW w:w="127" w:type="pct"/>
          </w:tcPr>
          <w:p w14:paraId="3457CE96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79D12CE" w14:textId="489C7C9F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</w:tr>
      <w:tr w:rsidR="00313D9B" w:rsidRPr="00A77BFD" w14:paraId="5DA15653" w14:textId="77777777" w:rsidTr="004F3C46">
        <w:tc>
          <w:tcPr>
            <w:tcW w:w="2213" w:type="pct"/>
          </w:tcPr>
          <w:p w14:paraId="7488A8F1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9C61798" w14:textId="4C301BA5" w:rsidR="00313D9B" w:rsidRPr="00A77BFD" w:rsidRDefault="002F0CCE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19,309</w:t>
            </w:r>
          </w:p>
        </w:tc>
        <w:tc>
          <w:tcPr>
            <w:tcW w:w="143" w:type="pct"/>
          </w:tcPr>
          <w:p w14:paraId="7F83E76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25040D2" w14:textId="78405E0F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3,289</w:t>
            </w:r>
          </w:p>
        </w:tc>
        <w:tc>
          <w:tcPr>
            <w:tcW w:w="145" w:type="pct"/>
          </w:tcPr>
          <w:p w14:paraId="5BD35DFA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6C927AC" w14:textId="2765DCB6" w:rsidR="00313D9B" w:rsidRPr="00A77BFD" w:rsidRDefault="002F0CCE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19,309</w:t>
            </w:r>
          </w:p>
        </w:tc>
        <w:tc>
          <w:tcPr>
            <w:tcW w:w="127" w:type="pct"/>
          </w:tcPr>
          <w:p w14:paraId="7E03D8E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4A4496A" w14:textId="45A8E173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3,289</w:t>
            </w:r>
          </w:p>
        </w:tc>
      </w:tr>
      <w:tr w:rsidR="00313D9B" w:rsidRPr="00A77BFD" w14:paraId="0AE1E655" w14:textId="77777777" w:rsidTr="004F3C46">
        <w:tc>
          <w:tcPr>
            <w:tcW w:w="2213" w:type="pct"/>
          </w:tcPr>
          <w:p w14:paraId="1179A0DF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21D4203" w14:textId="087C52C2" w:rsidR="00313D9B" w:rsidRPr="00A77BFD" w:rsidRDefault="00FB3C66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19,309</w:t>
            </w:r>
          </w:p>
        </w:tc>
        <w:tc>
          <w:tcPr>
            <w:tcW w:w="143" w:type="pct"/>
          </w:tcPr>
          <w:p w14:paraId="377A2D01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51D56E1" w14:textId="2D66CC3B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3,289</w:t>
            </w:r>
          </w:p>
        </w:tc>
        <w:tc>
          <w:tcPr>
            <w:tcW w:w="145" w:type="pct"/>
          </w:tcPr>
          <w:p w14:paraId="319AEC93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F72A064" w14:textId="7139900A" w:rsidR="00313D9B" w:rsidRPr="00A77BFD" w:rsidRDefault="00FB3C66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23,766</w:t>
            </w:r>
          </w:p>
        </w:tc>
        <w:tc>
          <w:tcPr>
            <w:tcW w:w="127" w:type="pct"/>
          </w:tcPr>
          <w:p w14:paraId="0B7FDFC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3B827F6" w14:textId="564CD8DE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4,834</w:t>
            </w:r>
          </w:p>
        </w:tc>
      </w:tr>
      <w:tr w:rsidR="00313D9B" w:rsidRPr="00A77BFD" w14:paraId="70770E62" w14:textId="77777777" w:rsidTr="00E9531D">
        <w:tc>
          <w:tcPr>
            <w:tcW w:w="2213" w:type="pct"/>
          </w:tcPr>
          <w:p w14:paraId="34FD6B25" w14:textId="77777777" w:rsidR="00BC1716" w:rsidRPr="00A77BFD" w:rsidRDefault="00BC1716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11064BC9" w14:textId="141CEEAF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A77BF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95" w:type="pct"/>
          </w:tcPr>
          <w:p w14:paraId="399611DF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38662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7B41E0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F15C1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7D66E539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4BA1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C14AE7E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313D9B" w:rsidRPr="00A77BFD" w14:paraId="17BE5E86" w14:textId="77777777" w:rsidTr="00E97EFF">
        <w:tc>
          <w:tcPr>
            <w:tcW w:w="2213" w:type="pct"/>
          </w:tcPr>
          <w:p w14:paraId="11711EF0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BBCA1F9" w14:textId="70B61BFA" w:rsidR="00313D9B" w:rsidRPr="00A77BFD" w:rsidRDefault="00FB3C66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9E9D8E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60F3118" w14:textId="15C70471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DB3DC2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8DD25BA" w14:textId="51784134" w:rsidR="00313D9B" w:rsidRPr="00A77BFD" w:rsidRDefault="00BD660C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27" w:type="pct"/>
          </w:tcPr>
          <w:p w14:paraId="76FD19E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6D86C44" w14:textId="60DBCB8C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2,863</w:t>
            </w:r>
          </w:p>
        </w:tc>
      </w:tr>
      <w:tr w:rsidR="00313D9B" w:rsidRPr="00A77BFD" w14:paraId="7442F708" w14:textId="77777777" w:rsidTr="00E97EFF">
        <w:tc>
          <w:tcPr>
            <w:tcW w:w="2213" w:type="pct"/>
          </w:tcPr>
          <w:p w14:paraId="7D3CEAC8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507EC06" w14:textId="47EBA6FB" w:rsidR="00313D9B" w:rsidRPr="00A77BFD" w:rsidRDefault="002F0CCE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143" w:type="pct"/>
          </w:tcPr>
          <w:p w14:paraId="3BF67547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8FDE920" w14:textId="42EDA51B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11,986</w:t>
            </w:r>
          </w:p>
        </w:tc>
        <w:tc>
          <w:tcPr>
            <w:tcW w:w="145" w:type="pct"/>
          </w:tcPr>
          <w:p w14:paraId="3FE563A4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5E2C5D86" w14:textId="319E389F" w:rsidR="00313D9B" w:rsidRPr="00A77BFD" w:rsidRDefault="002F0CCE" w:rsidP="00FB3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6,511</w:t>
            </w:r>
          </w:p>
        </w:tc>
        <w:tc>
          <w:tcPr>
            <w:tcW w:w="127" w:type="pct"/>
          </w:tcPr>
          <w:p w14:paraId="670CBA7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E5955F1" w14:textId="09DFD050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3D9B" w:rsidRPr="00A77BFD" w14:paraId="13C2B8F3" w14:textId="77777777" w:rsidTr="00E97EFF">
        <w:tc>
          <w:tcPr>
            <w:tcW w:w="2213" w:type="pct"/>
          </w:tcPr>
          <w:p w14:paraId="480BF11B" w14:textId="77777777" w:rsidR="00313D9B" w:rsidRPr="00A77BFD" w:rsidRDefault="00313D9B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D2D74C0" w14:textId="682BBB1C" w:rsidR="00313D9B" w:rsidRPr="00A77BFD" w:rsidRDefault="00FB3C66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7,143</w:t>
            </w:r>
          </w:p>
        </w:tc>
        <w:tc>
          <w:tcPr>
            <w:tcW w:w="143" w:type="pct"/>
          </w:tcPr>
          <w:p w14:paraId="23E4985C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3B5B427" w14:textId="499DCA27" w:rsidR="00313D9B" w:rsidRPr="00A77BFD" w:rsidRDefault="00313D9B" w:rsidP="00BC1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11,986</w:t>
            </w:r>
          </w:p>
        </w:tc>
        <w:tc>
          <w:tcPr>
            <w:tcW w:w="145" w:type="pct"/>
          </w:tcPr>
          <w:p w14:paraId="3CCCEE85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7408E" w14:textId="0AB48FE6" w:rsidR="00313D9B" w:rsidRPr="00A77BFD" w:rsidRDefault="00FB3C66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7,106</w:t>
            </w:r>
          </w:p>
        </w:tc>
        <w:tc>
          <w:tcPr>
            <w:tcW w:w="127" w:type="pct"/>
          </w:tcPr>
          <w:p w14:paraId="6EA45210" w14:textId="77777777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0ED1EC8" w14:textId="437437D8" w:rsidR="00313D9B" w:rsidRPr="00A77BFD" w:rsidRDefault="00313D9B" w:rsidP="00313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2,863</w:t>
            </w:r>
          </w:p>
        </w:tc>
      </w:tr>
    </w:tbl>
    <w:p w14:paraId="7D190168" w14:textId="0E168FBF" w:rsidR="00421CE9" w:rsidRPr="00A77BFD" w:rsidRDefault="00421CE9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0C7EEB4" w14:textId="77777777" w:rsidR="00386FF3" w:rsidRPr="00A77BFD" w:rsidRDefault="0038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386FF3" w:rsidRPr="00A77BFD" w:rsidSect="00015BED">
          <w:headerReference w:type="default" r:id="rId10"/>
          <w:footerReference w:type="default" r:id="rId11"/>
          <w:pgSz w:w="11909" w:h="16834" w:code="9"/>
          <w:pgMar w:top="806" w:right="1109" w:bottom="576" w:left="1152" w:header="720" w:footer="646" w:gutter="0"/>
          <w:pgNumType w:start="19"/>
          <w:cols w:space="720"/>
          <w:docGrid w:linePitch="245"/>
        </w:sectPr>
      </w:pPr>
    </w:p>
    <w:tbl>
      <w:tblPr>
        <w:tblW w:w="140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438"/>
        <w:gridCol w:w="1258"/>
        <w:gridCol w:w="272"/>
        <w:gridCol w:w="1261"/>
        <w:gridCol w:w="272"/>
        <w:gridCol w:w="1258"/>
        <w:gridCol w:w="272"/>
        <w:gridCol w:w="1171"/>
        <w:gridCol w:w="267"/>
        <w:gridCol w:w="1174"/>
        <w:gridCol w:w="267"/>
        <w:gridCol w:w="2072"/>
        <w:gridCol w:w="267"/>
        <w:gridCol w:w="1356"/>
        <w:gridCol w:w="267"/>
        <w:gridCol w:w="1168"/>
      </w:tblGrid>
      <w:tr w:rsidR="00DF1CC0" w:rsidRPr="00A77BFD" w14:paraId="0E46460A" w14:textId="77777777" w:rsidTr="00DF1CC0">
        <w:trPr>
          <w:cantSplit/>
          <w:trHeight w:val="367"/>
        </w:trPr>
        <w:tc>
          <w:tcPr>
            <w:tcW w:w="512" w:type="pct"/>
            <w:shd w:val="clear" w:color="auto" w:fill="auto"/>
            <w:vAlign w:val="bottom"/>
          </w:tcPr>
          <w:p w14:paraId="167689CB" w14:textId="69AEB4D9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bottom"/>
          </w:tcPr>
          <w:p w14:paraId="28892C3D" w14:textId="5A8D6978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172E206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1F55CD0F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39A879DD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1" w:type="pct"/>
            <w:gridSpan w:val="7"/>
            <w:shd w:val="clear" w:color="auto" w:fill="auto"/>
            <w:vAlign w:val="bottom"/>
          </w:tcPr>
          <w:p w14:paraId="0FEC8804" w14:textId="726CF1ED" w:rsidR="00DF1CC0" w:rsidRPr="00A77BFD" w:rsidRDefault="00DF1CC0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002ACAAA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04AD7AA2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812" w:rsidRPr="00A77BFD" w14:paraId="143D605B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  <w:vAlign w:val="bottom"/>
          </w:tcPr>
          <w:p w14:paraId="1194C309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130AE240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3966AA6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5C861B06" w14:textId="3A553EEC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FC7A247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48A94340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085D6B4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498A72CF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5F634A9C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F323396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" w:type="pct"/>
          </w:tcPr>
          <w:p w14:paraId="2CA3DD2B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</w:tcPr>
          <w:p w14:paraId="74506B60" w14:textId="6BE8699E" w:rsidR="00756140" w:rsidRPr="00A77BFD" w:rsidRDefault="00BE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95" w:type="pct"/>
          </w:tcPr>
          <w:p w14:paraId="16318C1C" w14:textId="78C9E483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2544A215" w14:textId="60E5C52A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A77BFD">
              <w:rPr>
                <w:rFonts w:ascii="Angsana New" w:hAnsi="Angsana New"/>
                <w:spacing w:val="-12"/>
                <w:sz w:val="28"/>
                <w:szCs w:val="28"/>
                <w:cs/>
              </w:rPr>
              <w:t>ขาดทุนจากอัตรา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3F1F76E" w14:textId="023ACFDA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34AE0D34" w14:textId="2365DF6C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85812" w:rsidRPr="00A77BFD" w14:paraId="37FEBB94" w14:textId="77777777" w:rsidTr="001D44D4">
        <w:trPr>
          <w:cantSplit/>
          <w:trHeight w:val="367"/>
        </w:trPr>
        <w:tc>
          <w:tcPr>
            <w:tcW w:w="512" w:type="pct"/>
            <w:shd w:val="clear" w:color="auto" w:fill="auto"/>
            <w:vAlign w:val="bottom"/>
          </w:tcPr>
          <w:p w14:paraId="11A63C15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77BFD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315BADDF" w14:textId="5C8F243F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52A1F5A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5C018347" w14:textId="7A6E695D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11634DA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0BF664EB" w14:textId="78CD04E0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68A370F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7F6EE9F3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5D12159F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19D468D4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95" w:type="pct"/>
          </w:tcPr>
          <w:p w14:paraId="345B4284" w14:textId="77777777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</w:tcPr>
          <w:p w14:paraId="713AA007" w14:textId="167E40CB" w:rsidR="00756140" w:rsidRPr="00A77BFD" w:rsidRDefault="00BE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95" w:type="pct"/>
          </w:tcPr>
          <w:p w14:paraId="696139C4" w14:textId="47AA7440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19C795FB" w14:textId="5B747840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77BFD">
              <w:rPr>
                <w:rFonts w:ascii="Angsana New" w:hAnsi="Angsana New"/>
                <w:spacing w:val="-8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04C64E5B" w14:textId="550AC8D6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46B8BB85" w14:textId="6C40FB62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F1CC0" w:rsidRPr="00A77BFD" w14:paraId="63505409" w14:textId="77777777" w:rsidTr="00DF1CC0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6A9AB96B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</w:tcPr>
          <w:p w14:paraId="0C61D448" w14:textId="5DD041EB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77B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7" w:type="pct"/>
            <w:shd w:val="clear" w:color="auto" w:fill="auto"/>
          </w:tcPr>
          <w:p w14:paraId="20197EA3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</w:tcPr>
          <w:p w14:paraId="0D1BFAB3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056D6372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1" w:type="pct"/>
            <w:gridSpan w:val="7"/>
            <w:shd w:val="clear" w:color="auto" w:fill="auto"/>
          </w:tcPr>
          <w:p w14:paraId="6395C8C5" w14:textId="7E194C0E" w:rsidR="00DF1CC0" w:rsidRPr="00A77BFD" w:rsidRDefault="00DF1CC0" w:rsidP="001D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95" w:type="pct"/>
            <w:shd w:val="clear" w:color="auto" w:fill="auto"/>
          </w:tcPr>
          <w:p w14:paraId="04441366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42A8DDC3" w14:textId="77777777" w:rsidR="00DF1CC0" w:rsidRPr="00A77BFD" w:rsidRDefault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E3DF3" w:rsidRPr="00A77BFD" w14:paraId="66F76229" w14:textId="77777777" w:rsidTr="00DF1CC0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7E13B443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48" w:type="pct"/>
            <w:shd w:val="clear" w:color="auto" w:fill="auto"/>
          </w:tcPr>
          <w:p w14:paraId="54F76626" w14:textId="13F8E21B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0 - 8</w:t>
            </w:r>
          </w:p>
        </w:tc>
        <w:tc>
          <w:tcPr>
            <w:tcW w:w="97" w:type="pct"/>
            <w:shd w:val="clear" w:color="auto" w:fill="auto"/>
          </w:tcPr>
          <w:p w14:paraId="3216AABB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</w:tcPr>
          <w:p w14:paraId="2AA08321" w14:textId="230BE282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0, 8</w:t>
            </w:r>
          </w:p>
        </w:tc>
        <w:tc>
          <w:tcPr>
            <w:tcW w:w="97" w:type="pct"/>
            <w:shd w:val="clear" w:color="auto" w:fill="auto"/>
          </w:tcPr>
          <w:p w14:paraId="6AD34F7E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tcBorders>
              <w:bottom w:val="double" w:sz="4" w:space="0" w:color="auto"/>
            </w:tcBorders>
            <w:shd w:val="clear" w:color="auto" w:fill="auto"/>
          </w:tcPr>
          <w:p w14:paraId="479D920E" w14:textId="7348B86F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304</w:t>
            </w: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77B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628</w:t>
            </w:r>
          </w:p>
        </w:tc>
        <w:tc>
          <w:tcPr>
            <w:tcW w:w="97" w:type="pct"/>
            <w:shd w:val="clear" w:color="auto" w:fill="auto"/>
          </w:tcPr>
          <w:p w14:paraId="02F8F18A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shd w:val="clear" w:color="auto" w:fill="auto"/>
          </w:tcPr>
          <w:p w14:paraId="2356F56E" w14:textId="54D583CE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53,698</w:t>
            </w:r>
          </w:p>
        </w:tc>
        <w:tc>
          <w:tcPr>
            <w:tcW w:w="95" w:type="pct"/>
            <w:shd w:val="clear" w:color="auto" w:fill="auto"/>
          </w:tcPr>
          <w:p w14:paraId="5A123C93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</w:tcPr>
          <w:p w14:paraId="08AACC6A" w14:textId="69B43DE9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(93,934)</w:t>
            </w:r>
          </w:p>
        </w:tc>
        <w:tc>
          <w:tcPr>
            <w:tcW w:w="95" w:type="pct"/>
          </w:tcPr>
          <w:p w14:paraId="75FA5E5B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5D0E4147" w14:textId="6C1B6920" w:rsidR="00756140" w:rsidRPr="00A77BFD" w:rsidRDefault="00942399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(8,67</w:t>
            </w:r>
            <w:r w:rsidR="00BE0A38" w:rsidRPr="00A77BF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" w:type="pct"/>
          </w:tcPr>
          <w:p w14:paraId="1B940058" w14:textId="47D1F76F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</w:tcPr>
          <w:p w14:paraId="01DFAA28" w14:textId="57BA514B" w:rsidR="00756140" w:rsidRPr="00A77BFD" w:rsidRDefault="0075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(381)</w:t>
            </w:r>
          </w:p>
        </w:tc>
        <w:tc>
          <w:tcPr>
            <w:tcW w:w="95" w:type="pct"/>
            <w:shd w:val="clear" w:color="auto" w:fill="auto"/>
          </w:tcPr>
          <w:p w14:paraId="1B70BF66" w14:textId="4BB88C00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14:paraId="4F6B6B12" w14:textId="1F8277A5" w:rsidR="00756140" w:rsidRPr="00A77BFD" w:rsidRDefault="0084661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255,332</w:t>
            </w:r>
          </w:p>
        </w:tc>
      </w:tr>
      <w:tr w:rsidR="00085812" w:rsidRPr="00A77BFD" w14:paraId="0E37835C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3B7DA9D1" w14:textId="445D095A" w:rsidR="00756140" w:rsidRPr="00A77BFD" w:rsidRDefault="00756140" w:rsidP="00F4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5EE8987B" w14:textId="209194E1" w:rsidR="00756140" w:rsidRPr="00A77BFD" w:rsidRDefault="00756140" w:rsidP="0042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1C2E938F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</w:tcPr>
          <w:p w14:paraId="41DF8581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37117450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</w:tcPr>
          <w:p w14:paraId="33A801B9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4F56D5D2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</w:tcPr>
          <w:p w14:paraId="5155BB4B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</w:tcPr>
          <w:p w14:paraId="60FF1C90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</w:tcPr>
          <w:p w14:paraId="35F7A4DE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671CB18D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3A32D0CD" w14:textId="3863C8D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pct"/>
          </w:tcPr>
          <w:p w14:paraId="378AD127" w14:textId="6F696ACB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" w:type="pct"/>
          </w:tcPr>
          <w:p w14:paraId="233A86BE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pct"/>
            <w:shd w:val="clear" w:color="auto" w:fill="auto"/>
          </w:tcPr>
          <w:p w14:paraId="787CA958" w14:textId="7C8F5EF3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617986DC" w14:textId="77777777" w:rsidR="00756140" w:rsidRPr="00A77BFD" w:rsidRDefault="0075614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F1CC0" w:rsidRPr="00A77BFD" w14:paraId="4FF60146" w14:textId="77777777" w:rsidTr="00DF1CC0">
        <w:trPr>
          <w:cantSplit/>
          <w:trHeight w:val="367"/>
        </w:trPr>
        <w:tc>
          <w:tcPr>
            <w:tcW w:w="512" w:type="pct"/>
            <w:shd w:val="clear" w:color="auto" w:fill="auto"/>
            <w:vAlign w:val="bottom"/>
          </w:tcPr>
          <w:p w14:paraId="7072A4D5" w14:textId="77777777" w:rsidR="00DF1CC0" w:rsidRPr="00A77BFD" w:rsidRDefault="00DF1CC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bottom"/>
          </w:tcPr>
          <w:p w14:paraId="32A14914" w14:textId="38723955" w:rsidR="00DF1CC0" w:rsidRPr="00A77BFD" w:rsidRDefault="00DF1CC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07D47EC" w14:textId="77777777" w:rsidR="00DF1CC0" w:rsidRPr="00A77BFD" w:rsidRDefault="00DF1CC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113D29C4" w14:textId="77777777" w:rsidR="00DF1CC0" w:rsidRPr="00A77BFD" w:rsidRDefault="00DF1CC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7277EF95" w14:textId="77777777" w:rsidR="00DF1CC0" w:rsidRPr="00A77BFD" w:rsidRDefault="00DF1CC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1" w:type="pct"/>
            <w:gridSpan w:val="7"/>
            <w:shd w:val="clear" w:color="auto" w:fill="auto"/>
            <w:vAlign w:val="bottom"/>
          </w:tcPr>
          <w:p w14:paraId="6051B95C" w14:textId="6138944E" w:rsidR="00DF1CC0" w:rsidRPr="00A77BFD" w:rsidRDefault="00DF1CC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A40F063" w14:textId="77777777" w:rsidR="00DF1CC0" w:rsidRPr="00A77BFD" w:rsidRDefault="00DF1CC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6852EA5E" w14:textId="77777777" w:rsidR="00DF1CC0" w:rsidRPr="00A77BFD" w:rsidRDefault="00DF1CC0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1CC0" w:rsidRPr="00A77BFD" w14:paraId="2532C7C1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  <w:vAlign w:val="bottom"/>
          </w:tcPr>
          <w:p w14:paraId="3DB0F636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48E24FD5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D1D6C88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5CD96230" w14:textId="404187C2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A98C1E7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7153750F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9BEBEDB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15AC9B85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19D70D7E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A2D5BE2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" w:type="pct"/>
          </w:tcPr>
          <w:p w14:paraId="51C9AC77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</w:tcPr>
          <w:p w14:paraId="38489CBD" w14:textId="07C86B4A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95" w:type="pct"/>
          </w:tcPr>
          <w:p w14:paraId="3A3D6030" w14:textId="23636C90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5EFC9078" w14:textId="7C193AB4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77BFD">
              <w:rPr>
                <w:rFonts w:ascii="Angsana New" w:hAnsi="Angsana New"/>
                <w:spacing w:val="-12"/>
                <w:sz w:val="28"/>
                <w:szCs w:val="28"/>
                <w:cs/>
              </w:rPr>
              <w:t>ขาดทุนจากอัตรา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692AE762" w14:textId="32436814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DFB853A" w14:textId="7A3DB79A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DF1CC0" w:rsidRPr="00A77BFD" w14:paraId="654F07B1" w14:textId="77777777" w:rsidTr="001D44D4">
        <w:trPr>
          <w:cantSplit/>
          <w:trHeight w:val="367"/>
        </w:trPr>
        <w:tc>
          <w:tcPr>
            <w:tcW w:w="512" w:type="pct"/>
            <w:shd w:val="clear" w:color="auto" w:fill="auto"/>
            <w:vAlign w:val="bottom"/>
          </w:tcPr>
          <w:p w14:paraId="28260E1B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77BFD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56F7F73A" w14:textId="7A4364A9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1D4489C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47F248A9" w14:textId="01F7832A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4DA59E2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37B6FF74" w14:textId="0F6F8DDF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272E281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0C682EC8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13D75FD1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48837F07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95" w:type="pct"/>
          </w:tcPr>
          <w:p w14:paraId="13A8F5AF" w14:textId="7777777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</w:tcPr>
          <w:p w14:paraId="2E06527D" w14:textId="2EC8B247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95" w:type="pct"/>
          </w:tcPr>
          <w:p w14:paraId="15739012" w14:textId="784FF210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0635265A" w14:textId="01652C91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77BFD">
              <w:rPr>
                <w:rFonts w:ascii="Angsana New" w:hAnsi="Angsana New"/>
                <w:spacing w:val="-8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77ACFD47" w14:textId="1A3F3732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427D8B1F" w14:textId="45A24C8D" w:rsidR="00DF1CC0" w:rsidRPr="00A77BFD" w:rsidRDefault="00DF1CC0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F1CC0" w:rsidRPr="00A77BFD" w14:paraId="7E4542A6" w14:textId="77777777" w:rsidTr="00DF1CC0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6DC8DADF" w14:textId="77777777" w:rsidR="00DF1CC0" w:rsidRPr="00A77BFD" w:rsidRDefault="00DF1CC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</w:tcPr>
          <w:p w14:paraId="4D819665" w14:textId="77777777" w:rsidR="00DF1CC0" w:rsidRPr="00A77BFD" w:rsidRDefault="00DF1CC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77B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7" w:type="pct"/>
            <w:shd w:val="clear" w:color="auto" w:fill="auto"/>
          </w:tcPr>
          <w:p w14:paraId="7F73846B" w14:textId="77777777" w:rsidR="00DF1CC0" w:rsidRPr="00A77BFD" w:rsidRDefault="00DF1CC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</w:tcPr>
          <w:p w14:paraId="0DABF403" w14:textId="77777777" w:rsidR="00DF1CC0" w:rsidRPr="00A77BFD" w:rsidRDefault="00DF1CC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18BCC360" w14:textId="77777777" w:rsidR="00DF1CC0" w:rsidRPr="00A77BFD" w:rsidRDefault="00DF1CC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1" w:type="pct"/>
            <w:gridSpan w:val="7"/>
            <w:shd w:val="clear" w:color="auto" w:fill="auto"/>
          </w:tcPr>
          <w:p w14:paraId="1C9FFAC4" w14:textId="5EA3FAE4" w:rsidR="00DF1CC0" w:rsidRPr="00A77BFD" w:rsidRDefault="00DF1CC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95" w:type="pct"/>
            <w:shd w:val="clear" w:color="auto" w:fill="auto"/>
          </w:tcPr>
          <w:p w14:paraId="4063F038" w14:textId="77777777" w:rsidR="00DF1CC0" w:rsidRPr="00A77BFD" w:rsidRDefault="00DF1CC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550364F7" w14:textId="77777777" w:rsidR="00DF1CC0" w:rsidRPr="00A77BFD" w:rsidRDefault="00DF1CC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85812" w:rsidRPr="00A77BFD" w14:paraId="080090D6" w14:textId="77777777" w:rsidTr="001D44D4">
        <w:trPr>
          <w:cantSplit/>
          <w:trHeight w:val="343"/>
        </w:trPr>
        <w:tc>
          <w:tcPr>
            <w:tcW w:w="512" w:type="pct"/>
            <w:shd w:val="clear" w:color="auto" w:fill="auto"/>
          </w:tcPr>
          <w:p w14:paraId="04E10C8F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48" w:type="pct"/>
            <w:shd w:val="clear" w:color="auto" w:fill="auto"/>
          </w:tcPr>
          <w:p w14:paraId="48AB81B2" w14:textId="7DCA79B8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7" w:type="pct"/>
            <w:shd w:val="clear" w:color="auto" w:fill="auto"/>
          </w:tcPr>
          <w:p w14:paraId="769B68E5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</w:tcPr>
          <w:p w14:paraId="43141439" w14:textId="3036B13C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3 - 8.5</w:t>
            </w:r>
          </w:p>
        </w:tc>
        <w:tc>
          <w:tcPr>
            <w:tcW w:w="97" w:type="pct"/>
            <w:shd w:val="clear" w:color="auto" w:fill="auto"/>
          </w:tcPr>
          <w:p w14:paraId="7458B26F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</w:tcPr>
          <w:p w14:paraId="09C24377" w14:textId="336F9B48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75</w:t>
            </w:r>
            <w:r w:rsidRPr="00A77BFD">
              <w:rPr>
                <w:rFonts w:ascii="Angsana New" w:hAnsi="Angsana New"/>
                <w:sz w:val="28"/>
                <w:szCs w:val="28"/>
              </w:rPr>
              <w:t>,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018</w:t>
            </w:r>
          </w:p>
        </w:tc>
        <w:tc>
          <w:tcPr>
            <w:tcW w:w="97" w:type="pct"/>
            <w:shd w:val="clear" w:color="auto" w:fill="auto"/>
          </w:tcPr>
          <w:p w14:paraId="7CA2D882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</w:tcPr>
          <w:p w14:paraId="0E5900D8" w14:textId="320B219B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145,700</w:t>
            </w:r>
          </w:p>
        </w:tc>
        <w:tc>
          <w:tcPr>
            <w:tcW w:w="95" w:type="pct"/>
            <w:shd w:val="clear" w:color="auto" w:fill="auto"/>
          </w:tcPr>
          <w:p w14:paraId="07821DA3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</w:tcPr>
          <w:p w14:paraId="25B7AE6A" w14:textId="419CECB3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(126,850)</w:t>
            </w:r>
          </w:p>
        </w:tc>
        <w:tc>
          <w:tcPr>
            <w:tcW w:w="95" w:type="pct"/>
          </w:tcPr>
          <w:p w14:paraId="36556217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</w:tcPr>
          <w:p w14:paraId="132A8050" w14:textId="5EC2C181" w:rsidR="00756140" w:rsidRPr="00A77BFD" w:rsidRDefault="00DF1CC0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6407CC8D" w14:textId="662E2411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306D1198" w14:textId="1EBD71AE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12AAD4D4" w14:textId="6638E9C5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</w:tcPr>
          <w:p w14:paraId="3EB384F5" w14:textId="23CE1BAD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93,868</w:t>
            </w:r>
          </w:p>
        </w:tc>
      </w:tr>
      <w:tr w:rsidR="005F3462" w:rsidRPr="00A77BFD" w14:paraId="5DFCE5F8" w14:textId="77777777" w:rsidTr="005F3462">
        <w:trPr>
          <w:cantSplit/>
          <w:trHeight w:val="343"/>
        </w:trPr>
        <w:tc>
          <w:tcPr>
            <w:tcW w:w="512" w:type="pct"/>
            <w:shd w:val="clear" w:color="auto" w:fill="auto"/>
          </w:tcPr>
          <w:p w14:paraId="18C10F73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48" w:type="pct"/>
            <w:shd w:val="clear" w:color="auto" w:fill="auto"/>
          </w:tcPr>
          <w:p w14:paraId="417A80F9" w14:textId="0CD88E2A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0, 3, 8</w:t>
            </w:r>
          </w:p>
        </w:tc>
        <w:tc>
          <w:tcPr>
            <w:tcW w:w="97" w:type="pct"/>
            <w:shd w:val="clear" w:color="auto" w:fill="auto"/>
          </w:tcPr>
          <w:p w14:paraId="13B2B444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</w:tcPr>
          <w:p w14:paraId="49BA4615" w14:textId="119E206C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" w:type="pct"/>
            <w:shd w:val="clear" w:color="auto" w:fill="auto"/>
          </w:tcPr>
          <w:p w14:paraId="0A1F6202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</w:tcPr>
          <w:p w14:paraId="70FF9A0D" w14:textId="69F668CA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279</w:t>
            </w:r>
            <w:r w:rsidRPr="00A77BFD">
              <w:rPr>
                <w:rFonts w:ascii="Angsana New" w:hAnsi="Angsana New"/>
                <w:sz w:val="28"/>
                <w:szCs w:val="28"/>
              </w:rPr>
              <w:t>,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433</w:t>
            </w:r>
          </w:p>
        </w:tc>
        <w:tc>
          <w:tcPr>
            <w:tcW w:w="97" w:type="pct"/>
            <w:shd w:val="clear" w:color="auto" w:fill="auto"/>
          </w:tcPr>
          <w:p w14:paraId="18C5CED3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779C2FEB" w14:textId="27A5E8B0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45,580</w:t>
            </w:r>
          </w:p>
        </w:tc>
        <w:tc>
          <w:tcPr>
            <w:tcW w:w="95" w:type="pct"/>
            <w:shd w:val="clear" w:color="auto" w:fill="auto"/>
          </w:tcPr>
          <w:p w14:paraId="3DE73E36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6B4A708F" w14:textId="06CA88F2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(93,934)</w:t>
            </w:r>
          </w:p>
        </w:tc>
        <w:tc>
          <w:tcPr>
            <w:tcW w:w="95" w:type="pct"/>
          </w:tcPr>
          <w:p w14:paraId="216059EF" w14:textId="77777777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C6032F6" w14:textId="3D01871C" w:rsidR="00756140" w:rsidRPr="00A77BFD" w:rsidRDefault="00DF1CC0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063E5A9F" w14:textId="3BAB0EB6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79AE9749" w14:textId="64BEEF69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21CD2113" w14:textId="6348C4B1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557AAAF2" w14:textId="2DEE3BFB" w:rsidR="00756140" w:rsidRPr="00A77BFD" w:rsidRDefault="00756140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231,079</w:t>
            </w:r>
          </w:p>
        </w:tc>
      </w:tr>
      <w:tr w:rsidR="005F3462" w:rsidRPr="00A77BFD" w14:paraId="459A86B8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34233C52" w14:textId="1EE1A369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48" w:type="pct"/>
            <w:shd w:val="clear" w:color="auto" w:fill="auto"/>
          </w:tcPr>
          <w:p w14:paraId="46CDE690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6412F4CF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</w:tcPr>
          <w:p w14:paraId="46468284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1A09C936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EC7F" w14:textId="5146A605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354</w:t>
            </w: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77B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451</w:t>
            </w:r>
          </w:p>
        </w:tc>
        <w:tc>
          <w:tcPr>
            <w:tcW w:w="97" w:type="pct"/>
            <w:shd w:val="clear" w:color="auto" w:fill="auto"/>
          </w:tcPr>
          <w:p w14:paraId="2E156961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86C48" w14:textId="1E5BF478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191,280</w:t>
            </w:r>
          </w:p>
        </w:tc>
        <w:tc>
          <w:tcPr>
            <w:tcW w:w="95" w:type="pct"/>
            <w:shd w:val="clear" w:color="auto" w:fill="auto"/>
          </w:tcPr>
          <w:p w14:paraId="54DEC8EB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EB325" w14:textId="70E935B5" w:rsidR="005F3462" w:rsidRPr="00A77BFD" w:rsidRDefault="00AA4E61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F3462" w:rsidRPr="00A77BFD">
              <w:rPr>
                <w:rFonts w:ascii="Angsana New" w:hAnsi="Angsana New"/>
                <w:b/>
                <w:bCs/>
                <w:sz w:val="28"/>
                <w:szCs w:val="28"/>
              </w:rPr>
              <w:t>220,784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" w:type="pct"/>
          </w:tcPr>
          <w:p w14:paraId="71BB48C3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38E35522" w14:textId="4D653315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0445C050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02EF7111" w14:textId="3E65948E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36D14EE6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CB077" w14:textId="5A00E2F3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324,947</w:t>
            </w:r>
          </w:p>
        </w:tc>
      </w:tr>
      <w:tr w:rsidR="005F3462" w:rsidRPr="00A77BFD" w14:paraId="1512A6C4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542F113E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2CB54D8B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426C950E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</w:tcPr>
          <w:p w14:paraId="5A9EFF78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20BB8014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</w:tcPr>
          <w:p w14:paraId="542D3ECE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  <w:shd w:val="clear" w:color="auto" w:fill="auto"/>
          </w:tcPr>
          <w:p w14:paraId="66CF3FDF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shd w:val="clear" w:color="auto" w:fill="auto"/>
          </w:tcPr>
          <w:p w14:paraId="37D24273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</w:tcPr>
          <w:p w14:paraId="184C19F6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  <w:shd w:val="clear" w:color="auto" w:fill="auto"/>
          </w:tcPr>
          <w:p w14:paraId="3A8CA039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3FEB8AD7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</w:tcPr>
          <w:p w14:paraId="4A3A35AB" w14:textId="77777777" w:rsidR="005F3462" w:rsidRPr="00A77BFD" w:rsidRDefault="005F3462" w:rsidP="00DF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3629B99D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</w:tcPr>
          <w:p w14:paraId="79C2835D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</w:tcPr>
          <w:p w14:paraId="363683FE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14:paraId="64726ED4" w14:textId="77777777" w:rsidR="005F3462" w:rsidRPr="00A77BFD" w:rsidRDefault="005F3462" w:rsidP="0031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3462" w:rsidRPr="00A77BFD" w14:paraId="7B09A4DE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3FB968D1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bottom"/>
          </w:tcPr>
          <w:p w14:paraId="3DDD4522" w14:textId="66B625CF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6CB1F866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0293531A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68E7AB3D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1" w:type="pct"/>
            <w:gridSpan w:val="7"/>
            <w:shd w:val="clear" w:color="auto" w:fill="auto"/>
            <w:vAlign w:val="bottom"/>
          </w:tcPr>
          <w:p w14:paraId="20E88D45" w14:textId="12C4E8D6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5" w:type="pct"/>
            <w:shd w:val="clear" w:color="auto" w:fill="auto"/>
          </w:tcPr>
          <w:p w14:paraId="14804711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</w:tcPr>
          <w:p w14:paraId="18331718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3462" w:rsidRPr="00A77BFD" w14:paraId="63D4A3E4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  <w:vAlign w:val="bottom"/>
          </w:tcPr>
          <w:p w14:paraId="3C06DED8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6E9FEA98" w14:textId="2489F719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7F7B92A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4587421F" w14:textId="5BD930DA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" w:type="pct"/>
            <w:shd w:val="clear" w:color="auto" w:fill="auto"/>
          </w:tcPr>
          <w:p w14:paraId="71006C23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3841627E" w14:textId="537388D4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F6C4547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37AA95E7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264581FB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3984376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1360F870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</w:tcPr>
          <w:p w14:paraId="0A2789C0" w14:textId="12551CBD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95" w:type="pct"/>
          </w:tcPr>
          <w:p w14:paraId="29DC52E8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14:paraId="0465650D" w14:textId="663C2B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pacing w:val="-12"/>
                <w:sz w:val="28"/>
                <w:szCs w:val="28"/>
                <w:cs/>
              </w:rPr>
              <w:t>ขาดทุนจากอัตรา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0E2643C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482C3AB2" w14:textId="2D5C65E6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F3462" w:rsidRPr="00A77BFD" w14:paraId="64A79428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  <w:vAlign w:val="bottom"/>
          </w:tcPr>
          <w:p w14:paraId="711729E2" w14:textId="59D13CDA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20AEC5EE" w14:textId="06C71858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6BEBF4A1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5614B508" w14:textId="1EFDA051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7" w:type="pct"/>
            <w:shd w:val="clear" w:color="auto" w:fill="auto"/>
          </w:tcPr>
          <w:p w14:paraId="7371C726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6EF1F570" w14:textId="4CBDF116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5361B49C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665AA64D" w14:textId="2DD6AC3D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EAACBD0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3959BD5C" w14:textId="1F9A726F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95" w:type="pct"/>
          </w:tcPr>
          <w:p w14:paraId="42C2413F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</w:tcPr>
          <w:p w14:paraId="314DEB06" w14:textId="0324D0BD" w:rsidR="005F3462" w:rsidRPr="001D44D4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95" w:type="pct"/>
          </w:tcPr>
          <w:p w14:paraId="153E168E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14:paraId="09F4031B" w14:textId="36688FEB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pacing w:val="-8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7127DB27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10F57CA" w14:textId="6465F91F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F3462" w:rsidRPr="00A77BFD" w14:paraId="46936BDB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0BEBB014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</w:tcPr>
          <w:p w14:paraId="5DA4E6C8" w14:textId="02FC0DAF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7" w:type="pct"/>
            <w:shd w:val="clear" w:color="auto" w:fill="auto"/>
          </w:tcPr>
          <w:p w14:paraId="1A367361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35F51938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  <w:shd w:val="clear" w:color="auto" w:fill="auto"/>
          </w:tcPr>
          <w:p w14:paraId="16D5500A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1" w:type="pct"/>
            <w:gridSpan w:val="7"/>
            <w:shd w:val="clear" w:color="auto" w:fill="auto"/>
          </w:tcPr>
          <w:p w14:paraId="5C09227D" w14:textId="1042842C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95" w:type="pct"/>
            <w:shd w:val="clear" w:color="auto" w:fill="auto"/>
          </w:tcPr>
          <w:p w14:paraId="657D0979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</w:tcPr>
          <w:p w14:paraId="08E14EA9" w14:textId="6A2EDEC4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3462" w:rsidRPr="00A77BFD" w14:paraId="1B15C944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49FE868D" w14:textId="2D7CA672" w:rsidR="005F3462" w:rsidRPr="001D44D4" w:rsidDel="005F3462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44D4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447CB80C" w14:textId="5223FC6E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FAD829E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3E78D492" w14:textId="4997DDC1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C7FB18B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AE66F" w14:textId="62230E20" w:rsidR="005F3462" w:rsidRPr="00A77BFD" w:rsidDel="005F3462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47F6E7FF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2EF9E6" w14:textId="77EA2F9C" w:rsidR="005F3462" w:rsidRPr="00A77BFD" w:rsidDel="005F3462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10,752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335EBB6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A061F6" w14:textId="6E3158D3" w:rsidR="005F3462" w:rsidRPr="00A77BFD" w:rsidDel="005F3462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(10,752)</w:t>
            </w:r>
          </w:p>
        </w:tc>
        <w:tc>
          <w:tcPr>
            <w:tcW w:w="95" w:type="pct"/>
          </w:tcPr>
          <w:p w14:paraId="41DAE0BA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  <w:vAlign w:val="bottom"/>
          </w:tcPr>
          <w:p w14:paraId="04EC088E" w14:textId="247F3933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  <w:vAlign w:val="bottom"/>
          </w:tcPr>
          <w:p w14:paraId="6E10DFEA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  <w:vAlign w:val="bottom"/>
          </w:tcPr>
          <w:p w14:paraId="186AF3EB" w14:textId="3FC223EE" w:rsidR="005F3462" w:rsidRPr="00A77BFD" w:rsidDel="005F3462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5A1C4507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910266" w14:textId="79D481CA" w:rsidR="005F3462" w:rsidRPr="00A77BFD" w:rsidDel="005F3462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F3462" w:rsidRPr="00A77BFD" w14:paraId="31251F44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7FD11CAC" w14:textId="77777777" w:rsidR="005F3462" w:rsidRPr="00A77BFD" w:rsidDel="005F3462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1445F59D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5AEC36B7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</w:tcPr>
          <w:p w14:paraId="32FBEA8A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056184BB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</w:tcPr>
          <w:p w14:paraId="092DB02F" w14:textId="77777777" w:rsidR="005F3462" w:rsidRPr="00A77BFD" w:rsidDel="005F3462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  <w:shd w:val="clear" w:color="auto" w:fill="auto"/>
          </w:tcPr>
          <w:p w14:paraId="38CCC208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shd w:val="clear" w:color="auto" w:fill="auto"/>
          </w:tcPr>
          <w:p w14:paraId="223C8746" w14:textId="77777777" w:rsidR="005F3462" w:rsidRPr="00A77BFD" w:rsidDel="005F3462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</w:tcPr>
          <w:p w14:paraId="071E3E28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  <w:shd w:val="clear" w:color="auto" w:fill="auto"/>
          </w:tcPr>
          <w:p w14:paraId="2E434113" w14:textId="77777777" w:rsidR="005F3462" w:rsidRPr="00A77BFD" w:rsidDel="005F3462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652446BF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</w:tcPr>
          <w:p w14:paraId="3BBB0D37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11F6CC2D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</w:tcPr>
          <w:p w14:paraId="4403A1FB" w14:textId="77777777" w:rsidR="005F3462" w:rsidRPr="00A77BFD" w:rsidDel="005F3462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</w:tcPr>
          <w:p w14:paraId="5A69E689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14:paraId="2BBDF322" w14:textId="77777777" w:rsidR="005F3462" w:rsidRPr="00A77BFD" w:rsidDel="005F3462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B5944" w:rsidRPr="00A77BFD" w14:paraId="17663A88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5E8EECDB" w14:textId="77777777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bottom"/>
          </w:tcPr>
          <w:p w14:paraId="30F1AA8E" w14:textId="1C9A0442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228C814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31906D7A" w14:textId="77777777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0CC49C5E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1" w:type="pct"/>
            <w:gridSpan w:val="7"/>
            <w:shd w:val="clear" w:color="auto" w:fill="auto"/>
            <w:vAlign w:val="bottom"/>
          </w:tcPr>
          <w:p w14:paraId="462A1F01" w14:textId="36744413" w:rsidR="000B5944" w:rsidRPr="00A77BFD" w:rsidDel="005F3462" w:rsidRDefault="000B5944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5" w:type="pct"/>
            <w:shd w:val="clear" w:color="auto" w:fill="auto"/>
          </w:tcPr>
          <w:p w14:paraId="58F44094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</w:tcPr>
          <w:p w14:paraId="2D5E5817" w14:textId="77777777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B5944" w:rsidRPr="00A77BFD" w14:paraId="5EBBD229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47E03485" w14:textId="77777777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7F4BA63C" w14:textId="3242AA34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435366C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587592FE" w14:textId="428849E2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" w:type="pct"/>
            <w:shd w:val="clear" w:color="auto" w:fill="auto"/>
          </w:tcPr>
          <w:p w14:paraId="3194F83C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3B03E718" w14:textId="59A4A519" w:rsidR="000B5944" w:rsidRPr="00A77BFD" w:rsidDel="005F3462" w:rsidRDefault="000B5944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FC560A2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7218E351" w14:textId="77777777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3FD58AAB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E359FDA" w14:textId="77777777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6A427750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</w:tcPr>
          <w:p w14:paraId="12E8217D" w14:textId="28B0E3A8" w:rsidR="000B5944" w:rsidRPr="00A77BFD" w:rsidRDefault="000B5944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95" w:type="pct"/>
          </w:tcPr>
          <w:p w14:paraId="6E5981B0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14:paraId="7AD12F80" w14:textId="251A7255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pacing w:val="-12"/>
                <w:sz w:val="28"/>
                <w:szCs w:val="28"/>
                <w:cs/>
              </w:rPr>
              <w:t>ขาดทุนจากอัตรา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618375D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A10B9FC" w14:textId="02A0F99B" w:rsidR="000B5944" w:rsidRPr="00A77BFD" w:rsidDel="005F3462" w:rsidRDefault="000B5944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F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B5944" w:rsidRPr="00A77BFD" w14:paraId="4BFD1A61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  <w:vAlign w:val="bottom"/>
          </w:tcPr>
          <w:p w14:paraId="4C12CE05" w14:textId="4AF94E8F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08767654" w14:textId="01873766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3A62631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5814100C" w14:textId="3B6504CB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7" w:type="pct"/>
            <w:shd w:val="clear" w:color="auto" w:fill="auto"/>
          </w:tcPr>
          <w:p w14:paraId="14B88BEE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06DCEEB3" w14:textId="1C5E90D1" w:rsidR="000B5944" w:rsidRPr="001D44D4" w:rsidDel="005F3462" w:rsidRDefault="000B5944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64BDF635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669B3D65" w14:textId="72E66881" w:rsidR="000B5944" w:rsidRPr="00A77BFD" w:rsidDel="005F3462" w:rsidRDefault="000B5944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6C8F4C57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070A116" w14:textId="0C44211D" w:rsidR="000B5944" w:rsidRPr="00A77BFD" w:rsidDel="005F3462" w:rsidRDefault="000B5944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4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5" w:type="pct"/>
          </w:tcPr>
          <w:p w14:paraId="0BE0B006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</w:tcPr>
          <w:p w14:paraId="45CD804A" w14:textId="749450CC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95" w:type="pct"/>
          </w:tcPr>
          <w:p w14:paraId="77BF73DE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14:paraId="06CCF573" w14:textId="78ECA9BB" w:rsidR="000B5944" w:rsidRPr="00A77BFD" w:rsidDel="005F3462" w:rsidRDefault="000B5944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pacing w:val="-8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7FF10288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5BFB1FBA" w14:textId="2A385303" w:rsidR="000B5944" w:rsidRPr="00A77BFD" w:rsidDel="005F3462" w:rsidRDefault="000B5944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B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B5944" w:rsidRPr="00A77BFD" w14:paraId="64AACF10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47E9E616" w14:textId="77777777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</w:tcPr>
          <w:p w14:paraId="685D2304" w14:textId="2D75B731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7" w:type="pct"/>
            <w:shd w:val="clear" w:color="auto" w:fill="auto"/>
          </w:tcPr>
          <w:p w14:paraId="581548C9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43963C48" w14:textId="77777777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  <w:shd w:val="clear" w:color="auto" w:fill="auto"/>
          </w:tcPr>
          <w:p w14:paraId="75937A42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1" w:type="pct"/>
            <w:gridSpan w:val="7"/>
            <w:shd w:val="clear" w:color="auto" w:fill="auto"/>
          </w:tcPr>
          <w:p w14:paraId="48E1DBB2" w14:textId="2F6384C0" w:rsidR="000B5944" w:rsidRPr="00A77BFD" w:rsidDel="005F3462" w:rsidRDefault="000B5944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95" w:type="pct"/>
            <w:shd w:val="clear" w:color="auto" w:fill="auto"/>
          </w:tcPr>
          <w:p w14:paraId="1BB61641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</w:tcPr>
          <w:p w14:paraId="3380863E" w14:textId="77777777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B5944" w:rsidRPr="00A77BFD" w14:paraId="1D5619F4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74390D49" w14:textId="3B2C4701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48" w:type="pct"/>
            <w:shd w:val="clear" w:color="auto" w:fill="auto"/>
          </w:tcPr>
          <w:p w14:paraId="4BBF8C59" w14:textId="5CBF149A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7" w:type="pct"/>
            <w:shd w:val="clear" w:color="auto" w:fill="auto"/>
          </w:tcPr>
          <w:p w14:paraId="0E7822A7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</w:tcPr>
          <w:p w14:paraId="31D61EDC" w14:textId="298645F1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97" w:type="pct"/>
            <w:shd w:val="clear" w:color="auto" w:fill="auto"/>
          </w:tcPr>
          <w:p w14:paraId="7E6AAE9E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tcBorders>
              <w:bottom w:val="double" w:sz="4" w:space="0" w:color="auto"/>
            </w:tcBorders>
            <w:shd w:val="clear" w:color="auto" w:fill="auto"/>
          </w:tcPr>
          <w:p w14:paraId="5DB9D54A" w14:textId="1F35FAE8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55,000</w:t>
            </w:r>
          </w:p>
        </w:tc>
        <w:tc>
          <w:tcPr>
            <w:tcW w:w="97" w:type="pct"/>
            <w:shd w:val="clear" w:color="auto" w:fill="auto"/>
          </w:tcPr>
          <w:p w14:paraId="3D385552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shd w:val="clear" w:color="auto" w:fill="auto"/>
          </w:tcPr>
          <w:p w14:paraId="352DF1AC" w14:textId="74E74D47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21,000</w:t>
            </w:r>
          </w:p>
        </w:tc>
        <w:tc>
          <w:tcPr>
            <w:tcW w:w="95" w:type="pct"/>
            <w:shd w:val="clear" w:color="auto" w:fill="auto"/>
          </w:tcPr>
          <w:p w14:paraId="3E9D26E1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</w:tcPr>
          <w:p w14:paraId="2DE965F3" w14:textId="688C8311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(72,000)</w:t>
            </w:r>
          </w:p>
        </w:tc>
        <w:tc>
          <w:tcPr>
            <w:tcW w:w="95" w:type="pct"/>
          </w:tcPr>
          <w:p w14:paraId="6DF8D771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7E6E04C8" w14:textId="34BC45D5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DBA5AE0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</w:tcPr>
          <w:p w14:paraId="513D24B5" w14:textId="499B0DB3" w:rsidR="000B5944" w:rsidRPr="00A77BFD" w:rsidDel="005F3462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B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31B60BB9" w14:textId="77777777" w:rsidR="000B5944" w:rsidRPr="00A77BFD" w:rsidRDefault="000B5944" w:rsidP="000B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14:paraId="2FEC7520" w14:textId="63651DA9" w:rsidR="000B5944" w:rsidRPr="00A77BFD" w:rsidDel="005F3462" w:rsidRDefault="00304BF3" w:rsidP="00304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4,000</w:t>
            </w:r>
          </w:p>
        </w:tc>
      </w:tr>
      <w:tr w:rsidR="005F3462" w:rsidRPr="00A77BFD" w14:paraId="71A75B1A" w14:textId="77777777" w:rsidTr="001D44D4">
        <w:trPr>
          <w:cantSplit/>
          <w:trHeight w:val="354"/>
        </w:trPr>
        <w:tc>
          <w:tcPr>
            <w:tcW w:w="512" w:type="pct"/>
            <w:shd w:val="clear" w:color="auto" w:fill="auto"/>
          </w:tcPr>
          <w:p w14:paraId="4A0F560D" w14:textId="63172866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49650D55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44BD6333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</w:tcPr>
          <w:p w14:paraId="309375E4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241E87EB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</w:tcPr>
          <w:p w14:paraId="4250FEEA" w14:textId="39554374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385027DB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shd w:val="clear" w:color="auto" w:fill="auto"/>
          </w:tcPr>
          <w:p w14:paraId="7615D605" w14:textId="1709898B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pct"/>
            <w:shd w:val="clear" w:color="auto" w:fill="auto"/>
          </w:tcPr>
          <w:p w14:paraId="3EC07960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  <w:shd w:val="clear" w:color="auto" w:fill="auto"/>
          </w:tcPr>
          <w:p w14:paraId="78FD1F94" w14:textId="63EE4926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4850BCE3" w14:textId="77777777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</w:tcPr>
          <w:p w14:paraId="38945375" w14:textId="42B49C85" w:rsidR="005F3462" w:rsidRPr="00A77BFD" w:rsidRDefault="005F3462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76648681" w14:textId="4F382946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</w:tcPr>
          <w:p w14:paraId="15AED08D" w14:textId="477924B9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</w:tcPr>
          <w:p w14:paraId="21B16A74" w14:textId="39EEB552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14:paraId="2E4D9705" w14:textId="0D82B8F5" w:rsidR="005F3462" w:rsidRPr="00A77BFD" w:rsidRDefault="005F3462" w:rsidP="005F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2B2107FB" w14:textId="77777777" w:rsidR="00FD70CD" w:rsidRPr="00A77BFD" w:rsidRDefault="00FD70CD"/>
    <w:p w14:paraId="5635F9B7" w14:textId="77777777" w:rsidR="000B5944" w:rsidRPr="00A77BFD" w:rsidRDefault="000B5944" w:rsidP="001D44D4">
      <w:pPr>
        <w:spacing w:line="240" w:lineRule="auto"/>
        <w:ind w:left="1080"/>
        <w:rPr>
          <w:rFonts w:ascii="Angsana New" w:hAnsi="Angsana New"/>
          <w:b/>
          <w:bCs/>
          <w:i/>
          <w:iCs/>
          <w:sz w:val="30"/>
          <w:szCs w:val="30"/>
        </w:rPr>
      </w:pPr>
      <w:r w:rsidRPr="00A77BF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FB9B686" w14:textId="77777777" w:rsidR="000B5944" w:rsidRPr="00A77BFD" w:rsidRDefault="000B5944" w:rsidP="000B5944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9C12BD" w14:textId="77777777" w:rsidR="000B5944" w:rsidRPr="00A77BFD" w:rsidRDefault="000B5944" w:rsidP="001D44D4">
      <w:pPr>
        <w:tabs>
          <w:tab w:val="clear" w:pos="454"/>
          <w:tab w:val="clear" w:pos="907"/>
          <w:tab w:val="left" w:pos="720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A77BFD">
        <w:rPr>
          <w:rFonts w:ascii="Angsana New" w:hAnsi="Angsana New"/>
          <w:spacing w:val="-4"/>
          <w:sz w:val="30"/>
          <w:szCs w:val="30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A77BFD">
        <w:rPr>
          <w:rFonts w:ascii="Angsana New" w:hAnsi="Angsana New"/>
          <w:spacing w:val="-4"/>
          <w:sz w:val="30"/>
          <w:szCs w:val="30"/>
        </w:rPr>
        <w:t>1</w:t>
      </w:r>
      <w:r w:rsidRPr="00A77BFD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A77BFD">
        <w:rPr>
          <w:rFonts w:ascii="Angsana New" w:hAnsi="Angsana New"/>
          <w:sz w:val="30"/>
          <w:szCs w:val="30"/>
          <w:cs/>
        </w:rPr>
        <w:t xml:space="preserve"> และต่ออายุออกไปครั้งละ </w:t>
      </w:r>
      <w:r w:rsidRPr="00A77BFD">
        <w:rPr>
          <w:rFonts w:ascii="Angsana New" w:hAnsi="Angsana New"/>
          <w:sz w:val="30"/>
          <w:szCs w:val="30"/>
        </w:rPr>
        <w:t>1</w:t>
      </w:r>
      <w:r w:rsidRPr="00A77BFD">
        <w:rPr>
          <w:rFonts w:ascii="Angsana New" w:hAnsi="Angsana New"/>
          <w:sz w:val="30"/>
          <w:szCs w:val="30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 w:rsidRPr="00A77BFD">
        <w:rPr>
          <w:rFonts w:ascii="Angsana New" w:hAnsi="Angsana New"/>
          <w:sz w:val="30"/>
          <w:szCs w:val="30"/>
        </w:rPr>
        <w:t>1</w:t>
      </w:r>
      <w:r w:rsidRPr="00A77BFD">
        <w:rPr>
          <w:rFonts w:ascii="Angsana New" w:hAnsi="Angsana New"/>
          <w:sz w:val="30"/>
          <w:szCs w:val="30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706C26E8" w14:textId="77777777" w:rsidR="00E33BF1" w:rsidRPr="00A77BFD" w:rsidRDefault="00E33BF1"/>
    <w:p w14:paraId="1A3C1C47" w14:textId="77777777" w:rsidR="000B5944" w:rsidRPr="00A77BFD" w:rsidRDefault="000B5944"/>
    <w:p w14:paraId="7985FDC5" w14:textId="77777777" w:rsidR="00386FF3" w:rsidRPr="00A77BFD" w:rsidRDefault="00386FF3">
      <w:pPr>
        <w:spacing w:line="240" w:lineRule="auto"/>
        <w:ind w:left="880" w:hanging="340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386FF3" w:rsidRPr="00A77BFD" w:rsidSect="00725F8E">
          <w:pgSz w:w="16834" w:h="11909" w:orient="landscape" w:code="9"/>
          <w:pgMar w:top="1152" w:right="806" w:bottom="1109" w:left="576" w:header="720" w:footer="646" w:gutter="0"/>
          <w:cols w:space="720"/>
          <w:docGrid w:linePitch="245"/>
        </w:sectPr>
      </w:pPr>
    </w:p>
    <w:p w14:paraId="4EABFA62" w14:textId="36B15BD1" w:rsidR="00750557" w:rsidRPr="00A77BFD" w:rsidRDefault="00750557" w:rsidP="005A3ADA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</w:rPr>
        <w:t>เงินสดและรายการเทียบเท่าเงินสด</w:t>
      </w:r>
    </w:p>
    <w:p w14:paraId="414C12CE" w14:textId="77777777" w:rsidR="00941C4A" w:rsidRPr="00A77BFD" w:rsidRDefault="00941C4A" w:rsidP="007D2605">
      <w:pPr>
        <w:pStyle w:val="BodyText2"/>
        <w:ind w:left="540"/>
        <w:rPr>
          <w:b/>
          <w:bCs/>
          <w:cs/>
        </w:rPr>
      </w:pPr>
    </w:p>
    <w:tbl>
      <w:tblPr>
        <w:tblW w:w="93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5"/>
        <w:gridCol w:w="1255"/>
        <w:gridCol w:w="270"/>
        <w:gridCol w:w="1277"/>
        <w:gridCol w:w="260"/>
        <w:gridCol w:w="1163"/>
        <w:gridCol w:w="270"/>
        <w:gridCol w:w="1353"/>
      </w:tblGrid>
      <w:tr w:rsidR="00750557" w:rsidRPr="00A77BFD" w14:paraId="6DFD928A" w14:textId="77777777" w:rsidTr="00D56C46">
        <w:trPr>
          <w:tblHeader/>
        </w:trPr>
        <w:tc>
          <w:tcPr>
            <w:tcW w:w="3515" w:type="dxa"/>
          </w:tcPr>
          <w:p w14:paraId="4E3BCC57" w14:textId="4ED377DF" w:rsidR="00750557" w:rsidRPr="00A77BFD" w:rsidRDefault="00750557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802" w:type="dxa"/>
            <w:gridSpan w:val="3"/>
            <w:shd w:val="clear" w:color="auto" w:fill="auto"/>
          </w:tcPr>
          <w:p w14:paraId="671AFD1F" w14:textId="54B610AD" w:rsidR="00750557" w:rsidRPr="00A77BFD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16D6E19" w14:textId="77777777" w:rsidR="00750557" w:rsidRPr="00A77BFD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2E2574C6" w14:textId="67AA8CB8" w:rsidR="00750557" w:rsidRPr="00A77BFD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557" w:rsidRPr="00A77BFD" w14:paraId="20A11C4E" w14:textId="77777777" w:rsidTr="00D56C46">
        <w:trPr>
          <w:tblHeader/>
        </w:trPr>
        <w:tc>
          <w:tcPr>
            <w:tcW w:w="3515" w:type="dxa"/>
          </w:tcPr>
          <w:p w14:paraId="33EBA455" w14:textId="77777777" w:rsidR="00750557" w:rsidRPr="00A77BFD" w:rsidRDefault="00750557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20C0F71" w14:textId="3731D615" w:rsidR="00750557" w:rsidRPr="00A77BFD" w:rsidRDefault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6703FF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3B95597" w14:textId="77777777" w:rsidR="00750557" w:rsidRPr="00A77BFD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8155F4B" w14:textId="0DEEAFD6" w:rsidR="00750557" w:rsidRPr="00A77BFD" w:rsidRDefault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6703FF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5</w:t>
            </w:r>
          </w:p>
        </w:tc>
        <w:tc>
          <w:tcPr>
            <w:tcW w:w="260" w:type="dxa"/>
          </w:tcPr>
          <w:p w14:paraId="36F58721" w14:textId="77777777" w:rsidR="00750557" w:rsidRPr="00A77BFD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44DD063" w14:textId="18DC4DCE" w:rsidR="00750557" w:rsidRPr="00A77BFD" w:rsidRDefault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6703FF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38401FCF" w14:textId="77777777" w:rsidR="00750557" w:rsidRPr="00A77BFD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F112ABC" w14:textId="56A19FFE" w:rsidR="00750557" w:rsidRPr="00A77BFD" w:rsidRDefault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6703FF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5</w:t>
            </w:r>
          </w:p>
        </w:tc>
      </w:tr>
      <w:tr w:rsidR="00750557" w:rsidRPr="00A77BFD" w14:paraId="0924B5AB" w14:textId="77777777" w:rsidTr="00D56C46">
        <w:trPr>
          <w:tblHeader/>
        </w:trPr>
        <w:tc>
          <w:tcPr>
            <w:tcW w:w="3515" w:type="dxa"/>
          </w:tcPr>
          <w:p w14:paraId="5FC7A40A" w14:textId="77777777" w:rsidR="00750557" w:rsidRPr="00A77BFD" w:rsidRDefault="00750557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48" w:type="dxa"/>
            <w:gridSpan w:val="7"/>
          </w:tcPr>
          <w:p w14:paraId="08ED0D52" w14:textId="3F1E9119" w:rsidR="00750557" w:rsidRPr="00A77BFD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A77BFD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03FF" w:rsidRPr="00A77BFD" w14:paraId="7621CE86" w14:textId="77777777" w:rsidTr="00D56C46">
        <w:tc>
          <w:tcPr>
            <w:tcW w:w="3515" w:type="dxa"/>
          </w:tcPr>
          <w:p w14:paraId="605A2168" w14:textId="77777777" w:rsidR="006703FF" w:rsidRPr="00A77BFD" w:rsidRDefault="006703FF" w:rsidP="006703FF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55" w:type="dxa"/>
          </w:tcPr>
          <w:p w14:paraId="7CC08D23" w14:textId="1345DA44" w:rsidR="006703FF" w:rsidRPr="00A77BFD" w:rsidRDefault="00057B1B" w:rsidP="006703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DC4F47" w:rsidRPr="00A77BF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F3694F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</w:tcPr>
          <w:p w14:paraId="721BBD42" w14:textId="10AC6CDC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59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2D388AB6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6D2E2ABA" w14:textId="372D69F2" w:rsidR="006703FF" w:rsidRPr="00A77BFD" w:rsidRDefault="00057B1B" w:rsidP="000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2A0DC5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</w:tcPr>
          <w:p w14:paraId="2B5EFD22" w14:textId="392C45FC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</w:tr>
      <w:tr w:rsidR="006703FF" w:rsidRPr="00A77BFD" w14:paraId="4E9C242E" w14:textId="77777777" w:rsidTr="00D56C46">
        <w:tc>
          <w:tcPr>
            <w:tcW w:w="3515" w:type="dxa"/>
          </w:tcPr>
          <w:p w14:paraId="09FCEE55" w14:textId="77777777" w:rsidR="006703FF" w:rsidRPr="00A77BFD" w:rsidRDefault="006703FF" w:rsidP="006703FF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55" w:type="dxa"/>
          </w:tcPr>
          <w:p w14:paraId="474FEBE6" w14:textId="0045EFFD" w:rsidR="006703FF" w:rsidRPr="00A77BFD" w:rsidRDefault="00057B1B" w:rsidP="006703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173,358</w:t>
            </w:r>
          </w:p>
        </w:tc>
        <w:tc>
          <w:tcPr>
            <w:tcW w:w="270" w:type="dxa"/>
          </w:tcPr>
          <w:p w14:paraId="6019B929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</w:tcPr>
          <w:p w14:paraId="55E1353B" w14:textId="39A6505D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116,193</w:t>
            </w:r>
          </w:p>
        </w:tc>
        <w:tc>
          <w:tcPr>
            <w:tcW w:w="260" w:type="dxa"/>
          </w:tcPr>
          <w:p w14:paraId="3BC40262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699C3D4B" w14:textId="742B926C" w:rsidR="006703FF" w:rsidRPr="00A77BFD" w:rsidRDefault="00057B1B" w:rsidP="000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29E86254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</w:tcPr>
          <w:p w14:paraId="53110290" w14:textId="299CE956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52</w:t>
            </w:r>
          </w:p>
        </w:tc>
      </w:tr>
      <w:tr w:rsidR="006703FF" w:rsidRPr="00A77BFD" w14:paraId="12494DAB" w14:textId="77777777" w:rsidTr="00D56C46">
        <w:tc>
          <w:tcPr>
            <w:tcW w:w="3515" w:type="dxa"/>
          </w:tcPr>
          <w:p w14:paraId="5724D8B1" w14:textId="77777777" w:rsidR="006703FF" w:rsidRPr="00A77BFD" w:rsidRDefault="006703FF" w:rsidP="006703FF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55" w:type="dxa"/>
          </w:tcPr>
          <w:p w14:paraId="3B99F24A" w14:textId="5FE8F080" w:rsidR="006703FF" w:rsidRPr="00A77BFD" w:rsidRDefault="00057B1B" w:rsidP="006703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13,452</w:t>
            </w:r>
          </w:p>
        </w:tc>
        <w:tc>
          <w:tcPr>
            <w:tcW w:w="270" w:type="dxa"/>
          </w:tcPr>
          <w:p w14:paraId="1BF0E19E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</w:tcPr>
          <w:p w14:paraId="030C30FC" w14:textId="3892D3F8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63,395</w:t>
            </w:r>
          </w:p>
        </w:tc>
        <w:tc>
          <w:tcPr>
            <w:tcW w:w="260" w:type="dxa"/>
          </w:tcPr>
          <w:p w14:paraId="05BFEB13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2EA9DBDF" w14:textId="7FCB0D79" w:rsidR="006703FF" w:rsidRPr="00A77BFD" w:rsidRDefault="00057B1B" w:rsidP="000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2,623</w:t>
            </w:r>
          </w:p>
        </w:tc>
        <w:tc>
          <w:tcPr>
            <w:tcW w:w="270" w:type="dxa"/>
          </w:tcPr>
          <w:p w14:paraId="4564CBAD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</w:tcPr>
          <w:p w14:paraId="46E675FD" w14:textId="275DBEAE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15,148</w:t>
            </w:r>
          </w:p>
        </w:tc>
      </w:tr>
      <w:tr w:rsidR="006703FF" w:rsidRPr="00A77BFD" w14:paraId="0C25D2F3" w14:textId="77777777" w:rsidTr="00D56C46">
        <w:tc>
          <w:tcPr>
            <w:tcW w:w="3515" w:type="dxa"/>
          </w:tcPr>
          <w:p w14:paraId="21355C09" w14:textId="77777777" w:rsidR="006703FF" w:rsidRPr="00A77BFD" w:rsidRDefault="006703FF" w:rsidP="006703FF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55" w:type="dxa"/>
          </w:tcPr>
          <w:p w14:paraId="1718809E" w14:textId="7E802E0E" w:rsidR="006703FF" w:rsidRPr="00A77BFD" w:rsidRDefault="00057B1B" w:rsidP="006703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220ADB7B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</w:tcPr>
          <w:p w14:paraId="1592CC5C" w14:textId="1A674344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60" w:type="dxa"/>
          </w:tcPr>
          <w:p w14:paraId="3BB6B49F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6B3C1160" w14:textId="084BF070" w:rsidR="006703FF" w:rsidRPr="00A77BFD" w:rsidRDefault="00057B1B" w:rsidP="000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7A737300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</w:tcPr>
          <w:p w14:paraId="3A0FD331" w14:textId="4F0BCB42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60</w:t>
            </w:r>
          </w:p>
        </w:tc>
      </w:tr>
      <w:tr w:rsidR="006703FF" w:rsidRPr="00A77BFD" w14:paraId="32852638" w14:textId="77777777" w:rsidTr="00D56C46">
        <w:tc>
          <w:tcPr>
            <w:tcW w:w="3515" w:type="dxa"/>
          </w:tcPr>
          <w:p w14:paraId="2E037168" w14:textId="750C155C" w:rsidR="006703FF" w:rsidRPr="00A77BFD" w:rsidRDefault="006703FF" w:rsidP="006703FF">
            <w:pPr>
              <w:ind w:left="144" w:right="-105" w:hanging="144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br/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52279EC" w14:textId="41194DF2" w:rsidR="006703FF" w:rsidRPr="00A77BFD" w:rsidRDefault="00057B1B" w:rsidP="006703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187,48</w:t>
            </w:r>
            <w:r w:rsidR="009F0715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6AC3617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7A3E4A7" w14:textId="0E479C76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180,324</w:t>
            </w:r>
          </w:p>
        </w:tc>
        <w:tc>
          <w:tcPr>
            <w:tcW w:w="260" w:type="dxa"/>
            <w:vAlign w:val="bottom"/>
          </w:tcPr>
          <w:p w14:paraId="25879B68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5E61BC39" w14:textId="4F481B7D" w:rsidR="006703FF" w:rsidRPr="00A77BFD" w:rsidRDefault="00057B1B" w:rsidP="000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2,752</w:t>
            </w:r>
          </w:p>
        </w:tc>
        <w:tc>
          <w:tcPr>
            <w:tcW w:w="270" w:type="dxa"/>
            <w:vAlign w:val="bottom"/>
          </w:tcPr>
          <w:p w14:paraId="667EAF92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25225E37" w14:textId="709951B0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15,265</w:t>
            </w:r>
          </w:p>
        </w:tc>
      </w:tr>
      <w:tr w:rsidR="006703FF" w:rsidRPr="00A77BFD" w14:paraId="1DF39A77" w14:textId="77777777" w:rsidTr="00D56C46">
        <w:tc>
          <w:tcPr>
            <w:tcW w:w="3515" w:type="dxa"/>
          </w:tcPr>
          <w:p w14:paraId="3917FBB3" w14:textId="1DFE127C" w:rsidR="006703FF" w:rsidRPr="00A77BFD" w:rsidRDefault="006703FF" w:rsidP="006703FF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เงินเบิกเกินบัญชีที่มีไว้เพื่อการบริหาร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br/>
              <w:t xml:space="preserve">  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81FD532" w14:textId="41185076" w:rsidR="006703FF" w:rsidRPr="00A77BFD" w:rsidRDefault="00057B1B" w:rsidP="006703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(13,209)</w:t>
            </w:r>
          </w:p>
        </w:tc>
        <w:tc>
          <w:tcPr>
            <w:tcW w:w="270" w:type="dxa"/>
            <w:vAlign w:val="bottom"/>
          </w:tcPr>
          <w:p w14:paraId="2842D0D5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65243E9" w14:textId="5912ACB8" w:rsidR="006703FF" w:rsidRPr="00A77BFD" w:rsidRDefault="006703FF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(4,964)</w:t>
            </w:r>
          </w:p>
        </w:tc>
        <w:tc>
          <w:tcPr>
            <w:tcW w:w="260" w:type="dxa"/>
            <w:vAlign w:val="bottom"/>
          </w:tcPr>
          <w:p w14:paraId="3D0414E4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60A24119" w14:textId="1B3228D8" w:rsidR="006703FF" w:rsidRPr="00A77BFD" w:rsidRDefault="0049600A" w:rsidP="000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(13,201)</w:t>
            </w:r>
          </w:p>
        </w:tc>
        <w:tc>
          <w:tcPr>
            <w:tcW w:w="270" w:type="dxa"/>
            <w:vAlign w:val="bottom"/>
          </w:tcPr>
          <w:p w14:paraId="4BA846DB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11B3132F" w14:textId="08EA4C10" w:rsidR="006703FF" w:rsidRPr="00A77BFD" w:rsidRDefault="006703FF" w:rsidP="008C676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3FF" w:rsidRPr="00A77BFD" w14:paraId="61523DA0" w14:textId="77777777" w:rsidTr="00D56C46">
        <w:tc>
          <w:tcPr>
            <w:tcW w:w="3515" w:type="dxa"/>
          </w:tcPr>
          <w:p w14:paraId="25797709" w14:textId="546212DC" w:rsidR="006703FF" w:rsidRPr="00A77BFD" w:rsidRDefault="006703FF" w:rsidP="006703FF">
            <w:pPr>
              <w:ind w:left="144" w:right="-110" w:hanging="144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br/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869C3" w14:textId="10E47C8B" w:rsidR="006703FF" w:rsidRPr="00A77BFD" w:rsidRDefault="00057B1B" w:rsidP="006703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174,27</w:t>
            </w:r>
            <w:r w:rsidR="00DC4F47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C5E4158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DAF32" w14:textId="5DE26C74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175,360</w:t>
            </w:r>
          </w:p>
        </w:tc>
        <w:tc>
          <w:tcPr>
            <w:tcW w:w="260" w:type="dxa"/>
            <w:vAlign w:val="bottom"/>
          </w:tcPr>
          <w:p w14:paraId="7D371675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58C1A" w14:textId="44230DB8" w:rsidR="006703FF" w:rsidRPr="00A77BFD" w:rsidRDefault="0049600A" w:rsidP="000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(10,449)</w:t>
            </w:r>
          </w:p>
        </w:tc>
        <w:tc>
          <w:tcPr>
            <w:tcW w:w="270" w:type="dxa"/>
            <w:vAlign w:val="bottom"/>
          </w:tcPr>
          <w:p w14:paraId="63BC9630" w14:textId="77777777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A99FC" w14:textId="6B2713AA" w:rsidR="006703FF" w:rsidRPr="00A77BFD" w:rsidRDefault="006703FF" w:rsidP="0067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15,265</w:t>
            </w:r>
          </w:p>
        </w:tc>
      </w:tr>
    </w:tbl>
    <w:p w14:paraId="58633F27" w14:textId="77777777" w:rsidR="008469DB" w:rsidRPr="00A77BFD" w:rsidRDefault="008469DB" w:rsidP="007D2605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A1F1979" w14:textId="53872D81" w:rsidR="003C6F61" w:rsidRPr="00A77BFD" w:rsidRDefault="00C01633" w:rsidP="007D2605">
      <w:pPr>
        <w:pStyle w:val="BodyText2"/>
        <w:ind w:left="540"/>
        <w:rPr>
          <w:b/>
          <w:bCs/>
          <w:lang w:val="en-US"/>
        </w:rPr>
      </w:pPr>
      <w:bookmarkStart w:id="6" w:name="_Hlk62654409"/>
      <w:r w:rsidRPr="00A77BFD">
        <w:rPr>
          <w:rFonts w:hint="cs"/>
          <w:cs/>
        </w:rPr>
        <w:t>เงินลงทุนระยะสั้นที่มีสภาพคล่องสูงมีอัตราดอกเบี้ยที่แท้จริงอยู่ที่</w:t>
      </w:r>
      <w:r w:rsidRPr="00A77BFD">
        <w:rPr>
          <w:cs/>
        </w:rPr>
        <w:t>ร้อยละ</w:t>
      </w:r>
      <w:r w:rsidR="00057B1B" w:rsidRPr="00A77BFD">
        <w:rPr>
          <w:rFonts w:hint="cs"/>
          <w:cs/>
        </w:rPr>
        <w:t xml:space="preserve"> </w:t>
      </w:r>
      <w:r w:rsidR="000D5F81" w:rsidRPr="00A77BFD">
        <w:rPr>
          <w:lang w:val="en-US"/>
        </w:rPr>
        <w:t>0.10</w:t>
      </w:r>
      <w:r w:rsidR="00403E33" w:rsidRPr="00A77BFD">
        <w:rPr>
          <w:lang w:val="en-US"/>
        </w:rPr>
        <w:t xml:space="preserve"> </w:t>
      </w:r>
      <w:r w:rsidRPr="00A77BFD">
        <w:rPr>
          <w:cs/>
          <w:lang w:val="en-US"/>
        </w:rPr>
        <w:t xml:space="preserve">ถึง </w:t>
      </w:r>
      <w:r w:rsidR="00057B1B" w:rsidRPr="00A77BFD">
        <w:rPr>
          <w:lang w:val="en-US"/>
        </w:rPr>
        <w:t>1.10</w:t>
      </w:r>
      <w:r w:rsidR="004565F1" w:rsidRPr="00A77BFD">
        <w:rPr>
          <w:lang w:val="en-US"/>
        </w:rPr>
        <w:t xml:space="preserve"> </w:t>
      </w:r>
      <w:r w:rsidRPr="00A77BFD">
        <w:rPr>
          <w:cs/>
          <w:lang w:val="en-US"/>
        </w:rPr>
        <w:t xml:space="preserve">ต่อปี </w:t>
      </w:r>
      <w:r w:rsidRPr="00A77BFD">
        <w:rPr>
          <w:i/>
          <w:iCs/>
          <w:lang w:val="en-US"/>
        </w:rPr>
        <w:t>(256</w:t>
      </w:r>
      <w:r w:rsidR="006703FF" w:rsidRPr="00A77BFD">
        <w:rPr>
          <w:i/>
          <w:iCs/>
          <w:lang w:val="en-US"/>
        </w:rPr>
        <w:t>5</w:t>
      </w:r>
      <w:r w:rsidRPr="00A77BFD">
        <w:rPr>
          <w:i/>
          <w:iCs/>
          <w:lang w:val="en-US"/>
        </w:rPr>
        <w:t xml:space="preserve">: </w:t>
      </w:r>
      <w:r w:rsidRPr="00A77BFD">
        <w:rPr>
          <w:i/>
          <w:iCs/>
          <w:cs/>
          <w:lang w:val="en-US"/>
        </w:rPr>
        <w:t xml:space="preserve">ร้อยละ </w:t>
      </w:r>
      <w:r w:rsidR="00403E33" w:rsidRPr="00A77BFD">
        <w:rPr>
          <w:i/>
          <w:iCs/>
          <w:lang w:val="en-US"/>
        </w:rPr>
        <w:t>0.1</w:t>
      </w:r>
      <w:r w:rsidR="00CD7B49" w:rsidRPr="00A77BFD">
        <w:rPr>
          <w:i/>
          <w:iCs/>
          <w:lang w:val="en-US"/>
        </w:rPr>
        <w:t>0</w:t>
      </w:r>
      <w:r w:rsidR="00403E33" w:rsidRPr="00A77BFD">
        <w:rPr>
          <w:i/>
          <w:iCs/>
          <w:lang w:val="en-US"/>
        </w:rPr>
        <w:t xml:space="preserve"> </w:t>
      </w:r>
      <w:r w:rsidRPr="00A77BFD">
        <w:rPr>
          <w:i/>
          <w:iCs/>
          <w:cs/>
          <w:lang w:val="en-US"/>
        </w:rPr>
        <w:t xml:space="preserve">ถึง </w:t>
      </w:r>
      <w:r w:rsidR="006703FF" w:rsidRPr="00A77BFD">
        <w:rPr>
          <w:i/>
          <w:iCs/>
          <w:lang w:val="en-US"/>
        </w:rPr>
        <w:t>1</w:t>
      </w:r>
      <w:r w:rsidR="00403E33" w:rsidRPr="00A77BFD">
        <w:rPr>
          <w:i/>
          <w:iCs/>
          <w:lang w:val="en-US"/>
        </w:rPr>
        <w:t>.</w:t>
      </w:r>
      <w:r w:rsidR="006703FF" w:rsidRPr="00A77BFD">
        <w:rPr>
          <w:i/>
          <w:iCs/>
          <w:lang w:val="en-US"/>
        </w:rPr>
        <w:t>0</w:t>
      </w:r>
      <w:r w:rsidR="00CD7B49" w:rsidRPr="00A77BFD">
        <w:rPr>
          <w:i/>
          <w:iCs/>
          <w:lang w:val="en-US"/>
        </w:rPr>
        <w:t>5</w:t>
      </w:r>
      <w:r w:rsidR="00403E33" w:rsidRPr="00A77BFD">
        <w:rPr>
          <w:i/>
          <w:iCs/>
          <w:lang w:val="en-US"/>
        </w:rPr>
        <w:t xml:space="preserve"> </w:t>
      </w:r>
      <w:r w:rsidRPr="00A77BFD">
        <w:rPr>
          <w:i/>
          <w:iCs/>
          <w:cs/>
          <w:lang w:val="en-US"/>
        </w:rPr>
        <w:t>ต่อปี</w:t>
      </w:r>
      <w:r w:rsidRPr="00A77BFD">
        <w:rPr>
          <w:i/>
          <w:iCs/>
          <w:lang w:val="en-US"/>
        </w:rPr>
        <w:t>)</w:t>
      </w:r>
    </w:p>
    <w:bookmarkEnd w:id="6"/>
    <w:p w14:paraId="2B1F3877" w14:textId="77777777" w:rsidR="00334987" w:rsidRPr="00A77BFD" w:rsidRDefault="0033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77BFD">
        <w:rPr>
          <w:b/>
          <w:bCs/>
        </w:rPr>
        <w:br w:type="page"/>
      </w:r>
    </w:p>
    <w:p w14:paraId="4FDF0EFF" w14:textId="1A3A6E73" w:rsidR="0089797E" w:rsidRPr="00A77BFD" w:rsidRDefault="0089797E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</w:rPr>
        <w:t>ลูกหนี้การค้าและลูกหนี้หมุนเวียนอื่น</w:t>
      </w:r>
    </w:p>
    <w:p w14:paraId="102E59F0" w14:textId="032327C0" w:rsidR="0089797E" w:rsidRPr="00A77BFD" w:rsidRDefault="0089797E" w:rsidP="007D2605">
      <w:pPr>
        <w:pStyle w:val="BodyText2"/>
        <w:ind w:left="540"/>
        <w:rPr>
          <w:b/>
          <w:bCs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2"/>
        <w:gridCol w:w="271"/>
        <w:gridCol w:w="1084"/>
        <w:gridCol w:w="275"/>
        <w:gridCol w:w="1088"/>
        <w:gridCol w:w="275"/>
        <w:gridCol w:w="1086"/>
        <w:gridCol w:w="275"/>
        <w:gridCol w:w="1133"/>
      </w:tblGrid>
      <w:tr w:rsidR="0089797E" w:rsidRPr="00A77BFD" w14:paraId="2C9EE6D8" w14:textId="77777777" w:rsidTr="000B2B58">
        <w:tc>
          <w:tcPr>
            <w:tcW w:w="1635" w:type="pct"/>
            <w:tcBorders>
              <w:top w:val="nil"/>
            </w:tcBorders>
          </w:tcPr>
          <w:p w14:paraId="395AB16A" w14:textId="77777777" w:rsidR="0089797E" w:rsidRPr="00A77BFD" w:rsidRDefault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nil"/>
            </w:tcBorders>
          </w:tcPr>
          <w:p w14:paraId="67550C31" w14:textId="77777777" w:rsidR="0089797E" w:rsidRPr="00A77BFD" w:rsidRDefault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4C1A817" w14:textId="77777777" w:rsidR="0089797E" w:rsidRPr="00A77BFD" w:rsidRDefault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45A5099" w14:textId="77777777" w:rsidR="0089797E" w:rsidRPr="00A77BFD" w:rsidRDefault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27D2DA0C" w14:textId="77777777" w:rsidR="0089797E" w:rsidRPr="00A77BFD" w:rsidRDefault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</w:tcBorders>
          </w:tcPr>
          <w:p w14:paraId="5F03B761" w14:textId="77777777" w:rsidR="0089797E" w:rsidRPr="00A77BFD" w:rsidRDefault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B295F" w:rsidRPr="00A77BFD" w14:paraId="04AEA278" w14:textId="77777777" w:rsidTr="00D51962">
        <w:tc>
          <w:tcPr>
            <w:tcW w:w="1635" w:type="pct"/>
          </w:tcPr>
          <w:p w14:paraId="336649EE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14:paraId="762EEDE0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01688FFB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23684F5A" w14:textId="33096F5C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7" w:type="pct"/>
            <w:vAlign w:val="center"/>
          </w:tcPr>
          <w:p w14:paraId="73B8E7E4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17A50403" w14:textId="0C01F391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097B1CB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468C9642" w14:textId="41E9BEAB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7" w:type="pct"/>
            <w:vAlign w:val="center"/>
          </w:tcPr>
          <w:p w14:paraId="1A6D2FD4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69D0A74A" w14:textId="3F447A6A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2B295F" w:rsidRPr="00A77BFD" w14:paraId="32154099" w14:textId="77777777" w:rsidTr="000B2B58">
        <w:tc>
          <w:tcPr>
            <w:tcW w:w="1635" w:type="pct"/>
          </w:tcPr>
          <w:p w14:paraId="3A9B8E3D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4" w:type="pct"/>
          </w:tcPr>
          <w:p w14:paraId="7CACA049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0077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33B49718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95F" w:rsidRPr="00A77BFD" w14:paraId="62C45680" w14:textId="77777777" w:rsidTr="000B2B58">
        <w:trPr>
          <w:trHeight w:val="148"/>
        </w:trPr>
        <w:tc>
          <w:tcPr>
            <w:tcW w:w="1635" w:type="pct"/>
          </w:tcPr>
          <w:p w14:paraId="745BEEFE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4" w:type="pct"/>
          </w:tcPr>
          <w:p w14:paraId="05EC7612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A4450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C9B9E9B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9208F93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130F090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D89AF62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261A322C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603874B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606A22C2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3C3" w:rsidRPr="00A77BFD" w14:paraId="31974BE4" w14:textId="77777777" w:rsidTr="000B2B58">
        <w:tc>
          <w:tcPr>
            <w:tcW w:w="1635" w:type="pct"/>
          </w:tcPr>
          <w:p w14:paraId="1879D85B" w14:textId="57363CED" w:rsidR="00BE03C3" w:rsidRPr="00A77BFD" w:rsidRDefault="00BE03C3" w:rsidP="00BE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4" w:type="pct"/>
          </w:tcPr>
          <w:p w14:paraId="156DEA1C" w14:textId="56CC31A7" w:rsidR="00BE03C3" w:rsidRPr="00A77BFD" w:rsidRDefault="00BE03C3" w:rsidP="00BE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4BAFFDA" w14:textId="77777777" w:rsidR="00BE03C3" w:rsidRPr="00A77BFD" w:rsidRDefault="00BE03C3" w:rsidP="00BE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04F61335" w14:textId="35853CB6" w:rsidR="00BE03C3" w:rsidRPr="00A77BFD" w:rsidRDefault="00BE03C3" w:rsidP="00BE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F4B96E4" w14:textId="77777777" w:rsidR="00BE03C3" w:rsidRPr="00A77BFD" w:rsidRDefault="00BE03C3" w:rsidP="00BE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41E8A356" w14:textId="5376ED61" w:rsidR="00BE03C3" w:rsidRPr="00A77BFD" w:rsidRDefault="00BE03C3" w:rsidP="00BE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14CEF37C" w14:textId="77777777" w:rsidR="00BE03C3" w:rsidRPr="00A77BFD" w:rsidRDefault="00BE03C3" w:rsidP="00BE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625F9C55" w14:textId="10A0ADFA" w:rsidR="00BE03C3" w:rsidRPr="00A77BFD" w:rsidRDefault="00BE03C3" w:rsidP="00BE0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8FD633E" w14:textId="77777777" w:rsidR="00BE03C3" w:rsidRPr="00A77BFD" w:rsidRDefault="00BE03C3" w:rsidP="00BE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bottom w:val="nil"/>
            </w:tcBorders>
          </w:tcPr>
          <w:p w14:paraId="7BD4E663" w14:textId="147D8539" w:rsidR="00BE03C3" w:rsidRPr="00A77BFD" w:rsidRDefault="00BE03C3" w:rsidP="00BE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95F" w:rsidRPr="00A77BFD" w14:paraId="0639D66E" w14:textId="77777777" w:rsidTr="000B2B58">
        <w:tc>
          <w:tcPr>
            <w:tcW w:w="1635" w:type="pct"/>
          </w:tcPr>
          <w:p w14:paraId="2137472A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4" w:type="pct"/>
          </w:tcPr>
          <w:p w14:paraId="60B1E7DA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188EFB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5D320587" w14:textId="22887066" w:rsidR="002B295F" w:rsidRPr="00A77BFD" w:rsidRDefault="00C600ED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334,6</w:t>
            </w:r>
            <w:r w:rsidR="000412CD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30AFDC8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7B6D785" w14:textId="3F697C69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56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1,397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C76D870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765A39B2" w14:textId="5341082E" w:rsidR="002B295F" w:rsidRPr="00A77BFD" w:rsidRDefault="00B95053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</w:t>
            </w:r>
            <w:r w:rsidR="009A3393"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E6448FD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bottom w:val="nil"/>
            </w:tcBorders>
          </w:tcPr>
          <w:p w14:paraId="6850FE54" w14:textId="3678EAD5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45,827</w:t>
            </w:r>
          </w:p>
        </w:tc>
      </w:tr>
      <w:tr w:rsidR="002B295F" w:rsidRPr="00A77BFD" w14:paraId="08CBA00E" w14:textId="77777777" w:rsidTr="000B2B58">
        <w:tc>
          <w:tcPr>
            <w:tcW w:w="1635" w:type="pct"/>
          </w:tcPr>
          <w:p w14:paraId="73E3DB60" w14:textId="055E8AAF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ind w:left="346" w:hanging="34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  คาดว่าจะเกิดขึ้น</w:t>
            </w:r>
          </w:p>
        </w:tc>
        <w:tc>
          <w:tcPr>
            <w:tcW w:w="434" w:type="pct"/>
          </w:tcPr>
          <w:p w14:paraId="271730DA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63F288" w14:textId="7EEB92B0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334CA7"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05BFA3D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7CF961" w14:textId="77777777" w:rsidR="00C600ED" w:rsidRPr="00A77BFD" w:rsidRDefault="00C600ED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CCE11A" w14:textId="4D65585C" w:rsidR="002B295F" w:rsidRPr="00A77BFD" w:rsidRDefault="00C600ED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(756)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36E45972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753F82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8CB007" w14:textId="1AF5E854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(3,248)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484A02BD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37B2C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09F8F6" w14:textId="70FED1B8" w:rsidR="00B95053" w:rsidRPr="00A77BFD" w:rsidRDefault="00B95053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(381)</w:t>
            </w:r>
          </w:p>
        </w:tc>
        <w:tc>
          <w:tcPr>
            <w:tcW w:w="147" w:type="pct"/>
            <w:tcBorders>
              <w:top w:val="nil"/>
            </w:tcBorders>
          </w:tcPr>
          <w:p w14:paraId="48A0DD71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nil"/>
              <w:bottom w:val="single" w:sz="4" w:space="0" w:color="auto"/>
            </w:tcBorders>
          </w:tcPr>
          <w:p w14:paraId="27F95605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E1D596" w14:textId="63CB2D72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(309)</w:t>
            </w:r>
          </w:p>
        </w:tc>
      </w:tr>
      <w:tr w:rsidR="002B295F" w:rsidRPr="00A77BFD" w14:paraId="13B9E1E4" w14:textId="77777777" w:rsidTr="000B2B58">
        <w:tc>
          <w:tcPr>
            <w:tcW w:w="1635" w:type="pct"/>
          </w:tcPr>
          <w:p w14:paraId="06C7F448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4" w:type="pct"/>
          </w:tcPr>
          <w:p w14:paraId="3FF334AA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3834AC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9F4C" w14:textId="78DFA340" w:rsidR="002B295F" w:rsidRPr="00A77BFD" w:rsidRDefault="00C600ED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333,9</w:t>
            </w:r>
            <w:r w:rsidR="000412CD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</w:t>
            </w:r>
          </w:p>
        </w:tc>
        <w:tc>
          <w:tcPr>
            <w:tcW w:w="147" w:type="pct"/>
            <w:shd w:val="clear" w:color="auto" w:fill="auto"/>
          </w:tcPr>
          <w:p w14:paraId="1E710758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818C" w14:textId="1FFEFA6A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58,149</w:t>
            </w:r>
          </w:p>
        </w:tc>
        <w:tc>
          <w:tcPr>
            <w:tcW w:w="147" w:type="pct"/>
            <w:shd w:val="clear" w:color="auto" w:fill="auto"/>
          </w:tcPr>
          <w:p w14:paraId="5FFDDC1B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E894" w14:textId="451CBC64" w:rsidR="002B295F" w:rsidRPr="00A77BFD" w:rsidRDefault="000C764B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</w:t>
            </w:r>
            <w:r w:rsidR="003C3DE0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</w:tcPr>
          <w:p w14:paraId="6374376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C7E48C0" w14:textId="473EF56C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45,518</w:t>
            </w:r>
          </w:p>
        </w:tc>
      </w:tr>
      <w:tr w:rsidR="002B295F" w:rsidRPr="00A77BFD" w14:paraId="6240A474" w14:textId="77777777" w:rsidTr="000B2B58">
        <w:tc>
          <w:tcPr>
            <w:tcW w:w="1635" w:type="pct"/>
          </w:tcPr>
          <w:p w14:paraId="5D1BB048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14:paraId="0A46ACCD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5FE480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CDECE5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60060AB2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53218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27EF9DFC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8C892A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6076E812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</w:tcPr>
          <w:p w14:paraId="4CB1F63F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B295F" w:rsidRPr="00A77BFD" w14:paraId="34CC0926" w14:textId="77777777" w:rsidTr="000B2B58">
        <w:tc>
          <w:tcPr>
            <w:tcW w:w="1635" w:type="pct"/>
          </w:tcPr>
          <w:p w14:paraId="64F1E09D" w14:textId="29E29FC8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4" w:type="pct"/>
          </w:tcPr>
          <w:p w14:paraId="2E42C526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291FBAD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70F084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8C7DB89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63DD99B" w14:textId="31F9C3CB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DD1EA0C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0CA6EE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6CA066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3523BC6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295F" w:rsidRPr="00A77BFD" w14:paraId="778F9B70" w14:textId="77777777" w:rsidTr="000B2B58">
        <w:tc>
          <w:tcPr>
            <w:tcW w:w="1635" w:type="pct"/>
          </w:tcPr>
          <w:p w14:paraId="1287D824" w14:textId="0C751DFD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4" w:type="pct"/>
          </w:tcPr>
          <w:p w14:paraId="007B8EAF" w14:textId="438397E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F1D8C7E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BA38B1A" w14:textId="38393076" w:rsidR="002B295F" w:rsidRPr="00A77BFD" w:rsidRDefault="00B95053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C1C34CE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122A897" w14:textId="791C19C3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1,769</w:t>
            </w:r>
          </w:p>
        </w:tc>
        <w:tc>
          <w:tcPr>
            <w:tcW w:w="147" w:type="pct"/>
            <w:shd w:val="clear" w:color="auto" w:fill="auto"/>
          </w:tcPr>
          <w:p w14:paraId="69AA75F4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B7C0E52" w14:textId="76355FA7" w:rsidR="002B295F" w:rsidRPr="00A77BFD" w:rsidRDefault="00B95053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1763EC"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35818"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21C1C"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</w:tcPr>
          <w:p w14:paraId="713E433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CA5969A" w14:textId="3A0F515D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2,829</w:t>
            </w:r>
          </w:p>
        </w:tc>
      </w:tr>
      <w:tr w:rsidR="002B295F" w:rsidRPr="00A77BFD" w14:paraId="7EBEEDAA" w14:textId="77777777" w:rsidTr="000B2B58">
        <w:tc>
          <w:tcPr>
            <w:tcW w:w="1635" w:type="pct"/>
          </w:tcPr>
          <w:p w14:paraId="5B4AFD84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4" w:type="pct"/>
          </w:tcPr>
          <w:p w14:paraId="66EC8518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BAE940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92F593" w14:textId="2D51446D" w:rsidR="002B295F" w:rsidRPr="00A77BFD" w:rsidRDefault="000412CD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147" w:type="pct"/>
            <w:shd w:val="clear" w:color="auto" w:fill="auto"/>
          </w:tcPr>
          <w:p w14:paraId="13E3BA28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695B63" w14:textId="428EFE0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1,260</w:t>
            </w:r>
          </w:p>
        </w:tc>
        <w:tc>
          <w:tcPr>
            <w:tcW w:w="147" w:type="pct"/>
            <w:shd w:val="clear" w:color="auto" w:fill="auto"/>
          </w:tcPr>
          <w:p w14:paraId="3EE3AA0D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EFF7A55" w14:textId="0DC8C315" w:rsidR="002B295F" w:rsidRPr="00A77BFD" w:rsidRDefault="00735818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47" w:type="pct"/>
          </w:tcPr>
          <w:p w14:paraId="6A04DEE6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7E81D75" w14:textId="5653AF0C" w:rsidR="002B295F" w:rsidRPr="00A77BFD" w:rsidRDefault="002B295F" w:rsidP="002B2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</w:tr>
      <w:tr w:rsidR="002B295F" w:rsidRPr="00A77BFD" w14:paraId="548A01BC" w14:textId="77777777" w:rsidTr="000B2B58">
        <w:tc>
          <w:tcPr>
            <w:tcW w:w="1635" w:type="pct"/>
          </w:tcPr>
          <w:p w14:paraId="7DB07CA1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34" w:type="pct"/>
          </w:tcPr>
          <w:p w14:paraId="76AA1FA6" w14:textId="4F3103CD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D2A8C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DA637D0" w14:textId="23EEF13C" w:rsidR="002B295F" w:rsidRPr="00A77BFD" w:rsidRDefault="00B95053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30,463</w:t>
            </w:r>
          </w:p>
        </w:tc>
        <w:tc>
          <w:tcPr>
            <w:tcW w:w="147" w:type="pct"/>
            <w:shd w:val="clear" w:color="auto" w:fill="auto"/>
          </w:tcPr>
          <w:p w14:paraId="6CB8299C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213A08" w14:textId="51D3BD0E" w:rsidR="002B295F" w:rsidRPr="00A77BFD" w:rsidRDefault="002B295F" w:rsidP="002B29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3,699</w:t>
            </w:r>
          </w:p>
        </w:tc>
        <w:tc>
          <w:tcPr>
            <w:tcW w:w="147" w:type="pct"/>
            <w:shd w:val="clear" w:color="auto" w:fill="auto"/>
          </w:tcPr>
          <w:p w14:paraId="45BC488E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3384EF8" w14:textId="739169CD" w:rsidR="002B295F" w:rsidRPr="00A77BFD" w:rsidRDefault="00A75BFF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2,684</w:t>
            </w:r>
          </w:p>
        </w:tc>
        <w:tc>
          <w:tcPr>
            <w:tcW w:w="147" w:type="pct"/>
          </w:tcPr>
          <w:p w14:paraId="023A62B4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14E9485E" w14:textId="007C7C3F" w:rsidR="002B295F" w:rsidRPr="00A77BFD" w:rsidRDefault="002B295F" w:rsidP="00BC182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77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B295F" w:rsidRPr="00A77BFD" w14:paraId="4E34B34D" w14:textId="77777777" w:rsidTr="000B2B58">
        <w:tc>
          <w:tcPr>
            <w:tcW w:w="1635" w:type="pct"/>
          </w:tcPr>
          <w:p w14:paraId="672C9443" w14:textId="728E31E2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34" w:type="pct"/>
          </w:tcPr>
          <w:p w14:paraId="3440CF4B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55D3AE0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A879EB" w14:textId="6DF559EB" w:rsidR="002B295F" w:rsidRPr="00A77BFD" w:rsidRDefault="00B95053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9,181</w:t>
            </w:r>
          </w:p>
        </w:tc>
        <w:tc>
          <w:tcPr>
            <w:tcW w:w="147" w:type="pct"/>
            <w:shd w:val="clear" w:color="auto" w:fill="auto"/>
          </w:tcPr>
          <w:p w14:paraId="5E59FE5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7F44DE" w14:textId="11589696" w:rsidR="002B295F" w:rsidRPr="00A77BFD" w:rsidRDefault="002B295F" w:rsidP="002B29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00"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0,878</w:t>
            </w:r>
          </w:p>
        </w:tc>
        <w:tc>
          <w:tcPr>
            <w:tcW w:w="147" w:type="pct"/>
            <w:shd w:val="clear" w:color="auto" w:fill="auto"/>
          </w:tcPr>
          <w:p w14:paraId="5681DCC0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EFEA55D" w14:textId="2C94CB78" w:rsidR="002B295F" w:rsidRPr="00A77BFD" w:rsidRDefault="00A75BFF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1AC50B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1005EBD3" w14:textId="40DBCC78" w:rsidR="002B295F" w:rsidRPr="00A77BFD" w:rsidRDefault="002B295F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B295F" w:rsidRPr="00A77BFD" w14:paraId="40017544" w14:textId="77777777" w:rsidTr="00E97EFF">
        <w:tc>
          <w:tcPr>
            <w:tcW w:w="1635" w:type="pct"/>
          </w:tcPr>
          <w:p w14:paraId="626125A6" w14:textId="7D4F61AF" w:rsidR="002B295F" w:rsidRPr="00A77BFD" w:rsidRDefault="002B295F" w:rsidP="002B295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รายได้ค้างรับ - อื่นๆ</w:t>
            </w:r>
          </w:p>
        </w:tc>
        <w:tc>
          <w:tcPr>
            <w:tcW w:w="434" w:type="pct"/>
            <w:shd w:val="clear" w:color="auto" w:fill="auto"/>
          </w:tcPr>
          <w:p w14:paraId="43EE3D5A" w14:textId="479EAD6D" w:rsidR="002B295F" w:rsidRPr="00A77BFD" w:rsidDel="004C4E41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47CB0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20415C" w14:textId="15AB9320" w:rsidR="002B295F" w:rsidRPr="00A77BFD" w:rsidDel="004C4E41" w:rsidRDefault="00B95053" w:rsidP="002B29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47" w:type="pct"/>
            <w:shd w:val="clear" w:color="auto" w:fill="auto"/>
          </w:tcPr>
          <w:p w14:paraId="28781C99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EDD993" w14:textId="4DAB4555" w:rsidR="002B295F" w:rsidRPr="00A77BFD" w:rsidDel="004C4E41" w:rsidRDefault="002B295F" w:rsidP="002B29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00"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47" w:type="pct"/>
            <w:shd w:val="clear" w:color="auto" w:fill="auto"/>
          </w:tcPr>
          <w:p w14:paraId="19C0948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0EB465" w14:textId="634E86F2" w:rsidR="002B295F" w:rsidRPr="00A77BFD" w:rsidDel="004C4E41" w:rsidRDefault="00A75BFF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2B46C2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463F91" w14:textId="6E8887B8" w:rsidR="002B295F" w:rsidRPr="00A77BFD" w:rsidDel="004C4E41" w:rsidRDefault="002B295F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B295F" w:rsidRPr="00A77BFD" w14:paraId="09B3DE6F" w14:textId="77777777" w:rsidTr="00B95053">
        <w:tc>
          <w:tcPr>
            <w:tcW w:w="1635" w:type="pct"/>
          </w:tcPr>
          <w:p w14:paraId="31305DA9" w14:textId="4CA36973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434" w:type="pct"/>
          </w:tcPr>
          <w:p w14:paraId="2785E59A" w14:textId="599295C6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6C60A2E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  <w:shd w:val="clear" w:color="auto" w:fill="auto"/>
          </w:tcPr>
          <w:p w14:paraId="06815A43" w14:textId="352D22BA" w:rsidR="002B295F" w:rsidRPr="00A77BFD" w:rsidRDefault="00B95053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2B705DC2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14:paraId="10C9B5C5" w14:textId="43EB34F6" w:rsidR="002B295F" w:rsidRPr="00A77BFD" w:rsidRDefault="002B295F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254EF553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</w:tcPr>
          <w:p w14:paraId="612631D0" w14:textId="569BCF46" w:rsidR="002B295F" w:rsidRPr="00A77BFD" w:rsidRDefault="00A75BFF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1151EF6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0F59F90B" w14:textId="2E65D1BD" w:rsidR="002B295F" w:rsidRPr="00A77BFD" w:rsidRDefault="002B295F" w:rsidP="00BC182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446</w:t>
            </w:r>
          </w:p>
        </w:tc>
      </w:tr>
      <w:tr w:rsidR="00B95053" w:rsidRPr="00A77BFD" w14:paraId="666D93B7" w14:textId="77777777" w:rsidTr="00B95053">
        <w:tc>
          <w:tcPr>
            <w:tcW w:w="1635" w:type="pct"/>
          </w:tcPr>
          <w:p w14:paraId="13975DBA" w14:textId="3CA11C55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4" w:type="pct"/>
          </w:tcPr>
          <w:p w14:paraId="30F35D79" w14:textId="18613D2E" w:rsidR="00B95053" w:rsidRPr="00A77BFD" w:rsidRDefault="00AD6B56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355A794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080A8A39" w14:textId="699A3569" w:rsidR="00B95053" w:rsidRPr="00A77BFD" w:rsidRDefault="00B95053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17655BB1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267B4482" w14:textId="00524FBD" w:rsidR="00B95053" w:rsidRPr="00A77BFD" w:rsidRDefault="00B95053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1FFF356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3327085A" w14:textId="5BFFE4FC" w:rsidR="00B95053" w:rsidRPr="00A77BFD" w:rsidRDefault="00B95053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B7843ED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bottom w:val="nil"/>
            </w:tcBorders>
          </w:tcPr>
          <w:p w14:paraId="4FD2D621" w14:textId="72CFF2B4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75,000</w:t>
            </w:r>
          </w:p>
        </w:tc>
      </w:tr>
      <w:tr w:rsidR="00B95053" w:rsidRPr="00A77BFD" w14:paraId="0C61DE4B" w14:textId="77777777" w:rsidTr="00B95053">
        <w:tc>
          <w:tcPr>
            <w:tcW w:w="1635" w:type="pct"/>
          </w:tcPr>
          <w:p w14:paraId="54690E15" w14:textId="53D84894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="00BD7CA2"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จากการขายเงินลงทุน</w:t>
            </w:r>
          </w:p>
        </w:tc>
        <w:tc>
          <w:tcPr>
            <w:tcW w:w="434" w:type="pct"/>
          </w:tcPr>
          <w:p w14:paraId="5D4E1996" w14:textId="6574BC64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8388728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5C014" w14:textId="1BCA8E05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1,612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30C6A219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4562F6" w14:textId="1BB624E1" w:rsidR="00B95053" w:rsidRPr="00A77BFD" w:rsidRDefault="00B95053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33F254F4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1E975" w14:textId="326B96B5" w:rsidR="00B95053" w:rsidRPr="00A77BFD" w:rsidRDefault="00A75BFF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</w:tcBorders>
          </w:tcPr>
          <w:p w14:paraId="2E561F06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bottom w:val="single" w:sz="4" w:space="0" w:color="auto"/>
            </w:tcBorders>
          </w:tcPr>
          <w:p w14:paraId="38F0E3D9" w14:textId="16D04D60" w:rsidR="00B95053" w:rsidRPr="00A77BFD" w:rsidRDefault="005C5C58" w:rsidP="005C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5053" w:rsidRPr="00A77BFD" w14:paraId="404000B2" w14:textId="77777777" w:rsidTr="000B2B58">
        <w:trPr>
          <w:trHeight w:val="345"/>
        </w:trPr>
        <w:tc>
          <w:tcPr>
            <w:tcW w:w="1635" w:type="pct"/>
          </w:tcPr>
          <w:p w14:paraId="21998A49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4" w:type="pct"/>
          </w:tcPr>
          <w:p w14:paraId="1A5ADE59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10CF47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B38E" w14:textId="0EA492D0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41,90</w:t>
            </w:r>
            <w:r w:rsidR="00E770BA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19B1237B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AF7CE" w14:textId="437FEBBB" w:rsidR="00B95053" w:rsidRPr="00A77BFD" w:rsidRDefault="00B95053" w:rsidP="00B9505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27,737</w:t>
            </w:r>
          </w:p>
        </w:tc>
        <w:tc>
          <w:tcPr>
            <w:tcW w:w="147" w:type="pct"/>
            <w:shd w:val="clear" w:color="auto" w:fill="auto"/>
          </w:tcPr>
          <w:p w14:paraId="28F176AC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8058" w14:textId="5D40E49A" w:rsidR="00B95053" w:rsidRPr="00A77BFD" w:rsidRDefault="00A75BFF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1763EC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B1B5B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3C3DE0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27E2A456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3CC72E17" w14:textId="4FE679C6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79,056</w:t>
            </w:r>
          </w:p>
        </w:tc>
      </w:tr>
      <w:tr w:rsidR="00B95053" w:rsidRPr="00A77BFD" w14:paraId="52934607" w14:textId="77777777" w:rsidTr="000B2B58">
        <w:trPr>
          <w:trHeight w:val="381"/>
        </w:trPr>
        <w:tc>
          <w:tcPr>
            <w:tcW w:w="2069" w:type="pct"/>
            <w:gridSpan w:val="2"/>
          </w:tcPr>
          <w:p w14:paraId="0982EA52" w14:textId="7657C5ED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" w:type="pct"/>
          </w:tcPr>
          <w:p w14:paraId="7E641298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A4402" w14:textId="7237FCBA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375,835</w:t>
            </w:r>
          </w:p>
        </w:tc>
        <w:tc>
          <w:tcPr>
            <w:tcW w:w="147" w:type="pct"/>
            <w:shd w:val="clear" w:color="auto" w:fill="auto"/>
          </w:tcPr>
          <w:p w14:paraId="507FE50E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32C3E" w14:textId="1FAEF531" w:rsidR="00B95053" w:rsidRPr="00A77BFD" w:rsidRDefault="00B95053" w:rsidP="00B9505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585</w:t>
            </w:r>
            <w:r w:rsidRPr="00A77BF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BF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88</w:t>
            </w:r>
            <w:r w:rsidRPr="00A77BF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24451E6B" w14:textId="5EB2595E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585</w:t>
            </w:r>
            <w:r w:rsidRPr="00A77BF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77BF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88</w:t>
            </w:r>
            <w:r w:rsidRPr="00A77BFD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CA4D3" w14:textId="798E875B" w:rsidR="00B95053" w:rsidRPr="00A77BFD" w:rsidRDefault="00A75BFF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6,298</w:t>
            </w:r>
          </w:p>
        </w:tc>
        <w:tc>
          <w:tcPr>
            <w:tcW w:w="147" w:type="pct"/>
          </w:tcPr>
          <w:p w14:paraId="1C3BDDBD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FB66025" w14:textId="4642E349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124,574</w:t>
            </w:r>
          </w:p>
        </w:tc>
      </w:tr>
      <w:tr w:rsidR="00B95053" w:rsidRPr="00A77BFD" w14:paraId="4AFA8FE1" w14:textId="77777777" w:rsidTr="000B2B58">
        <w:tc>
          <w:tcPr>
            <w:tcW w:w="2069" w:type="pct"/>
            <w:gridSpan w:val="2"/>
            <w:tcBorders>
              <w:top w:val="nil"/>
            </w:tcBorders>
          </w:tcPr>
          <w:p w14:paraId="180ABAAA" w14:textId="457D7491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6EA7D2CA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74E70B7" w14:textId="627E2393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746F485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81F7C90" w14:textId="21EB7F44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5053" w:rsidRPr="00A77BFD" w14:paraId="1A36FFD8" w14:textId="77777777" w:rsidTr="000B2B58">
        <w:tc>
          <w:tcPr>
            <w:tcW w:w="2069" w:type="pct"/>
            <w:gridSpan w:val="2"/>
            <w:tcBorders>
              <w:top w:val="nil"/>
            </w:tcBorders>
          </w:tcPr>
          <w:p w14:paraId="111E1F2C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B9EA52A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0330F5B" w14:textId="57F77021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1E0DA64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A272159" w14:textId="4A95964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95053" w:rsidRPr="00A77BFD" w14:paraId="25CEBDED" w14:textId="77777777" w:rsidTr="000B2B58">
        <w:tc>
          <w:tcPr>
            <w:tcW w:w="2069" w:type="pct"/>
            <w:gridSpan w:val="2"/>
            <w:tcBorders>
              <w:top w:val="nil"/>
            </w:tcBorders>
          </w:tcPr>
          <w:p w14:paraId="096E9657" w14:textId="412E01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tcBorders>
              <w:top w:val="nil"/>
            </w:tcBorders>
          </w:tcPr>
          <w:p w14:paraId="728A34C9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3B17F12A" w14:textId="0F165302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208BB2B3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2A5339B9" w14:textId="667B29AC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55DA26A1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D08BFB6" w14:textId="1DFAA34C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  <w:tcBorders>
              <w:top w:val="nil"/>
            </w:tcBorders>
          </w:tcPr>
          <w:p w14:paraId="43AF7F0F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</w:tcBorders>
          </w:tcPr>
          <w:p w14:paraId="3EAA4967" w14:textId="33575F18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95053" w:rsidRPr="00A77BFD" w14:paraId="276FDA4B" w14:textId="77777777" w:rsidTr="000B2B58">
        <w:tc>
          <w:tcPr>
            <w:tcW w:w="2069" w:type="pct"/>
            <w:gridSpan w:val="2"/>
          </w:tcPr>
          <w:p w14:paraId="0758E7D8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C30C87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6" w:type="pct"/>
            <w:gridSpan w:val="7"/>
            <w:tcBorders>
              <w:top w:val="nil"/>
            </w:tcBorders>
            <w:shd w:val="clear" w:color="auto" w:fill="auto"/>
          </w:tcPr>
          <w:p w14:paraId="6DC486AF" w14:textId="70C04118" w:rsidR="00B95053" w:rsidRPr="00A77BFD" w:rsidRDefault="00B95053" w:rsidP="00B95053">
            <w:pPr>
              <w:pStyle w:val="acctfourfigures"/>
              <w:tabs>
                <w:tab w:val="clear" w:pos="765"/>
              </w:tabs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95053" w:rsidRPr="00A77BFD" w14:paraId="4D3825CD" w14:textId="77777777" w:rsidTr="000B2B58">
        <w:tc>
          <w:tcPr>
            <w:tcW w:w="2069" w:type="pct"/>
            <w:gridSpan w:val="2"/>
            <w:shd w:val="clear" w:color="auto" w:fill="auto"/>
          </w:tcPr>
          <w:p w14:paraId="3C885D87" w14:textId="1E839F5B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5" w:type="pct"/>
            <w:shd w:val="clear" w:color="auto" w:fill="auto"/>
          </w:tcPr>
          <w:p w14:paraId="5678DC4F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5A89B7C" w14:textId="77777777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61ED9D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7E58CC2" w14:textId="77777777" w:rsidR="00B95053" w:rsidRPr="00A77BFD" w:rsidRDefault="00B95053" w:rsidP="00B9505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C55B775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6BDA32" w14:textId="77777777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79E9013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909EF8F" w14:textId="77777777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5053" w:rsidRPr="00A77BFD" w14:paraId="080562E0" w14:textId="77777777" w:rsidTr="003966A5">
        <w:tc>
          <w:tcPr>
            <w:tcW w:w="2069" w:type="pct"/>
            <w:gridSpan w:val="2"/>
            <w:shd w:val="clear" w:color="auto" w:fill="auto"/>
          </w:tcPr>
          <w:p w14:paraId="2413AEB6" w14:textId="28A7AEDB" w:rsidR="00B95053" w:rsidRPr="00A77BFD" w:rsidRDefault="00B95053" w:rsidP="00B95053">
            <w:pPr>
              <w:pStyle w:val="BodyText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5" w:right="-13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auto"/>
          </w:tcPr>
          <w:p w14:paraId="222248C5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4E8071" w14:textId="1CEAD69C" w:rsidR="00B95053" w:rsidRPr="00A77BFD" w:rsidRDefault="00B27160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1,444</w:t>
            </w:r>
          </w:p>
        </w:tc>
        <w:tc>
          <w:tcPr>
            <w:tcW w:w="147" w:type="pct"/>
            <w:shd w:val="clear" w:color="auto" w:fill="auto"/>
          </w:tcPr>
          <w:p w14:paraId="16A21E7C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4782DB2" w14:textId="5CB0100E" w:rsidR="00B95053" w:rsidRPr="00A77BFD" w:rsidRDefault="00B95053" w:rsidP="00B9505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2,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147" w:type="pct"/>
            <w:shd w:val="clear" w:color="auto" w:fill="auto"/>
          </w:tcPr>
          <w:p w14:paraId="717DFDC5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7D754B" w14:textId="644FC8A3" w:rsidR="00B95053" w:rsidRPr="00A77BFD" w:rsidRDefault="00D875F4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47" w:type="pct"/>
            <w:shd w:val="clear" w:color="auto" w:fill="auto"/>
          </w:tcPr>
          <w:p w14:paraId="2D096223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C06B2C7" w14:textId="5E28BB22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38</w:t>
            </w:r>
          </w:p>
        </w:tc>
      </w:tr>
      <w:tr w:rsidR="00B95053" w:rsidRPr="00A77BFD" w14:paraId="63611827" w14:textId="77777777" w:rsidTr="003966A5">
        <w:tc>
          <w:tcPr>
            <w:tcW w:w="2069" w:type="pct"/>
            <w:gridSpan w:val="2"/>
            <w:shd w:val="clear" w:color="auto" w:fill="auto"/>
          </w:tcPr>
          <w:p w14:paraId="7A4B0278" w14:textId="4A4EF122" w:rsidR="00B95053" w:rsidRPr="00A77BFD" w:rsidRDefault="00B95053" w:rsidP="00B95053">
            <w:pPr>
              <w:pStyle w:val="BodyText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5" w:right="-13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" w:type="pct"/>
            <w:shd w:val="clear" w:color="auto" w:fill="auto"/>
          </w:tcPr>
          <w:p w14:paraId="2AAAC04A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39F92BF" w14:textId="1035A7F1" w:rsidR="00B95053" w:rsidRPr="00A77BFD" w:rsidRDefault="001565D9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27160"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3,936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4BCDAE9C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CB06F04" w14:textId="3374D556" w:rsidR="00B95053" w:rsidRPr="00A77BFD" w:rsidRDefault="00B95053" w:rsidP="00B9505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(2,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079FA5DA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2AA54EB" w14:textId="44CB9B35" w:rsidR="00B95053" w:rsidRPr="00A77BFD" w:rsidRDefault="00D875F4" w:rsidP="00D875F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(547)</w:t>
            </w:r>
          </w:p>
        </w:tc>
        <w:tc>
          <w:tcPr>
            <w:tcW w:w="147" w:type="pct"/>
            <w:shd w:val="clear" w:color="auto" w:fill="auto"/>
          </w:tcPr>
          <w:p w14:paraId="2B88821B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EF40B45" w14:textId="516F4FE4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2,067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5053" w:rsidRPr="00A77BFD" w14:paraId="76F69782" w14:textId="77777777" w:rsidTr="006C01B0">
        <w:tc>
          <w:tcPr>
            <w:tcW w:w="2069" w:type="pct"/>
            <w:gridSpan w:val="2"/>
            <w:shd w:val="clear" w:color="auto" w:fill="auto"/>
          </w:tcPr>
          <w:p w14:paraId="2FF077DC" w14:textId="221C849B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45" w:type="pct"/>
            <w:shd w:val="clear" w:color="auto" w:fill="auto"/>
          </w:tcPr>
          <w:p w14:paraId="3733069E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91B11E" w14:textId="2A04A20C" w:rsidR="00B95053" w:rsidRPr="00A77BFD" w:rsidRDefault="00FE2AA7" w:rsidP="00FE2AA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7" w:type="pct"/>
            <w:shd w:val="clear" w:color="auto" w:fill="auto"/>
          </w:tcPr>
          <w:p w14:paraId="5F449DF1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66C22C8" w14:textId="58D136AA" w:rsidR="00B95053" w:rsidRPr="00A77BFD" w:rsidRDefault="00B95053" w:rsidP="00B9505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1,4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47" w:type="pct"/>
            <w:shd w:val="clear" w:color="auto" w:fill="auto"/>
          </w:tcPr>
          <w:p w14:paraId="5D7F32A3" w14:textId="77777777" w:rsidR="00B95053" w:rsidRPr="00A77BFD" w:rsidRDefault="00B95053" w:rsidP="00B9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3C68B33" w14:textId="698A30D8" w:rsidR="00B95053" w:rsidRPr="00A77BFD" w:rsidRDefault="00A75BFF" w:rsidP="000A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2D72AA0" w14:textId="77777777" w:rsidR="00B95053" w:rsidRPr="00A77BFD" w:rsidRDefault="00B95053" w:rsidP="00B9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38B02C9" w14:textId="26BC4724" w:rsidR="00B95053" w:rsidRPr="00A77BFD" w:rsidRDefault="00B95053" w:rsidP="00B9505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195" w:right="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556</w:t>
            </w:r>
          </w:p>
        </w:tc>
      </w:tr>
    </w:tbl>
    <w:p w14:paraId="440CD62F" w14:textId="5B337815" w:rsidR="000A6550" w:rsidRPr="00A77BFD" w:rsidRDefault="000A6550" w:rsidP="007D2605">
      <w:pPr>
        <w:pStyle w:val="BodyText2"/>
        <w:ind w:left="540"/>
        <w:rPr>
          <w:sz w:val="24"/>
          <w:szCs w:val="24"/>
          <w:cs/>
        </w:rPr>
      </w:pPr>
    </w:p>
    <w:p w14:paraId="6092B058" w14:textId="2E675503" w:rsidR="00CE4757" w:rsidRPr="00A77BFD" w:rsidRDefault="00CE4757" w:rsidP="007D2605">
      <w:pPr>
        <w:pStyle w:val="BodyText2"/>
        <w:ind w:left="540"/>
        <w:rPr>
          <w:cs/>
        </w:rPr>
      </w:pPr>
      <w:r w:rsidRPr="00A77BFD">
        <w:rPr>
          <w:cs/>
        </w:rPr>
        <w:t>ข้อมูลเกี่ยวกับความเสี่ยงด้านเครดิตเปิด</w:t>
      </w:r>
      <w:r w:rsidRPr="00A77BFD">
        <w:rPr>
          <w:rFonts w:hint="cs"/>
          <w:cs/>
        </w:rPr>
        <w:t>เ</w:t>
      </w:r>
      <w:r w:rsidRPr="00A77BFD">
        <w:rPr>
          <w:cs/>
        </w:rPr>
        <w:t>ผยในหมายเหตุข้อ</w:t>
      </w:r>
      <w:r w:rsidR="008072E6" w:rsidRPr="00A77BFD">
        <w:rPr>
          <w:cs/>
        </w:rPr>
        <w:t xml:space="preserve"> </w:t>
      </w:r>
      <w:r w:rsidR="000E0191" w:rsidRPr="00A77BFD">
        <w:rPr>
          <w:lang w:val="en-US"/>
        </w:rPr>
        <w:t>2</w:t>
      </w:r>
      <w:r w:rsidR="006B0E1C" w:rsidRPr="00A77BFD">
        <w:rPr>
          <w:lang w:val="en-US"/>
        </w:rPr>
        <w:t>4</w:t>
      </w:r>
      <w:r w:rsidR="000E0191" w:rsidRPr="00A77BFD">
        <w:rPr>
          <w:cs/>
        </w:rPr>
        <w:t xml:space="preserve"> </w:t>
      </w:r>
      <w:r w:rsidRPr="00A77BFD">
        <w:rPr>
          <w:cs/>
        </w:rPr>
        <w:t>(ข.</w:t>
      </w:r>
      <w:r w:rsidR="008072E6" w:rsidRPr="00A77BFD">
        <w:rPr>
          <w:lang w:val="en-US"/>
        </w:rPr>
        <w:t>1</w:t>
      </w:r>
      <w:r w:rsidRPr="00A77BFD">
        <w:rPr>
          <w:cs/>
        </w:rPr>
        <w:t>)</w:t>
      </w:r>
    </w:p>
    <w:p w14:paraId="3EB861C0" w14:textId="3610462B" w:rsidR="00334987" w:rsidRPr="00A77BFD" w:rsidRDefault="0033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  <w:lang w:val="th-TH"/>
        </w:rPr>
      </w:pPr>
    </w:p>
    <w:p w14:paraId="24ACE51E" w14:textId="3C235D40" w:rsidR="00AC1E73" w:rsidRPr="00A77BFD" w:rsidRDefault="003E09D5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rFonts w:hint="cs"/>
          <w:b/>
          <w:bCs/>
          <w:cs/>
        </w:rPr>
        <w:t>สินทรัพย์และหนี้สินที่เกิดจากสัญญา</w:t>
      </w:r>
    </w:p>
    <w:p w14:paraId="28A36B25" w14:textId="77777777" w:rsidR="00142A89" w:rsidRPr="00A77BFD" w:rsidRDefault="00142A89" w:rsidP="007D2605">
      <w:pPr>
        <w:pStyle w:val="BodyText2"/>
        <w:ind w:left="540"/>
        <w:rPr>
          <w:sz w:val="24"/>
          <w:szCs w:val="24"/>
          <w:cs/>
        </w:rPr>
      </w:pPr>
    </w:p>
    <w:p w14:paraId="43241411" w14:textId="48CB5908" w:rsidR="00327DB2" w:rsidRPr="00A77BFD" w:rsidRDefault="00327DB2" w:rsidP="007D2605">
      <w:pPr>
        <w:pStyle w:val="BodyText2"/>
        <w:ind w:left="540"/>
        <w:rPr>
          <w:cs/>
        </w:rPr>
      </w:pPr>
      <w:r w:rsidRPr="00A77BFD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409F8E72" w14:textId="13D89BEE" w:rsidR="00AC1E73" w:rsidRPr="00A77BFD" w:rsidRDefault="00AC1E73" w:rsidP="007D2605">
      <w:pPr>
        <w:pStyle w:val="BodyText2"/>
        <w:ind w:left="72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1"/>
        <w:gridCol w:w="1810"/>
        <w:gridCol w:w="270"/>
        <w:gridCol w:w="1515"/>
      </w:tblGrid>
      <w:tr w:rsidR="001F7E33" w:rsidRPr="00A77BFD" w14:paraId="3A8E56A3" w14:textId="77777777" w:rsidTr="001F7E33">
        <w:trPr>
          <w:trHeight w:val="411"/>
          <w:tblHeader/>
        </w:trPr>
        <w:tc>
          <w:tcPr>
            <w:tcW w:w="3000" w:type="pct"/>
          </w:tcPr>
          <w:p w14:paraId="0C73779A" w14:textId="77777777" w:rsidR="001F7E33" w:rsidRPr="00A77BFD" w:rsidRDefault="001F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0" w:type="pct"/>
            <w:gridSpan w:val="3"/>
          </w:tcPr>
          <w:p w14:paraId="397E480B" w14:textId="77777777" w:rsidR="001F7E33" w:rsidRPr="00A77BFD" w:rsidRDefault="001F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F7E33" w:rsidRPr="00A77BFD" w14:paraId="3E7D9B7B" w14:textId="77777777" w:rsidTr="001F7E33">
        <w:trPr>
          <w:trHeight w:val="399"/>
          <w:tblHeader/>
        </w:trPr>
        <w:tc>
          <w:tcPr>
            <w:tcW w:w="3000" w:type="pct"/>
          </w:tcPr>
          <w:p w14:paraId="35B51F57" w14:textId="77777777" w:rsidR="001F7E33" w:rsidRPr="00A77BFD" w:rsidRDefault="001F7E33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7" w:type="pct"/>
          </w:tcPr>
          <w:p w14:paraId="5D632C32" w14:textId="2001E9B3" w:rsidR="001F7E33" w:rsidRPr="00A77BFD" w:rsidRDefault="001F7E33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40A35B59" w14:textId="77777777" w:rsidR="001F7E33" w:rsidRPr="00A77BFD" w:rsidRDefault="001F7E33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</w:tcPr>
          <w:p w14:paraId="55F42F5C" w14:textId="046F45A8" w:rsidR="001F7E33" w:rsidRPr="00A77BFD" w:rsidRDefault="001F7E33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F7E33" w:rsidRPr="00A77BFD" w14:paraId="0ADC057B" w14:textId="77777777" w:rsidTr="001F7E33">
        <w:trPr>
          <w:trHeight w:val="399"/>
          <w:tblHeader/>
        </w:trPr>
        <w:tc>
          <w:tcPr>
            <w:tcW w:w="3000" w:type="pct"/>
          </w:tcPr>
          <w:p w14:paraId="73C292F3" w14:textId="77777777" w:rsidR="001F7E33" w:rsidRPr="00A77BFD" w:rsidRDefault="001F7E33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0" w:type="pct"/>
            <w:gridSpan w:val="3"/>
          </w:tcPr>
          <w:p w14:paraId="31CE67F2" w14:textId="77777777" w:rsidR="001F7E33" w:rsidRPr="00A77BFD" w:rsidRDefault="001F7E33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7E33" w:rsidRPr="00A77BFD" w14:paraId="6375B331" w14:textId="77777777" w:rsidTr="001F7E33">
        <w:trPr>
          <w:trHeight w:val="421"/>
        </w:trPr>
        <w:tc>
          <w:tcPr>
            <w:tcW w:w="3000" w:type="pct"/>
            <w:vAlign w:val="bottom"/>
          </w:tcPr>
          <w:p w14:paraId="35CB02F9" w14:textId="21D765FD" w:rsidR="001F7E33" w:rsidRPr="00A77BFD" w:rsidRDefault="001F7E33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1F070C57" w14:textId="77777777" w:rsidR="001F7E33" w:rsidRPr="00A77BFD" w:rsidRDefault="001F7E33" w:rsidP="002B295F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6C712119" w14:textId="77777777" w:rsidR="001F7E33" w:rsidRPr="00A77BFD" w:rsidRDefault="001F7E33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  <w:vAlign w:val="bottom"/>
          </w:tcPr>
          <w:p w14:paraId="4B0F9E76" w14:textId="77777777" w:rsidR="001F7E33" w:rsidRPr="00A77BFD" w:rsidRDefault="001F7E33" w:rsidP="002B295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F7E33" w:rsidRPr="00A77BFD" w14:paraId="0E068195" w14:textId="77777777" w:rsidTr="001F7E33">
        <w:trPr>
          <w:trHeight w:val="399"/>
        </w:trPr>
        <w:tc>
          <w:tcPr>
            <w:tcW w:w="3000" w:type="pct"/>
            <w:vAlign w:val="bottom"/>
          </w:tcPr>
          <w:p w14:paraId="356857D0" w14:textId="77777777" w:rsidR="001F7E33" w:rsidRPr="00A77BFD" w:rsidRDefault="001F7E33" w:rsidP="00A1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07" w:type="pct"/>
            <w:shd w:val="clear" w:color="auto" w:fill="auto"/>
          </w:tcPr>
          <w:p w14:paraId="08A4CB3C" w14:textId="13F525D1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5,676,981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51561F6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</w:tcPr>
          <w:p w14:paraId="105BF7CE" w14:textId="22512DC8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5,110,300</w:t>
            </w:r>
          </w:p>
        </w:tc>
      </w:tr>
      <w:tr w:rsidR="001F7E33" w:rsidRPr="00A77BFD" w14:paraId="4D90EE7B" w14:textId="77777777" w:rsidTr="001F7E33">
        <w:trPr>
          <w:trHeight w:val="330"/>
        </w:trPr>
        <w:tc>
          <w:tcPr>
            <w:tcW w:w="3000" w:type="pct"/>
            <w:vAlign w:val="bottom"/>
          </w:tcPr>
          <w:p w14:paraId="21093D7C" w14:textId="77777777" w:rsidR="001F7E33" w:rsidRPr="00A77BFD" w:rsidRDefault="001F7E33" w:rsidP="00A1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7" w:type="pct"/>
            <w:shd w:val="clear" w:color="auto" w:fill="auto"/>
          </w:tcPr>
          <w:p w14:paraId="2103D731" w14:textId="77777777" w:rsidR="001F7E33" w:rsidRPr="00A77BFD" w:rsidRDefault="001F7E33" w:rsidP="001F7E33">
            <w:pPr>
              <w:pStyle w:val="acctfourfigures"/>
              <w:tabs>
                <w:tab w:val="clear" w:pos="765"/>
                <w:tab w:val="decimal" w:pos="951"/>
                <w:tab w:val="decimal" w:pos="98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2B634214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pct"/>
            <w:shd w:val="clear" w:color="auto" w:fill="auto"/>
          </w:tcPr>
          <w:p w14:paraId="19EAB37D" w14:textId="77777777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F7E33" w:rsidRPr="00A77BFD" w14:paraId="1C488DD4" w14:textId="77777777" w:rsidTr="001F7E33">
        <w:trPr>
          <w:trHeight w:val="399"/>
        </w:trPr>
        <w:tc>
          <w:tcPr>
            <w:tcW w:w="3000" w:type="pct"/>
            <w:vAlign w:val="bottom"/>
          </w:tcPr>
          <w:p w14:paraId="254B6149" w14:textId="372B8239" w:rsidR="001F7E33" w:rsidRPr="00A77BFD" w:rsidRDefault="001F7E33" w:rsidP="00A1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007" w:type="pct"/>
            <w:shd w:val="clear" w:color="auto" w:fill="auto"/>
          </w:tcPr>
          <w:p w14:paraId="0A99F244" w14:textId="6CC52E33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3,555,90</w:t>
            </w:r>
            <w:r w:rsidR="00531EEE"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EEFCFAD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</w:tcPr>
          <w:p w14:paraId="60FF09CB" w14:textId="7A283FFE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3,186,493</w:t>
            </w:r>
          </w:p>
        </w:tc>
      </w:tr>
      <w:tr w:rsidR="001F7E33" w:rsidRPr="00A77BFD" w14:paraId="2E7A728D" w14:textId="77777777" w:rsidTr="001F7E33">
        <w:trPr>
          <w:trHeight w:val="399"/>
        </w:trPr>
        <w:tc>
          <w:tcPr>
            <w:tcW w:w="3000" w:type="pct"/>
            <w:vAlign w:val="bottom"/>
          </w:tcPr>
          <w:p w14:paraId="2675CBA5" w14:textId="77777777" w:rsidR="001F7E33" w:rsidRPr="00A77BFD" w:rsidRDefault="001F7E33" w:rsidP="00A1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77BFD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shd w:val="clear" w:color="auto" w:fill="auto"/>
          </w:tcPr>
          <w:p w14:paraId="3B0779D4" w14:textId="232A8C6F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(2,517,969)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8D98459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3BB70500" w14:textId="24317F72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(2,552,685)</w:t>
            </w:r>
          </w:p>
        </w:tc>
      </w:tr>
      <w:tr w:rsidR="001F7E33" w:rsidRPr="00A77BFD" w14:paraId="543578C4" w14:textId="77777777" w:rsidTr="001F7E33">
        <w:trPr>
          <w:trHeight w:val="411"/>
        </w:trPr>
        <w:tc>
          <w:tcPr>
            <w:tcW w:w="3000" w:type="pct"/>
          </w:tcPr>
          <w:p w14:paraId="2A89607E" w14:textId="7557C7CC" w:rsidR="001F7E33" w:rsidRPr="00A77BFD" w:rsidRDefault="001F7E33" w:rsidP="00A17EBE">
            <w:pPr>
              <w:pStyle w:val="BodyText2"/>
              <w:rPr>
                <w:b/>
                <w:bCs/>
                <w:cs/>
              </w:rPr>
            </w:pPr>
            <w:r w:rsidRPr="00A77BFD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10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988B" w14:textId="4D4ECF1D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1,037,93</w:t>
            </w:r>
            <w:r w:rsidR="00531EEE"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7D5EF41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85387" w14:textId="2449ABD5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633,808</w:t>
            </w:r>
          </w:p>
        </w:tc>
      </w:tr>
      <w:tr w:rsidR="001F7E33" w:rsidRPr="00A77BFD" w14:paraId="27BCD7BF" w14:textId="77777777" w:rsidTr="001F7E33">
        <w:trPr>
          <w:trHeight w:val="319"/>
        </w:trPr>
        <w:tc>
          <w:tcPr>
            <w:tcW w:w="3000" w:type="pct"/>
          </w:tcPr>
          <w:p w14:paraId="2266D218" w14:textId="77777777" w:rsidR="001F7E33" w:rsidRPr="00A77BFD" w:rsidRDefault="001F7E33" w:rsidP="00A17EBE">
            <w:pPr>
              <w:pStyle w:val="BodyText2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</w:tcPr>
          <w:p w14:paraId="53BD4BA7" w14:textId="4CD66D6D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200C2CFF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0E26F8A0" w14:textId="77777777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F7E33" w:rsidRPr="00A77BFD" w14:paraId="7F58973F" w14:textId="77777777" w:rsidTr="001F7E33">
        <w:trPr>
          <w:trHeight w:val="399"/>
        </w:trPr>
        <w:tc>
          <w:tcPr>
            <w:tcW w:w="3000" w:type="pct"/>
            <w:vAlign w:val="bottom"/>
          </w:tcPr>
          <w:p w14:paraId="12AD773B" w14:textId="5FA032F2" w:rsidR="001F7E33" w:rsidRPr="00A77BFD" w:rsidRDefault="001F7E33" w:rsidP="00A17EBE">
            <w:pPr>
              <w:pStyle w:val="BodyText2"/>
              <w:ind w:right="113"/>
              <w:rPr>
                <w:cs/>
                <w:lang w:val="en-US"/>
              </w:rPr>
            </w:pPr>
            <w:r w:rsidRPr="00A77BFD">
              <w:rPr>
                <w:rFonts w:hint="cs"/>
                <w:cs/>
              </w:rPr>
              <w:t>ลูกหนี้เงินประกันผลงานตามสัญญา</w:t>
            </w:r>
          </w:p>
        </w:tc>
        <w:tc>
          <w:tcPr>
            <w:tcW w:w="1007" w:type="pct"/>
            <w:tcBorders>
              <w:bottom w:val="double" w:sz="4" w:space="0" w:color="auto"/>
            </w:tcBorders>
            <w:shd w:val="clear" w:color="auto" w:fill="auto"/>
          </w:tcPr>
          <w:p w14:paraId="36CF3243" w14:textId="62225B63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102,688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5C8143F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4" w:type="pct"/>
            <w:tcBorders>
              <w:bottom w:val="double" w:sz="4" w:space="0" w:color="auto"/>
            </w:tcBorders>
            <w:shd w:val="clear" w:color="auto" w:fill="auto"/>
          </w:tcPr>
          <w:p w14:paraId="27BDA1E9" w14:textId="44F25E47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220,510</w:t>
            </w:r>
          </w:p>
        </w:tc>
      </w:tr>
      <w:tr w:rsidR="001F7E33" w:rsidRPr="00A77BFD" w14:paraId="621D2603" w14:textId="7ACBC2E5" w:rsidTr="001F7E33">
        <w:trPr>
          <w:trHeight w:val="319"/>
        </w:trPr>
        <w:tc>
          <w:tcPr>
            <w:tcW w:w="3000" w:type="pct"/>
          </w:tcPr>
          <w:p w14:paraId="0CEDC909" w14:textId="77777777" w:rsidR="001F7E33" w:rsidRPr="00A77BFD" w:rsidRDefault="001F7E33" w:rsidP="00A1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00" w:type="pct"/>
            <w:gridSpan w:val="3"/>
          </w:tcPr>
          <w:p w14:paraId="0E2AE52B" w14:textId="77777777" w:rsidR="001F7E33" w:rsidRPr="00A77BFD" w:rsidRDefault="001F7E33" w:rsidP="001F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1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E33" w:rsidRPr="00A77BFD" w14:paraId="2BC8FC9E" w14:textId="77777777" w:rsidTr="001F7E33">
        <w:trPr>
          <w:trHeight w:val="411"/>
        </w:trPr>
        <w:tc>
          <w:tcPr>
            <w:tcW w:w="3000" w:type="pct"/>
            <w:vAlign w:val="bottom"/>
          </w:tcPr>
          <w:p w14:paraId="0A75EDE9" w14:textId="30C037E4" w:rsidR="001F7E33" w:rsidRPr="00A77BFD" w:rsidRDefault="001F7E33" w:rsidP="00A1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164CFD01" w14:textId="77777777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2292C191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  <w:vAlign w:val="bottom"/>
          </w:tcPr>
          <w:p w14:paraId="7318A5F9" w14:textId="77777777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F7E33" w:rsidRPr="00A77BFD" w14:paraId="22B648CD" w14:textId="77777777" w:rsidTr="001F7E33">
        <w:trPr>
          <w:trHeight w:val="411"/>
        </w:trPr>
        <w:tc>
          <w:tcPr>
            <w:tcW w:w="3000" w:type="pct"/>
            <w:vAlign w:val="bottom"/>
          </w:tcPr>
          <w:p w14:paraId="58900659" w14:textId="77777777" w:rsidR="001F7E33" w:rsidRPr="00A77BFD" w:rsidRDefault="001F7E33" w:rsidP="00A1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07" w:type="pct"/>
            <w:shd w:val="clear" w:color="auto" w:fill="auto"/>
          </w:tcPr>
          <w:p w14:paraId="200660EB" w14:textId="6B4EB486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4,711,138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FC0DB08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</w:tcPr>
          <w:p w14:paraId="149F9C93" w14:textId="054EDB49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4,014,769</w:t>
            </w:r>
          </w:p>
        </w:tc>
      </w:tr>
      <w:tr w:rsidR="001F7E33" w:rsidRPr="00A77BFD" w14:paraId="5485479E" w14:textId="77777777" w:rsidTr="001F7E33">
        <w:trPr>
          <w:trHeight w:val="67"/>
        </w:trPr>
        <w:tc>
          <w:tcPr>
            <w:tcW w:w="3000" w:type="pct"/>
            <w:vAlign w:val="bottom"/>
          </w:tcPr>
          <w:p w14:paraId="4613AF99" w14:textId="77777777" w:rsidR="001F7E33" w:rsidRPr="00A77BFD" w:rsidRDefault="001F7E33" w:rsidP="00A1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166D9252" w14:textId="6FE895A1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04930BFD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  <w:vAlign w:val="bottom"/>
          </w:tcPr>
          <w:p w14:paraId="183FA53B" w14:textId="77777777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F7E33" w:rsidRPr="00A77BFD" w14:paraId="1B488849" w14:textId="77777777" w:rsidTr="001F7E33">
        <w:trPr>
          <w:trHeight w:val="399"/>
        </w:trPr>
        <w:tc>
          <w:tcPr>
            <w:tcW w:w="3000" w:type="pct"/>
            <w:vAlign w:val="bottom"/>
          </w:tcPr>
          <w:p w14:paraId="1E244375" w14:textId="592D0549" w:rsidR="001F7E33" w:rsidRPr="00A77BFD" w:rsidRDefault="001F7E33" w:rsidP="00A1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619F6F2A" w14:textId="5F77F768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3,984,316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C789219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</w:tcPr>
          <w:p w14:paraId="78899BE0" w14:textId="72977024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3,631,011</w:t>
            </w:r>
          </w:p>
        </w:tc>
      </w:tr>
      <w:tr w:rsidR="001F7E33" w:rsidRPr="00A77BFD" w14:paraId="07BA83E8" w14:textId="77777777" w:rsidTr="001F7E33">
        <w:trPr>
          <w:trHeight w:val="399"/>
        </w:trPr>
        <w:tc>
          <w:tcPr>
            <w:tcW w:w="3000" w:type="pct"/>
            <w:vAlign w:val="bottom"/>
          </w:tcPr>
          <w:p w14:paraId="48A122C6" w14:textId="2AA042DC" w:rsidR="001F7E33" w:rsidRPr="00A77BFD" w:rsidRDefault="001F7E33" w:rsidP="00A1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77BFD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shd w:val="clear" w:color="auto" w:fill="auto"/>
          </w:tcPr>
          <w:p w14:paraId="547DED38" w14:textId="185B466C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(3,499,234)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E02730D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3F04C7A3" w14:textId="52218B76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(3,146,355)</w:t>
            </w:r>
          </w:p>
        </w:tc>
      </w:tr>
      <w:tr w:rsidR="001F7E33" w:rsidRPr="00A77BFD" w14:paraId="5B7DD682" w14:textId="77777777" w:rsidTr="001F7E33">
        <w:trPr>
          <w:trHeight w:val="399"/>
        </w:trPr>
        <w:tc>
          <w:tcPr>
            <w:tcW w:w="3000" w:type="pct"/>
          </w:tcPr>
          <w:p w14:paraId="19630C5D" w14:textId="2F30AB18" w:rsidR="001F7E33" w:rsidRPr="00A77BFD" w:rsidRDefault="001F7E33" w:rsidP="00A17EBE">
            <w:pPr>
              <w:pStyle w:val="BodyText2"/>
              <w:rPr>
                <w:cs/>
              </w:rPr>
            </w:pP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EE7" w14:textId="24FDC109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485,082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A487D46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AB999" w14:textId="4149382D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484,656</w:t>
            </w:r>
          </w:p>
        </w:tc>
      </w:tr>
      <w:tr w:rsidR="001F7E33" w:rsidRPr="00A77BFD" w14:paraId="4EFE375E" w14:textId="77777777" w:rsidTr="001F7E33">
        <w:trPr>
          <w:trHeight w:val="399"/>
        </w:trPr>
        <w:tc>
          <w:tcPr>
            <w:tcW w:w="3000" w:type="pct"/>
          </w:tcPr>
          <w:p w14:paraId="059B0DAD" w14:textId="77777777" w:rsidR="001F7E33" w:rsidRPr="00A77BFD" w:rsidRDefault="001F7E33" w:rsidP="00A17EBE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65456" w14:textId="77777777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DFE2402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467A" w14:textId="77777777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F7E33" w:rsidRPr="00A77BFD" w14:paraId="54F3DA54" w14:textId="77777777" w:rsidTr="001F7E33">
        <w:trPr>
          <w:trHeight w:val="399"/>
        </w:trPr>
        <w:tc>
          <w:tcPr>
            <w:tcW w:w="3000" w:type="pct"/>
            <w:vAlign w:val="bottom"/>
          </w:tcPr>
          <w:p w14:paraId="099EE8F8" w14:textId="77777777" w:rsidR="001F7E33" w:rsidRPr="00A77BFD" w:rsidRDefault="001F7E33" w:rsidP="00A17EBE">
            <w:pPr>
              <w:pStyle w:val="BodyText2"/>
              <w:rPr>
                <w:cs/>
                <w:lang w:val="en-US"/>
              </w:rPr>
            </w:pPr>
            <w:r w:rsidRPr="00A77BFD">
              <w:rPr>
                <w:rFonts w:hint="cs"/>
                <w:cs/>
              </w:rPr>
              <w:t>เงินรับล่วงหน้าค่าก่อสร้าง</w:t>
            </w:r>
          </w:p>
        </w:tc>
        <w:tc>
          <w:tcPr>
            <w:tcW w:w="1007" w:type="pct"/>
            <w:shd w:val="clear" w:color="auto" w:fill="auto"/>
          </w:tcPr>
          <w:p w14:paraId="5F580511" w14:textId="5A1235E3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245,073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EC73B49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4" w:type="pct"/>
            <w:shd w:val="clear" w:color="auto" w:fill="auto"/>
          </w:tcPr>
          <w:p w14:paraId="4C3A3EC1" w14:textId="4AD29E29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44,754</w:t>
            </w:r>
          </w:p>
        </w:tc>
      </w:tr>
      <w:tr w:rsidR="001F7E33" w:rsidRPr="00A77BFD" w14:paraId="6A73C3A1" w14:textId="77777777" w:rsidTr="001F7E33">
        <w:trPr>
          <w:trHeight w:val="411"/>
        </w:trPr>
        <w:tc>
          <w:tcPr>
            <w:tcW w:w="3000" w:type="pct"/>
          </w:tcPr>
          <w:p w14:paraId="2A0BBD8E" w14:textId="19E1AD06" w:rsidR="001F7E33" w:rsidRPr="00A77BFD" w:rsidRDefault="001F7E33" w:rsidP="00A17EBE">
            <w:pPr>
              <w:pStyle w:val="BodyText2"/>
              <w:rPr>
                <w:b/>
                <w:bCs/>
                <w:cs/>
              </w:rPr>
            </w:pPr>
            <w:r w:rsidRPr="00A77BFD">
              <w:rPr>
                <w:rFonts w:hint="cs"/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0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538FC" w14:textId="33B055E9" w:rsidR="001F7E33" w:rsidRPr="00A77BFD" w:rsidRDefault="001F7E33" w:rsidP="001F7E3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730,155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917DAF1" w14:textId="77777777" w:rsidR="001F7E33" w:rsidRPr="00A77BFD" w:rsidRDefault="001F7E33" w:rsidP="00A1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6F649" w14:textId="42BB2F4D" w:rsidR="001F7E33" w:rsidRPr="00A77BFD" w:rsidRDefault="001F7E33" w:rsidP="001F7E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529,410</w:t>
            </w:r>
          </w:p>
        </w:tc>
      </w:tr>
    </w:tbl>
    <w:p w14:paraId="7FC5E961" w14:textId="77777777" w:rsidR="007D22E0" w:rsidRPr="00A77BFD" w:rsidRDefault="007D22E0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lang w:val="en-US"/>
        </w:rPr>
      </w:pPr>
    </w:p>
    <w:p w14:paraId="3C750C9C" w14:textId="6AD82F76" w:rsidR="00BA32B6" w:rsidRPr="00A77BFD" w:rsidRDefault="00BA32B6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/>
          <w:i/>
          <w:iCs/>
          <w:cs/>
        </w:rPr>
      </w:pPr>
      <w:bookmarkStart w:id="7" w:name="OLE_LINK1"/>
      <w:r w:rsidRPr="00A77BFD">
        <w:rPr>
          <w:rFonts w:asciiTheme="majorBidi" w:hAnsiTheme="majorBidi" w:cstheme="majorBidi"/>
          <w:i/>
          <w:iCs/>
          <w:cs/>
        </w:rPr>
        <w:t>รายได้ที่รับรู้ที่เกี่ยวข้องกับยอดคงเหลือตามสัญญา</w:t>
      </w:r>
    </w:p>
    <w:p w14:paraId="02A1C0A6" w14:textId="77777777" w:rsidR="00C20211" w:rsidRPr="00A77BFD" w:rsidRDefault="00C20211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/>
          <w:i/>
          <w:iCs/>
          <w:cs/>
        </w:rPr>
      </w:pPr>
    </w:p>
    <w:p w14:paraId="7A40218C" w14:textId="02973E8E" w:rsidR="00C03E10" w:rsidRPr="00A77BFD" w:rsidRDefault="00C03E10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i/>
          <w:iCs/>
          <w:lang w:val="en-US"/>
        </w:rPr>
      </w:pPr>
      <w:r w:rsidRPr="00A77BFD">
        <w:rPr>
          <w:rFonts w:asciiTheme="majorBidi" w:hAnsiTheme="majorBidi" w:cstheme="majorBidi"/>
          <w:cs/>
          <w:lang w:val="en-US"/>
        </w:rPr>
        <w:t xml:space="preserve">ในระหว่างปี </w:t>
      </w:r>
      <w:r w:rsidR="00CE4757" w:rsidRPr="00A77BFD">
        <w:rPr>
          <w:rFonts w:asciiTheme="majorBidi" w:hAnsiTheme="majorBidi" w:cstheme="majorBidi"/>
          <w:lang w:val="en-US"/>
        </w:rPr>
        <w:t>256</w:t>
      </w:r>
      <w:r w:rsidR="002B295F" w:rsidRPr="00A77BFD">
        <w:rPr>
          <w:rFonts w:asciiTheme="majorBidi" w:hAnsiTheme="majorBidi" w:cstheme="majorBidi"/>
          <w:lang w:val="en-US"/>
        </w:rPr>
        <w:t>6</w:t>
      </w:r>
      <w:r w:rsidR="00CE4757" w:rsidRPr="00A77BFD">
        <w:rPr>
          <w:rFonts w:asciiTheme="majorBidi" w:hAnsiTheme="majorBidi" w:cstheme="majorBidi"/>
          <w:cs/>
          <w:lang w:val="en-US"/>
        </w:rPr>
        <w:t xml:space="preserve"> </w:t>
      </w:r>
      <w:r w:rsidRPr="00A77BFD">
        <w:rPr>
          <w:rFonts w:asciiTheme="majorBidi" w:hAnsiTheme="majorBidi" w:cstheme="majorBidi"/>
          <w:cs/>
          <w:lang w:val="en-US"/>
        </w:rPr>
        <w:t>กลุ่มบริษัทรับรู้ยอดยกมาของหนี้สินที่เกิดจากสัญญาเป็นรายได้</w:t>
      </w:r>
      <w:r w:rsidR="0099051C" w:rsidRPr="00A77BFD">
        <w:rPr>
          <w:rFonts w:asciiTheme="majorBidi" w:hAnsiTheme="majorBidi" w:cstheme="majorBidi" w:hint="cs"/>
          <w:cs/>
          <w:lang w:val="en-US"/>
        </w:rPr>
        <w:t>จากการก่อสร้างและ</w:t>
      </w:r>
      <w:r w:rsidR="0099051C" w:rsidRPr="00A77BFD">
        <w:rPr>
          <w:rFonts w:asciiTheme="majorBidi" w:hAnsiTheme="majorBidi" w:cstheme="majorBidi"/>
          <w:cs/>
          <w:lang w:val="en-US"/>
        </w:rPr>
        <w:br/>
      </w:r>
      <w:r w:rsidR="0099051C" w:rsidRPr="00A77BFD">
        <w:rPr>
          <w:rFonts w:asciiTheme="majorBidi" w:hAnsiTheme="majorBidi" w:cstheme="majorBidi" w:hint="cs"/>
          <w:cs/>
          <w:lang w:val="en-US"/>
        </w:rPr>
        <w:t>การให้บริการ</w:t>
      </w:r>
      <w:r w:rsidRPr="00A77BFD">
        <w:rPr>
          <w:rFonts w:asciiTheme="majorBidi" w:hAnsiTheme="majorBidi" w:cstheme="majorBidi"/>
          <w:cs/>
          <w:lang w:val="en-US"/>
        </w:rPr>
        <w:t xml:space="preserve">จำนวน </w:t>
      </w:r>
      <w:r w:rsidR="005F68E6" w:rsidRPr="00A77BFD">
        <w:rPr>
          <w:rFonts w:asciiTheme="majorBidi" w:hAnsiTheme="majorBidi" w:cstheme="majorBidi"/>
          <w:lang w:val="en-US"/>
        </w:rPr>
        <w:t>51</w:t>
      </w:r>
      <w:r w:rsidR="00202108" w:rsidRPr="00A77BFD">
        <w:rPr>
          <w:rFonts w:asciiTheme="majorBidi" w:hAnsiTheme="majorBidi" w:cstheme="majorBidi"/>
          <w:lang w:val="en-US"/>
        </w:rPr>
        <w:t>9.45</w:t>
      </w:r>
      <w:r w:rsidR="00210A40" w:rsidRPr="00A77BFD">
        <w:rPr>
          <w:rFonts w:asciiTheme="majorBidi" w:hAnsiTheme="majorBidi" w:cstheme="majorBidi"/>
          <w:lang w:val="en-US"/>
        </w:rPr>
        <w:t xml:space="preserve"> </w:t>
      </w:r>
      <w:r w:rsidRPr="00A77BFD">
        <w:rPr>
          <w:rFonts w:asciiTheme="majorBidi" w:hAnsiTheme="majorBidi" w:cstheme="majorBidi"/>
          <w:cs/>
          <w:lang w:val="en-US"/>
        </w:rPr>
        <w:t>ล้านบาท</w:t>
      </w:r>
      <w:r w:rsidR="00D121CF" w:rsidRPr="00A77BFD">
        <w:rPr>
          <w:rFonts w:asciiTheme="majorBidi" w:hAnsiTheme="majorBidi" w:cstheme="majorBidi" w:hint="cs"/>
          <w:cs/>
          <w:lang w:val="en-US"/>
        </w:rPr>
        <w:t xml:space="preserve"> </w:t>
      </w:r>
      <w:r w:rsidR="00D121CF" w:rsidRPr="00A77BFD">
        <w:rPr>
          <w:rFonts w:asciiTheme="majorBidi" w:hAnsiTheme="majorBidi" w:cstheme="majorBidi"/>
          <w:i/>
          <w:iCs/>
          <w:cs/>
          <w:lang w:val="en-US"/>
        </w:rPr>
        <w:t>(</w:t>
      </w:r>
      <w:r w:rsidR="00D121CF" w:rsidRPr="00A77BFD">
        <w:rPr>
          <w:rFonts w:asciiTheme="majorBidi" w:hAnsiTheme="majorBidi" w:cstheme="majorBidi"/>
          <w:i/>
          <w:iCs/>
          <w:lang w:val="en-US"/>
        </w:rPr>
        <w:t>256</w:t>
      </w:r>
      <w:r w:rsidR="002B295F" w:rsidRPr="00A77BFD">
        <w:rPr>
          <w:rFonts w:asciiTheme="majorBidi" w:hAnsiTheme="majorBidi" w:cstheme="majorBidi"/>
          <w:i/>
          <w:iCs/>
          <w:lang w:val="en-US"/>
        </w:rPr>
        <w:t>5</w:t>
      </w:r>
      <w:r w:rsidR="00D121CF" w:rsidRPr="00A77BFD">
        <w:rPr>
          <w:rFonts w:asciiTheme="majorBidi" w:hAnsiTheme="majorBidi" w:cstheme="majorBidi"/>
          <w:i/>
          <w:iCs/>
          <w:cs/>
          <w:lang w:val="en-US"/>
        </w:rPr>
        <w:t xml:space="preserve">: </w:t>
      </w:r>
      <w:r w:rsidR="002B295F" w:rsidRPr="00A77BFD">
        <w:rPr>
          <w:rFonts w:asciiTheme="majorBidi" w:hAnsiTheme="majorBidi" w:cstheme="majorBidi"/>
          <w:i/>
          <w:iCs/>
          <w:lang w:val="en-US"/>
        </w:rPr>
        <w:t>260.51</w:t>
      </w:r>
      <w:r w:rsidR="00D121CF" w:rsidRPr="00A77BFD">
        <w:rPr>
          <w:rFonts w:asciiTheme="majorBidi" w:hAnsiTheme="majorBidi" w:cstheme="majorBidi" w:hint="cs"/>
          <w:i/>
          <w:iCs/>
          <w:cs/>
          <w:lang w:val="en-US"/>
        </w:rPr>
        <w:t xml:space="preserve"> ล้านบาท</w:t>
      </w:r>
      <w:r w:rsidR="00D121CF" w:rsidRPr="00A77BFD">
        <w:rPr>
          <w:rFonts w:asciiTheme="majorBidi" w:hAnsiTheme="majorBidi" w:cstheme="majorBidi"/>
          <w:i/>
          <w:iCs/>
          <w:cs/>
          <w:lang w:val="en-US"/>
        </w:rPr>
        <w:t>)</w:t>
      </w:r>
    </w:p>
    <w:p w14:paraId="58A18751" w14:textId="0F738867" w:rsidR="00886620" w:rsidRPr="00A77BFD" w:rsidRDefault="00886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</w:rPr>
        <w:br w:type="page"/>
      </w:r>
    </w:p>
    <w:p w14:paraId="2ED2E3D0" w14:textId="3D1FB1F1" w:rsidR="00BA32B6" w:rsidRPr="00A77BFD" w:rsidRDefault="00BA32B6" w:rsidP="00E97EFF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i/>
          <w:iCs/>
          <w:cs/>
        </w:rPr>
      </w:pPr>
      <w:r w:rsidRPr="00A77BFD">
        <w:rPr>
          <w:rFonts w:asciiTheme="majorBidi" w:hAnsiTheme="majorBidi" w:cstheme="majorBidi"/>
          <w:i/>
          <w:iCs/>
          <w:cs/>
        </w:rPr>
        <w:t>รายได้ที่คาดว่าจะรับรู้</w:t>
      </w:r>
      <w:r w:rsidR="006156C3" w:rsidRPr="00A77BFD">
        <w:rPr>
          <w:rFonts w:asciiTheme="majorBidi" w:hAnsiTheme="majorBidi" w:cstheme="majorBidi" w:hint="cs"/>
          <w:i/>
          <w:iCs/>
          <w:cs/>
        </w:rPr>
        <w:t>ในอนาคตจาก</w:t>
      </w:r>
      <w:r w:rsidRPr="00A77BFD">
        <w:rPr>
          <w:rFonts w:asciiTheme="majorBidi" w:hAnsiTheme="majorBidi" w:cstheme="majorBidi"/>
          <w:i/>
          <w:iCs/>
          <w:cs/>
        </w:rPr>
        <w:t>ภาระที่ยังปฏิบัติไม่เสร็จสิ</w:t>
      </w:r>
      <w:r w:rsidR="00987E0C" w:rsidRPr="00A77BFD">
        <w:rPr>
          <w:rFonts w:asciiTheme="majorBidi" w:hAnsiTheme="majorBidi" w:cstheme="majorBidi" w:hint="cs"/>
          <w:i/>
          <w:iCs/>
          <w:cs/>
        </w:rPr>
        <w:t>้</w:t>
      </w:r>
      <w:r w:rsidRPr="00A77BFD">
        <w:rPr>
          <w:rFonts w:asciiTheme="majorBidi" w:hAnsiTheme="majorBidi" w:cstheme="majorBidi"/>
          <w:i/>
          <w:iCs/>
          <w:cs/>
        </w:rPr>
        <w:t>น</w:t>
      </w:r>
    </w:p>
    <w:p w14:paraId="3B870FBC" w14:textId="77777777" w:rsidR="00C20211" w:rsidRPr="00A77BFD" w:rsidRDefault="00C20211" w:rsidP="007D2605">
      <w:pPr>
        <w:pStyle w:val="BodyText2"/>
        <w:tabs>
          <w:tab w:val="left" w:pos="540"/>
          <w:tab w:val="left" w:pos="810"/>
        </w:tabs>
        <w:rPr>
          <w:rFonts w:asciiTheme="majorBidi" w:hAnsiTheme="majorBidi"/>
          <w:i/>
          <w:iCs/>
          <w:cs/>
        </w:rPr>
      </w:pPr>
    </w:p>
    <w:p w14:paraId="6B7A7581" w14:textId="62E82C36" w:rsidR="00BA32B6" w:rsidRPr="00A77BFD" w:rsidRDefault="00BA32B6" w:rsidP="007D2605">
      <w:pPr>
        <w:pStyle w:val="BodyText2"/>
        <w:tabs>
          <w:tab w:val="left" w:pos="540"/>
          <w:tab w:val="left" w:pos="900"/>
          <w:tab w:val="left" w:pos="990"/>
        </w:tabs>
        <w:ind w:left="540"/>
        <w:rPr>
          <w:rFonts w:asciiTheme="majorBidi" w:hAnsiTheme="majorBidi" w:cstheme="majorBidi"/>
          <w:cs/>
        </w:rPr>
      </w:pPr>
      <w:r w:rsidRPr="00A77BFD">
        <w:rPr>
          <w:rFonts w:asciiTheme="majorBidi" w:hAnsiTheme="majorBidi" w:cstheme="majorBidi"/>
          <w:cs/>
        </w:rPr>
        <w:t xml:space="preserve">ณ วันที่ </w:t>
      </w:r>
      <w:r w:rsidR="008B1ADF" w:rsidRPr="00A77BFD">
        <w:rPr>
          <w:rFonts w:asciiTheme="majorBidi" w:hAnsiTheme="majorBidi" w:cstheme="majorBidi"/>
          <w:lang w:val="en-US"/>
        </w:rPr>
        <w:t>31</w:t>
      </w:r>
      <w:r w:rsidRPr="00A77BFD">
        <w:rPr>
          <w:rFonts w:asciiTheme="majorBidi" w:hAnsiTheme="majorBidi" w:cstheme="majorBidi"/>
          <w:cs/>
        </w:rPr>
        <w:t xml:space="preserve"> ธันวาคม </w:t>
      </w:r>
      <w:r w:rsidR="00CE4757" w:rsidRPr="00A77BFD">
        <w:rPr>
          <w:rFonts w:asciiTheme="majorBidi" w:hAnsiTheme="majorBidi" w:cstheme="majorBidi"/>
          <w:lang w:val="en-US"/>
        </w:rPr>
        <w:t>256</w:t>
      </w:r>
      <w:r w:rsidR="002B295F" w:rsidRPr="00A77BFD">
        <w:rPr>
          <w:rFonts w:asciiTheme="majorBidi" w:hAnsiTheme="majorBidi" w:cstheme="majorBidi"/>
          <w:lang w:val="en-US"/>
        </w:rPr>
        <w:t>6</w:t>
      </w:r>
      <w:r w:rsidR="00980F87" w:rsidRPr="00A77BFD">
        <w:rPr>
          <w:rFonts w:asciiTheme="majorBidi" w:hAnsiTheme="majorBidi" w:cstheme="majorBidi"/>
          <w:lang w:val="en-US"/>
        </w:rPr>
        <w:t xml:space="preserve"> </w:t>
      </w:r>
      <w:r w:rsidRPr="00A77BFD">
        <w:rPr>
          <w:rFonts w:asciiTheme="majorBidi" w:hAnsiTheme="majorBidi" w:cstheme="majorBidi"/>
          <w:cs/>
        </w:rPr>
        <w:t>กลุ่มบริษัทมีรายได้ที่คาดว่าจะรับรู้ในอนาคต</w:t>
      </w:r>
      <w:r w:rsidR="006156C3" w:rsidRPr="00A77BFD">
        <w:rPr>
          <w:rFonts w:asciiTheme="majorBidi" w:hAnsiTheme="majorBidi" w:cstheme="majorBidi" w:hint="cs"/>
          <w:cs/>
        </w:rPr>
        <w:t>จาก</w:t>
      </w:r>
      <w:r w:rsidRPr="00A77BFD">
        <w:rPr>
          <w:rFonts w:asciiTheme="majorBidi" w:hAnsiTheme="majorBidi" w:cstheme="majorBidi"/>
          <w:cs/>
        </w:rPr>
        <w:t>ภาระที่ยังปฏิบัติ</w:t>
      </w:r>
      <w:r w:rsidR="006156C3" w:rsidRPr="00A77BFD">
        <w:rPr>
          <w:rFonts w:asciiTheme="majorBidi" w:hAnsiTheme="majorBidi" w:cstheme="majorBidi" w:hint="cs"/>
          <w:cs/>
        </w:rPr>
        <w:t>ไม่</w:t>
      </w:r>
      <w:r w:rsidRPr="00A77BFD">
        <w:rPr>
          <w:rFonts w:asciiTheme="majorBidi" w:hAnsiTheme="majorBidi" w:cstheme="majorBidi"/>
          <w:cs/>
        </w:rPr>
        <w:t>เสร็จสิ้น</w:t>
      </w:r>
      <w:r w:rsidR="006156C3" w:rsidRPr="00A77BFD">
        <w:rPr>
          <w:rFonts w:asciiTheme="majorBidi" w:hAnsiTheme="majorBidi" w:cstheme="majorBidi" w:hint="cs"/>
          <w:cs/>
        </w:rPr>
        <w:t>ของสัญญาที่ทำกับลูกค้า</w:t>
      </w:r>
      <w:r w:rsidRPr="00A77BFD">
        <w:rPr>
          <w:rFonts w:asciiTheme="majorBidi" w:hAnsiTheme="majorBidi" w:cstheme="majorBidi"/>
          <w:cs/>
        </w:rPr>
        <w:t xml:space="preserve">เป็นจำนวน </w:t>
      </w:r>
      <w:r w:rsidR="00926B06" w:rsidRPr="00A77BFD">
        <w:rPr>
          <w:rFonts w:asciiTheme="majorBidi" w:hAnsiTheme="majorBidi" w:cstheme="majorBidi"/>
          <w:lang w:val="en-US"/>
        </w:rPr>
        <w:t>3,</w:t>
      </w:r>
      <w:r w:rsidR="005F68E6" w:rsidRPr="00A77BFD">
        <w:rPr>
          <w:rFonts w:asciiTheme="majorBidi" w:hAnsiTheme="majorBidi" w:cstheme="majorBidi"/>
          <w:lang w:val="en-US"/>
        </w:rPr>
        <w:t>330.86</w:t>
      </w:r>
      <w:r w:rsidR="0004529C" w:rsidRPr="00A77BFD">
        <w:rPr>
          <w:rFonts w:asciiTheme="majorBidi" w:hAnsiTheme="majorBidi" w:cstheme="majorBidi"/>
          <w:lang w:val="en-US"/>
        </w:rPr>
        <w:t xml:space="preserve"> </w:t>
      </w:r>
      <w:r w:rsidR="009C2ABB" w:rsidRPr="00A77BFD">
        <w:rPr>
          <w:rFonts w:asciiTheme="majorBidi" w:hAnsiTheme="majorBidi" w:cstheme="majorBidi"/>
          <w:cs/>
        </w:rPr>
        <w:t>ล้านบาท</w:t>
      </w:r>
      <w:r w:rsidR="009C2ABB" w:rsidRPr="00A77BFD">
        <w:rPr>
          <w:rFonts w:asciiTheme="majorBidi" w:hAnsiTheme="majorBidi" w:cstheme="majorBidi"/>
          <w:lang w:val="en-US"/>
        </w:rPr>
        <w:t xml:space="preserve"> </w:t>
      </w:r>
      <w:r w:rsidR="00803560" w:rsidRPr="00A77BFD">
        <w:rPr>
          <w:rFonts w:asciiTheme="majorBidi" w:hAnsiTheme="majorBidi" w:cstheme="majorBidi"/>
          <w:i/>
          <w:iCs/>
          <w:lang w:val="en-US"/>
        </w:rPr>
        <w:t>(256</w:t>
      </w:r>
      <w:r w:rsidR="002B295F" w:rsidRPr="00A77BFD">
        <w:rPr>
          <w:rFonts w:asciiTheme="majorBidi" w:hAnsiTheme="majorBidi" w:cstheme="majorBidi"/>
          <w:i/>
          <w:iCs/>
          <w:lang w:val="en-US"/>
        </w:rPr>
        <w:t>5</w:t>
      </w:r>
      <w:r w:rsidR="00803560" w:rsidRPr="00A77BFD">
        <w:rPr>
          <w:rFonts w:asciiTheme="majorBidi" w:hAnsiTheme="majorBidi" w:cstheme="majorBidi"/>
          <w:i/>
          <w:iCs/>
          <w:lang w:val="en-US"/>
        </w:rPr>
        <w:t xml:space="preserve">: </w:t>
      </w:r>
      <w:r w:rsidR="002B295F" w:rsidRPr="00A77BFD">
        <w:rPr>
          <w:rFonts w:asciiTheme="majorBidi" w:hAnsiTheme="majorBidi" w:cstheme="majorBidi"/>
          <w:i/>
          <w:iCs/>
          <w:lang w:val="en-US"/>
        </w:rPr>
        <w:t>2,692.97</w:t>
      </w:r>
      <w:r w:rsidR="00980F87" w:rsidRPr="00A77BFD">
        <w:rPr>
          <w:rFonts w:asciiTheme="majorBidi" w:hAnsiTheme="majorBidi" w:cstheme="majorBidi"/>
          <w:lang w:val="en-US"/>
        </w:rPr>
        <w:t xml:space="preserve"> </w:t>
      </w:r>
      <w:r w:rsidR="00803560" w:rsidRPr="00A77BFD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803560" w:rsidRPr="00A77BFD">
        <w:rPr>
          <w:rFonts w:asciiTheme="majorBidi" w:hAnsiTheme="majorBidi" w:cstheme="majorBidi"/>
          <w:i/>
          <w:iCs/>
          <w:lang w:val="en-US"/>
        </w:rPr>
        <w:t>)</w:t>
      </w:r>
      <w:r w:rsidR="00803560" w:rsidRPr="00A77BFD">
        <w:rPr>
          <w:rFonts w:asciiTheme="majorBidi" w:hAnsiTheme="majorBidi" w:cstheme="majorBidi"/>
          <w:lang w:val="en-US"/>
        </w:rPr>
        <w:t xml:space="preserve"> </w:t>
      </w:r>
      <w:r w:rsidRPr="00A77BFD">
        <w:rPr>
          <w:rFonts w:asciiTheme="majorBidi" w:hAnsiTheme="majorBidi" w:cstheme="majorBidi"/>
          <w:cs/>
        </w:rPr>
        <w:t xml:space="preserve">ซึ่งคาดว่าจะรับรู้เป็นรายได้ในปี </w:t>
      </w:r>
      <w:r w:rsidR="005F68E6" w:rsidRPr="00A77BFD">
        <w:rPr>
          <w:rFonts w:asciiTheme="majorBidi" w:hAnsiTheme="majorBidi" w:cstheme="majorBidi"/>
          <w:lang w:val="en-US"/>
        </w:rPr>
        <w:t>2567</w:t>
      </w:r>
      <w:r w:rsidR="00E15CF1" w:rsidRPr="00A77BFD">
        <w:rPr>
          <w:rFonts w:asciiTheme="majorBidi" w:hAnsiTheme="majorBidi" w:cstheme="majorBidi"/>
          <w:lang w:val="en-US"/>
        </w:rPr>
        <w:t xml:space="preserve"> </w:t>
      </w:r>
      <w:r w:rsidR="00A41FA4" w:rsidRPr="00A77BFD">
        <w:rPr>
          <w:rFonts w:asciiTheme="majorBidi" w:hAnsiTheme="majorBidi" w:cstheme="majorBidi"/>
          <w:lang w:val="en-US"/>
        </w:rPr>
        <w:t xml:space="preserve">- </w:t>
      </w:r>
      <w:r w:rsidR="005F68E6" w:rsidRPr="00A77BFD">
        <w:rPr>
          <w:rFonts w:asciiTheme="majorBidi" w:hAnsiTheme="majorBidi" w:cstheme="majorBidi"/>
          <w:lang w:val="en-US"/>
        </w:rPr>
        <w:t>2568</w:t>
      </w:r>
      <w:r w:rsidR="0004529C" w:rsidRPr="00A77BFD">
        <w:rPr>
          <w:rFonts w:asciiTheme="majorBidi" w:hAnsiTheme="majorBidi" w:hint="cs"/>
          <w:cs/>
        </w:rPr>
        <w:t xml:space="preserve"> </w:t>
      </w:r>
      <w:r w:rsidR="00803560" w:rsidRPr="00A77BFD">
        <w:rPr>
          <w:rFonts w:asciiTheme="majorBidi" w:hAnsiTheme="majorBidi"/>
          <w:i/>
          <w:iCs/>
          <w:cs/>
        </w:rPr>
        <w:t>(</w:t>
      </w:r>
      <w:r w:rsidR="00600C6C" w:rsidRPr="00A77BFD">
        <w:rPr>
          <w:rFonts w:asciiTheme="majorBidi" w:hAnsiTheme="majorBidi"/>
          <w:i/>
          <w:iCs/>
          <w:lang w:val="en-US"/>
        </w:rPr>
        <w:t>256</w:t>
      </w:r>
      <w:r w:rsidR="002B295F" w:rsidRPr="00A77BFD">
        <w:rPr>
          <w:rFonts w:asciiTheme="majorBidi" w:hAnsiTheme="majorBidi"/>
          <w:i/>
          <w:iCs/>
          <w:lang w:val="en-US"/>
        </w:rPr>
        <w:t>5</w:t>
      </w:r>
      <w:r w:rsidR="00803560" w:rsidRPr="00A77BFD">
        <w:rPr>
          <w:rFonts w:asciiTheme="majorBidi" w:hAnsiTheme="majorBidi"/>
          <w:i/>
          <w:iCs/>
          <w:cs/>
        </w:rPr>
        <w:t xml:space="preserve">: </w:t>
      </w:r>
      <w:r w:rsidR="00980F87" w:rsidRPr="00A77BFD">
        <w:rPr>
          <w:rFonts w:asciiTheme="majorBidi" w:hAnsiTheme="majorBidi" w:cstheme="majorBidi"/>
          <w:i/>
          <w:iCs/>
          <w:lang w:val="en-US"/>
        </w:rPr>
        <w:t>256</w:t>
      </w:r>
      <w:r w:rsidR="002B295F" w:rsidRPr="00A77BFD">
        <w:rPr>
          <w:rFonts w:asciiTheme="majorBidi" w:hAnsiTheme="majorBidi" w:cstheme="majorBidi"/>
          <w:i/>
          <w:iCs/>
          <w:lang w:val="en-US"/>
        </w:rPr>
        <w:t>6</w:t>
      </w:r>
      <w:r w:rsidR="00980F87" w:rsidRPr="00A77BFD">
        <w:rPr>
          <w:rFonts w:asciiTheme="majorBidi" w:hAnsiTheme="majorBidi" w:cstheme="majorBidi" w:hint="cs"/>
          <w:i/>
          <w:iCs/>
          <w:cs/>
          <w:lang w:val="en-US"/>
        </w:rPr>
        <w:t xml:space="preserve"> </w:t>
      </w:r>
      <w:r w:rsidR="00980F87" w:rsidRPr="00A77BFD">
        <w:rPr>
          <w:rFonts w:asciiTheme="majorBidi" w:hAnsiTheme="majorBidi" w:cstheme="majorBidi" w:hint="cs"/>
          <w:i/>
          <w:iCs/>
          <w:cs/>
        </w:rPr>
        <w:t xml:space="preserve">- </w:t>
      </w:r>
      <w:r w:rsidR="00980F87" w:rsidRPr="00A77BFD">
        <w:rPr>
          <w:rFonts w:asciiTheme="majorBidi" w:hAnsiTheme="majorBidi" w:cstheme="majorBidi"/>
          <w:i/>
          <w:iCs/>
          <w:lang w:val="en-US"/>
        </w:rPr>
        <w:t>256</w:t>
      </w:r>
      <w:r w:rsidR="002B295F" w:rsidRPr="00A77BFD">
        <w:rPr>
          <w:rFonts w:asciiTheme="majorBidi" w:hAnsiTheme="majorBidi"/>
          <w:i/>
          <w:iCs/>
          <w:lang w:val="en-US"/>
        </w:rPr>
        <w:t>7</w:t>
      </w:r>
      <w:r w:rsidR="00803560" w:rsidRPr="00A77BFD">
        <w:rPr>
          <w:rFonts w:asciiTheme="majorBidi" w:hAnsiTheme="majorBidi"/>
          <w:i/>
          <w:iCs/>
          <w:cs/>
        </w:rPr>
        <w:t>)</w:t>
      </w:r>
    </w:p>
    <w:bookmarkEnd w:id="7"/>
    <w:p w14:paraId="188B3C4C" w14:textId="77777777" w:rsidR="000E0191" w:rsidRPr="00A77BFD" w:rsidRDefault="000E0191" w:rsidP="007D2605">
      <w:pPr>
        <w:pStyle w:val="BodyText2"/>
        <w:tabs>
          <w:tab w:val="left" w:pos="540"/>
        </w:tabs>
        <w:rPr>
          <w:rFonts w:asciiTheme="majorHAnsi" w:hAnsiTheme="majorHAnsi" w:cstheme="majorHAnsi"/>
          <w:lang w:val="en-US"/>
        </w:rPr>
      </w:pPr>
    </w:p>
    <w:p w14:paraId="611088E8" w14:textId="15C4DEE3" w:rsidR="00163B86" w:rsidRPr="00A77BFD" w:rsidRDefault="00163B86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rFonts w:hint="cs"/>
          <w:b/>
          <w:bCs/>
          <w:cs/>
        </w:rPr>
        <w:t>สินค้าคงเหลือ</w:t>
      </w:r>
    </w:p>
    <w:p w14:paraId="7A5D323A" w14:textId="77B1D2C4" w:rsidR="00163B86" w:rsidRPr="00A77BFD" w:rsidRDefault="00163B86" w:rsidP="007D2605">
      <w:pPr>
        <w:pStyle w:val="BodyText2"/>
        <w:rPr>
          <w:b/>
          <w:bCs/>
          <w:lang w:val="en-US"/>
        </w:rPr>
      </w:pPr>
    </w:p>
    <w:tbl>
      <w:tblPr>
        <w:tblW w:w="92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48"/>
        <w:gridCol w:w="264"/>
        <w:gridCol w:w="1162"/>
        <w:gridCol w:w="271"/>
        <w:gridCol w:w="1250"/>
        <w:gridCol w:w="261"/>
        <w:gridCol w:w="1170"/>
      </w:tblGrid>
      <w:tr w:rsidR="00163B86" w:rsidRPr="00A77BFD" w14:paraId="2B53F078" w14:textId="77777777" w:rsidTr="00934C3C">
        <w:trPr>
          <w:cantSplit/>
          <w:trHeight w:val="20"/>
          <w:tblHeader/>
        </w:trPr>
        <w:tc>
          <w:tcPr>
            <w:tcW w:w="3600" w:type="dxa"/>
          </w:tcPr>
          <w:p w14:paraId="19EF9E59" w14:textId="77777777" w:rsidR="00163B86" w:rsidRPr="00A77BFD" w:rsidRDefault="00163B86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74" w:type="dxa"/>
            <w:gridSpan w:val="3"/>
            <w:hideMark/>
          </w:tcPr>
          <w:p w14:paraId="189A6911" w14:textId="77777777" w:rsidR="00163B86" w:rsidRPr="00A77BFD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6BD7582" w14:textId="77777777" w:rsidR="00163B86" w:rsidRPr="00A77BFD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1" w:type="dxa"/>
            <w:gridSpan w:val="3"/>
            <w:hideMark/>
          </w:tcPr>
          <w:p w14:paraId="5D51EF3D" w14:textId="77777777" w:rsidR="00163B86" w:rsidRPr="00A77BFD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DB6" w:rsidRPr="00A77BFD" w14:paraId="29BED96D" w14:textId="77777777" w:rsidTr="00934C3C">
        <w:trPr>
          <w:cantSplit/>
          <w:trHeight w:val="80"/>
          <w:tblHeader/>
        </w:trPr>
        <w:tc>
          <w:tcPr>
            <w:tcW w:w="3600" w:type="dxa"/>
          </w:tcPr>
          <w:p w14:paraId="4E3D085B" w14:textId="77777777" w:rsidR="00E40DB6" w:rsidRPr="00A77BFD" w:rsidRDefault="00E40DB6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16765FF5" w14:textId="79345A1F" w:rsidR="00E40DB6" w:rsidRPr="00A77BFD" w:rsidRDefault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B295F"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564BE5C3" w14:textId="77777777" w:rsidR="00E40DB6" w:rsidRPr="00A77BFD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8BA46AD" w14:textId="68725776" w:rsidR="00E40DB6" w:rsidRPr="00A77BFD" w:rsidRDefault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B295F"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D3636B5" w14:textId="77777777" w:rsidR="00E40DB6" w:rsidRPr="00A77BFD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</w:tcPr>
          <w:p w14:paraId="03DDB21F" w14:textId="059241FB" w:rsidR="00E40DB6" w:rsidRPr="00A77BFD" w:rsidRDefault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B295F"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6B07061B" w14:textId="77777777" w:rsidR="00E40DB6" w:rsidRPr="00A77BFD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823884" w14:textId="56F9F42D" w:rsidR="00E40DB6" w:rsidRPr="00A77BFD" w:rsidRDefault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B295F"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163B86" w:rsidRPr="00A77BFD" w14:paraId="2F985CF9" w14:textId="77777777" w:rsidTr="00934C3C">
        <w:trPr>
          <w:cantSplit/>
          <w:trHeight w:val="20"/>
          <w:tblHeader/>
        </w:trPr>
        <w:tc>
          <w:tcPr>
            <w:tcW w:w="3600" w:type="dxa"/>
          </w:tcPr>
          <w:p w14:paraId="19A7EA4A" w14:textId="77777777" w:rsidR="00163B86" w:rsidRPr="00A77BFD" w:rsidRDefault="00163B86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26" w:type="dxa"/>
            <w:gridSpan w:val="7"/>
            <w:hideMark/>
          </w:tcPr>
          <w:p w14:paraId="59D3DB7E" w14:textId="77777777" w:rsidR="00163B86" w:rsidRPr="00A77BFD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95F" w:rsidRPr="00A77BFD" w14:paraId="21E24850" w14:textId="77777777" w:rsidTr="00934C3C">
        <w:trPr>
          <w:cantSplit/>
          <w:trHeight w:val="20"/>
        </w:trPr>
        <w:tc>
          <w:tcPr>
            <w:tcW w:w="3600" w:type="dxa"/>
            <w:hideMark/>
          </w:tcPr>
          <w:p w14:paraId="03337B07" w14:textId="77777777" w:rsidR="002B295F" w:rsidRPr="00A77BFD" w:rsidRDefault="002B295F" w:rsidP="002B29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</w:t>
            </w:r>
            <w:r w:rsidRPr="00A77BF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248" w:type="dxa"/>
          </w:tcPr>
          <w:p w14:paraId="6903625B" w14:textId="0FD2265C" w:rsidR="002B295F" w:rsidRPr="00A77BFD" w:rsidRDefault="0049600A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1E11A59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hideMark/>
          </w:tcPr>
          <w:p w14:paraId="73BC9847" w14:textId="37F5298B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23,787</w:t>
            </w:r>
          </w:p>
        </w:tc>
        <w:tc>
          <w:tcPr>
            <w:tcW w:w="271" w:type="dxa"/>
          </w:tcPr>
          <w:p w14:paraId="252AD4BB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772FC400" w14:textId="16D3AC9C" w:rsidR="002B295F" w:rsidRPr="00A77BFD" w:rsidRDefault="00F421C2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E7F2B6F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22FD7" w14:textId="342EDB30" w:rsidR="002B295F" w:rsidRPr="00A77BFD" w:rsidRDefault="002B295F" w:rsidP="002B29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3,971</w:t>
            </w:r>
          </w:p>
        </w:tc>
      </w:tr>
      <w:tr w:rsidR="002B295F" w:rsidRPr="00A77BFD" w14:paraId="68372797" w14:textId="77777777" w:rsidTr="00934C3C">
        <w:trPr>
          <w:cantSplit/>
          <w:trHeight w:val="20"/>
        </w:trPr>
        <w:tc>
          <w:tcPr>
            <w:tcW w:w="3600" w:type="dxa"/>
            <w:hideMark/>
          </w:tcPr>
          <w:p w14:paraId="00FCECA0" w14:textId="77777777" w:rsidR="002B295F" w:rsidRPr="00A77BFD" w:rsidRDefault="002B295F" w:rsidP="002B295F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A77BF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ถังแก๊สติดตั้งและ</w:t>
            </w:r>
            <w:r w:rsidRPr="00A77BFD">
              <w:rPr>
                <w:rFonts w:asciiTheme="majorBidi" w:hAnsiTheme="majorBidi"/>
                <w:sz w:val="30"/>
                <w:szCs w:val="30"/>
              </w:rPr>
              <w:br/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248" w:type="dxa"/>
          </w:tcPr>
          <w:p w14:paraId="3A7F608B" w14:textId="77777777" w:rsidR="008B6583" w:rsidRPr="00A77BFD" w:rsidRDefault="008B6583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0E5526" w14:textId="2FF3E405" w:rsidR="002B295F" w:rsidRPr="00A77BFD" w:rsidRDefault="0049600A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7,664</w:t>
            </w:r>
          </w:p>
        </w:tc>
        <w:tc>
          <w:tcPr>
            <w:tcW w:w="264" w:type="dxa"/>
          </w:tcPr>
          <w:p w14:paraId="7AE54DEC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hideMark/>
          </w:tcPr>
          <w:p w14:paraId="46A57992" w14:textId="6A682147" w:rsidR="002B295F" w:rsidRPr="00A77BFD" w:rsidRDefault="002B295F" w:rsidP="00F421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3B3982" w14:textId="50F9358E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7,992</w:t>
            </w:r>
          </w:p>
        </w:tc>
        <w:tc>
          <w:tcPr>
            <w:tcW w:w="271" w:type="dxa"/>
          </w:tcPr>
          <w:p w14:paraId="151A256B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0E0C4AEB" w14:textId="77777777" w:rsidR="008B6583" w:rsidRPr="00A77BFD" w:rsidRDefault="008B6583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1A30A5" w14:textId="43A78E56" w:rsidR="002B295F" w:rsidRPr="00A77BFD" w:rsidRDefault="00F421C2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2C8FB51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7BA2A" w14:textId="77777777" w:rsidR="002B295F" w:rsidRPr="00A77BFD" w:rsidRDefault="002B295F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966F43" w14:textId="13CDC629" w:rsidR="002B295F" w:rsidRPr="00A77BFD" w:rsidRDefault="002B295F" w:rsidP="005F68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95F" w:rsidRPr="00A77BFD" w14:paraId="37A683AC" w14:textId="77777777" w:rsidTr="00934C3C">
        <w:trPr>
          <w:cantSplit/>
          <w:trHeight w:val="20"/>
        </w:trPr>
        <w:tc>
          <w:tcPr>
            <w:tcW w:w="3600" w:type="dxa"/>
          </w:tcPr>
          <w:p w14:paraId="6AD300FB" w14:textId="21F07444" w:rsidR="002B295F" w:rsidRPr="00A77BFD" w:rsidRDefault="002B295F" w:rsidP="002B295F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A77BF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248" w:type="dxa"/>
          </w:tcPr>
          <w:p w14:paraId="3BD9821D" w14:textId="5720F367" w:rsidR="002B295F" w:rsidRPr="00A77BFD" w:rsidRDefault="0049600A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2615FCA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CA48647" w14:textId="1B96841B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9,459</w:t>
            </w:r>
          </w:p>
        </w:tc>
        <w:tc>
          <w:tcPr>
            <w:tcW w:w="271" w:type="dxa"/>
          </w:tcPr>
          <w:p w14:paraId="1EC0069F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47CAB769" w14:textId="6C866D54" w:rsidR="002B295F" w:rsidRPr="00A77BFD" w:rsidRDefault="00F421C2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6EB1315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7E199" w14:textId="7076E886" w:rsidR="002B295F" w:rsidRPr="00A77BFD" w:rsidRDefault="002B295F" w:rsidP="005F68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600A" w:rsidRPr="00A77BFD" w14:paraId="4E054421" w14:textId="77777777" w:rsidTr="00934C3C">
        <w:trPr>
          <w:cantSplit/>
          <w:trHeight w:val="20"/>
        </w:trPr>
        <w:tc>
          <w:tcPr>
            <w:tcW w:w="3600" w:type="dxa"/>
          </w:tcPr>
          <w:p w14:paraId="56A8DF34" w14:textId="49F70F07" w:rsidR="0049600A" w:rsidRPr="00A77BFD" w:rsidRDefault="0049600A" w:rsidP="002B295F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 xml:space="preserve">สินค้าสำเร็จรูป </w:t>
            </w:r>
            <w:r w:rsidR="00934C3C" w:rsidRPr="00A77BFD">
              <w:rPr>
                <w:rFonts w:asciiTheme="majorBidi" w:hAnsiTheme="majorBidi"/>
                <w:sz w:val="30"/>
                <w:szCs w:val="30"/>
              </w:rPr>
              <w:t>-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 xml:space="preserve"> รถ</w:t>
            </w:r>
            <w:r w:rsidR="005F68E6" w:rsidRPr="00A77BFD">
              <w:rPr>
                <w:rFonts w:asciiTheme="majorBidi" w:hAnsiTheme="majorBidi" w:hint="cs"/>
                <w:sz w:val="30"/>
                <w:szCs w:val="30"/>
                <w:cs/>
              </w:rPr>
              <w:t>มอเตอร์ไซค์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ไฟฟ้าและอุปกรณ์</w:t>
            </w:r>
          </w:p>
        </w:tc>
        <w:tc>
          <w:tcPr>
            <w:tcW w:w="1248" w:type="dxa"/>
          </w:tcPr>
          <w:p w14:paraId="2787A75B" w14:textId="58F1C0DC" w:rsidR="0049600A" w:rsidRPr="00A77BFD" w:rsidRDefault="005F68E6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FE6482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8,037</w:t>
            </w:r>
          </w:p>
        </w:tc>
        <w:tc>
          <w:tcPr>
            <w:tcW w:w="264" w:type="dxa"/>
          </w:tcPr>
          <w:p w14:paraId="1A2C2341" w14:textId="77777777" w:rsidR="0049600A" w:rsidRPr="00A77BFD" w:rsidRDefault="0049600A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A513C3F" w14:textId="4D80A817" w:rsidR="0049600A" w:rsidRPr="00A77BFD" w:rsidRDefault="005F68E6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421C2"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981093E" w14:textId="77777777" w:rsidR="0049600A" w:rsidRPr="00A77BFD" w:rsidRDefault="0049600A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64C4686" w14:textId="5BBD50F9" w:rsidR="0049600A" w:rsidRPr="00A77BFD" w:rsidRDefault="005F68E6" w:rsidP="00F421C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="00F421C2"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3,460</w:t>
            </w:r>
          </w:p>
        </w:tc>
        <w:tc>
          <w:tcPr>
            <w:tcW w:w="261" w:type="dxa"/>
          </w:tcPr>
          <w:p w14:paraId="273A4298" w14:textId="77777777" w:rsidR="0049600A" w:rsidRPr="00A77BFD" w:rsidRDefault="0049600A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998BD" w14:textId="08D83967" w:rsidR="0049600A" w:rsidRPr="00A77BFD" w:rsidRDefault="005F68E6" w:rsidP="005F68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B6583"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95F" w:rsidRPr="00A77BFD" w14:paraId="3D5C4A9F" w14:textId="77777777" w:rsidTr="00934C3C">
        <w:trPr>
          <w:cantSplit/>
          <w:trHeight w:val="20"/>
        </w:trPr>
        <w:tc>
          <w:tcPr>
            <w:tcW w:w="3600" w:type="dxa"/>
          </w:tcPr>
          <w:p w14:paraId="26F6CC49" w14:textId="1EA822F7" w:rsidR="002B295F" w:rsidRPr="00A77BFD" w:rsidRDefault="002B295F" w:rsidP="002B295F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248" w:type="dxa"/>
          </w:tcPr>
          <w:p w14:paraId="6507CCBB" w14:textId="4B3A8BFB" w:rsidR="002B295F" w:rsidRPr="00A77BFD" w:rsidRDefault="00FE6482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292</w:t>
            </w:r>
          </w:p>
        </w:tc>
        <w:tc>
          <w:tcPr>
            <w:tcW w:w="264" w:type="dxa"/>
          </w:tcPr>
          <w:p w14:paraId="77461552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6ACE080" w14:textId="6CB1625A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573</w:t>
            </w:r>
          </w:p>
        </w:tc>
        <w:tc>
          <w:tcPr>
            <w:tcW w:w="271" w:type="dxa"/>
          </w:tcPr>
          <w:p w14:paraId="412D7620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08198B7C" w14:textId="63AD8755" w:rsidR="002B295F" w:rsidRPr="00A77BFD" w:rsidRDefault="00F421C2" w:rsidP="00861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708D010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2E29D" w14:textId="0BDAF25B" w:rsidR="002B295F" w:rsidRPr="00A77BFD" w:rsidRDefault="002B295F" w:rsidP="005F68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95F" w:rsidRPr="00A77BFD" w14:paraId="0A4B6CE1" w14:textId="77777777" w:rsidTr="00934C3C">
        <w:trPr>
          <w:cantSplit/>
          <w:trHeight w:val="20"/>
        </w:trPr>
        <w:tc>
          <w:tcPr>
            <w:tcW w:w="3600" w:type="dxa"/>
          </w:tcPr>
          <w:p w14:paraId="373E8337" w14:textId="30B9C940" w:rsidR="002B295F" w:rsidRPr="00A77BFD" w:rsidRDefault="002B295F" w:rsidP="002B295F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Pr="00A77BF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248" w:type="dxa"/>
          </w:tcPr>
          <w:p w14:paraId="743C93B1" w14:textId="5BFA0156" w:rsidR="002B295F" w:rsidRPr="00A77BFD" w:rsidRDefault="00FE6482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</w:t>
            </w:r>
          </w:p>
        </w:tc>
        <w:tc>
          <w:tcPr>
            <w:tcW w:w="264" w:type="dxa"/>
          </w:tcPr>
          <w:p w14:paraId="52FAEEC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FA71D55" w14:textId="7D024501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960</w:t>
            </w:r>
          </w:p>
        </w:tc>
        <w:tc>
          <w:tcPr>
            <w:tcW w:w="271" w:type="dxa"/>
          </w:tcPr>
          <w:p w14:paraId="491D4C4D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0404FAB8" w14:textId="132DB8A6" w:rsidR="002B295F" w:rsidRPr="00A77BFD" w:rsidRDefault="00F421C2" w:rsidP="00146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E13290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19D69F" w14:textId="5D3C829F" w:rsidR="002B295F" w:rsidRPr="00A77BFD" w:rsidRDefault="002B295F" w:rsidP="005F68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6482" w:rsidRPr="00A77BFD" w14:paraId="083E4756" w14:textId="77777777" w:rsidTr="00934C3C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265A59CA" w14:textId="326D756F" w:rsidR="00FE6482" w:rsidRPr="00A77BFD" w:rsidRDefault="00FE6482" w:rsidP="002B295F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งานระหว่างทำ</w:t>
            </w:r>
            <w:r w:rsidR="00934C3C" w:rsidRPr="00A77BF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934C3C" w:rsidRPr="00A77BF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รถมอเตอร์ไซค์ไฟฟ้าและอุปกรณ์</w:t>
            </w:r>
          </w:p>
        </w:tc>
        <w:tc>
          <w:tcPr>
            <w:tcW w:w="1248" w:type="dxa"/>
          </w:tcPr>
          <w:p w14:paraId="68883347" w14:textId="77777777" w:rsidR="008B6583" w:rsidRPr="00A77BFD" w:rsidRDefault="008B6583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33745E" w14:textId="08A2CC67" w:rsidR="00FE6482" w:rsidRPr="00A77BFD" w:rsidRDefault="00FE6482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8,130</w:t>
            </w:r>
          </w:p>
        </w:tc>
        <w:tc>
          <w:tcPr>
            <w:tcW w:w="264" w:type="dxa"/>
          </w:tcPr>
          <w:p w14:paraId="1804401F" w14:textId="77777777" w:rsidR="00FE6482" w:rsidRPr="00A77BFD" w:rsidRDefault="00FE6482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075E2A0" w14:textId="77777777" w:rsidR="008B6583" w:rsidRPr="00A77BFD" w:rsidRDefault="008B6583" w:rsidP="00F421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1CB668" w14:textId="4C241CE9" w:rsidR="00FE6482" w:rsidRPr="00A77BFD" w:rsidRDefault="00F421C2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68EA91E" w14:textId="77777777" w:rsidR="00FE6482" w:rsidRPr="00A77BFD" w:rsidRDefault="00FE6482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0C9B6477" w14:textId="77777777" w:rsidR="008B6583" w:rsidRPr="00A77BFD" w:rsidRDefault="008B6583" w:rsidP="00F421C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FACF1E" w14:textId="6583CEA4" w:rsidR="00FE6482" w:rsidRPr="00A77BFD" w:rsidRDefault="00F421C2" w:rsidP="00F421C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8,336</w:t>
            </w:r>
          </w:p>
        </w:tc>
        <w:tc>
          <w:tcPr>
            <w:tcW w:w="261" w:type="dxa"/>
          </w:tcPr>
          <w:p w14:paraId="55E8AF54" w14:textId="77777777" w:rsidR="00FE6482" w:rsidRPr="00A77BFD" w:rsidRDefault="00FE6482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F34CE" w14:textId="77777777" w:rsidR="008B6583" w:rsidRPr="00A77BFD" w:rsidRDefault="008B6583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9B05E7" w14:textId="792967C7" w:rsidR="00FE6482" w:rsidRPr="00A77BFD" w:rsidRDefault="008B6583" w:rsidP="005F68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95F" w:rsidRPr="00A77BFD" w14:paraId="5CF3DB8E" w14:textId="77777777" w:rsidTr="00934C3C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480868C2" w14:textId="77777777" w:rsidR="002B295F" w:rsidRPr="00A77BFD" w:rsidRDefault="002B295F" w:rsidP="002B295F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48" w:type="dxa"/>
          </w:tcPr>
          <w:p w14:paraId="05A7A569" w14:textId="37CEC133" w:rsidR="002B295F" w:rsidRPr="00A77BFD" w:rsidRDefault="00FE6482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20,613</w:t>
            </w:r>
          </w:p>
        </w:tc>
        <w:tc>
          <w:tcPr>
            <w:tcW w:w="264" w:type="dxa"/>
          </w:tcPr>
          <w:p w14:paraId="0B8152D6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B539D3A" w14:textId="53F087EC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50,071</w:t>
            </w:r>
          </w:p>
        </w:tc>
        <w:tc>
          <w:tcPr>
            <w:tcW w:w="271" w:type="dxa"/>
          </w:tcPr>
          <w:p w14:paraId="51C3B0D5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5B63B178" w14:textId="0E52EBF9" w:rsidR="002B295F" w:rsidRPr="00A77BFD" w:rsidRDefault="00F421C2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A9C3D7C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F7F4E" w14:textId="4B2A47E1" w:rsidR="002B295F" w:rsidRPr="00A77BFD" w:rsidRDefault="002B295F" w:rsidP="005F68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95F" w:rsidRPr="00A77BFD" w14:paraId="45331481" w14:textId="77777777" w:rsidTr="00934C3C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123AB91F" w14:textId="77777777" w:rsidR="002B295F" w:rsidRPr="00A77BFD" w:rsidRDefault="002B295F" w:rsidP="002B295F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48" w:type="dxa"/>
          </w:tcPr>
          <w:p w14:paraId="71DC8844" w14:textId="7286DADE" w:rsidR="002B295F" w:rsidRPr="00A77BFD" w:rsidRDefault="00FE6482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3,40</w:t>
            </w:r>
            <w:r w:rsidR="002843C1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64" w:type="dxa"/>
          </w:tcPr>
          <w:p w14:paraId="346486C6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0F932D54" w14:textId="54CC0EAF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4,007</w:t>
            </w:r>
          </w:p>
        </w:tc>
        <w:tc>
          <w:tcPr>
            <w:tcW w:w="271" w:type="dxa"/>
          </w:tcPr>
          <w:p w14:paraId="1C3EA95D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2AF410F4" w14:textId="1E336748" w:rsidR="002B295F" w:rsidRPr="00A77BFD" w:rsidRDefault="00F421C2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03B3502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D7BCC" w14:textId="1910A15A" w:rsidR="002B295F" w:rsidRPr="00A77BFD" w:rsidRDefault="002B295F" w:rsidP="005F68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95F" w:rsidRPr="00A77BFD" w14:paraId="2D67077D" w14:textId="77777777" w:rsidTr="00934C3C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5523360A" w14:textId="77777777" w:rsidR="002B295F" w:rsidRPr="00A77BFD" w:rsidRDefault="002B295F" w:rsidP="002B295F">
            <w:pPr>
              <w:pStyle w:val="BodyText2"/>
              <w:rPr>
                <w:rFonts w:asciiTheme="majorBidi" w:hAnsiTheme="majorBidi"/>
                <w:b/>
                <w:bCs/>
                <w:lang w:val="en-US"/>
              </w:rPr>
            </w:pPr>
            <w:r w:rsidRPr="00A77BFD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2DCF945" w14:textId="678B61F7" w:rsidR="002B295F" w:rsidRPr="00A77BFD" w:rsidRDefault="00FE6482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48,17</w:t>
            </w:r>
            <w:r w:rsidR="00C4585F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4" w:type="dxa"/>
          </w:tcPr>
          <w:p w14:paraId="3253AB8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EE81D41" w14:textId="05469074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96,849</w:t>
            </w:r>
          </w:p>
        </w:tc>
        <w:tc>
          <w:tcPr>
            <w:tcW w:w="271" w:type="dxa"/>
          </w:tcPr>
          <w:p w14:paraId="39B71DD5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1003857" w14:textId="78A53E52" w:rsidR="002B295F" w:rsidRPr="00A77BFD" w:rsidRDefault="00F421C2" w:rsidP="002B29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11,796</w:t>
            </w:r>
          </w:p>
        </w:tc>
        <w:tc>
          <w:tcPr>
            <w:tcW w:w="261" w:type="dxa"/>
          </w:tcPr>
          <w:p w14:paraId="407E31C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4886C5" w14:textId="1A40208E" w:rsidR="002B295F" w:rsidRPr="00A77BFD" w:rsidRDefault="002B295F" w:rsidP="002B29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23,971</w:t>
            </w:r>
          </w:p>
        </w:tc>
      </w:tr>
      <w:tr w:rsidR="002B295F" w:rsidRPr="00A77BFD" w14:paraId="420986E6" w14:textId="77777777" w:rsidTr="00934C3C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64970AAB" w14:textId="6543F198" w:rsidR="002B295F" w:rsidRPr="00A77BFD" w:rsidRDefault="002B295F" w:rsidP="002B295F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>ผลขาดทุนจากการลดมูลค่า</w:t>
            </w:r>
          </w:p>
        </w:tc>
        <w:tc>
          <w:tcPr>
            <w:tcW w:w="1248" w:type="dxa"/>
          </w:tcPr>
          <w:p w14:paraId="11812E2C" w14:textId="5CE9C451" w:rsidR="002B295F" w:rsidRPr="00A77BFD" w:rsidRDefault="00FE6482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421C2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8,73</w:t>
            </w:r>
            <w:r w:rsidR="002843C1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F421C2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</w:tcPr>
          <w:p w14:paraId="23D4FE9D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38A274" w14:textId="7EE60D74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(16,037)</w:t>
            </w:r>
          </w:p>
        </w:tc>
        <w:tc>
          <w:tcPr>
            <w:tcW w:w="271" w:type="dxa"/>
          </w:tcPr>
          <w:p w14:paraId="40BD18AD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1688B33" w14:textId="7654D9F4" w:rsidR="002B295F" w:rsidRPr="00A77BFD" w:rsidRDefault="00F421C2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2B10204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A708CE" w14:textId="2419DA07" w:rsidR="002B295F" w:rsidRPr="00A77BFD" w:rsidRDefault="002B295F" w:rsidP="005F68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295F" w:rsidRPr="00A77BFD" w14:paraId="35AEF9E3" w14:textId="77777777" w:rsidTr="00934C3C">
        <w:trPr>
          <w:cantSplit/>
          <w:trHeight w:val="20"/>
        </w:trPr>
        <w:tc>
          <w:tcPr>
            <w:tcW w:w="3600" w:type="dxa"/>
            <w:shd w:val="clear" w:color="auto" w:fill="auto"/>
            <w:hideMark/>
          </w:tcPr>
          <w:p w14:paraId="02890B03" w14:textId="77777777" w:rsidR="002B295F" w:rsidRPr="00A77BFD" w:rsidRDefault="002B295F" w:rsidP="002B295F">
            <w:pPr>
              <w:pStyle w:val="BodyText2"/>
              <w:rPr>
                <w:rFonts w:asciiTheme="majorBidi" w:hAnsiTheme="majorBidi"/>
                <w:b/>
                <w:bCs/>
                <w:cs/>
              </w:rPr>
            </w:pPr>
            <w:r w:rsidRPr="00A77BFD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782351" w14:textId="7FD8C631" w:rsidR="002B295F" w:rsidRPr="00A77BFD" w:rsidRDefault="00F421C2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39,441</w:t>
            </w:r>
          </w:p>
        </w:tc>
        <w:tc>
          <w:tcPr>
            <w:tcW w:w="264" w:type="dxa"/>
          </w:tcPr>
          <w:p w14:paraId="41EFC13B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5D4C702" w14:textId="326AEB94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80,812</w:t>
            </w:r>
          </w:p>
        </w:tc>
        <w:tc>
          <w:tcPr>
            <w:tcW w:w="271" w:type="dxa"/>
          </w:tcPr>
          <w:p w14:paraId="6EE351A5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C01071" w14:textId="127B43D6" w:rsidR="002B295F" w:rsidRPr="00A77BFD" w:rsidRDefault="00F421C2" w:rsidP="002B29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11,796</w:t>
            </w:r>
          </w:p>
        </w:tc>
        <w:tc>
          <w:tcPr>
            <w:tcW w:w="261" w:type="dxa"/>
          </w:tcPr>
          <w:p w14:paraId="60438F4C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450E" w14:textId="0519B152" w:rsidR="002B295F" w:rsidRPr="00A77BFD" w:rsidRDefault="002B295F" w:rsidP="002B29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23,971</w:t>
            </w:r>
          </w:p>
        </w:tc>
      </w:tr>
    </w:tbl>
    <w:p w14:paraId="38A13A15" w14:textId="77777777" w:rsidR="00980F87" w:rsidRPr="00A77BFD" w:rsidRDefault="00980F87"/>
    <w:p w14:paraId="1C3E075B" w14:textId="71C34B0C" w:rsidR="00980F87" w:rsidRPr="00A77BFD" w:rsidRDefault="00980F87"/>
    <w:p w14:paraId="6C22ECC4" w14:textId="16076098" w:rsidR="000E0191" w:rsidRPr="00A77BFD" w:rsidRDefault="000E0191"/>
    <w:p w14:paraId="34115932" w14:textId="322A0B4D" w:rsidR="000E0191" w:rsidRPr="00A77BFD" w:rsidRDefault="000E0191"/>
    <w:p w14:paraId="12004B23" w14:textId="2E1B2974" w:rsidR="000E0191" w:rsidRPr="00A77BFD" w:rsidRDefault="000E0191"/>
    <w:p w14:paraId="63121E48" w14:textId="1B60EBD5" w:rsidR="000E0191" w:rsidRPr="00A77BFD" w:rsidRDefault="000E0191"/>
    <w:p w14:paraId="14AE9002" w14:textId="144AAA95" w:rsidR="000E0191" w:rsidRPr="00A77BFD" w:rsidRDefault="000E0191"/>
    <w:p w14:paraId="0B075F6D" w14:textId="3C492096" w:rsidR="000E0191" w:rsidRPr="00A77BFD" w:rsidRDefault="000E0191"/>
    <w:p w14:paraId="5C73FCB9" w14:textId="438B1D13" w:rsidR="000E0191" w:rsidRPr="00A77BFD" w:rsidRDefault="000E0191"/>
    <w:p w14:paraId="2708CD01" w14:textId="77777777" w:rsidR="000E0191" w:rsidRPr="00A77BFD" w:rsidRDefault="000E0191"/>
    <w:tbl>
      <w:tblPr>
        <w:tblW w:w="92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48"/>
        <w:gridCol w:w="264"/>
        <w:gridCol w:w="1162"/>
        <w:gridCol w:w="271"/>
        <w:gridCol w:w="1250"/>
        <w:gridCol w:w="261"/>
        <w:gridCol w:w="1170"/>
      </w:tblGrid>
      <w:tr w:rsidR="00980F87" w:rsidRPr="00A77BFD" w14:paraId="4406ACAF" w14:textId="77777777" w:rsidTr="009362AD">
        <w:trPr>
          <w:cantSplit/>
          <w:trHeight w:val="20"/>
          <w:tblHeader/>
        </w:trPr>
        <w:tc>
          <w:tcPr>
            <w:tcW w:w="3600" w:type="dxa"/>
          </w:tcPr>
          <w:p w14:paraId="57D96D3A" w14:textId="77777777" w:rsidR="00980F87" w:rsidRPr="00A77BFD" w:rsidRDefault="00980F87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74" w:type="dxa"/>
            <w:gridSpan w:val="3"/>
            <w:hideMark/>
          </w:tcPr>
          <w:p w14:paraId="4B402003" w14:textId="77777777" w:rsidR="00980F87" w:rsidRPr="00A77BFD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618FA0A" w14:textId="77777777" w:rsidR="00980F87" w:rsidRPr="00A77BFD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1" w:type="dxa"/>
            <w:gridSpan w:val="3"/>
            <w:hideMark/>
          </w:tcPr>
          <w:p w14:paraId="373D4180" w14:textId="77777777" w:rsidR="00980F87" w:rsidRPr="00A77BFD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95F" w:rsidRPr="00A77BFD" w14:paraId="241A3BCD" w14:textId="77777777" w:rsidTr="009362AD">
        <w:trPr>
          <w:cantSplit/>
          <w:trHeight w:val="80"/>
          <w:tblHeader/>
        </w:trPr>
        <w:tc>
          <w:tcPr>
            <w:tcW w:w="3600" w:type="dxa"/>
          </w:tcPr>
          <w:p w14:paraId="4F1B7F9A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CFB2277" w14:textId="45B4423F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7966222B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39BE09" w14:textId="2F5E523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683C4731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</w:tcPr>
          <w:p w14:paraId="6B842087" w14:textId="5084CDF6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46E0D34E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171F58" w14:textId="11DE493C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2B295F" w:rsidRPr="00A77BFD" w14:paraId="2CA4559E" w14:textId="77777777" w:rsidTr="009362AD">
        <w:trPr>
          <w:cantSplit/>
          <w:trHeight w:val="20"/>
          <w:tblHeader/>
        </w:trPr>
        <w:tc>
          <w:tcPr>
            <w:tcW w:w="3600" w:type="dxa"/>
          </w:tcPr>
          <w:p w14:paraId="1D74F03B" w14:textId="77777777" w:rsidR="002B295F" w:rsidRPr="00A77BFD" w:rsidRDefault="002B295F" w:rsidP="002B2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26" w:type="dxa"/>
            <w:gridSpan w:val="7"/>
            <w:hideMark/>
          </w:tcPr>
          <w:p w14:paraId="2A30C939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95F" w:rsidRPr="00A77BFD" w14:paraId="22F8F19E" w14:textId="77777777" w:rsidTr="009362AD">
        <w:trPr>
          <w:cantSplit/>
          <w:trHeight w:val="20"/>
        </w:trPr>
        <w:tc>
          <w:tcPr>
            <w:tcW w:w="3600" w:type="dxa"/>
          </w:tcPr>
          <w:p w14:paraId="377553EF" w14:textId="5CE538E0" w:rsidR="002B295F" w:rsidRPr="00A77BFD" w:rsidRDefault="002B295F" w:rsidP="002B29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A77BFD">
              <w:rPr>
                <w:rFonts w:asciiTheme="majorBidi" w:hAnsiTheme="majorBidi" w:cstheme="majorBidi"/>
                <w:b/>
                <w:sz w:val="30"/>
                <w:szCs w:val="30"/>
              </w:rPr>
              <w:br/>
              <w:t xml:space="preserve">   </w:t>
            </w:r>
            <w:r w:rsidRPr="00A77BF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248" w:type="dxa"/>
          </w:tcPr>
          <w:p w14:paraId="2B21C0E2" w14:textId="2B6B0E3E" w:rsidR="002B295F" w:rsidRPr="00A77BFD" w:rsidRDefault="002B295F" w:rsidP="002B295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48F15566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D6605D7" w14:textId="70C76557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7DFAF67F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</w:tcPr>
          <w:p w14:paraId="1FCF6DD6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73B55C6B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75F1F" w14:textId="435A0D92" w:rsidR="002B295F" w:rsidRPr="00A77BFD" w:rsidRDefault="002B295F" w:rsidP="002B29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B295F" w:rsidRPr="00A77BFD" w14:paraId="32CD3EF6" w14:textId="77777777" w:rsidTr="009362AD">
        <w:trPr>
          <w:cantSplit/>
          <w:trHeight w:val="20"/>
        </w:trPr>
        <w:tc>
          <w:tcPr>
            <w:tcW w:w="3600" w:type="dxa"/>
          </w:tcPr>
          <w:p w14:paraId="6838B19E" w14:textId="06F530D9" w:rsidR="002B295F" w:rsidRPr="00A77BFD" w:rsidRDefault="002B295F" w:rsidP="0083761E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48" w:type="dxa"/>
          </w:tcPr>
          <w:p w14:paraId="6202F4D4" w14:textId="5E57D575" w:rsidR="002B295F" w:rsidRPr="00A77BFD" w:rsidRDefault="008B6583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376,90</w:t>
            </w:r>
            <w:r w:rsidR="002843C1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64" w:type="dxa"/>
          </w:tcPr>
          <w:p w14:paraId="26776194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CE72835" w14:textId="41E6CCD3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518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,6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</w:t>
            </w:r>
          </w:p>
        </w:tc>
        <w:tc>
          <w:tcPr>
            <w:tcW w:w="271" w:type="dxa"/>
          </w:tcPr>
          <w:p w14:paraId="5AFE50FE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</w:tcPr>
          <w:p w14:paraId="69761502" w14:textId="3D79B37C" w:rsidR="002B295F" w:rsidRPr="00A77BFD" w:rsidRDefault="008B6583" w:rsidP="002B29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167,441</w:t>
            </w:r>
          </w:p>
        </w:tc>
        <w:tc>
          <w:tcPr>
            <w:tcW w:w="261" w:type="dxa"/>
          </w:tcPr>
          <w:p w14:paraId="7210EDC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7ED565" w14:textId="1A149E3C" w:rsidR="002B295F" w:rsidRPr="00A77BFD" w:rsidRDefault="002B295F" w:rsidP="002B29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521,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644</w:t>
            </w:r>
          </w:p>
        </w:tc>
      </w:tr>
      <w:tr w:rsidR="002B295F" w:rsidRPr="00A77BFD" w14:paraId="48863BC0" w14:textId="77777777" w:rsidTr="009362AD">
        <w:trPr>
          <w:cantSplit/>
          <w:trHeight w:val="20"/>
        </w:trPr>
        <w:tc>
          <w:tcPr>
            <w:tcW w:w="3600" w:type="dxa"/>
          </w:tcPr>
          <w:p w14:paraId="60AF22E5" w14:textId="77777777" w:rsidR="002B295F" w:rsidRPr="00A77BFD" w:rsidRDefault="002B295F" w:rsidP="002B295F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388FC86D" w14:textId="218E1844" w:rsidR="002B295F" w:rsidRPr="00A77BFD" w:rsidRDefault="002B295F" w:rsidP="002B295F">
            <w:pPr>
              <w:ind w:left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248" w:type="dxa"/>
          </w:tcPr>
          <w:p w14:paraId="4AC59748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08C573" w14:textId="40845669" w:rsidR="008B6583" w:rsidRPr="00A77BFD" w:rsidRDefault="008B6583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101</w:t>
            </w:r>
          </w:p>
        </w:tc>
        <w:tc>
          <w:tcPr>
            <w:tcW w:w="264" w:type="dxa"/>
          </w:tcPr>
          <w:p w14:paraId="0E8BD467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8335FB9" w14:textId="77777777" w:rsidR="002B295F" w:rsidRPr="00A77BFD" w:rsidRDefault="002B295F" w:rsidP="00E73E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601E34" w14:textId="7B1601FA" w:rsidR="002B295F" w:rsidRPr="00A77BFD" w:rsidRDefault="002B295F" w:rsidP="00E73E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6,836</w:t>
            </w:r>
          </w:p>
        </w:tc>
        <w:tc>
          <w:tcPr>
            <w:tcW w:w="271" w:type="dxa"/>
          </w:tcPr>
          <w:p w14:paraId="73737FDD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</w:tcPr>
          <w:p w14:paraId="315B2B0C" w14:textId="77777777" w:rsidR="009062B0" w:rsidRPr="00A77BFD" w:rsidRDefault="009062B0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2C5C" w14:textId="6D50019F" w:rsidR="009062B0" w:rsidRPr="00A77BFD" w:rsidRDefault="008B6583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B9B8EA0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F754D8" w14:textId="77777777" w:rsidR="002B295F" w:rsidRPr="00A77BFD" w:rsidRDefault="002B295F" w:rsidP="002B295F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9BB7BBA" w14:textId="6CF5F419" w:rsidR="002B295F" w:rsidRPr="00A77BFD" w:rsidRDefault="002B295F" w:rsidP="002B295F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0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B295F" w:rsidRPr="00A77BFD" w14:paraId="4EA92DEC" w14:textId="77777777" w:rsidTr="009362AD">
        <w:trPr>
          <w:cantSplit/>
          <w:trHeight w:val="20"/>
        </w:trPr>
        <w:tc>
          <w:tcPr>
            <w:tcW w:w="3600" w:type="dxa"/>
          </w:tcPr>
          <w:p w14:paraId="494CD46F" w14:textId="4B538303" w:rsidR="002B295F" w:rsidRPr="00A77BFD" w:rsidRDefault="002B295F" w:rsidP="002B295F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37E8928" w14:textId="52C66083" w:rsidR="002B295F" w:rsidRPr="00A77BFD" w:rsidRDefault="00F421C2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(7,40</w:t>
            </w:r>
            <w:r w:rsidR="002843C1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</w:tcPr>
          <w:p w14:paraId="48608D69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B1DD2BB" w14:textId="1AF5B733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(319)</w:t>
            </w:r>
          </w:p>
        </w:tc>
        <w:tc>
          <w:tcPr>
            <w:tcW w:w="271" w:type="dxa"/>
          </w:tcPr>
          <w:p w14:paraId="022A24C2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5D0CB45" w14:textId="4C62C2F6" w:rsidR="002B295F" w:rsidRPr="00A77BFD" w:rsidRDefault="008B6583" w:rsidP="0090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612D0A9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DBD5E3" w14:textId="1520A12A" w:rsidR="002B295F" w:rsidRPr="00A77BFD" w:rsidRDefault="002B295F" w:rsidP="002B295F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0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B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B295F" w:rsidRPr="00A77BFD" w14:paraId="59A9A28B" w14:textId="77777777" w:rsidTr="009362AD">
        <w:trPr>
          <w:cantSplit/>
          <w:trHeight w:val="20"/>
        </w:trPr>
        <w:tc>
          <w:tcPr>
            <w:tcW w:w="3600" w:type="dxa"/>
          </w:tcPr>
          <w:p w14:paraId="6152E54F" w14:textId="5BCDA388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4433F22C" w14:textId="4E211F2D" w:rsidR="002B295F" w:rsidRPr="00A77BFD" w:rsidRDefault="008B6583" w:rsidP="002B295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369,599</w:t>
            </w:r>
          </w:p>
        </w:tc>
        <w:tc>
          <w:tcPr>
            <w:tcW w:w="264" w:type="dxa"/>
          </w:tcPr>
          <w:p w14:paraId="17DE6019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957F4" w14:textId="762FD705" w:rsidR="002B295F" w:rsidRPr="00A77BFD" w:rsidRDefault="002B295F" w:rsidP="002B29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,182</w:t>
            </w:r>
          </w:p>
        </w:tc>
        <w:tc>
          <w:tcPr>
            <w:tcW w:w="271" w:type="dxa"/>
          </w:tcPr>
          <w:p w14:paraId="6C50004F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5428BA47" w14:textId="2A707B64" w:rsidR="002B295F" w:rsidRPr="00A77BFD" w:rsidRDefault="008B6583" w:rsidP="002B29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167,441</w:t>
            </w:r>
          </w:p>
        </w:tc>
        <w:tc>
          <w:tcPr>
            <w:tcW w:w="261" w:type="dxa"/>
          </w:tcPr>
          <w:p w14:paraId="397F1F11" w14:textId="77777777" w:rsidR="002B295F" w:rsidRPr="00A77BFD" w:rsidRDefault="002B295F" w:rsidP="002B2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D7B0E1" w14:textId="7EE5AB6C" w:rsidR="002B295F" w:rsidRPr="00A77BFD" w:rsidRDefault="002B295F" w:rsidP="002B29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521,644</w:t>
            </w:r>
          </w:p>
        </w:tc>
      </w:tr>
    </w:tbl>
    <w:p w14:paraId="5EC669F1" w14:textId="77777777" w:rsidR="00CE0E37" w:rsidRPr="00A77BFD" w:rsidRDefault="00CE0E37" w:rsidP="007D2605">
      <w:pPr>
        <w:pStyle w:val="BodyText2"/>
        <w:ind w:left="540"/>
        <w:rPr>
          <w:b/>
          <w:bCs/>
          <w:lang w:val="en-US"/>
        </w:rPr>
      </w:pPr>
    </w:p>
    <w:p w14:paraId="01B10265" w14:textId="77777777" w:rsidR="00E1572B" w:rsidRPr="00A77BFD" w:rsidRDefault="00E1572B" w:rsidP="007D2605">
      <w:pPr>
        <w:pStyle w:val="BodyText2"/>
        <w:ind w:left="540"/>
        <w:rPr>
          <w:b/>
          <w:bCs/>
          <w:lang w:val="en-US"/>
        </w:rPr>
      </w:pPr>
    </w:p>
    <w:p w14:paraId="03C99747" w14:textId="7CDB3C9B" w:rsidR="00E1572B" w:rsidRPr="00A77BFD" w:rsidRDefault="00E1572B" w:rsidP="007D2605">
      <w:pPr>
        <w:pStyle w:val="BodyText2"/>
        <w:ind w:left="540"/>
        <w:rPr>
          <w:b/>
          <w:bCs/>
          <w:cs/>
          <w:lang w:val="en-US"/>
        </w:rPr>
        <w:sectPr w:rsidR="00E1572B" w:rsidRPr="00A77BFD" w:rsidSect="00725F8E"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p w14:paraId="1967660E" w14:textId="128BC661" w:rsidR="00495389" w:rsidRPr="00A77BFD" w:rsidRDefault="00495389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</w:rPr>
        <w:t>เงินลงทุนในบริษัทร่วม</w:t>
      </w:r>
    </w:p>
    <w:p w14:paraId="560EDDCF" w14:textId="77777777" w:rsidR="00AA6ECC" w:rsidRPr="00A77BFD" w:rsidRDefault="00AA6ECC" w:rsidP="007D2605">
      <w:pPr>
        <w:pStyle w:val="BodyText2"/>
        <w:ind w:left="540"/>
        <w:rPr>
          <w:b/>
          <w:bCs/>
          <w:sz w:val="16"/>
          <w:szCs w:val="16"/>
          <w:cs/>
        </w:rPr>
      </w:pPr>
    </w:p>
    <w:tbl>
      <w:tblPr>
        <w:tblW w:w="143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2518"/>
        <w:gridCol w:w="179"/>
        <w:gridCol w:w="450"/>
        <w:gridCol w:w="180"/>
        <w:gridCol w:w="450"/>
        <w:gridCol w:w="180"/>
        <w:gridCol w:w="725"/>
        <w:gridCol w:w="180"/>
        <w:gridCol w:w="651"/>
        <w:gridCol w:w="186"/>
        <w:gridCol w:w="691"/>
        <w:gridCol w:w="182"/>
        <w:gridCol w:w="629"/>
        <w:gridCol w:w="181"/>
        <w:gridCol w:w="720"/>
        <w:gridCol w:w="180"/>
        <w:gridCol w:w="720"/>
        <w:gridCol w:w="180"/>
        <w:gridCol w:w="720"/>
        <w:gridCol w:w="180"/>
        <w:gridCol w:w="719"/>
        <w:gridCol w:w="181"/>
        <w:gridCol w:w="540"/>
        <w:gridCol w:w="199"/>
        <w:gridCol w:w="555"/>
        <w:gridCol w:w="9"/>
      </w:tblGrid>
      <w:tr w:rsidR="005D2A7E" w:rsidRPr="00A77BFD" w14:paraId="2271E0C0" w14:textId="77777777" w:rsidTr="00D56C46">
        <w:trPr>
          <w:cantSplit/>
          <w:trHeight w:val="256"/>
          <w:tblHeader/>
        </w:trPr>
        <w:tc>
          <w:tcPr>
            <w:tcW w:w="2068" w:type="dxa"/>
          </w:tcPr>
          <w:p w14:paraId="304865F8" w14:textId="77777777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</w:tcPr>
          <w:p w14:paraId="647CAAE4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DB4D7D4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14:paraId="3DC8A22E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5028119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6" w:type="dxa"/>
            <w:gridSpan w:val="3"/>
          </w:tcPr>
          <w:p w14:paraId="5C1F735F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3D99F4CE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3303" w:type="dxa"/>
            <w:gridSpan w:val="7"/>
          </w:tcPr>
          <w:p w14:paraId="7098EDD2" w14:textId="04ABA02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/>
                <w:b w:val="0"/>
                <w:bCs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E88DAC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358FC70B" w14:textId="0A391DF1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1" w:type="dxa"/>
          </w:tcPr>
          <w:p w14:paraId="67D3B661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03" w:type="dxa"/>
            <w:gridSpan w:val="4"/>
          </w:tcPr>
          <w:p w14:paraId="400888B8" w14:textId="77777777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85471" w:rsidRPr="00A77BFD" w14:paraId="6376C0E3" w14:textId="559C2D72" w:rsidTr="00085471">
        <w:trPr>
          <w:cantSplit/>
          <w:trHeight w:val="564"/>
          <w:tblHeader/>
        </w:trPr>
        <w:tc>
          <w:tcPr>
            <w:tcW w:w="2068" w:type="dxa"/>
          </w:tcPr>
          <w:p w14:paraId="4BE15F27" w14:textId="77777777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</w:tcPr>
          <w:p w14:paraId="00E1F853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3C221D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48AC0" w14:textId="19269558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9" w:type="dxa"/>
          </w:tcPr>
          <w:p w14:paraId="14FD54BD" w14:textId="06BA9220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14:paraId="0F62FF04" w14:textId="2D118A8F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3DDE31D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64E1C469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6" w:type="dxa"/>
            <w:gridSpan w:val="3"/>
          </w:tcPr>
          <w:p w14:paraId="09C05FE6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B94D3" w14:textId="77777777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5EC53F" w14:textId="4B63BB0C" w:rsidR="00303E99" w:rsidRPr="00A77BFD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6" w:type="dxa"/>
          </w:tcPr>
          <w:p w14:paraId="354A2360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502" w:type="dxa"/>
            <w:gridSpan w:val="3"/>
          </w:tcPr>
          <w:p w14:paraId="2A5C9750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9D36057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1F3F0A7" w14:textId="47445DEF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135CD4C0" w14:textId="17D71958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E36D6C" w14:textId="3136836E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8C1E971" w14:textId="749763FA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62254893" w14:textId="2057BE5F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4B5E15E7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5DDAEE1E" w14:textId="65F26ACA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B14A01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670A85" w14:textId="79A15C83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6C0B899F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03" w:type="dxa"/>
            <w:gridSpan w:val="4"/>
          </w:tcPr>
          <w:p w14:paraId="4A95AD53" w14:textId="77777777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271A72" w14:textId="27FE179D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3885045" w14:textId="2BF6827E" w:rsidR="00303E99" w:rsidRPr="00A77BFD" w:rsidDel="00CA15E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085471" w:rsidRPr="00A77BFD" w14:paraId="1A08419A" w14:textId="3AC1F291" w:rsidTr="00D56C46">
        <w:trPr>
          <w:gridAfter w:val="1"/>
          <w:wAfter w:w="9" w:type="dxa"/>
          <w:cantSplit/>
          <w:trHeight w:val="268"/>
          <w:tblHeader/>
        </w:trPr>
        <w:tc>
          <w:tcPr>
            <w:tcW w:w="2068" w:type="dxa"/>
          </w:tcPr>
          <w:p w14:paraId="5DD2A98B" w14:textId="77777777" w:rsidR="00303E99" w:rsidRPr="00A77BFD" w:rsidRDefault="00303E9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</w:tcPr>
          <w:p w14:paraId="0B8F7DE3" w14:textId="77777777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3C528333" w14:textId="7DCBB945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3E8679B7" w14:textId="43EA8C70" w:rsidR="00303E99" w:rsidRPr="00A77BFD" w:rsidRDefault="00E1572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A85200"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7F8419D" w14:textId="77777777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26CF6913" w14:textId="181A9070" w:rsidR="00303E99" w:rsidRPr="00A77BFD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A85200"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340F5B50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323E3D7" w14:textId="4E23D3CE" w:rsidR="00303E99" w:rsidRPr="00A77BFD" w:rsidRDefault="00E157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</w:t>
            </w:r>
            <w:r w:rsidR="00A85200" w:rsidRPr="00A77BF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4AF67AFE" w14:textId="5C96E033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7DFEC53B" w14:textId="4F816BBD" w:rsidR="00303E99" w:rsidRPr="00A77BFD" w:rsidRDefault="00E157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</w:t>
            </w:r>
            <w:r w:rsidR="00A85200" w:rsidRPr="00A77BF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186" w:type="dxa"/>
          </w:tcPr>
          <w:p w14:paraId="53A73D81" w14:textId="77777777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0D81C81D" w14:textId="330F0CB3" w:rsidR="00303E99" w:rsidRPr="00A77BFD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A85200" w:rsidRPr="00A77B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82" w:type="dxa"/>
          </w:tcPr>
          <w:p w14:paraId="57331FD7" w14:textId="0427FF82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7741C3C0" w14:textId="6366FD1A" w:rsidR="00303E99" w:rsidRPr="00A77BFD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85200" w:rsidRPr="00A77BF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1" w:type="dxa"/>
          </w:tcPr>
          <w:p w14:paraId="0C460BEE" w14:textId="76640C88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1E165A4" w14:textId="0108B2A1" w:rsidR="00303E99" w:rsidRPr="00A77BFD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A85200"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F050C23" w14:textId="77777777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068091" w14:textId="45B97858" w:rsidR="00303E99" w:rsidRPr="00A77BFD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A85200"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27EFA4B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698CF0" w14:textId="774AA81A" w:rsidR="00303E99" w:rsidRPr="00A77BFD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A85200"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D50B08C" w14:textId="77777777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7837B87" w14:textId="061FD47A" w:rsidR="00303E99" w:rsidRPr="00A77BFD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A85200"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1A26CAB4" w14:textId="77777777" w:rsidR="00303E99" w:rsidRPr="00A77BFD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3E16A0D8" w14:textId="0E26F682" w:rsidR="00303E99" w:rsidRPr="00A77BFD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A85200"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9" w:type="dxa"/>
          </w:tcPr>
          <w:p w14:paraId="3D5908AC" w14:textId="77777777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dxa"/>
          </w:tcPr>
          <w:p w14:paraId="3D83773F" w14:textId="07CB96D2" w:rsidR="00303E99" w:rsidRPr="00A77BFD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A85200"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085471" w:rsidRPr="00A77BFD" w14:paraId="00930D54" w14:textId="77777777" w:rsidTr="00D56C46">
        <w:trPr>
          <w:cantSplit/>
          <w:trHeight w:val="228"/>
        </w:trPr>
        <w:tc>
          <w:tcPr>
            <w:tcW w:w="2068" w:type="dxa"/>
          </w:tcPr>
          <w:p w14:paraId="46907C2A" w14:textId="77777777" w:rsidR="009D1CE0" w:rsidRPr="00A77BFD" w:rsidRDefault="009D1C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8" w:type="dxa"/>
          </w:tcPr>
          <w:p w14:paraId="2FF8264F" w14:textId="77777777" w:rsidR="009D1CE0" w:rsidRPr="00A77BFD" w:rsidRDefault="009D1CE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9" w:type="dxa"/>
          </w:tcPr>
          <w:p w14:paraId="5DE27060" w14:textId="77777777" w:rsidR="009D1CE0" w:rsidRPr="00A77BFD" w:rsidRDefault="009D1CE0" w:rsidP="001D58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72DC4DF8" w14:textId="3A9F3496" w:rsidR="009D1CE0" w:rsidRPr="00A77BFD" w:rsidRDefault="009D1CE0" w:rsidP="001D58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08A822B3" w14:textId="77777777" w:rsidR="009D1CE0" w:rsidRPr="00A77BFD" w:rsidRDefault="009D1CE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328" w:type="dxa"/>
            <w:gridSpan w:val="20"/>
          </w:tcPr>
          <w:p w14:paraId="222BACDB" w14:textId="2CBD4C63" w:rsidR="009D1CE0" w:rsidRPr="00A77BFD" w:rsidRDefault="009D1CE0" w:rsidP="001D58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85471" w:rsidRPr="00A77BFD" w14:paraId="3F484C35" w14:textId="4B6098A0" w:rsidTr="00D56C46">
        <w:trPr>
          <w:gridAfter w:val="1"/>
          <w:wAfter w:w="9" w:type="dxa"/>
          <w:cantSplit/>
          <w:trHeight w:val="228"/>
        </w:trPr>
        <w:tc>
          <w:tcPr>
            <w:tcW w:w="2068" w:type="dxa"/>
          </w:tcPr>
          <w:p w14:paraId="5737E615" w14:textId="18D7E58F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518" w:type="dxa"/>
          </w:tcPr>
          <w:p w14:paraId="7FC05F62" w14:textId="77777777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9" w:type="dxa"/>
          </w:tcPr>
          <w:p w14:paraId="72B19191" w14:textId="037A23E9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50" w:type="dxa"/>
          </w:tcPr>
          <w:p w14:paraId="2BE6EA55" w14:textId="1EB3CC4E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B8907A" w14:textId="77777777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78B6ABE" w14:textId="77777777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265218" w14:textId="77777777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5" w:type="dxa"/>
          </w:tcPr>
          <w:p w14:paraId="5CAADEAC" w14:textId="3AEBFBC4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F0C138B" w14:textId="71FB9C5F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1" w:type="dxa"/>
          </w:tcPr>
          <w:p w14:paraId="4A8ACD5F" w14:textId="62DDB8EC" w:rsidR="00303E99" w:rsidRPr="00A77BFD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6" w:type="dxa"/>
          </w:tcPr>
          <w:p w14:paraId="40F69640" w14:textId="77777777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02C43F6C" w14:textId="77777777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E1724EB" w14:textId="26BEDA2A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22E19569" w14:textId="77777777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DCE866E" w14:textId="1AE6CA0A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F580E4" w14:textId="4065D5F9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5E7A53" w14:textId="77777777" w:rsidR="00303E99" w:rsidRPr="00A77BFD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87B7A4" w14:textId="77777777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29CE13A" w14:textId="77777777" w:rsidR="00303E99" w:rsidRPr="00A77BFD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1F997B" w14:textId="77777777" w:rsidR="00303E99" w:rsidRPr="00A77BFD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8" w:right="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4FCA1E" w14:textId="77777777" w:rsidR="00303E99" w:rsidRPr="00A77BFD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2209B0D9" w14:textId="77777777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8D24767" w14:textId="77777777" w:rsidR="00303E99" w:rsidRPr="00A77BFD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3C649D1" w14:textId="77777777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</w:tcPr>
          <w:p w14:paraId="134B7B11" w14:textId="77777777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dxa"/>
          </w:tcPr>
          <w:p w14:paraId="53CC0332" w14:textId="77777777" w:rsidR="00303E99" w:rsidRPr="00A77BFD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200" w:rsidRPr="00A77BFD" w14:paraId="740270F5" w14:textId="5136C7B3" w:rsidTr="00D56C46">
        <w:trPr>
          <w:gridAfter w:val="1"/>
          <w:wAfter w:w="9" w:type="dxa"/>
          <w:cantSplit/>
          <w:trHeight w:val="228"/>
        </w:trPr>
        <w:tc>
          <w:tcPr>
            <w:tcW w:w="2068" w:type="dxa"/>
          </w:tcPr>
          <w:p w14:paraId="53A0648B" w14:textId="54475425" w:rsidR="00A85200" w:rsidRPr="00A77BFD" w:rsidRDefault="00A85200" w:rsidP="00A85200">
            <w:pPr>
              <w:spacing w:line="240" w:lineRule="auto"/>
              <w:ind w:left="98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</w:rPr>
              <w:t>บริษัท เซอร์แมช จำกัด</w:t>
            </w:r>
          </w:p>
        </w:tc>
        <w:tc>
          <w:tcPr>
            <w:tcW w:w="2518" w:type="dxa"/>
          </w:tcPr>
          <w:p w14:paraId="5AC82B49" w14:textId="1C2DFF9F" w:rsidR="00A85200" w:rsidRPr="00A77BFD" w:rsidRDefault="00A85200" w:rsidP="00A85200">
            <w:pPr>
              <w:pStyle w:val="acctfourfigures"/>
              <w:spacing w:line="240" w:lineRule="auto"/>
              <w:ind w:left="-8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บริการซ่อมและบำรุงรักษาเครื่องมือ</w:t>
            </w:r>
          </w:p>
          <w:p w14:paraId="437EF04F" w14:textId="4C317FFD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8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   และเครื่องจักร</w:t>
            </w:r>
          </w:p>
        </w:tc>
        <w:tc>
          <w:tcPr>
            <w:tcW w:w="179" w:type="dxa"/>
          </w:tcPr>
          <w:p w14:paraId="73A7BB88" w14:textId="12182638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2CA001A9" w14:textId="77777777" w:rsidR="00D14492" w:rsidRPr="00A77BFD" w:rsidRDefault="00D14492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702670" w14:textId="39D14710" w:rsidR="00A85200" w:rsidRPr="00A77BFD" w:rsidRDefault="00B3272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17F582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4AC53B9A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6686BF" w14:textId="1466B005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47.5</w:t>
            </w:r>
          </w:p>
        </w:tc>
        <w:tc>
          <w:tcPr>
            <w:tcW w:w="180" w:type="dxa"/>
          </w:tcPr>
          <w:p w14:paraId="4ADC3BAF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3E1431FC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F981DC" w14:textId="27CE6525" w:rsidR="00B32720" w:rsidRPr="00A77BFD" w:rsidRDefault="00B32720" w:rsidP="00BC35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4E42B27" w14:textId="427C2DE5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504AADF0" w14:textId="77777777" w:rsidR="00A85200" w:rsidRPr="00A77BFD" w:rsidRDefault="00A85200" w:rsidP="00E73E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4C237B" w14:textId="67B1BCBF" w:rsidR="00A85200" w:rsidRPr="00A77BFD" w:rsidRDefault="00A85200" w:rsidP="00E73E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6" w:type="dxa"/>
          </w:tcPr>
          <w:p w14:paraId="21252E6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337645D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06AF0E" w14:textId="5B615BB5" w:rsidR="00B32720" w:rsidRPr="00A77BFD" w:rsidRDefault="00B32720" w:rsidP="00476EB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FB8D161" w14:textId="3DC1D49F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12C6223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05F36C" w14:textId="5228C967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1,419</w:t>
            </w:r>
          </w:p>
        </w:tc>
        <w:tc>
          <w:tcPr>
            <w:tcW w:w="181" w:type="dxa"/>
          </w:tcPr>
          <w:p w14:paraId="23AA24A8" w14:textId="432DA454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37BA1C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F9F436" w14:textId="7DEB7C84" w:rsidR="001C1487" w:rsidRPr="00A77BFD" w:rsidRDefault="001C1487" w:rsidP="00BC35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01A7CE2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FC10CA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35A598" w14:textId="2F421FF5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1,040</w:t>
            </w:r>
          </w:p>
        </w:tc>
        <w:tc>
          <w:tcPr>
            <w:tcW w:w="180" w:type="dxa"/>
          </w:tcPr>
          <w:p w14:paraId="1C1EA61B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C93128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340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4F45CB" w14:textId="0C9F690C" w:rsidR="001C1487" w:rsidRPr="00A77BFD" w:rsidRDefault="00476EB4" w:rsidP="00BC351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4353A43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39BE192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08FB0C" w14:textId="3E542CCB" w:rsidR="00A85200" w:rsidRPr="00A77BFD" w:rsidRDefault="00476EB4" w:rsidP="00BC351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893EBF9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AF0EDB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38E055" w14:textId="67DD8C87" w:rsidR="001C1487" w:rsidRPr="00A77BFD" w:rsidRDefault="001C1487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6F03919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048FB90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98062E" w14:textId="18BA3875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85200" w:rsidRPr="00A77BFD" w14:paraId="1FE36037" w14:textId="6DB459A9" w:rsidTr="00D56C46">
        <w:trPr>
          <w:gridAfter w:val="1"/>
          <w:wAfter w:w="9" w:type="dxa"/>
          <w:cantSplit/>
          <w:trHeight w:val="638"/>
        </w:trPr>
        <w:tc>
          <w:tcPr>
            <w:tcW w:w="2068" w:type="dxa"/>
          </w:tcPr>
          <w:p w14:paraId="53D489D0" w14:textId="77777777" w:rsidR="00A85200" w:rsidRPr="00A77BFD" w:rsidRDefault="00A85200" w:rsidP="00A85200">
            <w:pPr>
              <w:spacing w:line="240" w:lineRule="auto"/>
              <w:ind w:left="98" w:hanging="98"/>
              <w:rPr>
                <w:rFonts w:asciiTheme="majorBidi" w:hAnsiTheme="majorBidi"/>
                <w:sz w:val="24"/>
                <w:szCs w:val="24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</w:rPr>
              <w:t>บริษัท ซอร์บ</w:t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A77BFD">
              <w:rPr>
                <w:rFonts w:asciiTheme="majorBidi" w:hAnsiTheme="majorBidi"/>
                <w:sz w:val="24"/>
                <w:szCs w:val="24"/>
                <w:cs/>
              </w:rPr>
              <w:t xml:space="preserve">เอนจิเนียริ่ง </w:t>
            </w:r>
          </w:p>
          <w:p w14:paraId="28176F50" w14:textId="1FB3A36B" w:rsidR="00A85200" w:rsidRPr="00A77BFD" w:rsidRDefault="00A85200" w:rsidP="00A85200">
            <w:pPr>
              <w:spacing w:line="240" w:lineRule="auto"/>
              <w:ind w:left="98" w:hanging="98"/>
              <w:rPr>
                <w:rFonts w:asciiTheme="majorBidi" w:hAnsi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A77BFD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518" w:type="dxa"/>
          </w:tcPr>
          <w:p w14:paraId="598087A8" w14:textId="4F746040" w:rsidR="00A85200" w:rsidRPr="00A77BFD" w:rsidRDefault="00A85200" w:rsidP="00A85200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จำหน่ายและติดตั้งเครื่องมือและ    </w:t>
            </w:r>
          </w:p>
          <w:p w14:paraId="6452F173" w14:textId="2CFE039B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   เครื่องจักร</w:t>
            </w:r>
          </w:p>
        </w:tc>
        <w:tc>
          <w:tcPr>
            <w:tcW w:w="179" w:type="dxa"/>
          </w:tcPr>
          <w:p w14:paraId="123D7013" w14:textId="77D5E8DA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0BF1921E" w14:textId="77777777" w:rsidR="00D14492" w:rsidRPr="00A77BFD" w:rsidRDefault="00D14492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1679D6" w14:textId="116C89DD" w:rsidR="00A85200" w:rsidRPr="00A77BFD" w:rsidRDefault="00B3272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14CDDB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6A2BFD4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CE34AB8" w14:textId="1F91C44D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47.5</w:t>
            </w:r>
          </w:p>
        </w:tc>
        <w:tc>
          <w:tcPr>
            <w:tcW w:w="180" w:type="dxa"/>
          </w:tcPr>
          <w:p w14:paraId="22AE1AE1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230D3743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EFEB88" w14:textId="4D0DB957" w:rsidR="00B32720" w:rsidRPr="00A77BFD" w:rsidRDefault="00B32720" w:rsidP="00BC35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F32CB2F" w14:textId="0D25F9E1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309DEBDC" w14:textId="77777777" w:rsidR="00A85200" w:rsidRPr="00A77BFD" w:rsidRDefault="00A85200" w:rsidP="00E73E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B62B05" w14:textId="72A18CF7" w:rsidR="00A85200" w:rsidRPr="00A77BFD" w:rsidRDefault="00A85200" w:rsidP="00E73E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6" w:type="dxa"/>
          </w:tcPr>
          <w:p w14:paraId="3ECC7F9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70DECB9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E3318CD" w14:textId="2E35EF2C" w:rsidR="00B32720" w:rsidRPr="00A77BFD" w:rsidRDefault="00B32720" w:rsidP="00476EB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20B02353" w14:textId="2B768E05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13CE5BA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80AC08" w14:textId="458BEA53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1,104</w:t>
            </w:r>
          </w:p>
        </w:tc>
        <w:tc>
          <w:tcPr>
            <w:tcW w:w="181" w:type="dxa"/>
          </w:tcPr>
          <w:p w14:paraId="10A8ECC3" w14:textId="045845F6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DC5EF2E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9D1ECF" w14:textId="7D757EE4" w:rsidR="001C1487" w:rsidRPr="00A77BFD" w:rsidRDefault="001C1487" w:rsidP="00BC35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B3A352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F53B47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8D5C80" w14:textId="42824FF4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3,418</w:t>
            </w:r>
          </w:p>
        </w:tc>
        <w:tc>
          <w:tcPr>
            <w:tcW w:w="180" w:type="dxa"/>
          </w:tcPr>
          <w:p w14:paraId="372280EE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8EA367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340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EF75E7" w14:textId="5D900745" w:rsidR="001C1487" w:rsidRPr="00A77BFD" w:rsidRDefault="00476EB4" w:rsidP="00BC351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8B0E9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5239AD6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BA7684" w14:textId="686F5DE3" w:rsidR="00A85200" w:rsidRPr="00A77BFD" w:rsidRDefault="00476EB4" w:rsidP="00BC351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28617561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61FBEB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A55C8D" w14:textId="3AE49753" w:rsidR="001C1487" w:rsidRPr="00A77BFD" w:rsidRDefault="001C1487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30E6FAB1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275CAE6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E0AC7E" w14:textId="299C90BF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85200" w:rsidRPr="00A77BFD" w14:paraId="3C09DA3A" w14:textId="3C29C306" w:rsidTr="00D56C46">
        <w:trPr>
          <w:gridAfter w:val="1"/>
          <w:wAfter w:w="9" w:type="dxa"/>
          <w:cantSplit/>
          <w:trHeight w:val="320"/>
        </w:trPr>
        <w:tc>
          <w:tcPr>
            <w:tcW w:w="2068" w:type="dxa"/>
          </w:tcPr>
          <w:p w14:paraId="7B439790" w14:textId="77777777" w:rsidR="00A85200" w:rsidRPr="00A77BFD" w:rsidRDefault="00A85200" w:rsidP="00A85200">
            <w:pPr>
              <w:tabs>
                <w:tab w:val="clear" w:pos="227"/>
                <w:tab w:val="left" w:pos="368"/>
              </w:tabs>
              <w:spacing w:line="240" w:lineRule="auto"/>
              <w:ind w:left="98" w:hanging="98"/>
              <w:rPr>
                <w:rFonts w:asciiTheme="majorBidi" w:hAnsiTheme="majorBidi"/>
                <w:sz w:val="24"/>
                <w:szCs w:val="24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เอ็กซ์แซคท์ </w:t>
            </w:r>
          </w:p>
          <w:p w14:paraId="1CB46CE7" w14:textId="1A024596" w:rsidR="00A85200" w:rsidRPr="00A77BFD" w:rsidRDefault="00A85200" w:rsidP="00A85200">
            <w:pPr>
              <w:tabs>
                <w:tab w:val="clear" w:pos="227"/>
                <w:tab w:val="left" w:pos="368"/>
              </w:tabs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 w:rsidRPr="00A77BFD">
              <w:rPr>
                <w:rFonts w:asciiTheme="majorBidi" w:hAnsiTheme="majorBidi"/>
                <w:sz w:val="24"/>
                <w:szCs w:val="24"/>
                <w:cs/>
              </w:rPr>
              <w:t>เรียลเอสเตท จำกัด</w:t>
            </w:r>
          </w:p>
        </w:tc>
        <w:tc>
          <w:tcPr>
            <w:tcW w:w="2518" w:type="dxa"/>
          </w:tcPr>
          <w:p w14:paraId="3C9E14AC" w14:textId="37982A5C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พัฒนาอสังหาริมทรัพย์เพื่อขาย</w:t>
            </w:r>
          </w:p>
        </w:tc>
        <w:tc>
          <w:tcPr>
            <w:tcW w:w="179" w:type="dxa"/>
          </w:tcPr>
          <w:p w14:paraId="00169D24" w14:textId="5D05A52A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28413DC3" w14:textId="77777777" w:rsidR="00D14492" w:rsidRPr="00A77BFD" w:rsidRDefault="00D14492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21060C" w14:textId="4D7F5088" w:rsidR="00A85200" w:rsidRPr="00A77BFD" w:rsidRDefault="00B3272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BF1E0F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06D4AA8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4F2437" w14:textId="18198FEB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40.0</w:t>
            </w:r>
          </w:p>
        </w:tc>
        <w:tc>
          <w:tcPr>
            <w:tcW w:w="180" w:type="dxa"/>
          </w:tcPr>
          <w:p w14:paraId="18B9AB06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73E8DB34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9F9C52" w14:textId="472E511A" w:rsidR="00B32720" w:rsidRPr="00A77BFD" w:rsidRDefault="00B32720" w:rsidP="00BC35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1A05DF4" w14:textId="295FE34C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6CABAA3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2D2155" w14:textId="58332A30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86" w:type="dxa"/>
          </w:tcPr>
          <w:p w14:paraId="5DD61AA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3D35F6B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A7D734" w14:textId="5A45A111" w:rsidR="00B32720" w:rsidRPr="00A77BFD" w:rsidRDefault="00B32720" w:rsidP="00476EB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1D72A6E" w14:textId="094B5927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094BC90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E0589A" w14:textId="3AC74C2F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1" w:type="dxa"/>
          </w:tcPr>
          <w:p w14:paraId="146398A1" w14:textId="68549B8D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A4EEEE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647B11" w14:textId="012F18BD" w:rsidR="001C1487" w:rsidRPr="00A77BFD" w:rsidRDefault="001C1487" w:rsidP="00BC35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BD2161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D4FD4A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A54A51" w14:textId="7B2CAF5C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20CB7C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5A6966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340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8397A8" w14:textId="3DBF4C66" w:rsidR="001C1487" w:rsidRPr="00A77BFD" w:rsidRDefault="00476EB4" w:rsidP="00BC351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5DED1B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50FBB39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5E2649" w14:textId="053ABD38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1" w:type="dxa"/>
          </w:tcPr>
          <w:p w14:paraId="4AEF939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BEF0FC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7571E2" w14:textId="7D3E6451" w:rsidR="001C1487" w:rsidRPr="00A77BFD" w:rsidDel="00C219E6" w:rsidRDefault="001C1487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38AA7842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2317CC1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2B9200" w14:textId="62FC5249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85200" w:rsidRPr="00A77BFD" w14:paraId="1AEAF688" w14:textId="0A29191E" w:rsidTr="009820F7">
        <w:trPr>
          <w:gridAfter w:val="1"/>
          <w:wAfter w:w="9" w:type="dxa"/>
          <w:cantSplit/>
          <w:trHeight w:val="299"/>
        </w:trPr>
        <w:tc>
          <w:tcPr>
            <w:tcW w:w="2068" w:type="dxa"/>
          </w:tcPr>
          <w:p w14:paraId="6E1A4AF8" w14:textId="0810D75A" w:rsidR="00A85200" w:rsidRPr="00A77BFD" w:rsidRDefault="00A85200" w:rsidP="00A85200">
            <w:pPr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Yi Hao Motor Co., Ltd.</w:t>
            </w:r>
          </w:p>
        </w:tc>
        <w:tc>
          <w:tcPr>
            <w:tcW w:w="2518" w:type="dxa"/>
          </w:tcPr>
          <w:p w14:paraId="5D888B5B" w14:textId="1E9F4ECF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ผลิตและประกอบมอเตอร์ไซค์ไฟฟ้า</w:t>
            </w:r>
          </w:p>
        </w:tc>
        <w:tc>
          <w:tcPr>
            <w:tcW w:w="179" w:type="dxa"/>
          </w:tcPr>
          <w:p w14:paraId="55EA3979" w14:textId="1A5C2F1F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7C0ADD03" w14:textId="6EBAACB5" w:rsidR="00A85200" w:rsidRPr="00A77BFD" w:rsidRDefault="00B3272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40.0</w:t>
            </w:r>
          </w:p>
        </w:tc>
        <w:tc>
          <w:tcPr>
            <w:tcW w:w="180" w:type="dxa"/>
          </w:tcPr>
          <w:p w14:paraId="47CDAB2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82B2F9D" w14:textId="276D4074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40.0</w:t>
            </w:r>
          </w:p>
        </w:tc>
        <w:tc>
          <w:tcPr>
            <w:tcW w:w="180" w:type="dxa"/>
          </w:tcPr>
          <w:p w14:paraId="5F4CF006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5BE200C4" w14:textId="387357B1" w:rsidR="00A85200" w:rsidRPr="00A77BFD" w:rsidRDefault="00B32720" w:rsidP="00A8520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3,914</w:t>
            </w:r>
          </w:p>
        </w:tc>
        <w:tc>
          <w:tcPr>
            <w:tcW w:w="180" w:type="dxa"/>
          </w:tcPr>
          <w:p w14:paraId="06AA6879" w14:textId="6D11B88E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6BCE61F7" w14:textId="4F1F5C0B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3,914</w:t>
            </w:r>
          </w:p>
        </w:tc>
        <w:tc>
          <w:tcPr>
            <w:tcW w:w="186" w:type="dxa"/>
          </w:tcPr>
          <w:p w14:paraId="267C361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51F0A133" w14:textId="4D0A04B5" w:rsidR="00A85200" w:rsidRPr="00A77BFD" w:rsidRDefault="00B3272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1,561</w:t>
            </w:r>
          </w:p>
        </w:tc>
        <w:tc>
          <w:tcPr>
            <w:tcW w:w="182" w:type="dxa"/>
          </w:tcPr>
          <w:p w14:paraId="6967A118" w14:textId="03F7BBEA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4FE8C239" w14:textId="039F2258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1,561</w:t>
            </w:r>
          </w:p>
        </w:tc>
        <w:tc>
          <w:tcPr>
            <w:tcW w:w="181" w:type="dxa"/>
          </w:tcPr>
          <w:p w14:paraId="644E265C" w14:textId="09B3C066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79128F4" w14:textId="06D4CCD3" w:rsidR="00A85200" w:rsidRPr="00A77BFD" w:rsidRDefault="001C1487" w:rsidP="00BC35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DD0BF5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207E63" w14:textId="7F42C48F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E9D6146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35B06C" w14:textId="4A65A1BA" w:rsidR="00A85200" w:rsidRPr="00A77BFD" w:rsidRDefault="00476EB4" w:rsidP="00BC351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BE1EE9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30B4BE44" w14:textId="5DC1F357" w:rsidR="00A85200" w:rsidRPr="00A77BFD" w:rsidRDefault="00476EB4" w:rsidP="00BC351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20F406A7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6643FDE" w14:textId="5D9B7BBF" w:rsidR="00A85200" w:rsidRPr="00A77BFD" w:rsidRDefault="001C1487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664CB3E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65B53F0E" w14:textId="2D1229EA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6DA3B242" w14:textId="77777777" w:rsidTr="009820F7">
        <w:trPr>
          <w:gridAfter w:val="1"/>
          <w:wAfter w:w="9" w:type="dxa"/>
          <w:cantSplit/>
          <w:trHeight w:val="60"/>
        </w:trPr>
        <w:tc>
          <w:tcPr>
            <w:tcW w:w="2068" w:type="dxa"/>
          </w:tcPr>
          <w:p w14:paraId="056CF366" w14:textId="6604B07C" w:rsidR="00A85200" w:rsidRPr="00A77BFD" w:rsidRDefault="00A85200" w:rsidP="00A85200">
            <w:pPr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2518" w:type="dxa"/>
          </w:tcPr>
          <w:p w14:paraId="3FC23272" w14:textId="343A1DC3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พัฒนาอสังหาริมทรัพย์เพื่อขาย</w:t>
            </w:r>
          </w:p>
        </w:tc>
        <w:tc>
          <w:tcPr>
            <w:tcW w:w="179" w:type="dxa"/>
          </w:tcPr>
          <w:p w14:paraId="18162791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28721E9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F8AB96" w14:textId="0682BEC9" w:rsidR="00B32720" w:rsidRPr="00A77BFD" w:rsidRDefault="00B3272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  <w:r w:rsidR="00806D04"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.0</w:t>
            </w:r>
          </w:p>
        </w:tc>
        <w:tc>
          <w:tcPr>
            <w:tcW w:w="180" w:type="dxa"/>
          </w:tcPr>
          <w:p w14:paraId="72DB5F0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4EE7F75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D95899" w14:textId="38DC4C7D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30.0</w:t>
            </w:r>
          </w:p>
        </w:tc>
        <w:tc>
          <w:tcPr>
            <w:tcW w:w="180" w:type="dxa"/>
          </w:tcPr>
          <w:p w14:paraId="0128C352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3192FAF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3D9DD2F" w14:textId="0BC2DBCA" w:rsidR="00B32720" w:rsidRPr="00A77BFD" w:rsidRDefault="00B32720" w:rsidP="00A8520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80" w:type="dxa"/>
          </w:tcPr>
          <w:p w14:paraId="280716FD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29214CE1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09AEC2" w14:textId="0EB7A597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86" w:type="dxa"/>
          </w:tcPr>
          <w:p w14:paraId="15820535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47DA361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0E9157" w14:textId="78F54C6E" w:rsidR="00B32720" w:rsidRPr="00A77BFD" w:rsidRDefault="00161F6D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2" w:type="dxa"/>
          </w:tcPr>
          <w:p w14:paraId="21EA98F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2C93663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FA7872" w14:textId="22E1C35C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1" w:type="dxa"/>
          </w:tcPr>
          <w:p w14:paraId="06EB82E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CC100C7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09E1CA" w14:textId="33479043" w:rsidR="001C1487" w:rsidRPr="00A77BFD" w:rsidRDefault="001C1487" w:rsidP="00BC35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A27BE4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C0A21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BA7C1C" w14:textId="48D94B30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A77BFD">
              <w:rPr>
                <w:rFonts w:ascii="Angsana New" w:hAnsi="Angsana New"/>
                <w:sz w:val="24"/>
                <w:szCs w:val="24"/>
              </w:rPr>
              <w:t>391</w:t>
            </w:r>
          </w:p>
        </w:tc>
        <w:tc>
          <w:tcPr>
            <w:tcW w:w="180" w:type="dxa"/>
          </w:tcPr>
          <w:p w14:paraId="2A38165D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DF925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BEBF9B" w14:textId="4D86AE6B" w:rsidR="001C1487" w:rsidRPr="00A77BFD" w:rsidRDefault="001C1487" w:rsidP="00A8520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</w:tcPr>
          <w:p w14:paraId="64C984A2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158B0AA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F22733" w14:textId="5D5E97A1" w:rsidR="00A85200" w:rsidRPr="00A77BFD" w:rsidRDefault="00A85200" w:rsidP="00BC18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1" w:type="dxa"/>
          </w:tcPr>
          <w:p w14:paraId="61D69C07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37CD70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2CA3D8" w14:textId="575168AD" w:rsidR="001C1487" w:rsidRPr="00A77BFD" w:rsidRDefault="001C1487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28964D2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3953A10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1A3659" w14:textId="1DF284B8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85200" w:rsidRPr="00A77BFD" w14:paraId="33FBB09D" w14:textId="77777777" w:rsidTr="00D56C46">
        <w:trPr>
          <w:gridAfter w:val="1"/>
          <w:wAfter w:w="9" w:type="dxa"/>
          <w:cantSplit/>
          <w:trHeight w:val="60"/>
        </w:trPr>
        <w:tc>
          <w:tcPr>
            <w:tcW w:w="2068" w:type="dxa"/>
          </w:tcPr>
          <w:p w14:paraId="7791880B" w14:textId="77777777" w:rsidR="00A85200" w:rsidRPr="00A77BFD" w:rsidRDefault="00A85200" w:rsidP="00A85200">
            <w:pPr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เอ็นริช เวนเจอร์ </w:t>
            </w:r>
          </w:p>
          <w:p w14:paraId="571DF402" w14:textId="05F520E1" w:rsidR="00A85200" w:rsidRPr="00A77BFD" w:rsidRDefault="00A85200" w:rsidP="00A85200">
            <w:pPr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77BF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518" w:type="dxa"/>
          </w:tcPr>
          <w:p w14:paraId="3326E192" w14:textId="183DA08A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พัฒนาอสังหาริมทรัพย์เพื่อขาย</w:t>
            </w:r>
          </w:p>
        </w:tc>
        <w:tc>
          <w:tcPr>
            <w:tcW w:w="179" w:type="dxa"/>
          </w:tcPr>
          <w:p w14:paraId="75A866A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1A9DBA5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76A227" w14:textId="3903DA9A" w:rsidR="00B32720" w:rsidRPr="00A77BFD" w:rsidRDefault="00B3272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806D04"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.0</w:t>
            </w:r>
          </w:p>
        </w:tc>
        <w:tc>
          <w:tcPr>
            <w:tcW w:w="180" w:type="dxa"/>
          </w:tcPr>
          <w:p w14:paraId="5A37A6A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61FB2A4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024C5C" w14:textId="1C903D52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20.0</w:t>
            </w:r>
          </w:p>
        </w:tc>
        <w:tc>
          <w:tcPr>
            <w:tcW w:w="180" w:type="dxa"/>
          </w:tcPr>
          <w:p w14:paraId="07383586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58ED6195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6A0FD4" w14:textId="050BCA12" w:rsidR="00B32720" w:rsidRPr="00A77BFD" w:rsidRDefault="00B32720" w:rsidP="00A8520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180,000</w:t>
            </w:r>
          </w:p>
        </w:tc>
        <w:tc>
          <w:tcPr>
            <w:tcW w:w="180" w:type="dxa"/>
          </w:tcPr>
          <w:p w14:paraId="09EDE9B2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4E9D470B" w14:textId="77777777" w:rsidR="00A85200" w:rsidRPr="00A77BFD" w:rsidRDefault="00A85200" w:rsidP="00E73E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2B158E" w14:textId="0D4216A8" w:rsidR="00A85200" w:rsidRPr="00A77BFD" w:rsidRDefault="00A85200" w:rsidP="00E73E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180,000</w:t>
            </w:r>
          </w:p>
        </w:tc>
        <w:tc>
          <w:tcPr>
            <w:tcW w:w="186" w:type="dxa"/>
          </w:tcPr>
          <w:p w14:paraId="1AE68B6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16ADD021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7FC033" w14:textId="40D24680" w:rsidR="00B32720" w:rsidRPr="00A77BFD" w:rsidRDefault="00B3272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40,064</w:t>
            </w:r>
          </w:p>
        </w:tc>
        <w:tc>
          <w:tcPr>
            <w:tcW w:w="182" w:type="dxa"/>
          </w:tcPr>
          <w:p w14:paraId="54FD11B5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0092C73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9D3AE7" w14:textId="2BC439C6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40,064</w:t>
            </w:r>
          </w:p>
        </w:tc>
        <w:tc>
          <w:tcPr>
            <w:tcW w:w="181" w:type="dxa"/>
          </w:tcPr>
          <w:p w14:paraId="29E963D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C3BEE3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A82A96" w14:textId="62E62F56" w:rsidR="001C1487" w:rsidRPr="00A77BFD" w:rsidRDefault="001C1487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32,257</w:t>
            </w:r>
          </w:p>
        </w:tc>
        <w:tc>
          <w:tcPr>
            <w:tcW w:w="180" w:type="dxa"/>
          </w:tcPr>
          <w:p w14:paraId="4376A385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D3CAD1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6BF5DD" w14:textId="0991FFA6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33,019</w:t>
            </w:r>
          </w:p>
        </w:tc>
        <w:tc>
          <w:tcPr>
            <w:tcW w:w="180" w:type="dxa"/>
          </w:tcPr>
          <w:p w14:paraId="7DC4033C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2D26D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BD20D6" w14:textId="1C01FA08" w:rsidR="001C1487" w:rsidRPr="00A77BFD" w:rsidRDefault="001C1487" w:rsidP="00A8520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40,064</w:t>
            </w:r>
          </w:p>
        </w:tc>
        <w:tc>
          <w:tcPr>
            <w:tcW w:w="180" w:type="dxa"/>
          </w:tcPr>
          <w:p w14:paraId="69A19E5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2F26DD0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434477" w14:textId="2C576C52" w:rsidR="00A85200" w:rsidRPr="00A77BFD" w:rsidRDefault="00A85200" w:rsidP="00BC1822">
            <w:pPr>
              <w:pStyle w:val="acctfourfigures"/>
              <w:tabs>
                <w:tab w:val="clear" w:pos="765"/>
                <w:tab w:val="decimal" w:pos="190"/>
                <w:tab w:val="decimal" w:pos="280"/>
              </w:tabs>
              <w:spacing w:line="240" w:lineRule="auto"/>
              <w:ind w:left="-79" w:right="-1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40,064</w:t>
            </w:r>
          </w:p>
        </w:tc>
        <w:tc>
          <w:tcPr>
            <w:tcW w:w="181" w:type="dxa"/>
          </w:tcPr>
          <w:p w14:paraId="47A68E87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DCBFFA5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B6B047" w14:textId="161B5547" w:rsidR="001C1487" w:rsidRPr="00A77BFD" w:rsidRDefault="001C1487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0A956877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10C7A4C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D55A73" w14:textId="45455B2D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0E253758" w14:textId="5883DA1E" w:rsidTr="0049791B">
        <w:trPr>
          <w:gridAfter w:val="1"/>
          <w:wAfter w:w="9" w:type="dxa"/>
          <w:cantSplit/>
          <w:trHeight w:val="283"/>
        </w:trPr>
        <w:tc>
          <w:tcPr>
            <w:tcW w:w="2068" w:type="dxa"/>
            <w:shd w:val="clear" w:color="auto" w:fill="auto"/>
          </w:tcPr>
          <w:p w14:paraId="2B269FE6" w14:textId="537D1475" w:rsidR="00A85200" w:rsidRPr="00A77BFD" w:rsidRDefault="00A85200" w:rsidP="00A85200">
            <w:pPr>
              <w:spacing w:line="240" w:lineRule="auto"/>
              <w:ind w:left="9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ฟู้ด ออเดอรี่ จำกัด</w:t>
            </w:r>
          </w:p>
        </w:tc>
        <w:tc>
          <w:tcPr>
            <w:tcW w:w="2518" w:type="dxa"/>
            <w:shd w:val="clear" w:color="auto" w:fill="auto"/>
          </w:tcPr>
          <w:p w14:paraId="03D0FDD8" w14:textId="622E64EB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  <w:t>บริการรับส่งอาหาร</w:t>
            </w:r>
          </w:p>
        </w:tc>
        <w:tc>
          <w:tcPr>
            <w:tcW w:w="179" w:type="dxa"/>
            <w:shd w:val="clear" w:color="auto" w:fill="auto"/>
          </w:tcPr>
          <w:p w14:paraId="03A6FF4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389CA016" w14:textId="08EFDED1" w:rsidR="00A85200" w:rsidRPr="00A77BFD" w:rsidRDefault="00476EB4" w:rsidP="00806D04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5.9</w:t>
            </w:r>
          </w:p>
        </w:tc>
        <w:tc>
          <w:tcPr>
            <w:tcW w:w="180" w:type="dxa"/>
            <w:shd w:val="clear" w:color="auto" w:fill="auto"/>
          </w:tcPr>
          <w:p w14:paraId="6BB63C8A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493D5E16" w14:textId="612AF85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5.9</w:t>
            </w:r>
          </w:p>
        </w:tc>
        <w:tc>
          <w:tcPr>
            <w:tcW w:w="180" w:type="dxa"/>
            <w:shd w:val="clear" w:color="auto" w:fill="auto"/>
          </w:tcPr>
          <w:p w14:paraId="041CEDA8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14:paraId="382A8E0D" w14:textId="7120834F" w:rsidR="00A85200" w:rsidRPr="00A77BFD" w:rsidRDefault="00B32720" w:rsidP="00A8520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10,625</w:t>
            </w:r>
          </w:p>
        </w:tc>
        <w:tc>
          <w:tcPr>
            <w:tcW w:w="180" w:type="dxa"/>
            <w:shd w:val="clear" w:color="auto" w:fill="auto"/>
          </w:tcPr>
          <w:p w14:paraId="648D341D" w14:textId="0EC8607F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524F57D2" w14:textId="580BEA93" w:rsidR="00A85200" w:rsidRPr="00A77BFD" w:rsidRDefault="00A85200" w:rsidP="00E73E0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10,625</w:t>
            </w:r>
          </w:p>
        </w:tc>
        <w:tc>
          <w:tcPr>
            <w:tcW w:w="186" w:type="dxa"/>
            <w:shd w:val="clear" w:color="auto" w:fill="auto"/>
          </w:tcPr>
          <w:p w14:paraId="1D73A01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</w:tcPr>
          <w:p w14:paraId="1ABB17EA" w14:textId="74077E90" w:rsidR="00A85200" w:rsidRPr="00A77BFD" w:rsidRDefault="00B32720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15,178</w:t>
            </w:r>
          </w:p>
        </w:tc>
        <w:tc>
          <w:tcPr>
            <w:tcW w:w="182" w:type="dxa"/>
            <w:shd w:val="clear" w:color="auto" w:fill="auto"/>
          </w:tcPr>
          <w:p w14:paraId="49CE12BC" w14:textId="17650D4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75206B58" w14:textId="630C549B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15,178</w:t>
            </w:r>
          </w:p>
        </w:tc>
        <w:tc>
          <w:tcPr>
            <w:tcW w:w="181" w:type="dxa"/>
            <w:shd w:val="clear" w:color="auto" w:fill="auto"/>
          </w:tcPr>
          <w:p w14:paraId="39A9F79C" w14:textId="2F6FF540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8E8E75C" w14:textId="0A296EFF" w:rsidR="00A85200" w:rsidRPr="00A77BFD" w:rsidRDefault="001C1487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14,398</w:t>
            </w:r>
          </w:p>
        </w:tc>
        <w:tc>
          <w:tcPr>
            <w:tcW w:w="180" w:type="dxa"/>
            <w:shd w:val="clear" w:color="auto" w:fill="auto"/>
          </w:tcPr>
          <w:p w14:paraId="2A00869F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1393F33" w14:textId="38F91A10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14,706</w:t>
            </w:r>
          </w:p>
        </w:tc>
        <w:tc>
          <w:tcPr>
            <w:tcW w:w="180" w:type="dxa"/>
            <w:shd w:val="clear" w:color="auto" w:fill="auto"/>
          </w:tcPr>
          <w:p w14:paraId="3C3A85A2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2C4771D" w14:textId="4D23FE4C" w:rsidR="00A85200" w:rsidRPr="00A77BFD" w:rsidRDefault="001C1487" w:rsidP="00A8520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15,178</w:t>
            </w:r>
          </w:p>
        </w:tc>
        <w:tc>
          <w:tcPr>
            <w:tcW w:w="180" w:type="dxa"/>
            <w:shd w:val="clear" w:color="auto" w:fill="auto"/>
          </w:tcPr>
          <w:p w14:paraId="761A7829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7080BAFF" w14:textId="3A67348C" w:rsidR="00A85200" w:rsidRPr="00A77BFD" w:rsidRDefault="00A85200" w:rsidP="00BC1822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17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15,178</w:t>
            </w:r>
          </w:p>
        </w:tc>
        <w:tc>
          <w:tcPr>
            <w:tcW w:w="181" w:type="dxa"/>
            <w:shd w:val="clear" w:color="auto" w:fill="auto"/>
          </w:tcPr>
          <w:p w14:paraId="1592BD74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60735C5E" w14:textId="31A353D8" w:rsidR="00A85200" w:rsidRPr="00A77BFD" w:rsidRDefault="001C1487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06A4CB8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</w:tcPr>
          <w:p w14:paraId="555391DB" w14:textId="1D34E2E1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28111643" w14:textId="6E2A6688" w:rsidTr="00E97EFF">
        <w:trPr>
          <w:gridAfter w:val="1"/>
          <w:wAfter w:w="9" w:type="dxa"/>
          <w:cantSplit/>
          <w:trHeight w:val="283"/>
        </w:trPr>
        <w:tc>
          <w:tcPr>
            <w:tcW w:w="2068" w:type="dxa"/>
            <w:shd w:val="clear" w:color="auto" w:fill="auto"/>
          </w:tcPr>
          <w:p w14:paraId="1A4EB10D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18" w:type="dxa"/>
            <w:shd w:val="clear" w:color="auto" w:fill="auto"/>
          </w:tcPr>
          <w:p w14:paraId="58913B21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7A92A6C6" w14:textId="5A570CC1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6CF0C3A5" w14:textId="15ABCAE0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B8E9137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5765E9FC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232FA39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14:paraId="6A213F15" w14:textId="57F9B8CA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D1E33A9" w14:textId="020738F8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7BCE3DE3" w14:textId="1C8889E1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5E88505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074E5" w14:textId="161E5680" w:rsidR="00A85200" w:rsidRPr="00A77BFD" w:rsidRDefault="001C1487" w:rsidP="00A8520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59,803</w:t>
            </w:r>
          </w:p>
        </w:tc>
        <w:tc>
          <w:tcPr>
            <w:tcW w:w="182" w:type="dxa"/>
            <w:shd w:val="clear" w:color="auto" w:fill="auto"/>
          </w:tcPr>
          <w:p w14:paraId="13806590" w14:textId="16912B8D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0E1C7" w14:textId="0838648E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66,326</w:t>
            </w:r>
          </w:p>
        </w:tc>
        <w:tc>
          <w:tcPr>
            <w:tcW w:w="181" w:type="dxa"/>
            <w:shd w:val="clear" w:color="auto" w:fill="auto"/>
          </w:tcPr>
          <w:p w14:paraId="626E775D" w14:textId="77C2F9AA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92966" w14:textId="7D7BB5B0" w:rsidR="00A85200" w:rsidRPr="00A77BFD" w:rsidRDefault="001C1487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46,655</w:t>
            </w:r>
          </w:p>
        </w:tc>
        <w:tc>
          <w:tcPr>
            <w:tcW w:w="180" w:type="dxa"/>
            <w:shd w:val="clear" w:color="auto" w:fill="auto"/>
          </w:tcPr>
          <w:p w14:paraId="7025F25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DD31B" w14:textId="173D79D9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54,574</w:t>
            </w:r>
          </w:p>
        </w:tc>
        <w:tc>
          <w:tcPr>
            <w:tcW w:w="180" w:type="dxa"/>
            <w:shd w:val="clear" w:color="auto" w:fill="auto"/>
          </w:tcPr>
          <w:p w14:paraId="4528B05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95186" w14:textId="4A1604E3" w:rsidR="00A85200" w:rsidRPr="00A77BFD" w:rsidRDefault="001C1487" w:rsidP="00A8520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58,242</w:t>
            </w:r>
          </w:p>
        </w:tc>
        <w:tc>
          <w:tcPr>
            <w:tcW w:w="180" w:type="dxa"/>
            <w:shd w:val="clear" w:color="auto" w:fill="auto"/>
          </w:tcPr>
          <w:p w14:paraId="5C4930E2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53892" w14:textId="1181E3C4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1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62,242</w:t>
            </w:r>
          </w:p>
        </w:tc>
        <w:tc>
          <w:tcPr>
            <w:tcW w:w="181" w:type="dxa"/>
            <w:shd w:val="clear" w:color="auto" w:fill="auto"/>
          </w:tcPr>
          <w:p w14:paraId="3AB83D83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2C992" w14:textId="61D45125" w:rsidR="00A85200" w:rsidRPr="00A77BFD" w:rsidRDefault="001C1487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498AF9D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C74A0" w14:textId="11810758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BCD79A4" w14:textId="77777777" w:rsidR="00820AC5" w:rsidRPr="00A77BFD" w:rsidRDefault="00820AC5" w:rsidP="007D2605">
      <w:pPr>
        <w:pStyle w:val="BodyText2"/>
        <w:ind w:left="540"/>
        <w:rPr>
          <w:sz w:val="10"/>
          <w:szCs w:val="10"/>
          <w:lang w:val="en-US"/>
        </w:rPr>
      </w:pPr>
    </w:p>
    <w:p w14:paraId="5DB794D7" w14:textId="77777777" w:rsidR="00556320" w:rsidRPr="00A77BFD" w:rsidRDefault="00556320" w:rsidP="00556320">
      <w:pPr>
        <w:pStyle w:val="BodyText2"/>
        <w:ind w:left="540"/>
        <w:rPr>
          <w:sz w:val="24"/>
          <w:szCs w:val="24"/>
          <w:lang w:val="en-US"/>
        </w:rPr>
      </w:pPr>
      <w:r w:rsidRPr="00A77BFD">
        <w:rPr>
          <w:sz w:val="24"/>
          <w:szCs w:val="24"/>
          <w:cs/>
          <w:lang w:val="en-US"/>
        </w:rPr>
        <w:t xml:space="preserve">บริษัทร่วมทั้งหมดจดทะเบียนจัดตั้งและดำเนินธุรกิจในประเทศไทย ยกเว้นบริษัท </w:t>
      </w:r>
      <w:r w:rsidRPr="00A77BFD">
        <w:rPr>
          <w:sz w:val="24"/>
          <w:szCs w:val="24"/>
          <w:lang w:val="en-US"/>
        </w:rPr>
        <w:t xml:space="preserve">Yi Hao Motor Co., Ltd. </w:t>
      </w:r>
      <w:r w:rsidRPr="00A77BFD">
        <w:rPr>
          <w:sz w:val="24"/>
          <w:szCs w:val="24"/>
          <w:cs/>
          <w:lang w:val="en-US"/>
        </w:rPr>
        <w:t>ซึ่งจดทะเบียนจัดตั้งและดำเนินธุรกิจในประเทศไต้หวัน</w:t>
      </w:r>
    </w:p>
    <w:p w14:paraId="0CE8E576" w14:textId="77777777" w:rsidR="00556320" w:rsidRPr="00A77BFD" w:rsidRDefault="00556320" w:rsidP="001D5866">
      <w:pPr>
        <w:pStyle w:val="BodyText2"/>
        <w:ind w:left="540"/>
        <w:rPr>
          <w:sz w:val="18"/>
          <w:szCs w:val="18"/>
          <w:lang w:val="en-US"/>
        </w:rPr>
      </w:pPr>
    </w:p>
    <w:p w14:paraId="5CB4E692" w14:textId="77777777" w:rsidR="00E9531D" w:rsidRPr="00A77BFD" w:rsidRDefault="00E9531D" w:rsidP="001D5866">
      <w:pPr>
        <w:pStyle w:val="BodyText2"/>
        <w:ind w:left="540"/>
        <w:rPr>
          <w:sz w:val="24"/>
          <w:szCs w:val="24"/>
          <w:lang w:val="en-US"/>
        </w:rPr>
      </w:pPr>
      <w:r w:rsidRPr="00A77BFD">
        <w:rPr>
          <w:sz w:val="24"/>
          <w:szCs w:val="24"/>
          <w:cs/>
          <w:lang w:val="en-US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43930679" w14:textId="346E2CDD" w:rsidR="008243FC" w:rsidRPr="00A77BFD" w:rsidRDefault="008243FC" w:rsidP="008243FC">
      <w:pPr>
        <w:pStyle w:val="BodyText2"/>
        <w:ind w:left="540"/>
        <w:rPr>
          <w:sz w:val="24"/>
          <w:szCs w:val="24"/>
          <w:lang w:val="en-US"/>
        </w:rPr>
      </w:pPr>
      <w:r w:rsidRPr="00A77BFD">
        <w:rPr>
          <w:sz w:val="24"/>
          <w:szCs w:val="24"/>
          <w:cs/>
          <w:lang w:val="en-US"/>
        </w:rPr>
        <w:t xml:space="preserve">เมื่อวันที่ </w:t>
      </w:r>
      <w:r w:rsidRPr="00A77BFD">
        <w:rPr>
          <w:sz w:val="24"/>
          <w:szCs w:val="24"/>
          <w:lang w:val="en-US"/>
        </w:rPr>
        <w:t xml:space="preserve">17 </w:t>
      </w:r>
      <w:r w:rsidRPr="00A77BFD">
        <w:rPr>
          <w:sz w:val="24"/>
          <w:szCs w:val="24"/>
          <w:cs/>
          <w:lang w:val="en-US"/>
        </w:rPr>
        <w:t xml:space="preserve">มีนาคม </w:t>
      </w:r>
      <w:r w:rsidRPr="00A77BFD">
        <w:rPr>
          <w:sz w:val="24"/>
          <w:szCs w:val="24"/>
          <w:lang w:val="en-US"/>
        </w:rPr>
        <w:t xml:space="preserve">2565 </w:t>
      </w:r>
      <w:r w:rsidRPr="00A77BFD">
        <w:rPr>
          <w:sz w:val="24"/>
          <w:szCs w:val="24"/>
          <w:cs/>
          <w:lang w:val="en-US"/>
        </w:rPr>
        <w:t xml:space="preserve">บริษัทได้ร่วมลงทุนในบริษัท เอ็นริช พร็อพเพอร์ตี้ จำกัด ซึ่งดำเนินธุรกิจเกี่ยวกับการพัฒนาอสังหาริมทรัพย์เพื่อขาย โดยมีทุนจดทะเบียน </w:t>
      </w:r>
      <w:r w:rsidRPr="00A77BFD">
        <w:rPr>
          <w:sz w:val="24"/>
          <w:szCs w:val="24"/>
          <w:lang w:val="en-US"/>
        </w:rPr>
        <w:t xml:space="preserve">10 </w:t>
      </w:r>
      <w:r w:rsidRPr="00A77BFD">
        <w:rPr>
          <w:sz w:val="24"/>
          <w:szCs w:val="24"/>
          <w:cs/>
          <w:lang w:val="en-US"/>
        </w:rPr>
        <w:t xml:space="preserve">ล้านบาท แบ่งเป็นหุ้นสามัญ จำนวน </w:t>
      </w:r>
      <w:r w:rsidRPr="00A77BFD">
        <w:rPr>
          <w:sz w:val="24"/>
          <w:szCs w:val="24"/>
          <w:lang w:val="en-US"/>
        </w:rPr>
        <w:t>100,000</w:t>
      </w:r>
      <w:r w:rsidRPr="00A77BFD">
        <w:rPr>
          <w:sz w:val="24"/>
          <w:szCs w:val="24"/>
          <w:cs/>
          <w:lang w:val="en-US"/>
        </w:rPr>
        <w:t xml:space="preserve"> หุ้น มูลค่าหุ้นละ </w:t>
      </w:r>
      <w:r w:rsidRPr="00A77BFD">
        <w:rPr>
          <w:sz w:val="24"/>
          <w:szCs w:val="24"/>
          <w:lang w:val="en-US"/>
        </w:rPr>
        <w:t xml:space="preserve">100 </w:t>
      </w:r>
      <w:r w:rsidRPr="00A77BFD">
        <w:rPr>
          <w:sz w:val="24"/>
          <w:szCs w:val="24"/>
          <w:cs/>
          <w:lang w:val="en-US"/>
        </w:rPr>
        <w:t xml:space="preserve">บาท ซึ่งบริษัทถือหุ้นร้อยละ </w:t>
      </w:r>
      <w:r w:rsidR="00AB6823" w:rsidRPr="00A77BFD">
        <w:rPr>
          <w:sz w:val="24"/>
          <w:szCs w:val="24"/>
          <w:lang w:val="en-US"/>
        </w:rPr>
        <w:t>30</w:t>
      </w:r>
      <w:r w:rsidR="00E14E56" w:rsidRPr="00A77BFD">
        <w:rPr>
          <w:sz w:val="24"/>
          <w:szCs w:val="24"/>
          <w:lang w:val="en-US"/>
        </w:rPr>
        <w:t xml:space="preserve"> </w:t>
      </w:r>
    </w:p>
    <w:p w14:paraId="054DE65E" w14:textId="407F8AD0" w:rsidR="008243FC" w:rsidRPr="00A77BFD" w:rsidRDefault="008243FC" w:rsidP="001D5866">
      <w:pPr>
        <w:pStyle w:val="BodyText2"/>
        <w:ind w:left="540"/>
        <w:rPr>
          <w:spacing w:val="-2"/>
          <w:sz w:val="24"/>
          <w:szCs w:val="24"/>
          <w:lang w:val="en-US"/>
        </w:rPr>
      </w:pPr>
    </w:p>
    <w:p w14:paraId="6488A06A" w14:textId="20667A42" w:rsidR="00AB6823" w:rsidRPr="00A77BFD" w:rsidRDefault="00AB6823" w:rsidP="00AB6823">
      <w:pPr>
        <w:pStyle w:val="BodyText2"/>
        <w:ind w:left="540"/>
        <w:rPr>
          <w:sz w:val="24"/>
          <w:szCs w:val="24"/>
          <w:cs/>
          <w:lang w:val="en-US"/>
        </w:rPr>
      </w:pPr>
      <w:r w:rsidRPr="00A77BFD">
        <w:rPr>
          <w:sz w:val="24"/>
          <w:szCs w:val="24"/>
          <w:cs/>
          <w:lang w:val="en-US"/>
        </w:rPr>
        <w:t xml:space="preserve">เมื่อวันที่ </w:t>
      </w:r>
      <w:r w:rsidRPr="00A77BFD">
        <w:rPr>
          <w:sz w:val="24"/>
          <w:szCs w:val="24"/>
          <w:lang w:val="en-US"/>
        </w:rPr>
        <w:t xml:space="preserve">20 </w:t>
      </w:r>
      <w:r w:rsidRPr="00A77BFD">
        <w:rPr>
          <w:sz w:val="24"/>
          <w:szCs w:val="24"/>
          <w:cs/>
          <w:lang w:val="en-US"/>
        </w:rPr>
        <w:t xml:space="preserve">พฤษภาคม </w:t>
      </w:r>
      <w:r w:rsidRPr="00A77BFD">
        <w:rPr>
          <w:sz w:val="24"/>
          <w:szCs w:val="24"/>
          <w:lang w:val="en-US"/>
        </w:rPr>
        <w:t xml:space="preserve">2565 </w:t>
      </w:r>
      <w:r w:rsidRPr="00A77BFD">
        <w:rPr>
          <w:sz w:val="24"/>
          <w:szCs w:val="24"/>
          <w:cs/>
          <w:lang w:val="en-US"/>
        </w:rPr>
        <w:t xml:space="preserve">บริษัทได้ร่วมลงทุนในบริษัท เอ็นริช เวนเจอร์ จำกัด ซึ่งดำเนินธุรกิจเกี่ยวกับการพัฒนาอสังหาริมทรัพย์เพื่อขาย โดยมีทุนจดทะเบียน </w:t>
      </w:r>
      <w:r w:rsidRPr="00A77BFD">
        <w:rPr>
          <w:sz w:val="24"/>
          <w:szCs w:val="24"/>
          <w:lang w:val="en-US"/>
        </w:rPr>
        <w:t xml:space="preserve">180 </w:t>
      </w:r>
      <w:r w:rsidRPr="00A77BFD">
        <w:rPr>
          <w:sz w:val="24"/>
          <w:szCs w:val="24"/>
          <w:cs/>
          <w:lang w:val="en-US"/>
        </w:rPr>
        <w:t xml:space="preserve">ล้านบาท แบ่งเป็นหุ้นสามัญ จำนวน </w:t>
      </w:r>
      <w:r w:rsidRPr="00A77BFD">
        <w:rPr>
          <w:sz w:val="24"/>
          <w:szCs w:val="24"/>
          <w:lang w:val="en-US"/>
        </w:rPr>
        <w:t>1</w:t>
      </w:r>
      <w:r w:rsidR="00BE6F1F" w:rsidRPr="00A77BFD">
        <w:rPr>
          <w:sz w:val="24"/>
          <w:szCs w:val="24"/>
          <w:lang w:val="en-US"/>
        </w:rPr>
        <w:t>,8</w:t>
      </w:r>
      <w:r w:rsidRPr="00A77BFD">
        <w:rPr>
          <w:sz w:val="24"/>
          <w:szCs w:val="24"/>
          <w:lang w:val="en-US"/>
        </w:rPr>
        <w:t>00,000</w:t>
      </w:r>
      <w:r w:rsidRPr="00A77BFD">
        <w:rPr>
          <w:sz w:val="24"/>
          <w:szCs w:val="24"/>
          <w:cs/>
          <w:lang w:val="en-US"/>
        </w:rPr>
        <w:t xml:space="preserve"> หุ้น มูลค่าหุ้นละ </w:t>
      </w:r>
      <w:r w:rsidRPr="00A77BFD">
        <w:rPr>
          <w:sz w:val="24"/>
          <w:szCs w:val="24"/>
          <w:lang w:val="en-US"/>
        </w:rPr>
        <w:t xml:space="preserve">100 </w:t>
      </w:r>
      <w:r w:rsidRPr="00A77BFD">
        <w:rPr>
          <w:sz w:val="24"/>
          <w:szCs w:val="24"/>
          <w:cs/>
          <w:lang w:val="en-US"/>
        </w:rPr>
        <w:t xml:space="preserve">บาท ซึ่งบริษัทถือหุ้นร้อยละ </w:t>
      </w:r>
      <w:r w:rsidR="00BE6F1F" w:rsidRPr="00A77BFD">
        <w:rPr>
          <w:sz w:val="24"/>
          <w:szCs w:val="24"/>
          <w:lang w:val="en-US"/>
        </w:rPr>
        <w:t>20</w:t>
      </w:r>
      <w:r w:rsidR="00E14E56" w:rsidRPr="00A77BFD">
        <w:rPr>
          <w:sz w:val="24"/>
          <w:szCs w:val="24"/>
          <w:lang w:val="en-US"/>
        </w:rPr>
        <w:t xml:space="preserve"> </w:t>
      </w:r>
    </w:p>
    <w:p w14:paraId="36BB6F22" w14:textId="77777777" w:rsidR="008243FC" w:rsidRPr="00A77BFD" w:rsidRDefault="008243FC" w:rsidP="001D5866">
      <w:pPr>
        <w:pStyle w:val="BodyText2"/>
        <w:ind w:left="540"/>
        <w:rPr>
          <w:sz w:val="24"/>
          <w:szCs w:val="24"/>
          <w:lang w:val="en-US"/>
        </w:rPr>
      </w:pPr>
    </w:p>
    <w:p w14:paraId="7271FF92" w14:textId="166D051B" w:rsidR="00105444" w:rsidRPr="00A77BFD" w:rsidRDefault="00105444" w:rsidP="001D5866">
      <w:pPr>
        <w:pStyle w:val="BodyText2"/>
        <w:ind w:left="540"/>
        <w:rPr>
          <w:sz w:val="24"/>
          <w:szCs w:val="24"/>
          <w:lang w:val="en-US"/>
        </w:rPr>
      </w:pPr>
      <w:r w:rsidRPr="00A77BFD">
        <w:rPr>
          <w:spacing w:val="-2"/>
          <w:sz w:val="24"/>
          <w:szCs w:val="24"/>
          <w:cs/>
          <w:lang w:val="en-US"/>
        </w:rPr>
        <w:t xml:space="preserve">เมื่อวันที่ </w:t>
      </w:r>
      <w:r w:rsidRPr="00A77BFD">
        <w:rPr>
          <w:spacing w:val="-2"/>
          <w:sz w:val="24"/>
          <w:szCs w:val="24"/>
          <w:lang w:val="en-US"/>
        </w:rPr>
        <w:t xml:space="preserve">3 </w:t>
      </w:r>
      <w:r w:rsidRPr="00A77BFD">
        <w:rPr>
          <w:spacing w:val="-2"/>
          <w:sz w:val="24"/>
          <w:szCs w:val="24"/>
          <w:cs/>
          <w:lang w:val="en-US"/>
        </w:rPr>
        <w:t xml:space="preserve">พฤศจิกายน </w:t>
      </w:r>
      <w:r w:rsidRPr="00A77BFD">
        <w:rPr>
          <w:spacing w:val="-2"/>
          <w:sz w:val="24"/>
          <w:szCs w:val="24"/>
          <w:lang w:val="en-US"/>
        </w:rPr>
        <w:t xml:space="preserve">2565 </w:t>
      </w:r>
      <w:r w:rsidRPr="00A77BFD">
        <w:rPr>
          <w:spacing w:val="-2"/>
          <w:sz w:val="24"/>
          <w:szCs w:val="24"/>
          <w:cs/>
          <w:lang w:val="en-US"/>
        </w:rPr>
        <w:t>บริษัทได้ร่วมลงทุนในบริษัท</w:t>
      </w:r>
      <w:r w:rsidR="00000DA8" w:rsidRPr="00A77BFD">
        <w:rPr>
          <w:spacing w:val="-2"/>
          <w:sz w:val="24"/>
          <w:szCs w:val="24"/>
          <w:cs/>
          <w:lang w:val="en-US"/>
        </w:rPr>
        <w:t xml:space="preserve"> ฟู้ด ออเดอรี่ จำกัด ซึ่งดำเนินธุรกิจเกี่ยวกับการให้บริการรับส่งอาหาร โดยมีทุนจดทะเบียน </w:t>
      </w:r>
      <w:r w:rsidR="00000DA8" w:rsidRPr="00A77BFD">
        <w:rPr>
          <w:spacing w:val="-2"/>
          <w:sz w:val="24"/>
          <w:szCs w:val="24"/>
          <w:lang w:val="en-US"/>
        </w:rPr>
        <w:t>10.63</w:t>
      </w:r>
      <w:r w:rsidR="006A1B38" w:rsidRPr="00A77BFD">
        <w:rPr>
          <w:spacing w:val="-2"/>
          <w:sz w:val="24"/>
          <w:szCs w:val="24"/>
          <w:lang w:val="en-US"/>
        </w:rPr>
        <w:t xml:space="preserve"> </w:t>
      </w:r>
      <w:r w:rsidR="006A1B38" w:rsidRPr="00A77BFD">
        <w:rPr>
          <w:spacing w:val="-2"/>
          <w:sz w:val="24"/>
          <w:szCs w:val="24"/>
          <w:cs/>
          <w:lang w:val="en-US"/>
        </w:rPr>
        <w:t>ล้านบาท แบ่งเป็นหุ้นสามัญ</w:t>
      </w:r>
      <w:r w:rsidR="00CB5291" w:rsidRPr="00A77BFD">
        <w:rPr>
          <w:spacing w:val="-2"/>
          <w:sz w:val="24"/>
          <w:szCs w:val="24"/>
          <w:cs/>
          <w:lang w:val="en-US"/>
        </w:rPr>
        <w:t xml:space="preserve"> จำนวน </w:t>
      </w:r>
      <w:r w:rsidR="00CB5291" w:rsidRPr="00A77BFD">
        <w:rPr>
          <w:spacing w:val="-2"/>
          <w:sz w:val="24"/>
          <w:szCs w:val="24"/>
          <w:lang w:val="en-US"/>
        </w:rPr>
        <w:t>106,250</w:t>
      </w:r>
      <w:r w:rsidR="00CB5291" w:rsidRPr="00A77BFD">
        <w:rPr>
          <w:spacing w:val="-2"/>
          <w:sz w:val="24"/>
          <w:szCs w:val="24"/>
          <w:cs/>
          <w:lang w:val="en-US"/>
        </w:rPr>
        <w:t xml:space="preserve"> หุ้น มูลค่าหุ้นละ </w:t>
      </w:r>
      <w:r w:rsidR="00CB5291" w:rsidRPr="00A77BFD">
        <w:rPr>
          <w:spacing w:val="-2"/>
          <w:sz w:val="24"/>
          <w:szCs w:val="24"/>
          <w:lang w:val="en-US"/>
        </w:rPr>
        <w:t xml:space="preserve">100 </w:t>
      </w:r>
      <w:r w:rsidR="00CB5291" w:rsidRPr="00A77BFD">
        <w:rPr>
          <w:spacing w:val="-2"/>
          <w:sz w:val="24"/>
          <w:szCs w:val="24"/>
          <w:cs/>
          <w:lang w:val="en-US"/>
        </w:rPr>
        <w:t>บาท</w:t>
      </w:r>
      <w:r w:rsidR="00CB5291" w:rsidRPr="00A77BFD">
        <w:rPr>
          <w:sz w:val="24"/>
          <w:szCs w:val="24"/>
          <w:cs/>
          <w:lang w:val="en-US"/>
        </w:rPr>
        <w:t xml:space="preserve"> ซึ่งบริษัท</w:t>
      </w:r>
      <w:r w:rsidR="009B47AB" w:rsidRPr="00A77BFD">
        <w:rPr>
          <w:sz w:val="24"/>
          <w:szCs w:val="24"/>
          <w:cs/>
          <w:lang w:val="en-US"/>
        </w:rPr>
        <w:t xml:space="preserve">ถือหุ้นร้อยละ </w:t>
      </w:r>
      <w:r w:rsidR="009B47AB" w:rsidRPr="00A77BFD">
        <w:rPr>
          <w:sz w:val="24"/>
          <w:szCs w:val="24"/>
          <w:lang w:val="en-US"/>
        </w:rPr>
        <w:t>5.</w:t>
      </w:r>
      <w:r w:rsidR="005251ED" w:rsidRPr="00A77BFD">
        <w:rPr>
          <w:sz w:val="24"/>
          <w:szCs w:val="24"/>
          <w:lang w:val="en-US"/>
        </w:rPr>
        <w:t>9</w:t>
      </w:r>
      <w:r w:rsidR="00E14E56" w:rsidRPr="00A77BFD">
        <w:rPr>
          <w:sz w:val="24"/>
          <w:szCs w:val="24"/>
          <w:lang w:val="en-US"/>
        </w:rPr>
        <w:t xml:space="preserve"> </w:t>
      </w:r>
    </w:p>
    <w:p w14:paraId="1D41291D" w14:textId="77777777" w:rsidR="00446F00" w:rsidRPr="00A77BFD" w:rsidRDefault="00446F00" w:rsidP="001D5866">
      <w:pPr>
        <w:pStyle w:val="BodyText2"/>
        <w:ind w:left="540"/>
        <w:rPr>
          <w:sz w:val="24"/>
          <w:szCs w:val="24"/>
          <w:lang w:val="en-US"/>
        </w:rPr>
      </w:pPr>
    </w:p>
    <w:p w14:paraId="2706BD21" w14:textId="03699034" w:rsidR="00446F00" w:rsidRPr="00A77BFD" w:rsidRDefault="00E2727F" w:rsidP="001D5866">
      <w:pPr>
        <w:pStyle w:val="BodyText2"/>
        <w:ind w:left="540"/>
        <w:rPr>
          <w:sz w:val="24"/>
          <w:szCs w:val="24"/>
          <w:lang w:val="en-US"/>
        </w:rPr>
      </w:pPr>
      <w:r w:rsidRPr="00A77BFD">
        <w:rPr>
          <w:rFonts w:hint="cs"/>
          <w:sz w:val="24"/>
          <w:szCs w:val="24"/>
          <w:cs/>
          <w:lang w:val="en-US"/>
        </w:rPr>
        <w:t xml:space="preserve">เมื่อวันที่ </w:t>
      </w:r>
      <w:r w:rsidRPr="00A77BFD">
        <w:rPr>
          <w:sz w:val="24"/>
          <w:szCs w:val="24"/>
          <w:lang w:val="en-US"/>
        </w:rPr>
        <w:t xml:space="preserve">31 </w:t>
      </w:r>
      <w:r w:rsidRPr="00A77BFD">
        <w:rPr>
          <w:rFonts w:hint="cs"/>
          <w:sz w:val="24"/>
          <w:szCs w:val="24"/>
          <w:cs/>
          <w:lang w:val="en-US"/>
        </w:rPr>
        <w:t xml:space="preserve">สิงหาคม </w:t>
      </w:r>
      <w:r w:rsidRPr="00A77BFD">
        <w:rPr>
          <w:sz w:val="24"/>
          <w:szCs w:val="24"/>
          <w:lang w:val="en-US"/>
        </w:rPr>
        <w:t xml:space="preserve">2566 </w:t>
      </w:r>
      <w:r w:rsidR="00446F00" w:rsidRPr="00A77BFD">
        <w:rPr>
          <w:rFonts w:hint="cs"/>
          <w:sz w:val="24"/>
          <w:szCs w:val="24"/>
          <w:cs/>
          <w:lang w:val="en-US"/>
        </w:rPr>
        <w:t>บริษัทย่อยได้จำหน่าย</w:t>
      </w:r>
      <w:r w:rsidR="007D2950" w:rsidRPr="00A77BFD">
        <w:rPr>
          <w:rFonts w:hint="cs"/>
          <w:sz w:val="24"/>
          <w:szCs w:val="24"/>
          <w:cs/>
          <w:lang w:val="en-US"/>
        </w:rPr>
        <w:t>เงินลงทุน</w:t>
      </w:r>
      <w:r w:rsidR="005717D9" w:rsidRPr="00A77BFD">
        <w:rPr>
          <w:rFonts w:hint="cs"/>
          <w:sz w:val="24"/>
          <w:szCs w:val="24"/>
          <w:cs/>
          <w:lang w:val="en-US"/>
        </w:rPr>
        <w:t>ทั้งหมด</w:t>
      </w:r>
      <w:r w:rsidR="007D2950" w:rsidRPr="00A77BFD">
        <w:rPr>
          <w:rFonts w:hint="cs"/>
          <w:sz w:val="24"/>
          <w:szCs w:val="24"/>
          <w:cs/>
          <w:lang w:val="en-US"/>
        </w:rPr>
        <w:t xml:space="preserve">ในบริษัท เซอร์แมช จำกัด </w:t>
      </w:r>
      <w:r w:rsidR="00CA446F" w:rsidRPr="00A77BFD">
        <w:rPr>
          <w:rFonts w:hint="cs"/>
          <w:sz w:val="24"/>
          <w:szCs w:val="24"/>
          <w:cs/>
          <w:lang w:val="en-US"/>
        </w:rPr>
        <w:t xml:space="preserve">จำนวน </w:t>
      </w:r>
      <w:r w:rsidR="00CA446F" w:rsidRPr="00A77BFD">
        <w:rPr>
          <w:sz w:val="24"/>
          <w:szCs w:val="24"/>
          <w:lang w:val="en-US"/>
        </w:rPr>
        <w:t xml:space="preserve">9,500 </w:t>
      </w:r>
      <w:r w:rsidR="00CA446F" w:rsidRPr="00A77BFD">
        <w:rPr>
          <w:rFonts w:hint="cs"/>
          <w:sz w:val="24"/>
          <w:szCs w:val="24"/>
          <w:cs/>
          <w:lang w:val="en-US"/>
        </w:rPr>
        <w:t xml:space="preserve">หุ้น ในมูลค่ารวมทั้งสิ้น </w:t>
      </w:r>
      <w:r w:rsidR="00CA446F" w:rsidRPr="00A77BFD">
        <w:rPr>
          <w:sz w:val="24"/>
          <w:szCs w:val="24"/>
          <w:lang w:val="en-US"/>
        </w:rPr>
        <w:t xml:space="preserve">0.46 </w:t>
      </w:r>
      <w:r w:rsidR="00CA446F" w:rsidRPr="00A77BFD">
        <w:rPr>
          <w:rFonts w:hint="cs"/>
          <w:sz w:val="24"/>
          <w:szCs w:val="24"/>
          <w:cs/>
          <w:lang w:val="en-US"/>
        </w:rPr>
        <w:t>ล้านบาทให้กับบุคคลอื่น และได้รับชำระเงินค่าหุ้นแล้วทั้งจำนวน</w:t>
      </w:r>
    </w:p>
    <w:p w14:paraId="7D5145C5" w14:textId="77777777" w:rsidR="00CA446F" w:rsidRPr="00A77BFD" w:rsidRDefault="00CA446F" w:rsidP="001D5866">
      <w:pPr>
        <w:pStyle w:val="BodyText2"/>
        <w:ind w:left="540"/>
        <w:rPr>
          <w:sz w:val="24"/>
          <w:szCs w:val="24"/>
          <w:lang w:val="en-US"/>
        </w:rPr>
      </w:pPr>
    </w:p>
    <w:p w14:paraId="3162CB30" w14:textId="346E5D59" w:rsidR="00446F00" w:rsidRPr="00A77BFD" w:rsidRDefault="00CA1B52" w:rsidP="001D5866">
      <w:pPr>
        <w:pStyle w:val="BodyText2"/>
        <w:ind w:left="540"/>
        <w:rPr>
          <w:sz w:val="24"/>
          <w:szCs w:val="24"/>
          <w:lang w:val="en-US"/>
        </w:rPr>
      </w:pPr>
      <w:r w:rsidRPr="00A77BFD">
        <w:rPr>
          <w:rFonts w:hint="cs"/>
          <w:sz w:val="24"/>
          <w:szCs w:val="24"/>
          <w:cs/>
          <w:lang w:val="en-US"/>
        </w:rPr>
        <w:t xml:space="preserve">เมื่อวันที่ </w:t>
      </w:r>
      <w:r w:rsidRPr="00A77BFD">
        <w:rPr>
          <w:sz w:val="24"/>
          <w:szCs w:val="24"/>
          <w:lang w:val="en-US"/>
        </w:rPr>
        <w:t xml:space="preserve">31 </w:t>
      </w:r>
      <w:r w:rsidRPr="00A77BFD">
        <w:rPr>
          <w:rFonts w:hint="cs"/>
          <w:sz w:val="24"/>
          <w:szCs w:val="24"/>
          <w:cs/>
          <w:lang w:val="en-US"/>
        </w:rPr>
        <w:t xml:space="preserve">สิงหาคม </w:t>
      </w:r>
      <w:r w:rsidRPr="00A77BFD">
        <w:rPr>
          <w:sz w:val="24"/>
          <w:szCs w:val="24"/>
          <w:lang w:val="en-US"/>
        </w:rPr>
        <w:t xml:space="preserve">2566 </w:t>
      </w:r>
      <w:r w:rsidR="00E80162" w:rsidRPr="00A77BFD">
        <w:rPr>
          <w:rFonts w:hint="cs"/>
          <w:sz w:val="24"/>
          <w:szCs w:val="24"/>
          <w:cs/>
          <w:lang w:val="en-US"/>
        </w:rPr>
        <w:t xml:space="preserve">บริษัทย่อยได้จำหน่ายเงินลงทุนทั้งหมดในบริษัท ซอร์บ เอนจิเนียริ่ง จำกัด จำนวน </w:t>
      </w:r>
      <w:r w:rsidR="00E80162" w:rsidRPr="00A77BFD">
        <w:rPr>
          <w:sz w:val="24"/>
          <w:szCs w:val="24"/>
          <w:lang w:val="en-US"/>
        </w:rPr>
        <w:t xml:space="preserve">9,500 </w:t>
      </w:r>
      <w:r w:rsidR="00E80162" w:rsidRPr="00A77BFD">
        <w:rPr>
          <w:rFonts w:hint="cs"/>
          <w:sz w:val="24"/>
          <w:szCs w:val="24"/>
          <w:cs/>
          <w:lang w:val="en-US"/>
        </w:rPr>
        <w:t xml:space="preserve">หุ้น ในมูลค่ารวมทั้งสิ้น </w:t>
      </w:r>
      <w:r w:rsidR="00E80162" w:rsidRPr="00A77BFD">
        <w:rPr>
          <w:sz w:val="24"/>
          <w:szCs w:val="24"/>
          <w:lang w:val="en-US"/>
        </w:rPr>
        <w:t xml:space="preserve">3.16 </w:t>
      </w:r>
      <w:r w:rsidR="00E80162" w:rsidRPr="00A77BFD">
        <w:rPr>
          <w:rFonts w:hint="cs"/>
          <w:sz w:val="24"/>
          <w:szCs w:val="24"/>
          <w:cs/>
          <w:lang w:val="en-US"/>
        </w:rPr>
        <w:t>ล้านบาทให้กับบุคคลอื่น</w:t>
      </w:r>
      <w:r w:rsidR="00E573EA" w:rsidRPr="00A77BFD">
        <w:rPr>
          <w:rFonts w:hint="cs"/>
          <w:sz w:val="24"/>
          <w:szCs w:val="24"/>
          <w:cs/>
          <w:lang w:val="en-US"/>
        </w:rPr>
        <w:t xml:space="preserve"> โดยแบ่งการรับชำระเงินค่าหุ้นเป็นเวลา </w:t>
      </w:r>
      <w:r w:rsidR="00E573EA" w:rsidRPr="00A77BFD">
        <w:rPr>
          <w:sz w:val="24"/>
          <w:szCs w:val="24"/>
          <w:lang w:val="en-US"/>
        </w:rPr>
        <w:t xml:space="preserve">11 </w:t>
      </w:r>
      <w:r w:rsidR="00E573EA" w:rsidRPr="00A77BFD">
        <w:rPr>
          <w:rFonts w:hint="cs"/>
          <w:sz w:val="24"/>
          <w:szCs w:val="24"/>
          <w:cs/>
          <w:lang w:val="en-US"/>
        </w:rPr>
        <w:t xml:space="preserve">เดือน จนถึงเดือนมิถุนายน </w:t>
      </w:r>
      <w:r w:rsidR="00E573EA" w:rsidRPr="00A77BFD">
        <w:rPr>
          <w:sz w:val="24"/>
          <w:szCs w:val="24"/>
          <w:lang w:val="en-US"/>
        </w:rPr>
        <w:t xml:space="preserve">2567 </w:t>
      </w:r>
      <w:r w:rsidR="00E573EA" w:rsidRPr="00A77BFD">
        <w:rPr>
          <w:rFonts w:hint="cs"/>
          <w:sz w:val="24"/>
          <w:szCs w:val="24"/>
          <w:cs/>
          <w:lang w:val="en-US"/>
        </w:rPr>
        <w:t xml:space="preserve">และมีดอกเบี้ยในอัตราร้อยละ </w:t>
      </w:r>
      <w:r w:rsidR="00E573EA" w:rsidRPr="00A77BFD">
        <w:rPr>
          <w:sz w:val="24"/>
          <w:szCs w:val="24"/>
          <w:lang w:val="en-US"/>
        </w:rPr>
        <w:t xml:space="preserve">3 </w:t>
      </w:r>
      <w:r w:rsidR="00E573EA" w:rsidRPr="00A77BFD">
        <w:rPr>
          <w:rFonts w:hint="cs"/>
          <w:sz w:val="24"/>
          <w:szCs w:val="24"/>
          <w:cs/>
          <w:lang w:val="en-US"/>
        </w:rPr>
        <w:t>ต่อเดือน ทั้งนี้ผู้ซื้อได้นำเช็คลงวันที่ล่วงหน้ามาเป็นหลักทรัพย์การค้ำประกันการผ่อนชำระ</w:t>
      </w:r>
    </w:p>
    <w:p w14:paraId="4BC6C909" w14:textId="77777777" w:rsidR="00EE0B9D" w:rsidRPr="00A77BFD" w:rsidRDefault="00EE0B9D" w:rsidP="001D5866">
      <w:pPr>
        <w:pStyle w:val="BodyText2"/>
        <w:ind w:left="540"/>
        <w:rPr>
          <w:sz w:val="24"/>
          <w:szCs w:val="24"/>
          <w:lang w:val="en-US"/>
        </w:rPr>
      </w:pPr>
    </w:p>
    <w:p w14:paraId="43A61772" w14:textId="2B6537B3" w:rsidR="00EE0B9D" w:rsidRPr="00A77BFD" w:rsidRDefault="00534554" w:rsidP="00755A4A">
      <w:pPr>
        <w:pStyle w:val="BodyText2"/>
        <w:ind w:left="540"/>
        <w:rPr>
          <w:sz w:val="24"/>
          <w:szCs w:val="24"/>
          <w:lang w:val="en-US"/>
        </w:rPr>
      </w:pPr>
      <w:r w:rsidRPr="00A77BFD">
        <w:rPr>
          <w:rFonts w:hint="cs"/>
          <w:sz w:val="24"/>
          <w:szCs w:val="24"/>
          <w:cs/>
          <w:lang w:val="en-US"/>
        </w:rPr>
        <w:t xml:space="preserve">เมื่อวันที่ </w:t>
      </w:r>
      <w:r w:rsidR="000341F8" w:rsidRPr="00A77BFD">
        <w:rPr>
          <w:sz w:val="24"/>
          <w:szCs w:val="24"/>
          <w:lang w:val="en-US"/>
        </w:rPr>
        <w:t xml:space="preserve">30 </w:t>
      </w:r>
      <w:r w:rsidR="000341F8" w:rsidRPr="00A77BFD">
        <w:rPr>
          <w:rFonts w:hint="cs"/>
          <w:sz w:val="24"/>
          <w:szCs w:val="24"/>
          <w:cs/>
          <w:lang w:val="en-US"/>
        </w:rPr>
        <w:t>ตุลาคม</w:t>
      </w:r>
      <w:r w:rsidRPr="00A77BFD">
        <w:rPr>
          <w:rFonts w:hint="cs"/>
          <w:sz w:val="24"/>
          <w:szCs w:val="24"/>
          <w:cs/>
          <w:lang w:val="en-US"/>
        </w:rPr>
        <w:t xml:space="preserve"> </w:t>
      </w:r>
      <w:r w:rsidRPr="00A77BFD">
        <w:rPr>
          <w:sz w:val="24"/>
          <w:szCs w:val="24"/>
          <w:lang w:val="en-US"/>
        </w:rPr>
        <w:t xml:space="preserve">2566 </w:t>
      </w:r>
      <w:r w:rsidRPr="00A77BFD">
        <w:rPr>
          <w:rFonts w:hint="cs"/>
          <w:sz w:val="24"/>
          <w:szCs w:val="24"/>
          <w:cs/>
          <w:lang w:val="en-US"/>
        </w:rPr>
        <w:t>บริษัท</w:t>
      </w:r>
      <w:r w:rsidR="000341F8" w:rsidRPr="00A77BFD">
        <w:rPr>
          <w:rFonts w:hint="cs"/>
          <w:sz w:val="24"/>
          <w:szCs w:val="24"/>
          <w:cs/>
          <w:lang w:val="en-US"/>
        </w:rPr>
        <w:t>ได้ลงนามในสัญญาจะซื้อจะขายที่ดิน</w:t>
      </w:r>
      <w:r w:rsidR="00CB0D0D" w:rsidRPr="00A77BFD">
        <w:rPr>
          <w:rFonts w:hint="cs"/>
          <w:sz w:val="24"/>
          <w:szCs w:val="24"/>
          <w:cs/>
          <w:lang w:val="en-US"/>
        </w:rPr>
        <w:t>กับบริษัทแห่งหนึ่ง</w:t>
      </w:r>
      <w:r w:rsidR="00B43CE6" w:rsidRPr="00A77BFD">
        <w:rPr>
          <w:rFonts w:hint="cs"/>
          <w:sz w:val="24"/>
          <w:szCs w:val="24"/>
          <w:cs/>
          <w:lang w:val="en-US"/>
        </w:rPr>
        <w:t xml:space="preserve"> </w:t>
      </w:r>
      <w:r w:rsidR="000B3911" w:rsidRPr="00A77BFD">
        <w:rPr>
          <w:rFonts w:hint="cs"/>
          <w:sz w:val="24"/>
          <w:szCs w:val="24"/>
          <w:cs/>
          <w:lang w:val="en-US"/>
        </w:rPr>
        <w:t xml:space="preserve">มูลค่าสัญญารวม </w:t>
      </w:r>
      <w:r w:rsidR="000B3911" w:rsidRPr="00A77BFD">
        <w:rPr>
          <w:sz w:val="24"/>
          <w:szCs w:val="24"/>
          <w:lang w:val="en-US"/>
        </w:rPr>
        <w:t xml:space="preserve">160 </w:t>
      </w:r>
      <w:r w:rsidR="000B3911" w:rsidRPr="00A77BFD">
        <w:rPr>
          <w:rFonts w:hint="cs"/>
          <w:sz w:val="24"/>
          <w:szCs w:val="24"/>
          <w:cs/>
          <w:lang w:val="en-US"/>
        </w:rPr>
        <w:t xml:space="preserve">ล้านบาท </w:t>
      </w:r>
      <w:r w:rsidR="006F77A8" w:rsidRPr="00A77BFD">
        <w:rPr>
          <w:rFonts w:hint="cs"/>
          <w:sz w:val="24"/>
          <w:szCs w:val="24"/>
          <w:cs/>
          <w:lang w:val="en-US"/>
        </w:rPr>
        <w:t>เพื่อให้ได้มาซึ่งอสังหาริมทรัพย์เพื่อการลงทุน</w:t>
      </w:r>
      <w:r w:rsidR="00836EF6" w:rsidRPr="00A77BFD">
        <w:rPr>
          <w:rFonts w:hint="cs"/>
          <w:sz w:val="24"/>
          <w:szCs w:val="24"/>
          <w:cs/>
          <w:lang w:val="en-US"/>
        </w:rPr>
        <w:t xml:space="preserve"> ซึ่งประกอบด้วยที่ดินและสิ่งปลูกสร้าง </w:t>
      </w:r>
      <w:r w:rsidR="007A3EF3" w:rsidRPr="00A77BFD">
        <w:rPr>
          <w:rFonts w:hint="cs"/>
          <w:sz w:val="24"/>
          <w:szCs w:val="24"/>
          <w:cs/>
          <w:lang w:val="en-US"/>
        </w:rPr>
        <w:t>โดยมีมูลค่ายุติธรรม</w:t>
      </w:r>
      <w:r w:rsidR="00637FA0" w:rsidRPr="00A77BFD">
        <w:rPr>
          <w:rFonts w:hint="cs"/>
          <w:sz w:val="24"/>
          <w:szCs w:val="24"/>
          <w:cs/>
          <w:lang w:val="en-US"/>
        </w:rPr>
        <w:t xml:space="preserve">จำนวน </w:t>
      </w:r>
      <w:r w:rsidR="00637FA0" w:rsidRPr="00A77BFD">
        <w:rPr>
          <w:sz w:val="24"/>
          <w:szCs w:val="24"/>
          <w:lang w:val="en-US"/>
        </w:rPr>
        <w:t xml:space="preserve">206.67 </w:t>
      </w:r>
      <w:r w:rsidR="00637FA0" w:rsidRPr="00A77BFD">
        <w:rPr>
          <w:rFonts w:hint="cs"/>
          <w:sz w:val="24"/>
          <w:szCs w:val="24"/>
          <w:cs/>
          <w:lang w:val="en-US"/>
        </w:rPr>
        <w:t>ล้านบาท</w:t>
      </w:r>
      <w:r w:rsidR="00AB50D5" w:rsidRPr="00A77BFD">
        <w:rPr>
          <w:rFonts w:hint="cs"/>
          <w:sz w:val="24"/>
          <w:szCs w:val="24"/>
          <w:cs/>
          <w:lang w:val="en-US"/>
        </w:rPr>
        <w:t xml:space="preserve"> </w:t>
      </w:r>
      <w:r w:rsidR="00613C0C" w:rsidRPr="00A77BFD">
        <w:rPr>
          <w:rFonts w:hint="cs"/>
          <w:sz w:val="24"/>
          <w:szCs w:val="24"/>
          <w:cs/>
          <w:lang w:val="en-US"/>
        </w:rPr>
        <w:t xml:space="preserve">และรับโอนภาระหนี้สินจากการกู้ยืมเงินที่เกี่ยวข้องกับอสังหาริมทรัพย์เพื่อการลงทุนดังกล่าวจำนวน </w:t>
      </w:r>
      <w:r w:rsidR="00613C0C" w:rsidRPr="00A77BFD">
        <w:rPr>
          <w:sz w:val="24"/>
          <w:szCs w:val="24"/>
          <w:lang w:val="en-US"/>
        </w:rPr>
        <w:t xml:space="preserve">55.00 </w:t>
      </w:r>
      <w:r w:rsidR="00613C0C" w:rsidRPr="00A77BFD">
        <w:rPr>
          <w:rFonts w:hint="cs"/>
          <w:sz w:val="24"/>
          <w:szCs w:val="24"/>
          <w:cs/>
          <w:lang w:val="en-US"/>
        </w:rPr>
        <w:t xml:space="preserve">ล้านบาท </w:t>
      </w:r>
      <w:r w:rsidR="009F564D" w:rsidRPr="00A77BFD">
        <w:rPr>
          <w:rFonts w:hint="cs"/>
          <w:sz w:val="24"/>
          <w:szCs w:val="24"/>
          <w:cs/>
          <w:lang w:val="en-US"/>
        </w:rPr>
        <w:t>โดย</w:t>
      </w:r>
      <w:r w:rsidR="000B3911" w:rsidRPr="00A77BFD">
        <w:rPr>
          <w:rFonts w:hint="cs"/>
          <w:sz w:val="24"/>
          <w:szCs w:val="24"/>
          <w:cs/>
          <w:lang w:val="en-US"/>
        </w:rPr>
        <w:t>แลกกับ</w:t>
      </w:r>
      <w:r w:rsidRPr="00A77BFD">
        <w:rPr>
          <w:rFonts w:hint="cs"/>
          <w:sz w:val="24"/>
          <w:szCs w:val="24"/>
          <w:cs/>
          <w:lang w:val="en-US"/>
        </w:rPr>
        <w:t>เงินลงทุนทั้งหมดใน</w:t>
      </w:r>
      <w:r w:rsidR="00755A4A" w:rsidRPr="00A77BFD">
        <w:rPr>
          <w:sz w:val="24"/>
          <w:szCs w:val="24"/>
          <w:cs/>
          <w:lang w:val="en-US"/>
        </w:rPr>
        <w:t>บริษัท เอ็กซ์แซคท์ เรียลเอสเตท จำกัด</w:t>
      </w:r>
      <w:r w:rsidRPr="00A77BFD">
        <w:rPr>
          <w:rFonts w:hint="cs"/>
          <w:sz w:val="24"/>
          <w:szCs w:val="24"/>
          <w:cs/>
          <w:lang w:val="en-US"/>
        </w:rPr>
        <w:t xml:space="preserve"> จำนวน </w:t>
      </w:r>
      <w:r w:rsidR="00D106FA" w:rsidRPr="00A77BFD">
        <w:rPr>
          <w:sz w:val="24"/>
          <w:szCs w:val="24"/>
          <w:lang w:val="en-US"/>
        </w:rPr>
        <w:t>4</w:t>
      </w:r>
      <w:r w:rsidR="00876A11" w:rsidRPr="00A77BFD">
        <w:rPr>
          <w:sz w:val="24"/>
          <w:szCs w:val="24"/>
          <w:lang w:val="en-US"/>
        </w:rPr>
        <w:t>0</w:t>
      </w:r>
      <w:r w:rsidR="00D106FA" w:rsidRPr="00A77BFD">
        <w:rPr>
          <w:sz w:val="24"/>
          <w:szCs w:val="24"/>
          <w:lang w:val="en-US"/>
        </w:rPr>
        <w:t>,000</w:t>
      </w:r>
      <w:r w:rsidRPr="00A77BFD">
        <w:rPr>
          <w:sz w:val="24"/>
          <w:szCs w:val="24"/>
          <w:lang w:val="en-US"/>
        </w:rPr>
        <w:t xml:space="preserve"> </w:t>
      </w:r>
      <w:r w:rsidRPr="00A77BFD">
        <w:rPr>
          <w:rFonts w:hint="cs"/>
          <w:sz w:val="24"/>
          <w:szCs w:val="24"/>
          <w:cs/>
          <w:lang w:val="en-US"/>
        </w:rPr>
        <w:t>หุ้น</w:t>
      </w:r>
      <w:r w:rsidR="00CB0D0D" w:rsidRPr="00A77BFD">
        <w:rPr>
          <w:rFonts w:hint="cs"/>
          <w:sz w:val="24"/>
          <w:szCs w:val="24"/>
          <w:cs/>
          <w:lang w:val="en-US"/>
        </w:rPr>
        <w:t xml:space="preserve"> </w:t>
      </w:r>
      <w:r w:rsidR="002B6A55" w:rsidRPr="00A77BFD">
        <w:rPr>
          <w:rFonts w:hint="cs"/>
          <w:sz w:val="24"/>
          <w:szCs w:val="24"/>
          <w:cs/>
          <w:lang w:val="en-US"/>
        </w:rPr>
        <w:t>การโอนสินทรัพย์และสิทธิเรียกร้องที่บริษัทมีอยู่ใน</w:t>
      </w:r>
      <w:r w:rsidR="002B6A55" w:rsidRPr="00A77BFD">
        <w:rPr>
          <w:sz w:val="24"/>
          <w:szCs w:val="24"/>
          <w:cs/>
          <w:lang w:val="en-US"/>
        </w:rPr>
        <w:t>บริษัท เอ็กซ์แซคท์</w:t>
      </w:r>
      <w:r w:rsidR="00A16EB5" w:rsidRPr="00A77BFD">
        <w:rPr>
          <w:rFonts w:hint="cs"/>
          <w:sz w:val="24"/>
          <w:szCs w:val="24"/>
          <w:cs/>
          <w:lang w:val="en-US"/>
        </w:rPr>
        <w:t xml:space="preserve"> เรียลเอสเตท จำกัด ซึ่งรวมถึงเงินให้กู้ยืมและดอกเบี้ยค้างรับจากบริษัทดังกล่าว</w:t>
      </w:r>
      <w:r w:rsidR="003F2A59" w:rsidRPr="00A77BFD">
        <w:rPr>
          <w:rFonts w:hint="cs"/>
          <w:sz w:val="24"/>
          <w:szCs w:val="24"/>
          <w:cs/>
          <w:lang w:val="en-US"/>
        </w:rPr>
        <w:t xml:space="preserve">จำนวน </w:t>
      </w:r>
      <w:r w:rsidR="003F2A59" w:rsidRPr="00A77BFD">
        <w:rPr>
          <w:sz w:val="24"/>
          <w:szCs w:val="24"/>
          <w:lang w:val="en-US"/>
        </w:rPr>
        <w:t xml:space="preserve">81.48 </w:t>
      </w:r>
      <w:r w:rsidR="003F2A59" w:rsidRPr="00A77BFD">
        <w:rPr>
          <w:rFonts w:hint="cs"/>
          <w:sz w:val="24"/>
          <w:szCs w:val="24"/>
          <w:cs/>
          <w:lang w:val="en-US"/>
        </w:rPr>
        <w:t>ล้านบาท</w:t>
      </w:r>
      <w:r w:rsidR="00AD0087" w:rsidRPr="00A77BFD">
        <w:rPr>
          <w:rFonts w:hint="cs"/>
          <w:sz w:val="24"/>
          <w:szCs w:val="24"/>
          <w:cs/>
          <w:lang w:val="en-US"/>
        </w:rPr>
        <w:t>และ</w:t>
      </w:r>
      <w:r w:rsidR="00591980" w:rsidRPr="00A77BFD">
        <w:rPr>
          <w:rFonts w:hint="cs"/>
          <w:sz w:val="24"/>
          <w:szCs w:val="24"/>
          <w:cs/>
          <w:lang w:val="en-US"/>
        </w:rPr>
        <w:t xml:space="preserve">ชำระเป็นเงินสด </w:t>
      </w:r>
      <w:r w:rsidR="00591980" w:rsidRPr="00A77BFD">
        <w:rPr>
          <w:sz w:val="24"/>
          <w:szCs w:val="24"/>
          <w:lang w:val="en-US"/>
        </w:rPr>
        <w:t xml:space="preserve">2.52 </w:t>
      </w:r>
      <w:r w:rsidR="00591980" w:rsidRPr="00A77BFD">
        <w:rPr>
          <w:rFonts w:hint="cs"/>
          <w:sz w:val="24"/>
          <w:szCs w:val="24"/>
          <w:cs/>
          <w:lang w:val="en-US"/>
        </w:rPr>
        <w:t>ล้านบาท ทั้งนี้</w:t>
      </w:r>
      <w:r w:rsidR="00AD0087" w:rsidRPr="00A77BFD">
        <w:rPr>
          <w:rFonts w:hint="cs"/>
          <w:sz w:val="24"/>
          <w:szCs w:val="24"/>
          <w:cs/>
          <w:lang w:val="en-US"/>
        </w:rPr>
        <w:t>บริษัทรับรู้ผลกำไรจากการ</w:t>
      </w:r>
      <w:r w:rsidR="00A84FFF" w:rsidRPr="00A77BFD">
        <w:rPr>
          <w:rFonts w:hint="cs"/>
          <w:sz w:val="24"/>
          <w:szCs w:val="24"/>
          <w:cs/>
          <w:lang w:val="en-US"/>
        </w:rPr>
        <w:t>แลกเปลี่ยนสินทรัพย์</w:t>
      </w:r>
      <w:r w:rsidR="00F054FB" w:rsidRPr="00A77BFD">
        <w:rPr>
          <w:rFonts w:hint="cs"/>
          <w:sz w:val="24"/>
          <w:szCs w:val="24"/>
          <w:cs/>
          <w:lang w:val="en-US"/>
        </w:rPr>
        <w:t xml:space="preserve">เป็นจำนวนเงิน </w:t>
      </w:r>
      <w:r w:rsidR="00F054FB" w:rsidRPr="00A77BFD">
        <w:rPr>
          <w:sz w:val="24"/>
          <w:szCs w:val="24"/>
          <w:lang w:val="en-US"/>
        </w:rPr>
        <w:t xml:space="preserve">67.67 </w:t>
      </w:r>
      <w:r w:rsidR="00F054FB" w:rsidRPr="00A77BFD">
        <w:rPr>
          <w:rFonts w:hint="cs"/>
          <w:sz w:val="24"/>
          <w:szCs w:val="24"/>
          <w:cs/>
          <w:lang w:val="en-US"/>
        </w:rPr>
        <w:t xml:space="preserve">ล้านบาทและ </w:t>
      </w:r>
      <w:r w:rsidR="00F054FB" w:rsidRPr="00A77BFD">
        <w:rPr>
          <w:sz w:val="24"/>
          <w:szCs w:val="24"/>
          <w:lang w:val="en-US"/>
        </w:rPr>
        <w:t xml:space="preserve">63.67 </w:t>
      </w:r>
      <w:r w:rsidR="00F054FB" w:rsidRPr="00A77BFD">
        <w:rPr>
          <w:rFonts w:hint="cs"/>
          <w:sz w:val="24"/>
          <w:szCs w:val="24"/>
          <w:cs/>
          <w:lang w:val="en-US"/>
        </w:rPr>
        <w:t>ล้านบาท ในงบกำไรขาดทุ</w:t>
      </w:r>
      <w:r w:rsidR="00CD00EF" w:rsidRPr="00A77BFD">
        <w:rPr>
          <w:rFonts w:hint="cs"/>
          <w:sz w:val="24"/>
          <w:szCs w:val="24"/>
          <w:cs/>
          <w:lang w:val="en-US"/>
        </w:rPr>
        <w:t>นเบ็ดเสร็จรวมและ</w:t>
      </w:r>
      <w:r w:rsidR="00ED427A" w:rsidRPr="00A77BFD">
        <w:rPr>
          <w:rFonts w:hint="cs"/>
          <w:sz w:val="24"/>
          <w:szCs w:val="24"/>
          <w:cs/>
          <w:lang w:val="en-US"/>
        </w:rPr>
        <w:t>งบกำไรขาดทุนเบ็ดเสร็จเฉพาะกิจการ ตามลำดับ</w:t>
      </w:r>
      <w:r w:rsidR="00171FBF" w:rsidRPr="00A77BFD">
        <w:rPr>
          <w:rFonts w:hint="cs"/>
          <w:sz w:val="24"/>
          <w:szCs w:val="24"/>
          <w:cs/>
          <w:lang w:val="en-US"/>
        </w:rPr>
        <w:t xml:space="preserve"> ทั้งนี้ ณ วันที่ </w:t>
      </w:r>
      <w:r w:rsidR="00171FBF" w:rsidRPr="00A77BFD">
        <w:rPr>
          <w:sz w:val="24"/>
          <w:szCs w:val="24"/>
          <w:lang w:val="en-US"/>
        </w:rPr>
        <w:t xml:space="preserve">3 </w:t>
      </w:r>
      <w:r w:rsidR="00171FBF" w:rsidRPr="00A77BFD">
        <w:rPr>
          <w:rFonts w:hint="cs"/>
          <w:sz w:val="24"/>
          <w:szCs w:val="24"/>
          <w:cs/>
          <w:lang w:val="en-US"/>
        </w:rPr>
        <w:t xml:space="preserve">พฤศจิกายน </w:t>
      </w:r>
      <w:r w:rsidR="00171FBF" w:rsidRPr="00A77BFD">
        <w:rPr>
          <w:sz w:val="24"/>
          <w:szCs w:val="24"/>
          <w:lang w:val="en-US"/>
        </w:rPr>
        <w:t xml:space="preserve">2566 </w:t>
      </w:r>
      <w:r w:rsidR="00171FBF" w:rsidRPr="00A77BFD">
        <w:rPr>
          <w:rFonts w:hint="cs"/>
          <w:sz w:val="24"/>
          <w:szCs w:val="24"/>
          <w:cs/>
          <w:lang w:val="en-US"/>
        </w:rPr>
        <w:t>บริษัทได้รับโอนกรรมสิทธิ์ในอสังหาริมทรัพย์เพื่อการลงทุนดังกล่าวแล้ว</w:t>
      </w:r>
    </w:p>
    <w:p w14:paraId="46F34F38" w14:textId="77777777" w:rsidR="00642E80" w:rsidRPr="00A77BFD" w:rsidRDefault="00642E80" w:rsidP="00755A4A">
      <w:pPr>
        <w:pStyle w:val="BodyText2"/>
        <w:ind w:left="540"/>
        <w:rPr>
          <w:sz w:val="24"/>
          <w:szCs w:val="24"/>
          <w:lang w:val="en-US"/>
        </w:rPr>
      </w:pPr>
    </w:p>
    <w:p w14:paraId="29AA615F" w14:textId="455F36BC" w:rsidR="00642E80" w:rsidRPr="00A77BFD" w:rsidRDefault="00642E80" w:rsidP="00642E80">
      <w:pPr>
        <w:pStyle w:val="BodyText2"/>
        <w:ind w:left="540"/>
        <w:rPr>
          <w:sz w:val="24"/>
          <w:szCs w:val="24"/>
          <w:lang w:val="en-US"/>
        </w:rPr>
      </w:pPr>
      <w:r w:rsidRPr="00A77BFD">
        <w:rPr>
          <w:rFonts w:hint="cs"/>
          <w:sz w:val="24"/>
          <w:szCs w:val="24"/>
          <w:cs/>
          <w:lang w:val="en-US"/>
        </w:rPr>
        <w:t xml:space="preserve">ณ วันที่ </w:t>
      </w:r>
      <w:r w:rsidRPr="00A77BFD">
        <w:rPr>
          <w:sz w:val="24"/>
          <w:szCs w:val="24"/>
          <w:lang w:val="en-US"/>
        </w:rPr>
        <w:t xml:space="preserve">31 </w:t>
      </w:r>
      <w:r w:rsidRPr="00A77BFD">
        <w:rPr>
          <w:rFonts w:hint="cs"/>
          <w:sz w:val="24"/>
          <w:szCs w:val="24"/>
          <w:cs/>
          <w:lang w:val="en-US"/>
        </w:rPr>
        <w:t xml:space="preserve">ธันวาคม </w:t>
      </w:r>
      <w:r w:rsidRPr="00A77BFD">
        <w:rPr>
          <w:sz w:val="24"/>
          <w:szCs w:val="24"/>
          <w:lang w:val="en-US"/>
        </w:rPr>
        <w:t xml:space="preserve">2566 </w:t>
      </w:r>
      <w:r w:rsidR="00322D84" w:rsidRPr="00A77BFD">
        <w:rPr>
          <w:rFonts w:hint="cs"/>
          <w:sz w:val="24"/>
          <w:szCs w:val="24"/>
          <w:cs/>
          <w:lang w:val="en-US"/>
        </w:rPr>
        <w:t xml:space="preserve">บริษัท </w:t>
      </w:r>
      <w:r w:rsidR="00322D84" w:rsidRPr="00A77BFD">
        <w:rPr>
          <w:sz w:val="24"/>
          <w:szCs w:val="24"/>
          <w:lang w:val="en-US"/>
        </w:rPr>
        <w:t>Yi Hao Motor Co., Ltd.</w:t>
      </w:r>
      <w:r w:rsidR="00322D84" w:rsidRPr="00A77BFD">
        <w:rPr>
          <w:rFonts w:hint="cs"/>
          <w:sz w:val="24"/>
          <w:szCs w:val="24"/>
          <w:cs/>
          <w:lang w:val="en-US"/>
        </w:rPr>
        <w:t xml:space="preserve"> มีผลขาดทุนสะสมเกินทุน </w:t>
      </w:r>
      <w:r w:rsidR="00322D84" w:rsidRPr="00A77BFD">
        <w:rPr>
          <w:sz w:val="24"/>
          <w:szCs w:val="24"/>
          <w:cs/>
          <w:lang w:val="en-US"/>
        </w:rPr>
        <w:t xml:space="preserve">กลุ่มบริษัทรับรู้ส่วนได้เสียในบริษัทร่วมดังกล่าวเกินกว่าเงินลงทุนเป็นจำนวน </w:t>
      </w:r>
      <w:r w:rsidR="00322D84" w:rsidRPr="00A77BFD">
        <w:rPr>
          <w:sz w:val="24"/>
          <w:szCs w:val="24"/>
          <w:lang w:val="en-US"/>
        </w:rPr>
        <w:t>8.68</w:t>
      </w:r>
      <w:r w:rsidR="00322D84" w:rsidRPr="00A77BFD">
        <w:rPr>
          <w:sz w:val="24"/>
          <w:szCs w:val="24"/>
          <w:cs/>
          <w:lang w:val="en-US"/>
        </w:rPr>
        <w:t xml:space="preserve"> ล้านบาท โดย</w:t>
      </w:r>
      <w:r w:rsidR="00FC0228" w:rsidRPr="00A77BFD">
        <w:rPr>
          <w:rFonts w:hint="cs"/>
          <w:sz w:val="24"/>
          <w:szCs w:val="24"/>
          <w:cs/>
          <w:lang w:val="en-US"/>
        </w:rPr>
        <w:t>กลุ่มบริษัท</w:t>
      </w:r>
      <w:r w:rsidR="00322D84" w:rsidRPr="00A77BFD">
        <w:rPr>
          <w:rFonts w:hint="cs"/>
          <w:sz w:val="24"/>
          <w:szCs w:val="24"/>
          <w:cs/>
          <w:lang w:val="en-US"/>
        </w:rPr>
        <w:t>รับรู</w:t>
      </w:r>
      <w:r w:rsidR="00B72C3E" w:rsidRPr="00A77BFD">
        <w:rPr>
          <w:rFonts w:hint="cs"/>
          <w:sz w:val="24"/>
          <w:szCs w:val="24"/>
          <w:cs/>
          <w:lang w:val="en-US"/>
        </w:rPr>
        <w:t>้</w:t>
      </w:r>
      <w:r w:rsidR="00322D84" w:rsidRPr="00A77BFD">
        <w:rPr>
          <w:sz w:val="24"/>
          <w:szCs w:val="24"/>
          <w:cs/>
          <w:lang w:val="en-US"/>
        </w:rPr>
        <w:t>ค่าเผื่อผลขาดทุนด้านเครดิตที่คาดว่าจะเกิดขึ้นในเงินให้กู้ยืม</w:t>
      </w:r>
      <w:r w:rsidR="001C6DFE" w:rsidRPr="00A77BFD">
        <w:rPr>
          <w:rFonts w:hint="cs"/>
          <w:sz w:val="24"/>
          <w:szCs w:val="24"/>
          <w:cs/>
          <w:lang w:val="en-US"/>
        </w:rPr>
        <w:t>ระยะยาว</w:t>
      </w:r>
      <w:r w:rsidR="00322D84" w:rsidRPr="00A77BFD">
        <w:rPr>
          <w:sz w:val="24"/>
          <w:szCs w:val="24"/>
          <w:cs/>
          <w:lang w:val="en-US"/>
        </w:rPr>
        <w:t>แก่กิจการที่เกี่ยวข้องกัน</w:t>
      </w:r>
    </w:p>
    <w:p w14:paraId="6277D16E" w14:textId="77777777" w:rsidR="00642E80" w:rsidRPr="00A77BFD" w:rsidRDefault="00642E80" w:rsidP="00755A4A">
      <w:pPr>
        <w:pStyle w:val="BodyText2"/>
        <w:ind w:left="540"/>
        <w:rPr>
          <w:sz w:val="24"/>
          <w:szCs w:val="24"/>
          <w:cs/>
          <w:lang w:val="en-US"/>
        </w:rPr>
      </w:pPr>
    </w:p>
    <w:p w14:paraId="1241A7B5" w14:textId="77777777" w:rsidR="00446F00" w:rsidRPr="00A77BFD" w:rsidRDefault="00446F00" w:rsidP="001D5866">
      <w:pPr>
        <w:pStyle w:val="BodyText2"/>
        <w:ind w:left="540"/>
        <w:rPr>
          <w:sz w:val="24"/>
          <w:szCs w:val="24"/>
          <w:lang w:val="en-US"/>
        </w:rPr>
      </w:pPr>
    </w:p>
    <w:p w14:paraId="6D1DABCC" w14:textId="5E9B9396" w:rsidR="00BE6F1F" w:rsidRPr="00A77BFD" w:rsidRDefault="00BE6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A77BFD">
        <w:rPr>
          <w:sz w:val="24"/>
          <w:szCs w:val="24"/>
        </w:rPr>
        <w:br w:type="page"/>
      </w:r>
    </w:p>
    <w:p w14:paraId="3A3B6D7E" w14:textId="2682ED4B" w:rsidR="00511255" w:rsidRPr="00A77BFD" w:rsidRDefault="00511255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</w:rPr>
        <w:t>เงินลงทุนในบริษัทย่อย</w:t>
      </w:r>
    </w:p>
    <w:p w14:paraId="6A32A742" w14:textId="77777777" w:rsidR="00B30178" w:rsidRPr="00A77BFD" w:rsidRDefault="00B30178" w:rsidP="007D2605">
      <w:pPr>
        <w:pStyle w:val="BodyText2"/>
        <w:ind w:left="1350"/>
        <w:rPr>
          <w:b/>
          <w:bCs/>
          <w:cs/>
        </w:rPr>
      </w:pPr>
    </w:p>
    <w:tbl>
      <w:tblPr>
        <w:tblW w:w="148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2027"/>
        <w:gridCol w:w="180"/>
        <w:gridCol w:w="540"/>
        <w:gridCol w:w="180"/>
        <w:gridCol w:w="540"/>
        <w:gridCol w:w="180"/>
        <w:gridCol w:w="720"/>
        <w:gridCol w:w="180"/>
        <w:gridCol w:w="712"/>
        <w:gridCol w:w="183"/>
        <w:gridCol w:w="810"/>
        <w:gridCol w:w="180"/>
        <w:gridCol w:w="815"/>
        <w:gridCol w:w="180"/>
        <w:gridCol w:w="630"/>
        <w:gridCol w:w="180"/>
        <w:gridCol w:w="628"/>
        <w:gridCol w:w="182"/>
        <w:gridCol w:w="807"/>
        <w:gridCol w:w="183"/>
        <w:gridCol w:w="807"/>
        <w:gridCol w:w="183"/>
        <w:gridCol w:w="900"/>
        <w:gridCol w:w="180"/>
        <w:gridCol w:w="900"/>
      </w:tblGrid>
      <w:tr w:rsidR="009D2109" w:rsidRPr="00A77BFD" w14:paraId="6810E74E" w14:textId="77777777" w:rsidTr="00E6505C">
        <w:trPr>
          <w:cantSplit/>
          <w:trHeight w:val="286"/>
          <w:tblHeader/>
        </w:trPr>
        <w:tc>
          <w:tcPr>
            <w:tcW w:w="1800" w:type="dxa"/>
          </w:tcPr>
          <w:p w14:paraId="75CB02DF" w14:textId="77777777" w:rsidR="009D2109" w:rsidRPr="00A77BFD" w:rsidRDefault="009D210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7" w:type="dxa"/>
            <w:gridSpan w:val="5"/>
          </w:tcPr>
          <w:p w14:paraId="083A21B3" w14:textId="77777777" w:rsidR="009D2109" w:rsidRPr="00A77BFD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2B7245" w14:textId="77777777" w:rsidR="009D2109" w:rsidRPr="00A77BFD" w:rsidDel="00BA7E56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360" w:type="dxa"/>
            <w:gridSpan w:val="19"/>
          </w:tcPr>
          <w:p w14:paraId="52CB9B47" w14:textId="4BC36CF4" w:rsidR="009D2109" w:rsidRPr="00A77BFD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A77BF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9D2109" w:rsidRPr="00A77BFD" w14:paraId="712D5948" w14:textId="77777777" w:rsidTr="00E6505C">
        <w:trPr>
          <w:cantSplit/>
          <w:trHeight w:val="569"/>
          <w:tblHeader/>
        </w:trPr>
        <w:tc>
          <w:tcPr>
            <w:tcW w:w="1800" w:type="dxa"/>
          </w:tcPr>
          <w:p w14:paraId="6B86867B" w14:textId="77777777" w:rsidR="00F664D5" w:rsidRPr="00A77BFD" w:rsidRDefault="00F664D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2E21326" w14:textId="77777777" w:rsidR="00F664D5" w:rsidRPr="00A77BFD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055306" w14:textId="77777777" w:rsidR="00F664D5" w:rsidRPr="00A77BFD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" w:type="dxa"/>
          </w:tcPr>
          <w:p w14:paraId="254EEC31" w14:textId="77777777" w:rsidR="00F664D5" w:rsidRPr="00A77BFD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3"/>
          </w:tcPr>
          <w:p w14:paraId="5FC7D390" w14:textId="77777777" w:rsidR="00F664D5" w:rsidRPr="00A77BFD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00C2B42" w14:textId="77777777" w:rsidR="00F664D5" w:rsidRPr="00A77BFD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3DE444B0" w14:textId="77777777" w:rsidR="00F664D5" w:rsidRPr="00A77BFD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gridSpan w:val="3"/>
          </w:tcPr>
          <w:p w14:paraId="792BF93D" w14:textId="77777777" w:rsidR="00F664D5" w:rsidRPr="00A77BFD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05892E" w14:textId="77777777" w:rsidR="00F664D5" w:rsidRPr="00A77BFD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3" w:type="dxa"/>
          </w:tcPr>
          <w:p w14:paraId="4D702761" w14:textId="77777777" w:rsidR="00F664D5" w:rsidRPr="00A77BFD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5" w:type="dxa"/>
            <w:gridSpan w:val="3"/>
          </w:tcPr>
          <w:p w14:paraId="62A3A082" w14:textId="77777777" w:rsidR="00F664D5" w:rsidRPr="00A77BFD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3A518720" w14:textId="77777777" w:rsidR="00F664D5" w:rsidRPr="00A77BFD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4B99FAE" w14:textId="77777777" w:rsidR="00F664D5" w:rsidRPr="00A77BFD" w:rsidRDefault="00F664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gridSpan w:val="3"/>
          </w:tcPr>
          <w:p w14:paraId="402FB3DF" w14:textId="77777777" w:rsidR="00F664D5" w:rsidRPr="00A77BFD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144DCE" w14:textId="77777777" w:rsidR="00F664D5" w:rsidRPr="00A77BFD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02F97882" w14:textId="77777777" w:rsidR="00F664D5" w:rsidRPr="00A77BFD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3"/>
          </w:tcPr>
          <w:p w14:paraId="3790CE32" w14:textId="77777777" w:rsidR="00F664D5" w:rsidRPr="00A77BFD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4337A1" w14:textId="77777777" w:rsidR="00F664D5" w:rsidRPr="00A77BFD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A77B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</w:tcPr>
          <w:p w14:paraId="32B9F674" w14:textId="77777777" w:rsidR="00F664D5" w:rsidRPr="00A77BFD" w:rsidDel="00CA15E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3308740" w14:textId="77777777" w:rsidR="00F664D5" w:rsidRPr="00A77BFD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C16431" w14:textId="77777777" w:rsidR="00F664D5" w:rsidRPr="00A77BFD" w:rsidDel="00CA15E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A85200" w:rsidRPr="00A77BFD" w14:paraId="1EAAD614" w14:textId="77777777" w:rsidTr="00E6505C">
        <w:trPr>
          <w:cantSplit/>
          <w:trHeight w:val="270"/>
          <w:tblHeader/>
        </w:trPr>
        <w:tc>
          <w:tcPr>
            <w:tcW w:w="1800" w:type="dxa"/>
          </w:tcPr>
          <w:p w14:paraId="73C702CF" w14:textId="77777777" w:rsidR="00A85200" w:rsidRPr="00A77BFD" w:rsidRDefault="00A85200" w:rsidP="00A852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4C3AF85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313F95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6610ECC" w14:textId="39939F8A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4816F85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49FF8C3" w14:textId="6F5C33BE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80" w:type="dxa"/>
          </w:tcPr>
          <w:p w14:paraId="48173A90" w14:textId="77777777" w:rsidR="00A85200" w:rsidRPr="00A77BFD" w:rsidRDefault="00A85200" w:rsidP="00A852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2E8B77" w14:textId="3F39EC38" w:rsidR="00A85200" w:rsidRPr="00A77BFD" w:rsidRDefault="00A85200" w:rsidP="00A852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AA93650" w14:textId="77777777" w:rsidR="00A85200" w:rsidRPr="00A77BFD" w:rsidRDefault="00A85200" w:rsidP="00A852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68956BFC" w14:textId="2C280546" w:rsidR="00A85200" w:rsidRPr="00A77BFD" w:rsidRDefault="00A85200" w:rsidP="00A852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4319A842" w14:textId="77777777" w:rsidR="00A85200" w:rsidRPr="00A77BFD" w:rsidRDefault="00A85200" w:rsidP="00A852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58B3FB" w14:textId="165F1B9C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7FD9361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60BB8FE" w14:textId="59B2E698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AC4D06C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B7CAB82" w14:textId="3F45348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8CC5FD6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738564C3" w14:textId="5CFCFAAE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82" w:type="dxa"/>
            <w:vAlign w:val="bottom"/>
          </w:tcPr>
          <w:p w14:paraId="5F778CBE" w14:textId="77777777" w:rsidR="00A85200" w:rsidRPr="00A77BFD" w:rsidRDefault="00A85200" w:rsidP="00A852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85F3144" w14:textId="7029C4AB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46F1A1D2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ED9BDE5" w14:textId="0D6ABDB3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83" w:type="dxa"/>
          </w:tcPr>
          <w:p w14:paraId="4256D468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F67EF" w14:textId="52FC2CF4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7E3009D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9B30C6" w14:textId="2F557DEF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</w:tr>
      <w:tr w:rsidR="00A85200" w:rsidRPr="00A77BFD" w14:paraId="08676719" w14:textId="77777777" w:rsidTr="00E6505C">
        <w:trPr>
          <w:cantSplit/>
          <w:trHeight w:val="270"/>
          <w:tblHeader/>
        </w:trPr>
        <w:tc>
          <w:tcPr>
            <w:tcW w:w="1800" w:type="dxa"/>
          </w:tcPr>
          <w:p w14:paraId="1AE36EF2" w14:textId="77777777" w:rsidR="00A85200" w:rsidRPr="00A77BFD" w:rsidRDefault="00A85200" w:rsidP="00A852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223FDCD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9CC6AAD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2255A73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E0B9AF6" w14:textId="77777777" w:rsidR="00A85200" w:rsidRPr="00A77BFD" w:rsidRDefault="00A85200" w:rsidP="00A852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360" w:type="dxa"/>
            <w:gridSpan w:val="19"/>
          </w:tcPr>
          <w:p w14:paraId="5E449726" w14:textId="498FF82A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A85200" w:rsidRPr="00A77BFD" w14:paraId="7B966061" w14:textId="77777777" w:rsidTr="00E6505C">
        <w:trPr>
          <w:cantSplit/>
          <w:trHeight w:val="230"/>
          <w:tblHeader/>
        </w:trPr>
        <w:tc>
          <w:tcPr>
            <w:tcW w:w="1800" w:type="dxa"/>
          </w:tcPr>
          <w:p w14:paraId="01EAD8D7" w14:textId="214E82B4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ย่อย</w:t>
            </w:r>
          </w:p>
        </w:tc>
        <w:tc>
          <w:tcPr>
            <w:tcW w:w="2027" w:type="dxa"/>
          </w:tcPr>
          <w:p w14:paraId="298D70C5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22C060B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5DF0A19F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75317E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1F89BB7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97ABFE0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51FF315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BD2606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4689343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2C1B426" w14:textId="77777777" w:rsidR="00A85200" w:rsidRPr="00A77BFD" w:rsidRDefault="00A85200" w:rsidP="00A8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28D7E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F279D" w14:textId="77777777" w:rsidR="00A85200" w:rsidRPr="00A77BFD" w:rsidRDefault="00A85200" w:rsidP="00A8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CF7E1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24F9D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E91A3DF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168" w:right="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4851AA" w14:textId="77777777" w:rsidR="00A85200" w:rsidRPr="00A77BFD" w:rsidRDefault="00A85200" w:rsidP="00A8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7571D4A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AF8DC99" w14:textId="77777777" w:rsidR="00A85200" w:rsidRPr="00A77BFD" w:rsidRDefault="00A85200" w:rsidP="00A8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83394DA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5DE23CA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B3E654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3C049F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E2FF51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69BE2A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B10EE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200" w:rsidRPr="00A77BFD" w14:paraId="366BABB9" w14:textId="77777777" w:rsidTr="00E6505C">
        <w:trPr>
          <w:cantSplit/>
          <w:trHeight w:val="558"/>
        </w:trPr>
        <w:tc>
          <w:tcPr>
            <w:tcW w:w="1800" w:type="dxa"/>
          </w:tcPr>
          <w:p w14:paraId="52FC519D" w14:textId="63E090CC" w:rsidR="00A85200" w:rsidRPr="00A77BFD" w:rsidRDefault="00A85200" w:rsidP="00A85200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 xml:space="preserve">ทาคูนิ </w:t>
            </w:r>
            <w:r w:rsidRPr="00A77BFD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A77BFD">
              <w:rPr>
                <w:rFonts w:asciiTheme="majorBidi" w:hAnsiTheme="majorBidi"/>
                <w:sz w:val="24"/>
                <w:szCs w:val="24"/>
              </w:rPr>
              <w:t>(</w:t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>ประเทศไทย</w:t>
            </w:r>
            <w:r w:rsidRPr="00A77BFD">
              <w:rPr>
                <w:rFonts w:asciiTheme="majorBidi" w:hAnsiTheme="majorBidi"/>
                <w:sz w:val="24"/>
                <w:szCs w:val="24"/>
              </w:rPr>
              <w:t>)</w:t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7" w:type="dxa"/>
          </w:tcPr>
          <w:p w14:paraId="3CB61A3D" w14:textId="4AF1C165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180" w:type="dxa"/>
          </w:tcPr>
          <w:p w14:paraId="31195C3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0B14E4EA" w14:textId="77777777" w:rsidR="00A85200" w:rsidRPr="00A77BFD" w:rsidRDefault="00A85200" w:rsidP="00A85200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EF916F5" w14:textId="77777777" w:rsidR="0045629B" w:rsidRPr="00A77BFD" w:rsidRDefault="0045629B" w:rsidP="00A85200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7DE231" w14:textId="77777777" w:rsidR="0045629B" w:rsidRPr="00A77BFD" w:rsidRDefault="0045629B" w:rsidP="00A85200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C2F7C2" w14:textId="7A532646" w:rsidR="0045629B" w:rsidRPr="00A77BFD" w:rsidRDefault="0045629B" w:rsidP="00A85200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1479B61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687A9B6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2A93FC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2014C7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B3BCB4" w14:textId="36DFB638" w:rsidR="00A85200" w:rsidRPr="00A77BFD" w:rsidRDefault="00A85200" w:rsidP="00A85200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85B47C4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7EC7EA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A544AB8" w14:textId="77777777" w:rsidR="0045629B" w:rsidRPr="00A77BFD" w:rsidRDefault="0045629B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2F6C08C" w14:textId="77777777" w:rsidR="0045629B" w:rsidRPr="00A77BFD" w:rsidRDefault="0045629B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6DF4CC" w14:textId="4A8B6DEF" w:rsidR="0045629B" w:rsidRPr="00A77BFD" w:rsidRDefault="0045629B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5</w:t>
            </w:r>
            <w:r w:rsidR="00BC351B" w:rsidRPr="00A77BFD">
              <w:rPr>
                <w:rFonts w:ascii="Angsana New" w:hAnsi="Angsana New"/>
                <w:sz w:val="24"/>
                <w:szCs w:val="24"/>
              </w:rPr>
              <w:t>0</w:t>
            </w:r>
            <w:r w:rsidRPr="00A77BFD">
              <w:rPr>
                <w:rFonts w:ascii="Angsana New" w:hAnsi="Angsana New"/>
                <w:sz w:val="24"/>
                <w:szCs w:val="24"/>
              </w:rPr>
              <w:t>,</w:t>
            </w:r>
            <w:r w:rsidR="00BC351B" w:rsidRPr="00A77BFD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0" w:type="dxa"/>
          </w:tcPr>
          <w:p w14:paraId="0A416D74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05988C26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06" w:right="-62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45473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left" w:pos="916"/>
              </w:tabs>
              <w:spacing w:line="240" w:lineRule="auto"/>
              <w:ind w:left="106" w:right="-62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C94E9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left" w:pos="916"/>
              </w:tabs>
              <w:spacing w:line="240" w:lineRule="auto"/>
              <w:ind w:left="106" w:right="-62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9DC9703" w14:textId="59D9A3C4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83" w:type="dxa"/>
          </w:tcPr>
          <w:p w14:paraId="38AD61A5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2915FB" w14:textId="77777777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886CA3" w14:textId="77777777" w:rsidR="006C4FCD" w:rsidRPr="00A77BFD" w:rsidRDefault="006C4FCD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FA246B" w14:textId="77777777" w:rsidR="006C4FCD" w:rsidRPr="00A77BFD" w:rsidRDefault="006C4FCD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5BCBE50" w14:textId="7A74F7E7" w:rsidR="006C4FCD" w:rsidRPr="00A77BFD" w:rsidRDefault="006C4FCD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53,377</w:t>
            </w:r>
          </w:p>
        </w:tc>
        <w:tc>
          <w:tcPr>
            <w:tcW w:w="180" w:type="dxa"/>
          </w:tcPr>
          <w:p w14:paraId="3833336F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3C88C773" w14:textId="77777777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6584CE9" w14:textId="77777777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48B6115" w14:textId="77777777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EA3B896" w14:textId="521845AF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A77BFD">
              <w:rPr>
                <w:rFonts w:ascii="Angsana New" w:hAnsi="Angsana New"/>
                <w:sz w:val="24"/>
                <w:szCs w:val="24"/>
                <w:lang w:val="en-GB" w:bidi="ar-SA"/>
              </w:rPr>
              <w:t>53,377</w:t>
            </w:r>
          </w:p>
        </w:tc>
        <w:tc>
          <w:tcPr>
            <w:tcW w:w="180" w:type="dxa"/>
          </w:tcPr>
          <w:p w14:paraId="79ED26C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6DD21A52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221678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37A0E5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A02DDC" w14:textId="29243993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4715242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5A6D71C9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EAF548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B7A9F3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3B3149F" w14:textId="68D0C23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  <w:tab w:val="decimal" w:pos="5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782AE11D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C42F72D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11EE7B9" w14:textId="77777777" w:rsidR="00A50B65" w:rsidRPr="00A77BFD" w:rsidRDefault="00A50B65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CCD9D1A" w14:textId="77777777" w:rsidR="00A50B65" w:rsidRPr="00A77BFD" w:rsidRDefault="00A50B65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E7F8438" w14:textId="1C1D4A7F" w:rsidR="00A50B65" w:rsidRPr="00A77BFD" w:rsidRDefault="00A50B65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53,377</w:t>
            </w:r>
          </w:p>
        </w:tc>
        <w:tc>
          <w:tcPr>
            <w:tcW w:w="183" w:type="dxa"/>
          </w:tcPr>
          <w:p w14:paraId="402316B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8BF1BEE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9F509A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8E4074C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5EDD990" w14:textId="741CC7B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53,377</w:t>
            </w:r>
          </w:p>
        </w:tc>
        <w:tc>
          <w:tcPr>
            <w:tcW w:w="183" w:type="dxa"/>
          </w:tcPr>
          <w:p w14:paraId="50C04D0B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89D6D34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7C29FD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64475D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C66CD1" w14:textId="3A12BB4A" w:rsidR="00A50B65" w:rsidRPr="00A77BFD" w:rsidDel="00C219E6" w:rsidRDefault="00A50B65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EE35E33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966ABD1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2DA7279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1668E68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F2DADA7" w14:textId="64B4F90A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75,000</w:t>
            </w:r>
          </w:p>
        </w:tc>
      </w:tr>
      <w:tr w:rsidR="00A85200" w:rsidRPr="00A77BFD" w14:paraId="3FE28A72" w14:textId="77777777" w:rsidTr="00E6505C">
        <w:trPr>
          <w:cantSplit/>
          <w:trHeight w:val="558"/>
        </w:trPr>
        <w:tc>
          <w:tcPr>
            <w:tcW w:w="1800" w:type="dxa"/>
          </w:tcPr>
          <w:p w14:paraId="56F890D6" w14:textId="50A59DD9" w:rsidR="00A85200" w:rsidRPr="00A77BFD" w:rsidRDefault="00A85200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>บริษัท ราชพฤกษ์วิศวกรรม จำกัด</w:t>
            </w:r>
          </w:p>
        </w:tc>
        <w:tc>
          <w:tcPr>
            <w:tcW w:w="2027" w:type="dxa"/>
          </w:tcPr>
          <w:p w14:paraId="18D94566" w14:textId="7344C23A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ตรวจสอบความปลอดภัยทางวิศวกรรม</w:t>
            </w:r>
          </w:p>
        </w:tc>
        <w:tc>
          <w:tcPr>
            <w:tcW w:w="180" w:type="dxa"/>
          </w:tcPr>
          <w:p w14:paraId="624823D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084664E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494858B" w14:textId="2EC98049" w:rsidR="0045629B" w:rsidRPr="00A77BFD" w:rsidRDefault="0045629B" w:rsidP="004562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0D3D81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1F572787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A151BAE" w14:textId="6D942ECC" w:rsidR="00A85200" w:rsidRPr="00A77BFD" w:rsidRDefault="00A85200" w:rsidP="00A85200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46D3C6B1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FDE2F7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F2B0C0" w14:textId="65622EF3" w:rsidR="0045629B" w:rsidRPr="00A77BFD" w:rsidRDefault="0045629B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4</w:t>
            </w:r>
            <w:r w:rsidR="00BC351B" w:rsidRPr="00A77BFD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180" w:type="dxa"/>
          </w:tcPr>
          <w:p w14:paraId="7DAA888D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16C508A2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decimal" w:pos="100"/>
                <w:tab w:val="left" w:pos="464"/>
              </w:tabs>
              <w:spacing w:line="240" w:lineRule="auto"/>
              <w:ind w:left="-260" w:right="-179" w:firstLine="2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2458CA6" w14:textId="1FE8EA46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183" w:type="dxa"/>
          </w:tcPr>
          <w:p w14:paraId="340F757F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933395" w14:textId="77777777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2495ADF" w14:textId="6AD95E8A" w:rsidR="006C4FCD" w:rsidRPr="00A77BFD" w:rsidRDefault="006C4FCD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41,340</w:t>
            </w:r>
          </w:p>
        </w:tc>
        <w:tc>
          <w:tcPr>
            <w:tcW w:w="180" w:type="dxa"/>
          </w:tcPr>
          <w:p w14:paraId="452128F5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20DD7FA5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15" w:right="-52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42D26A2" w14:textId="6C76B2E2" w:rsidR="00A85200" w:rsidRPr="00A77BFD" w:rsidRDefault="00A85200" w:rsidP="00A85200">
            <w:pPr>
              <w:ind w:left="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  <w:lang w:val="en-GB" w:bidi="ar-SA"/>
              </w:rPr>
              <w:t>41</w:t>
            </w:r>
            <w:r w:rsidRPr="00A77BFD">
              <w:rPr>
                <w:rFonts w:ascii="Angsana New" w:hAnsi="Angsana New"/>
                <w:sz w:val="24"/>
                <w:szCs w:val="24"/>
              </w:rPr>
              <w:t>,340</w:t>
            </w:r>
          </w:p>
        </w:tc>
        <w:tc>
          <w:tcPr>
            <w:tcW w:w="180" w:type="dxa"/>
          </w:tcPr>
          <w:p w14:paraId="732FD05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3399FDA2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2538D4" w14:textId="35A3F383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F591D34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58F0C0E5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C22ACE" w14:textId="5A5D0036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2BF115A7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F75ADF3" w14:textId="77777777" w:rsidR="00A85200" w:rsidRPr="00A77BFD" w:rsidRDefault="00A85200" w:rsidP="00A85200">
            <w:pPr>
              <w:ind w:left="351" w:hanging="15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A48EA8" w14:textId="28E56E1C" w:rsidR="00A50B65" w:rsidRPr="00A77BFD" w:rsidRDefault="00A50B65" w:rsidP="00A85200">
            <w:pPr>
              <w:ind w:left="351" w:hanging="1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41,340</w:t>
            </w:r>
          </w:p>
        </w:tc>
        <w:tc>
          <w:tcPr>
            <w:tcW w:w="183" w:type="dxa"/>
          </w:tcPr>
          <w:p w14:paraId="3A33005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CFD36BC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351" w:right="-525" w:hanging="15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A111F9" w14:textId="11F945B8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  <w:lang w:val="en-GB" w:bidi="ar-SA"/>
              </w:rPr>
              <w:t>41,340</w:t>
            </w:r>
          </w:p>
        </w:tc>
        <w:tc>
          <w:tcPr>
            <w:tcW w:w="183" w:type="dxa"/>
          </w:tcPr>
          <w:p w14:paraId="2B3B6DC7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46F0C29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6C55ED" w14:textId="321F3453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174ABE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336C872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9B4CE9" w14:textId="15D7D5FE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16138A2B" w14:textId="77777777" w:rsidTr="00E6505C">
        <w:trPr>
          <w:cantSplit/>
          <w:trHeight w:val="558"/>
        </w:trPr>
        <w:tc>
          <w:tcPr>
            <w:tcW w:w="1800" w:type="dxa"/>
          </w:tcPr>
          <w:p w14:paraId="4B0A5326" w14:textId="6DCCEC91" w:rsidR="00A85200" w:rsidRPr="00A77BFD" w:rsidRDefault="00A85200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จี แก๊ส </w:t>
            </w:r>
            <w:r w:rsidRPr="00A77BFD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>โลจิสติกส์ จำกัด</w:t>
            </w:r>
          </w:p>
        </w:tc>
        <w:tc>
          <w:tcPr>
            <w:tcW w:w="2027" w:type="dxa"/>
          </w:tcPr>
          <w:p w14:paraId="6624A860" w14:textId="3FD18159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180" w:type="dxa"/>
          </w:tcPr>
          <w:p w14:paraId="275C6755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77DE3AB5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EF4F668" w14:textId="550D17D7" w:rsidR="0045629B" w:rsidRPr="00A77BFD" w:rsidRDefault="0045629B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69DB50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2F4C406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B3748DA" w14:textId="1B4F5C87" w:rsidR="00A85200" w:rsidRPr="00A77BFD" w:rsidRDefault="00A85200" w:rsidP="00A85200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2F2B593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E31AC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364BC24" w14:textId="111A4CC5" w:rsidR="006C4FCD" w:rsidRPr="00A77BFD" w:rsidRDefault="006C4FCD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15,</w:t>
            </w:r>
            <w:r w:rsidR="00BC351B" w:rsidRPr="00A77BFD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0" w:type="dxa"/>
          </w:tcPr>
          <w:p w14:paraId="2230357A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7C9A1D3C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decimal" w:pos="100"/>
                <w:tab w:val="left" w:pos="464"/>
              </w:tabs>
              <w:spacing w:line="240" w:lineRule="auto"/>
              <w:ind w:left="-260" w:right="-179" w:firstLine="2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805BE5" w14:textId="3F607CBC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  <w:rtl/>
              </w:rPr>
              <w:t>15</w:t>
            </w:r>
            <w:r w:rsidRPr="00A77BFD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83" w:type="dxa"/>
          </w:tcPr>
          <w:p w14:paraId="21C08DAC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F66A21" w14:textId="77777777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74F4D51" w14:textId="51E7F284" w:rsidR="006C4FCD" w:rsidRPr="00A77BFD" w:rsidRDefault="006C4FCD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15,643</w:t>
            </w:r>
          </w:p>
        </w:tc>
        <w:tc>
          <w:tcPr>
            <w:tcW w:w="180" w:type="dxa"/>
          </w:tcPr>
          <w:p w14:paraId="0DB92762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04E635BF" w14:textId="77777777" w:rsidR="00A85200" w:rsidRPr="00A77BFD" w:rsidRDefault="00A85200" w:rsidP="00A85200">
            <w:pPr>
              <w:ind w:left="15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3288431" w14:textId="0EA882B5" w:rsidR="00A85200" w:rsidRPr="00A77BFD" w:rsidRDefault="00A85200" w:rsidP="00A85200">
            <w:pPr>
              <w:ind w:left="15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A77BFD">
              <w:rPr>
                <w:rFonts w:ascii="Angsana New" w:hAnsi="Angsana New"/>
                <w:sz w:val="24"/>
                <w:szCs w:val="24"/>
                <w:lang w:val="en-GB" w:bidi="ar-SA"/>
              </w:rPr>
              <w:t>15,643</w:t>
            </w:r>
          </w:p>
        </w:tc>
        <w:tc>
          <w:tcPr>
            <w:tcW w:w="180" w:type="dxa"/>
          </w:tcPr>
          <w:p w14:paraId="1463F80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3D6C6636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61F20C" w14:textId="0299F81E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C1A473A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47749D66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2B4C51" w14:textId="5FC71F9B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1BADDF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41DBEDE9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345E996" w14:textId="225712B9" w:rsidR="00A50B65" w:rsidRPr="00A77BFD" w:rsidRDefault="00A50B65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15,643</w:t>
            </w:r>
          </w:p>
        </w:tc>
        <w:tc>
          <w:tcPr>
            <w:tcW w:w="183" w:type="dxa"/>
          </w:tcPr>
          <w:p w14:paraId="7A06D73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226CF86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280" w:right="-525" w:hanging="8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7A81B0" w14:textId="4C3425DF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15,643</w:t>
            </w:r>
          </w:p>
        </w:tc>
        <w:tc>
          <w:tcPr>
            <w:tcW w:w="183" w:type="dxa"/>
          </w:tcPr>
          <w:p w14:paraId="3DCE25C3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7098ECB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ECDF4D" w14:textId="34B7BED1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F3F420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70A35C4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E937EF" w14:textId="50DE54FA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175B1DA0" w14:textId="77777777" w:rsidTr="00E6505C">
        <w:trPr>
          <w:cantSplit/>
          <w:trHeight w:val="558"/>
        </w:trPr>
        <w:tc>
          <w:tcPr>
            <w:tcW w:w="1800" w:type="dxa"/>
          </w:tcPr>
          <w:p w14:paraId="565BD23A" w14:textId="6001B32B" w:rsidR="00A85200" w:rsidRPr="00A77BFD" w:rsidRDefault="00A85200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>บริษัท ทาคูนิ แลนด์</w:t>
            </w:r>
            <w:r w:rsidRPr="00A77BFD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27" w:type="dxa"/>
          </w:tcPr>
          <w:p w14:paraId="1B9CE4DF" w14:textId="62140E41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-79" w:right="-79" w:firstLine="5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D0504C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44EDF65F" w14:textId="77777777" w:rsidR="00A85200" w:rsidRPr="00A77BFD" w:rsidRDefault="00A85200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9E06BD" w14:textId="175D0242" w:rsidR="0045629B" w:rsidRPr="00A77BFD" w:rsidRDefault="0045629B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180" w:type="dxa"/>
          </w:tcPr>
          <w:p w14:paraId="0D1D277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F9AC57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280D155" w14:textId="735568CF" w:rsidR="00A85200" w:rsidRPr="00A77BFD" w:rsidRDefault="00A85200" w:rsidP="00A85200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180" w:type="dxa"/>
          </w:tcPr>
          <w:p w14:paraId="12EB8B70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C341A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7B41FBE" w14:textId="3E5C0DE9" w:rsidR="006C4FCD" w:rsidRPr="00A77BFD" w:rsidRDefault="006C4FCD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14:paraId="4D9A6B15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3C7032F8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0AD314" w14:textId="3760374D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  <w:rtl/>
                <w:lang w:val="en-US"/>
              </w:rPr>
              <w:t>1</w:t>
            </w:r>
            <w:r w:rsidRPr="00A77BFD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3" w:type="dxa"/>
          </w:tcPr>
          <w:p w14:paraId="3654F1B6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E8D76E" w14:textId="77777777" w:rsidR="00A85200" w:rsidRPr="00A77BFD" w:rsidRDefault="00A85200" w:rsidP="00A85200">
            <w:pPr>
              <w:ind w:lef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B5E3A2" w14:textId="7C51E687" w:rsidR="006C4FCD" w:rsidRPr="00A77BFD" w:rsidRDefault="006C4FCD" w:rsidP="00A85200">
            <w:pPr>
              <w:ind w:lef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14:paraId="1C365695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61F42CF1" w14:textId="77777777" w:rsidR="00A85200" w:rsidRPr="00A77BFD" w:rsidRDefault="00A85200" w:rsidP="00A85200">
            <w:pPr>
              <w:ind w:left="28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BA45064" w14:textId="6F6CFE67" w:rsidR="00A85200" w:rsidRPr="00A77BFD" w:rsidRDefault="00A85200" w:rsidP="00A85200">
            <w:pPr>
              <w:ind w:left="28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A77BFD">
              <w:rPr>
                <w:rFonts w:ascii="Angsana New" w:hAnsi="Angsana New"/>
                <w:sz w:val="24"/>
                <w:szCs w:val="24"/>
                <w:lang w:val="en-GB" w:bidi="ar-SA"/>
              </w:rPr>
              <w:t>1,000</w:t>
            </w:r>
          </w:p>
        </w:tc>
        <w:tc>
          <w:tcPr>
            <w:tcW w:w="180" w:type="dxa"/>
          </w:tcPr>
          <w:p w14:paraId="19AD0A5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3CADF774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F2A1C6" w14:textId="78FB0404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4778C91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3CD21452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587829" w14:textId="6262670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12067C7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525219C8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2D9E7F5" w14:textId="4A058EE0" w:rsidR="00A50B65" w:rsidRPr="00A77BFD" w:rsidRDefault="00A50B65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3" w:type="dxa"/>
          </w:tcPr>
          <w:p w14:paraId="4A0282D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DBF7F84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631619" w14:textId="1DFCF368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3" w:type="dxa"/>
          </w:tcPr>
          <w:p w14:paraId="3D53B7AA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757400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0809D6" w14:textId="65EB3C40" w:rsidR="00A50B65" w:rsidRPr="00A77BFD" w:rsidRDefault="00A50B65" w:rsidP="00574C48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360</w:t>
            </w:r>
          </w:p>
        </w:tc>
        <w:tc>
          <w:tcPr>
            <w:tcW w:w="180" w:type="dxa"/>
          </w:tcPr>
          <w:p w14:paraId="27290A64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D7A2AF1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8076D1" w14:textId="3E6A392C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3E68ECC4" w14:textId="77777777" w:rsidTr="00E6505C">
        <w:trPr>
          <w:cantSplit/>
          <w:trHeight w:val="558"/>
        </w:trPr>
        <w:tc>
          <w:tcPr>
            <w:tcW w:w="1800" w:type="dxa"/>
          </w:tcPr>
          <w:p w14:paraId="0D91D772" w14:textId="093D6DA0" w:rsidR="00A85200" w:rsidRPr="00A77BFD" w:rsidRDefault="00A85200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>บริษัท ทาคูนิ เทรดดิ้ง</w:t>
            </w:r>
            <w:r w:rsidRPr="00A77BFD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27" w:type="dxa"/>
          </w:tcPr>
          <w:p w14:paraId="2F02E0D2" w14:textId="6124DA02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 xml:space="preserve">จำหน่ายอุปกรณ์รถยนต์ </w:t>
            </w: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br/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มอเตอร์ไซค์และรถยนต์ไฟฟ้า</w:t>
            </w:r>
          </w:p>
        </w:tc>
        <w:tc>
          <w:tcPr>
            <w:tcW w:w="180" w:type="dxa"/>
          </w:tcPr>
          <w:p w14:paraId="1C7798C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4DF2B8AA" w14:textId="77777777" w:rsidR="00A85200" w:rsidRPr="00A77BFD" w:rsidRDefault="00A85200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2EF36B" w14:textId="77777777" w:rsidR="0045629B" w:rsidRPr="00A77BFD" w:rsidRDefault="0045629B" w:rsidP="004562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05BAB5" w14:textId="668FE41C" w:rsidR="0045629B" w:rsidRPr="00A77BFD" w:rsidRDefault="0045629B" w:rsidP="004562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  <w:tc>
          <w:tcPr>
            <w:tcW w:w="180" w:type="dxa"/>
          </w:tcPr>
          <w:p w14:paraId="00F8F6B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33C35BCA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8A5320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A1E99B5" w14:textId="247DABC9" w:rsidR="00A85200" w:rsidRPr="00A77BFD" w:rsidRDefault="00A85200" w:rsidP="00A85200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  <w:tc>
          <w:tcPr>
            <w:tcW w:w="180" w:type="dxa"/>
          </w:tcPr>
          <w:p w14:paraId="32FBA7EC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FE0067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C104BC" w14:textId="77777777" w:rsidR="006C4FCD" w:rsidRPr="00A77BFD" w:rsidRDefault="006C4FCD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D96DB2A" w14:textId="0E4A0CCD" w:rsidR="006C4FCD" w:rsidRPr="00A77BFD" w:rsidRDefault="006C4FCD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BB5557A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3646256B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276" w:right="-53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40AD123F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276" w:right="-53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9CF260" w14:textId="623E2C71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  <w:rtl/>
                <w:lang w:val="en-US"/>
              </w:rPr>
              <w:t>100</w:t>
            </w:r>
          </w:p>
        </w:tc>
        <w:tc>
          <w:tcPr>
            <w:tcW w:w="183" w:type="dxa"/>
          </w:tcPr>
          <w:p w14:paraId="0E0B2A8A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5186E1" w14:textId="77777777" w:rsidR="00A85200" w:rsidRPr="00A77BFD" w:rsidRDefault="00A85200" w:rsidP="00A85200">
            <w:pPr>
              <w:ind w:lef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28949E" w14:textId="77777777" w:rsidR="006C4FCD" w:rsidRPr="00A77BFD" w:rsidRDefault="006C4FCD" w:rsidP="00A85200">
            <w:pPr>
              <w:ind w:lef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046D65" w14:textId="3B9C8AD1" w:rsidR="006C4FCD" w:rsidRPr="00A77BFD" w:rsidRDefault="006C4FCD" w:rsidP="00A85200">
            <w:pPr>
              <w:ind w:lef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05BB25FC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201B4865" w14:textId="77777777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1B50A3B" w14:textId="77777777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7ACEF83" w14:textId="29565479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A77BFD">
              <w:rPr>
                <w:rFonts w:ascii="Angsana New" w:hAnsi="Angsana New"/>
                <w:sz w:val="24"/>
                <w:szCs w:val="24"/>
                <w:lang w:val="en-GB" w:bidi="ar-SA"/>
              </w:rPr>
              <w:t>99</w:t>
            </w:r>
          </w:p>
        </w:tc>
        <w:tc>
          <w:tcPr>
            <w:tcW w:w="180" w:type="dxa"/>
          </w:tcPr>
          <w:p w14:paraId="406D72E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3B58BFED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C950D2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577EF7" w14:textId="7A2E6918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09987BD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1CAE6412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3F6980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F91A46" w14:textId="2B3C240A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2B71ED9C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D293F73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4694A57" w14:textId="77777777" w:rsidR="00A50B65" w:rsidRPr="00A77BFD" w:rsidRDefault="00A50B65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72C6B6" w14:textId="137EB859" w:rsidR="00A50B65" w:rsidRPr="00A77BFD" w:rsidRDefault="00A50B65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83" w:type="dxa"/>
          </w:tcPr>
          <w:p w14:paraId="62A52205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29E9CB6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EEC211" w14:textId="77777777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4170449" w14:textId="1C89DB70" w:rsidR="00A85200" w:rsidRPr="00A77BFD" w:rsidRDefault="00A85200" w:rsidP="00A85200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83" w:type="dxa"/>
          </w:tcPr>
          <w:p w14:paraId="320C68FE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678866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78B18C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CF811A" w14:textId="7D4023B8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8C2F99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A0CAE6" w14:textId="097A029D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CF9F02D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7FBD66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9496C5" w14:textId="20EB2B3C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4B69E7A9" w14:textId="77777777" w:rsidTr="00E6505C">
        <w:trPr>
          <w:cantSplit/>
          <w:trHeight w:val="558"/>
        </w:trPr>
        <w:tc>
          <w:tcPr>
            <w:tcW w:w="1800" w:type="dxa"/>
          </w:tcPr>
          <w:p w14:paraId="7AE6A081" w14:textId="77777777" w:rsidR="00A85200" w:rsidRPr="001D44D4" w:rsidRDefault="00A85200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027" w:type="dxa"/>
          </w:tcPr>
          <w:p w14:paraId="7CA87776" w14:textId="77777777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5FBDAC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0A0520A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C31D3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5435E7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48C5652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D87D20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451FD8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48E39EE6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5F53BA17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16EAB6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C37003D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510FFD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834F471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1292523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68E68B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5D611ED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1E7F3DE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6A837179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FA52977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E34936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12076961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1625FF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6095E20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06CDD1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85200" w:rsidRPr="00A77BFD" w14:paraId="22498E2C" w14:textId="77777777" w:rsidTr="00E6505C">
        <w:trPr>
          <w:cantSplit/>
          <w:trHeight w:val="558"/>
        </w:trPr>
        <w:tc>
          <w:tcPr>
            <w:tcW w:w="1800" w:type="dxa"/>
            <w:shd w:val="clear" w:color="auto" w:fill="auto"/>
          </w:tcPr>
          <w:p w14:paraId="03DB6173" w14:textId="573BF8CE" w:rsidR="00A85200" w:rsidRPr="00A77BFD" w:rsidRDefault="00915DBC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รักษาความปลอดภัย การ์เดี่ยน โกลบอล จำกัด </w:t>
            </w:r>
            <w:r w:rsidRPr="00A77BFD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(เดิมชื่อ บริษัท รักษาความปลอดภัยเคพีเอ็น แอนด์ เซอร์วิส จำกัด)</w:t>
            </w:r>
          </w:p>
        </w:tc>
        <w:tc>
          <w:tcPr>
            <w:tcW w:w="2027" w:type="dxa"/>
            <w:shd w:val="clear" w:color="auto" w:fill="auto"/>
          </w:tcPr>
          <w:p w14:paraId="12362CEE" w14:textId="7CAA6452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ให้บริการจัดหาพนักงานรักษาความปลอดภัย พนักงานรักษาความสะอาด และอื่นๆ</w:t>
            </w:r>
          </w:p>
        </w:tc>
        <w:tc>
          <w:tcPr>
            <w:tcW w:w="180" w:type="dxa"/>
            <w:shd w:val="clear" w:color="auto" w:fill="auto"/>
          </w:tcPr>
          <w:p w14:paraId="43666A1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A07DE6D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D01FE5" w14:textId="77777777" w:rsidR="006C4FCD" w:rsidRPr="00A77BFD" w:rsidRDefault="006C4FCD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0201ED" w14:textId="60ACCE9E" w:rsidR="006C4FCD" w:rsidRPr="00A77BFD" w:rsidRDefault="006C4FCD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10B2B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CF80F14" w14:textId="77777777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64E41A" w14:textId="77777777" w:rsidR="00A85200" w:rsidRPr="00A77BFD" w:rsidRDefault="00A85200" w:rsidP="00BC1822">
            <w:pPr>
              <w:tabs>
                <w:tab w:val="clear" w:pos="454"/>
                <w:tab w:val="decimal" w:pos="461"/>
              </w:tabs>
              <w:ind w:right="-27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46A42916" w14:textId="64D1D278" w:rsidR="00A85200" w:rsidRPr="00A77BFD" w:rsidRDefault="00A85200" w:rsidP="00BC1822">
            <w:pPr>
              <w:pStyle w:val="acctfourfigures"/>
              <w:tabs>
                <w:tab w:val="clear" w:pos="765"/>
                <w:tab w:val="decimal" w:pos="6"/>
                <w:tab w:val="decimal" w:pos="461"/>
                <w:tab w:val="decimal" w:pos="553"/>
              </w:tabs>
              <w:spacing w:line="240" w:lineRule="auto"/>
              <w:ind w:left="-168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80" w:type="dxa"/>
            <w:shd w:val="clear" w:color="auto" w:fill="auto"/>
          </w:tcPr>
          <w:p w14:paraId="22C90357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B4F9290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7D08EF" w14:textId="77777777" w:rsidR="006C4FCD" w:rsidRPr="00A77BFD" w:rsidRDefault="006C4FCD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91EBFC" w14:textId="30CC8015" w:rsidR="006C4FCD" w:rsidRPr="00A77BFD" w:rsidRDefault="006C4FCD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16F20C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218D3A7B" w14:textId="77777777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B4FFEF2" w14:textId="77777777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450857C" w14:textId="49AFD73A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83" w:type="dxa"/>
            <w:shd w:val="clear" w:color="auto" w:fill="auto"/>
          </w:tcPr>
          <w:p w14:paraId="101DB8B2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FD21952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6BFF7E3" w14:textId="77777777" w:rsidR="006C4FCD" w:rsidRPr="00A77BFD" w:rsidRDefault="006C4FCD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43458D" w14:textId="6D95A2E4" w:rsidR="006C4FCD" w:rsidRPr="00A77BFD" w:rsidRDefault="006C4FCD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D0179A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6F3566DF" w14:textId="77777777" w:rsidR="00A85200" w:rsidRPr="00A77BFD" w:rsidRDefault="00A85200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C49F1C" w14:textId="77777777" w:rsidR="00A85200" w:rsidRPr="00A77BFD" w:rsidRDefault="00A85200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4263F91" w14:textId="2041F219" w:rsidR="00A85200" w:rsidRPr="00A77BFD" w:rsidRDefault="00A85200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204,250</w:t>
            </w:r>
          </w:p>
        </w:tc>
        <w:tc>
          <w:tcPr>
            <w:tcW w:w="180" w:type="dxa"/>
            <w:shd w:val="clear" w:color="auto" w:fill="auto"/>
          </w:tcPr>
          <w:p w14:paraId="7A61889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DE56DB0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F1E6FC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C23738" w14:textId="1D371E5A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CD0688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5D9B2DE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F1E05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F80692B" w14:textId="0538CAEB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C4F87B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85BF7B1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EDDA91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7AC609" w14:textId="7FE6B8B9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58C1181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24"/>
                <w:szCs w:val="22"/>
              </w:rPr>
            </w:pPr>
          </w:p>
        </w:tc>
        <w:tc>
          <w:tcPr>
            <w:tcW w:w="807" w:type="dxa"/>
            <w:shd w:val="clear" w:color="auto" w:fill="auto"/>
          </w:tcPr>
          <w:p w14:paraId="748A7553" w14:textId="77777777" w:rsidR="00A85200" w:rsidRPr="00A77BFD" w:rsidRDefault="00A85200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4901AD" w14:textId="77777777" w:rsidR="00A85200" w:rsidRPr="00A77BFD" w:rsidRDefault="00A85200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369CD" w14:textId="0AFF9F64" w:rsidR="00A85200" w:rsidRPr="00A77BFD" w:rsidRDefault="00A85200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204,250</w:t>
            </w:r>
          </w:p>
        </w:tc>
        <w:tc>
          <w:tcPr>
            <w:tcW w:w="183" w:type="dxa"/>
            <w:shd w:val="clear" w:color="auto" w:fill="auto"/>
          </w:tcPr>
          <w:p w14:paraId="273FCC9F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0A5F72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8BD3CF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CA56D1" w14:textId="0A4989F0" w:rsidR="00A50B65" w:rsidRPr="00A77BFD" w:rsidRDefault="00A50B65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70F1CF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41F558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22F2C16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B2AD22" w14:textId="68F175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7E2211A1" w14:textId="77777777" w:rsidTr="00E6505C">
        <w:trPr>
          <w:cantSplit/>
          <w:trHeight w:val="558"/>
        </w:trPr>
        <w:tc>
          <w:tcPr>
            <w:tcW w:w="1800" w:type="dxa"/>
            <w:shd w:val="clear" w:color="auto" w:fill="auto"/>
          </w:tcPr>
          <w:p w14:paraId="594BC0B8" w14:textId="7B974771" w:rsidR="00A85200" w:rsidRPr="00A77BFD" w:rsidRDefault="003D643D" w:rsidP="00A85200">
            <w:pPr>
              <w:spacing w:line="240" w:lineRule="auto"/>
              <w:ind w:left="192" w:hanging="18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/>
                <w:spacing w:val="-8"/>
                <w:sz w:val="24"/>
                <w:szCs w:val="24"/>
                <w:cs/>
              </w:rPr>
              <w:t>บริษัท ทาคูนิ อินเตอร์เทรด จำกัด</w:t>
            </w:r>
            <w:r w:rsidRPr="00A77BFD"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 xml:space="preserve"> </w:t>
            </w:r>
            <w:r w:rsidRPr="00A77BFD">
              <w:rPr>
                <w:rFonts w:asciiTheme="majorBidi" w:hAnsiTheme="majorBidi" w:hint="cs"/>
                <w:i/>
                <w:iCs/>
                <w:spacing w:val="-8"/>
                <w:sz w:val="24"/>
                <w:szCs w:val="24"/>
                <w:cs/>
              </w:rPr>
              <w:t xml:space="preserve">(เดิมชื่อ </w:t>
            </w:r>
            <w:r w:rsidR="00A85200" w:rsidRPr="00A77BFD">
              <w:rPr>
                <w:rFonts w:asciiTheme="majorBidi" w:hAnsiTheme="majorBidi"/>
                <w:i/>
                <w:iCs/>
                <w:spacing w:val="-8"/>
                <w:sz w:val="24"/>
                <w:szCs w:val="24"/>
                <w:cs/>
              </w:rPr>
              <w:t>บริษัท เซอซอล ทาคูนิ (ประเทศไทย) จำกัด</w:t>
            </w:r>
            <w:r w:rsidRPr="00A77BFD">
              <w:rPr>
                <w:rFonts w:asciiTheme="majorBidi" w:hAnsiTheme="majorBidi" w:hint="cs"/>
                <w:i/>
                <w:iCs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2027" w:type="dxa"/>
            <w:shd w:val="clear" w:color="auto" w:fill="auto"/>
          </w:tcPr>
          <w:p w14:paraId="4A2D2770" w14:textId="7DB4A9B5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จำหน่ายมอเตอร์ไซค์ไฟฟ้า</w:t>
            </w:r>
          </w:p>
        </w:tc>
        <w:tc>
          <w:tcPr>
            <w:tcW w:w="180" w:type="dxa"/>
            <w:shd w:val="clear" w:color="auto" w:fill="auto"/>
          </w:tcPr>
          <w:p w14:paraId="414ED04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1CF530B" w14:textId="77777777" w:rsidR="00A85200" w:rsidRPr="00A77BFD" w:rsidRDefault="00A85200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4FFB41F" w14:textId="77777777" w:rsidR="00E6505C" w:rsidRPr="00A77BFD" w:rsidRDefault="00E6505C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A052D15" w14:textId="77777777" w:rsidR="00E6505C" w:rsidRPr="00A77BFD" w:rsidRDefault="00E6505C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799E0EF" w14:textId="12402B7F" w:rsidR="006C4FCD" w:rsidRPr="00A77BFD" w:rsidRDefault="006C4FCD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50.99</w:t>
            </w:r>
          </w:p>
        </w:tc>
        <w:tc>
          <w:tcPr>
            <w:tcW w:w="180" w:type="dxa"/>
            <w:shd w:val="clear" w:color="auto" w:fill="auto"/>
          </w:tcPr>
          <w:p w14:paraId="3556E4D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66BE70FB" w14:textId="77777777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CF7CBB" w14:textId="77777777" w:rsidR="00E6505C" w:rsidRPr="00A77BFD" w:rsidRDefault="00E6505C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FC6355" w14:textId="77777777" w:rsidR="00E6505C" w:rsidRPr="00A77BFD" w:rsidRDefault="00E6505C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954EBD" w14:textId="241D77D9" w:rsidR="00A85200" w:rsidRPr="00A77BFD" w:rsidRDefault="00A85200" w:rsidP="00BC1822">
            <w:pPr>
              <w:pStyle w:val="acctfourfigures"/>
              <w:tabs>
                <w:tab w:val="clear" w:pos="765"/>
                <w:tab w:val="decimal" w:pos="6"/>
                <w:tab w:val="decimal" w:pos="461"/>
                <w:tab w:val="decimal" w:pos="553"/>
              </w:tabs>
              <w:spacing w:line="240" w:lineRule="auto"/>
              <w:ind w:left="-168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50.99</w:t>
            </w:r>
          </w:p>
        </w:tc>
        <w:tc>
          <w:tcPr>
            <w:tcW w:w="180" w:type="dxa"/>
            <w:shd w:val="clear" w:color="auto" w:fill="auto"/>
          </w:tcPr>
          <w:p w14:paraId="37FA8B91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95AA178" w14:textId="77777777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0C63BEC" w14:textId="77777777" w:rsidR="00E6505C" w:rsidRPr="00A77BFD" w:rsidRDefault="00E6505C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5A0C2C" w14:textId="77777777" w:rsidR="00E6505C" w:rsidRPr="00A77BFD" w:rsidRDefault="00E6505C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1C90A87" w14:textId="53D0E63D" w:rsidR="006C4FCD" w:rsidRPr="00A77BFD" w:rsidRDefault="006C4FCD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8A59025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5BC0AA9C" w14:textId="77777777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467EA5" w14:textId="77777777" w:rsidR="00E6505C" w:rsidRPr="00A77BFD" w:rsidRDefault="00E6505C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81B7BB5" w14:textId="77777777" w:rsidR="00E6505C" w:rsidRPr="00A77BFD" w:rsidRDefault="00E6505C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297B0A3" w14:textId="3F9AFDC9" w:rsidR="00A85200" w:rsidRPr="00A77BFD" w:rsidRDefault="00A85200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3" w:type="dxa"/>
            <w:shd w:val="clear" w:color="auto" w:fill="auto"/>
          </w:tcPr>
          <w:p w14:paraId="506024D8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DF7345" w14:textId="77777777" w:rsidR="00A85200" w:rsidRPr="00A77BFD" w:rsidRDefault="00A85200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011E5D" w14:textId="77777777" w:rsidR="00E6505C" w:rsidRPr="00A77BFD" w:rsidRDefault="00E6505C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EBFF82C" w14:textId="77777777" w:rsidR="00E6505C" w:rsidRPr="00A77BFD" w:rsidRDefault="00E6505C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3726530" w14:textId="77777777" w:rsidR="006C4FCD" w:rsidRPr="00A77BFD" w:rsidRDefault="006C4FCD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540</w:t>
            </w:r>
          </w:p>
        </w:tc>
        <w:tc>
          <w:tcPr>
            <w:tcW w:w="180" w:type="dxa"/>
            <w:shd w:val="clear" w:color="auto" w:fill="auto"/>
          </w:tcPr>
          <w:p w14:paraId="26A0997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09FA6796" w14:textId="77777777" w:rsidR="00A85200" w:rsidRPr="00A77BFD" w:rsidRDefault="00A85200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090176" w14:textId="77777777" w:rsidR="00E6505C" w:rsidRPr="00A77BFD" w:rsidRDefault="00E6505C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71E01A" w14:textId="77777777" w:rsidR="00E6505C" w:rsidRPr="00A77BFD" w:rsidRDefault="00E6505C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A2B1D99" w14:textId="00AB48A3" w:rsidR="00A85200" w:rsidRPr="00A77BFD" w:rsidRDefault="00A85200" w:rsidP="00BC1822">
            <w:pPr>
              <w:pStyle w:val="acctfourfigures"/>
              <w:tabs>
                <w:tab w:val="clear" w:pos="765"/>
                <w:tab w:val="left" w:pos="195"/>
                <w:tab w:val="left" w:pos="645"/>
              </w:tabs>
              <w:spacing w:line="240" w:lineRule="auto"/>
              <w:ind w:left="-165" w:right="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180" w:type="dxa"/>
            <w:shd w:val="clear" w:color="auto" w:fill="auto"/>
          </w:tcPr>
          <w:p w14:paraId="631B747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B2EBBA1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E0C3C9" w14:textId="77777777" w:rsidR="00E6505C" w:rsidRPr="00A77BFD" w:rsidRDefault="00E6505C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ED3DE4" w14:textId="77777777" w:rsidR="00E6505C" w:rsidRPr="00A77BFD" w:rsidRDefault="00E6505C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4FB2B4" w14:textId="2AE0E941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876315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794DD08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8B300D" w14:textId="77777777" w:rsidR="00E6505C" w:rsidRPr="00A77BFD" w:rsidRDefault="00E6505C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B466CF" w14:textId="77777777" w:rsidR="00E6505C" w:rsidRPr="00A77BFD" w:rsidRDefault="00E6505C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F0DF3E" w14:textId="3946F922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EB1135B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B47AF0A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4EB79C5" w14:textId="77777777" w:rsidR="00E6505C" w:rsidRPr="00A77BFD" w:rsidRDefault="00E6505C" w:rsidP="00A85200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C739240" w14:textId="77777777" w:rsidR="00E6505C" w:rsidRPr="00A77BFD" w:rsidRDefault="00E6505C" w:rsidP="00A85200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A406EFD" w14:textId="3B6DFB66" w:rsidR="00A50B65" w:rsidRPr="00A77BFD" w:rsidRDefault="00A50B65" w:rsidP="00A85200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540</w:t>
            </w:r>
          </w:p>
        </w:tc>
        <w:tc>
          <w:tcPr>
            <w:tcW w:w="183" w:type="dxa"/>
            <w:shd w:val="clear" w:color="auto" w:fill="auto"/>
          </w:tcPr>
          <w:p w14:paraId="24EEAD17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D82BC4D" w14:textId="77777777" w:rsidR="00A85200" w:rsidRPr="00A77BFD" w:rsidRDefault="00A85200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C6E48C" w14:textId="77777777" w:rsidR="00E6505C" w:rsidRPr="00A77BFD" w:rsidRDefault="00E6505C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67B1C2" w14:textId="77777777" w:rsidR="00E6505C" w:rsidRPr="00A77BFD" w:rsidRDefault="00E6505C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730246" w14:textId="670E0295" w:rsidR="00A85200" w:rsidRPr="00A77BFD" w:rsidRDefault="00A85200" w:rsidP="00BC1822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183" w:type="dxa"/>
            <w:shd w:val="clear" w:color="auto" w:fill="auto"/>
          </w:tcPr>
          <w:p w14:paraId="1E2B3D1B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DC4A51D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7812D2" w14:textId="77777777" w:rsidR="00E6505C" w:rsidRPr="00A77BFD" w:rsidRDefault="00E6505C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E806AD" w14:textId="77777777" w:rsidR="00E6505C" w:rsidRPr="00A77BFD" w:rsidRDefault="00E6505C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D3EA14" w14:textId="6BFF0626" w:rsidR="00A50B65" w:rsidRPr="00A77BFD" w:rsidRDefault="00A50B65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C80717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AAE7BB0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9C8C3B" w14:textId="77777777" w:rsidR="00E6505C" w:rsidRPr="00A77BFD" w:rsidRDefault="00E6505C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A7E019" w14:textId="77777777" w:rsidR="00E6505C" w:rsidRPr="00A77BFD" w:rsidRDefault="00E6505C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C4C0B8" w14:textId="383308D7" w:rsidR="00A85200" w:rsidRPr="00A77BFD" w:rsidRDefault="00A85200" w:rsidP="00D14492">
            <w:pPr>
              <w:pStyle w:val="acctfourfigures"/>
              <w:tabs>
                <w:tab w:val="clear" w:pos="765"/>
                <w:tab w:val="decimal" w:pos="10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C4FCD" w:rsidRPr="00A77BFD" w14:paraId="0521C29B" w14:textId="77777777" w:rsidTr="00E6505C">
        <w:trPr>
          <w:cantSplit/>
          <w:trHeight w:val="558"/>
        </w:trPr>
        <w:tc>
          <w:tcPr>
            <w:tcW w:w="1800" w:type="dxa"/>
            <w:shd w:val="clear" w:color="auto" w:fill="auto"/>
          </w:tcPr>
          <w:p w14:paraId="7D9B50C3" w14:textId="1B16F660" w:rsidR="006C4FCD" w:rsidRPr="00A77BFD" w:rsidRDefault="006C4FCD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</w:rPr>
              <w:t>บริษัท เอสเอ็มอีโกเอ็ม จำกัด</w:t>
            </w:r>
          </w:p>
        </w:tc>
        <w:tc>
          <w:tcPr>
            <w:tcW w:w="2027" w:type="dxa"/>
            <w:shd w:val="clear" w:color="auto" w:fill="auto"/>
          </w:tcPr>
          <w:p w14:paraId="4A764E23" w14:textId="4829F3E7" w:rsidR="006C4FCD" w:rsidRPr="00A77BFD" w:rsidRDefault="00E92618" w:rsidP="00A85200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รับจ้าง</w:t>
            </w:r>
            <w:r w:rsidR="0094428D" w:rsidRPr="00A77BF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ผลิต</w:t>
            </w:r>
            <w:r w:rsidRPr="00A77B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ซอฟต์แวร์</w:t>
            </w:r>
          </w:p>
        </w:tc>
        <w:tc>
          <w:tcPr>
            <w:tcW w:w="180" w:type="dxa"/>
            <w:shd w:val="clear" w:color="auto" w:fill="auto"/>
          </w:tcPr>
          <w:p w14:paraId="37A073F3" w14:textId="77777777" w:rsidR="006C4FCD" w:rsidRPr="00A77BFD" w:rsidRDefault="006C4FCD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311BC84" w14:textId="77777777" w:rsidR="00E230C1" w:rsidRPr="00A77BFD" w:rsidRDefault="00E230C1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18D05F3" w14:textId="3F107542" w:rsidR="006C4FCD" w:rsidRPr="00A77BFD" w:rsidRDefault="006C4FCD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80" w:type="dxa"/>
            <w:shd w:val="clear" w:color="auto" w:fill="auto"/>
          </w:tcPr>
          <w:p w14:paraId="3A29F87F" w14:textId="77777777" w:rsidR="006C4FCD" w:rsidRPr="00A77BFD" w:rsidRDefault="006C4FCD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921CBBF" w14:textId="77777777" w:rsidR="00E230C1" w:rsidRPr="00A77BFD" w:rsidRDefault="00E230C1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2EE2F8" w14:textId="2734E633" w:rsidR="006C4FCD" w:rsidRPr="00A77BFD" w:rsidRDefault="006C4FCD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C64532" w14:textId="77777777" w:rsidR="006C4FCD" w:rsidRPr="00A77BFD" w:rsidRDefault="006C4FCD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39F7A8" w14:textId="77777777" w:rsidR="00E230C1" w:rsidRPr="00A77BFD" w:rsidRDefault="00E230C1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D5967CE" w14:textId="7CF0EBB6" w:rsidR="006C4FCD" w:rsidRPr="00A77BFD" w:rsidRDefault="006C4FCD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29F01F1B" w14:textId="77777777" w:rsidR="006C4FCD" w:rsidRPr="00A77BFD" w:rsidRDefault="006C4FCD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435EF51A" w14:textId="77777777" w:rsidR="00E230C1" w:rsidRPr="00A77BFD" w:rsidRDefault="00E230C1" w:rsidP="00BC18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BE61D68" w14:textId="3B98A146" w:rsidR="006C4FCD" w:rsidRPr="00A77BFD" w:rsidRDefault="006C4FCD" w:rsidP="0058058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6030D60" w14:textId="77777777" w:rsidR="006C4FCD" w:rsidRPr="00A77BFD" w:rsidRDefault="006C4FCD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97D1F8" w14:textId="77777777" w:rsidR="00E230C1" w:rsidRPr="00A77BFD" w:rsidRDefault="00E230C1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24F99B" w14:textId="79A22742" w:rsidR="006C4FCD" w:rsidRPr="00A77BFD" w:rsidRDefault="006C4FCD" w:rsidP="00A85200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6B88B86D" w14:textId="77777777" w:rsidR="006C4FCD" w:rsidRPr="00A77BFD" w:rsidRDefault="006C4FCD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4AD7CC4A" w14:textId="77777777" w:rsidR="00E230C1" w:rsidRPr="00A77BFD" w:rsidRDefault="00E230C1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181705" w14:textId="7D0EB145" w:rsidR="006C4FCD" w:rsidRPr="00A77BFD" w:rsidRDefault="006C4FCD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380A88" w14:textId="77777777" w:rsidR="006C4FCD" w:rsidRPr="00A77BFD" w:rsidRDefault="006C4FCD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89471BE" w14:textId="77777777" w:rsidR="00E230C1" w:rsidRPr="00A77BFD" w:rsidRDefault="00E230C1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F8FD03" w14:textId="1FCB1A0A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0F54CC" w14:textId="77777777" w:rsidR="006C4FCD" w:rsidRPr="00A77BFD" w:rsidRDefault="006C4FCD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7E67B22D" w14:textId="77777777" w:rsidR="00E230C1" w:rsidRPr="00A77BFD" w:rsidRDefault="00E230C1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03507EE" w14:textId="2CF2EDC5" w:rsidR="00F60C9F" w:rsidRPr="00A77BFD" w:rsidRDefault="00F60C9F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D7DE5A5" w14:textId="77777777" w:rsidR="006C4FCD" w:rsidRPr="00A77BFD" w:rsidRDefault="006C4FCD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D50BB22" w14:textId="77777777" w:rsidR="00E230C1" w:rsidRPr="00A77BFD" w:rsidRDefault="00E230C1" w:rsidP="00A85200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DF968D" w14:textId="0371ABA0" w:rsidR="00F60C9F" w:rsidRPr="00A77BFD" w:rsidRDefault="00F16D93" w:rsidP="00A85200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49</w:t>
            </w:r>
          </w:p>
        </w:tc>
        <w:tc>
          <w:tcPr>
            <w:tcW w:w="183" w:type="dxa"/>
            <w:shd w:val="clear" w:color="auto" w:fill="auto"/>
          </w:tcPr>
          <w:p w14:paraId="699F7C7D" w14:textId="77777777" w:rsidR="006C4FCD" w:rsidRPr="00A77BFD" w:rsidRDefault="006C4FCD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2D66E6C" w14:textId="77777777" w:rsidR="00E230C1" w:rsidRPr="00A77BFD" w:rsidRDefault="00E230C1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77AE97" w14:textId="34D4119F" w:rsidR="00F60C9F" w:rsidRPr="00A77BFD" w:rsidRDefault="00F60C9F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8718EE7" w14:textId="77777777" w:rsidR="006C4FCD" w:rsidRPr="00A77BFD" w:rsidDel="00C219E6" w:rsidRDefault="006C4FCD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EC4B72" w14:textId="77777777" w:rsidR="00E230C1" w:rsidRPr="00A77BFD" w:rsidRDefault="00E230C1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8408AA" w14:textId="107F0BC7" w:rsidR="00F60C9F" w:rsidRPr="00A77BFD" w:rsidRDefault="00F60C9F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4D25F1" w14:textId="77777777" w:rsidR="006C4FCD" w:rsidRPr="00A77BFD" w:rsidDel="00C219E6" w:rsidRDefault="006C4FCD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6881FE" w14:textId="77777777" w:rsidR="00E230C1" w:rsidRPr="00A77BFD" w:rsidRDefault="00E230C1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B573A2" w14:textId="424F9DD4" w:rsidR="00E230C1" w:rsidRPr="00A77BFD" w:rsidRDefault="00E230C1" w:rsidP="00D14492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7CB79EA1" w14:textId="77777777" w:rsidTr="00E6505C">
        <w:trPr>
          <w:cantSplit/>
          <w:trHeight w:val="64"/>
        </w:trPr>
        <w:tc>
          <w:tcPr>
            <w:tcW w:w="1800" w:type="dxa"/>
            <w:shd w:val="clear" w:color="auto" w:fill="auto"/>
          </w:tcPr>
          <w:p w14:paraId="5F3B2157" w14:textId="77777777" w:rsidR="00A85200" w:rsidRPr="00A77BFD" w:rsidRDefault="00A85200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2027" w:type="dxa"/>
            <w:shd w:val="clear" w:color="auto" w:fill="auto"/>
          </w:tcPr>
          <w:p w14:paraId="7A7AF160" w14:textId="77777777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8AE9D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13A6BA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417BA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40" w:type="dxa"/>
            <w:shd w:val="clear" w:color="auto" w:fill="auto"/>
          </w:tcPr>
          <w:p w14:paraId="60318B2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B48779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shd w:val="clear" w:color="auto" w:fill="auto"/>
          </w:tcPr>
          <w:p w14:paraId="13BE1629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E64D744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12" w:type="dxa"/>
            <w:shd w:val="clear" w:color="auto" w:fill="auto"/>
          </w:tcPr>
          <w:p w14:paraId="7DA34AA1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3" w:type="dxa"/>
            <w:shd w:val="clear" w:color="auto" w:fill="auto"/>
          </w:tcPr>
          <w:p w14:paraId="7C72F74C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</w:tcPr>
          <w:p w14:paraId="618625B4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615769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1B633C0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3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01925C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C589C67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74F21C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8" w:type="dxa"/>
            <w:shd w:val="clear" w:color="auto" w:fill="auto"/>
          </w:tcPr>
          <w:p w14:paraId="7778FC1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76B7849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</w:tcPr>
          <w:p w14:paraId="70F26D72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F5DA20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</w:tcPr>
          <w:p w14:paraId="661DCADF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FFCAF2C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BD8DC83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9069E8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43B945E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85200" w:rsidRPr="00A77BFD" w14:paraId="016D40D6" w14:textId="77777777" w:rsidTr="00E6505C">
        <w:trPr>
          <w:cantSplit/>
          <w:trHeight w:val="119"/>
        </w:trPr>
        <w:tc>
          <w:tcPr>
            <w:tcW w:w="1800" w:type="dxa"/>
            <w:shd w:val="clear" w:color="auto" w:fill="auto"/>
          </w:tcPr>
          <w:p w14:paraId="50E11D81" w14:textId="508EB6CE" w:rsidR="00A85200" w:rsidRPr="00A77BFD" w:rsidRDefault="00A85200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ย่อยทางอ้อม</w:t>
            </w:r>
          </w:p>
        </w:tc>
        <w:tc>
          <w:tcPr>
            <w:tcW w:w="2027" w:type="dxa"/>
            <w:shd w:val="clear" w:color="auto" w:fill="auto"/>
          </w:tcPr>
          <w:p w14:paraId="6735CF01" w14:textId="77777777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533DD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278513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CFE12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DFE586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927E8C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0DA8DC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313DE42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6C4257C0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482D4F6B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4CA0A7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BBE5E8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766FDAC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2A15C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591964F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401E94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0FE1F15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9F4DE83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209391A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6E0A1C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2AAB7D7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A5B9290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61287E3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F3E6C2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AE86B68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85200" w:rsidRPr="00A77BFD" w14:paraId="266DBF47" w14:textId="77777777" w:rsidTr="00E6505C">
        <w:trPr>
          <w:cantSplit/>
          <w:trHeight w:val="686"/>
        </w:trPr>
        <w:tc>
          <w:tcPr>
            <w:tcW w:w="1800" w:type="dxa"/>
            <w:shd w:val="clear" w:color="auto" w:fill="auto"/>
          </w:tcPr>
          <w:p w14:paraId="64DD4AA3" w14:textId="57E0526F" w:rsidR="00A85200" w:rsidRPr="00A77BFD" w:rsidRDefault="00A85200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ซี เอ แซด </w:t>
            </w:r>
            <w:r w:rsidRPr="00A77BFD">
              <w:rPr>
                <w:rFonts w:asciiTheme="majorBidi" w:hAnsiTheme="majorBidi"/>
                <w:sz w:val="24"/>
                <w:szCs w:val="24"/>
              </w:rPr>
              <w:t>(</w:t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>ประเทศไทย</w:t>
            </w:r>
            <w:r w:rsidRPr="00A77BFD">
              <w:rPr>
                <w:rFonts w:asciiTheme="majorBidi" w:hAnsiTheme="majorBidi"/>
                <w:sz w:val="24"/>
                <w:szCs w:val="24"/>
              </w:rPr>
              <w:t xml:space="preserve">) </w:t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 xml:space="preserve">จำกัด </w:t>
            </w:r>
            <w:r w:rsidRPr="00A77BFD">
              <w:rPr>
                <w:rFonts w:asciiTheme="majorBidi" w:hAnsiTheme="majorBidi"/>
                <w:sz w:val="24"/>
                <w:szCs w:val="24"/>
              </w:rPr>
              <w:t>(</w:t>
            </w: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>มหาชน</w:t>
            </w:r>
            <w:r w:rsidRPr="00A77BF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027" w:type="dxa"/>
            <w:shd w:val="clear" w:color="auto" w:fill="auto"/>
          </w:tcPr>
          <w:p w14:paraId="7369F06F" w14:textId="77777777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BD05EF0" w14:textId="77777777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8854CA6" w14:textId="4696FAE4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บริการรับเหมาก่อสร้าง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4CDA3254" w14:textId="45532280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  <w:p w14:paraId="215F5993" w14:textId="77777777" w:rsidR="00A85200" w:rsidRPr="00A77BFD" w:rsidRDefault="00A85200" w:rsidP="00A8520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F281A0A" w14:textId="77777777" w:rsidR="00A85200" w:rsidRPr="00A77BFD" w:rsidRDefault="00A85200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A24247A" w14:textId="77777777" w:rsidR="006C4FCD" w:rsidRPr="00A77BFD" w:rsidRDefault="006C4FCD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C180AC" w14:textId="0735637A" w:rsidR="006C4FCD" w:rsidRPr="00A77BFD" w:rsidRDefault="006C4FCD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36</w:t>
            </w:r>
            <w:r w:rsidR="00A50B65" w:rsidRPr="00A77BFD">
              <w:rPr>
                <w:rFonts w:ascii="Angsana New" w:hAnsi="Angsana New"/>
                <w:sz w:val="24"/>
                <w:szCs w:val="24"/>
              </w:rPr>
              <w:t>.64</w:t>
            </w:r>
          </w:p>
        </w:tc>
        <w:tc>
          <w:tcPr>
            <w:tcW w:w="180" w:type="dxa"/>
            <w:shd w:val="clear" w:color="auto" w:fill="auto"/>
          </w:tcPr>
          <w:p w14:paraId="75FCC92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5AAC7B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BB742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DBF1166" w14:textId="7725B90B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36.64</w:t>
            </w:r>
          </w:p>
        </w:tc>
        <w:tc>
          <w:tcPr>
            <w:tcW w:w="180" w:type="dxa"/>
            <w:shd w:val="clear" w:color="auto" w:fill="auto"/>
          </w:tcPr>
          <w:p w14:paraId="260B63AD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A9CC46F" w14:textId="77777777" w:rsidR="00A85200" w:rsidRPr="00A77BFD" w:rsidRDefault="00A85200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0FAE8F" w14:textId="77777777" w:rsidR="00A50B65" w:rsidRPr="00A77BFD" w:rsidRDefault="00A50B65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F6B4B2" w14:textId="0D859B68" w:rsidR="00A50B65" w:rsidRPr="00A77BFD" w:rsidRDefault="00A50B65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140,000</w:t>
            </w:r>
          </w:p>
        </w:tc>
        <w:tc>
          <w:tcPr>
            <w:tcW w:w="180" w:type="dxa"/>
            <w:shd w:val="clear" w:color="auto" w:fill="auto"/>
          </w:tcPr>
          <w:p w14:paraId="5C2D6BAE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23E0FC13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610"/>
              </w:tabs>
              <w:spacing w:line="240" w:lineRule="auto"/>
              <w:ind w:left="-209" w:right="-335" w:firstLine="2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3326EB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610"/>
              </w:tabs>
              <w:spacing w:line="240" w:lineRule="auto"/>
              <w:ind w:left="-209" w:right="-335" w:firstLine="2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588D27E" w14:textId="69E3A209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140,000</w:t>
            </w:r>
          </w:p>
        </w:tc>
        <w:tc>
          <w:tcPr>
            <w:tcW w:w="183" w:type="dxa"/>
            <w:shd w:val="clear" w:color="auto" w:fill="auto"/>
          </w:tcPr>
          <w:p w14:paraId="7D001545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570E4D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E4DB06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9F8DB2" w14:textId="62B34A85" w:rsidR="00A50B65" w:rsidRPr="00A77BFD" w:rsidRDefault="00A50B65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9D515E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2A51FC6B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4D5623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4759EA" w14:textId="5AE5A62E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514CE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D9F64DD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549060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C87C72" w14:textId="5C337C74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88BC19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1705375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A57E00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A4F004" w14:textId="63D5297D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8987057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084623A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2E4048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EBBDD3" w14:textId="1164D743" w:rsidR="00A50B65" w:rsidRPr="00A77BFD" w:rsidRDefault="00A50B65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726DC1D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36A8006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BE6EB3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D6FA2E" w14:textId="34239E4F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44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A48B902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39FE1E4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D3B629" w14:textId="77777777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B6410B" w14:textId="5600475E" w:rsidR="00A50B65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43616A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CED882" w14:textId="77777777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54DE01" w14:textId="77777777" w:rsidR="00A85200" w:rsidRPr="00A77BFD" w:rsidRDefault="00A85200" w:rsidP="00D14492">
            <w:pPr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DFCCDBE" w14:textId="4E31549C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526EBE04" w14:textId="77777777" w:rsidTr="00E6505C">
        <w:trPr>
          <w:cantSplit/>
          <w:trHeight w:val="182"/>
        </w:trPr>
        <w:tc>
          <w:tcPr>
            <w:tcW w:w="1800" w:type="dxa"/>
            <w:shd w:val="clear" w:color="auto" w:fill="auto"/>
          </w:tcPr>
          <w:p w14:paraId="7AF2F742" w14:textId="63542C24" w:rsidR="00A85200" w:rsidRPr="00A77BFD" w:rsidRDefault="00A85200" w:rsidP="00A8520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</w:rPr>
              <w:t>บริษัท เจ เค อี ซี จำกัด</w:t>
            </w:r>
          </w:p>
        </w:tc>
        <w:tc>
          <w:tcPr>
            <w:tcW w:w="2027" w:type="dxa"/>
            <w:shd w:val="clear" w:color="auto" w:fill="auto"/>
          </w:tcPr>
          <w:p w14:paraId="5604A82B" w14:textId="0D0DB637" w:rsidR="00A85200" w:rsidRPr="00A77BFD" w:rsidRDefault="00A85200" w:rsidP="00A8520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A77BF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บริการรับเหมาก่อสร้าง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0BB469F1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35100BE" w14:textId="21C3F62C" w:rsidR="00A85200" w:rsidRPr="00A77BFD" w:rsidRDefault="00A50B65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26.80</w:t>
            </w:r>
          </w:p>
        </w:tc>
        <w:tc>
          <w:tcPr>
            <w:tcW w:w="180" w:type="dxa"/>
            <w:shd w:val="clear" w:color="auto" w:fill="auto"/>
          </w:tcPr>
          <w:p w14:paraId="759649B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19709BD" w14:textId="5EF69EC6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26.80</w:t>
            </w:r>
          </w:p>
        </w:tc>
        <w:tc>
          <w:tcPr>
            <w:tcW w:w="180" w:type="dxa"/>
            <w:shd w:val="clear" w:color="auto" w:fill="auto"/>
          </w:tcPr>
          <w:p w14:paraId="3A5D4EBC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8A2492E" w14:textId="448FD056" w:rsidR="00A85200" w:rsidRPr="00A77BFD" w:rsidRDefault="00A50B65" w:rsidP="00A8520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10,100</w:t>
            </w:r>
          </w:p>
        </w:tc>
        <w:tc>
          <w:tcPr>
            <w:tcW w:w="180" w:type="dxa"/>
            <w:shd w:val="clear" w:color="auto" w:fill="auto"/>
          </w:tcPr>
          <w:p w14:paraId="74DE3D1A" w14:textId="77777777" w:rsidR="00A85200" w:rsidRPr="00A77BFD" w:rsidRDefault="00A85200" w:rsidP="00A8520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0CDB1505" w14:textId="50215CA0" w:rsidR="00A85200" w:rsidRPr="00A77BFD" w:rsidRDefault="00A85200" w:rsidP="00A852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BFD">
              <w:rPr>
                <w:rFonts w:ascii="Angsana New" w:hAnsi="Angsana New"/>
                <w:sz w:val="24"/>
                <w:szCs w:val="24"/>
              </w:rPr>
              <w:t>10,100</w:t>
            </w:r>
          </w:p>
        </w:tc>
        <w:tc>
          <w:tcPr>
            <w:tcW w:w="183" w:type="dxa"/>
            <w:shd w:val="clear" w:color="auto" w:fill="auto"/>
          </w:tcPr>
          <w:p w14:paraId="4BC21CFC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DEC3EA" w14:textId="133ECC40" w:rsidR="00A85200" w:rsidRPr="00A77BFD" w:rsidRDefault="00A50B65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0ED614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2D3790AA" w14:textId="1F018CE5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B5839A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9868D7B" w14:textId="3E3A5637" w:rsidR="00A85200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EE55B0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275A2F02" w14:textId="657A21D1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7BF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9CA330C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D152C99" w14:textId="64A2D54B" w:rsidR="00A85200" w:rsidRPr="00A77BFD" w:rsidRDefault="00A50B65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05CD03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3AD61F1" w14:textId="416AC831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D9333B8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333D329" w14:textId="63BEC061" w:rsidR="00A85200" w:rsidRPr="00A77BFD" w:rsidRDefault="00A50B65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8CA5F" w14:textId="77777777" w:rsidR="00A85200" w:rsidRPr="00A77BFD" w:rsidDel="00C219E6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BB88FBA" w14:textId="5A4EC51D" w:rsidR="00A85200" w:rsidRPr="00A77BFD" w:rsidRDefault="00A85200" w:rsidP="00D14492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85200" w:rsidRPr="00A77BFD" w14:paraId="55DC6ECC" w14:textId="77777777" w:rsidTr="00E6505C">
        <w:trPr>
          <w:cantSplit/>
          <w:trHeight w:val="286"/>
        </w:trPr>
        <w:tc>
          <w:tcPr>
            <w:tcW w:w="1800" w:type="dxa"/>
            <w:shd w:val="clear" w:color="auto" w:fill="auto"/>
          </w:tcPr>
          <w:p w14:paraId="5BA799B1" w14:textId="77777777" w:rsidR="00A85200" w:rsidRPr="00A77BFD" w:rsidRDefault="00A85200" w:rsidP="00A852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27" w:type="dxa"/>
            <w:shd w:val="clear" w:color="auto" w:fill="auto"/>
          </w:tcPr>
          <w:p w14:paraId="47C01210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E81C5D5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38F43EF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A2E1392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4B1A986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EC13938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5BCF462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CF821AC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5630CE07" w14:textId="77777777" w:rsidR="00A85200" w:rsidRPr="00A77BFD" w:rsidRDefault="00A85200" w:rsidP="00A8520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64DF16D7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C33E9" w14:textId="0943EFFC" w:rsidR="00A85200" w:rsidRPr="00A77BFD" w:rsidRDefault="00A50B65" w:rsidP="00A85200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7BFD">
              <w:rPr>
                <w:rFonts w:ascii="Angsana New" w:hAnsi="Angsana New"/>
                <w:b/>
                <w:bCs/>
                <w:sz w:val="24"/>
                <w:szCs w:val="24"/>
              </w:rPr>
              <w:t>112,048</w:t>
            </w:r>
          </w:p>
        </w:tc>
        <w:tc>
          <w:tcPr>
            <w:tcW w:w="180" w:type="dxa"/>
            <w:shd w:val="clear" w:color="auto" w:fill="auto"/>
          </w:tcPr>
          <w:p w14:paraId="00E04A83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74767" w14:textId="07ACF4C8" w:rsidR="00A85200" w:rsidRPr="00A77BFD" w:rsidRDefault="00A85200" w:rsidP="00A85200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BFD">
              <w:rPr>
                <w:rFonts w:ascii="Angsana New" w:hAnsi="Angsana New"/>
                <w:b/>
                <w:bCs/>
                <w:sz w:val="24"/>
                <w:szCs w:val="24"/>
              </w:rPr>
              <w:t>316,249</w:t>
            </w:r>
          </w:p>
        </w:tc>
        <w:tc>
          <w:tcPr>
            <w:tcW w:w="180" w:type="dxa"/>
            <w:shd w:val="clear" w:color="auto" w:fill="auto"/>
          </w:tcPr>
          <w:p w14:paraId="419AFCA8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B8DD9" w14:textId="426D2C48" w:rsidR="00A85200" w:rsidRPr="00A77BFD" w:rsidRDefault="00A50B65" w:rsidP="00D14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DDAF5A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CCA5D" w14:textId="14D05CE5" w:rsidR="00A85200" w:rsidRPr="00A77BFD" w:rsidRDefault="00A85200" w:rsidP="00A852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F0C343E" w14:textId="77777777" w:rsidR="00A85200" w:rsidRPr="00A77BFD" w:rsidRDefault="00A85200" w:rsidP="00A8520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CFBEC" w14:textId="5104DBB2" w:rsidR="00A85200" w:rsidRPr="00A77BFD" w:rsidRDefault="00A50B65" w:rsidP="00A85200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112,048</w:t>
            </w:r>
          </w:p>
        </w:tc>
        <w:tc>
          <w:tcPr>
            <w:tcW w:w="183" w:type="dxa"/>
            <w:shd w:val="clear" w:color="auto" w:fill="auto"/>
          </w:tcPr>
          <w:p w14:paraId="08997EE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71D0C" w14:textId="46801431" w:rsidR="00A85200" w:rsidRPr="00A77BFD" w:rsidRDefault="00A85200" w:rsidP="00A85200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7BFD">
              <w:rPr>
                <w:rFonts w:ascii="Angsana New" w:hAnsi="Angsana New"/>
                <w:b/>
                <w:bCs/>
                <w:sz w:val="24"/>
                <w:szCs w:val="24"/>
              </w:rPr>
              <w:t>6,249</w:t>
            </w:r>
          </w:p>
        </w:tc>
        <w:tc>
          <w:tcPr>
            <w:tcW w:w="183" w:type="dxa"/>
            <w:shd w:val="clear" w:color="auto" w:fill="auto"/>
          </w:tcPr>
          <w:p w14:paraId="3D120BC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9E65E" w14:textId="77F9AE7D" w:rsidR="00A85200" w:rsidRPr="00A77BFD" w:rsidRDefault="00A50B65" w:rsidP="00A85200">
            <w:pPr>
              <w:ind w:left="280" w:hanging="8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360</w:t>
            </w:r>
          </w:p>
        </w:tc>
        <w:tc>
          <w:tcPr>
            <w:tcW w:w="180" w:type="dxa"/>
            <w:shd w:val="clear" w:color="auto" w:fill="auto"/>
          </w:tcPr>
          <w:p w14:paraId="2BE79CA2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0CFAF" w14:textId="63EBA633" w:rsidR="00A85200" w:rsidRPr="00A77BFD" w:rsidRDefault="00A85200" w:rsidP="00A8520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</w:t>
            </w:r>
            <w:r w:rsidRPr="00A77BFD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</w:tr>
    </w:tbl>
    <w:p w14:paraId="094F27C9" w14:textId="77777777" w:rsidR="00FD3FB1" w:rsidRPr="00A77BFD" w:rsidRDefault="00FD3FB1" w:rsidP="007D2605">
      <w:pPr>
        <w:pStyle w:val="BodyText2"/>
        <w:ind w:left="1350"/>
        <w:rPr>
          <w:b/>
          <w:bCs/>
          <w:sz w:val="12"/>
          <w:szCs w:val="12"/>
          <w:cs/>
        </w:rPr>
      </w:pPr>
    </w:p>
    <w:p w14:paraId="34A0776F" w14:textId="68DD454A" w:rsidR="00CA2BC7" w:rsidRPr="00A77BFD" w:rsidRDefault="00CA2BC7" w:rsidP="007D2605">
      <w:pPr>
        <w:pStyle w:val="BodyText2"/>
        <w:tabs>
          <w:tab w:val="left" w:pos="1080"/>
        </w:tabs>
        <w:ind w:left="90" w:right="242"/>
        <w:rPr>
          <w:sz w:val="24"/>
          <w:szCs w:val="24"/>
          <w:lang w:val="en-US"/>
        </w:rPr>
      </w:pPr>
      <w:bookmarkStart w:id="8" w:name="_Hlk46829038"/>
      <w:r w:rsidRPr="00A77BFD">
        <w:rPr>
          <w:sz w:val="24"/>
          <w:szCs w:val="24"/>
          <w:cs/>
          <w:lang w:val="en-US"/>
        </w:rPr>
        <w:t>บริษัทย่อยทั้งหมดจดทะเบียนจัดตั้งและดำเนินธุรกิจในประเทศไทย</w:t>
      </w:r>
    </w:p>
    <w:p w14:paraId="344D78E3" w14:textId="35808E79" w:rsidR="00215180" w:rsidRPr="00A77BFD" w:rsidRDefault="00215180" w:rsidP="00D56C46">
      <w:pPr>
        <w:pStyle w:val="BodyText2"/>
        <w:tabs>
          <w:tab w:val="left" w:pos="1080"/>
        </w:tabs>
        <w:ind w:right="242"/>
        <w:rPr>
          <w:sz w:val="16"/>
          <w:szCs w:val="16"/>
          <w:lang w:val="en-US"/>
        </w:rPr>
      </w:pPr>
    </w:p>
    <w:p w14:paraId="7F9A8EEB" w14:textId="32C4C9EF" w:rsidR="00C80E81" w:rsidRPr="00A77BFD" w:rsidRDefault="00C80E81" w:rsidP="00C80E81">
      <w:pPr>
        <w:pStyle w:val="BodyText2"/>
        <w:tabs>
          <w:tab w:val="left" w:pos="1080"/>
        </w:tabs>
        <w:ind w:left="90" w:right="242"/>
        <w:rPr>
          <w:sz w:val="24"/>
          <w:szCs w:val="24"/>
          <w:lang w:val="en-US"/>
        </w:rPr>
      </w:pPr>
      <w:bookmarkStart w:id="9" w:name="_Hlk128130025"/>
      <w:r w:rsidRPr="00A77BFD">
        <w:rPr>
          <w:sz w:val="24"/>
          <w:szCs w:val="24"/>
          <w:cs/>
          <w:lang w:val="en-US"/>
        </w:rPr>
        <w:t xml:space="preserve">เมื่อวันที่ </w:t>
      </w:r>
      <w:r w:rsidRPr="00A77BFD">
        <w:rPr>
          <w:sz w:val="24"/>
          <w:szCs w:val="24"/>
          <w:lang w:val="en-US"/>
        </w:rPr>
        <w:t xml:space="preserve">13 </w:t>
      </w:r>
      <w:r w:rsidRPr="00A77BFD">
        <w:rPr>
          <w:sz w:val="24"/>
          <w:szCs w:val="24"/>
          <w:cs/>
          <w:lang w:val="en-US"/>
        </w:rPr>
        <w:t xml:space="preserve">ธันวาคม </w:t>
      </w:r>
      <w:r w:rsidRPr="00A77BFD">
        <w:rPr>
          <w:sz w:val="24"/>
          <w:szCs w:val="24"/>
          <w:lang w:val="en-US"/>
        </w:rPr>
        <w:t xml:space="preserve">2565 </w:t>
      </w:r>
      <w:r w:rsidRPr="00A77BFD">
        <w:rPr>
          <w:sz w:val="24"/>
          <w:szCs w:val="24"/>
          <w:cs/>
          <w:lang w:val="en-US"/>
        </w:rPr>
        <w:t>บริษัทได้ร่วมลงทุนใน</w:t>
      </w:r>
      <w:r w:rsidR="00FF6E1D" w:rsidRPr="00A77BFD">
        <w:rPr>
          <w:sz w:val="24"/>
          <w:szCs w:val="24"/>
          <w:cs/>
          <w:lang w:val="en-US"/>
        </w:rPr>
        <w:t xml:space="preserve">บริษัท รักษาความปลอดภัย การ์เดี่ยน โกลบอล จำกัด </w:t>
      </w:r>
      <w:r w:rsidR="00FF6E1D" w:rsidRPr="00A77BFD">
        <w:rPr>
          <w:i/>
          <w:iCs/>
          <w:sz w:val="24"/>
          <w:szCs w:val="24"/>
          <w:cs/>
          <w:lang w:val="en-US"/>
        </w:rPr>
        <w:t>(เดิมชื่อ บริษัท รักษาความปลอดภัยเคพีเอ็น แอนด์ เซอร์วิส จำกัด)</w:t>
      </w:r>
      <w:r w:rsidRPr="00A77BFD">
        <w:rPr>
          <w:rFonts w:hint="cs"/>
          <w:sz w:val="24"/>
          <w:szCs w:val="24"/>
          <w:cs/>
          <w:lang w:val="en-US"/>
        </w:rPr>
        <w:t xml:space="preserve"> </w:t>
      </w:r>
      <w:r w:rsidRPr="00A77BFD">
        <w:rPr>
          <w:sz w:val="24"/>
          <w:szCs w:val="24"/>
          <w:cs/>
          <w:lang w:val="en-US"/>
        </w:rPr>
        <w:t xml:space="preserve">ซึ่งดำเนินธุรกิจเกี่ยวกับการให้บริการจัดหาพนักงานรักษาความปลอดภัย พนักงานรักษาความสะอาด และอื่นๆ โดยมีทุนจดทะเบียน </w:t>
      </w:r>
      <w:r w:rsidRPr="00A77BFD">
        <w:rPr>
          <w:sz w:val="24"/>
          <w:szCs w:val="24"/>
          <w:lang w:val="en-US"/>
        </w:rPr>
        <w:t xml:space="preserve">50 </w:t>
      </w:r>
      <w:r w:rsidRPr="00A77BFD">
        <w:rPr>
          <w:sz w:val="24"/>
          <w:szCs w:val="24"/>
          <w:cs/>
          <w:lang w:val="en-US"/>
        </w:rPr>
        <w:t xml:space="preserve">ล้านบาท แบ่งเป็นหุ้นสามัญ จำนวน </w:t>
      </w:r>
      <w:r w:rsidRPr="00A77BFD">
        <w:rPr>
          <w:sz w:val="24"/>
          <w:szCs w:val="24"/>
          <w:lang w:val="en-US"/>
        </w:rPr>
        <w:t>500,000</w:t>
      </w:r>
      <w:r w:rsidRPr="00A77BFD">
        <w:rPr>
          <w:sz w:val="24"/>
          <w:szCs w:val="24"/>
          <w:cs/>
          <w:lang w:val="en-US"/>
        </w:rPr>
        <w:t xml:space="preserve"> หุ้น มูลค่าหุ้นละ </w:t>
      </w:r>
      <w:r w:rsidRPr="00A77BFD">
        <w:rPr>
          <w:sz w:val="24"/>
          <w:szCs w:val="24"/>
          <w:lang w:val="en-US"/>
        </w:rPr>
        <w:t xml:space="preserve">100 </w:t>
      </w:r>
      <w:r w:rsidRPr="00A77BFD">
        <w:rPr>
          <w:sz w:val="24"/>
          <w:szCs w:val="24"/>
          <w:cs/>
          <w:lang w:val="en-US"/>
        </w:rPr>
        <w:t xml:space="preserve">บาท ซึ่งบริษัทถือหุ้นร้อยละ </w:t>
      </w:r>
      <w:r w:rsidRPr="00A77BFD">
        <w:rPr>
          <w:sz w:val="24"/>
          <w:szCs w:val="24"/>
          <w:lang w:val="en-US"/>
        </w:rPr>
        <w:t>51</w:t>
      </w:r>
      <w:r w:rsidR="00D16EFA" w:rsidRPr="00A77BFD">
        <w:rPr>
          <w:rFonts w:hint="cs"/>
          <w:sz w:val="24"/>
          <w:szCs w:val="24"/>
          <w:cs/>
          <w:lang w:val="en-US"/>
        </w:rPr>
        <w:t xml:space="preserve"> ต่อมาในวันที่ </w:t>
      </w:r>
      <w:r w:rsidR="00D16EFA" w:rsidRPr="00A77BFD">
        <w:rPr>
          <w:sz w:val="24"/>
          <w:szCs w:val="24"/>
          <w:lang w:val="en-US"/>
        </w:rPr>
        <w:t xml:space="preserve">8 </w:t>
      </w:r>
      <w:r w:rsidR="00D16EFA" w:rsidRPr="00A77BFD">
        <w:rPr>
          <w:rFonts w:hint="cs"/>
          <w:sz w:val="24"/>
          <w:szCs w:val="24"/>
          <w:cs/>
          <w:lang w:val="en-US"/>
        </w:rPr>
        <w:t xml:space="preserve">ธันวาคม </w:t>
      </w:r>
      <w:r w:rsidR="00D16EFA" w:rsidRPr="00A77BFD">
        <w:rPr>
          <w:sz w:val="24"/>
          <w:szCs w:val="24"/>
          <w:lang w:val="en-US"/>
        </w:rPr>
        <w:t xml:space="preserve">2566 </w:t>
      </w:r>
      <w:r w:rsidR="00D16EFA" w:rsidRPr="00A77BFD">
        <w:rPr>
          <w:rFonts w:hint="cs"/>
          <w:sz w:val="24"/>
          <w:szCs w:val="24"/>
          <w:cs/>
          <w:lang w:val="en-US"/>
        </w:rPr>
        <w:t>บริษัทได้สูญเสียอำนาจควบคุม</w:t>
      </w:r>
      <w:r w:rsidR="00D16EFA" w:rsidRPr="00A77BFD">
        <w:rPr>
          <w:sz w:val="24"/>
          <w:szCs w:val="24"/>
          <w:cs/>
          <w:lang w:val="en-US"/>
        </w:rPr>
        <w:t>ในบริษัทย่อย</w:t>
      </w:r>
      <w:r w:rsidR="00C04852" w:rsidRPr="00A77BFD">
        <w:rPr>
          <w:rFonts w:hint="cs"/>
          <w:sz w:val="24"/>
          <w:szCs w:val="24"/>
          <w:cs/>
          <w:lang w:val="en-US"/>
        </w:rPr>
        <w:t xml:space="preserve">ดังกล่าว </w:t>
      </w:r>
      <w:r w:rsidR="00F071BC" w:rsidRPr="00A77BFD">
        <w:rPr>
          <w:i/>
          <w:iCs/>
          <w:sz w:val="24"/>
          <w:szCs w:val="24"/>
          <w:cs/>
          <w:lang w:val="en-US"/>
        </w:rPr>
        <w:t>(ดูหมายเหตุ</w:t>
      </w:r>
      <w:r w:rsidR="003E4657" w:rsidRPr="00A77BFD">
        <w:rPr>
          <w:i/>
          <w:iCs/>
          <w:sz w:val="24"/>
          <w:szCs w:val="24"/>
          <w:cs/>
          <w:lang w:val="en-US"/>
        </w:rPr>
        <w:t>ข้อ</w:t>
      </w:r>
      <w:r w:rsidR="00F071BC" w:rsidRPr="00A77BFD">
        <w:rPr>
          <w:i/>
          <w:iCs/>
          <w:sz w:val="24"/>
          <w:szCs w:val="24"/>
          <w:cs/>
          <w:lang w:val="en-US"/>
        </w:rPr>
        <w:t xml:space="preserve"> </w:t>
      </w:r>
      <w:r w:rsidR="00F071BC" w:rsidRPr="00A77BFD">
        <w:rPr>
          <w:i/>
          <w:iCs/>
          <w:sz w:val="24"/>
          <w:szCs w:val="24"/>
          <w:lang w:val="en-US"/>
        </w:rPr>
        <w:t>4)</w:t>
      </w:r>
    </w:p>
    <w:p w14:paraId="61844F17" w14:textId="4B431CCE" w:rsidR="00C80E81" w:rsidRPr="00A77BFD" w:rsidRDefault="00C80E81" w:rsidP="00C80E81">
      <w:pPr>
        <w:pStyle w:val="BodyText2"/>
        <w:tabs>
          <w:tab w:val="left" w:pos="1080"/>
        </w:tabs>
        <w:ind w:left="90" w:right="242"/>
        <w:rPr>
          <w:sz w:val="16"/>
          <w:szCs w:val="16"/>
          <w:lang w:val="en-US"/>
        </w:rPr>
      </w:pPr>
    </w:p>
    <w:p w14:paraId="1FE68AAE" w14:textId="4DBDE38C" w:rsidR="00C80E81" w:rsidRPr="00A77BFD" w:rsidRDefault="00C80E81" w:rsidP="00E97EFF">
      <w:pPr>
        <w:pStyle w:val="BodyText2"/>
        <w:tabs>
          <w:tab w:val="left" w:pos="1080"/>
        </w:tabs>
        <w:ind w:left="90" w:right="242"/>
        <w:rPr>
          <w:sz w:val="24"/>
          <w:szCs w:val="24"/>
          <w:cs/>
          <w:lang w:val="en-US"/>
        </w:rPr>
      </w:pPr>
      <w:r w:rsidRPr="00A77BFD">
        <w:rPr>
          <w:sz w:val="24"/>
          <w:szCs w:val="24"/>
          <w:cs/>
          <w:lang w:val="en-US"/>
        </w:rPr>
        <w:t xml:space="preserve">เมื่อวันที่ </w:t>
      </w:r>
      <w:r w:rsidR="00074B3F" w:rsidRPr="00A77BFD">
        <w:rPr>
          <w:sz w:val="24"/>
          <w:szCs w:val="24"/>
          <w:lang w:val="en-US"/>
        </w:rPr>
        <w:t>21</w:t>
      </w:r>
      <w:r w:rsidRPr="00A77BFD">
        <w:rPr>
          <w:sz w:val="24"/>
          <w:szCs w:val="24"/>
          <w:lang w:val="en-US"/>
        </w:rPr>
        <w:t xml:space="preserve"> </w:t>
      </w:r>
      <w:r w:rsidRPr="00A77BFD">
        <w:rPr>
          <w:sz w:val="24"/>
          <w:szCs w:val="24"/>
          <w:cs/>
          <w:lang w:val="en-US"/>
        </w:rPr>
        <w:t xml:space="preserve">ธันวาคม </w:t>
      </w:r>
      <w:r w:rsidRPr="00A77BFD">
        <w:rPr>
          <w:sz w:val="24"/>
          <w:szCs w:val="24"/>
          <w:lang w:val="en-US"/>
        </w:rPr>
        <w:t xml:space="preserve">2565 </w:t>
      </w:r>
      <w:r w:rsidRPr="00A77BFD">
        <w:rPr>
          <w:sz w:val="24"/>
          <w:szCs w:val="24"/>
          <w:cs/>
          <w:lang w:val="en-US"/>
        </w:rPr>
        <w:t>บริษัทได้ร่วมลงทุนใน</w:t>
      </w:r>
      <w:r w:rsidR="00FD1843" w:rsidRPr="00A77BFD">
        <w:rPr>
          <w:sz w:val="24"/>
          <w:szCs w:val="24"/>
          <w:cs/>
          <w:lang w:val="en-US"/>
        </w:rPr>
        <w:t xml:space="preserve">บริษัท ทาคูนิ อินเตอร์เทรด จำกัด </w:t>
      </w:r>
      <w:r w:rsidRPr="00A77BFD">
        <w:rPr>
          <w:sz w:val="24"/>
          <w:szCs w:val="24"/>
          <w:cs/>
          <w:lang w:val="en-US"/>
        </w:rPr>
        <w:t xml:space="preserve">ซึ่งดำเนินธุรกิจเกี่ยวกับการจำหน่ายมอเตอร์ไซค์ไฟฟ้า โดยมีทุนจดทะเบียน </w:t>
      </w:r>
      <w:r w:rsidR="00074B3F" w:rsidRPr="00A77BFD">
        <w:rPr>
          <w:sz w:val="24"/>
          <w:szCs w:val="24"/>
          <w:lang w:val="en-US"/>
        </w:rPr>
        <w:t>1</w:t>
      </w:r>
      <w:r w:rsidRPr="00A77BFD">
        <w:rPr>
          <w:sz w:val="24"/>
          <w:szCs w:val="24"/>
          <w:lang w:val="en-US"/>
        </w:rPr>
        <w:t xml:space="preserve"> </w:t>
      </w:r>
      <w:r w:rsidRPr="00A77BFD">
        <w:rPr>
          <w:sz w:val="24"/>
          <w:szCs w:val="24"/>
          <w:cs/>
          <w:lang w:val="en-US"/>
        </w:rPr>
        <w:t xml:space="preserve">ล้านบาท แบ่งเป็นหุ้นสามัญ จำนวน </w:t>
      </w:r>
      <w:r w:rsidR="00074B3F" w:rsidRPr="00A77BFD">
        <w:rPr>
          <w:sz w:val="24"/>
          <w:szCs w:val="24"/>
          <w:lang w:val="en-US"/>
        </w:rPr>
        <w:t>1</w:t>
      </w:r>
      <w:r w:rsidRPr="00A77BFD">
        <w:rPr>
          <w:sz w:val="24"/>
          <w:szCs w:val="24"/>
          <w:lang w:val="en-US"/>
        </w:rPr>
        <w:t>0,000</w:t>
      </w:r>
      <w:r w:rsidRPr="00A77BFD">
        <w:rPr>
          <w:sz w:val="24"/>
          <w:szCs w:val="24"/>
          <w:cs/>
          <w:lang w:val="en-US"/>
        </w:rPr>
        <w:t xml:space="preserve"> หุ้น มูลค่าหุ้นละ </w:t>
      </w:r>
      <w:r w:rsidRPr="00A77BFD">
        <w:rPr>
          <w:sz w:val="24"/>
          <w:szCs w:val="24"/>
          <w:lang w:val="en-US"/>
        </w:rPr>
        <w:t xml:space="preserve">100 </w:t>
      </w:r>
      <w:r w:rsidRPr="00A77BFD">
        <w:rPr>
          <w:sz w:val="24"/>
          <w:szCs w:val="24"/>
          <w:cs/>
          <w:lang w:val="en-US"/>
        </w:rPr>
        <w:t xml:space="preserve">บาท ซึ่งบริษัทถือหุ้นร้อยละ </w:t>
      </w:r>
      <w:r w:rsidRPr="00A77BFD">
        <w:rPr>
          <w:sz w:val="24"/>
          <w:szCs w:val="24"/>
          <w:lang w:val="en-US"/>
        </w:rPr>
        <w:t xml:space="preserve">50.99 </w:t>
      </w:r>
      <w:r w:rsidR="00EF0909" w:rsidRPr="00A77BFD">
        <w:rPr>
          <w:rFonts w:hint="cs"/>
          <w:sz w:val="24"/>
          <w:szCs w:val="24"/>
          <w:cs/>
          <w:lang w:val="en-US"/>
        </w:rPr>
        <w:t xml:space="preserve">และเมื่อวันที่ </w:t>
      </w:r>
      <w:r w:rsidR="00EF0909" w:rsidRPr="00A77BFD">
        <w:rPr>
          <w:sz w:val="24"/>
          <w:szCs w:val="24"/>
          <w:lang w:val="en-US"/>
        </w:rPr>
        <w:t xml:space="preserve">14 </w:t>
      </w:r>
      <w:r w:rsidR="00EF0909" w:rsidRPr="00A77BFD">
        <w:rPr>
          <w:rFonts w:hint="cs"/>
          <w:sz w:val="24"/>
          <w:szCs w:val="24"/>
          <w:cs/>
          <w:lang w:val="en-US"/>
        </w:rPr>
        <w:t xml:space="preserve">กรกฎาคม </w:t>
      </w:r>
      <w:r w:rsidR="00EF0909" w:rsidRPr="00A77BFD">
        <w:rPr>
          <w:sz w:val="24"/>
          <w:szCs w:val="24"/>
          <w:lang w:val="en-US"/>
        </w:rPr>
        <w:t xml:space="preserve">2566 </w:t>
      </w:r>
      <w:r w:rsidR="00EF0909" w:rsidRPr="00A77BFD">
        <w:rPr>
          <w:rFonts w:hint="cs"/>
          <w:sz w:val="24"/>
          <w:szCs w:val="24"/>
          <w:cs/>
          <w:lang w:val="en-US"/>
        </w:rPr>
        <w:t>บริษัท</w:t>
      </w:r>
      <w:r w:rsidR="00C84D1C" w:rsidRPr="00A77BFD">
        <w:rPr>
          <w:rFonts w:hint="cs"/>
          <w:sz w:val="24"/>
          <w:szCs w:val="24"/>
          <w:cs/>
          <w:lang w:val="en-US"/>
        </w:rPr>
        <w:t>ย่อย</w:t>
      </w:r>
      <w:r w:rsidR="00EF0909" w:rsidRPr="00A77BFD">
        <w:rPr>
          <w:rFonts w:hint="cs"/>
          <w:sz w:val="24"/>
          <w:szCs w:val="24"/>
          <w:cs/>
          <w:lang w:val="en-US"/>
        </w:rPr>
        <w:t>ได้</w:t>
      </w:r>
      <w:r w:rsidR="00C84D1C" w:rsidRPr="00A77BFD">
        <w:rPr>
          <w:rFonts w:hint="cs"/>
          <w:sz w:val="24"/>
          <w:szCs w:val="24"/>
          <w:cs/>
          <w:lang w:val="en-US"/>
        </w:rPr>
        <w:t>เปลี่ยนชื่อบริษัทเป็น บริษัท ทาคูนิ อินเตอร์เทรด จำกัด</w:t>
      </w:r>
      <w:r w:rsidR="00CD4046" w:rsidRPr="00A77BFD">
        <w:rPr>
          <w:rFonts w:hint="cs"/>
          <w:sz w:val="24"/>
          <w:szCs w:val="24"/>
          <w:cs/>
          <w:lang w:val="en-US"/>
        </w:rPr>
        <w:t xml:space="preserve"> ซึ่ง ณ วันที่ </w:t>
      </w:r>
      <w:r w:rsidR="00CD4046" w:rsidRPr="00A77BFD">
        <w:rPr>
          <w:sz w:val="24"/>
          <w:szCs w:val="24"/>
          <w:lang w:val="en-US"/>
        </w:rPr>
        <w:t xml:space="preserve">31 </w:t>
      </w:r>
      <w:r w:rsidR="00CD4046" w:rsidRPr="00A77BFD">
        <w:rPr>
          <w:rFonts w:hint="cs"/>
          <w:sz w:val="24"/>
          <w:szCs w:val="24"/>
          <w:cs/>
          <w:lang w:val="en-US"/>
        </w:rPr>
        <w:t xml:space="preserve">ธันวาคม </w:t>
      </w:r>
      <w:r w:rsidR="00CD4046" w:rsidRPr="00A77BFD">
        <w:rPr>
          <w:sz w:val="24"/>
          <w:szCs w:val="24"/>
          <w:lang w:val="en-US"/>
        </w:rPr>
        <w:t xml:space="preserve">2566 </w:t>
      </w:r>
      <w:r w:rsidR="00CD4046" w:rsidRPr="00A77BFD">
        <w:rPr>
          <w:rFonts w:hint="cs"/>
          <w:sz w:val="24"/>
          <w:szCs w:val="24"/>
          <w:cs/>
          <w:lang w:val="en-US"/>
        </w:rPr>
        <w:t>บริษัท</w:t>
      </w:r>
      <w:r w:rsidR="00EA09DF" w:rsidRPr="00A77BFD">
        <w:rPr>
          <w:rFonts w:hint="cs"/>
          <w:sz w:val="24"/>
          <w:szCs w:val="24"/>
          <w:cs/>
          <w:lang w:val="en-US"/>
        </w:rPr>
        <w:t>มีเ</w:t>
      </w:r>
      <w:r w:rsidR="00CD4046" w:rsidRPr="00A77BFD">
        <w:rPr>
          <w:rFonts w:hint="cs"/>
          <w:sz w:val="24"/>
          <w:szCs w:val="24"/>
          <w:cs/>
          <w:lang w:val="en-US"/>
        </w:rPr>
        <w:t xml:space="preserve">งินค่าหุ้นค้างจ่ายจำนวน </w:t>
      </w:r>
      <w:r w:rsidR="00CD4046" w:rsidRPr="00A77BFD">
        <w:rPr>
          <w:sz w:val="24"/>
          <w:szCs w:val="24"/>
          <w:lang w:val="en-US"/>
        </w:rPr>
        <w:t xml:space="preserve">0.51 </w:t>
      </w:r>
      <w:r w:rsidR="00CD4046" w:rsidRPr="00A77BFD">
        <w:rPr>
          <w:rFonts w:hint="cs"/>
          <w:sz w:val="24"/>
          <w:szCs w:val="24"/>
          <w:cs/>
          <w:lang w:val="en-US"/>
        </w:rPr>
        <w:t>ล้านบาท</w:t>
      </w:r>
    </w:p>
    <w:p w14:paraId="62D487D5" w14:textId="0FD66E90" w:rsidR="00B71ED4" w:rsidRPr="00A77BFD" w:rsidRDefault="00B71ED4" w:rsidP="00E97EFF">
      <w:pPr>
        <w:pStyle w:val="BodyText2"/>
        <w:tabs>
          <w:tab w:val="left" w:pos="1080"/>
        </w:tabs>
        <w:ind w:left="90" w:right="242"/>
        <w:rPr>
          <w:sz w:val="24"/>
          <w:szCs w:val="24"/>
          <w:lang w:val="en-US"/>
        </w:rPr>
      </w:pPr>
    </w:p>
    <w:p w14:paraId="0EF1F532" w14:textId="49B0AFBB" w:rsidR="00B71ED4" w:rsidRPr="00A77BFD" w:rsidRDefault="0089483E" w:rsidP="00E97EFF">
      <w:pPr>
        <w:pStyle w:val="BodyText2"/>
        <w:tabs>
          <w:tab w:val="left" w:pos="1080"/>
        </w:tabs>
        <w:ind w:left="90" w:right="242"/>
        <w:rPr>
          <w:sz w:val="24"/>
          <w:szCs w:val="24"/>
          <w:cs/>
          <w:lang w:val="en-US"/>
        </w:rPr>
      </w:pPr>
      <w:r w:rsidRPr="00A77BFD">
        <w:rPr>
          <w:sz w:val="24"/>
          <w:szCs w:val="24"/>
          <w:cs/>
          <w:lang w:val="en-US"/>
        </w:rPr>
        <w:t xml:space="preserve">เมื่อวันที่ </w:t>
      </w:r>
      <w:r w:rsidRPr="00A77BFD">
        <w:rPr>
          <w:sz w:val="24"/>
          <w:szCs w:val="24"/>
          <w:lang w:val="en-US"/>
        </w:rPr>
        <w:t xml:space="preserve">17 </w:t>
      </w:r>
      <w:r w:rsidRPr="00A77BFD">
        <w:rPr>
          <w:rFonts w:hint="cs"/>
          <w:sz w:val="24"/>
          <w:szCs w:val="24"/>
          <w:cs/>
          <w:lang w:val="en-US"/>
        </w:rPr>
        <w:t xml:space="preserve">กุมภาพันธ์ </w:t>
      </w:r>
      <w:r w:rsidRPr="00A77BFD">
        <w:rPr>
          <w:sz w:val="24"/>
          <w:szCs w:val="24"/>
          <w:lang w:val="en-US"/>
        </w:rPr>
        <w:t xml:space="preserve">2566 </w:t>
      </w:r>
      <w:r w:rsidRPr="00A77BFD">
        <w:rPr>
          <w:sz w:val="24"/>
          <w:szCs w:val="24"/>
          <w:cs/>
          <w:lang w:val="en-US"/>
        </w:rPr>
        <w:t xml:space="preserve">บริษัทได้ร่วมลงทุนในบริษัท </w:t>
      </w:r>
      <w:r w:rsidRPr="00A77BFD">
        <w:rPr>
          <w:rFonts w:hint="cs"/>
          <w:sz w:val="24"/>
          <w:szCs w:val="24"/>
          <w:cs/>
          <w:lang w:val="en-US"/>
        </w:rPr>
        <w:t xml:space="preserve">เอสเอ็มอีโกเอ็ม </w:t>
      </w:r>
      <w:r w:rsidRPr="00A77BFD">
        <w:rPr>
          <w:sz w:val="24"/>
          <w:szCs w:val="24"/>
          <w:cs/>
          <w:lang w:val="en-US"/>
        </w:rPr>
        <w:t>จำกัด</w:t>
      </w:r>
      <w:r w:rsidRPr="00A77BFD">
        <w:rPr>
          <w:rFonts w:hint="cs"/>
          <w:sz w:val="24"/>
          <w:szCs w:val="24"/>
          <w:cs/>
          <w:lang w:val="en-US"/>
        </w:rPr>
        <w:t xml:space="preserve"> </w:t>
      </w:r>
      <w:r w:rsidRPr="00A77BFD">
        <w:rPr>
          <w:sz w:val="24"/>
          <w:szCs w:val="24"/>
          <w:cs/>
          <w:lang w:val="en-US"/>
        </w:rPr>
        <w:t>ซึ่งดำเนินธุรกิจเกี่ยวกับ</w:t>
      </w:r>
      <w:r w:rsidR="003344BC" w:rsidRPr="00A77BFD">
        <w:rPr>
          <w:rFonts w:asciiTheme="majorBidi" w:hAnsiTheme="majorBidi"/>
          <w:sz w:val="24"/>
          <w:szCs w:val="24"/>
          <w:cs/>
        </w:rPr>
        <w:t>การ</w:t>
      </w:r>
      <w:r w:rsidR="00E906F3">
        <w:rPr>
          <w:rFonts w:asciiTheme="majorBidi" w:hAnsiTheme="majorBidi" w:hint="cs"/>
          <w:sz w:val="24"/>
          <w:szCs w:val="24"/>
          <w:cs/>
        </w:rPr>
        <w:t>ให้บริ</w:t>
      </w:r>
      <w:r w:rsidR="00AE07B1">
        <w:rPr>
          <w:rFonts w:asciiTheme="majorBidi" w:hAnsiTheme="majorBidi" w:hint="cs"/>
          <w:sz w:val="24"/>
          <w:szCs w:val="24"/>
          <w:cs/>
        </w:rPr>
        <w:t>การโปรแกรม</w:t>
      </w:r>
      <w:r w:rsidR="004E56CD">
        <w:rPr>
          <w:rFonts w:asciiTheme="majorBidi" w:hAnsiTheme="majorBidi" w:hint="cs"/>
          <w:sz w:val="24"/>
          <w:szCs w:val="24"/>
          <w:cs/>
        </w:rPr>
        <w:t>คอมพิวเตอร์ในระบบขาย</w:t>
      </w:r>
      <w:r w:rsidR="00AE07B1">
        <w:rPr>
          <w:rFonts w:asciiTheme="majorBidi" w:hAnsiTheme="majorBidi" w:hint="cs"/>
          <w:sz w:val="24"/>
          <w:szCs w:val="24"/>
          <w:cs/>
        </w:rPr>
        <w:t xml:space="preserve">หน้าร้าน </w:t>
      </w:r>
      <w:r w:rsidR="00AE07B1">
        <w:rPr>
          <w:rFonts w:asciiTheme="majorBidi" w:hAnsiTheme="majorBidi"/>
          <w:sz w:val="24"/>
          <w:szCs w:val="24"/>
          <w:lang w:val="en-US"/>
        </w:rPr>
        <w:t>(POS)</w:t>
      </w:r>
      <w:r w:rsidR="006F5861">
        <w:rPr>
          <w:rFonts w:asciiTheme="majorBidi" w:hAnsiTheme="majorBidi"/>
          <w:sz w:val="24"/>
          <w:szCs w:val="24"/>
          <w:lang w:val="en-US"/>
        </w:rPr>
        <w:t xml:space="preserve"> </w:t>
      </w:r>
      <w:r w:rsidR="004E56CD">
        <w:rPr>
          <w:rFonts w:asciiTheme="majorBidi" w:hAnsiTheme="majorBidi" w:hint="cs"/>
          <w:sz w:val="24"/>
          <w:szCs w:val="24"/>
          <w:cs/>
          <w:lang w:val="en-US"/>
        </w:rPr>
        <w:t>สำหรับธุรกิจขนาดเล็กและขนาดกลาง (</w:t>
      </w:r>
      <w:r w:rsidR="004E56CD">
        <w:rPr>
          <w:rFonts w:asciiTheme="majorBidi" w:hAnsiTheme="majorBidi"/>
          <w:sz w:val="24"/>
          <w:szCs w:val="24"/>
          <w:lang w:val="en-US"/>
        </w:rPr>
        <w:t>SMEs)</w:t>
      </w:r>
      <w:r w:rsidR="00BB43F1" w:rsidRPr="00A77BFD">
        <w:rPr>
          <w:rFonts w:asciiTheme="majorBidi" w:hAnsiTheme="majorBidi" w:hint="cs"/>
          <w:sz w:val="24"/>
          <w:szCs w:val="24"/>
          <w:cs/>
        </w:rPr>
        <w:t xml:space="preserve"> </w:t>
      </w:r>
      <w:r w:rsidRPr="00A77BFD">
        <w:rPr>
          <w:sz w:val="24"/>
          <w:szCs w:val="24"/>
          <w:cs/>
          <w:lang w:val="en-US"/>
        </w:rPr>
        <w:t xml:space="preserve">โดยมีทุนจดทะเบียน </w:t>
      </w:r>
      <w:r w:rsidR="00AE7CC4">
        <w:rPr>
          <w:sz w:val="24"/>
          <w:szCs w:val="24"/>
          <w:lang w:val="en-US"/>
        </w:rPr>
        <w:t>0.1</w:t>
      </w:r>
      <w:r w:rsidRPr="00A77BFD">
        <w:rPr>
          <w:sz w:val="24"/>
          <w:szCs w:val="24"/>
          <w:lang w:val="en-US"/>
        </w:rPr>
        <w:t xml:space="preserve"> </w:t>
      </w:r>
      <w:r w:rsidRPr="00A77BFD">
        <w:rPr>
          <w:sz w:val="24"/>
          <w:szCs w:val="24"/>
          <w:cs/>
          <w:lang w:val="en-US"/>
        </w:rPr>
        <w:t xml:space="preserve">ล้านบาท แบ่งเป็นหุ้นสามัญ จำนวน </w:t>
      </w:r>
      <w:r w:rsidRPr="00A77BFD">
        <w:rPr>
          <w:sz w:val="24"/>
          <w:szCs w:val="24"/>
          <w:lang w:val="en-US"/>
        </w:rPr>
        <w:t>1,000</w:t>
      </w:r>
      <w:r w:rsidRPr="00A77BFD">
        <w:rPr>
          <w:sz w:val="24"/>
          <w:szCs w:val="24"/>
          <w:cs/>
          <w:lang w:val="en-US"/>
        </w:rPr>
        <w:t xml:space="preserve"> หุ้น มูลค่าหุ้นละ </w:t>
      </w:r>
      <w:r w:rsidRPr="00A77BFD">
        <w:rPr>
          <w:sz w:val="24"/>
          <w:szCs w:val="24"/>
          <w:lang w:val="en-US"/>
        </w:rPr>
        <w:t xml:space="preserve">100 </w:t>
      </w:r>
      <w:r w:rsidRPr="00A77BFD">
        <w:rPr>
          <w:sz w:val="24"/>
          <w:szCs w:val="24"/>
          <w:cs/>
          <w:lang w:val="en-US"/>
        </w:rPr>
        <w:t>บาท ซึ่งบริษัทถือ</w:t>
      </w:r>
      <w:r w:rsidR="007F52AE" w:rsidRPr="00A77BFD">
        <w:rPr>
          <w:rFonts w:hint="cs"/>
          <w:sz w:val="24"/>
          <w:szCs w:val="24"/>
          <w:cs/>
          <w:lang w:val="en-US"/>
        </w:rPr>
        <w:t xml:space="preserve">หุ้นร้อยละ </w:t>
      </w:r>
      <w:r w:rsidR="007F52AE" w:rsidRPr="00A77BFD">
        <w:rPr>
          <w:sz w:val="24"/>
          <w:szCs w:val="24"/>
          <w:lang w:val="en-US"/>
        </w:rPr>
        <w:t>49.00</w:t>
      </w:r>
    </w:p>
    <w:bookmarkEnd w:id="9"/>
    <w:p w14:paraId="4FEF4343" w14:textId="77777777" w:rsidR="00FA2029" w:rsidRPr="00A77BFD" w:rsidRDefault="00FA2029" w:rsidP="007D2605">
      <w:pPr>
        <w:pStyle w:val="BodyText2"/>
        <w:ind w:left="720" w:right="242"/>
        <w:rPr>
          <w:sz w:val="10"/>
          <w:szCs w:val="10"/>
          <w:cs/>
        </w:rPr>
      </w:pPr>
    </w:p>
    <w:bookmarkEnd w:id="8"/>
    <w:p w14:paraId="78122917" w14:textId="58905328" w:rsidR="006133E7" w:rsidRPr="00A77BFD" w:rsidRDefault="006133E7" w:rsidP="007D2605">
      <w:pPr>
        <w:pStyle w:val="BodyText2"/>
        <w:ind w:left="720" w:right="242"/>
        <w:rPr>
          <w:b/>
          <w:bCs/>
          <w:cs/>
          <w:lang w:val="en-US"/>
        </w:rPr>
        <w:sectPr w:rsidR="006133E7" w:rsidRPr="00A77BFD" w:rsidSect="00D51962">
          <w:headerReference w:type="default" r:id="rId12"/>
          <w:pgSz w:w="16834" w:h="11909" w:orient="landscape" w:code="9"/>
          <w:pgMar w:top="691" w:right="1152" w:bottom="576" w:left="1152" w:header="720" w:footer="586" w:gutter="0"/>
          <w:cols w:space="720"/>
          <w:docGrid w:linePitch="245"/>
        </w:sectPr>
      </w:pPr>
    </w:p>
    <w:p w14:paraId="40E8DF2E" w14:textId="3613C8FE" w:rsidR="002E7978" w:rsidRPr="00A77BFD" w:rsidRDefault="002E7978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</w:rPr>
        <w:t>ส่วนได้เสียที่ไม่มีอำนาจควบคุม</w:t>
      </w:r>
      <w:r w:rsidR="00086268" w:rsidRPr="00A77BFD">
        <w:rPr>
          <w:rFonts w:hint="cs"/>
          <w:b/>
          <w:bCs/>
          <w:cs/>
        </w:rPr>
        <w:t xml:space="preserve"> </w:t>
      </w:r>
    </w:p>
    <w:p w14:paraId="6708E596" w14:textId="77777777" w:rsidR="008405DC" w:rsidRPr="00A77BFD" w:rsidRDefault="008405DC" w:rsidP="007D2605">
      <w:pPr>
        <w:pStyle w:val="BodyText2"/>
        <w:ind w:left="540"/>
        <w:rPr>
          <w:b/>
          <w:bCs/>
          <w:sz w:val="24"/>
          <w:szCs w:val="24"/>
          <w:cs/>
        </w:rPr>
      </w:pPr>
    </w:p>
    <w:p w14:paraId="4500FC72" w14:textId="310465EA" w:rsidR="002E7978" w:rsidRPr="00A77BFD" w:rsidRDefault="002E7978" w:rsidP="007D2605">
      <w:pPr>
        <w:pStyle w:val="BodyText2"/>
        <w:ind w:left="540"/>
        <w:rPr>
          <w:cs/>
        </w:rPr>
      </w:pPr>
      <w:r w:rsidRPr="00A77BFD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10C68346" w14:textId="2AA6CFED" w:rsidR="002E7978" w:rsidRPr="00A77BFD" w:rsidRDefault="002E7978" w:rsidP="007D2605">
      <w:pPr>
        <w:pStyle w:val="BodyText2"/>
        <w:ind w:left="540"/>
        <w:rPr>
          <w:sz w:val="10"/>
          <w:szCs w:val="1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80"/>
        <w:gridCol w:w="1440"/>
      </w:tblGrid>
      <w:tr w:rsidR="00EC5355" w:rsidRPr="00A77BFD" w14:paraId="027D0CCD" w14:textId="77777777" w:rsidTr="00D5772E">
        <w:trPr>
          <w:trHeight w:val="20"/>
          <w:tblHeader/>
        </w:trPr>
        <w:tc>
          <w:tcPr>
            <w:tcW w:w="5760" w:type="dxa"/>
            <w:vAlign w:val="bottom"/>
          </w:tcPr>
          <w:p w14:paraId="6B03285F" w14:textId="77777777" w:rsidR="00EC5355" w:rsidRPr="00A77BFD" w:rsidRDefault="00EC53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965F380" w14:textId="250FBFF1" w:rsidR="00D5772E" w:rsidRPr="00A77BFD" w:rsidRDefault="00D5772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 ซี เอ แซด (ประเทศไทย)</w:t>
            </w:r>
          </w:p>
          <w:p w14:paraId="0E6D7F7B" w14:textId="273B3292" w:rsidR="00EC5355" w:rsidRPr="00A77BFD" w:rsidRDefault="00D5772E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 xml:space="preserve">จำกัด </w:t>
            </w:r>
            <w:r w:rsidRPr="00A77BFD">
              <w:rPr>
                <w:rFonts w:asciiTheme="majorBidi" w:hAnsiTheme="majorBidi"/>
                <w:bCs/>
                <w:sz w:val="30"/>
                <w:szCs w:val="30"/>
                <w:rtl/>
                <w:cs/>
              </w:rPr>
              <w:t>(</w:t>
            </w:r>
            <w:r w:rsidRPr="00A77BFD">
              <w:rPr>
                <w:rFonts w:asciiTheme="majorBidi" w:hAnsiTheme="majorBidi"/>
                <w:bCs/>
                <w:sz w:val="30"/>
                <w:szCs w:val="30"/>
                <w:rtl/>
                <w:cs/>
                <w:lang w:bidi="th-TH"/>
              </w:rPr>
              <w:t>มหาชน</w:t>
            </w:r>
            <w:r w:rsidRPr="00A77BFD">
              <w:rPr>
                <w:rFonts w:asciiTheme="majorBidi" w:hAnsiTheme="majorBidi"/>
                <w:bCs/>
                <w:sz w:val="30"/>
                <w:szCs w:val="30"/>
                <w:rtl/>
                <w:cs/>
              </w:rPr>
              <w:t>)</w:t>
            </w:r>
          </w:p>
        </w:tc>
      </w:tr>
      <w:tr w:rsidR="00EC5355" w:rsidRPr="00A77BFD" w14:paraId="2923D8D0" w14:textId="77777777" w:rsidTr="00D5772E">
        <w:trPr>
          <w:trHeight w:val="20"/>
          <w:tblHeader/>
        </w:trPr>
        <w:tc>
          <w:tcPr>
            <w:tcW w:w="5760" w:type="dxa"/>
            <w:vAlign w:val="bottom"/>
          </w:tcPr>
          <w:p w14:paraId="31BFDCFF" w14:textId="77777777" w:rsidR="00EC5355" w:rsidRPr="00A77BFD" w:rsidRDefault="00EC53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88DECBE" w14:textId="6E55C5E0" w:rsidR="00EC5355" w:rsidRPr="00A77BFD" w:rsidRDefault="00215180">
            <w:pPr>
              <w:pStyle w:val="acctmergecolhdg"/>
              <w:spacing w:line="240" w:lineRule="atLeast"/>
              <w:ind w:left="-79" w:right="-79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85200"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7C00126" w14:textId="77777777" w:rsidR="00EC5355" w:rsidRPr="00A77BFD" w:rsidRDefault="00EC5355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F8FDA0" w14:textId="6B95238D" w:rsidR="00EC5355" w:rsidRPr="00A77BFD" w:rsidRDefault="00215180">
            <w:pPr>
              <w:pStyle w:val="acctmergecolhdg"/>
              <w:spacing w:line="240" w:lineRule="atLeast"/>
              <w:ind w:left="-79" w:right="-73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</w:t>
            </w:r>
            <w:r w:rsidR="00A85200"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5</w:t>
            </w:r>
          </w:p>
        </w:tc>
      </w:tr>
      <w:tr w:rsidR="00D5772E" w:rsidRPr="00A77BFD" w14:paraId="55724413" w14:textId="77777777" w:rsidTr="0088649B">
        <w:trPr>
          <w:trHeight w:val="20"/>
          <w:tblHeader/>
        </w:trPr>
        <w:tc>
          <w:tcPr>
            <w:tcW w:w="5760" w:type="dxa"/>
            <w:vAlign w:val="bottom"/>
          </w:tcPr>
          <w:p w14:paraId="128ED060" w14:textId="77777777" w:rsidR="00D5772E" w:rsidRPr="00A77BFD" w:rsidRDefault="00D577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1DD64D5" w14:textId="20A72E57" w:rsidR="00D5772E" w:rsidRPr="00A77BFD" w:rsidRDefault="00D5772E">
            <w:pPr>
              <w:pStyle w:val="acctmergecolhdg"/>
              <w:spacing w:line="240" w:lineRule="atLeast"/>
              <w:ind w:left="-79" w:right="-73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15180" w:rsidRPr="00A77BFD" w14:paraId="2F9D0789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39B67EF5" w14:textId="77777777" w:rsidR="00215180" w:rsidRPr="00A77BFD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29313CC5" w14:textId="44EC208F" w:rsidR="00215180" w:rsidRPr="00A77BFD" w:rsidRDefault="00292CB5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63.36</w:t>
            </w: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bidi="th-TH"/>
              </w:rPr>
              <w:t>%</w:t>
            </w:r>
          </w:p>
        </w:tc>
        <w:tc>
          <w:tcPr>
            <w:tcW w:w="180" w:type="dxa"/>
            <w:vAlign w:val="bottom"/>
          </w:tcPr>
          <w:p w14:paraId="60F51B25" w14:textId="77777777" w:rsidR="00215180" w:rsidRPr="00A77BFD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1F4285" w14:textId="6E08FE7D" w:rsidR="00215180" w:rsidRPr="00A77BFD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63.36%</w:t>
            </w:r>
          </w:p>
        </w:tc>
      </w:tr>
      <w:tr w:rsidR="00215180" w:rsidRPr="00A77BFD" w14:paraId="4C3873BD" w14:textId="77777777" w:rsidTr="00D5772E">
        <w:trPr>
          <w:cantSplit/>
          <w:trHeight w:val="20"/>
        </w:trPr>
        <w:tc>
          <w:tcPr>
            <w:tcW w:w="5760" w:type="dxa"/>
          </w:tcPr>
          <w:p w14:paraId="3636CD97" w14:textId="77777777" w:rsidR="00215180" w:rsidRPr="00A77BFD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F79E3E2" w14:textId="77777777" w:rsidR="00215180" w:rsidRPr="00A77BFD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2840A0" w14:textId="77777777" w:rsidR="00215180" w:rsidRPr="00A77BFD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4406C7" w14:textId="77777777" w:rsidR="00215180" w:rsidRPr="00A77BFD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</w:tr>
      <w:tr w:rsidR="00A85200" w:rsidRPr="00A77BFD" w14:paraId="24DDBF11" w14:textId="77777777" w:rsidTr="00D5772E">
        <w:trPr>
          <w:cantSplit/>
          <w:trHeight w:val="20"/>
        </w:trPr>
        <w:tc>
          <w:tcPr>
            <w:tcW w:w="5760" w:type="dxa"/>
          </w:tcPr>
          <w:p w14:paraId="2CBCEB6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669FD523" w14:textId="0D290BAF" w:rsidR="00A85200" w:rsidRPr="00A77BFD" w:rsidRDefault="00292CB5" w:rsidP="00A85200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1,567,55</w:t>
            </w:r>
            <w:r w:rsidR="004C1CB2"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CC0902F" w14:textId="77777777" w:rsidR="00A85200" w:rsidRPr="00A77BFD" w:rsidRDefault="00A85200" w:rsidP="00A8520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682734" w14:textId="0DF97B00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lang w:val="en-US" w:bidi="th-TH"/>
              </w:rPr>
              <w:t>1,248,790</w:t>
            </w:r>
          </w:p>
        </w:tc>
      </w:tr>
      <w:tr w:rsidR="00A85200" w:rsidRPr="00A77BFD" w14:paraId="7B780682" w14:textId="77777777" w:rsidTr="00D5772E">
        <w:trPr>
          <w:cantSplit/>
          <w:trHeight w:val="20"/>
        </w:trPr>
        <w:tc>
          <w:tcPr>
            <w:tcW w:w="5760" w:type="dxa"/>
          </w:tcPr>
          <w:p w14:paraId="69F7B33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5EA30142" w14:textId="4074AD3D" w:rsidR="00A85200" w:rsidRPr="00A77BFD" w:rsidRDefault="00292CB5" w:rsidP="00A85200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739,0</w:t>
            </w:r>
            <w:r w:rsidR="004C1CB2"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89</w:t>
            </w:r>
          </w:p>
        </w:tc>
        <w:tc>
          <w:tcPr>
            <w:tcW w:w="180" w:type="dxa"/>
          </w:tcPr>
          <w:p w14:paraId="2E743305" w14:textId="77777777" w:rsidR="00A85200" w:rsidRPr="00A77BFD" w:rsidRDefault="00A85200" w:rsidP="00A8520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D60BD3" w14:textId="40E75E02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842,570</w:t>
            </w:r>
          </w:p>
        </w:tc>
      </w:tr>
      <w:tr w:rsidR="00A85200" w:rsidRPr="00A77BFD" w14:paraId="7C15BC4F" w14:textId="77777777" w:rsidTr="00D5772E">
        <w:trPr>
          <w:cantSplit/>
          <w:trHeight w:val="20"/>
        </w:trPr>
        <w:tc>
          <w:tcPr>
            <w:tcW w:w="5760" w:type="dxa"/>
          </w:tcPr>
          <w:p w14:paraId="469EAF47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620" w:type="dxa"/>
          </w:tcPr>
          <w:p w14:paraId="50B6FF8C" w14:textId="3BCF469F" w:rsidR="00A85200" w:rsidRPr="00A77BFD" w:rsidRDefault="00292CB5" w:rsidP="00A85200">
            <w:pPr>
              <w:pStyle w:val="acctmergecolhdg"/>
              <w:spacing w:line="240" w:lineRule="atLeast"/>
              <w:ind w:right="13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(1,227,105)</w:t>
            </w:r>
          </w:p>
        </w:tc>
        <w:tc>
          <w:tcPr>
            <w:tcW w:w="180" w:type="dxa"/>
          </w:tcPr>
          <w:p w14:paraId="17768603" w14:textId="77777777" w:rsidR="00A85200" w:rsidRPr="00A77BFD" w:rsidRDefault="00A85200" w:rsidP="00A8520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FFE700" w14:textId="4909BA74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lang w:val="en-US" w:bidi="th-TH"/>
              </w:rPr>
              <w:t>(1,215,958)</w:t>
            </w:r>
          </w:p>
        </w:tc>
      </w:tr>
      <w:tr w:rsidR="00A85200" w:rsidRPr="00A77BFD" w14:paraId="652CE7B9" w14:textId="77777777" w:rsidTr="00D5772E">
        <w:trPr>
          <w:cantSplit/>
          <w:trHeight w:val="20"/>
        </w:trPr>
        <w:tc>
          <w:tcPr>
            <w:tcW w:w="5760" w:type="dxa"/>
          </w:tcPr>
          <w:p w14:paraId="68E624D9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20864D" w14:textId="25851C73" w:rsidR="00A85200" w:rsidRPr="00A77BFD" w:rsidRDefault="00292CB5" w:rsidP="00A85200">
            <w:pPr>
              <w:pStyle w:val="acctmergecolhdg"/>
              <w:spacing w:line="240" w:lineRule="atLeast"/>
              <w:ind w:right="13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(98,101)</w:t>
            </w:r>
          </w:p>
        </w:tc>
        <w:tc>
          <w:tcPr>
            <w:tcW w:w="180" w:type="dxa"/>
          </w:tcPr>
          <w:p w14:paraId="5ACD2046" w14:textId="77777777" w:rsidR="00A85200" w:rsidRPr="00A77BFD" w:rsidRDefault="00A85200" w:rsidP="00A8520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BF147" w14:textId="3F0D260C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(54,083)</w:t>
            </w:r>
          </w:p>
        </w:tc>
      </w:tr>
      <w:tr w:rsidR="00A85200" w:rsidRPr="00A77BFD" w14:paraId="4F4AB4D9" w14:textId="77777777" w:rsidTr="00D5772E">
        <w:trPr>
          <w:cantSplit/>
          <w:trHeight w:val="20"/>
        </w:trPr>
        <w:tc>
          <w:tcPr>
            <w:tcW w:w="5760" w:type="dxa"/>
          </w:tcPr>
          <w:p w14:paraId="06C2A38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407A35E" w14:textId="47EB2266" w:rsidR="00A85200" w:rsidRPr="00A77BFD" w:rsidRDefault="00292CB5" w:rsidP="00A85200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981,43</w:t>
            </w:r>
            <w:r w:rsidR="004C1CB2"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41331A0" w14:textId="77777777" w:rsidR="00A85200" w:rsidRPr="00A77BFD" w:rsidRDefault="00A85200" w:rsidP="00A8520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63B74B" w14:textId="2974BC58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821,319</w:t>
            </w:r>
          </w:p>
        </w:tc>
      </w:tr>
      <w:tr w:rsidR="00A85200" w:rsidRPr="00A77BFD" w14:paraId="7534428F" w14:textId="77777777" w:rsidTr="00E97EFF">
        <w:trPr>
          <w:cantSplit/>
          <w:trHeight w:val="20"/>
        </w:trPr>
        <w:tc>
          <w:tcPr>
            <w:tcW w:w="5760" w:type="dxa"/>
          </w:tcPr>
          <w:p w14:paraId="0008CD51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CB956CB" w14:textId="640305F0" w:rsidR="00A85200" w:rsidRPr="00A77BFD" w:rsidRDefault="00292CB5" w:rsidP="00A85200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62</w:t>
            </w:r>
            <w:r w:rsidR="00773E82"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1,839</w:t>
            </w:r>
          </w:p>
        </w:tc>
        <w:tc>
          <w:tcPr>
            <w:tcW w:w="180" w:type="dxa"/>
          </w:tcPr>
          <w:p w14:paraId="1D4396B2" w14:textId="77777777" w:rsidR="00A85200" w:rsidRPr="00A77BFD" w:rsidRDefault="00A85200" w:rsidP="00A8520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F8EFF9" w14:textId="4CB062CF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lang w:val="en-US" w:bidi="th-TH"/>
              </w:rPr>
              <w:t>520,388</w:t>
            </w:r>
          </w:p>
        </w:tc>
      </w:tr>
      <w:tr w:rsidR="00A85200" w:rsidRPr="00A77BFD" w14:paraId="7801F309" w14:textId="77777777" w:rsidTr="00E97EFF">
        <w:trPr>
          <w:cantSplit/>
          <w:trHeight w:val="20"/>
        </w:trPr>
        <w:tc>
          <w:tcPr>
            <w:tcW w:w="5760" w:type="dxa"/>
          </w:tcPr>
          <w:p w14:paraId="0EE4A908" w14:textId="5E1F8BDA" w:rsidR="00A85200" w:rsidRPr="00A77BFD" w:rsidRDefault="00A85200" w:rsidP="00A85200">
            <w:pPr>
              <w:pStyle w:val="ListBullet3"/>
              <w:numPr>
                <w:ilvl w:val="0"/>
                <w:numId w:val="0"/>
              </w:numPr>
              <w:ind w:right="97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shd w:val="clear" w:color="auto" w:fill="auto"/>
          </w:tcPr>
          <w:p w14:paraId="75356288" w14:textId="3FAF3A5C" w:rsidR="00A85200" w:rsidRPr="00A77BFD" w:rsidDel="003F360D" w:rsidRDefault="00773E82" w:rsidP="00A85200">
            <w:pPr>
              <w:ind w:right="97"/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4,961</w:t>
            </w:r>
          </w:p>
        </w:tc>
        <w:tc>
          <w:tcPr>
            <w:tcW w:w="180" w:type="dxa"/>
          </w:tcPr>
          <w:p w14:paraId="1C11F850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6FE71B" w14:textId="07F55D12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3,370</w:t>
            </w:r>
          </w:p>
        </w:tc>
      </w:tr>
      <w:tr w:rsidR="00A85200" w:rsidRPr="00A77BFD" w14:paraId="528CEB29" w14:textId="77777777" w:rsidTr="00E97EFF">
        <w:trPr>
          <w:cantSplit/>
          <w:trHeight w:val="20"/>
        </w:trPr>
        <w:tc>
          <w:tcPr>
            <w:tcW w:w="5760" w:type="dxa"/>
          </w:tcPr>
          <w:p w14:paraId="515646A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right="97" w:hanging="180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27F50" w14:textId="2E712CA0" w:rsidR="00A85200" w:rsidRPr="00A77BFD" w:rsidRDefault="005E0797" w:rsidP="00A85200">
            <w:pPr>
              <w:ind w:right="9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62</w:t>
            </w:r>
            <w:r w:rsidR="009171BC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</w:t>
            </w:r>
            <w:r w:rsidR="00BB4B4A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,800</w:t>
            </w:r>
          </w:p>
        </w:tc>
        <w:tc>
          <w:tcPr>
            <w:tcW w:w="180" w:type="dxa"/>
          </w:tcPr>
          <w:p w14:paraId="0D3B14CE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9D650" w14:textId="007D451D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523,758</w:t>
            </w:r>
          </w:p>
        </w:tc>
      </w:tr>
      <w:tr w:rsidR="00A85200" w:rsidRPr="00A77BFD" w14:paraId="0FED5654" w14:textId="77777777" w:rsidTr="00E97EFF">
        <w:trPr>
          <w:cantSplit/>
          <w:trHeight w:val="20"/>
        </w:trPr>
        <w:tc>
          <w:tcPr>
            <w:tcW w:w="5760" w:type="dxa"/>
          </w:tcPr>
          <w:p w14:paraId="05C0CB34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20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403A5E" w14:textId="77777777" w:rsidR="00A85200" w:rsidRPr="00A77BFD" w:rsidDel="003F360D" w:rsidRDefault="00A85200" w:rsidP="00A85200">
            <w:pPr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4B0C15FE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B4960E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A85200" w:rsidRPr="00A77BFD" w14:paraId="5BEE83A3" w14:textId="77777777" w:rsidTr="00E97EFF">
        <w:trPr>
          <w:cantSplit/>
          <w:trHeight w:val="20"/>
        </w:trPr>
        <w:tc>
          <w:tcPr>
            <w:tcW w:w="5760" w:type="dxa"/>
          </w:tcPr>
          <w:p w14:paraId="5FBC0331" w14:textId="77777777" w:rsidR="00A85200" w:rsidRPr="00A77BFD" w:rsidRDefault="00A85200" w:rsidP="00A8520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</w:tcPr>
          <w:p w14:paraId="4AD36A6F" w14:textId="012C4DB0" w:rsidR="00A85200" w:rsidRPr="00A77BFD" w:rsidRDefault="005E0797" w:rsidP="00A8520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3,163,240</w:t>
            </w:r>
          </w:p>
        </w:tc>
        <w:tc>
          <w:tcPr>
            <w:tcW w:w="180" w:type="dxa"/>
          </w:tcPr>
          <w:p w14:paraId="2BA6F2ED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C23654" w14:textId="501C5BBB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3,135,464</w:t>
            </w:r>
          </w:p>
        </w:tc>
      </w:tr>
      <w:tr w:rsidR="00A85200" w:rsidRPr="00A77BFD" w14:paraId="0D6CC423" w14:textId="77777777" w:rsidTr="00E97EFF">
        <w:trPr>
          <w:cantSplit/>
          <w:trHeight w:val="20"/>
        </w:trPr>
        <w:tc>
          <w:tcPr>
            <w:tcW w:w="5760" w:type="dxa"/>
          </w:tcPr>
          <w:p w14:paraId="683CE5EB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620" w:type="dxa"/>
            <w:shd w:val="clear" w:color="auto" w:fill="auto"/>
          </w:tcPr>
          <w:p w14:paraId="034D632F" w14:textId="5B1E0BDF" w:rsidR="00A85200" w:rsidRPr="00A77BFD" w:rsidRDefault="005E0797" w:rsidP="00A8520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218,919</w:t>
            </w:r>
          </w:p>
        </w:tc>
        <w:tc>
          <w:tcPr>
            <w:tcW w:w="180" w:type="dxa"/>
          </w:tcPr>
          <w:p w14:paraId="4AE2AA63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AF672A" w14:textId="43EC1AF9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204,891</w:t>
            </w:r>
          </w:p>
        </w:tc>
      </w:tr>
      <w:tr w:rsidR="00A85200" w:rsidRPr="00A77BFD" w14:paraId="4CF412FC" w14:textId="77777777" w:rsidTr="00E97EFF">
        <w:trPr>
          <w:cantSplit/>
          <w:trHeight w:val="20"/>
        </w:trPr>
        <w:tc>
          <w:tcPr>
            <w:tcW w:w="5760" w:type="dxa"/>
            <w:vAlign w:val="bottom"/>
          </w:tcPr>
          <w:p w14:paraId="20AD3B9F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0D5127D" w14:textId="2ABA50BD" w:rsidR="00A85200" w:rsidRPr="00A77BFD" w:rsidRDefault="005E0797" w:rsidP="005E0797">
            <w:pPr>
              <w:ind w:left="680" w:right="10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330313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09DC8D" w14:textId="78C699C7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2,163</w:t>
            </w:r>
          </w:p>
        </w:tc>
      </w:tr>
      <w:tr w:rsidR="00A85200" w:rsidRPr="00A77BFD" w14:paraId="3A064142" w14:textId="77777777" w:rsidTr="00E97EFF">
        <w:trPr>
          <w:cantSplit/>
          <w:trHeight w:val="20"/>
        </w:trPr>
        <w:tc>
          <w:tcPr>
            <w:tcW w:w="5760" w:type="dxa"/>
          </w:tcPr>
          <w:p w14:paraId="4A893ED7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C8A29" w14:textId="333CC4E2" w:rsidR="00A85200" w:rsidRPr="00A77BFD" w:rsidRDefault="005E0797" w:rsidP="00A85200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218,919</w:t>
            </w:r>
          </w:p>
        </w:tc>
        <w:tc>
          <w:tcPr>
            <w:tcW w:w="180" w:type="dxa"/>
          </w:tcPr>
          <w:p w14:paraId="438D0862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876801" w14:textId="6D58D4EB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207,054</w:t>
            </w:r>
          </w:p>
        </w:tc>
      </w:tr>
      <w:tr w:rsidR="00A85200" w:rsidRPr="00A77BFD" w14:paraId="32FD969D" w14:textId="77777777" w:rsidTr="00E97EFF">
        <w:trPr>
          <w:cantSplit/>
          <w:trHeight w:val="20"/>
        </w:trPr>
        <w:tc>
          <w:tcPr>
            <w:tcW w:w="5760" w:type="dxa"/>
          </w:tcPr>
          <w:p w14:paraId="1D026276" w14:textId="77777777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F880867" w14:textId="4261BB98" w:rsidR="00A85200" w:rsidRPr="00A77BFD" w:rsidRDefault="00390976" w:rsidP="00A8520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138,707</w:t>
            </w:r>
          </w:p>
        </w:tc>
        <w:tc>
          <w:tcPr>
            <w:tcW w:w="180" w:type="dxa"/>
          </w:tcPr>
          <w:p w14:paraId="20B758D2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73E71" w14:textId="3C27E9C6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129,819</w:t>
            </w:r>
          </w:p>
        </w:tc>
      </w:tr>
      <w:tr w:rsidR="00A85200" w:rsidRPr="00A77BFD" w14:paraId="3D69998C" w14:textId="77777777" w:rsidTr="00E97EFF">
        <w:trPr>
          <w:cantSplit/>
          <w:trHeight w:val="20"/>
        </w:trPr>
        <w:tc>
          <w:tcPr>
            <w:tcW w:w="5760" w:type="dxa"/>
          </w:tcPr>
          <w:p w14:paraId="0746B84D" w14:textId="511246F1" w:rsidR="00A85200" w:rsidRPr="00A77BFD" w:rsidRDefault="00A85200" w:rsidP="00A8520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shd w:val="clear" w:color="auto" w:fill="auto"/>
          </w:tcPr>
          <w:p w14:paraId="3F19057D" w14:textId="57F7FE92" w:rsidR="00A85200" w:rsidRPr="00A77BFD" w:rsidRDefault="00913C39" w:rsidP="00A8520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1,589</w:t>
            </w:r>
          </w:p>
        </w:tc>
        <w:tc>
          <w:tcPr>
            <w:tcW w:w="180" w:type="dxa"/>
          </w:tcPr>
          <w:p w14:paraId="3DF469FF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933074" w14:textId="534832A4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1,282</w:t>
            </w:r>
          </w:p>
        </w:tc>
      </w:tr>
      <w:tr w:rsidR="00A85200" w:rsidRPr="00A77BFD" w14:paraId="71E0DA9C" w14:textId="77777777" w:rsidTr="00E97EFF">
        <w:trPr>
          <w:cantSplit/>
          <w:trHeight w:val="20"/>
        </w:trPr>
        <w:tc>
          <w:tcPr>
            <w:tcW w:w="5760" w:type="dxa"/>
          </w:tcPr>
          <w:p w14:paraId="6FF59F31" w14:textId="77777777" w:rsidR="00A85200" w:rsidRPr="00A77BFD" w:rsidRDefault="00A85200" w:rsidP="00A8520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902BA" w14:textId="0191E199" w:rsidR="00A85200" w:rsidRPr="00A77BFD" w:rsidRDefault="00390976" w:rsidP="00A85200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140,296</w:t>
            </w:r>
          </w:p>
        </w:tc>
        <w:tc>
          <w:tcPr>
            <w:tcW w:w="180" w:type="dxa"/>
          </w:tcPr>
          <w:p w14:paraId="521A7103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6E58F4" w14:textId="076AF3CB" w:rsidR="00A85200" w:rsidRPr="00A77BFD" w:rsidRDefault="00A85200" w:rsidP="00A85200">
            <w:pPr>
              <w:ind w:right="10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131,101</w:t>
            </w:r>
          </w:p>
        </w:tc>
      </w:tr>
      <w:tr w:rsidR="00A85200" w:rsidRPr="00A77BFD" w14:paraId="3D5CB898" w14:textId="77777777" w:rsidTr="00E97EFF">
        <w:trPr>
          <w:cantSplit/>
          <w:trHeight w:val="20"/>
        </w:trPr>
        <w:tc>
          <w:tcPr>
            <w:tcW w:w="5760" w:type="dxa"/>
          </w:tcPr>
          <w:p w14:paraId="5A2F8C34" w14:textId="4D0FB5B4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73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กำไรขาดทุนเบ็ดเสร็จ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รวม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shd w:val="clear" w:color="auto" w:fill="auto"/>
          </w:tcPr>
          <w:p w14:paraId="6D2298B4" w14:textId="4B893A49" w:rsidR="00A85200" w:rsidRPr="00A77BFD" w:rsidRDefault="005E0797" w:rsidP="00A8520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138,707</w:t>
            </w:r>
          </w:p>
        </w:tc>
        <w:tc>
          <w:tcPr>
            <w:tcW w:w="180" w:type="dxa"/>
          </w:tcPr>
          <w:p w14:paraId="63492E38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7F0BDD" w14:textId="75718D9C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131,189</w:t>
            </w:r>
          </w:p>
        </w:tc>
      </w:tr>
      <w:tr w:rsidR="00A85200" w:rsidRPr="00A77BFD" w:rsidDel="00392D43" w14:paraId="7E792B7B" w14:textId="77777777" w:rsidTr="00E97EFF">
        <w:trPr>
          <w:cantSplit/>
          <w:trHeight w:val="20"/>
        </w:trPr>
        <w:tc>
          <w:tcPr>
            <w:tcW w:w="5760" w:type="dxa"/>
          </w:tcPr>
          <w:p w14:paraId="0732C363" w14:textId="27FBBC76" w:rsidR="00A85200" w:rsidRPr="00A77BFD" w:rsidDel="00392D43" w:rsidRDefault="00A85200" w:rsidP="00A8520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17E628A" w14:textId="04B1161E" w:rsidR="00A85200" w:rsidRPr="00A77BFD" w:rsidDel="00392D43" w:rsidRDefault="00390976" w:rsidP="00A8520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1,589</w:t>
            </w:r>
          </w:p>
        </w:tc>
        <w:tc>
          <w:tcPr>
            <w:tcW w:w="180" w:type="dxa"/>
          </w:tcPr>
          <w:p w14:paraId="28971D1A" w14:textId="77777777" w:rsidR="00A85200" w:rsidRPr="00A77BFD" w:rsidDel="00392D43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44789" w14:textId="1A05EDA6" w:rsidR="00A85200" w:rsidRPr="00A77BFD" w:rsidDel="00392D43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706</w:t>
            </w:r>
          </w:p>
        </w:tc>
      </w:tr>
      <w:tr w:rsidR="00A85200" w:rsidRPr="00A77BFD" w14:paraId="032513F2" w14:textId="77777777" w:rsidTr="000B2B58">
        <w:trPr>
          <w:cantSplit/>
          <w:trHeight w:val="20"/>
        </w:trPr>
        <w:tc>
          <w:tcPr>
            <w:tcW w:w="5760" w:type="dxa"/>
          </w:tcPr>
          <w:p w14:paraId="034DD34C" w14:textId="77777777" w:rsidR="00A85200" w:rsidRPr="00A77BFD" w:rsidRDefault="00A85200" w:rsidP="00A8520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BAFB40B" w14:textId="07323DEE" w:rsidR="00A85200" w:rsidRPr="00A77BFD" w:rsidRDefault="00390976" w:rsidP="00A85200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140,296</w:t>
            </w:r>
          </w:p>
        </w:tc>
        <w:tc>
          <w:tcPr>
            <w:tcW w:w="180" w:type="dxa"/>
          </w:tcPr>
          <w:p w14:paraId="7E9AF4FE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B5B3CE" w14:textId="2CD8EB1D" w:rsidR="00A85200" w:rsidRPr="00A77BFD" w:rsidRDefault="00A85200" w:rsidP="00A85200">
            <w:pPr>
              <w:ind w:right="10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131,895</w:t>
            </w:r>
          </w:p>
        </w:tc>
      </w:tr>
      <w:tr w:rsidR="00A85200" w:rsidRPr="00A77BFD" w14:paraId="09184D10" w14:textId="77777777" w:rsidTr="00DC3ECE">
        <w:trPr>
          <w:cantSplit/>
          <w:trHeight w:val="20"/>
        </w:trPr>
        <w:tc>
          <w:tcPr>
            <w:tcW w:w="5760" w:type="dxa"/>
          </w:tcPr>
          <w:p w14:paraId="3E262E41" w14:textId="24BA43F1" w:rsidR="00A85200" w:rsidRPr="00A77BFD" w:rsidRDefault="00A85200" w:rsidP="00A8520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9C952B2" w14:textId="30A8A66B" w:rsidR="00A85200" w:rsidRPr="00A77BFD" w:rsidDel="00392D43" w:rsidRDefault="00913C39" w:rsidP="00A8520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37,25</w:t>
            </w:r>
            <w:r w:rsidR="008065BE" w:rsidRPr="00A77BFD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B7663C3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7DDF54D" w14:textId="2E6223E0" w:rsidR="00A85200" w:rsidRPr="00A77BFD" w:rsidRDefault="00A85200" w:rsidP="00A852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29,788</w:t>
            </w:r>
          </w:p>
        </w:tc>
      </w:tr>
      <w:tr w:rsidR="00A85200" w:rsidRPr="00A77BFD" w14:paraId="404A2EEE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02C5FC53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06DAF08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E08633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891727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85200" w:rsidRPr="00A77BFD" w14:paraId="36718107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59315A46" w14:textId="77777777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561267D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0E7B4E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9D1669" w14:textId="77777777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85200" w:rsidRPr="00A77BFD" w14:paraId="15E30C3E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4DEE296B" w14:textId="1CE4D5CC" w:rsidR="00A85200" w:rsidRPr="00A77BFD" w:rsidRDefault="00A85200" w:rsidP="00A852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ได้มาจาก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620" w:type="dxa"/>
          </w:tcPr>
          <w:p w14:paraId="44B7C4B7" w14:textId="68A85B8D" w:rsidR="00A85200" w:rsidRPr="00A77BFD" w:rsidRDefault="00786163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287,057</w:t>
            </w:r>
          </w:p>
        </w:tc>
        <w:tc>
          <w:tcPr>
            <w:tcW w:w="180" w:type="dxa"/>
            <w:vAlign w:val="bottom"/>
          </w:tcPr>
          <w:p w14:paraId="590267F6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5B2D25" w14:textId="5A456ED3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239,615</w:t>
            </w:r>
          </w:p>
        </w:tc>
      </w:tr>
      <w:tr w:rsidR="00A85200" w:rsidRPr="00A77BFD" w14:paraId="4089B4AD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425962D7" w14:textId="30CE569F" w:rsidR="00A85200" w:rsidRPr="00A77BFD" w:rsidRDefault="00A85200" w:rsidP="00A8520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ใช้ไปใน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620" w:type="dxa"/>
          </w:tcPr>
          <w:p w14:paraId="7A31B468" w14:textId="07DD20F5" w:rsidR="00A85200" w:rsidRPr="00A77BFD" w:rsidRDefault="00786163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(31,505)</w:t>
            </w:r>
          </w:p>
        </w:tc>
        <w:tc>
          <w:tcPr>
            <w:tcW w:w="180" w:type="dxa"/>
            <w:vAlign w:val="bottom"/>
          </w:tcPr>
          <w:p w14:paraId="5FE305F8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68F59B" w14:textId="598D9D08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(48,291)</w:t>
            </w:r>
          </w:p>
        </w:tc>
      </w:tr>
      <w:tr w:rsidR="00A85200" w:rsidRPr="00A77BFD" w14:paraId="0F715270" w14:textId="77777777" w:rsidTr="00D5772E">
        <w:trPr>
          <w:cantSplit/>
          <w:trHeight w:val="20"/>
        </w:trPr>
        <w:tc>
          <w:tcPr>
            <w:tcW w:w="5760" w:type="dxa"/>
          </w:tcPr>
          <w:p w14:paraId="59648D79" w14:textId="71E5FB95" w:rsidR="00A85200" w:rsidRPr="00A77BFD" w:rsidRDefault="00A85200" w:rsidP="00A8520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ใช้ไปใน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77A83A" w14:textId="314EDD50" w:rsidR="00A85200" w:rsidRPr="00A77BFD" w:rsidRDefault="00786163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(198,240)</w:t>
            </w:r>
          </w:p>
        </w:tc>
        <w:tc>
          <w:tcPr>
            <w:tcW w:w="180" w:type="dxa"/>
          </w:tcPr>
          <w:p w14:paraId="797D8A5E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7FF76" w14:textId="6A7974B1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(337,363)</w:t>
            </w:r>
          </w:p>
        </w:tc>
      </w:tr>
      <w:tr w:rsidR="00A85200" w:rsidRPr="00A77BFD" w14:paraId="25A6314E" w14:textId="77777777" w:rsidTr="00D5772E">
        <w:trPr>
          <w:cantSplit/>
          <w:trHeight w:val="20"/>
        </w:trPr>
        <w:tc>
          <w:tcPr>
            <w:tcW w:w="5760" w:type="dxa"/>
          </w:tcPr>
          <w:p w14:paraId="09745CF2" w14:textId="285E4A89" w:rsidR="00A85200" w:rsidRPr="00A77BFD" w:rsidRDefault="00A85200" w:rsidP="00A8520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 xml:space="preserve"> (</w:t>
            </w: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 xml:space="preserve">)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01E639D" w14:textId="41678E46" w:rsidR="00A85200" w:rsidRPr="00A77BFD" w:rsidRDefault="00786163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57,312</w:t>
            </w:r>
          </w:p>
        </w:tc>
        <w:tc>
          <w:tcPr>
            <w:tcW w:w="180" w:type="dxa"/>
          </w:tcPr>
          <w:p w14:paraId="38E0649D" w14:textId="77777777" w:rsidR="00A85200" w:rsidRPr="00A77BFD" w:rsidRDefault="00A85200" w:rsidP="00A8520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80A811" w14:textId="265A28CC" w:rsidR="00A85200" w:rsidRPr="00A77BFD" w:rsidRDefault="00A85200" w:rsidP="00A8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(146,039)</w:t>
            </w:r>
          </w:p>
        </w:tc>
      </w:tr>
    </w:tbl>
    <w:p w14:paraId="61D62F0C" w14:textId="77777777" w:rsidR="00D5772E" w:rsidRPr="00A77BFD" w:rsidRDefault="00D5772E" w:rsidP="007D2605">
      <w:pPr>
        <w:pStyle w:val="BodyText2"/>
        <w:ind w:left="540"/>
        <w:rPr>
          <w:b/>
          <w:bCs/>
        </w:rPr>
      </w:pPr>
    </w:p>
    <w:p w14:paraId="6A3DA602" w14:textId="77777777" w:rsidR="00482C77" w:rsidRPr="00A77BFD" w:rsidRDefault="00482C77" w:rsidP="007D2605">
      <w:pPr>
        <w:pStyle w:val="BodyText2"/>
        <w:ind w:left="540"/>
        <w:rPr>
          <w:b/>
          <w:bCs/>
          <w:cs/>
        </w:rPr>
      </w:pPr>
    </w:p>
    <w:p w14:paraId="5F55ACA5" w14:textId="74CD0E5B" w:rsidR="00C06C39" w:rsidRPr="00A77BFD" w:rsidRDefault="00C06C39" w:rsidP="007D2605">
      <w:pPr>
        <w:pStyle w:val="BodyText2"/>
        <w:ind w:left="540"/>
        <w:rPr>
          <w:b/>
          <w:bCs/>
          <w:cs/>
        </w:rPr>
      </w:pPr>
    </w:p>
    <w:p w14:paraId="17B97F86" w14:textId="77777777" w:rsidR="00C06C39" w:rsidRPr="00A77BFD" w:rsidRDefault="00C06C39" w:rsidP="007D2605">
      <w:pPr>
        <w:pStyle w:val="BodyText2"/>
        <w:ind w:left="540"/>
        <w:rPr>
          <w:b/>
          <w:bCs/>
          <w:cs/>
        </w:rPr>
        <w:sectPr w:rsidR="00C06C39" w:rsidRPr="00A77BFD" w:rsidSect="00945EB4">
          <w:headerReference w:type="default" r:id="rId13"/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p w14:paraId="2477C6F6" w14:textId="1CBBB53E" w:rsidR="006133E7" w:rsidRPr="00A77BFD" w:rsidRDefault="006133E7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</w:rPr>
        <w:t>ที่ดิน อาคารและอุปกร</w:t>
      </w:r>
      <w:r w:rsidRPr="00A77BFD">
        <w:rPr>
          <w:rFonts w:hint="cs"/>
          <w:b/>
          <w:bCs/>
          <w:cs/>
        </w:rPr>
        <w:t>ณ์</w:t>
      </w:r>
    </w:p>
    <w:p w14:paraId="39C7AA6C" w14:textId="77777777" w:rsidR="004F214E" w:rsidRPr="00A77BFD" w:rsidRDefault="004F214E" w:rsidP="007D2605">
      <w:pPr>
        <w:pStyle w:val="BodyText2"/>
        <w:ind w:left="4752"/>
        <w:rPr>
          <w:sz w:val="4"/>
          <w:szCs w:val="4"/>
          <w:cs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440"/>
        <w:gridCol w:w="270"/>
        <w:gridCol w:w="1260"/>
        <w:gridCol w:w="270"/>
        <w:gridCol w:w="1080"/>
        <w:gridCol w:w="270"/>
        <w:gridCol w:w="1710"/>
        <w:gridCol w:w="270"/>
        <w:gridCol w:w="990"/>
        <w:gridCol w:w="270"/>
        <w:gridCol w:w="990"/>
        <w:gridCol w:w="270"/>
        <w:gridCol w:w="990"/>
      </w:tblGrid>
      <w:tr w:rsidR="00C06C39" w:rsidRPr="00A77BFD" w14:paraId="11A05C65" w14:textId="77777777" w:rsidTr="00277795">
        <w:trPr>
          <w:tblHeader/>
        </w:trPr>
        <w:tc>
          <w:tcPr>
            <w:tcW w:w="4140" w:type="dxa"/>
            <w:shd w:val="clear" w:color="auto" w:fill="auto"/>
          </w:tcPr>
          <w:p w14:paraId="26988010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080" w:type="dxa"/>
            <w:gridSpan w:val="13"/>
            <w:shd w:val="clear" w:color="auto" w:fill="auto"/>
          </w:tcPr>
          <w:p w14:paraId="437599F6" w14:textId="5D2EF184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483"/>
              </w:tabs>
              <w:ind w:left="44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7795" w:rsidRPr="00A77BFD" w14:paraId="02BF0DEC" w14:textId="77777777" w:rsidTr="00277795">
        <w:trPr>
          <w:tblHeader/>
        </w:trPr>
        <w:tc>
          <w:tcPr>
            <w:tcW w:w="4140" w:type="dxa"/>
            <w:shd w:val="clear" w:color="auto" w:fill="auto"/>
          </w:tcPr>
          <w:p w14:paraId="500542FE" w14:textId="6D63C660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C1483D" w14:textId="0E75E926" w:rsidR="00867656" w:rsidRPr="00A77BFD" w:rsidRDefault="00D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</w:t>
            </w:r>
            <w:r w:rsidR="00277795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</w:t>
            </w:r>
            <w:r w:rsidR="00C06C39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="00961865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74E7DBDE" w14:textId="3054F17E" w:rsidR="00C06C39" w:rsidRPr="00A77BFD" w:rsidRDefault="0096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="00C06C39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7DEACC6E" w14:textId="6741BAE1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B190AC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738AA7" w14:textId="5FAB2E4A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="0079307A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E9B1A09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BAF78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ถังบรรจุแก๊ส</w:t>
            </w:r>
          </w:p>
          <w:p w14:paraId="3F429E4A" w14:textId="451BC3F2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และ</w:t>
            </w:r>
            <w:r w:rsidR="0079307A" w:rsidRPr="00A77BFD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อุปกรณ์แก๊ส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F609C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848FB9" w14:textId="26E63DAD" w:rsidR="00C06C39" w:rsidRPr="00A77BFD" w:rsidRDefault="004B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</w:t>
            </w:r>
            <w:r w:rsidR="00E05132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  <w:r w:rsidR="00AF093F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F093F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อุปกรณ์ </w:t>
            </w:r>
            <w:r w:rsidR="00C06C39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="007F0D09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06C39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</w:t>
            </w:r>
            <w:r w:rsidR="00AF093F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F0D09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06C39"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A6B39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0A9371" w14:textId="7F73FAA8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C7113F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ED6466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14D9C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7B2820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06C39" w:rsidRPr="00A77BFD" w14:paraId="600348A3" w14:textId="77777777" w:rsidTr="00277795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7685D658" w14:textId="77777777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bottom"/>
          </w:tcPr>
          <w:p w14:paraId="077CF658" w14:textId="2D419B4D" w:rsidR="00C06C39" w:rsidRPr="00A77BFD" w:rsidRDefault="00C06C39">
            <w:pPr>
              <w:pStyle w:val="acctfourfigures"/>
              <w:tabs>
                <w:tab w:val="clear" w:pos="765"/>
                <w:tab w:val="left" w:pos="4753"/>
              </w:tabs>
              <w:spacing w:line="240" w:lineRule="atLeast"/>
              <w:ind w:left="4752"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77B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77B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77795" w:rsidRPr="00A77BFD" w14:paraId="2E1E513C" w14:textId="77777777" w:rsidTr="00277795">
        <w:tc>
          <w:tcPr>
            <w:tcW w:w="4140" w:type="dxa"/>
            <w:shd w:val="clear" w:color="auto" w:fill="auto"/>
          </w:tcPr>
          <w:p w14:paraId="790677AB" w14:textId="25511839" w:rsidR="00C06C39" w:rsidRPr="00A77BF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9CEE4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F2A65E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E53E0F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8AC474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9F6B69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E869BE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2D8C9F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786723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19661C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6F0315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D61E56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569DB0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EC379E" w14:textId="77777777" w:rsidR="00C06C39" w:rsidRPr="00A77BFD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7795" w:rsidRPr="00A77BFD" w14:paraId="3B05C9B7" w14:textId="77777777" w:rsidTr="00277795">
        <w:tc>
          <w:tcPr>
            <w:tcW w:w="4140" w:type="dxa"/>
            <w:shd w:val="clear" w:color="auto" w:fill="auto"/>
          </w:tcPr>
          <w:p w14:paraId="3F6E8F3D" w14:textId="6BDBD560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9EC0F" w14:textId="6B95B7B6" w:rsidR="00704ECA" w:rsidRPr="00A77BFD" w:rsidRDefault="00704ECA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1A735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587917" w14:textId="69B5BA6D" w:rsidR="00704ECA" w:rsidRPr="00A77BFD" w:rsidRDefault="00704ECA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270" w:type="dxa"/>
          </w:tcPr>
          <w:p w14:paraId="312A433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618958" w14:textId="7BBDC46E" w:rsidR="00704ECA" w:rsidRPr="00A77BFD" w:rsidRDefault="00704ECA" w:rsidP="00704EC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ED22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32070D" w14:textId="3A25B230" w:rsidR="00704ECA" w:rsidRPr="00A77BFD" w:rsidRDefault="00704ECA" w:rsidP="0003708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55D7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2016C5" w14:textId="5331A996" w:rsidR="00704ECA" w:rsidRPr="00A77BFD" w:rsidRDefault="00704ECA" w:rsidP="009022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164A4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2D316E" w14:textId="3343CAA4" w:rsidR="00704ECA" w:rsidRPr="00A77BFD" w:rsidRDefault="00704ECA" w:rsidP="00DC088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CE316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4A78B6" w14:textId="4AC1C5AD" w:rsidR="00704ECA" w:rsidRPr="00A77BFD" w:rsidRDefault="00704ECA" w:rsidP="00DC08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740</w:t>
            </w:r>
          </w:p>
        </w:tc>
      </w:tr>
      <w:tr w:rsidR="00277795" w:rsidRPr="00A77BFD" w14:paraId="4808B9B4" w14:textId="77777777" w:rsidTr="00277795">
        <w:trPr>
          <w:trHeight w:val="87"/>
        </w:trPr>
        <w:tc>
          <w:tcPr>
            <w:tcW w:w="4140" w:type="dxa"/>
            <w:shd w:val="clear" w:color="auto" w:fill="auto"/>
          </w:tcPr>
          <w:p w14:paraId="10C446B9" w14:textId="2FA6149E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D9E7CB" w14:textId="06C95E5C" w:rsidR="00704ECA" w:rsidRPr="00A77BFD" w:rsidRDefault="00704ECA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3,111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E469D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07D624" w14:textId="7635A119" w:rsidR="00704ECA" w:rsidRPr="00A77BFD" w:rsidRDefault="00704ECA" w:rsidP="00D14492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AF0C8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7F7A25" w14:textId="02722656" w:rsidR="00704ECA" w:rsidRPr="00A77BFD" w:rsidRDefault="00704ECA" w:rsidP="00704EC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DA9A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E1EE5E" w14:textId="53E19079" w:rsidR="00704ECA" w:rsidRPr="00A77BFD" w:rsidRDefault="00704ECA" w:rsidP="0003708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49,791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82544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90B1A" w14:textId="61C05262" w:rsidR="00704ECA" w:rsidRPr="00A77BFD" w:rsidRDefault="00704ECA" w:rsidP="009022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6,206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BCB52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93F1C4" w14:textId="7DB41031" w:rsidR="00704ECA" w:rsidRPr="00A77BFD" w:rsidRDefault="00704ECA" w:rsidP="00DC088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AEB20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F0E833" w14:textId="73A2F468" w:rsidR="00704ECA" w:rsidRPr="00A77BFD" w:rsidRDefault="00704ECA" w:rsidP="00DC08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66,199</w:t>
            </w:r>
          </w:p>
        </w:tc>
      </w:tr>
      <w:tr w:rsidR="00277795" w:rsidRPr="00A77BFD" w14:paraId="7990D5ED" w14:textId="77777777" w:rsidTr="00277795">
        <w:tc>
          <w:tcPr>
            <w:tcW w:w="4140" w:type="dxa"/>
            <w:shd w:val="clear" w:color="auto" w:fill="auto"/>
          </w:tcPr>
          <w:p w14:paraId="19984775" w14:textId="4D87258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ได้มาจากการรวมธุรกิจ </w:t>
            </w:r>
            <w:r w:rsidRPr="00A77BFD">
              <w:rPr>
                <w:rFonts w:asciiTheme="majorBidi" w:hAnsiTheme="majorBidi"/>
                <w:i/>
                <w:iCs/>
                <w:spacing w:val="-6"/>
                <w:sz w:val="28"/>
                <w:szCs w:val="28"/>
                <w:cs/>
              </w:rPr>
              <w:t xml:space="preserve">(ดูหมายเหตุข้อ </w:t>
            </w:r>
            <w:r w:rsidRPr="00A77BF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A0BEE" w14:textId="54B78DAC" w:rsidR="00704ECA" w:rsidRPr="00A77BFD" w:rsidRDefault="00704ECA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16,320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A8545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B7A3BD" w14:textId="26A1FE1B" w:rsidR="00704ECA" w:rsidRPr="00A77BFD" w:rsidRDefault="00704ECA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270" w:type="dxa"/>
          </w:tcPr>
          <w:p w14:paraId="14113AE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0CFD43" w14:textId="2F9E0895" w:rsidR="00704ECA" w:rsidRPr="00A77BFD" w:rsidRDefault="00704ECA" w:rsidP="00704ECA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CFBA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72E5F46" w14:textId="10AD26F3" w:rsidR="00704ECA" w:rsidRPr="00A77BFD" w:rsidRDefault="00704ECA" w:rsidP="0003708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9F01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4BD51A" w14:textId="490AE32C" w:rsidR="00704ECA" w:rsidRPr="00A77BFD" w:rsidRDefault="00704ECA" w:rsidP="009022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4,095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B3C3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291F4" w14:textId="74386BDC" w:rsidR="00704ECA" w:rsidRPr="00A77BFD" w:rsidRDefault="00704ECA" w:rsidP="00DC088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6146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E9C0A8" w14:textId="338EC358" w:rsidR="00704ECA" w:rsidRPr="00A77BFD" w:rsidRDefault="00704ECA" w:rsidP="00DC08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21,480</w:t>
            </w:r>
          </w:p>
        </w:tc>
      </w:tr>
      <w:tr w:rsidR="00277795" w:rsidRPr="00A77BFD" w14:paraId="4023BBC8" w14:textId="77777777" w:rsidTr="00277795">
        <w:tc>
          <w:tcPr>
            <w:tcW w:w="4140" w:type="dxa"/>
            <w:shd w:val="clear" w:color="auto" w:fill="auto"/>
          </w:tcPr>
          <w:p w14:paraId="68184506" w14:textId="46FC2396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CE554" w14:textId="51EE069C" w:rsidR="00704ECA" w:rsidRPr="00A77BFD" w:rsidRDefault="00704ECA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(27,912)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67B72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A732C" w14:textId="338075B3" w:rsidR="00704ECA" w:rsidRPr="00A77BFD" w:rsidRDefault="00704ECA" w:rsidP="00BC182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18,611)</w:t>
            </w:r>
          </w:p>
        </w:tc>
        <w:tc>
          <w:tcPr>
            <w:tcW w:w="270" w:type="dxa"/>
            <w:vAlign w:val="bottom"/>
          </w:tcPr>
          <w:p w14:paraId="78F11FA5" w14:textId="389C52DF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57F3C7" w14:textId="35C5C1D9" w:rsidR="00704ECA" w:rsidRPr="00A77BFD" w:rsidRDefault="00704ECA" w:rsidP="00BC182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FF66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AB56" w14:textId="78F0D702" w:rsidR="00704ECA" w:rsidRPr="00A77BFD" w:rsidRDefault="00704ECA" w:rsidP="0003708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(8,328)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2BFC2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35430" w14:textId="2A342219" w:rsidR="00704ECA" w:rsidRPr="00A77BFD" w:rsidRDefault="00704ECA" w:rsidP="009022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(3,485)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17FB2" w14:textId="092D89A9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835D" w14:textId="2D0CE656" w:rsidR="00704ECA" w:rsidRPr="00A77BFD" w:rsidRDefault="00704ECA" w:rsidP="00DC088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86D5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9855E4" w14:textId="1A0A4149" w:rsidR="00704ECA" w:rsidRPr="00A77BFD" w:rsidRDefault="00704ECA" w:rsidP="00DC08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(58,336)</w:t>
            </w:r>
          </w:p>
        </w:tc>
      </w:tr>
      <w:tr w:rsidR="00277795" w:rsidRPr="00A77BFD" w14:paraId="33522B27" w14:textId="77777777" w:rsidTr="00277795">
        <w:tc>
          <w:tcPr>
            <w:tcW w:w="4140" w:type="dxa"/>
            <w:shd w:val="clear" w:color="auto" w:fill="auto"/>
          </w:tcPr>
          <w:p w14:paraId="51451AC4" w14:textId="16774738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A77BF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35E7CB16" w14:textId="78F3DD92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6E642" w14:textId="205CCB83" w:rsidR="00704ECA" w:rsidRPr="00A77BFD" w:rsidRDefault="00704ECA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C2E9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B4550A" w14:textId="2B5C43F1" w:rsidR="00704ECA" w:rsidRPr="00A77BFD" w:rsidRDefault="00704ECA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170,508</w:t>
            </w:r>
          </w:p>
        </w:tc>
        <w:tc>
          <w:tcPr>
            <w:tcW w:w="270" w:type="dxa"/>
          </w:tcPr>
          <w:p w14:paraId="092F0F9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76CF9A" w14:textId="5C4CDBEF" w:rsidR="00704ECA" w:rsidRPr="00A77BFD" w:rsidRDefault="00704ECA" w:rsidP="00704EC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07316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FFB40E" w14:textId="20C9A90E" w:rsidR="00704ECA" w:rsidRPr="00A77BFD" w:rsidRDefault="00704ECA" w:rsidP="0003708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B634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0CF56F" w14:textId="115AF467" w:rsidR="00704ECA" w:rsidRPr="00A77BFD" w:rsidRDefault="00704ECA" w:rsidP="009022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168,307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07E3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66C41E" w14:textId="695EDCFF" w:rsidR="00704ECA" w:rsidRPr="00A77BFD" w:rsidRDefault="00704ECA" w:rsidP="00DC088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E9F52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B2E042" w14:textId="46AA3C47" w:rsidR="00704ECA" w:rsidRPr="00A77BFD" w:rsidRDefault="00704ECA" w:rsidP="00DC08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1,180,083</w:t>
            </w:r>
          </w:p>
        </w:tc>
      </w:tr>
      <w:tr w:rsidR="00277795" w:rsidRPr="00A77BFD" w14:paraId="6F66129D" w14:textId="77777777" w:rsidTr="00277795">
        <w:tc>
          <w:tcPr>
            <w:tcW w:w="4140" w:type="dxa"/>
          </w:tcPr>
          <w:p w14:paraId="724E5593" w14:textId="7777777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5E382" w14:textId="28748471" w:rsidR="00704ECA" w:rsidRPr="00A77BFD" w:rsidRDefault="00CF6EE2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8,653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5DCD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D65CE0" w14:textId="0AE42EC4" w:rsidR="00704ECA" w:rsidRPr="00A77BFD" w:rsidRDefault="009B74E3" w:rsidP="001A561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7,544</w:t>
            </w:r>
          </w:p>
        </w:tc>
        <w:tc>
          <w:tcPr>
            <w:tcW w:w="270" w:type="dxa"/>
          </w:tcPr>
          <w:p w14:paraId="48B5FAB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60AD5B" w14:textId="6EE2C1A2" w:rsidR="00704ECA" w:rsidRPr="00A77BFD" w:rsidRDefault="009B74E3" w:rsidP="00704ECA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7323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37EE7C9" w14:textId="585A4680" w:rsidR="00704ECA" w:rsidRPr="00A77BFD" w:rsidRDefault="009B74E3" w:rsidP="0003708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70,444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EE8A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03852" w14:textId="23B4A11D" w:rsidR="00704ECA" w:rsidRPr="00A77BFD" w:rsidRDefault="009B74E3" w:rsidP="009022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23,219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D599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639BDF" w14:textId="1CF80831" w:rsidR="00704ECA" w:rsidRPr="00A77BFD" w:rsidRDefault="009B74E3" w:rsidP="00DC088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FB0E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331B1" w14:textId="3B109DE2" w:rsidR="00704ECA" w:rsidRPr="00A77BFD" w:rsidRDefault="009B74E3" w:rsidP="00DC08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115,116</w:t>
            </w:r>
          </w:p>
        </w:tc>
      </w:tr>
      <w:tr w:rsidR="00277795" w:rsidRPr="00A77BFD" w14:paraId="1D6D261F" w14:textId="77777777" w:rsidTr="00277795">
        <w:tc>
          <w:tcPr>
            <w:tcW w:w="4140" w:type="dxa"/>
          </w:tcPr>
          <w:p w14:paraId="2B0DBB3A" w14:textId="71516B0B" w:rsidR="007C69BC" w:rsidRPr="00A77BFD" w:rsidRDefault="00867656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46CB9" w14:textId="5918E00E" w:rsidR="007C69BC" w:rsidRPr="00A77BFD" w:rsidRDefault="00DE5176" w:rsidP="006C489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BC815" w14:textId="77777777" w:rsidR="007C69BC" w:rsidRPr="00A77BFD" w:rsidRDefault="007C69BC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177D10" w14:textId="4E0748EA" w:rsidR="007C69BC" w:rsidRPr="00A77BFD" w:rsidRDefault="00DE5176" w:rsidP="001A561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11,531</w:t>
            </w:r>
          </w:p>
        </w:tc>
        <w:tc>
          <w:tcPr>
            <w:tcW w:w="270" w:type="dxa"/>
          </w:tcPr>
          <w:p w14:paraId="64258176" w14:textId="77777777" w:rsidR="007C69BC" w:rsidRPr="00A77BFD" w:rsidRDefault="007C69BC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E483FB" w14:textId="08850956" w:rsidR="007C69BC" w:rsidRPr="00A77BFD" w:rsidRDefault="00DE5176" w:rsidP="00704ECA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7EE2E" w14:textId="77777777" w:rsidR="007C69BC" w:rsidRPr="00A77BFD" w:rsidRDefault="007C69BC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F6924D0" w14:textId="72C3D0ED" w:rsidR="007C69BC" w:rsidRPr="00A77BFD" w:rsidRDefault="00DE5176" w:rsidP="007A641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6320E" w14:textId="77777777" w:rsidR="007C69BC" w:rsidRPr="00A77BFD" w:rsidRDefault="007C69BC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AB0B8A" w14:textId="5D330623" w:rsidR="007C69BC" w:rsidRPr="00A77BFD" w:rsidRDefault="00DE5176" w:rsidP="007A641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E69FC6" w14:textId="77777777" w:rsidR="007C69BC" w:rsidRPr="00A77BFD" w:rsidRDefault="007C69BC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C4552" w14:textId="263B0A47" w:rsidR="007C69BC" w:rsidRPr="00A77BFD" w:rsidRDefault="00DE5176" w:rsidP="00DC088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(11,531)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C4530" w14:textId="77777777" w:rsidR="007C69BC" w:rsidRPr="00A77BFD" w:rsidRDefault="007C69BC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071995" w14:textId="42060EEC" w:rsidR="007C69BC" w:rsidRPr="00A77BFD" w:rsidRDefault="00DE5176" w:rsidP="00D8540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7795" w:rsidRPr="00A77BFD" w14:paraId="15EF96C0" w14:textId="77777777" w:rsidTr="00277795">
        <w:trPr>
          <w:trHeight w:val="87"/>
        </w:trPr>
        <w:tc>
          <w:tcPr>
            <w:tcW w:w="4140" w:type="dxa"/>
            <w:shd w:val="clear" w:color="auto" w:fill="auto"/>
          </w:tcPr>
          <w:p w14:paraId="2B29FA64" w14:textId="48E516CA" w:rsidR="00704ECA" w:rsidRPr="00A77BFD" w:rsidRDefault="003D18F7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7876D" w14:textId="10414E50" w:rsidR="00704ECA" w:rsidRPr="00A77BFD" w:rsidRDefault="00DE5176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453" w:rsidRPr="00A77BFD">
              <w:rPr>
                <w:rFonts w:asciiTheme="majorBidi" w:hAnsiTheme="majorBidi" w:cstheme="majorBidi"/>
                <w:sz w:val="28"/>
                <w:szCs w:val="28"/>
              </w:rPr>
              <w:t>30,972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323C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D1936B" w14:textId="34661813" w:rsidR="00704ECA" w:rsidRPr="00A77BFD" w:rsidRDefault="00DE5176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453" w:rsidRPr="00A77BFD">
              <w:rPr>
                <w:rFonts w:asciiTheme="majorBidi" w:hAnsiTheme="majorBidi" w:cstheme="majorBidi"/>
                <w:sz w:val="28"/>
                <w:szCs w:val="28"/>
              </w:rPr>
              <w:t>25,759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1133D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FE428D" w14:textId="4BB64F8B" w:rsidR="00704ECA" w:rsidRPr="00A77BFD" w:rsidRDefault="00DE5176" w:rsidP="001A561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453" w:rsidRPr="00A77BFD">
              <w:rPr>
                <w:rFonts w:asciiTheme="majorBidi" w:hAnsiTheme="majorBidi" w:cstheme="majorBidi"/>
                <w:sz w:val="28"/>
                <w:szCs w:val="28"/>
              </w:rPr>
              <w:t>58,849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C02B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1060F2" w14:textId="2C165BA4" w:rsidR="00704ECA" w:rsidRPr="00A77BFD" w:rsidRDefault="00DE5176" w:rsidP="0003708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453" w:rsidRPr="00A77BFD">
              <w:rPr>
                <w:rFonts w:asciiTheme="majorBidi" w:hAnsiTheme="majorBidi" w:cstheme="majorBidi"/>
                <w:sz w:val="28"/>
                <w:szCs w:val="28"/>
              </w:rPr>
              <w:t>10,288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40E8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E9548" w14:textId="36D1DECF" w:rsidR="00704ECA" w:rsidRPr="00A77BFD" w:rsidRDefault="00D62DCF" w:rsidP="009022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(10,476)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1BA35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514EEE" w14:textId="2C5D7E12" w:rsidR="00704ECA" w:rsidRPr="00A77BFD" w:rsidRDefault="00D62DCF" w:rsidP="00D8540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4DEBD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5D2F62" w14:textId="70C67BBD" w:rsidR="00704ECA" w:rsidRPr="00A77BFD" w:rsidRDefault="00230453" w:rsidP="00DC08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(136,344)</w:t>
            </w:r>
          </w:p>
        </w:tc>
      </w:tr>
      <w:tr w:rsidR="00277795" w:rsidRPr="00A77BFD" w14:paraId="1ABB2A8E" w14:textId="77777777" w:rsidTr="00277795">
        <w:tc>
          <w:tcPr>
            <w:tcW w:w="4140" w:type="dxa"/>
          </w:tcPr>
          <w:p w14:paraId="422F1A3B" w14:textId="77777777" w:rsidR="004E44FD" w:rsidRPr="00A77BFD" w:rsidRDefault="00277795" w:rsidP="0027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ตัดรายการจากการสูญเสียการควบคุมในบริษัทย่อย</w:t>
            </w:r>
            <w:r w:rsidR="004E44FD" w:rsidRPr="00A77B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</w:p>
          <w:p w14:paraId="672935B5" w14:textId="22E4DEE5" w:rsidR="00704ECA" w:rsidRPr="00A77BFD" w:rsidRDefault="004E44FD" w:rsidP="0027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77BFD">
              <w:rPr>
                <w:rFonts w:asciiTheme="majorBidi" w:hAnsiTheme="majorBidi"/>
                <w:i/>
                <w:iCs/>
                <w:spacing w:val="-6"/>
                <w:sz w:val="28"/>
                <w:szCs w:val="28"/>
                <w:cs/>
              </w:rPr>
              <w:t xml:space="preserve">(ดูหมายเหตุข้อ </w:t>
            </w:r>
            <w:r w:rsidRPr="00A77BF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E5498" w14:textId="4649B0B0" w:rsidR="00704ECA" w:rsidRPr="00A77BFD" w:rsidRDefault="00D62DCF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(16,320)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01E0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C4E47" w14:textId="6E0ADDD0" w:rsidR="00704ECA" w:rsidRPr="00A77BFD" w:rsidRDefault="00D62DCF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72AE" w:rsidRPr="00A77BFD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6A3D6E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7939D5" w14:textId="474C5D3C" w:rsidR="00704ECA" w:rsidRPr="00A77BFD" w:rsidRDefault="00D62DCF" w:rsidP="00704ECA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C8442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AB6B0" w14:textId="31EC6F12" w:rsidR="00704ECA" w:rsidRPr="00A77BFD" w:rsidRDefault="00D62DCF" w:rsidP="0003708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4972AE" w:rsidRPr="00A77BFD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F483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159DD" w14:textId="566DDEC7" w:rsidR="00704ECA" w:rsidRPr="00A77BFD" w:rsidRDefault="00D62DCF" w:rsidP="00DC08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72AE" w:rsidRPr="00A77BFD">
              <w:rPr>
                <w:rFonts w:asciiTheme="majorBidi" w:hAnsiTheme="majorBidi" w:cstheme="majorBidi"/>
                <w:sz w:val="28"/>
                <w:szCs w:val="28"/>
              </w:rPr>
              <w:t>4,121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159D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14050" w14:textId="688EB86C" w:rsidR="00704ECA" w:rsidRPr="00A77BFD" w:rsidRDefault="00D62DCF" w:rsidP="00D8540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D0C6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1FFB2" w14:textId="50085EF2" w:rsidR="00704ECA" w:rsidRPr="00A77BFD" w:rsidRDefault="00D62DCF" w:rsidP="00DC08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972AE"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23,512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77795" w:rsidRPr="00A77BFD" w14:paraId="5BD9C486" w14:textId="77777777" w:rsidTr="00277795">
        <w:tc>
          <w:tcPr>
            <w:tcW w:w="4140" w:type="dxa"/>
            <w:shd w:val="clear" w:color="auto" w:fill="auto"/>
          </w:tcPr>
          <w:p w14:paraId="1C40D64E" w14:textId="0E9D60A9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A1D2A" w14:textId="07A39BBF" w:rsidR="00704ECA" w:rsidRPr="00A77BFD" w:rsidRDefault="00D62DCF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DC24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203F8" w14:textId="6C2F3DE8" w:rsidR="00704ECA" w:rsidRPr="00A77BFD" w:rsidRDefault="00D62DCF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4B094E"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2,960</w:t>
            </w:r>
          </w:p>
        </w:tc>
        <w:tc>
          <w:tcPr>
            <w:tcW w:w="270" w:type="dxa"/>
          </w:tcPr>
          <w:p w14:paraId="0A9EF81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070A3" w14:textId="0DA4431F" w:rsidR="00704ECA" w:rsidRPr="00A77BFD" w:rsidRDefault="00CE4B61" w:rsidP="008D65B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0DCE5F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2CBFB" w14:textId="6B66DEDF" w:rsidR="00704ECA" w:rsidRPr="00A77BFD" w:rsidRDefault="00CE4B61" w:rsidP="0003708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513,</w:t>
            </w:r>
            <w:r w:rsidR="00DE6A82"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8423D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1E0C6" w14:textId="6480F8EF" w:rsidR="00704ECA" w:rsidRPr="00A77BFD" w:rsidRDefault="00DE6A82" w:rsidP="00DC08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176,929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8D1C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421C3" w14:textId="56264492" w:rsidR="00704ECA" w:rsidRPr="00A77BFD" w:rsidRDefault="00CE4B61" w:rsidP="00DC088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0110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A158D" w14:textId="42DAE6A1" w:rsidR="00704ECA" w:rsidRPr="00A77BFD" w:rsidRDefault="00CE4B61" w:rsidP="00DC08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</w:t>
            </w:r>
            <w:r w:rsidR="00DE6A82"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35,343</w:t>
            </w:r>
          </w:p>
        </w:tc>
      </w:tr>
      <w:tr w:rsidR="00277795" w:rsidRPr="00A77BFD" w14:paraId="0905F4F4" w14:textId="77777777" w:rsidTr="00277795">
        <w:tc>
          <w:tcPr>
            <w:tcW w:w="4140" w:type="dxa"/>
            <w:shd w:val="clear" w:color="auto" w:fill="auto"/>
          </w:tcPr>
          <w:p w14:paraId="2FE8528D" w14:textId="77777777" w:rsidR="00230453" w:rsidRPr="00A77BFD" w:rsidRDefault="00230453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609CBAD" w14:textId="2E9F4A0B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7804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18BE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41ABE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DC97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D5B0D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ED27AF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180B50" w14:textId="77777777" w:rsidR="00704ECA" w:rsidRPr="00A77BFD" w:rsidRDefault="00704ECA" w:rsidP="00037082">
            <w:pPr>
              <w:pStyle w:val="acctfourfigures"/>
              <w:tabs>
                <w:tab w:val="clear" w:pos="765"/>
                <w:tab w:val="decimal" w:pos="970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76D26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71B6A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9996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FE27B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4716B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3E2B0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7795" w:rsidRPr="00A77BFD" w14:paraId="6D023F52" w14:textId="77777777" w:rsidTr="00277795">
        <w:tc>
          <w:tcPr>
            <w:tcW w:w="4140" w:type="dxa"/>
            <w:shd w:val="clear" w:color="auto" w:fill="auto"/>
          </w:tcPr>
          <w:p w14:paraId="4492F1B5" w14:textId="6B82A7A5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F8804" w14:textId="0E666838" w:rsidR="00704ECA" w:rsidRPr="00A77BFD" w:rsidRDefault="00704ECA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1E47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4E24" w14:textId="15C83D72" w:rsidR="00704ECA" w:rsidRPr="00A77BFD" w:rsidRDefault="00704ECA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6AD3906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5854CD" w14:textId="3DE9F5A3" w:rsidR="00704ECA" w:rsidRPr="00A77BFD" w:rsidRDefault="00704ECA" w:rsidP="00704EC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BA271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7AAFC4" w14:textId="53814308" w:rsidR="00704ECA" w:rsidRPr="00A77BFD" w:rsidRDefault="00704ECA" w:rsidP="006B1A97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5C93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F45896" w14:textId="20F57B6D" w:rsidR="00704ECA" w:rsidRPr="00A77BFD" w:rsidRDefault="00704ECA" w:rsidP="00E74C9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114,655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728A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DFE81B" w14:textId="048CBF32" w:rsidR="00704ECA" w:rsidRPr="00A77BFD" w:rsidRDefault="00704ECA" w:rsidP="006B1A9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858A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CE00D2" w14:textId="268F964A" w:rsidR="00704ECA" w:rsidRPr="00A77BFD" w:rsidRDefault="00704ECA" w:rsidP="007D2B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440,034</w:t>
            </w:r>
          </w:p>
        </w:tc>
      </w:tr>
      <w:tr w:rsidR="00277795" w:rsidRPr="00A77BFD" w14:paraId="7D3BA027" w14:textId="77777777" w:rsidTr="00277795">
        <w:tc>
          <w:tcPr>
            <w:tcW w:w="4140" w:type="dxa"/>
            <w:shd w:val="clear" w:color="auto" w:fill="auto"/>
          </w:tcPr>
          <w:p w14:paraId="0A440E20" w14:textId="6466A616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E934D" w14:textId="6D856667" w:rsidR="00704ECA" w:rsidRPr="00A77BFD" w:rsidRDefault="00704ECA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5DB3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77E30F" w14:textId="53F92AAA" w:rsidR="00704ECA" w:rsidRPr="00A77BFD" w:rsidRDefault="00704ECA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9,405</w:t>
            </w:r>
          </w:p>
        </w:tc>
        <w:tc>
          <w:tcPr>
            <w:tcW w:w="270" w:type="dxa"/>
          </w:tcPr>
          <w:p w14:paraId="374EAFF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C221D9" w14:textId="347F9B5E" w:rsidR="00704ECA" w:rsidRPr="00A77BFD" w:rsidRDefault="00704ECA" w:rsidP="00704EC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3,136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970B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38662D1" w14:textId="05E8346D" w:rsidR="00704ECA" w:rsidRPr="00A77BFD" w:rsidRDefault="00704ECA" w:rsidP="006B1A97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68,449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9BE32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526EF0" w14:textId="7CD05221" w:rsidR="00704ECA" w:rsidRPr="00A77BFD" w:rsidRDefault="00704ECA" w:rsidP="00E74C9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15,025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6C0E2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D273D2" w14:textId="5EEBB90B" w:rsidR="00704ECA" w:rsidRPr="00A77BFD" w:rsidRDefault="00704ECA" w:rsidP="006B1A9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2115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4FE61B" w14:textId="1B09A469" w:rsidR="00704ECA" w:rsidRPr="00A77BFD" w:rsidRDefault="00704ECA" w:rsidP="007D2B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98,480</w:t>
            </w:r>
          </w:p>
        </w:tc>
      </w:tr>
      <w:tr w:rsidR="00277795" w:rsidRPr="00A77BFD" w14:paraId="73F5BC2D" w14:textId="77777777" w:rsidTr="00277795">
        <w:tc>
          <w:tcPr>
            <w:tcW w:w="4140" w:type="dxa"/>
            <w:shd w:val="clear" w:color="auto" w:fill="auto"/>
          </w:tcPr>
          <w:p w14:paraId="6E1C12BB" w14:textId="4E830EF8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จำหน่าย</w:t>
            </w:r>
            <w:r w:rsidRPr="00A77BFD">
              <w:rPr>
                <w:rFonts w:asciiTheme="majorBidi" w:hAnsiTheme="majorBidi"/>
                <w:sz w:val="28"/>
                <w:szCs w:val="28"/>
              </w:rPr>
              <w:t>/</w:t>
            </w: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78559" w14:textId="5BF507AA" w:rsidR="00704ECA" w:rsidRPr="00A77BFD" w:rsidRDefault="00704ECA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3731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2DEF9" w14:textId="6233F573" w:rsidR="00704ECA" w:rsidRPr="00A77BFD" w:rsidRDefault="00704ECA" w:rsidP="00BC182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,955)</w:t>
            </w:r>
          </w:p>
        </w:tc>
        <w:tc>
          <w:tcPr>
            <w:tcW w:w="270" w:type="dxa"/>
            <w:vAlign w:val="bottom"/>
          </w:tcPr>
          <w:p w14:paraId="2120B0F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323B56" w14:textId="591EAA95" w:rsidR="00704ECA" w:rsidRPr="00A77BFD" w:rsidRDefault="00704ECA" w:rsidP="00BC1822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B4E3F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5B866" w14:textId="762628CB" w:rsidR="00704ECA" w:rsidRPr="00A77BFD" w:rsidRDefault="00704ECA" w:rsidP="006B1A97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(7,201)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0286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9C683" w14:textId="75A1447E" w:rsidR="00704ECA" w:rsidRPr="00A77BFD" w:rsidRDefault="00704ECA" w:rsidP="00E74C9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(3,397)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16F0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E08EF" w14:textId="46CD9DEB" w:rsidR="00704ECA" w:rsidRPr="00A77BFD" w:rsidRDefault="00704ECA" w:rsidP="006B1A9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9900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7B9F4" w14:textId="4EB7F10D" w:rsidR="00704ECA" w:rsidRPr="00A77BFD" w:rsidRDefault="00704ECA" w:rsidP="007D2B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(25,393)</w:t>
            </w:r>
          </w:p>
        </w:tc>
      </w:tr>
      <w:tr w:rsidR="00277795" w:rsidRPr="00A77BFD" w14:paraId="591F5FE0" w14:textId="77777777" w:rsidTr="00277795">
        <w:tc>
          <w:tcPr>
            <w:tcW w:w="4140" w:type="dxa"/>
            <w:shd w:val="clear" w:color="auto" w:fill="auto"/>
          </w:tcPr>
          <w:p w14:paraId="5F435825" w14:textId="0D34CEB4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67B2" w14:textId="3DEA7A8D" w:rsidR="00704ECA" w:rsidRPr="00A77BFD" w:rsidRDefault="00704ECA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BF2D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07136" w14:textId="33D8620D" w:rsidR="00704ECA" w:rsidRPr="00A77BFD" w:rsidRDefault="00704ECA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56,618</w:t>
            </w:r>
          </w:p>
        </w:tc>
        <w:tc>
          <w:tcPr>
            <w:tcW w:w="270" w:type="dxa"/>
          </w:tcPr>
          <w:p w14:paraId="3FD3DA3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665EC5" w14:textId="0D494E42" w:rsidR="00704ECA" w:rsidRPr="00A77BFD" w:rsidRDefault="00704ECA" w:rsidP="00704EC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E84A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3F9BF" w14:textId="08707875" w:rsidR="00704ECA" w:rsidRPr="00A77BFD" w:rsidRDefault="00704ECA" w:rsidP="006B1A97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280,367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0F0A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BF49A" w14:textId="71D54A15" w:rsidR="00704ECA" w:rsidRPr="00A77BFD" w:rsidRDefault="00704ECA" w:rsidP="00E74C9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3A6E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744B0" w14:textId="1E87E8F7" w:rsidR="00704ECA" w:rsidRPr="00A77BFD" w:rsidRDefault="00704ECA" w:rsidP="006B1A9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2DA1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4BEFB" w14:textId="7E1B1AC4" w:rsidR="00704ECA" w:rsidRPr="00A77BFD" w:rsidRDefault="00704ECA" w:rsidP="007D2B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513,121</w:t>
            </w:r>
          </w:p>
        </w:tc>
      </w:tr>
      <w:tr w:rsidR="00277795" w:rsidRPr="00A77BFD" w14:paraId="650D85B4" w14:textId="77777777" w:rsidTr="00277795">
        <w:tc>
          <w:tcPr>
            <w:tcW w:w="4140" w:type="dxa"/>
            <w:shd w:val="clear" w:color="auto" w:fill="auto"/>
          </w:tcPr>
          <w:p w14:paraId="1AA7E012" w14:textId="7777777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BD7EC" w14:textId="2254AD8A" w:rsidR="00704ECA" w:rsidRPr="00A77BFD" w:rsidRDefault="00084D1B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75A37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3CD5E2" w14:textId="62FCC870" w:rsidR="00704ECA" w:rsidRPr="00A77BFD" w:rsidRDefault="00084D1B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9,184</w:t>
            </w:r>
          </w:p>
        </w:tc>
        <w:tc>
          <w:tcPr>
            <w:tcW w:w="270" w:type="dxa"/>
          </w:tcPr>
          <w:p w14:paraId="0CE61A25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85A527" w14:textId="5E8D13B8" w:rsidR="00704ECA" w:rsidRPr="00A77BFD" w:rsidRDefault="00084D1B" w:rsidP="00704EC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1,604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DAD5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9003A0" w14:textId="396B4606" w:rsidR="00704ECA" w:rsidRPr="00A77BFD" w:rsidRDefault="00084D1B" w:rsidP="006B1A97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E23392"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7F83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AA083" w14:textId="30C68C0D" w:rsidR="00704ECA" w:rsidRPr="00A77BFD" w:rsidRDefault="00084D1B" w:rsidP="00E74C9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16,817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C9A75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9E3E51" w14:textId="4BF79694" w:rsidR="00704ECA" w:rsidRPr="00A77BFD" w:rsidRDefault="00084D1B" w:rsidP="006B1A9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96BA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4221D" w14:textId="636A24E0" w:rsidR="00704ECA" w:rsidRPr="00A77BFD" w:rsidRDefault="00084D1B" w:rsidP="007D2B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23392" w:rsidRPr="00A77BFD">
              <w:rPr>
                <w:rFonts w:asciiTheme="majorBidi" w:hAnsiTheme="majorBidi" w:cstheme="majorBidi"/>
                <w:sz w:val="28"/>
                <w:szCs w:val="28"/>
              </w:rPr>
              <w:t>8,839</w:t>
            </w:r>
          </w:p>
        </w:tc>
      </w:tr>
      <w:tr w:rsidR="00084D1B" w:rsidRPr="00A77BFD" w14:paraId="604974BF" w14:textId="77777777" w:rsidTr="00277795">
        <w:tc>
          <w:tcPr>
            <w:tcW w:w="4140" w:type="dxa"/>
            <w:shd w:val="clear" w:color="auto" w:fill="auto"/>
          </w:tcPr>
          <w:p w14:paraId="57425A2D" w14:textId="14E845DB" w:rsidR="00084D1B" w:rsidRPr="00A77BFD" w:rsidRDefault="00084D1B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จำหน่าย</w:t>
            </w:r>
            <w:r w:rsidRPr="00A77BFD">
              <w:rPr>
                <w:rFonts w:asciiTheme="majorBidi" w:hAnsiTheme="majorBidi"/>
                <w:sz w:val="28"/>
                <w:szCs w:val="28"/>
              </w:rPr>
              <w:t>/</w:t>
            </w: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A4C23" w14:textId="2C5040FE" w:rsidR="00084D1B" w:rsidRPr="00A77BFD" w:rsidRDefault="00084D1B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7A1BE" w14:textId="77777777" w:rsidR="00084D1B" w:rsidRPr="00A77BFD" w:rsidRDefault="00084D1B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24FDB7" w14:textId="640659DC" w:rsidR="00084D1B" w:rsidRPr="00A77BFD" w:rsidRDefault="00084D1B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453" w:rsidRPr="00A77BFD">
              <w:rPr>
                <w:rFonts w:asciiTheme="majorBidi" w:hAnsiTheme="majorBidi" w:cstheme="majorBidi"/>
                <w:sz w:val="28"/>
                <w:szCs w:val="28"/>
              </w:rPr>
              <w:t>20,295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12653E2" w14:textId="77777777" w:rsidR="00084D1B" w:rsidRPr="00A77BFD" w:rsidRDefault="00084D1B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6CEF6D" w14:textId="62B234EC" w:rsidR="00084D1B" w:rsidRPr="00A77BFD" w:rsidRDefault="00084D1B" w:rsidP="00704EC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453" w:rsidRPr="00A77BFD">
              <w:rPr>
                <w:rFonts w:asciiTheme="majorBidi" w:hAnsiTheme="majorBidi" w:cstheme="majorBidi"/>
                <w:sz w:val="28"/>
                <w:szCs w:val="28"/>
              </w:rPr>
              <w:t>47,745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29F8C5" w14:textId="77777777" w:rsidR="00084D1B" w:rsidRPr="00A77BFD" w:rsidRDefault="00084D1B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39850B" w14:textId="69A52011" w:rsidR="00084D1B" w:rsidRPr="00A77BFD" w:rsidRDefault="00084D1B" w:rsidP="006B1A97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30453"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9,024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1CAFE" w14:textId="77777777" w:rsidR="00084D1B" w:rsidRPr="00A77BFD" w:rsidRDefault="00084D1B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C53D80" w14:textId="36EFE02E" w:rsidR="00084D1B" w:rsidRPr="00A77BFD" w:rsidRDefault="00084D1B" w:rsidP="00E74C9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(10,420)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53F6C" w14:textId="77777777" w:rsidR="00084D1B" w:rsidRPr="00A77BFD" w:rsidRDefault="00084D1B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EF0FF6" w14:textId="2B7812CA" w:rsidR="00084D1B" w:rsidRPr="00A77BFD" w:rsidRDefault="00084D1B" w:rsidP="006B1A9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448C6" w14:textId="77777777" w:rsidR="00084D1B" w:rsidRPr="00A77BFD" w:rsidRDefault="00084D1B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8D03C" w14:textId="7ECC2050" w:rsidR="00084D1B" w:rsidRPr="00A77BFD" w:rsidRDefault="00084D1B" w:rsidP="007D2B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453" w:rsidRPr="00A77BFD">
              <w:rPr>
                <w:rFonts w:asciiTheme="majorBidi" w:hAnsiTheme="majorBidi" w:cstheme="majorBidi"/>
                <w:sz w:val="28"/>
                <w:szCs w:val="28"/>
              </w:rPr>
              <w:t>88,601</w:t>
            </w:r>
            <w:r w:rsidRPr="00A77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84D1B" w:rsidRPr="00A77BFD" w14:paraId="68144CB7" w14:textId="77777777" w:rsidTr="00277795">
        <w:tc>
          <w:tcPr>
            <w:tcW w:w="4140" w:type="dxa"/>
            <w:shd w:val="clear" w:color="auto" w:fill="auto"/>
          </w:tcPr>
          <w:p w14:paraId="60144286" w14:textId="77777777" w:rsidR="004E44FD" w:rsidRPr="00A77BFD" w:rsidRDefault="004E44FD" w:rsidP="004E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ตัดรายการจากการสูญเสียการควบคุมในบริษัทย่อย   </w:t>
            </w:r>
          </w:p>
          <w:p w14:paraId="5C50B5A6" w14:textId="0448E6B9" w:rsidR="00084D1B" w:rsidRPr="00A77BFD" w:rsidRDefault="004E44FD" w:rsidP="004E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77BFD">
              <w:rPr>
                <w:rFonts w:asciiTheme="majorBidi" w:hAnsiTheme="majorBidi"/>
                <w:i/>
                <w:iCs/>
                <w:spacing w:val="-6"/>
                <w:sz w:val="28"/>
                <w:szCs w:val="28"/>
                <w:cs/>
              </w:rPr>
              <w:t xml:space="preserve">(ดูหมายเหตุข้อ </w:t>
            </w:r>
            <w:r w:rsidRPr="00A77BF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5870F" w14:textId="49A8FF6B" w:rsidR="00084D1B" w:rsidRPr="00A77BFD" w:rsidRDefault="00AA14B9" w:rsidP="00DA4B2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B178D" w14:textId="77777777" w:rsidR="00084D1B" w:rsidRPr="00A77BFD" w:rsidRDefault="00084D1B" w:rsidP="00084D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33528B" w14:textId="62CE875A" w:rsidR="00084D1B" w:rsidRPr="00A77BFD" w:rsidRDefault="00AA14B9" w:rsidP="00084D1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22073"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700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2F25B91" w14:textId="77777777" w:rsidR="00084D1B" w:rsidRPr="00A77BFD" w:rsidRDefault="00084D1B" w:rsidP="00084D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AF7E94" w14:textId="46DB8A72" w:rsidR="00084D1B" w:rsidRPr="00A77BFD" w:rsidRDefault="00AA14B9" w:rsidP="00DA4B2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7B063" w14:textId="77777777" w:rsidR="00084D1B" w:rsidRPr="00A77BFD" w:rsidRDefault="00084D1B" w:rsidP="00084D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7568E6C" w14:textId="282B71DF" w:rsidR="00084D1B" w:rsidRPr="00A77BFD" w:rsidRDefault="00AA14B9" w:rsidP="006B1A97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E4CD7"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148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29182" w14:textId="77777777" w:rsidR="00084D1B" w:rsidRPr="00A77BFD" w:rsidRDefault="00084D1B" w:rsidP="00084D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524FB" w14:textId="25BC3A40" w:rsidR="00084D1B" w:rsidRPr="00A77BFD" w:rsidRDefault="00AA14B9" w:rsidP="00E74C9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E4CD7"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1,985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89BA8" w14:textId="77777777" w:rsidR="00084D1B" w:rsidRPr="00A77BFD" w:rsidRDefault="00084D1B" w:rsidP="00084D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585A38" w14:textId="73DD7378" w:rsidR="00084D1B" w:rsidRPr="00A77BFD" w:rsidRDefault="00AA14B9" w:rsidP="006B1A9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9D62F" w14:textId="77777777" w:rsidR="00084D1B" w:rsidRPr="00A77BFD" w:rsidRDefault="00084D1B" w:rsidP="00084D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EA999F" w14:textId="4113729B" w:rsidR="00084D1B" w:rsidRPr="00A77BFD" w:rsidRDefault="00AA14B9" w:rsidP="007D2B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E4CD7"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2,833</w:t>
            </w: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77795" w:rsidRPr="00A77BFD" w14:paraId="51598153" w14:textId="77777777" w:rsidTr="00277795">
        <w:tc>
          <w:tcPr>
            <w:tcW w:w="4140" w:type="dxa"/>
            <w:shd w:val="clear" w:color="auto" w:fill="auto"/>
          </w:tcPr>
          <w:p w14:paraId="693CE7B2" w14:textId="15FDC860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1777F" w14:textId="71D25E83" w:rsidR="00704ECA" w:rsidRPr="00A77BFD" w:rsidRDefault="00AA14B9" w:rsidP="00F1492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2293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2FF6A" w14:textId="2220777B" w:rsidR="00704ECA" w:rsidRPr="00A77BFD" w:rsidRDefault="00012BD0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44,807</w:t>
            </w:r>
          </w:p>
        </w:tc>
        <w:tc>
          <w:tcPr>
            <w:tcW w:w="270" w:type="dxa"/>
          </w:tcPr>
          <w:p w14:paraId="7ADD4B5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02D89" w14:textId="4EE1FB96" w:rsidR="00704ECA" w:rsidRPr="00A77BFD" w:rsidRDefault="00AA14B9" w:rsidP="00DA4B2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FFAE0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3DA13" w14:textId="529474FC" w:rsidR="00704ECA" w:rsidRPr="00A77BFD" w:rsidRDefault="00012BD0" w:rsidP="006B1A97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338,139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1BFB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51E96" w14:textId="2458D671" w:rsidR="00704ECA" w:rsidRPr="00A77BFD" w:rsidRDefault="00012BD0" w:rsidP="00E74C9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3219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0B3B" w14:textId="2BEA38E8" w:rsidR="00704ECA" w:rsidRPr="00A77BFD" w:rsidRDefault="00AA14B9" w:rsidP="006B1A9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49AB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F6458" w14:textId="7F27804B" w:rsidR="00704ECA" w:rsidRPr="00A77BFD" w:rsidRDefault="00012BD0" w:rsidP="007D2B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520,526</w:t>
            </w:r>
          </w:p>
        </w:tc>
      </w:tr>
      <w:tr w:rsidR="00277795" w:rsidRPr="00A77BFD" w14:paraId="40CEC2B0" w14:textId="77777777" w:rsidTr="00277795">
        <w:tc>
          <w:tcPr>
            <w:tcW w:w="4140" w:type="dxa"/>
            <w:shd w:val="clear" w:color="auto" w:fill="auto"/>
          </w:tcPr>
          <w:p w14:paraId="1D13DA1E" w14:textId="7777777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2CA42F8" w14:textId="657D9040" w:rsidR="00230453" w:rsidRPr="00A77BFD" w:rsidRDefault="00230453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77DDB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81831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8F838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B6321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AC072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9B2D7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2D422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504E2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3028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152FD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D91E6D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7114D7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393C65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7795" w:rsidRPr="00A77BFD" w14:paraId="64D9C4EB" w14:textId="77777777" w:rsidTr="00277795">
        <w:tc>
          <w:tcPr>
            <w:tcW w:w="4140" w:type="dxa"/>
            <w:shd w:val="clear" w:color="auto" w:fill="auto"/>
          </w:tcPr>
          <w:p w14:paraId="75B34DA6" w14:textId="7777777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B6DA8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B602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D4F85D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48B7B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DB117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3F9A9F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1B826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659B0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A3D6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137A87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50778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05E12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9AE1E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7795" w:rsidRPr="00A77BFD" w14:paraId="13886747" w14:textId="77777777" w:rsidTr="00277795">
        <w:tc>
          <w:tcPr>
            <w:tcW w:w="4140" w:type="dxa"/>
            <w:shd w:val="clear" w:color="auto" w:fill="auto"/>
          </w:tcPr>
          <w:p w14:paraId="6A2F7BBB" w14:textId="7777777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AA6F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D489D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B86F05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87E6F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4448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B5F51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A884B7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C42BD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D18FA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8098E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77190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082172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7EE9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7795" w:rsidRPr="00A77BFD" w14:paraId="278FEDAE" w14:textId="77777777" w:rsidTr="00277795">
        <w:tc>
          <w:tcPr>
            <w:tcW w:w="4140" w:type="dxa"/>
            <w:shd w:val="clear" w:color="auto" w:fill="auto"/>
          </w:tcPr>
          <w:p w14:paraId="0910A3E1" w14:textId="7777777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BA80F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1B1F9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96C88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7CE7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97D6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ABE8A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081BA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A24E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07356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983E5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9CFAA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48D18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9B015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7795" w:rsidRPr="00A77BFD" w14:paraId="4A1F8C8A" w14:textId="77777777" w:rsidTr="00277795">
        <w:tc>
          <w:tcPr>
            <w:tcW w:w="4140" w:type="dxa"/>
            <w:shd w:val="clear" w:color="auto" w:fill="auto"/>
          </w:tcPr>
          <w:p w14:paraId="579DFC29" w14:textId="71AFAE72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DF8377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C34C8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5B271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F76D9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349B6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3A1B2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52F85A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260D4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D8924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70388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34AC2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BDB87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5AE567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7795" w:rsidRPr="00A77BFD" w14:paraId="54267B7F" w14:textId="77777777" w:rsidTr="00277795">
        <w:tc>
          <w:tcPr>
            <w:tcW w:w="4140" w:type="dxa"/>
            <w:shd w:val="clear" w:color="auto" w:fill="auto"/>
          </w:tcPr>
          <w:p w14:paraId="375F6818" w14:textId="7777777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93204" w14:textId="67583A77" w:rsidR="00704ECA" w:rsidRPr="00A77BFD" w:rsidRDefault="00704ECA" w:rsidP="000E09D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0A05D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C4F29E" w14:textId="296DEF19" w:rsidR="00704ECA" w:rsidRPr="00A77BFD" w:rsidRDefault="00704ECA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113,890</w:t>
            </w:r>
          </w:p>
        </w:tc>
        <w:tc>
          <w:tcPr>
            <w:tcW w:w="270" w:type="dxa"/>
          </w:tcPr>
          <w:p w14:paraId="769C614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4CBE60" w14:textId="1A8B9583" w:rsidR="00704ECA" w:rsidRPr="00A77BFD" w:rsidRDefault="00704ECA" w:rsidP="00704EC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12,708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0642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27E3E79" w14:textId="77F3717E" w:rsidR="00704ECA" w:rsidRPr="00A77BFD" w:rsidRDefault="00704ECA" w:rsidP="0019248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112,018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F84C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063B9C" w14:textId="5155E3BC" w:rsidR="00704ECA" w:rsidRPr="00A77BFD" w:rsidRDefault="00704ECA" w:rsidP="00704EC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13,364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299DA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92ACB3" w14:textId="670E91F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7,379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8010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4B631F" w14:textId="3502956F" w:rsidR="00704ECA" w:rsidRPr="00A77BFD" w:rsidRDefault="00704ECA" w:rsidP="00704E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569,347</w:t>
            </w:r>
          </w:p>
        </w:tc>
      </w:tr>
      <w:tr w:rsidR="00277795" w:rsidRPr="00A77BFD" w14:paraId="210A2649" w14:textId="77777777" w:rsidTr="00277795">
        <w:tc>
          <w:tcPr>
            <w:tcW w:w="4140" w:type="dxa"/>
            <w:shd w:val="clear" w:color="auto" w:fill="auto"/>
          </w:tcPr>
          <w:p w14:paraId="635C8BCE" w14:textId="3A891461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C416A" w14:textId="480B6DDA" w:rsidR="00704ECA" w:rsidRPr="00A77BFD" w:rsidRDefault="00704ECA" w:rsidP="000E09D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5,475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668B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BBC27D" w14:textId="79822A65" w:rsidR="00704ECA" w:rsidRPr="00A77BFD" w:rsidRDefault="00704ECA" w:rsidP="00704EC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213457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E1BBE8" w14:textId="11A15B9B" w:rsidR="00704ECA" w:rsidRPr="00A77BFD" w:rsidRDefault="00704ECA" w:rsidP="008A67B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2860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D0B9C38" w14:textId="764406F9" w:rsidR="00704ECA" w:rsidRPr="00A77BFD" w:rsidRDefault="00704ECA" w:rsidP="0019248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63,480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4F1A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6851D1" w14:textId="2ACC6B1B" w:rsidR="00704ECA" w:rsidRPr="00A77BFD" w:rsidRDefault="00704ECA" w:rsidP="00704EC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28,660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177BD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F6DACB" w14:textId="7F35ACF7" w:rsidR="00704ECA" w:rsidRPr="00A77BFD" w:rsidRDefault="00704ECA" w:rsidP="008A67B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488F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77692A" w14:textId="49398ED8" w:rsidR="00704ECA" w:rsidRPr="00A77BFD" w:rsidRDefault="00704ECA" w:rsidP="00704E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97,615</w:t>
            </w:r>
          </w:p>
        </w:tc>
      </w:tr>
      <w:tr w:rsidR="00277795" w:rsidRPr="00A77BFD" w14:paraId="292B22DA" w14:textId="77777777" w:rsidTr="00277795">
        <w:tc>
          <w:tcPr>
            <w:tcW w:w="4140" w:type="dxa"/>
            <w:shd w:val="clear" w:color="auto" w:fill="auto"/>
          </w:tcPr>
          <w:p w14:paraId="1D6B7093" w14:textId="7777777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A77C4" w14:textId="431B9F66" w:rsidR="00704ECA" w:rsidRPr="00A77BFD" w:rsidRDefault="00704ECA" w:rsidP="000E09D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315,463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1752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8B9BB" w14:textId="337B9B23" w:rsidR="00704ECA" w:rsidRPr="00A77BFD" w:rsidRDefault="00704ECA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113,890</w:t>
            </w:r>
          </w:p>
        </w:tc>
        <w:tc>
          <w:tcPr>
            <w:tcW w:w="270" w:type="dxa"/>
          </w:tcPr>
          <w:p w14:paraId="0959FCE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6CADB" w14:textId="4D427294" w:rsidR="00704ECA" w:rsidRPr="00A77BFD" w:rsidRDefault="00704ECA" w:rsidP="00704EC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11737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462C9" w14:textId="0272D183" w:rsidR="00704ECA" w:rsidRPr="00A77BFD" w:rsidRDefault="00704ECA" w:rsidP="0019248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175,498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E8FA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93927" w14:textId="252B53BE" w:rsidR="00704ECA" w:rsidRPr="00A77BFD" w:rsidRDefault="00704ECA" w:rsidP="00704EC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42,024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27E4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4812D" w14:textId="0A386D6E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C8B8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11DA6" w14:textId="52274342" w:rsidR="00704ECA" w:rsidRPr="00A77BFD" w:rsidRDefault="00704ECA" w:rsidP="00704E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666,962</w:t>
            </w:r>
          </w:p>
        </w:tc>
      </w:tr>
      <w:tr w:rsidR="00277795" w:rsidRPr="00A77BFD" w14:paraId="722B1AB0" w14:textId="77777777" w:rsidTr="00277795">
        <w:tc>
          <w:tcPr>
            <w:tcW w:w="4140" w:type="dxa"/>
            <w:shd w:val="clear" w:color="auto" w:fill="auto"/>
          </w:tcPr>
          <w:p w14:paraId="76E4CBDA" w14:textId="474C0FDF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6D4F0D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E6C1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052A9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407984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482848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225AF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08E3F1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D541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FD165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80DDC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C88C63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BE5FE5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1BB4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7795" w:rsidRPr="00A77BFD" w14:paraId="4143C17D" w14:textId="77777777" w:rsidTr="00277795">
        <w:tc>
          <w:tcPr>
            <w:tcW w:w="4140" w:type="dxa"/>
            <w:shd w:val="clear" w:color="auto" w:fill="auto"/>
          </w:tcPr>
          <w:p w14:paraId="7AABC819" w14:textId="7777777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285228" w14:textId="330E3AD1" w:rsidR="00704ECA" w:rsidRPr="00A77BFD" w:rsidRDefault="008A74EA" w:rsidP="000E09D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267,172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491B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B7C4E6" w14:textId="68B6A64C" w:rsidR="00704ECA" w:rsidRPr="00A77BFD" w:rsidRDefault="008A74EA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116,627</w:t>
            </w:r>
          </w:p>
        </w:tc>
        <w:tc>
          <w:tcPr>
            <w:tcW w:w="270" w:type="dxa"/>
          </w:tcPr>
          <w:p w14:paraId="180958BD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E1271" w14:textId="2D64CBCF" w:rsidR="00704ECA" w:rsidRPr="00A77BFD" w:rsidRDefault="008A74EA" w:rsidP="008A67B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6535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F2805B9" w14:textId="556F5F80" w:rsidR="00704ECA" w:rsidRPr="00A77BFD" w:rsidRDefault="008A74EA" w:rsidP="00DC2AC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0713B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B4E9A8" w14:textId="5728C648" w:rsidR="00704ECA" w:rsidRPr="00A77BFD" w:rsidRDefault="00EC71F6" w:rsidP="00704EC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26,547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4AA60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B8DE46" w14:textId="6DBC62DB" w:rsidR="00704ECA" w:rsidRPr="00A77BFD" w:rsidRDefault="00BA5BA1" w:rsidP="00704EC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1,104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3DC27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919667" w14:textId="1CEE7356" w:rsidR="00704ECA" w:rsidRPr="00A77BFD" w:rsidRDefault="00BA5BA1" w:rsidP="00704E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531,453</w:t>
            </w:r>
          </w:p>
        </w:tc>
      </w:tr>
      <w:tr w:rsidR="00277795" w:rsidRPr="00A77BFD" w14:paraId="463D9839" w14:textId="77777777" w:rsidTr="00277795">
        <w:tc>
          <w:tcPr>
            <w:tcW w:w="4140" w:type="dxa"/>
            <w:shd w:val="clear" w:color="auto" w:fill="auto"/>
          </w:tcPr>
          <w:p w14:paraId="5F62AA9B" w14:textId="08915F1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7E01C" w14:textId="532F66DB" w:rsidR="00704ECA" w:rsidRPr="00A77BFD" w:rsidRDefault="008A74EA" w:rsidP="000E09D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6,479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D904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B4C22A" w14:textId="6B6718D0" w:rsidR="00704ECA" w:rsidRPr="00A77BFD" w:rsidRDefault="008A74EA" w:rsidP="008A67B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  <w:tc>
          <w:tcPr>
            <w:tcW w:w="270" w:type="dxa"/>
          </w:tcPr>
          <w:p w14:paraId="7989C54F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6351CC" w14:textId="0EEB88D6" w:rsidR="00704ECA" w:rsidRPr="00A77BFD" w:rsidRDefault="008A74EA" w:rsidP="008A67B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5E0BE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9CBA680" w14:textId="3D63E379" w:rsidR="00704ECA" w:rsidRPr="00A77BFD" w:rsidRDefault="008A74EA" w:rsidP="00DC2AC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F4F4C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51E570" w14:textId="60CDCB53" w:rsidR="00704ECA" w:rsidRPr="00A77BFD" w:rsidRDefault="00BA5BA1" w:rsidP="00704EC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19,687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BB07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0D703D" w14:textId="6F2967A3" w:rsidR="00704ECA" w:rsidRPr="00A77BFD" w:rsidRDefault="00BA5BA1" w:rsidP="008A67B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7B80A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7C3657" w14:textId="42E4E666" w:rsidR="00704ECA" w:rsidRPr="00A77BFD" w:rsidRDefault="008A67B2" w:rsidP="00704E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</w:rPr>
              <w:t>83,364</w:t>
            </w:r>
          </w:p>
        </w:tc>
      </w:tr>
      <w:tr w:rsidR="00277795" w:rsidRPr="00A77BFD" w14:paraId="5369C6FA" w14:textId="77777777" w:rsidTr="00277795">
        <w:tc>
          <w:tcPr>
            <w:tcW w:w="4140" w:type="dxa"/>
            <w:shd w:val="clear" w:color="auto" w:fill="auto"/>
          </w:tcPr>
          <w:p w14:paraId="44059CC5" w14:textId="77777777" w:rsidR="00704ECA" w:rsidRPr="00A77BFD" w:rsidRDefault="00704ECA" w:rsidP="0070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C1825" w14:textId="7BF32D37" w:rsidR="00704ECA" w:rsidRPr="00A77BFD" w:rsidRDefault="008A74EA" w:rsidP="000E09D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7107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F9AF2" w14:textId="2683E7EA" w:rsidR="00704ECA" w:rsidRPr="00A77BFD" w:rsidRDefault="008A74EA" w:rsidP="00704EC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118,153</w:t>
            </w:r>
          </w:p>
        </w:tc>
        <w:tc>
          <w:tcPr>
            <w:tcW w:w="270" w:type="dxa"/>
          </w:tcPr>
          <w:p w14:paraId="7647F719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DF7B55" w14:textId="7CED3BE7" w:rsidR="00704ECA" w:rsidRPr="00A77BFD" w:rsidRDefault="008A74EA" w:rsidP="008A67B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B5275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71F88" w14:textId="1F6DE754" w:rsidR="00704ECA" w:rsidRPr="00A77BFD" w:rsidRDefault="00EC71F6" w:rsidP="00DC2AC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175,675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B173C2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29AA9" w14:textId="42C76D38" w:rsidR="00704ECA" w:rsidRPr="00A77BFD" w:rsidRDefault="00BA5BA1" w:rsidP="00704EC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E446A6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70E84" w14:textId="7A159743" w:rsidR="00704ECA" w:rsidRPr="00A77BFD" w:rsidRDefault="00DB5135" w:rsidP="003D70C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4D158" w14:textId="77777777" w:rsidR="00704ECA" w:rsidRPr="00A77BFD" w:rsidRDefault="00704ECA" w:rsidP="00704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FEC51" w14:textId="4B78DA40" w:rsidR="00704ECA" w:rsidRPr="00A77BFD" w:rsidRDefault="008A67B2" w:rsidP="00704E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614,817</w:t>
            </w:r>
          </w:p>
        </w:tc>
      </w:tr>
    </w:tbl>
    <w:p w14:paraId="3D7394EF" w14:textId="1625575D" w:rsidR="00F9085C" w:rsidRPr="00A77BFD" w:rsidRDefault="00F9085C" w:rsidP="007D2605">
      <w:pPr>
        <w:pStyle w:val="BodyText2"/>
        <w:ind w:left="540"/>
        <w:rPr>
          <w:b/>
          <w:bCs/>
          <w:sz w:val="16"/>
          <w:szCs w:val="16"/>
          <w:cs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260"/>
        <w:gridCol w:w="270"/>
        <w:gridCol w:w="1080"/>
        <w:gridCol w:w="270"/>
        <w:gridCol w:w="1710"/>
        <w:gridCol w:w="270"/>
        <w:gridCol w:w="990"/>
        <w:gridCol w:w="270"/>
        <w:gridCol w:w="990"/>
        <w:gridCol w:w="270"/>
        <w:gridCol w:w="990"/>
      </w:tblGrid>
      <w:tr w:rsidR="00F9085C" w:rsidRPr="00A77BFD" w14:paraId="276747C2" w14:textId="77777777" w:rsidTr="005542C7">
        <w:trPr>
          <w:tblHeader/>
        </w:trPr>
        <w:tc>
          <w:tcPr>
            <w:tcW w:w="4050" w:type="dxa"/>
            <w:shd w:val="clear" w:color="auto" w:fill="auto"/>
          </w:tcPr>
          <w:p w14:paraId="61DE49C3" w14:textId="77777777" w:rsidR="00F9085C" w:rsidRPr="00A77BFD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170" w:type="dxa"/>
            <w:gridSpan w:val="13"/>
            <w:shd w:val="clear" w:color="auto" w:fill="auto"/>
          </w:tcPr>
          <w:p w14:paraId="27C0B833" w14:textId="407FC8A3" w:rsidR="00F9085C" w:rsidRPr="00A77BFD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542C7" w:rsidRPr="00A77BFD" w14:paraId="1DF176DE" w14:textId="77777777" w:rsidTr="005542C7">
        <w:trPr>
          <w:trHeight w:val="1730"/>
          <w:tblHeader/>
        </w:trPr>
        <w:tc>
          <w:tcPr>
            <w:tcW w:w="4050" w:type="dxa"/>
            <w:shd w:val="clear" w:color="auto" w:fill="auto"/>
          </w:tcPr>
          <w:p w14:paraId="40389F0A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3DBCC1" w14:textId="5D7FAD9C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6B0443E5" w14:textId="1523599D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D967D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72FB46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11E794F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208D1E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ถังบรรจุแก๊ส</w:t>
            </w:r>
          </w:p>
          <w:p w14:paraId="40D25AF7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br/>
              <w:t>อุปกรณ์แก</w:t>
            </w:r>
            <w:r w:rsidRPr="00A77BFD">
              <w:rPr>
                <w:rFonts w:asciiTheme="majorBidi" w:hAnsiTheme="majorBidi" w:hint="cs"/>
                <w:sz w:val="30"/>
                <w:szCs w:val="30"/>
                <w:cs/>
              </w:rPr>
              <w:t>๊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89B5E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6D6161" w14:textId="7FE7DDE4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อุปกรณ์ เครื่องตกแต่ง ติดตั้ง และ </w:t>
            </w:r>
            <w:r w:rsidRPr="00A77B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3DA639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1EA656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FEB9D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EAC9E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10748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5145D9" w14:textId="77777777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9085C" w:rsidRPr="00A77BFD" w14:paraId="6284DD6C" w14:textId="77777777" w:rsidTr="005542C7">
        <w:trPr>
          <w:tblHeader/>
        </w:trPr>
        <w:tc>
          <w:tcPr>
            <w:tcW w:w="4050" w:type="dxa"/>
            <w:shd w:val="clear" w:color="auto" w:fill="auto"/>
          </w:tcPr>
          <w:p w14:paraId="5369DEBD" w14:textId="77777777" w:rsidR="00F9085C" w:rsidRPr="00A77BFD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0" w:type="dxa"/>
            <w:gridSpan w:val="13"/>
            <w:shd w:val="clear" w:color="auto" w:fill="auto"/>
            <w:vAlign w:val="bottom"/>
          </w:tcPr>
          <w:p w14:paraId="1F92EC6D" w14:textId="77777777" w:rsidR="00F9085C" w:rsidRPr="00A77BFD" w:rsidRDefault="00F9085C">
            <w:pPr>
              <w:pStyle w:val="acctfourfigures"/>
              <w:tabs>
                <w:tab w:val="clear" w:pos="765"/>
                <w:tab w:val="left" w:pos="4750"/>
              </w:tabs>
              <w:spacing w:line="240" w:lineRule="atLeast"/>
              <w:ind w:left="4750"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7B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7B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9085C" w:rsidRPr="00A77BFD" w14:paraId="4FED681A" w14:textId="77777777" w:rsidTr="005542C7">
        <w:tc>
          <w:tcPr>
            <w:tcW w:w="4050" w:type="dxa"/>
            <w:shd w:val="clear" w:color="auto" w:fill="auto"/>
          </w:tcPr>
          <w:p w14:paraId="1E2F718C" w14:textId="77777777" w:rsidR="00F9085C" w:rsidRPr="00A77BFD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1D23BE43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46BEDE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154322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D4C30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0A94C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0BBCF9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85D79BF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144D56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E79185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C65469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A129B7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CA4F10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47DCC6" w14:textId="77777777" w:rsidR="00F9085C" w:rsidRPr="00A77BFD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84C" w:rsidRPr="00A77BFD" w14:paraId="23D1C3BA" w14:textId="77777777" w:rsidTr="005542C7">
        <w:trPr>
          <w:trHeight w:val="398"/>
        </w:trPr>
        <w:tc>
          <w:tcPr>
            <w:tcW w:w="4050" w:type="dxa"/>
            <w:shd w:val="clear" w:color="auto" w:fill="auto"/>
          </w:tcPr>
          <w:p w14:paraId="687CB4DA" w14:textId="2B87A7A7" w:rsidR="0084684C" w:rsidRPr="00A77BFD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A77BFD">
              <w:rPr>
                <w:rFonts w:asciiTheme="majorBidi" w:hAnsiTheme="majorBidi"/>
                <w:sz w:val="30"/>
                <w:szCs w:val="30"/>
              </w:rPr>
              <w:t>1</w:t>
            </w:r>
            <w:r w:rsidRPr="00A77BFD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Pr="00A77BFD">
              <w:rPr>
                <w:rFonts w:asciiTheme="majorBidi" w:hAnsiTheme="majorBidi"/>
                <w:sz w:val="30"/>
                <w:szCs w:val="30"/>
              </w:rPr>
              <w:t>256</w:t>
            </w:r>
            <w:r w:rsidR="00704ECA" w:rsidRPr="00A77BFD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133305A9" w14:textId="0E378BCF" w:rsidR="0084684C" w:rsidRPr="00A77BFD" w:rsidRDefault="0084684C" w:rsidP="00D14A2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30,9</w:t>
            </w:r>
            <w:r w:rsidR="00704ECA" w:rsidRPr="00A77BFD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276CDE8A" w14:textId="77777777" w:rsidR="0084684C" w:rsidRPr="00A77BFD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A22C2D" w14:textId="03FB4B63" w:rsidR="0084684C" w:rsidRPr="00A77BFD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21,3</w:t>
            </w:r>
            <w:r w:rsidR="00704ECA" w:rsidRPr="00A77BFD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66857E3B" w14:textId="77777777" w:rsidR="0084684C" w:rsidRPr="00A77BFD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88D01" w14:textId="5A87B781" w:rsidR="0084684C" w:rsidRPr="00A77BFD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704ECA" w:rsidRPr="00A77BFD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3C562499" w14:textId="77777777" w:rsidR="0084684C" w:rsidRPr="00A77BFD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FC6D520" w14:textId="2397C5F4" w:rsidR="0084684C" w:rsidRPr="00A77BFD" w:rsidRDefault="0084684C" w:rsidP="00D14A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704ECA" w:rsidRPr="00A77BFD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19EB1AC6" w14:textId="77777777" w:rsidR="0084684C" w:rsidRPr="00A77BFD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6ED1DA" w14:textId="1091DF4F" w:rsidR="0084684C" w:rsidRPr="00A77BFD" w:rsidRDefault="0084684C" w:rsidP="00D14A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10F7" w:rsidRPr="00A77BFD">
              <w:rPr>
                <w:rFonts w:asciiTheme="majorBidi" w:hAnsiTheme="majorBidi" w:cstheme="majorBidi"/>
                <w:sz w:val="30"/>
                <w:szCs w:val="30"/>
              </w:rPr>
              <w:t>0,784</w:t>
            </w:r>
          </w:p>
        </w:tc>
        <w:tc>
          <w:tcPr>
            <w:tcW w:w="270" w:type="dxa"/>
            <w:shd w:val="clear" w:color="auto" w:fill="auto"/>
          </w:tcPr>
          <w:p w14:paraId="157593AE" w14:textId="77777777" w:rsidR="0084684C" w:rsidRPr="00A77BFD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AF3ADF" w14:textId="68FBDFD2" w:rsidR="0084684C" w:rsidRPr="00A77BFD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273DA" w14:textId="77777777" w:rsidR="0084684C" w:rsidRPr="00A77BFD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D328D2" w14:textId="47309FFB" w:rsidR="0084684C" w:rsidRPr="00A77BFD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410F7" w:rsidRPr="00A77BFD">
              <w:rPr>
                <w:rFonts w:asciiTheme="majorBidi" w:hAnsiTheme="majorBidi" w:cstheme="majorBidi"/>
                <w:sz w:val="30"/>
                <w:szCs w:val="30"/>
              </w:rPr>
              <w:t>1,987</w:t>
            </w:r>
          </w:p>
        </w:tc>
      </w:tr>
      <w:tr w:rsidR="00B410F7" w:rsidRPr="00A77BFD" w14:paraId="3F83E9F2" w14:textId="77777777" w:rsidTr="005542C7">
        <w:trPr>
          <w:trHeight w:val="452"/>
        </w:trPr>
        <w:tc>
          <w:tcPr>
            <w:tcW w:w="4050" w:type="dxa"/>
            <w:shd w:val="clear" w:color="auto" w:fill="auto"/>
          </w:tcPr>
          <w:p w14:paraId="0727E205" w14:textId="05C3D17E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</w:tcPr>
          <w:p w14:paraId="2016814E" w14:textId="2F76488F" w:rsidR="00B410F7" w:rsidRPr="00A77BFD" w:rsidRDefault="00B410F7" w:rsidP="00D14A2C">
            <w:pPr>
              <w:pStyle w:val="acctfourfigures"/>
              <w:tabs>
                <w:tab w:val="clear" w:pos="765"/>
              </w:tabs>
              <w:spacing w:line="360" w:lineRule="exact"/>
              <w:ind w:left="-444" w:right="5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6B5C9D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CCAD42" w14:textId="67CA70C3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1F759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03AE4" w14:textId="5C54C85F" w:rsidR="00B410F7" w:rsidRPr="00A77BFD" w:rsidRDefault="00B410F7" w:rsidP="00BC182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  <w:tc>
          <w:tcPr>
            <w:tcW w:w="270" w:type="dxa"/>
            <w:shd w:val="clear" w:color="auto" w:fill="auto"/>
          </w:tcPr>
          <w:p w14:paraId="7610067B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FD58BBA" w14:textId="3B97D50E" w:rsidR="00B410F7" w:rsidRPr="00A77BFD" w:rsidRDefault="00B410F7" w:rsidP="00D14A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1E5E3FE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C658E3" w14:textId="4AD54D2E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4CB961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70B1EE" w14:textId="73FEC868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66BC53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536CDA" w14:textId="156BD50F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1,801</w:t>
            </w:r>
          </w:p>
        </w:tc>
      </w:tr>
      <w:tr w:rsidR="00B410F7" w:rsidRPr="00A77BFD" w14:paraId="77719BF9" w14:textId="77777777" w:rsidTr="005542C7">
        <w:trPr>
          <w:trHeight w:val="443"/>
        </w:trPr>
        <w:tc>
          <w:tcPr>
            <w:tcW w:w="4050" w:type="dxa"/>
            <w:shd w:val="clear" w:color="auto" w:fill="auto"/>
          </w:tcPr>
          <w:p w14:paraId="414E7C54" w14:textId="2F79E33D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</w:tcPr>
          <w:p w14:paraId="7B048079" w14:textId="64D956D8" w:rsidR="00B410F7" w:rsidRPr="00A77BFD" w:rsidRDefault="00B410F7" w:rsidP="00D14A2C">
            <w:pPr>
              <w:pStyle w:val="acctfourfigures"/>
              <w:tabs>
                <w:tab w:val="clear" w:pos="765"/>
              </w:tabs>
              <w:spacing w:line="360" w:lineRule="exact"/>
              <w:ind w:left="-444" w:right="5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1999D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2F1F62" w14:textId="00E597BB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3DC7A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E011E" w14:textId="15270914" w:rsidR="00B410F7" w:rsidRPr="00A77BFD" w:rsidRDefault="00B410F7" w:rsidP="00BC182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3DE312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D3CF717" w14:textId="3E81DA7C" w:rsidR="00B410F7" w:rsidRPr="00A77BFD" w:rsidRDefault="00B410F7" w:rsidP="00D14A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(361)</w:t>
            </w:r>
          </w:p>
        </w:tc>
        <w:tc>
          <w:tcPr>
            <w:tcW w:w="270" w:type="dxa"/>
            <w:shd w:val="clear" w:color="auto" w:fill="auto"/>
          </w:tcPr>
          <w:p w14:paraId="06E00720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7DFAF7" w14:textId="5568464E" w:rsidR="00B410F7" w:rsidRPr="00A77BFD" w:rsidRDefault="00B410F7" w:rsidP="00BC182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11B33F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161F60" w14:textId="1C5E03DE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E7527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A11364" w14:textId="5C828825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(361)</w:t>
            </w:r>
          </w:p>
        </w:tc>
      </w:tr>
      <w:tr w:rsidR="00B410F7" w:rsidRPr="00A77BFD" w14:paraId="03A88F41" w14:textId="77777777" w:rsidTr="005542C7">
        <w:trPr>
          <w:trHeight w:val="802"/>
        </w:trPr>
        <w:tc>
          <w:tcPr>
            <w:tcW w:w="4050" w:type="dxa"/>
            <w:shd w:val="clear" w:color="auto" w:fill="auto"/>
          </w:tcPr>
          <w:p w14:paraId="5C798595" w14:textId="249215DD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3936296" w14:textId="77777777" w:rsidR="00B410F7" w:rsidRPr="00A77BFD" w:rsidRDefault="00B410F7" w:rsidP="00D14A2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069526" w14:textId="69CA2386" w:rsidR="00B410F7" w:rsidRPr="00A77BFD" w:rsidRDefault="00B410F7" w:rsidP="00D14A2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30,963</w:t>
            </w:r>
          </w:p>
        </w:tc>
        <w:tc>
          <w:tcPr>
            <w:tcW w:w="270" w:type="dxa"/>
            <w:shd w:val="clear" w:color="auto" w:fill="auto"/>
          </w:tcPr>
          <w:p w14:paraId="40949B7C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3C4FAD6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1DC53B" w14:textId="4758930B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21,377</w:t>
            </w:r>
          </w:p>
        </w:tc>
        <w:tc>
          <w:tcPr>
            <w:tcW w:w="270" w:type="dxa"/>
          </w:tcPr>
          <w:p w14:paraId="31243277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4EE203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B0C463" w14:textId="5524CC38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54,685</w:t>
            </w:r>
          </w:p>
        </w:tc>
        <w:tc>
          <w:tcPr>
            <w:tcW w:w="270" w:type="dxa"/>
            <w:shd w:val="clear" w:color="auto" w:fill="auto"/>
          </w:tcPr>
          <w:p w14:paraId="1C6AFCE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99C7A4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751C2F" w14:textId="518B0E3A" w:rsidR="00B410F7" w:rsidRPr="00A77BFD" w:rsidRDefault="00B410F7" w:rsidP="00D14A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5,618</w:t>
            </w:r>
          </w:p>
        </w:tc>
        <w:tc>
          <w:tcPr>
            <w:tcW w:w="270" w:type="dxa"/>
            <w:shd w:val="clear" w:color="auto" w:fill="auto"/>
          </w:tcPr>
          <w:p w14:paraId="5AC710FD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00D2D05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E3928D" w14:textId="172CA28D" w:rsidR="00B410F7" w:rsidRPr="00A77BFD" w:rsidRDefault="00B410F7" w:rsidP="00D14A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10,784</w:t>
            </w:r>
          </w:p>
        </w:tc>
        <w:tc>
          <w:tcPr>
            <w:tcW w:w="270" w:type="dxa"/>
            <w:shd w:val="clear" w:color="auto" w:fill="auto"/>
          </w:tcPr>
          <w:p w14:paraId="327A007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80F1EF9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71B060" w14:textId="00AE4DC5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81B1B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E66CC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984B88B" w14:textId="1CC8E072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123,427</w:t>
            </w:r>
          </w:p>
        </w:tc>
      </w:tr>
      <w:tr w:rsidR="00B410F7" w:rsidRPr="00A77BFD" w14:paraId="42D60795" w14:textId="77777777" w:rsidTr="005542C7">
        <w:trPr>
          <w:trHeight w:val="443"/>
        </w:trPr>
        <w:tc>
          <w:tcPr>
            <w:tcW w:w="4050" w:type="dxa"/>
            <w:shd w:val="clear" w:color="auto" w:fill="auto"/>
          </w:tcPr>
          <w:p w14:paraId="748C7385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</w:tcPr>
          <w:p w14:paraId="4B38BD63" w14:textId="53C3C35F" w:rsidR="00B410F7" w:rsidRPr="00A77BFD" w:rsidRDefault="00111316" w:rsidP="00D14A2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AC6536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7AB1D3" w14:textId="2F76E38D" w:rsidR="00B410F7" w:rsidRPr="00A77BFD" w:rsidRDefault="00B67A42" w:rsidP="00B67A4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04947D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C15905" w14:textId="1CB64783" w:rsidR="00B410F7" w:rsidRPr="00A77BFD" w:rsidRDefault="00111316" w:rsidP="0011131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7D811E4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D74A286" w14:textId="77D07F7B" w:rsidR="00B410F7" w:rsidRPr="00A77BFD" w:rsidRDefault="00111316" w:rsidP="00D14A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70" w:type="dxa"/>
            <w:shd w:val="clear" w:color="auto" w:fill="auto"/>
          </w:tcPr>
          <w:p w14:paraId="5E8BE930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7DAF9A" w14:textId="0134BE1F" w:rsidR="00B410F7" w:rsidRPr="00A77BFD" w:rsidRDefault="00D14A2C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C686A1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27A69C" w14:textId="4C380FA8" w:rsidR="00B410F7" w:rsidRPr="00A77BFD" w:rsidRDefault="00111316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2F532A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963758" w14:textId="1F565AC0" w:rsidR="00B410F7" w:rsidRPr="00A77BFD" w:rsidRDefault="00111316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1,220</w:t>
            </w:r>
          </w:p>
        </w:tc>
      </w:tr>
      <w:tr w:rsidR="005542C7" w:rsidRPr="00A77BFD" w14:paraId="42344CC1" w14:textId="77777777" w:rsidTr="005542C7">
        <w:trPr>
          <w:trHeight w:val="443"/>
        </w:trPr>
        <w:tc>
          <w:tcPr>
            <w:tcW w:w="4050" w:type="dxa"/>
            <w:shd w:val="clear" w:color="auto" w:fill="auto"/>
          </w:tcPr>
          <w:p w14:paraId="198C61D3" w14:textId="09893F50" w:rsidR="005542C7" w:rsidRPr="00A77BFD" w:rsidRDefault="005542C7" w:rsidP="00554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จำหน่าย</w:t>
            </w:r>
            <w:r w:rsidRPr="00A77BFD">
              <w:rPr>
                <w:rFonts w:asciiTheme="majorBidi" w:hAnsiTheme="majorBidi"/>
                <w:sz w:val="28"/>
                <w:szCs w:val="28"/>
              </w:rPr>
              <w:t>/</w:t>
            </w:r>
            <w:r w:rsidRPr="00A77BFD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</w:tcPr>
          <w:p w14:paraId="3991896F" w14:textId="372A9B9E" w:rsidR="005542C7" w:rsidRPr="00A77BFD" w:rsidRDefault="005542C7" w:rsidP="00D14A2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C21F6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30,972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52407E" w14:textId="77777777" w:rsidR="005542C7" w:rsidRPr="00A77BFD" w:rsidRDefault="005542C7" w:rsidP="005542C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80DB18" w14:textId="78A0BD5C" w:rsidR="005542C7" w:rsidRPr="00A77BFD" w:rsidRDefault="006C21F6" w:rsidP="005542C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(21,377)</w:t>
            </w:r>
          </w:p>
        </w:tc>
        <w:tc>
          <w:tcPr>
            <w:tcW w:w="270" w:type="dxa"/>
            <w:shd w:val="clear" w:color="auto" w:fill="auto"/>
          </w:tcPr>
          <w:p w14:paraId="3761FFD6" w14:textId="77777777" w:rsidR="005542C7" w:rsidRPr="00A77BFD" w:rsidRDefault="005542C7" w:rsidP="005542C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A07F98" w14:textId="498D5EC5" w:rsidR="005542C7" w:rsidRPr="00A77BFD" w:rsidRDefault="006C21F6" w:rsidP="005542C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(55,135)</w:t>
            </w:r>
          </w:p>
        </w:tc>
        <w:tc>
          <w:tcPr>
            <w:tcW w:w="270" w:type="dxa"/>
            <w:shd w:val="clear" w:color="auto" w:fill="auto"/>
          </w:tcPr>
          <w:p w14:paraId="394BD5AB" w14:textId="77777777" w:rsidR="005542C7" w:rsidRPr="00A77BFD" w:rsidRDefault="005542C7" w:rsidP="005542C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D50C6BB" w14:textId="65371BDB" w:rsidR="005542C7" w:rsidRPr="00A77BFD" w:rsidRDefault="006C21F6" w:rsidP="00D14A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(2,209</w:t>
            </w:r>
            <w:r w:rsidR="00D74CFE" w:rsidRPr="00A77B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E4C3F6" w14:textId="77777777" w:rsidR="005542C7" w:rsidRPr="00A77BFD" w:rsidRDefault="005542C7" w:rsidP="005542C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3E678A" w14:textId="0205CF38" w:rsidR="005542C7" w:rsidRPr="00A77BFD" w:rsidRDefault="006C21F6" w:rsidP="00D14A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(2,785)</w:t>
            </w:r>
          </w:p>
        </w:tc>
        <w:tc>
          <w:tcPr>
            <w:tcW w:w="270" w:type="dxa"/>
            <w:shd w:val="clear" w:color="auto" w:fill="auto"/>
          </w:tcPr>
          <w:p w14:paraId="6A171BA8" w14:textId="77777777" w:rsidR="005542C7" w:rsidRPr="00A77BFD" w:rsidRDefault="005542C7" w:rsidP="005542C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8CE60F" w14:textId="1DBD7A3F" w:rsidR="005542C7" w:rsidRPr="00A77BFD" w:rsidRDefault="005542C7" w:rsidP="005542C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281C0" w14:textId="77777777" w:rsidR="005542C7" w:rsidRPr="00A77BFD" w:rsidRDefault="005542C7" w:rsidP="005542C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187459" w14:textId="33EB46C6" w:rsidR="005542C7" w:rsidRPr="00A77BFD" w:rsidRDefault="00BA60A3" w:rsidP="005542C7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(112,478)</w:t>
            </w:r>
          </w:p>
        </w:tc>
      </w:tr>
      <w:tr w:rsidR="00B410F7" w:rsidRPr="00A77BFD" w14:paraId="69D59609" w14:textId="77777777" w:rsidTr="005542C7">
        <w:trPr>
          <w:trHeight w:val="433"/>
        </w:trPr>
        <w:tc>
          <w:tcPr>
            <w:tcW w:w="4050" w:type="dxa"/>
            <w:shd w:val="clear" w:color="auto" w:fill="auto"/>
          </w:tcPr>
          <w:p w14:paraId="6B715A75" w14:textId="3C8B6D40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82C3E" w14:textId="6B287DBC" w:rsidR="00B410F7" w:rsidRPr="00A77BFD" w:rsidRDefault="00111316" w:rsidP="00D14A2C">
            <w:pPr>
              <w:pStyle w:val="acctfourfigures"/>
              <w:tabs>
                <w:tab w:val="clear" w:pos="765"/>
              </w:tabs>
              <w:spacing w:line="360" w:lineRule="exact"/>
              <w:ind w:left="-444" w:right="5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B63C89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D30E7" w14:textId="259D4FF0" w:rsidR="00B410F7" w:rsidRPr="00A77BFD" w:rsidRDefault="00111316" w:rsidP="0011131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8A05A7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07BB8C" w14:textId="6260E861" w:rsidR="00B410F7" w:rsidRPr="00A77BFD" w:rsidRDefault="00111316" w:rsidP="0011131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B2C892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5534A" w14:textId="360BFAE7" w:rsidR="00B410F7" w:rsidRPr="00A77BFD" w:rsidRDefault="003E29D6" w:rsidP="00D14A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4,170</w:t>
            </w:r>
          </w:p>
        </w:tc>
        <w:tc>
          <w:tcPr>
            <w:tcW w:w="270" w:type="dxa"/>
            <w:shd w:val="clear" w:color="auto" w:fill="auto"/>
          </w:tcPr>
          <w:p w14:paraId="7F193E4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8436E" w14:textId="77A9778C" w:rsidR="00B410F7" w:rsidRPr="00A77BFD" w:rsidRDefault="00111316" w:rsidP="00D14A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7,999</w:t>
            </w:r>
          </w:p>
        </w:tc>
        <w:tc>
          <w:tcPr>
            <w:tcW w:w="270" w:type="dxa"/>
            <w:shd w:val="clear" w:color="auto" w:fill="auto"/>
          </w:tcPr>
          <w:p w14:paraId="4EBF87A3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3464B" w14:textId="0253F16C" w:rsidR="00B410F7" w:rsidRPr="00A77BFD" w:rsidRDefault="00111316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6C690F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75F08" w14:textId="1B1B4A5E" w:rsidR="00B410F7" w:rsidRPr="00A77BFD" w:rsidRDefault="00111316" w:rsidP="00111316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E29D6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E29D6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</w:tr>
      <w:tr w:rsidR="00B410F7" w:rsidRPr="00A77BFD" w14:paraId="768EFB2A" w14:textId="77777777" w:rsidTr="005542C7">
        <w:tc>
          <w:tcPr>
            <w:tcW w:w="4050" w:type="dxa"/>
            <w:shd w:val="clear" w:color="auto" w:fill="auto"/>
          </w:tcPr>
          <w:p w14:paraId="5AC9DB7F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C56EB0" w14:textId="276B4F31" w:rsidR="00BA60A3" w:rsidRPr="00A77BFD" w:rsidRDefault="00BA60A3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432EC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92718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A5A88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FCB02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EBB6A8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CB4E4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7E92A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8E080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96C15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D45CD1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962B7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4CE770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7A62E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10F7" w:rsidRPr="00A77BFD" w14:paraId="6F740686" w14:textId="77777777" w:rsidTr="005542C7">
        <w:tc>
          <w:tcPr>
            <w:tcW w:w="4050" w:type="dxa"/>
            <w:shd w:val="clear" w:color="auto" w:fill="auto"/>
          </w:tcPr>
          <w:p w14:paraId="1F01E714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0AA05E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B6EF2B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02273A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7B76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33FABC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26ABA1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B931535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A1644C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91B3D8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AD1F16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8E82FB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43B7EA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F378F4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10F7" w:rsidRPr="00A77BFD" w14:paraId="73F0D915" w14:textId="77777777" w:rsidTr="005542C7">
        <w:tc>
          <w:tcPr>
            <w:tcW w:w="4050" w:type="dxa"/>
            <w:shd w:val="clear" w:color="auto" w:fill="auto"/>
          </w:tcPr>
          <w:p w14:paraId="19930457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1A45E9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F8E059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C394F8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6B161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FB46C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F984E6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46C5A73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D6C105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B7D573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4878D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0FFD8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73D03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07CA84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10F7" w:rsidRPr="00A77BFD" w14:paraId="70932D27" w14:textId="77777777" w:rsidTr="005542C7">
        <w:tc>
          <w:tcPr>
            <w:tcW w:w="4050" w:type="dxa"/>
            <w:shd w:val="clear" w:color="auto" w:fill="auto"/>
          </w:tcPr>
          <w:p w14:paraId="07F6CC2B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034E49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F16FD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81EB42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B2CDA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473EC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BFFE94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961F14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32F54A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F90C79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6060B7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6B0F65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3A5109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39AB7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10F7" w:rsidRPr="00A77BFD" w14:paraId="37238C32" w14:textId="77777777" w:rsidTr="005542C7">
        <w:tc>
          <w:tcPr>
            <w:tcW w:w="4050" w:type="dxa"/>
            <w:shd w:val="clear" w:color="auto" w:fill="auto"/>
          </w:tcPr>
          <w:p w14:paraId="418D0AAB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530" w:type="dxa"/>
            <w:shd w:val="clear" w:color="auto" w:fill="auto"/>
          </w:tcPr>
          <w:p w14:paraId="5ADF125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D08E9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FB2D04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DD73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E6D4D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840BBA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6C28F7F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07EC6F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060404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D4CEF2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13CF73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0A5372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30045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10F7" w:rsidRPr="00A77BFD" w14:paraId="3789129B" w14:textId="77777777" w:rsidTr="005542C7">
        <w:tc>
          <w:tcPr>
            <w:tcW w:w="4050" w:type="dxa"/>
            <w:shd w:val="clear" w:color="auto" w:fill="auto"/>
          </w:tcPr>
          <w:p w14:paraId="69C6271D" w14:textId="6EF8C972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71D77247" w14:textId="595507E2" w:rsidR="00B410F7" w:rsidRPr="00A77BFD" w:rsidRDefault="00B410F7" w:rsidP="004A1FF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571</w:t>
            </w:r>
          </w:p>
        </w:tc>
        <w:tc>
          <w:tcPr>
            <w:tcW w:w="270" w:type="dxa"/>
            <w:shd w:val="clear" w:color="auto" w:fill="auto"/>
          </w:tcPr>
          <w:p w14:paraId="7147F976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3A24D1" w14:textId="2E1C517A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15,583</w:t>
            </w:r>
          </w:p>
        </w:tc>
        <w:tc>
          <w:tcPr>
            <w:tcW w:w="270" w:type="dxa"/>
          </w:tcPr>
          <w:p w14:paraId="5EA356FE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4D2BDC" w14:textId="0F6E9023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40,312</w:t>
            </w:r>
          </w:p>
        </w:tc>
        <w:tc>
          <w:tcPr>
            <w:tcW w:w="270" w:type="dxa"/>
            <w:shd w:val="clear" w:color="auto" w:fill="auto"/>
          </w:tcPr>
          <w:p w14:paraId="1A986BB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46A232D" w14:textId="1F9C47E3" w:rsidR="00B410F7" w:rsidRPr="00A77BFD" w:rsidRDefault="00B410F7" w:rsidP="004A1FF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4,723</w:t>
            </w:r>
          </w:p>
        </w:tc>
        <w:tc>
          <w:tcPr>
            <w:tcW w:w="270" w:type="dxa"/>
            <w:shd w:val="clear" w:color="auto" w:fill="auto"/>
          </w:tcPr>
          <w:p w14:paraId="56D4564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FFC9D3" w14:textId="497E99A5" w:rsidR="00B410F7" w:rsidRPr="00A77BFD" w:rsidRDefault="00B410F7" w:rsidP="004A1F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8,778</w:t>
            </w:r>
          </w:p>
        </w:tc>
        <w:tc>
          <w:tcPr>
            <w:tcW w:w="270" w:type="dxa"/>
            <w:shd w:val="clear" w:color="auto" w:fill="auto"/>
          </w:tcPr>
          <w:p w14:paraId="31EE752D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120ACD" w14:textId="15CF4A0F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530F0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A3588F" w14:textId="18D9220A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69,967</w:t>
            </w:r>
          </w:p>
        </w:tc>
      </w:tr>
      <w:tr w:rsidR="00B410F7" w:rsidRPr="00A77BFD" w14:paraId="0266488C" w14:textId="77777777" w:rsidTr="005542C7">
        <w:tc>
          <w:tcPr>
            <w:tcW w:w="4050" w:type="dxa"/>
            <w:shd w:val="clear" w:color="auto" w:fill="auto"/>
          </w:tcPr>
          <w:p w14:paraId="209BA80A" w14:textId="4CF0903B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0E8A5869" w14:textId="5CFB9DF7" w:rsidR="00B410F7" w:rsidRPr="00A77BFD" w:rsidRDefault="00B410F7" w:rsidP="004A1FF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6C6E6046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705D1B" w14:textId="317B5AC5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1,087</w:t>
            </w:r>
          </w:p>
        </w:tc>
        <w:tc>
          <w:tcPr>
            <w:tcW w:w="270" w:type="dxa"/>
          </w:tcPr>
          <w:p w14:paraId="2EB0C26E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FC5D5" w14:textId="1DE5606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270" w:type="dxa"/>
            <w:shd w:val="clear" w:color="auto" w:fill="auto"/>
          </w:tcPr>
          <w:p w14:paraId="33F56E59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9970A5F" w14:textId="16207230" w:rsidR="00B410F7" w:rsidRPr="00A77BFD" w:rsidRDefault="00B410F7" w:rsidP="004A1FF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6275C7A2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788BFC" w14:textId="75C96397" w:rsidR="00B410F7" w:rsidRPr="00A77BFD" w:rsidRDefault="00B410F7" w:rsidP="004A1F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0" w:type="dxa"/>
            <w:shd w:val="clear" w:color="auto" w:fill="auto"/>
          </w:tcPr>
          <w:p w14:paraId="3A9F1F3C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7E0EBA" w14:textId="49FE94FC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07A573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63093D" w14:textId="0CA2E75D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5,698</w:t>
            </w:r>
          </w:p>
        </w:tc>
      </w:tr>
      <w:tr w:rsidR="00B410F7" w:rsidRPr="00A77BFD" w14:paraId="24CE5F0C" w14:textId="77777777" w:rsidTr="005542C7">
        <w:tc>
          <w:tcPr>
            <w:tcW w:w="4050" w:type="dxa"/>
            <w:shd w:val="clear" w:color="auto" w:fill="auto"/>
          </w:tcPr>
          <w:p w14:paraId="54B64174" w14:textId="1F91D388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</w:tcPr>
          <w:p w14:paraId="6EF9DB60" w14:textId="60929E4B" w:rsidR="00B410F7" w:rsidRPr="00A77BFD" w:rsidRDefault="00B410F7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5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1E2B9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43759A" w14:textId="73CF9655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0356BC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34735" w14:textId="2B8E514F" w:rsidR="00B410F7" w:rsidRPr="00A77BFD" w:rsidRDefault="00B410F7" w:rsidP="00BC182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F6876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7075726" w14:textId="25643B05" w:rsidR="00B410F7" w:rsidRPr="00A77BFD" w:rsidRDefault="00B410F7" w:rsidP="004A1FF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(356)</w:t>
            </w:r>
          </w:p>
        </w:tc>
        <w:tc>
          <w:tcPr>
            <w:tcW w:w="270" w:type="dxa"/>
            <w:shd w:val="clear" w:color="auto" w:fill="auto"/>
          </w:tcPr>
          <w:p w14:paraId="1FA7364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DB1E95" w14:textId="642027B9" w:rsidR="00B410F7" w:rsidRPr="00A77BFD" w:rsidRDefault="00B410F7" w:rsidP="00BC182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312893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EE5F5A" w14:textId="40A0C1DE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CD244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AB5AFD" w14:textId="62440A5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(356)</w:t>
            </w:r>
          </w:p>
        </w:tc>
      </w:tr>
      <w:tr w:rsidR="00B410F7" w:rsidRPr="00A77BFD" w14:paraId="5B8A3C19" w14:textId="77777777" w:rsidTr="005542C7">
        <w:tc>
          <w:tcPr>
            <w:tcW w:w="4050" w:type="dxa"/>
            <w:shd w:val="clear" w:color="auto" w:fill="auto"/>
          </w:tcPr>
          <w:p w14:paraId="1C211F9C" w14:textId="27E4EB78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5E081C4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DC66BC1" w14:textId="31BFFCC8" w:rsidR="00B410F7" w:rsidRPr="00A77BFD" w:rsidRDefault="00B410F7" w:rsidP="004A1FF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00209AEB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CFEE40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E3C7A4" w14:textId="629A583A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16,670</w:t>
            </w:r>
          </w:p>
        </w:tc>
        <w:tc>
          <w:tcPr>
            <w:tcW w:w="270" w:type="dxa"/>
          </w:tcPr>
          <w:p w14:paraId="266EC71B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D61412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D927A9" w14:textId="02344C24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43,325</w:t>
            </w:r>
          </w:p>
        </w:tc>
        <w:tc>
          <w:tcPr>
            <w:tcW w:w="270" w:type="dxa"/>
            <w:shd w:val="clear" w:color="auto" w:fill="auto"/>
          </w:tcPr>
          <w:p w14:paraId="5FD3317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6CF9931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1564"/>
              </w:tabs>
              <w:spacing w:line="360" w:lineRule="exact"/>
              <w:ind w:left="-444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41EAA55" w14:textId="33DCBCA2" w:rsidR="00B410F7" w:rsidRPr="00A77BFD" w:rsidRDefault="00B410F7" w:rsidP="004A1FF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4,831</w:t>
            </w:r>
          </w:p>
        </w:tc>
        <w:tc>
          <w:tcPr>
            <w:tcW w:w="270" w:type="dxa"/>
            <w:shd w:val="clear" w:color="auto" w:fill="auto"/>
          </w:tcPr>
          <w:p w14:paraId="67795D83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A608B4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05543D" w14:textId="4EB2CBA6" w:rsidR="00B410F7" w:rsidRPr="00A77BFD" w:rsidRDefault="00B410F7" w:rsidP="004A1F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9,614</w:t>
            </w:r>
          </w:p>
        </w:tc>
        <w:tc>
          <w:tcPr>
            <w:tcW w:w="270" w:type="dxa"/>
            <w:shd w:val="clear" w:color="auto" w:fill="auto"/>
          </w:tcPr>
          <w:p w14:paraId="057D8659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631366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B97C42C" w14:textId="5066F4D4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4D9C8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9A0469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7AF15C" w14:textId="1924CB3A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75,309</w:t>
            </w:r>
          </w:p>
        </w:tc>
      </w:tr>
      <w:tr w:rsidR="00B410F7" w:rsidRPr="00A77BFD" w14:paraId="004CEDC1" w14:textId="77777777" w:rsidTr="005542C7">
        <w:tc>
          <w:tcPr>
            <w:tcW w:w="4050" w:type="dxa"/>
            <w:shd w:val="clear" w:color="auto" w:fill="auto"/>
          </w:tcPr>
          <w:p w14:paraId="299A8A93" w14:textId="0AF56BCE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28C2FDA0" w14:textId="5538A5A4" w:rsidR="00B410F7" w:rsidRPr="00A77BFD" w:rsidRDefault="00627BEA" w:rsidP="004A1FF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14:paraId="5B889CE5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F7D8C2" w14:textId="0C702F1D" w:rsidR="00B410F7" w:rsidRPr="00A77BFD" w:rsidRDefault="000D2799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19433C9B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8CDA4" w14:textId="41F19480" w:rsidR="00B410F7" w:rsidRPr="00A77BFD" w:rsidRDefault="000D2799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2,067</w:t>
            </w:r>
          </w:p>
        </w:tc>
        <w:tc>
          <w:tcPr>
            <w:tcW w:w="270" w:type="dxa"/>
            <w:shd w:val="clear" w:color="auto" w:fill="auto"/>
          </w:tcPr>
          <w:p w14:paraId="0C75E36C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1A26DB8" w14:textId="31D31F6E" w:rsidR="00B410F7" w:rsidRPr="00A77BFD" w:rsidRDefault="00AB6AB6" w:rsidP="004A1FF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6F57EA42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C2CB95" w14:textId="4B7B7284" w:rsidR="00B410F7" w:rsidRPr="00A77BFD" w:rsidRDefault="000D2799" w:rsidP="004A1F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3E08D24B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7865CE" w14:textId="5B7A7AF7" w:rsidR="00B410F7" w:rsidRPr="00A77BFD" w:rsidRDefault="000D2799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E67284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C41455" w14:textId="2958E924" w:rsidR="00B410F7" w:rsidRPr="00A77BFD" w:rsidRDefault="000D2799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1827A4" w:rsidRPr="00A77BFD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B410F7" w:rsidRPr="00A77BFD" w14:paraId="34EC30A8" w14:textId="77777777" w:rsidTr="005542C7">
        <w:tc>
          <w:tcPr>
            <w:tcW w:w="4050" w:type="dxa"/>
            <w:shd w:val="clear" w:color="auto" w:fill="auto"/>
          </w:tcPr>
          <w:p w14:paraId="12E84BD8" w14:textId="0BB2313D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</w:tcPr>
          <w:p w14:paraId="74B25AAF" w14:textId="58ADD72A" w:rsidR="00B410F7" w:rsidRPr="00A77BFD" w:rsidRDefault="000D2799" w:rsidP="004A1FF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27BEA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1,117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4DD4C5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E88AAB" w14:textId="0F699D74" w:rsidR="00B410F7" w:rsidRPr="00A77BFD" w:rsidRDefault="000D2799" w:rsidP="000D2799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C2A8C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17,384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91C9AC3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A001C" w14:textId="61CA176C" w:rsidR="00B410F7" w:rsidRPr="00A77BFD" w:rsidRDefault="000D2799" w:rsidP="000D2799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C2A8C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45,392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9300C7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C917429" w14:textId="20F1717D" w:rsidR="00B410F7" w:rsidRPr="00A77BFD" w:rsidRDefault="007F2B2B" w:rsidP="004A1FF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C2A8C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2,129</w:t>
            </w:r>
            <w:r w:rsidR="000D2799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2226A2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30E83F" w14:textId="195FC346" w:rsidR="00B410F7" w:rsidRPr="00A77BFD" w:rsidRDefault="000D2799" w:rsidP="004A1F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(2,77</w:t>
            </w:r>
            <w:r w:rsidR="007F2B2B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4A9918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E0103F" w14:textId="04CC4035" w:rsidR="00B410F7" w:rsidRPr="00A77BFD" w:rsidRDefault="000D2799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DC3B9E" w14:textId="77777777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E80A9E" w14:textId="699B876C" w:rsidR="00B410F7" w:rsidRPr="00A77BFD" w:rsidRDefault="000D2799" w:rsidP="00B410F7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C2A8C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68,795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A1FF2" w:rsidRPr="00A77BFD" w14:paraId="38E1951E" w14:textId="77777777" w:rsidTr="005542C7">
        <w:tc>
          <w:tcPr>
            <w:tcW w:w="4050" w:type="dxa"/>
            <w:shd w:val="clear" w:color="auto" w:fill="auto"/>
          </w:tcPr>
          <w:p w14:paraId="64136E07" w14:textId="6CF45C50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0E9F1" w14:textId="05602E6A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5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CBB5DD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CCE07" w14:textId="6DD4020A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48CE5D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21AE3C" w14:textId="62600E96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261594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6AA2E" w14:textId="5B6B94B0" w:rsidR="004A1FF2" w:rsidRPr="00A77BFD" w:rsidRDefault="004A1FF2" w:rsidP="004A1FF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2,997</w:t>
            </w:r>
          </w:p>
        </w:tc>
        <w:tc>
          <w:tcPr>
            <w:tcW w:w="270" w:type="dxa"/>
            <w:shd w:val="clear" w:color="auto" w:fill="auto"/>
          </w:tcPr>
          <w:p w14:paraId="718B7143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50D48" w14:textId="6CFA11AD" w:rsidR="004A1FF2" w:rsidRPr="00A77BFD" w:rsidRDefault="004A1FF2" w:rsidP="004A1F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7,676</w:t>
            </w:r>
          </w:p>
        </w:tc>
        <w:tc>
          <w:tcPr>
            <w:tcW w:w="270" w:type="dxa"/>
            <w:shd w:val="clear" w:color="auto" w:fill="auto"/>
          </w:tcPr>
          <w:p w14:paraId="445B3309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1BCBA" w14:textId="5242843C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723152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AD31B" w14:textId="52F4D109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65072C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</w:tr>
      <w:tr w:rsidR="004A1FF2" w:rsidRPr="00A77BFD" w14:paraId="2ACA72BD" w14:textId="77777777" w:rsidTr="005542C7">
        <w:tc>
          <w:tcPr>
            <w:tcW w:w="4050" w:type="dxa"/>
            <w:shd w:val="clear" w:color="auto" w:fill="auto"/>
          </w:tcPr>
          <w:p w14:paraId="5857E0EF" w14:textId="70B80F90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E5D14A1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ED3C3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2C71D0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6EBE4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644D91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006EF1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FAD0764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015A46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AF10C32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6D88B2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121E6CA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9F89DC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78726C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1FF2" w:rsidRPr="00A77BFD" w14:paraId="505438A4" w14:textId="77777777" w:rsidTr="005542C7">
        <w:tc>
          <w:tcPr>
            <w:tcW w:w="4050" w:type="dxa"/>
            <w:shd w:val="clear" w:color="auto" w:fill="auto"/>
          </w:tcPr>
          <w:p w14:paraId="0FC4B26C" w14:textId="77777777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7FD9FD2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E8F2D0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B7DFE5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50EDC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7F061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FD86A3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2230D68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C621B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08B956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BAC6C5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686C0E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060B8E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F648D1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1FF2" w:rsidRPr="00A77BFD" w14:paraId="04BA836C" w14:textId="77777777" w:rsidTr="005542C7">
        <w:tc>
          <w:tcPr>
            <w:tcW w:w="4050" w:type="dxa"/>
            <w:shd w:val="clear" w:color="auto" w:fill="auto"/>
          </w:tcPr>
          <w:p w14:paraId="7AEAC099" w14:textId="77777777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AEBA911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C1B1D6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D05593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EBC0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40EA0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1DCDA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3A27108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D737F0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89F1F2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1378C7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0D360C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DF41CE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EC2E56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1FF2" w:rsidRPr="00A77BFD" w14:paraId="2DB26FBC" w14:textId="77777777" w:rsidTr="005542C7">
        <w:tc>
          <w:tcPr>
            <w:tcW w:w="4050" w:type="dxa"/>
            <w:shd w:val="clear" w:color="auto" w:fill="auto"/>
          </w:tcPr>
          <w:p w14:paraId="0CDAF728" w14:textId="77777777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74863B7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26476F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8F5301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0137F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8C994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49EF76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6743A4B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ECFA1C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43B3C1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53B3B5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21C9E6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4B374D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955388" w14:textId="77777777" w:rsidR="004A1FF2" w:rsidRPr="00A77BFD" w:rsidRDefault="004A1FF2" w:rsidP="004A1FF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1FF2" w:rsidRPr="00A77BFD" w14:paraId="571FD151" w14:textId="77777777" w:rsidTr="005542C7">
        <w:tc>
          <w:tcPr>
            <w:tcW w:w="4050" w:type="dxa"/>
            <w:shd w:val="clear" w:color="auto" w:fill="auto"/>
          </w:tcPr>
          <w:p w14:paraId="71554945" w14:textId="77777777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E8CCAE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012FB6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9046BD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69088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3A35F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6F57FD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8F7502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887703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4A8B27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C92192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19C60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CF4BF7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A236DE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1FF2" w:rsidRPr="00A77BFD" w14:paraId="5AA55B32" w14:textId="77777777" w:rsidTr="005542C7">
        <w:tc>
          <w:tcPr>
            <w:tcW w:w="4050" w:type="dxa"/>
            <w:shd w:val="clear" w:color="auto" w:fill="auto"/>
          </w:tcPr>
          <w:p w14:paraId="7AADF520" w14:textId="48FAF648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A1D19F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F3AA7D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E03C46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5327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1E657D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2826D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E676D1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1A4F0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B1560A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3EA915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9503C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B80430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85589E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1FF2" w:rsidRPr="00A77BFD" w14:paraId="65D02F27" w14:textId="77777777" w:rsidTr="005542C7">
        <w:tc>
          <w:tcPr>
            <w:tcW w:w="4050" w:type="dxa"/>
            <w:shd w:val="clear" w:color="auto" w:fill="auto"/>
          </w:tcPr>
          <w:p w14:paraId="14A8770A" w14:textId="1871B5BB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530" w:type="dxa"/>
            <w:shd w:val="clear" w:color="auto" w:fill="auto"/>
          </w:tcPr>
          <w:p w14:paraId="1DEB875D" w14:textId="48C4E614" w:rsidR="004A1FF2" w:rsidRPr="00A77BFD" w:rsidRDefault="004A1FF2" w:rsidP="001943F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26,495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4AE42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8E1204" w14:textId="125CA470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4,707</w:t>
            </w:r>
          </w:p>
        </w:tc>
        <w:tc>
          <w:tcPr>
            <w:tcW w:w="270" w:type="dxa"/>
          </w:tcPr>
          <w:p w14:paraId="4255D6A1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7BAA6" w14:textId="4BEA2899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11,360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067A5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474E9CC" w14:textId="71244C33" w:rsidR="004A1FF2" w:rsidRPr="00A77BFD" w:rsidRDefault="004A1FF2" w:rsidP="00803D6A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3A348A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FE6EAC" w14:textId="188C27DB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87C79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FC0C71" w14:textId="53E1C29E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626C3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B9ED44" w14:textId="32D9488F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43,367</w:t>
            </w:r>
          </w:p>
        </w:tc>
      </w:tr>
      <w:tr w:rsidR="004A1FF2" w:rsidRPr="00A77BFD" w14:paraId="0D2A0A71" w14:textId="77777777" w:rsidTr="005542C7">
        <w:tc>
          <w:tcPr>
            <w:tcW w:w="4050" w:type="dxa"/>
            <w:shd w:val="clear" w:color="auto" w:fill="auto"/>
          </w:tcPr>
          <w:p w14:paraId="7EADE91E" w14:textId="36455D4A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D53110" w14:textId="0F2F2643" w:rsidR="004A1FF2" w:rsidRPr="00A77BFD" w:rsidRDefault="004A1FF2" w:rsidP="001943F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3,599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814BF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D0A673" w14:textId="1EDB9E1A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8E530F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1532A6" w14:textId="6A4D030A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50017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B2160E1" w14:textId="277A8E4C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E4838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7553D3" w14:textId="43CFA6AA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1,152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DAA6F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202391" w14:textId="1039A57F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130D7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BB86AA" w14:textId="0E8EB588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4,751</w:t>
            </w:r>
          </w:p>
        </w:tc>
      </w:tr>
      <w:tr w:rsidR="004A1FF2" w:rsidRPr="00A77BFD" w14:paraId="4812369C" w14:textId="77777777" w:rsidTr="005542C7">
        <w:tc>
          <w:tcPr>
            <w:tcW w:w="4050" w:type="dxa"/>
            <w:shd w:val="clear" w:color="auto" w:fill="auto"/>
          </w:tcPr>
          <w:p w14:paraId="20DF4CFF" w14:textId="77777777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9921A" w14:textId="192682C9" w:rsidR="004A1FF2" w:rsidRPr="00A77BFD" w:rsidRDefault="004A1FF2" w:rsidP="001943F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6C383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77127" w14:textId="6AB22B22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4,707</w:t>
            </w:r>
          </w:p>
        </w:tc>
        <w:tc>
          <w:tcPr>
            <w:tcW w:w="270" w:type="dxa"/>
          </w:tcPr>
          <w:p w14:paraId="348CA2AF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9F249" w14:textId="34177DF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0A4C6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E19FE" w14:textId="044829CD" w:rsidR="004A1FF2" w:rsidRPr="00A77BFD" w:rsidRDefault="004A1FF2" w:rsidP="00803D6A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D80BD9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B774C" w14:textId="11CEDCD9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C7501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16B67" w14:textId="47FB2342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1FF32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80484" w14:textId="2C8CF508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48,11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4A1FF2" w:rsidRPr="00A77BFD" w14:paraId="7BFC209B" w14:textId="77777777" w:rsidTr="005542C7">
        <w:tc>
          <w:tcPr>
            <w:tcW w:w="4050" w:type="dxa"/>
            <w:shd w:val="clear" w:color="auto" w:fill="auto"/>
          </w:tcPr>
          <w:p w14:paraId="7DC5E5C5" w14:textId="36A0ED74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0CB45F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707973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F021E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21901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95ECA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A52388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50CFD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42C7EA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C6787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C61EA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50681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75B0E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CF9E8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1FF2" w:rsidRPr="00A77BFD" w14:paraId="518FAFDB" w14:textId="77777777" w:rsidTr="005542C7">
        <w:tc>
          <w:tcPr>
            <w:tcW w:w="4050" w:type="dxa"/>
            <w:shd w:val="clear" w:color="auto" w:fill="auto"/>
          </w:tcPr>
          <w:p w14:paraId="127BC6BC" w14:textId="77777777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530" w:type="dxa"/>
            <w:shd w:val="clear" w:color="auto" w:fill="auto"/>
          </w:tcPr>
          <w:p w14:paraId="3183C77B" w14:textId="3B99357A" w:rsidR="004A1FF2" w:rsidRPr="00A77BFD" w:rsidRDefault="004A1FF2" w:rsidP="00803D6A">
            <w:pPr>
              <w:pStyle w:val="acctfourfigures"/>
              <w:tabs>
                <w:tab w:val="clear" w:pos="765"/>
              </w:tabs>
              <w:spacing w:line="360" w:lineRule="exact"/>
              <w:ind w:left="-444" w:right="5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88177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DB8C85" w14:textId="60B77C15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AA9F70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34C5B" w14:textId="3AB548A5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4E92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5F1F39B" w14:textId="2CDB9D3D" w:rsidR="004A1FF2" w:rsidRPr="00A77BFD" w:rsidRDefault="004A1FF2" w:rsidP="00803D6A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B6B1C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E8D6EE" w14:textId="790E52CF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8A466C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BC6E89" w14:textId="742C1863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93452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88EA41" w14:textId="605C6506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1,129</w:t>
            </w:r>
          </w:p>
        </w:tc>
      </w:tr>
      <w:tr w:rsidR="004A1FF2" w:rsidRPr="00A77BFD" w14:paraId="08860513" w14:textId="77777777" w:rsidTr="005542C7">
        <w:tc>
          <w:tcPr>
            <w:tcW w:w="4050" w:type="dxa"/>
            <w:shd w:val="clear" w:color="auto" w:fill="auto"/>
          </w:tcPr>
          <w:p w14:paraId="105A4226" w14:textId="77777777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A85A42" w14:textId="4FC9882E" w:rsidR="004A1FF2" w:rsidRPr="00A77BFD" w:rsidRDefault="004A1FF2" w:rsidP="00803D6A">
            <w:pPr>
              <w:pStyle w:val="acctfourfigures"/>
              <w:tabs>
                <w:tab w:val="clear" w:pos="765"/>
              </w:tabs>
              <w:spacing w:line="360" w:lineRule="exact"/>
              <w:ind w:left="-444" w:right="5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B877E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A9CDCF" w14:textId="64659C0A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493A4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4E1CA6" w14:textId="4DB5E2B5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DD822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49634C" w14:textId="0D36FB99" w:rsidR="004A1FF2" w:rsidRPr="00A77BFD" w:rsidRDefault="004A1FF2" w:rsidP="00803D6A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3375E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200C67" w14:textId="76B203E5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8C3FB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D331B3" w14:textId="5AB09403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67EBD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D8E2EA" w14:textId="454E7BED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367</w:t>
            </w:r>
          </w:p>
        </w:tc>
      </w:tr>
      <w:tr w:rsidR="004A1FF2" w:rsidRPr="00A77BFD" w14:paraId="29723C94" w14:textId="77777777" w:rsidTr="005542C7">
        <w:tc>
          <w:tcPr>
            <w:tcW w:w="4050" w:type="dxa"/>
            <w:shd w:val="clear" w:color="auto" w:fill="auto"/>
          </w:tcPr>
          <w:p w14:paraId="187D6A1E" w14:textId="77777777" w:rsidR="004A1FF2" w:rsidRPr="00A77BFD" w:rsidRDefault="004A1FF2" w:rsidP="004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CCDED" w14:textId="11BD8653" w:rsidR="004A1FF2" w:rsidRPr="00A77BFD" w:rsidRDefault="004A1FF2" w:rsidP="00803D6A">
            <w:pPr>
              <w:pStyle w:val="acctfourfigures"/>
              <w:tabs>
                <w:tab w:val="clear" w:pos="765"/>
              </w:tabs>
              <w:spacing w:line="360" w:lineRule="exact"/>
              <w:ind w:left="-444" w:right="5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4CC72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418F6" w14:textId="6DFFA186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AE969E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D511FA" w14:textId="5B99B30C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F70D8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9042F" w14:textId="3CC6A916" w:rsidR="004A1FF2" w:rsidRPr="00A77BFD" w:rsidRDefault="004A1FF2" w:rsidP="00803D6A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24057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B051A" w14:textId="4FD79895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F7276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71CAB" w14:textId="432B0F48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39314" w14:textId="77777777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40A2" w14:textId="4A3C98C4" w:rsidR="004A1FF2" w:rsidRPr="00A77BFD" w:rsidRDefault="004A1FF2" w:rsidP="004A1FF2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1,496</w:t>
            </w:r>
          </w:p>
        </w:tc>
      </w:tr>
    </w:tbl>
    <w:p w14:paraId="6A43C2C6" w14:textId="77777777" w:rsidR="00082F96" w:rsidRPr="00A77BFD" w:rsidRDefault="00082F96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b/>
          <w:sz w:val="30"/>
          <w:szCs w:val="30"/>
        </w:rPr>
        <w:sectPr w:rsidR="00082F96" w:rsidRPr="00A77BFD" w:rsidSect="00890E41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CCB05A5" w14:textId="177F0989" w:rsidR="00272D9A" w:rsidRPr="00A77BFD" w:rsidRDefault="00272D9A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  <w:r w:rsidRPr="00A77BFD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 xml:space="preserve">ณ วันที่ </w:t>
      </w:r>
      <w:r w:rsidRPr="00A77BFD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 xml:space="preserve">31 </w:t>
      </w:r>
      <w:r w:rsidRPr="00A77BFD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 xml:space="preserve">ธันวาคม </w:t>
      </w:r>
      <w:r w:rsidRPr="00A77BFD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>256</w:t>
      </w:r>
      <w:r w:rsidR="00B410F7" w:rsidRPr="00A77BFD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>6</w:t>
      </w:r>
      <w:r w:rsidRPr="00A77BFD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 xml:space="preserve"> </w:t>
      </w:r>
      <w:r w:rsidRPr="00A77BFD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>กลุ่มบริษัทได้นำที่ดิน</w:t>
      </w:r>
      <w:r w:rsidR="00E7697F" w:rsidRPr="00A77BFD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 xml:space="preserve"> </w:t>
      </w:r>
      <w:r w:rsidR="00E7697F" w:rsidRPr="00A77BFD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>อาคารและอุปกรณ์</w:t>
      </w:r>
      <w:r w:rsidRPr="00A77BFD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 xml:space="preserve">ซึ่งมีมูลค่าตามบัญชีสุทธิ </w:t>
      </w:r>
      <w:r w:rsidR="00EF2C9C" w:rsidRPr="00A77BFD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 xml:space="preserve">419.15 </w:t>
      </w:r>
      <w:r w:rsidRPr="00A77BFD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>ล้านบาท</w:t>
      </w:r>
      <w:r w:rsidR="006156C3" w:rsidRPr="00A77BF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(</w:t>
      </w:r>
      <w:r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256</w:t>
      </w:r>
      <w:r w:rsidR="00B410F7"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5</w:t>
      </w:r>
      <w:r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: </w:t>
      </w:r>
      <w:r w:rsidR="00B410F7"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475.73</w:t>
      </w:r>
      <w:r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 </w:t>
      </w:r>
      <w:r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ล้านบาท</w:t>
      </w:r>
      <w:r w:rsidR="00DE44F6"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 xml:space="preserve"> และ </w:t>
      </w:r>
      <w:r w:rsidR="0084684C"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32</w:t>
      </w:r>
      <w:r w:rsidR="00B410F7"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.06</w:t>
      </w:r>
      <w:r w:rsidR="00DE44F6"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 </w:t>
      </w:r>
      <w:r w:rsidR="00DE44F6"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)</w:t>
      </w:r>
      <w:r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 วงเงินเลตเตอร์ออฟเครดิตหรือทรัสต์รีซีท วงเงินหนังสือค้ำประกัน วงเงินสินเชื่อประเภท</w:t>
      </w:r>
      <w:r w:rsidRPr="00A77BF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สัญญาซื้อขายเงินตราต่างประเทศล่วงหน้า และ</w:t>
      </w:r>
      <w:r w:rsidR="00382538" w:rsidRPr="00A77BF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br/>
      </w:r>
      <w:r w:rsidRPr="00A77BF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เงินกู้ยืมระยะยาวจากธนาคาร</w:t>
      </w:r>
    </w:p>
    <w:p w14:paraId="693A938B" w14:textId="073B2E84" w:rsidR="00937EF8" w:rsidRPr="00A77BFD" w:rsidRDefault="00937EF8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04742A77" w14:textId="7C7232A8" w:rsidR="00937EF8" w:rsidRPr="00A77BFD" w:rsidRDefault="00937EF8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ในการประชุม</w:t>
      </w:r>
      <w:r w:rsidR="00A54B09"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วิสามัญผู้ถือหุ้น</w:t>
      </w:r>
      <w:r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เมื่อวันที่ </w:t>
      </w:r>
      <w:r w:rsidR="006333A0" w:rsidRPr="00A77BFD">
        <w:rPr>
          <w:rFonts w:ascii="Angsana New" w:hAnsi="Angsana New" w:cs="Angsana New"/>
          <w:color w:val="auto"/>
          <w:sz w:val="30"/>
          <w:szCs w:val="30"/>
          <w:lang w:val="en-US"/>
        </w:rPr>
        <w:t>9</w:t>
      </w:r>
      <w:r w:rsidR="00A54B09" w:rsidRPr="00A77BFD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="00A54B09"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ธันวาคม</w:t>
      </w:r>
      <w:r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</w:t>
      </w:r>
      <w:r w:rsidRPr="00A77BFD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2565 </w:t>
      </w:r>
      <w:r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ที่ประชุมมีมติอนุมัติให้บริษัทย่อยจำหน่ายที่ดินและอาคาร </w:t>
      </w:r>
      <w:r w:rsidRPr="00A77BFD">
        <w:rPr>
          <w:rFonts w:ascii="Angsana New" w:hAnsi="Angsana New" w:cs="Angsana New"/>
          <w:color w:val="auto"/>
          <w:spacing w:val="4"/>
          <w:sz w:val="30"/>
          <w:szCs w:val="30"/>
          <w:cs/>
          <w:lang w:val="en-US"/>
        </w:rPr>
        <w:t xml:space="preserve">ซึ่งเป็นที่ตั้งสำนักงานใหญ่ให้กับกิจการที่เกี่ยวข้องกัน ในมูลค่ารวมทั้งสิ้น </w:t>
      </w:r>
      <w:r w:rsidRPr="00A77BFD">
        <w:rPr>
          <w:rFonts w:ascii="Angsana New" w:hAnsi="Angsana New" w:cs="Angsana New"/>
          <w:color w:val="auto"/>
          <w:spacing w:val="4"/>
          <w:sz w:val="30"/>
          <w:szCs w:val="30"/>
          <w:lang w:val="en-US"/>
        </w:rPr>
        <w:t xml:space="preserve">120.00 </w:t>
      </w:r>
      <w:r w:rsidRPr="00A77BFD">
        <w:rPr>
          <w:rFonts w:ascii="Angsana New" w:hAnsi="Angsana New" w:cs="Angsana New"/>
          <w:color w:val="auto"/>
          <w:spacing w:val="4"/>
          <w:sz w:val="30"/>
          <w:szCs w:val="30"/>
          <w:cs/>
          <w:lang w:val="en-US"/>
        </w:rPr>
        <w:t xml:space="preserve">ล้านบาท </w:t>
      </w:r>
      <w:r w:rsidR="007E7DC5" w:rsidRPr="00A77BFD">
        <w:rPr>
          <w:rFonts w:ascii="Angsana New" w:hAnsi="Angsana New" w:cs="Angsana New"/>
          <w:color w:val="auto"/>
          <w:spacing w:val="4"/>
          <w:sz w:val="30"/>
          <w:szCs w:val="30"/>
          <w:cs/>
          <w:lang w:val="en-US"/>
        </w:rPr>
        <w:t>กลุ่มบริษัทรับรู้กำไร</w:t>
      </w:r>
      <w:r w:rsidR="007E7DC5"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จากการขายที่ดินและอาคารดังกล่าวจำนวน </w:t>
      </w:r>
      <w:r w:rsidR="007E7DC5" w:rsidRPr="00A77BFD">
        <w:rPr>
          <w:rFonts w:ascii="Angsana New" w:hAnsi="Angsana New" w:cs="Angsana New"/>
          <w:color w:val="auto"/>
          <w:sz w:val="30"/>
          <w:szCs w:val="30"/>
          <w:lang w:val="en-US"/>
        </w:rPr>
        <w:t>83.</w:t>
      </w:r>
      <w:r w:rsidR="00247DC8" w:rsidRPr="00A77BFD">
        <w:rPr>
          <w:rFonts w:ascii="Angsana New" w:hAnsi="Angsana New" w:cs="Angsana New"/>
          <w:color w:val="auto"/>
          <w:sz w:val="30"/>
          <w:szCs w:val="30"/>
          <w:lang w:val="en-US"/>
        </w:rPr>
        <w:t>02</w:t>
      </w:r>
      <w:r w:rsidR="00247DC8"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</w:t>
      </w:r>
      <w:r w:rsidR="007E7DC5"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ล้านบาท</w:t>
      </w:r>
      <w:r w:rsidR="00CC1969"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เป็นรายได้อื่น</w:t>
      </w:r>
      <w:r w:rsidR="007E7DC5"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ในงบกำไรขาดทุนเบ็ดเสร็จรวมสำหรับปี</w:t>
      </w:r>
      <w:r w:rsidR="007E7DC5" w:rsidRPr="00A77BFD">
        <w:rPr>
          <w:rFonts w:ascii="Angsana New" w:hAnsi="Angsana New" w:cs="Angsana New"/>
          <w:color w:val="auto"/>
          <w:spacing w:val="2"/>
          <w:sz w:val="30"/>
          <w:szCs w:val="30"/>
          <w:cs/>
          <w:lang w:val="en-US"/>
        </w:rPr>
        <w:t>สิ้นสุดวันที่</w:t>
      </w:r>
      <w:r w:rsidR="007E7DC5"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</w:t>
      </w:r>
      <w:r w:rsidR="007E7DC5" w:rsidRPr="00A77BFD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31 </w:t>
      </w:r>
      <w:r w:rsidR="007E7DC5" w:rsidRPr="00A77BF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ธันวาคม </w:t>
      </w:r>
      <w:r w:rsidR="007E7DC5" w:rsidRPr="00A77BFD">
        <w:rPr>
          <w:rFonts w:ascii="Angsana New" w:hAnsi="Angsana New" w:cs="Angsana New"/>
          <w:color w:val="auto"/>
          <w:sz w:val="30"/>
          <w:szCs w:val="30"/>
          <w:lang w:val="en-US"/>
        </w:rPr>
        <w:t>2565</w:t>
      </w:r>
    </w:p>
    <w:p w14:paraId="48CBC00A" w14:textId="35D82DCE" w:rsidR="00272D9A" w:rsidRPr="00A77BFD" w:rsidRDefault="00272D9A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60EEAF17" w14:textId="7E20234B" w:rsidR="00D13BFF" w:rsidRPr="00A77BFD" w:rsidRDefault="003216DC" w:rsidP="00963D8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</w:pPr>
      <w:r w:rsidRPr="00A77BFD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ในการประชุมคณะกรรมการบริหาร</w:t>
      </w:r>
      <w:r w:rsidR="00C7314C" w:rsidRPr="00A77BFD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ของบริษัท</w:t>
      </w:r>
      <w:r w:rsidRPr="00A77BFD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เมื่อวันที่ </w:t>
      </w:r>
      <w:r w:rsidRPr="00A77BF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10 </w:t>
      </w:r>
      <w:r w:rsidRPr="00A77BFD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มกราคม </w:t>
      </w:r>
      <w:r w:rsidRPr="00A77BF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2566 </w:t>
      </w:r>
      <w:r w:rsidRPr="00A77BFD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ที่ประชุมมีมติอนุมัติให้บริษัทขายคลังแก๊สและสินทรัพย์ที่เกี่ยวข้อง</w:t>
      </w:r>
      <w:r w:rsidR="008A3AF4" w:rsidRPr="00A77BFD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 </w:t>
      </w:r>
      <w:r w:rsidR="00CB18B3" w:rsidRPr="00A77BF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และต่อมา</w:t>
      </w:r>
      <w:r w:rsidR="00362FF6" w:rsidRPr="00A77BF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เมื่อวันที่ </w:t>
      </w:r>
      <w:r w:rsidR="00362FF6" w:rsidRPr="00A77BF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10 </w:t>
      </w:r>
      <w:r w:rsidR="00CB18B3" w:rsidRPr="00A77BF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กุมภาพันธ์ </w:t>
      </w:r>
      <w:r w:rsidR="00CB18B3" w:rsidRPr="00A77BF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256</w:t>
      </w:r>
      <w:r w:rsidR="0025394A" w:rsidRPr="00A77BF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6</w:t>
      </w:r>
      <w:r w:rsidR="00CB18B3" w:rsidRPr="00A77BF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CB18B3" w:rsidRPr="00A77BF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บริษัทได้ลงนาม</w:t>
      </w:r>
      <w:r w:rsidR="00CB18B3" w:rsidRPr="00A77BF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ในสัญญาจะซื้อจะขายคลังแก๊สและสินทรัพย์ที่เกี่ยวข้องดังกล่าว</w:t>
      </w:r>
      <w:r w:rsidR="00E82698" w:rsidRPr="00A77BF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บางส่วน</w:t>
      </w:r>
      <w:r w:rsidR="00494634" w:rsidRPr="00A77BF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กับบริษัทแห่งหนึ่ง</w:t>
      </w:r>
      <w:r w:rsidR="005D42B9" w:rsidRPr="00A77BF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โดยมีราคาขายเป็นเงิน </w:t>
      </w:r>
      <w:r w:rsidR="005D42B9" w:rsidRPr="00A77BF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35 </w:t>
      </w:r>
      <w:r w:rsidR="005D42B9" w:rsidRPr="00A77BF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ล้านบาท</w:t>
      </w:r>
      <w:r w:rsidR="00CB18B3" w:rsidRPr="00A77BF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 xml:space="preserve"> </w:t>
      </w:r>
      <w:r w:rsidR="00D13BFF" w:rsidRPr="00A77BF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และรับรู้</w:t>
      </w:r>
      <w:r w:rsidR="008B680E" w:rsidRPr="00A77BF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กำไรจากการขายคลังแก๊สและสินทรัพย์ที่เกี่ยวข้องดังกล่าวจำนวน </w:t>
      </w:r>
      <w:r w:rsidR="008B680E" w:rsidRPr="00A77BF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2.13 </w:t>
      </w:r>
      <w:r w:rsidR="008B680E" w:rsidRPr="00A77BF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ล้านบาท</w:t>
      </w:r>
      <w:r w:rsidR="007E2EDB" w:rsidRPr="00A77BF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เป็นรายได้อื่นในงบกำไรขาดทุนเบ็ดเสร็จเฉพาะกิจการและ</w:t>
      </w:r>
      <w:r w:rsidR="00F850A5" w:rsidRPr="00A77BF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br/>
      </w:r>
      <w:r w:rsidR="007E2EDB" w:rsidRPr="00A77BF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งบกำไรขาดทุนเบ็ดเสร็จรวม</w:t>
      </w:r>
    </w:p>
    <w:p w14:paraId="415AB662" w14:textId="77777777" w:rsidR="00D13BFF" w:rsidRPr="00A77BFD" w:rsidRDefault="00D13BFF" w:rsidP="00963D8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</w:pPr>
    </w:p>
    <w:p w14:paraId="244520F5" w14:textId="039814CC" w:rsidR="00EA260F" w:rsidRPr="00A77BFD" w:rsidRDefault="00CF2769" w:rsidP="00EA260F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</w:pPr>
      <w:r w:rsidRPr="00A77BF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 xml:space="preserve">เมื่อวันที่ </w:t>
      </w:r>
      <w:r w:rsidR="006C768E" w:rsidRPr="00A77BF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</w:t>
      </w:r>
      <w:r w:rsidRPr="00A77BF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 xml:space="preserve"> สิงหาคม </w:t>
      </w:r>
      <w:r w:rsidR="006C768E" w:rsidRPr="00A77BF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2566</w:t>
      </w:r>
      <w:r w:rsidRPr="00A77BF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 xml:space="preserve"> บริษัทได้ลงนามในสัญญาจะซื้อจะขายคลังแก๊สและสินทรัพย์ที่เกี่ยวข้องอีกแห่งหนึ่ง โดยมีราคาขายเป็นเงิน </w:t>
      </w:r>
      <w:r w:rsidR="006C768E" w:rsidRPr="00A77BF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26</w:t>
      </w:r>
      <w:r w:rsidRPr="00A77BF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 xml:space="preserve"> ล้านบาท </w:t>
      </w:r>
      <w:r w:rsidR="00EA260F" w:rsidRPr="00A77BF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และรับรู้กำไรจากการขายคลังแก๊สและสินทรัพย์ที่เกี่ยวข้องดังกล่าวจำนวน </w:t>
      </w:r>
      <w:r w:rsidR="004F01EB" w:rsidRPr="00A77BF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16.17</w:t>
      </w:r>
      <w:r w:rsidR="00EA260F" w:rsidRPr="00A77BF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EA260F" w:rsidRPr="00A77BF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ล้านบาทเป็นรายได้อื่นในงบกำไรขาดทุนเบ็ดเสร็จเฉพาะกิจการและงบกำไรขาดทุนเบ็ดเสร็จรวม</w:t>
      </w:r>
    </w:p>
    <w:p w14:paraId="49222A3F" w14:textId="77777777" w:rsidR="00EA260F" w:rsidRPr="00A77BFD" w:rsidRDefault="00EA260F" w:rsidP="00EA260F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</w:pPr>
    </w:p>
    <w:p w14:paraId="594FD336" w14:textId="2F6B3BE5" w:rsidR="00CB18B3" w:rsidRPr="00A77BFD" w:rsidRDefault="00CB18B3" w:rsidP="00963D8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</w:pPr>
      <w:r w:rsidRPr="00A77BF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สินทรัพย์สิทธิการใช้</w:t>
      </w:r>
    </w:p>
    <w:p w14:paraId="3605D52D" w14:textId="77777777" w:rsidR="00E53377" w:rsidRPr="00A77BFD" w:rsidRDefault="00E53377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</w:p>
    <w:p w14:paraId="7FE6C394" w14:textId="372ED732" w:rsidR="00EC53FC" w:rsidRPr="00A77BFD" w:rsidRDefault="00EC53FC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</w:pPr>
      <w:r w:rsidRPr="00A77BFD">
        <w:rPr>
          <w:rFonts w:ascii="Angsana New" w:hAnsi="Angsana New" w:cstheme="minorBidi"/>
          <w:color w:val="auto"/>
          <w:sz w:val="30"/>
          <w:szCs w:val="30"/>
          <w:cs/>
        </w:rPr>
        <w:t xml:space="preserve">ในระหว่างปี </w:t>
      </w:r>
      <w:r w:rsidR="00DC7692" w:rsidRPr="00A77BFD">
        <w:rPr>
          <w:rFonts w:ascii="Angsana New" w:hAnsi="Angsana New" w:cstheme="minorBidi"/>
          <w:color w:val="auto"/>
          <w:sz w:val="30"/>
          <w:szCs w:val="30"/>
          <w:lang w:val="en-US"/>
        </w:rPr>
        <w:t>256</w:t>
      </w:r>
      <w:r w:rsidR="00B410F7" w:rsidRPr="00A77BFD">
        <w:rPr>
          <w:rFonts w:ascii="Angsana New" w:hAnsi="Angsana New" w:cstheme="minorBidi"/>
          <w:color w:val="auto"/>
          <w:sz w:val="30"/>
          <w:szCs w:val="30"/>
          <w:lang w:val="en-US"/>
        </w:rPr>
        <w:t>6</w:t>
      </w:r>
      <w:r w:rsidR="00DC7692" w:rsidRPr="00A77BF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 xml:space="preserve"> </w:t>
      </w:r>
      <w:r w:rsidRPr="00A77BF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กลุ่มบริษัทได้เข้าทำสัญญาเช่า</w:t>
      </w:r>
      <w:r w:rsidR="00820758" w:rsidRPr="00A77BF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ที่ดิน</w:t>
      </w:r>
      <w:r w:rsidR="00BD0099" w:rsidRPr="00A77BFD">
        <w:rPr>
          <w:rFonts w:ascii="Angsana New" w:hAnsi="Angsana New" w:cstheme="minorBidi"/>
          <w:color w:val="auto"/>
          <w:sz w:val="30"/>
          <w:szCs w:val="30"/>
          <w:lang w:val="en-US"/>
        </w:rPr>
        <w:t xml:space="preserve"> </w:t>
      </w:r>
      <w:r w:rsidR="006741EC" w:rsidRPr="00A77BFD">
        <w:rPr>
          <w:rFonts w:ascii="Angsana New" w:hAnsi="Angsana New" w:cstheme="minorBidi" w:hint="cs"/>
          <w:color w:val="auto"/>
          <w:sz w:val="30"/>
          <w:szCs w:val="30"/>
          <w:cs/>
          <w:lang w:val="en-US"/>
        </w:rPr>
        <w:t>อาคารและ</w:t>
      </w:r>
      <w:r w:rsidRPr="00A77BF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อุปกรณ์</w:t>
      </w:r>
      <w:r w:rsidRPr="00A77BFD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 xml:space="preserve">เป็นระยะเวลา </w:t>
      </w:r>
      <w:r w:rsidR="009E76BC" w:rsidRPr="00A77BFD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1</w:t>
      </w:r>
      <w:r w:rsidR="001F45C9" w:rsidRPr="00A77BFD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="009F6FA8" w:rsidRPr="00A77BFD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-</w:t>
      </w:r>
      <w:r w:rsidR="001F45C9" w:rsidRPr="00A77BFD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="009F6FA8" w:rsidRPr="00A77BFD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5</w:t>
      </w:r>
      <w:r w:rsidRPr="00A77BFD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Pr="00A77BFD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>ปี โดยมีค่าเช่าคงที่ตลอด</w:t>
      </w:r>
      <w:r w:rsidR="00053247" w:rsidRPr="00A77BFD">
        <w:rPr>
          <w:rFonts w:ascii="Angsana New" w:hAnsi="Angsana New" w:cstheme="minorBidi" w:hint="cs"/>
          <w:color w:val="auto"/>
          <w:spacing w:val="-4"/>
          <w:sz w:val="30"/>
          <w:szCs w:val="30"/>
          <w:cs/>
          <w:lang w:val="en-US"/>
        </w:rPr>
        <w:t>อายุสัญญา</w:t>
      </w:r>
      <w:r w:rsidRPr="00A77BFD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 xml:space="preserve"> กลุ่มบริษัท</w:t>
      </w:r>
      <w:r w:rsidR="00461DE8" w:rsidRPr="00A77BFD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>ได้รับรู้สินทรัพย์สิทธิการใช้ที่มีไว้เพื่อใช้งาน</w:t>
      </w:r>
      <w:r w:rsidR="00461DE8" w:rsidRPr="00A77BFD">
        <w:rPr>
          <w:rFonts w:ascii="Angsana New" w:hAnsi="Angsana New" w:cstheme="minorBidi"/>
          <w:color w:val="auto"/>
          <w:spacing w:val="8"/>
          <w:sz w:val="30"/>
          <w:szCs w:val="30"/>
          <w:cs/>
          <w:lang w:val="en-US"/>
        </w:rPr>
        <w:t>เป็นจำนวนเงิน</w:t>
      </w:r>
      <w:r w:rsidR="00BD0099" w:rsidRPr="00A77BFD">
        <w:rPr>
          <w:rFonts w:ascii="Angsana New" w:hAnsi="Angsana New" w:cstheme="minorBidi"/>
          <w:color w:val="auto"/>
          <w:spacing w:val="8"/>
          <w:sz w:val="30"/>
          <w:szCs w:val="30"/>
          <w:cs/>
          <w:lang w:val="en-US"/>
        </w:rPr>
        <w:t xml:space="preserve"> </w:t>
      </w:r>
      <w:r w:rsidR="007A2C0E" w:rsidRPr="00A77BFD">
        <w:rPr>
          <w:rFonts w:ascii="Angsana New" w:hAnsi="Angsana New" w:cstheme="minorBidi"/>
          <w:color w:val="auto"/>
          <w:spacing w:val="8"/>
          <w:sz w:val="30"/>
          <w:szCs w:val="30"/>
          <w:lang w:val="en-US"/>
        </w:rPr>
        <w:t>69.</w:t>
      </w:r>
      <w:r w:rsidR="008162AC" w:rsidRPr="00A77BFD">
        <w:rPr>
          <w:rFonts w:ascii="Angsana New" w:hAnsi="Angsana New" w:cstheme="minorBidi"/>
          <w:color w:val="auto"/>
          <w:spacing w:val="8"/>
          <w:sz w:val="30"/>
          <w:szCs w:val="30"/>
          <w:lang w:val="en-US"/>
        </w:rPr>
        <w:t>89</w:t>
      </w:r>
      <w:r w:rsidR="00A61F8C" w:rsidRPr="00A77BFD">
        <w:rPr>
          <w:rFonts w:ascii="Angsana New" w:hAnsi="Angsana New" w:cstheme="minorBidi"/>
          <w:color w:val="auto"/>
          <w:spacing w:val="8"/>
          <w:sz w:val="30"/>
          <w:szCs w:val="30"/>
          <w:lang w:val="en-US"/>
        </w:rPr>
        <w:t xml:space="preserve"> </w:t>
      </w:r>
      <w:r w:rsidR="00461DE8" w:rsidRPr="00A77BFD">
        <w:rPr>
          <w:rFonts w:ascii="Angsana New" w:hAnsi="Angsana New" w:cstheme="minorBidi"/>
          <w:color w:val="auto"/>
          <w:spacing w:val="8"/>
          <w:sz w:val="30"/>
          <w:szCs w:val="30"/>
          <w:cs/>
          <w:lang w:val="en-US"/>
        </w:rPr>
        <w:t xml:space="preserve">ล้านบาท </w:t>
      </w:r>
      <w:r w:rsidR="006741EC" w:rsidRPr="00A77BFD">
        <w:rPr>
          <w:rFonts w:ascii="Angsana New" w:hAnsi="Angsana New" w:cstheme="minorBidi"/>
          <w:color w:val="auto"/>
          <w:spacing w:val="8"/>
          <w:sz w:val="30"/>
          <w:szCs w:val="30"/>
          <w:cs/>
          <w:lang w:val="en-US"/>
        </w:rPr>
        <w:br/>
      </w:r>
      <w:r w:rsidR="00DC7692" w:rsidRPr="00A77BFD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cs/>
          <w:lang w:val="en-US"/>
        </w:rPr>
        <w:t>(</w:t>
      </w:r>
      <w:r w:rsidR="00DC7692" w:rsidRPr="00A77BFD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lang w:val="en-US"/>
        </w:rPr>
        <w:t>256</w:t>
      </w:r>
      <w:r w:rsidR="00B410F7" w:rsidRPr="00A77BFD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lang w:val="en-US"/>
        </w:rPr>
        <w:t>5</w:t>
      </w:r>
      <w:r w:rsidR="00DC7692" w:rsidRPr="00A77BFD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lang w:val="en-US"/>
        </w:rPr>
        <w:t xml:space="preserve">: </w:t>
      </w:r>
      <w:r w:rsidR="00B410F7" w:rsidRPr="00A77BFD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9.21</w:t>
      </w:r>
      <w:r w:rsidR="00DC7692" w:rsidRPr="00A77BFD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 </w:t>
      </w:r>
      <w:r w:rsidR="00DC7692" w:rsidRPr="00A77BFD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</w:t>
      </w:r>
      <w:r w:rsidR="0018001B" w:rsidRPr="00A77BFD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</w:p>
    <w:p w14:paraId="200294F9" w14:textId="535DCFCF" w:rsidR="004C4698" w:rsidRPr="00A77BFD" w:rsidRDefault="004C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 w:cstheme="minorBidi"/>
          <w:sz w:val="30"/>
          <w:szCs w:val="30"/>
        </w:rPr>
      </w:pPr>
      <w:r w:rsidRPr="00A77BFD">
        <w:rPr>
          <w:rFonts w:ascii="Angsana New" w:hAnsi="Angsana New" w:cstheme="min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080"/>
      </w:tblGrid>
      <w:tr w:rsidR="00461DE8" w:rsidRPr="00A77BFD" w14:paraId="20EB2BCE" w14:textId="77777777" w:rsidTr="00994BE8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68B36302" w14:textId="77777777" w:rsidR="00461DE8" w:rsidRPr="00A77BFD" w:rsidRDefault="00461D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HAnsi" w:hAnsiTheme="majorHAnsi" w:cstheme="majorHAns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44EA42A8" w14:textId="6E0D57FA" w:rsidR="00461DE8" w:rsidRPr="00A77BFD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0BF554" w14:textId="77777777" w:rsidR="00461DE8" w:rsidRPr="00A77BFD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7CF9099" w14:textId="436653F4" w:rsidR="00461DE8" w:rsidRPr="00A77BFD" w:rsidRDefault="00461DE8">
            <w:pPr>
              <w:pStyle w:val="acctmergecolhdg"/>
              <w:spacing w:line="240" w:lineRule="atLeast"/>
              <w:ind w:left="-85" w:right="-85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="005875C8" w:rsidRPr="00A77BFD">
              <w:rPr>
                <w:rFonts w:asciiTheme="majorHAnsi" w:hAnsiTheme="majorHAnsi" w:cstheme="majorHAnsi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461DE8" w:rsidRPr="00A77BFD" w14:paraId="527928C8" w14:textId="77777777" w:rsidTr="00994BE8">
        <w:trPr>
          <w:cantSplit/>
          <w:tblHeader/>
        </w:trPr>
        <w:tc>
          <w:tcPr>
            <w:tcW w:w="4320" w:type="dxa"/>
          </w:tcPr>
          <w:p w14:paraId="78FC38BA" w14:textId="77777777" w:rsidR="00461DE8" w:rsidRPr="00A77BFD" w:rsidRDefault="00461D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7F192EED" w14:textId="0F5F5DA2" w:rsidR="00461DE8" w:rsidRPr="00A77BFD" w:rsidRDefault="009F7AF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B410F7"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42A47F1" w14:textId="77777777" w:rsidR="00461DE8" w:rsidRPr="00A77BFD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6962E" w14:textId="5897CEDE" w:rsidR="00461DE8" w:rsidRPr="00A77BFD" w:rsidRDefault="009F7AF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E8C544E" w14:textId="77777777" w:rsidR="00461DE8" w:rsidRPr="00A77BFD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8AF5E6" w14:textId="52E7F6C6" w:rsidR="00461DE8" w:rsidRPr="00A77BFD" w:rsidRDefault="009F7AF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6084FEB" w14:textId="77777777" w:rsidR="00461DE8" w:rsidRPr="00A77BFD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EE2A1" w14:textId="27F2DD1A" w:rsidR="00461DE8" w:rsidRPr="00A77BFD" w:rsidRDefault="009F7AF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5</w:t>
            </w:r>
          </w:p>
        </w:tc>
      </w:tr>
      <w:tr w:rsidR="00461DE8" w:rsidRPr="00A77BFD" w14:paraId="4009C899" w14:textId="77777777" w:rsidTr="00994BE8">
        <w:trPr>
          <w:cantSplit/>
          <w:tblHeader/>
        </w:trPr>
        <w:tc>
          <w:tcPr>
            <w:tcW w:w="4320" w:type="dxa"/>
          </w:tcPr>
          <w:p w14:paraId="0D1E68E3" w14:textId="436932F3" w:rsidR="00461DE8" w:rsidRPr="00A77BFD" w:rsidRDefault="00461DE8">
            <w:pP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62AA72FA" w14:textId="01D63657" w:rsidR="00461DE8" w:rsidRPr="00A77BFD" w:rsidRDefault="00461DE8">
            <w:pPr>
              <w:pStyle w:val="acctfourfigures"/>
              <w:spacing w:line="240" w:lineRule="atLeas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="004F3B64"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461DE8" w:rsidRPr="00A77BFD" w14:paraId="7D34E76E" w14:textId="77777777" w:rsidTr="00994BE8">
        <w:trPr>
          <w:cantSplit/>
        </w:trPr>
        <w:tc>
          <w:tcPr>
            <w:tcW w:w="4320" w:type="dxa"/>
          </w:tcPr>
          <w:p w14:paraId="52615F03" w14:textId="77777777" w:rsidR="00461DE8" w:rsidRPr="00A77BFD" w:rsidRDefault="00461DE8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C86D03A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EF2E9D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C2C75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A23BCD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D0343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D2E860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965D9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61DE8" w:rsidRPr="00A77BFD" w14:paraId="4D97C9E9" w14:textId="77777777" w:rsidTr="00994BE8">
        <w:trPr>
          <w:cantSplit/>
        </w:trPr>
        <w:tc>
          <w:tcPr>
            <w:tcW w:w="4320" w:type="dxa"/>
          </w:tcPr>
          <w:p w14:paraId="001DDACF" w14:textId="77777777" w:rsidR="00461DE8" w:rsidRPr="00A77BFD" w:rsidRDefault="00461DE8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45FFA1D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0AE5E1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1CB8C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D8AB1F8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A5774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59C73E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D8804" w14:textId="77777777" w:rsidR="00461DE8" w:rsidRPr="00A77BFD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B410F7" w:rsidRPr="00A77BFD" w14:paraId="46A2E86F" w14:textId="77777777" w:rsidTr="00E97EFF">
        <w:trPr>
          <w:cantSplit/>
        </w:trPr>
        <w:tc>
          <w:tcPr>
            <w:tcW w:w="4320" w:type="dxa"/>
          </w:tcPr>
          <w:p w14:paraId="5329BBEC" w14:textId="2416425E" w:rsidR="00B410F7" w:rsidRPr="00A77BFD" w:rsidRDefault="00B410F7" w:rsidP="00B410F7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</w:tcPr>
          <w:p w14:paraId="031B2321" w14:textId="27400A1E" w:rsidR="00B410F7" w:rsidRPr="00A77BFD" w:rsidRDefault="00E55CDB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02484" w:rsidRPr="00A77BFD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80" w:type="dxa"/>
            <w:vAlign w:val="bottom"/>
          </w:tcPr>
          <w:p w14:paraId="431F6D06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5653" w14:textId="7C79A5C3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2,465</w:t>
            </w:r>
          </w:p>
        </w:tc>
        <w:tc>
          <w:tcPr>
            <w:tcW w:w="180" w:type="dxa"/>
            <w:vAlign w:val="bottom"/>
          </w:tcPr>
          <w:p w14:paraId="334A8226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6FB708" w14:textId="7B5DAB2A" w:rsidR="00B410F7" w:rsidRPr="00A77BFD" w:rsidRDefault="00496A52" w:rsidP="00496A5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80" w:type="dxa"/>
            <w:vAlign w:val="bottom"/>
          </w:tcPr>
          <w:p w14:paraId="74CD95D4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9E3C0" w14:textId="1E924D3A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298</w:t>
            </w:r>
          </w:p>
        </w:tc>
      </w:tr>
      <w:tr w:rsidR="00B410F7" w:rsidRPr="00A77BFD" w14:paraId="46A07008" w14:textId="77777777" w:rsidTr="00E97EFF">
        <w:trPr>
          <w:cantSplit/>
        </w:trPr>
        <w:tc>
          <w:tcPr>
            <w:tcW w:w="4320" w:type="dxa"/>
          </w:tcPr>
          <w:p w14:paraId="6EAA6C40" w14:textId="65E83BE1" w:rsidR="00B410F7" w:rsidRPr="00A77BFD" w:rsidRDefault="00B410F7" w:rsidP="00B410F7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</w:tcPr>
          <w:p w14:paraId="1B07BF86" w14:textId="77FDB559" w:rsidR="00B410F7" w:rsidRPr="00A77BFD" w:rsidRDefault="00F20C16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16,832</w:t>
            </w:r>
          </w:p>
        </w:tc>
        <w:tc>
          <w:tcPr>
            <w:tcW w:w="180" w:type="dxa"/>
            <w:vAlign w:val="bottom"/>
          </w:tcPr>
          <w:p w14:paraId="134B3D4B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B0FE8" w14:textId="73590276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8,325</w:t>
            </w:r>
          </w:p>
        </w:tc>
        <w:tc>
          <w:tcPr>
            <w:tcW w:w="180" w:type="dxa"/>
            <w:vAlign w:val="bottom"/>
          </w:tcPr>
          <w:p w14:paraId="341E10D2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82474" w14:textId="35DA7BF2" w:rsidR="00B410F7" w:rsidRPr="00A77BFD" w:rsidRDefault="00496A52" w:rsidP="00496A52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1B39A7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F8865" w14:textId="5BDF942A" w:rsidR="00B410F7" w:rsidRPr="00A77BFD" w:rsidRDefault="00B410F7" w:rsidP="00B410F7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410F7" w:rsidRPr="00A77BFD" w14:paraId="41D55F38" w14:textId="77777777" w:rsidTr="00E97EFF">
        <w:trPr>
          <w:cantSplit/>
        </w:trPr>
        <w:tc>
          <w:tcPr>
            <w:tcW w:w="4320" w:type="dxa"/>
          </w:tcPr>
          <w:p w14:paraId="6B016F34" w14:textId="5F5BE62B" w:rsidR="00B410F7" w:rsidRPr="00A77BFD" w:rsidRDefault="00E55CDB" w:rsidP="00B410F7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14:paraId="3114157A" w14:textId="13C54F57" w:rsidR="00B410F7" w:rsidRPr="00A77BFD" w:rsidRDefault="009C0926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155</w:t>
            </w:r>
          </w:p>
        </w:tc>
        <w:tc>
          <w:tcPr>
            <w:tcW w:w="180" w:type="dxa"/>
            <w:vAlign w:val="bottom"/>
          </w:tcPr>
          <w:p w14:paraId="6A88BF43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1E544B" w14:textId="00D486A2" w:rsidR="00B410F7" w:rsidRPr="00A77BFD" w:rsidRDefault="00E55CDB" w:rsidP="00E55CD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948ABF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9BC8DB" w14:textId="24C87ECA" w:rsidR="00B410F7" w:rsidRPr="00A77BFD" w:rsidRDefault="009C0926" w:rsidP="009C092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7562FC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326D4" w14:textId="743DA7A6" w:rsidR="00B410F7" w:rsidRPr="00A77BFD" w:rsidRDefault="00E55CDB" w:rsidP="00E55CD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55CDB" w:rsidRPr="00A77BFD" w14:paraId="1935C9FC" w14:textId="77777777" w:rsidTr="00E97EFF">
        <w:trPr>
          <w:cantSplit/>
        </w:trPr>
        <w:tc>
          <w:tcPr>
            <w:tcW w:w="4320" w:type="dxa"/>
          </w:tcPr>
          <w:p w14:paraId="0B2FC99C" w14:textId="756CD8A7" w:rsidR="00E55CDB" w:rsidRPr="00A77BFD" w:rsidRDefault="00E55CDB" w:rsidP="00E55CDB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35614CD" w14:textId="6A1B7FED" w:rsidR="00E55CDB" w:rsidRPr="00A77BFD" w:rsidRDefault="00E01172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9,586</w:t>
            </w:r>
          </w:p>
        </w:tc>
        <w:tc>
          <w:tcPr>
            <w:tcW w:w="180" w:type="dxa"/>
            <w:vAlign w:val="bottom"/>
          </w:tcPr>
          <w:p w14:paraId="5868DFFA" w14:textId="77777777" w:rsidR="00E55CDB" w:rsidRPr="00A77BFD" w:rsidRDefault="00E55CDB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55C0D" w14:textId="6A25D82A" w:rsidR="00E55CDB" w:rsidRPr="00A77BFD" w:rsidRDefault="00E55CDB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8,810</w:t>
            </w:r>
          </w:p>
        </w:tc>
        <w:tc>
          <w:tcPr>
            <w:tcW w:w="180" w:type="dxa"/>
            <w:vAlign w:val="bottom"/>
          </w:tcPr>
          <w:p w14:paraId="2D893D95" w14:textId="77777777" w:rsidR="00E55CDB" w:rsidRPr="00A77BFD" w:rsidRDefault="00E55CDB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0C5553" w14:textId="77805A15" w:rsidR="00E55CDB" w:rsidRPr="00A77BFD" w:rsidRDefault="009C0926" w:rsidP="009C092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31FC9C" w14:textId="77777777" w:rsidR="00E55CDB" w:rsidRPr="00A77BFD" w:rsidRDefault="00E55CDB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4D400" w14:textId="434CE172" w:rsidR="00E55CDB" w:rsidRPr="00A77BFD" w:rsidRDefault="00E55CDB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829</w:t>
            </w:r>
          </w:p>
        </w:tc>
      </w:tr>
      <w:tr w:rsidR="00B410F7" w:rsidRPr="00A77BFD" w14:paraId="25996896" w14:textId="77777777" w:rsidTr="00E97EFF">
        <w:trPr>
          <w:cantSplit/>
        </w:trPr>
        <w:tc>
          <w:tcPr>
            <w:tcW w:w="4320" w:type="dxa"/>
          </w:tcPr>
          <w:p w14:paraId="3D7A1D9F" w14:textId="77777777" w:rsidR="00B410F7" w:rsidRPr="00A77BFD" w:rsidRDefault="00B410F7" w:rsidP="00B410F7">
            <w:pPr>
              <w:tabs>
                <w:tab w:val="clear" w:pos="680"/>
                <w:tab w:val="clear" w:pos="907"/>
                <w:tab w:val="decimal" w:pos="548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0CF2359" w14:textId="1BD495B6" w:rsidR="00B410F7" w:rsidRPr="00A77BFD" w:rsidRDefault="00432738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A3866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96A52"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720</w:t>
            </w:r>
          </w:p>
        </w:tc>
        <w:tc>
          <w:tcPr>
            <w:tcW w:w="180" w:type="dxa"/>
            <w:vAlign w:val="bottom"/>
          </w:tcPr>
          <w:p w14:paraId="758BC4DA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BCFE4" w14:textId="26E6021C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2,910</w:t>
            </w:r>
          </w:p>
        </w:tc>
        <w:tc>
          <w:tcPr>
            <w:tcW w:w="180" w:type="dxa"/>
            <w:vAlign w:val="bottom"/>
          </w:tcPr>
          <w:p w14:paraId="7633187E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3FA298" w14:textId="4AF8A780" w:rsidR="00B410F7" w:rsidRPr="00A77BFD" w:rsidRDefault="00496A52" w:rsidP="00496A5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  <w:tc>
          <w:tcPr>
            <w:tcW w:w="180" w:type="dxa"/>
            <w:vAlign w:val="bottom"/>
          </w:tcPr>
          <w:p w14:paraId="214D6EC6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F5555" w14:textId="5D19D256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B410F7" w:rsidRPr="00A77BFD" w14:paraId="449BB17D" w14:textId="77777777" w:rsidTr="00E97EFF">
        <w:trPr>
          <w:cantSplit/>
        </w:trPr>
        <w:tc>
          <w:tcPr>
            <w:tcW w:w="4320" w:type="dxa"/>
          </w:tcPr>
          <w:p w14:paraId="094DF9A5" w14:textId="3C2EEEBE" w:rsidR="00B410F7" w:rsidRPr="00A77BFD" w:rsidRDefault="00B410F7" w:rsidP="00B410F7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0F6ED66F" w14:textId="07CB01EF" w:rsidR="00B410F7" w:rsidRPr="00A77BFD" w:rsidRDefault="009809E2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B91487" w:rsidRPr="00A77BFD">
              <w:rPr>
                <w:rFonts w:asciiTheme="majorBidi" w:hAnsiTheme="majorBidi" w:cstheme="majorBidi"/>
                <w:sz w:val="30"/>
                <w:szCs w:val="30"/>
              </w:rPr>
              <w:t>8,090</w:t>
            </w:r>
          </w:p>
        </w:tc>
        <w:tc>
          <w:tcPr>
            <w:tcW w:w="180" w:type="dxa"/>
            <w:vAlign w:val="bottom"/>
          </w:tcPr>
          <w:p w14:paraId="2A25093D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02361" w14:textId="20BB54C8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238,788</w:t>
            </w:r>
          </w:p>
        </w:tc>
        <w:tc>
          <w:tcPr>
            <w:tcW w:w="180" w:type="dxa"/>
            <w:vAlign w:val="bottom"/>
          </w:tcPr>
          <w:p w14:paraId="56BA1F3F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D9A04" w14:textId="31210A7B" w:rsidR="00B410F7" w:rsidRPr="00A77BFD" w:rsidRDefault="00E55CDB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C44DB1" w:rsidRPr="00A77B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651A5508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CFBFB" w14:textId="7C360E61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B410F7" w:rsidRPr="00A77BFD" w14:paraId="76B3709F" w14:textId="77777777" w:rsidTr="00E97EFF">
        <w:trPr>
          <w:cantSplit/>
        </w:trPr>
        <w:tc>
          <w:tcPr>
            <w:tcW w:w="4320" w:type="dxa"/>
          </w:tcPr>
          <w:p w14:paraId="23F4D211" w14:textId="115C3572" w:rsidR="00B410F7" w:rsidRPr="00A77BFD" w:rsidRDefault="00B410F7" w:rsidP="00B410F7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2B9EDC" w14:textId="2768DC10" w:rsidR="00B410F7" w:rsidRPr="00A77BFD" w:rsidRDefault="00B91487" w:rsidP="00B914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4,99</w:t>
            </w:r>
            <w:r w:rsidR="00C44DB1" w:rsidRPr="00A77BF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E7A18BD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13FB0F" w14:textId="0A57DF8A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2,845</w:t>
            </w:r>
          </w:p>
        </w:tc>
        <w:tc>
          <w:tcPr>
            <w:tcW w:w="180" w:type="dxa"/>
            <w:vAlign w:val="bottom"/>
          </w:tcPr>
          <w:p w14:paraId="5293243F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26EC2" w14:textId="55BF4D34" w:rsidR="00B410F7" w:rsidRPr="00A77BFD" w:rsidRDefault="00E55CDB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80" w:type="dxa"/>
            <w:vAlign w:val="bottom"/>
          </w:tcPr>
          <w:p w14:paraId="16BFFB92" w14:textId="77777777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22C383" w14:textId="4B6AF969" w:rsidR="00B410F7" w:rsidRPr="00A77BFD" w:rsidRDefault="00B410F7" w:rsidP="00B410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</w:tbl>
    <w:p w14:paraId="675898B8" w14:textId="77777777" w:rsidR="00461DE8" w:rsidRPr="00A77BFD" w:rsidRDefault="00461DE8" w:rsidP="007D2605">
      <w:pPr>
        <w:pStyle w:val="block"/>
        <w:spacing w:after="0" w:line="240" w:lineRule="auto"/>
        <w:ind w:left="547" w:right="43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4CE7CA25" w14:textId="46B9FE6F" w:rsidR="00461DE8" w:rsidRPr="00A77BFD" w:rsidRDefault="00461DE8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eastAsia="Calibri" w:hAnsiTheme="majorHAnsi" w:cstheme="majorHAnsi"/>
          <w:sz w:val="30"/>
          <w:szCs w:val="30"/>
          <w:lang w:val="en-GB" w:bidi="ar-SA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ในปี </w:t>
      </w:r>
      <w:r w:rsidR="005168A0" w:rsidRPr="00A77BFD">
        <w:rPr>
          <w:rFonts w:asciiTheme="majorHAnsi" w:hAnsiTheme="majorHAnsi" w:cstheme="majorHAnsi"/>
          <w:sz w:val="30"/>
          <w:szCs w:val="30"/>
        </w:rPr>
        <w:t>256</w:t>
      </w:r>
      <w:r w:rsidR="00B410F7" w:rsidRPr="00A77BFD">
        <w:rPr>
          <w:rFonts w:asciiTheme="majorHAnsi" w:hAnsiTheme="majorHAnsi" w:cstheme="majorHAnsi"/>
          <w:sz w:val="30"/>
          <w:szCs w:val="30"/>
        </w:rPr>
        <w:t>6</w:t>
      </w:r>
      <w:r w:rsidR="005168A0"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กระแสเงินสดจ่ายทั้งหมดของสัญญาเช่าของ</w:t>
      </w:r>
      <w:r w:rsidR="005A0F62" w:rsidRPr="00A77BFD">
        <w:rPr>
          <w:rFonts w:asciiTheme="majorHAnsi" w:hAnsiTheme="majorHAnsi" w:cstheme="majorHAnsi" w:hint="cs"/>
          <w:sz w:val="30"/>
          <w:szCs w:val="30"/>
          <w:cs/>
        </w:rPr>
        <w:t>กลุ่มบริษัทและบ</w:t>
      </w:r>
      <w:r w:rsidRPr="00A77BFD">
        <w:rPr>
          <w:rFonts w:asciiTheme="majorHAnsi" w:hAnsiTheme="majorHAnsi" w:cstheme="majorHAnsi"/>
          <w:sz w:val="30"/>
          <w:szCs w:val="30"/>
          <w:cs/>
        </w:rPr>
        <w:t>ริษัท มีจำนวน</w:t>
      </w:r>
      <w:r w:rsidR="009F6FA8"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="00D84447" w:rsidRPr="00A77BFD">
        <w:rPr>
          <w:rFonts w:ascii="Angsana New" w:hAnsi="Angsana New" w:cstheme="minorBidi"/>
          <w:spacing w:val="-4"/>
          <w:sz w:val="30"/>
          <w:szCs w:val="30"/>
        </w:rPr>
        <w:t>336.63</w:t>
      </w:r>
      <w:r w:rsidR="00B410F7" w:rsidRPr="00A77BFD">
        <w:rPr>
          <w:rFonts w:ascii="Angsana New" w:hAnsi="Angsana New" w:cstheme="minorBidi"/>
          <w:spacing w:val="-4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ล้านบาท</w:t>
      </w:r>
      <w:r w:rsidR="005A0F62" w:rsidRPr="00A77BFD">
        <w:rPr>
          <w:rFonts w:asciiTheme="majorHAnsi" w:hAnsiTheme="majorHAnsi" w:cstheme="majorHAnsi" w:hint="cs"/>
          <w:sz w:val="30"/>
          <w:szCs w:val="30"/>
          <w:cs/>
        </w:rPr>
        <w:t xml:space="preserve"> และ </w:t>
      </w:r>
      <w:r w:rsidR="002015B9" w:rsidRPr="00A77BFD">
        <w:rPr>
          <w:rFonts w:asciiTheme="majorHAnsi" w:hAnsiTheme="majorHAnsi" w:cstheme="majorHAnsi"/>
          <w:sz w:val="30"/>
          <w:szCs w:val="30"/>
        </w:rPr>
        <w:br/>
      </w:r>
      <w:r w:rsidR="007A2C0E" w:rsidRPr="00A77BFD">
        <w:rPr>
          <w:rFonts w:ascii="Angsana New" w:hAnsi="Angsana New" w:cstheme="minorBidi"/>
          <w:spacing w:val="-4"/>
          <w:sz w:val="30"/>
          <w:szCs w:val="30"/>
        </w:rPr>
        <w:t>1.</w:t>
      </w:r>
      <w:r w:rsidR="001F624F" w:rsidRPr="00A77BFD">
        <w:rPr>
          <w:rFonts w:ascii="Angsana New" w:hAnsi="Angsana New" w:cstheme="minorBidi"/>
          <w:spacing w:val="-4"/>
          <w:sz w:val="30"/>
          <w:szCs w:val="30"/>
        </w:rPr>
        <w:t>88</w:t>
      </w:r>
      <w:r w:rsidR="00F615E7" w:rsidRPr="00A77BFD">
        <w:rPr>
          <w:rFonts w:ascii="Angsana New" w:hAnsi="Angsana New" w:cstheme="minorBidi"/>
          <w:spacing w:val="-4"/>
          <w:sz w:val="30"/>
          <w:szCs w:val="30"/>
        </w:rPr>
        <w:t xml:space="preserve"> </w:t>
      </w:r>
      <w:r w:rsidR="005A0F62" w:rsidRPr="00A77BFD">
        <w:rPr>
          <w:rFonts w:asciiTheme="majorHAnsi" w:hAnsiTheme="majorHAnsi" w:cstheme="majorHAnsi"/>
          <w:sz w:val="30"/>
          <w:szCs w:val="30"/>
          <w:cs/>
        </w:rPr>
        <w:t>ล้าน</w:t>
      </w:r>
      <w:r w:rsidR="005A0F62" w:rsidRPr="00A77BFD">
        <w:rPr>
          <w:rFonts w:asciiTheme="majorHAnsi" w:hAnsiTheme="majorHAnsi" w:cstheme="majorHAnsi" w:hint="cs"/>
          <w:sz w:val="30"/>
          <w:szCs w:val="30"/>
          <w:cs/>
        </w:rPr>
        <w:t>บาท ตามลำดับ</w:t>
      </w:r>
      <w:r w:rsidR="005168A0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5168A0" w:rsidRPr="00A77BFD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5168A0" w:rsidRPr="00A77BFD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B410F7" w:rsidRPr="00A77BFD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5168A0" w:rsidRPr="00A77BFD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9F7AFD" w:rsidRPr="00A77BFD">
        <w:rPr>
          <w:rFonts w:ascii="Angsana New" w:hAnsi="Angsana New"/>
          <w:i/>
          <w:iCs/>
          <w:spacing w:val="-4"/>
          <w:sz w:val="30"/>
          <w:szCs w:val="30"/>
        </w:rPr>
        <w:t>28</w:t>
      </w:r>
      <w:r w:rsidR="00B410F7" w:rsidRPr="00A77BFD">
        <w:rPr>
          <w:rFonts w:ascii="Angsana New" w:hAnsi="Angsana New"/>
          <w:i/>
          <w:iCs/>
          <w:spacing w:val="-4"/>
          <w:sz w:val="30"/>
          <w:szCs w:val="30"/>
        </w:rPr>
        <w:t>0.76</w:t>
      </w:r>
      <w:r w:rsidR="005168A0" w:rsidRPr="00A77BF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168A0" w:rsidRPr="00A77B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และ </w:t>
      </w:r>
      <w:r w:rsidR="009F7AFD" w:rsidRPr="00A77BFD">
        <w:rPr>
          <w:rFonts w:ascii="Angsana New" w:hAnsi="Angsana New"/>
          <w:i/>
          <w:iCs/>
          <w:spacing w:val="-4"/>
          <w:sz w:val="30"/>
          <w:szCs w:val="30"/>
        </w:rPr>
        <w:t>1.67</w:t>
      </w:r>
      <w:r w:rsidR="005168A0" w:rsidRPr="00A77BF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168A0" w:rsidRPr="00A77BFD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09A193C7" w14:textId="77777777" w:rsidR="00461DE8" w:rsidRPr="00A77BFD" w:rsidRDefault="00461DE8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right="14"/>
        <w:jc w:val="thaiDistribute"/>
        <w:rPr>
          <w:rFonts w:asciiTheme="majorHAnsi" w:hAnsiTheme="majorHAnsi" w:cstheme="majorHAnsi"/>
          <w:sz w:val="30"/>
          <w:szCs w:val="30"/>
          <w:cs/>
          <w:lang w:val="en-US"/>
        </w:rPr>
      </w:pPr>
    </w:p>
    <w:p w14:paraId="593D54F1" w14:textId="179DD1AD" w:rsidR="008A56ED" w:rsidRPr="00A77BFD" w:rsidRDefault="008A56ED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rFonts w:hint="cs"/>
          <w:b/>
          <w:bCs/>
          <w:cs/>
          <w:lang w:val="en-US"/>
        </w:rPr>
        <w:t>ค่าความนิยม</w:t>
      </w:r>
    </w:p>
    <w:p w14:paraId="7105EF99" w14:textId="1AEE1D04" w:rsidR="009275EB" w:rsidRPr="00A77BFD" w:rsidRDefault="009275EB">
      <w:pPr>
        <w:tabs>
          <w:tab w:val="clear" w:pos="680"/>
        </w:tabs>
        <w:ind w:left="540"/>
        <w:rPr>
          <w:rFonts w:asciiTheme="majorHAnsi" w:hAnsiTheme="majorHAnsi" w:cstheme="majorHAnsi"/>
          <w:i/>
          <w:iCs/>
          <w:sz w:val="30"/>
          <w:szCs w:val="30"/>
        </w:rPr>
      </w:pPr>
    </w:p>
    <w:p w14:paraId="364DBB78" w14:textId="0BC5A849" w:rsidR="008A56ED" w:rsidRPr="00A77BFD" w:rsidRDefault="008A56ED">
      <w:pPr>
        <w:tabs>
          <w:tab w:val="clear" w:pos="680"/>
        </w:tabs>
        <w:ind w:left="540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55DA647C" w14:textId="7F1A607C" w:rsidR="008A56ED" w:rsidRPr="00A77BFD" w:rsidRDefault="008A56ED" w:rsidP="007D2605">
      <w:pPr>
        <w:pStyle w:val="BodyText2"/>
        <w:ind w:left="540"/>
        <w:rPr>
          <w:rFonts w:asciiTheme="majorHAnsi" w:hAnsiTheme="majorHAnsi" w:cstheme="majorHAnsi"/>
          <w:b/>
          <w:bCs/>
          <w:lang w:val="en-US"/>
        </w:rPr>
      </w:pPr>
    </w:p>
    <w:p w14:paraId="34DCA1ED" w14:textId="77777777" w:rsidR="00FA21F8" w:rsidRPr="00A77BFD" w:rsidRDefault="00FA21F8" w:rsidP="00FA21F8">
      <w:pPr>
        <w:tabs>
          <w:tab w:val="clear" w:pos="680"/>
        </w:tabs>
        <w:ind w:left="540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A77BFD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ธุรกิจรับเหมาก่อสร้าง</w:t>
      </w:r>
    </w:p>
    <w:p w14:paraId="0F3CCA3B" w14:textId="77777777" w:rsidR="00FA21F8" w:rsidRPr="00A77BFD" w:rsidRDefault="00FA21F8" w:rsidP="00FA21F8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5C83234F" w14:textId="7954BD29" w:rsidR="008A56ED" w:rsidRPr="00A77BFD" w:rsidRDefault="00FA21F8" w:rsidP="00FA21F8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A77BFD">
        <w:rPr>
          <w:rFonts w:asciiTheme="majorHAnsi" w:hAnsiTheme="majorHAnsi" w:cstheme="majorHAnsi"/>
          <w:sz w:val="30"/>
          <w:szCs w:val="30"/>
        </w:rPr>
        <w:t>3</w:t>
      </w:r>
      <w:r w:rsidR="008A56ED" w:rsidRPr="00A77BFD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2DEE679D" w14:textId="54154BFC" w:rsidR="008A56ED" w:rsidRPr="00A77BFD" w:rsidRDefault="008A56ED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2E09CAAD" w14:textId="3F5ECB20" w:rsidR="008A56ED" w:rsidRPr="00A77BFD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1BFD00D2" w14:textId="77777777" w:rsidR="00A54B09" w:rsidRPr="00A77BFD" w:rsidRDefault="00A54B09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8A56ED" w:rsidRPr="00A77BFD" w14:paraId="5A81EEA6" w14:textId="77777777" w:rsidTr="008A56ED">
        <w:trPr>
          <w:tblHeader/>
        </w:trPr>
        <w:tc>
          <w:tcPr>
            <w:tcW w:w="6390" w:type="dxa"/>
            <w:vMerge w:val="restart"/>
          </w:tcPr>
          <w:p w14:paraId="4EC3617F" w14:textId="32A368D0" w:rsidR="008A56ED" w:rsidRPr="00A77BFD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88033BB" w14:textId="44680AA2" w:rsidR="008A56ED" w:rsidRPr="00A77BFD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56ED" w:rsidRPr="00A77BFD" w14:paraId="04D2EE5C" w14:textId="77777777" w:rsidTr="008A56ED">
        <w:trPr>
          <w:tblHeader/>
        </w:trPr>
        <w:tc>
          <w:tcPr>
            <w:tcW w:w="6390" w:type="dxa"/>
            <w:vMerge/>
          </w:tcPr>
          <w:p w14:paraId="45AD3803" w14:textId="77777777" w:rsidR="008A56ED" w:rsidRPr="00A77BFD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14A9F89" w14:textId="29571E97" w:rsidR="008A56ED" w:rsidRPr="00A77BFD" w:rsidRDefault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46D71972" w14:textId="77777777" w:rsidR="008A56ED" w:rsidRPr="00A77BFD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4F7F99D" w14:textId="0E3D4E31" w:rsidR="008A56ED" w:rsidRPr="00A77BFD" w:rsidRDefault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</w:tr>
      <w:tr w:rsidR="008A56ED" w:rsidRPr="00A77BFD" w14:paraId="301414EB" w14:textId="77777777" w:rsidTr="008A56ED">
        <w:trPr>
          <w:tblHeader/>
        </w:trPr>
        <w:tc>
          <w:tcPr>
            <w:tcW w:w="6390" w:type="dxa"/>
          </w:tcPr>
          <w:p w14:paraId="2B0EFCDD" w14:textId="77777777" w:rsidR="008A56ED" w:rsidRPr="00A77BFD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9078206" w14:textId="77777777" w:rsidR="008A56ED" w:rsidRPr="00A77BFD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410F7" w:rsidRPr="00A77BFD" w14:paraId="608B3BA9" w14:textId="77777777" w:rsidTr="008A56ED">
        <w:tc>
          <w:tcPr>
            <w:tcW w:w="6390" w:type="dxa"/>
            <w:shd w:val="clear" w:color="auto" w:fill="auto"/>
          </w:tcPr>
          <w:p w14:paraId="0D735537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1C98CA4B" w14:textId="150420A3" w:rsidR="00B410F7" w:rsidRPr="00A77BFD" w:rsidRDefault="001D0E4C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11.49</w:t>
            </w:r>
          </w:p>
        </w:tc>
        <w:tc>
          <w:tcPr>
            <w:tcW w:w="270" w:type="dxa"/>
          </w:tcPr>
          <w:p w14:paraId="2C955246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8215A7" w14:textId="10B92FF0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11.00</w:t>
            </w:r>
          </w:p>
        </w:tc>
      </w:tr>
      <w:tr w:rsidR="00B410F7" w:rsidRPr="00A77BFD" w14:paraId="2817B32D" w14:textId="77777777" w:rsidTr="006C01B0">
        <w:tc>
          <w:tcPr>
            <w:tcW w:w="6390" w:type="dxa"/>
            <w:shd w:val="clear" w:color="auto" w:fill="auto"/>
          </w:tcPr>
          <w:p w14:paraId="587CB748" w14:textId="5738281D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902CC8" w14:textId="1A07C5AF" w:rsidR="00B410F7" w:rsidRPr="00A77BFD" w:rsidRDefault="002D5450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2.00</w:t>
            </w:r>
          </w:p>
        </w:tc>
        <w:tc>
          <w:tcPr>
            <w:tcW w:w="270" w:type="dxa"/>
          </w:tcPr>
          <w:p w14:paraId="0D12D684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C41F9" w14:textId="20EC4021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2.64</w:t>
            </w:r>
          </w:p>
        </w:tc>
      </w:tr>
      <w:tr w:rsidR="00B410F7" w:rsidRPr="00A77BFD" w14:paraId="31D75243" w14:textId="77777777" w:rsidTr="008A56ED">
        <w:tc>
          <w:tcPr>
            <w:tcW w:w="6390" w:type="dxa"/>
          </w:tcPr>
          <w:p w14:paraId="5F14D6A9" w14:textId="4A96B2C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กำไรขั้นต้น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(อัตราถัวเฉลี่ย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260" w:type="dxa"/>
            <w:vAlign w:val="bottom"/>
          </w:tcPr>
          <w:p w14:paraId="3D7C078F" w14:textId="18E31F97" w:rsidR="00B410F7" w:rsidRPr="00A77BFD" w:rsidRDefault="00FC4665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11.43</w:t>
            </w:r>
          </w:p>
        </w:tc>
        <w:tc>
          <w:tcPr>
            <w:tcW w:w="270" w:type="dxa"/>
          </w:tcPr>
          <w:p w14:paraId="5A3ABD95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87E5A8" w14:textId="1478EFC2" w:rsidR="00B410F7" w:rsidRPr="00A77BFD" w:rsidRDefault="00B410F7" w:rsidP="00B410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11.26</w:t>
            </w:r>
          </w:p>
        </w:tc>
      </w:tr>
    </w:tbl>
    <w:p w14:paraId="2C7BA4BD" w14:textId="77777777" w:rsidR="008A56ED" w:rsidRPr="00A77BFD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E6BBCAE" w14:textId="5183AD24" w:rsidR="008A56ED" w:rsidRPr="00A77BFD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 </w:t>
      </w:r>
      <w:r w:rsidR="000A3C05" w:rsidRPr="00A77BFD">
        <w:rPr>
          <w:rFonts w:asciiTheme="majorHAnsi" w:hAnsiTheme="majorHAnsi" w:cstheme="majorHAnsi"/>
          <w:sz w:val="30"/>
          <w:szCs w:val="30"/>
        </w:rPr>
        <w:t>6.23</w:t>
      </w:r>
      <w:r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โดยมีอัตราดอกเบี้ยตลาดที่ร้อยละ </w:t>
      </w:r>
      <w:r w:rsidR="0026757D" w:rsidRPr="00A77BFD">
        <w:rPr>
          <w:rFonts w:asciiTheme="majorHAnsi" w:hAnsiTheme="majorHAnsi" w:cstheme="majorHAnsi"/>
          <w:sz w:val="30"/>
          <w:szCs w:val="30"/>
        </w:rPr>
        <w:t>7.</w:t>
      </w:r>
      <w:r w:rsidR="000A3C05" w:rsidRPr="00A77BFD">
        <w:rPr>
          <w:rFonts w:asciiTheme="majorHAnsi" w:hAnsiTheme="majorHAnsi" w:cstheme="majorHAnsi"/>
          <w:sz w:val="30"/>
          <w:szCs w:val="30"/>
        </w:rPr>
        <w:t>37</w:t>
      </w:r>
    </w:p>
    <w:p w14:paraId="263226C5" w14:textId="77777777" w:rsidR="008A56ED" w:rsidRPr="00A77BFD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917B813" w14:textId="77777777" w:rsidR="00225014" w:rsidRPr="00A77BFD" w:rsidRDefault="008A56ED" w:rsidP="005A0D49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="001628F8" w:rsidRPr="00A77BFD">
        <w:rPr>
          <w:rFonts w:asciiTheme="majorHAnsi" w:hAnsiTheme="majorHAnsi" w:cstheme="majorHAnsi"/>
          <w:sz w:val="30"/>
          <w:szCs w:val="30"/>
        </w:rPr>
        <w:t>10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4B0158" w:rsidRPr="00A77BFD">
        <w:rPr>
          <w:rFonts w:asciiTheme="majorHAnsi" w:hAnsiTheme="majorHAnsi" w:cstheme="majorHAnsi" w:hint="cs"/>
          <w:sz w:val="30"/>
          <w:szCs w:val="30"/>
          <w:cs/>
        </w:rPr>
        <w:t xml:space="preserve"> เนื่องจากสะท้อนสภาพการดำเนินธุรกิจได้อย่างเหมาะสม </w:t>
      </w:r>
      <w:r w:rsidRPr="00A77BFD">
        <w:rPr>
          <w:rFonts w:asciiTheme="majorHAnsi" w:hAnsiTheme="majorHAnsi" w:cstheme="majorHAnsi"/>
          <w:sz w:val="30"/>
          <w:szCs w:val="30"/>
          <w:cs/>
        </w:rPr>
        <w:t>ซึ่งอัตราการเติบโตกำหนดจากการประมาณการในระยะยาวของ</w:t>
      </w:r>
      <w:r w:rsidRPr="00A77BFD">
        <w:rPr>
          <w:rFonts w:asciiTheme="majorHAnsi" w:hAnsiTheme="majorHAnsi" w:cstheme="majorHAnsi"/>
          <w:spacing w:val="-4"/>
          <w:sz w:val="30"/>
          <w:szCs w:val="30"/>
          <w:cs/>
        </w:rPr>
        <w:t>ผู้บริหารเกี่ยวกับอัตราการเติบโตของกำไร</w:t>
      </w:r>
      <w:r w:rsidR="006F32D2" w:rsidRPr="00A77BFD">
        <w:rPr>
          <w:rFonts w:asciiTheme="majorHAnsi" w:hAnsiTheme="majorHAnsi" w:cstheme="majorHAnsi"/>
          <w:spacing w:val="-4"/>
          <w:sz w:val="30"/>
          <w:szCs w:val="30"/>
          <w:cs/>
        </w:rPr>
        <w:t>ขั้นต้น</w:t>
      </w:r>
      <w:r w:rsidRPr="00A77BFD">
        <w:rPr>
          <w:rFonts w:asciiTheme="majorHAnsi" w:hAnsiTheme="majorHAnsi" w:cstheme="majorHAnsi"/>
          <w:spacing w:val="-4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="005A0D49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</w:p>
    <w:p w14:paraId="2C31B839" w14:textId="77777777" w:rsidR="00225014" w:rsidRPr="00A77BFD" w:rsidRDefault="00225014" w:rsidP="005A0D49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C23D9D6" w14:textId="6F6E2C0F" w:rsidR="008A56ED" w:rsidRPr="00A77BFD" w:rsidRDefault="00225014" w:rsidP="005A0D49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 w:hint="cs"/>
          <w:sz w:val="30"/>
          <w:szCs w:val="30"/>
          <w:cs/>
        </w:rPr>
        <w:t xml:space="preserve">ณ วันที่ </w:t>
      </w:r>
      <w:r w:rsidRPr="00A77BFD">
        <w:rPr>
          <w:rFonts w:asciiTheme="majorHAnsi" w:hAnsiTheme="majorHAnsi" w:cstheme="majorHAnsi"/>
          <w:sz w:val="30"/>
          <w:szCs w:val="30"/>
        </w:rPr>
        <w:t xml:space="preserve">31 </w:t>
      </w:r>
      <w:r w:rsidRPr="00A77BFD">
        <w:rPr>
          <w:rFonts w:asciiTheme="majorHAnsi" w:hAnsiTheme="majorHAnsi" w:cstheme="majorHAnsi" w:hint="cs"/>
          <w:sz w:val="30"/>
          <w:szCs w:val="30"/>
          <w:cs/>
        </w:rPr>
        <w:t xml:space="preserve">ธันวาคม </w:t>
      </w:r>
      <w:r w:rsidRPr="00A77BFD">
        <w:rPr>
          <w:rFonts w:asciiTheme="majorHAnsi" w:hAnsiTheme="majorHAnsi" w:cstheme="majorHAnsi"/>
          <w:sz w:val="30"/>
          <w:szCs w:val="30"/>
        </w:rPr>
        <w:t xml:space="preserve">2566 </w:t>
      </w:r>
      <w:r w:rsidR="008A56ED" w:rsidRPr="00A77BFD">
        <w:rPr>
          <w:rFonts w:asciiTheme="majorHAnsi" w:hAnsiTheme="majorHAnsi" w:cstheme="majorHAns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70F37"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="00F31D32" w:rsidRPr="00A77BFD">
        <w:rPr>
          <w:rFonts w:asciiTheme="majorHAnsi" w:hAnsiTheme="majorHAnsi" w:cstheme="majorHAnsi"/>
          <w:sz w:val="30"/>
          <w:szCs w:val="30"/>
        </w:rPr>
        <w:t xml:space="preserve">252.72 </w:t>
      </w:r>
      <w:r w:rsidR="008A56ED" w:rsidRPr="00A77BFD">
        <w:rPr>
          <w:rFonts w:asciiTheme="majorHAnsi" w:hAnsiTheme="majorHAnsi" w:cstheme="majorHAnsi"/>
          <w:sz w:val="30"/>
          <w:szCs w:val="30"/>
          <w:cs/>
        </w:rPr>
        <w:t xml:space="preserve">ล้านบาท </w:t>
      </w:r>
      <w:r w:rsidR="008A56ED"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(</w:t>
      </w:r>
      <w:r w:rsidR="008A56ED" w:rsidRPr="00A77BFD">
        <w:rPr>
          <w:rFonts w:asciiTheme="majorHAnsi" w:hAnsiTheme="majorHAnsi" w:cstheme="majorHAnsi"/>
          <w:i/>
          <w:iCs/>
          <w:sz w:val="30"/>
          <w:szCs w:val="30"/>
        </w:rPr>
        <w:t>256</w:t>
      </w:r>
      <w:r w:rsidR="00B410F7" w:rsidRPr="00A77BFD">
        <w:rPr>
          <w:rFonts w:asciiTheme="majorHAnsi" w:hAnsiTheme="majorHAnsi" w:cstheme="majorHAnsi"/>
          <w:i/>
          <w:iCs/>
          <w:sz w:val="30"/>
          <w:szCs w:val="30"/>
        </w:rPr>
        <w:t>5</w:t>
      </w:r>
      <w:r w:rsidR="008A56ED" w:rsidRPr="00A77BFD">
        <w:rPr>
          <w:rFonts w:asciiTheme="majorHAnsi" w:hAnsiTheme="majorHAnsi" w:cstheme="majorHAnsi"/>
          <w:i/>
          <w:iCs/>
          <w:sz w:val="30"/>
          <w:szCs w:val="30"/>
        </w:rPr>
        <w:t xml:space="preserve">: </w:t>
      </w:r>
      <w:r w:rsidR="00B410F7" w:rsidRPr="00A77BFD">
        <w:rPr>
          <w:rFonts w:asciiTheme="majorHAnsi" w:hAnsiTheme="majorHAnsi" w:cstheme="majorHAnsi"/>
          <w:i/>
          <w:iCs/>
          <w:sz w:val="30"/>
          <w:szCs w:val="30"/>
        </w:rPr>
        <w:t>263.95</w:t>
      </w:r>
      <w:r w:rsidR="00A70F37" w:rsidRPr="00A77BFD">
        <w:rPr>
          <w:rFonts w:asciiTheme="majorHAnsi" w:hAnsiTheme="majorHAnsi" w:cstheme="majorHAnsi"/>
          <w:i/>
          <w:iCs/>
          <w:sz w:val="30"/>
          <w:szCs w:val="30"/>
        </w:rPr>
        <w:t xml:space="preserve"> </w:t>
      </w:r>
      <w:r w:rsidR="008A56ED"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ล้านบาท)</w:t>
      </w:r>
      <w:r w:rsidR="008A56ED" w:rsidRPr="00A77BFD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58702D54" w14:textId="29C106B2" w:rsidR="0009391F" w:rsidRPr="00A77BFD" w:rsidRDefault="00093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A77BF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E64FBC0" w14:textId="77777777" w:rsidR="00231E81" w:rsidRPr="00A77BFD" w:rsidRDefault="00231E81" w:rsidP="00231E81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</w:rPr>
        <w:t>ลูกหนี้ค่าที่ดิน</w:t>
      </w:r>
    </w:p>
    <w:p w14:paraId="231AB172" w14:textId="77777777" w:rsidR="00231E81" w:rsidRPr="00A77BFD" w:rsidRDefault="00231E81" w:rsidP="00231E81">
      <w:pPr>
        <w:pStyle w:val="BodyText2"/>
        <w:rPr>
          <w:b/>
          <w:bCs/>
          <w:sz w:val="22"/>
          <w:szCs w:val="22"/>
          <w:cs/>
        </w:rPr>
      </w:pPr>
    </w:p>
    <w:p w14:paraId="1898D462" w14:textId="77777777" w:rsidR="00B535DD" w:rsidRPr="00A77BFD" w:rsidRDefault="00231E81" w:rsidP="00231E81">
      <w:pPr>
        <w:tabs>
          <w:tab w:val="clear" w:pos="680"/>
        </w:tabs>
        <w:ind w:left="540"/>
        <w:jc w:val="thaiDistribute"/>
        <w:rPr>
          <w:rFonts w:asciiTheme="majorHAnsi" w:hAnsiTheme="majorHAnsi"/>
          <w:spacing w:val="-2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 xml:space="preserve">ในเดือนธันวาคม </w:t>
      </w:r>
      <w:r w:rsidRPr="00A77BFD">
        <w:rPr>
          <w:rFonts w:asciiTheme="majorHAnsi" w:hAnsiTheme="majorHAnsi" w:cstheme="majorHAnsi"/>
          <w:sz w:val="30"/>
          <w:szCs w:val="30"/>
        </w:rPr>
        <w:t xml:space="preserve">2563 </w:t>
      </w:r>
      <w:r w:rsidRPr="00A77BFD">
        <w:rPr>
          <w:rFonts w:asciiTheme="majorHAnsi" w:hAnsiTheme="majorHAnsi" w:cstheme="majorHAnsi"/>
          <w:sz w:val="30"/>
          <w:szCs w:val="30"/>
          <w:cs/>
        </w:rPr>
        <w:t>บริษัทย่อยแห่งหนึ่งได้ทำสัญญาขาย</w:t>
      </w:r>
      <w:r w:rsidRPr="00A77BFD">
        <w:rPr>
          <w:rFonts w:asciiTheme="majorHAnsi" w:hAnsiTheme="majorHAnsi"/>
          <w:sz w:val="30"/>
          <w:szCs w:val="30"/>
          <w:cs/>
        </w:rPr>
        <w:t>ที่ดินและอาคารเพื่อขายที่รวมเป็นส่วนหนึ่งใน</w:t>
      </w:r>
      <w:r w:rsidRPr="00A77BFD">
        <w:rPr>
          <w:rFonts w:asciiTheme="majorHAnsi" w:hAnsiTheme="majorHAnsi"/>
          <w:sz w:val="30"/>
          <w:szCs w:val="30"/>
        </w:rPr>
        <w:br/>
      </w:r>
      <w:r w:rsidRPr="00A77BFD">
        <w:rPr>
          <w:rFonts w:asciiTheme="majorHAnsi" w:hAnsiTheme="majorHAnsi"/>
          <w:sz w:val="30"/>
          <w:szCs w:val="30"/>
          <w:cs/>
        </w:rPr>
        <w:t xml:space="preserve">สินค้าคงเหลือให้กับบริษัทร่วมแห่งหนึ่งเป็นเงิน </w:t>
      </w:r>
      <w:r w:rsidRPr="00A77BFD">
        <w:rPr>
          <w:rFonts w:asciiTheme="majorHAnsi" w:hAnsiTheme="majorHAnsi"/>
          <w:sz w:val="30"/>
          <w:szCs w:val="30"/>
        </w:rPr>
        <w:t xml:space="preserve">165 </w:t>
      </w:r>
      <w:r w:rsidRPr="00A77BFD">
        <w:rPr>
          <w:rFonts w:asciiTheme="majorHAnsi" w:hAnsiTheme="majorHAnsi"/>
          <w:sz w:val="30"/>
          <w:szCs w:val="30"/>
          <w:cs/>
        </w:rPr>
        <w:t>ล้านบาท บริษัทย่อยดังกล่าวได้รับชำระค่าที่ดินและอาคาร</w:t>
      </w:r>
      <w:r w:rsidRPr="00A77BFD">
        <w:rPr>
          <w:rFonts w:asciiTheme="majorHAnsi" w:hAnsiTheme="majorHAnsi"/>
          <w:sz w:val="30"/>
          <w:szCs w:val="30"/>
          <w:cs/>
        </w:rPr>
        <w:br/>
        <w:t xml:space="preserve">เพื่อขายเป็นเงินสดบางส่วน เป็นเงิน </w:t>
      </w:r>
      <w:r w:rsidRPr="00A77BFD">
        <w:rPr>
          <w:rFonts w:asciiTheme="majorHAnsi" w:hAnsiTheme="majorHAnsi"/>
          <w:sz w:val="30"/>
          <w:szCs w:val="30"/>
        </w:rPr>
        <w:t xml:space="preserve">89 </w:t>
      </w:r>
      <w:r w:rsidRPr="00A77BFD">
        <w:rPr>
          <w:rFonts w:asciiTheme="majorHAnsi" w:hAnsiTheme="majorHAnsi"/>
          <w:sz w:val="30"/>
          <w:szCs w:val="30"/>
          <w:cs/>
        </w:rPr>
        <w:t>ล้านบาท และส่วนที่เหลือได้มีการทำสัญญาผ่อนชำระเป็นเวลา</w:t>
      </w:r>
      <w:r w:rsidRPr="00A77BFD">
        <w:rPr>
          <w:rFonts w:asciiTheme="majorHAnsi" w:hAnsiTheme="majorHAnsi"/>
          <w:sz w:val="30"/>
          <w:szCs w:val="30"/>
        </w:rPr>
        <w:t xml:space="preserve"> </w:t>
      </w:r>
      <w:r w:rsidRPr="00A77BFD">
        <w:rPr>
          <w:rFonts w:asciiTheme="majorHAnsi" w:hAnsiTheme="majorHAnsi"/>
          <w:spacing w:val="-4"/>
          <w:sz w:val="30"/>
          <w:szCs w:val="30"/>
        </w:rPr>
        <w:t xml:space="preserve">3 </w:t>
      </w:r>
      <w:r w:rsidRPr="00A77BFD">
        <w:rPr>
          <w:rFonts w:asciiTheme="majorHAnsi" w:hAnsiTheme="majorHAnsi"/>
          <w:spacing w:val="-4"/>
          <w:sz w:val="30"/>
          <w:szCs w:val="30"/>
          <w:cs/>
        </w:rPr>
        <w:t>ปี โดยมีอัตรา</w:t>
      </w:r>
      <w:r w:rsidRPr="00A77BFD">
        <w:rPr>
          <w:rFonts w:asciiTheme="majorHAnsi" w:hAnsiTheme="majorHAnsi"/>
          <w:spacing w:val="-6"/>
          <w:sz w:val="30"/>
          <w:szCs w:val="30"/>
          <w:cs/>
        </w:rPr>
        <w:t xml:space="preserve">ดอกเบี้ยร้อยละ </w:t>
      </w:r>
      <w:r w:rsidRPr="00A77BFD">
        <w:rPr>
          <w:rFonts w:asciiTheme="majorHAnsi" w:hAnsiTheme="majorHAnsi"/>
          <w:spacing w:val="-6"/>
          <w:sz w:val="30"/>
          <w:szCs w:val="30"/>
        </w:rPr>
        <w:t xml:space="preserve">4.58 </w:t>
      </w:r>
      <w:r w:rsidRPr="00A77BFD">
        <w:rPr>
          <w:rFonts w:asciiTheme="majorHAnsi" w:hAnsiTheme="majorHAnsi"/>
          <w:spacing w:val="-6"/>
          <w:sz w:val="30"/>
          <w:szCs w:val="30"/>
          <w:cs/>
        </w:rPr>
        <w:t xml:space="preserve">ต่อปี ที่ดินดังกล่าวได้จดทะเบียนการโอนกรรมสิทธิ์ให้กับผู้ซื้อแล้วในเดือนธันวาคม </w:t>
      </w:r>
      <w:r w:rsidRPr="00A77BFD">
        <w:rPr>
          <w:rFonts w:asciiTheme="majorHAnsi" w:hAnsiTheme="majorHAnsi"/>
          <w:spacing w:val="-6"/>
          <w:sz w:val="30"/>
          <w:szCs w:val="30"/>
        </w:rPr>
        <w:t xml:space="preserve">2563 </w:t>
      </w:r>
      <w:r w:rsidRPr="00A77BFD">
        <w:rPr>
          <w:rFonts w:asciiTheme="majorHAnsi" w:hAnsiTheme="majorHAnsi"/>
          <w:spacing w:val="-6"/>
          <w:sz w:val="30"/>
          <w:szCs w:val="30"/>
          <w:cs/>
        </w:rPr>
        <w:t xml:space="preserve">ทั้งนี้ </w:t>
      </w:r>
      <w:r w:rsidRPr="00A77BFD">
        <w:rPr>
          <w:rFonts w:asciiTheme="majorHAnsi" w:hAnsiTheme="majorHAnsi"/>
          <w:sz w:val="30"/>
          <w:szCs w:val="30"/>
          <w:cs/>
        </w:rPr>
        <w:t>บริษัทร่วมดังกล่าวได้นำ</w:t>
      </w:r>
      <w:bookmarkStart w:id="10" w:name="_Hlk128095930"/>
      <w:r w:rsidRPr="00A77BFD">
        <w:rPr>
          <w:rFonts w:asciiTheme="majorHAnsi" w:hAnsiTheme="majorHAnsi"/>
          <w:sz w:val="30"/>
          <w:szCs w:val="30"/>
          <w:cs/>
        </w:rPr>
        <w:t>เช็คและจดจำนองที่ดิน</w:t>
      </w:r>
      <w:bookmarkEnd w:id="10"/>
      <w:r w:rsidRPr="00A77BFD">
        <w:rPr>
          <w:rFonts w:asciiTheme="majorHAnsi" w:hAnsiTheme="majorHAnsi"/>
          <w:sz w:val="30"/>
          <w:szCs w:val="30"/>
          <w:cs/>
        </w:rPr>
        <w:t>แปลงหนึ่งของบริษัทที่เกี่ยวข้องกันกับบริษัทร่วมมาเป็นหลักทรัพย์</w:t>
      </w:r>
      <w:r w:rsidRPr="00A77BFD">
        <w:rPr>
          <w:rFonts w:asciiTheme="majorHAnsi" w:hAnsiTheme="majorHAnsi"/>
          <w:spacing w:val="-10"/>
          <w:sz w:val="30"/>
          <w:szCs w:val="30"/>
          <w:cs/>
        </w:rPr>
        <w:t xml:space="preserve">ค้ำประกันการผ่อนชำระ </w:t>
      </w:r>
      <w:r w:rsidR="00B535DD" w:rsidRPr="00A77BFD">
        <w:rPr>
          <w:rFonts w:asciiTheme="majorHAnsi" w:hAnsiTheme="majorHAnsi"/>
          <w:sz w:val="30"/>
          <w:szCs w:val="30"/>
          <w:cs/>
        </w:rPr>
        <w:t xml:space="preserve">ในระหว่างปี </w:t>
      </w:r>
      <w:r w:rsidR="00B535DD" w:rsidRPr="00A77BFD">
        <w:rPr>
          <w:rFonts w:asciiTheme="majorHAnsi" w:hAnsiTheme="majorHAnsi"/>
          <w:sz w:val="30"/>
          <w:szCs w:val="30"/>
        </w:rPr>
        <w:t xml:space="preserve">2565 </w:t>
      </w:r>
      <w:r w:rsidR="00B535DD" w:rsidRPr="00A77BFD">
        <w:rPr>
          <w:rFonts w:asciiTheme="majorHAnsi" w:hAnsiTheme="majorHAnsi"/>
          <w:sz w:val="30"/>
          <w:szCs w:val="30"/>
          <w:cs/>
        </w:rPr>
        <w:t>บริษัทย่อยดังกล่าวได้รับชำระค่าที่ดินและอาคารส่วนที่เหลือทั้งหมด เป็นเงิน</w:t>
      </w:r>
      <w:r w:rsidR="00B535DD" w:rsidRPr="00A77BFD">
        <w:rPr>
          <w:rFonts w:asciiTheme="majorHAnsi" w:hAnsiTheme="majorHAnsi" w:hint="cs"/>
          <w:sz w:val="30"/>
          <w:szCs w:val="30"/>
          <w:cs/>
        </w:rPr>
        <w:t xml:space="preserve"> </w:t>
      </w:r>
      <w:r w:rsidR="00B535DD" w:rsidRPr="00A77BFD">
        <w:rPr>
          <w:rFonts w:asciiTheme="majorHAnsi" w:hAnsiTheme="majorHAnsi"/>
          <w:sz w:val="30"/>
          <w:szCs w:val="30"/>
        </w:rPr>
        <w:t>76.24</w:t>
      </w:r>
      <w:r w:rsidR="00B535DD" w:rsidRPr="00A77BFD">
        <w:rPr>
          <w:rFonts w:asciiTheme="majorHAnsi" w:hAnsiTheme="majorHAnsi" w:hint="cs"/>
          <w:sz w:val="30"/>
          <w:szCs w:val="30"/>
          <w:cs/>
        </w:rPr>
        <w:t xml:space="preserve"> ล้านบาท และได้ปลดภาระหลักทรัพย์ค้ำประกันการผ่อนชำระให้กับบริษัทร่วมดังกล่าวแล้ว</w:t>
      </w:r>
    </w:p>
    <w:p w14:paraId="5625D134" w14:textId="77777777" w:rsidR="00B535DD" w:rsidRPr="00A77BFD" w:rsidRDefault="00B535DD" w:rsidP="00231E81">
      <w:pPr>
        <w:tabs>
          <w:tab w:val="clear" w:pos="680"/>
        </w:tabs>
        <w:ind w:left="540"/>
        <w:jc w:val="thaiDistribute"/>
        <w:rPr>
          <w:rFonts w:asciiTheme="majorHAnsi" w:hAnsiTheme="majorHAnsi"/>
          <w:spacing w:val="-2"/>
          <w:sz w:val="30"/>
          <w:szCs w:val="30"/>
        </w:rPr>
      </w:pPr>
    </w:p>
    <w:p w14:paraId="7492DEA6" w14:textId="38925E2F" w:rsidR="00813F59" w:rsidRPr="00A77BFD" w:rsidRDefault="00813F59" w:rsidP="00813F59">
      <w:pPr>
        <w:tabs>
          <w:tab w:val="clear" w:pos="680"/>
        </w:tabs>
        <w:ind w:left="540"/>
        <w:jc w:val="thaiDistribute"/>
        <w:rPr>
          <w:rFonts w:asciiTheme="majorHAnsi" w:hAnsiTheme="majorHAnsi"/>
          <w:spacing w:val="-2"/>
          <w:sz w:val="30"/>
          <w:szCs w:val="30"/>
          <w:cs/>
        </w:rPr>
      </w:pPr>
      <w:r w:rsidRPr="00A77BFD">
        <w:rPr>
          <w:rFonts w:asciiTheme="majorHAnsi" w:hAnsiTheme="majorHAnsi" w:hint="cs"/>
          <w:spacing w:val="-2"/>
          <w:sz w:val="30"/>
          <w:szCs w:val="30"/>
          <w:cs/>
        </w:rPr>
        <w:t>ในเดือนตุลาคม</w:t>
      </w:r>
      <w:r w:rsidRPr="00A77BFD">
        <w:rPr>
          <w:rFonts w:asciiTheme="majorHAnsi" w:hAnsiTheme="majorHAnsi"/>
          <w:spacing w:val="-2"/>
          <w:sz w:val="30"/>
          <w:szCs w:val="30"/>
        </w:rPr>
        <w:t xml:space="preserve"> 2566 </w:t>
      </w:r>
      <w:r w:rsidRPr="00A77BFD">
        <w:rPr>
          <w:rFonts w:asciiTheme="majorHAnsi" w:hAnsiTheme="majorHAnsi" w:hint="cs"/>
          <w:spacing w:val="-2"/>
          <w:sz w:val="30"/>
          <w:szCs w:val="30"/>
          <w:cs/>
        </w:rPr>
        <w:t xml:space="preserve">กลุ่มบริษัทได้ขายเงินลงทุนในบริษัทร่วมดังกล่าวแล้ว </w:t>
      </w:r>
      <w:r w:rsidRPr="00A77BFD">
        <w:rPr>
          <w:rFonts w:asciiTheme="majorHAnsi" w:hAnsiTheme="majorHAnsi"/>
          <w:i/>
          <w:iCs/>
          <w:spacing w:val="-2"/>
          <w:sz w:val="30"/>
          <w:szCs w:val="30"/>
        </w:rPr>
        <w:t>(</w:t>
      </w:r>
      <w:r w:rsidRPr="00A77BFD">
        <w:rPr>
          <w:rFonts w:asciiTheme="majorHAnsi" w:hAnsiTheme="majorHAnsi" w:hint="cs"/>
          <w:i/>
          <w:iCs/>
          <w:spacing w:val="-2"/>
          <w:sz w:val="30"/>
          <w:szCs w:val="30"/>
          <w:cs/>
        </w:rPr>
        <w:t xml:space="preserve">ดูหมายเหตุ </w:t>
      </w:r>
      <w:r w:rsidRPr="00A77BFD">
        <w:rPr>
          <w:rFonts w:asciiTheme="majorHAnsi" w:hAnsiTheme="majorHAnsi"/>
          <w:i/>
          <w:iCs/>
          <w:spacing w:val="-2"/>
          <w:sz w:val="30"/>
          <w:szCs w:val="30"/>
        </w:rPr>
        <w:t>10)</w:t>
      </w:r>
      <w:r w:rsidRPr="00A77BFD">
        <w:rPr>
          <w:rFonts w:asciiTheme="majorHAnsi" w:hAnsiTheme="majorHAnsi"/>
          <w:spacing w:val="-2"/>
          <w:sz w:val="30"/>
          <w:szCs w:val="30"/>
        </w:rPr>
        <w:t xml:space="preserve"> </w:t>
      </w:r>
      <w:r w:rsidRPr="00A77BFD">
        <w:rPr>
          <w:rFonts w:asciiTheme="majorHAnsi" w:hAnsiTheme="majorHAnsi" w:hint="cs"/>
          <w:spacing w:val="-2"/>
          <w:sz w:val="30"/>
          <w:szCs w:val="30"/>
          <w:cs/>
        </w:rPr>
        <w:t xml:space="preserve">ดังนั้น กลุ่มบริษัทจึงรับรู้รายได้รอการรับรู้ที่เกิดจากกำไรจากการขายที่ดินและอาคารดังกล่าวให้บริษัทร่วมเป็นจำนวน </w:t>
      </w:r>
      <w:r w:rsidRPr="00A77BFD">
        <w:rPr>
          <w:rFonts w:asciiTheme="majorHAnsi" w:hAnsiTheme="majorHAnsi"/>
          <w:spacing w:val="-2"/>
          <w:sz w:val="30"/>
          <w:szCs w:val="30"/>
        </w:rPr>
        <w:t xml:space="preserve">12.54 </w:t>
      </w:r>
      <w:r w:rsidRPr="00A77BFD">
        <w:rPr>
          <w:rFonts w:asciiTheme="majorHAnsi" w:hAnsiTheme="majorHAnsi" w:hint="cs"/>
          <w:spacing w:val="-2"/>
          <w:sz w:val="30"/>
          <w:szCs w:val="30"/>
          <w:cs/>
        </w:rPr>
        <w:t>ล้านบาท</w:t>
      </w:r>
      <w:r w:rsidR="00B73350" w:rsidRPr="00A77BFD">
        <w:rPr>
          <w:rFonts w:asciiTheme="majorHAnsi" w:hAnsiTheme="majorHAnsi" w:hint="cs"/>
          <w:spacing w:val="-2"/>
          <w:sz w:val="30"/>
          <w:szCs w:val="30"/>
          <w:cs/>
        </w:rPr>
        <w:t>ในงบกำไรขาดทุนเบ็ดเสร็จรวม</w:t>
      </w:r>
    </w:p>
    <w:p w14:paraId="6EF00BBF" w14:textId="09FF8DE2" w:rsidR="00A54B09" w:rsidRPr="00A77BFD" w:rsidRDefault="00A54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E8F7A2B" w14:textId="5DC3E865" w:rsidR="001628F8" w:rsidRPr="00A77BFD" w:rsidRDefault="001628F8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b/>
          <w:bCs/>
          <w:cs/>
        </w:rPr>
        <w:t>หนี้สินที่มีภาระดอกเบี้ย</w:t>
      </w:r>
    </w:p>
    <w:p w14:paraId="0A78691F" w14:textId="77777777" w:rsidR="000C19C5" w:rsidRPr="00A77BFD" w:rsidRDefault="000C19C5" w:rsidP="007D2605">
      <w:pPr>
        <w:pStyle w:val="BodyText2"/>
        <w:rPr>
          <w:b/>
          <w:bCs/>
          <w:sz w:val="22"/>
          <w:szCs w:val="22"/>
          <w:cs/>
        </w:rPr>
      </w:pPr>
    </w:p>
    <w:tbl>
      <w:tblPr>
        <w:tblStyle w:val="TableGrid"/>
        <w:tblW w:w="95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277"/>
        <w:gridCol w:w="1037"/>
        <w:gridCol w:w="236"/>
        <w:gridCol w:w="1061"/>
        <w:gridCol w:w="236"/>
        <w:gridCol w:w="908"/>
        <w:gridCol w:w="236"/>
        <w:gridCol w:w="1024"/>
        <w:gridCol w:w="238"/>
        <w:gridCol w:w="1022"/>
        <w:gridCol w:w="236"/>
        <w:gridCol w:w="1024"/>
      </w:tblGrid>
      <w:tr w:rsidR="001628F8" w:rsidRPr="00A77BFD" w14:paraId="0BDA2EFB" w14:textId="77777777" w:rsidTr="006C01B0">
        <w:tc>
          <w:tcPr>
            <w:tcW w:w="1973" w:type="dxa"/>
          </w:tcPr>
          <w:p w14:paraId="7D4C2FA2" w14:textId="3255FD8A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ECC53AF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</w:p>
        </w:tc>
        <w:tc>
          <w:tcPr>
            <w:tcW w:w="7258" w:type="dxa"/>
            <w:gridSpan w:val="11"/>
          </w:tcPr>
          <w:p w14:paraId="2FB347E7" w14:textId="57AD6705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28F8" w:rsidRPr="00A77BFD" w14:paraId="03C5046B" w14:textId="77777777" w:rsidTr="006C01B0">
        <w:tc>
          <w:tcPr>
            <w:tcW w:w="1973" w:type="dxa"/>
          </w:tcPr>
          <w:p w14:paraId="4C49004A" w14:textId="77777777" w:rsidR="001628F8" w:rsidRPr="00A77BFD" w:rsidRDefault="001628F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79CFE10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478" w:type="dxa"/>
            <w:gridSpan w:val="5"/>
          </w:tcPr>
          <w:p w14:paraId="4CCB63DC" w14:textId="22CB245A" w:rsidR="001628F8" w:rsidRPr="00A77BFD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1C2C3AB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544" w:type="dxa"/>
            <w:gridSpan w:val="5"/>
          </w:tcPr>
          <w:p w14:paraId="17D93B4F" w14:textId="663E510F" w:rsidR="001628F8" w:rsidRPr="00A77BFD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</w:tr>
      <w:tr w:rsidR="001628F8" w:rsidRPr="00A77BFD" w14:paraId="4293F3DB" w14:textId="77777777" w:rsidTr="006C01B0">
        <w:tc>
          <w:tcPr>
            <w:tcW w:w="1973" w:type="dxa"/>
          </w:tcPr>
          <w:p w14:paraId="3847319F" w14:textId="46A8B678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  <w:vAlign w:val="bottom"/>
          </w:tcPr>
          <w:p w14:paraId="1E4775CF" w14:textId="1E09D73F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367F3FE5" w14:textId="54C216EE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AC308C9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734E3A2" w14:textId="101BE8B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030D84D0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38ACD390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93D1767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7B79DF7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7A33D482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316C7FE1" w14:textId="1C50CA5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2A72AFEF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CD42B76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1628F8" w:rsidRPr="00A77BFD" w14:paraId="759C611F" w14:textId="77777777" w:rsidTr="006C01B0">
        <w:tc>
          <w:tcPr>
            <w:tcW w:w="1973" w:type="dxa"/>
          </w:tcPr>
          <w:p w14:paraId="40FEF5EB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02D1EA7" w14:textId="77777777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7258" w:type="dxa"/>
            <w:gridSpan w:val="11"/>
            <w:vAlign w:val="bottom"/>
          </w:tcPr>
          <w:p w14:paraId="2DFD9DD3" w14:textId="6B0F57D0" w:rsidR="001628F8" w:rsidRPr="00A77BFD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10F7" w:rsidRPr="00A77BFD" w14:paraId="28113348" w14:textId="77777777" w:rsidTr="006C01B0">
        <w:tc>
          <w:tcPr>
            <w:tcW w:w="1973" w:type="dxa"/>
          </w:tcPr>
          <w:p w14:paraId="0B46C851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77" w:type="dxa"/>
          </w:tcPr>
          <w:p w14:paraId="357F8E30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97E9B34" w14:textId="1C3E7A27" w:rsidR="00B410F7" w:rsidRPr="00A77BFD" w:rsidRDefault="0055362D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13,209</w:t>
            </w:r>
          </w:p>
        </w:tc>
        <w:tc>
          <w:tcPr>
            <w:tcW w:w="236" w:type="dxa"/>
            <w:vAlign w:val="bottom"/>
          </w:tcPr>
          <w:p w14:paraId="09151CF2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A04178E" w14:textId="20E36579" w:rsidR="00B410F7" w:rsidRPr="00A77BFD" w:rsidRDefault="0055362D" w:rsidP="0004334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08596F" w14:textId="67A82C8D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0D5BCFAB" w14:textId="7C7BE066" w:rsidR="00B410F7" w:rsidRPr="00A77BFD" w:rsidRDefault="0055362D" w:rsidP="00B410F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13,209</w:t>
            </w:r>
          </w:p>
        </w:tc>
        <w:tc>
          <w:tcPr>
            <w:tcW w:w="236" w:type="dxa"/>
            <w:vAlign w:val="bottom"/>
          </w:tcPr>
          <w:p w14:paraId="163A8C85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F2D8309" w14:textId="562B3DF5" w:rsidR="00B410F7" w:rsidRPr="00A77BFD" w:rsidRDefault="00B410F7" w:rsidP="00BC182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4,964</w:t>
            </w:r>
          </w:p>
        </w:tc>
        <w:tc>
          <w:tcPr>
            <w:tcW w:w="238" w:type="dxa"/>
            <w:vAlign w:val="bottom"/>
          </w:tcPr>
          <w:p w14:paraId="7008DD5D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F21249C" w14:textId="53F4BF89" w:rsidR="00B410F7" w:rsidRPr="00A77BFD" w:rsidRDefault="00B410F7" w:rsidP="0004334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8636D5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8F27222" w14:textId="6F64DB4F" w:rsidR="00B410F7" w:rsidRPr="00A77BFD" w:rsidRDefault="00B410F7" w:rsidP="00BC18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4,964</w:t>
            </w:r>
          </w:p>
        </w:tc>
      </w:tr>
      <w:tr w:rsidR="00B410F7" w:rsidRPr="00A77BFD" w14:paraId="42AC0A3E" w14:textId="77777777" w:rsidTr="006C01B0">
        <w:tc>
          <w:tcPr>
            <w:tcW w:w="1973" w:type="dxa"/>
          </w:tcPr>
          <w:p w14:paraId="27E7440C" w14:textId="458B78B3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 สถาบันการเงิน</w:t>
            </w:r>
          </w:p>
        </w:tc>
        <w:tc>
          <w:tcPr>
            <w:tcW w:w="277" w:type="dxa"/>
          </w:tcPr>
          <w:p w14:paraId="454717E1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E2A41D8" w14:textId="5C97C400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62CF23A" w14:textId="17A80E32" w:rsidR="00B410F7" w:rsidRPr="00A77BFD" w:rsidRDefault="00D47B6B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12</w:t>
            </w:r>
            <w:r w:rsidR="0055362D" w:rsidRPr="00A77BFD">
              <w:rPr>
                <w:rFonts w:asciiTheme="majorHAnsi" w:hAnsiTheme="majorHAnsi" w:cstheme="majorHAnsi"/>
                <w:sz w:val="30"/>
                <w:szCs w:val="30"/>
              </w:rPr>
              <w:t>5,000</w:t>
            </w:r>
          </w:p>
        </w:tc>
        <w:tc>
          <w:tcPr>
            <w:tcW w:w="236" w:type="dxa"/>
            <w:vAlign w:val="bottom"/>
          </w:tcPr>
          <w:p w14:paraId="65559786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FA2E492" w14:textId="1FB51C92" w:rsidR="00B410F7" w:rsidRPr="00A77BFD" w:rsidRDefault="00D47B6B" w:rsidP="00B410F7">
            <w:pPr>
              <w:pStyle w:val="acctfourfigures"/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62D" w:rsidRPr="00A77BFD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  <w:vAlign w:val="bottom"/>
          </w:tcPr>
          <w:p w14:paraId="4727764D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4FF249D4" w14:textId="0A80FAD1" w:rsidR="00B410F7" w:rsidRPr="00A77BFD" w:rsidRDefault="0055362D" w:rsidP="00B410F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D47B6B" w:rsidRPr="00A77BFD">
              <w:rPr>
                <w:rFonts w:asciiTheme="majorHAnsi" w:hAnsiTheme="majorHAnsi" w:cstheme="majorHAnsi"/>
                <w:sz w:val="30"/>
                <w:szCs w:val="30"/>
              </w:rPr>
              <w:t>55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D47B6B" w:rsidRPr="00A77BFD"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00</w:t>
            </w:r>
          </w:p>
        </w:tc>
        <w:tc>
          <w:tcPr>
            <w:tcW w:w="236" w:type="dxa"/>
            <w:vAlign w:val="bottom"/>
          </w:tcPr>
          <w:p w14:paraId="1D072C66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73F0B7D" w14:textId="15A54D1E" w:rsidR="00B410F7" w:rsidRPr="00A77BFD" w:rsidRDefault="00B410F7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145,300</w:t>
            </w:r>
          </w:p>
        </w:tc>
        <w:tc>
          <w:tcPr>
            <w:tcW w:w="238" w:type="dxa"/>
            <w:vAlign w:val="bottom"/>
          </w:tcPr>
          <w:p w14:paraId="08A88A5D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4D0BDFE" w14:textId="018C2D2D" w:rsidR="00B410F7" w:rsidRPr="00A77BFD" w:rsidRDefault="00B410F7" w:rsidP="00BC182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30,000</w:t>
            </w:r>
          </w:p>
        </w:tc>
        <w:tc>
          <w:tcPr>
            <w:tcW w:w="236" w:type="dxa"/>
            <w:vAlign w:val="bottom"/>
          </w:tcPr>
          <w:p w14:paraId="1715998F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B0C616" w14:textId="6F14A4F4" w:rsidR="00B410F7" w:rsidRPr="00A77BFD" w:rsidRDefault="00B410F7" w:rsidP="00B410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175,300</w:t>
            </w:r>
          </w:p>
        </w:tc>
      </w:tr>
      <w:tr w:rsidR="00B410F7" w:rsidRPr="00A77BFD" w14:paraId="391AC634" w14:textId="77777777" w:rsidTr="006C01B0">
        <w:tc>
          <w:tcPr>
            <w:tcW w:w="1973" w:type="dxa"/>
          </w:tcPr>
          <w:p w14:paraId="661769BA" w14:textId="72A2D50A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เงินกู้ยืมระยะสั้นจากบุคคล</w:t>
            </w:r>
            <w:r w:rsidRPr="00A77BFD">
              <w:rPr>
                <w:rFonts w:asciiTheme="majorHAnsi" w:hAnsiTheme="majorHAnsi" w:hint="cs"/>
                <w:sz w:val="30"/>
                <w:szCs w:val="30"/>
                <w:cs/>
              </w:rPr>
              <w:t>และกิจการอื่น</w:t>
            </w:r>
          </w:p>
        </w:tc>
        <w:tc>
          <w:tcPr>
            <w:tcW w:w="277" w:type="dxa"/>
            <w:vAlign w:val="bottom"/>
          </w:tcPr>
          <w:p w14:paraId="2B3FF6D6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FED49A8" w14:textId="1F521209" w:rsidR="00B410F7" w:rsidRPr="00A77BFD" w:rsidRDefault="0055362D" w:rsidP="0004334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2F8AAC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3E7BDC2" w14:textId="4549A376" w:rsidR="00B410F7" w:rsidRPr="00A77BFD" w:rsidRDefault="0055362D" w:rsidP="0004334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6763B6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55692BB6" w14:textId="2695AE50" w:rsidR="00B410F7" w:rsidRPr="00A77BFD" w:rsidRDefault="0055362D" w:rsidP="0004334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BEC2DA" w14:textId="77777777" w:rsidR="00B410F7" w:rsidRPr="00A77BFD" w:rsidRDefault="00B410F7" w:rsidP="0055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74607F4" w14:textId="5DDDB4A3" w:rsidR="00B410F7" w:rsidRPr="00A77BFD" w:rsidRDefault="00B410F7" w:rsidP="0004334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4ABDE8E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085A8EE" w14:textId="1D67C641" w:rsidR="00B410F7" w:rsidRPr="00A77BFD" w:rsidRDefault="00B410F7" w:rsidP="00BC182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73,139</w:t>
            </w:r>
          </w:p>
        </w:tc>
        <w:tc>
          <w:tcPr>
            <w:tcW w:w="236" w:type="dxa"/>
            <w:vAlign w:val="bottom"/>
          </w:tcPr>
          <w:p w14:paraId="42AE86E8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C7A40F5" w14:textId="38963C7B" w:rsidR="00B410F7" w:rsidRPr="00A77BFD" w:rsidRDefault="00B410F7" w:rsidP="00B410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73,139</w:t>
            </w:r>
          </w:p>
        </w:tc>
      </w:tr>
      <w:tr w:rsidR="00B410F7" w:rsidRPr="00A77BFD" w14:paraId="75A78F70" w14:textId="77777777" w:rsidTr="006C01B0">
        <w:tc>
          <w:tcPr>
            <w:tcW w:w="1973" w:type="dxa"/>
          </w:tcPr>
          <w:p w14:paraId="499309E5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7" w:type="dxa"/>
          </w:tcPr>
          <w:p w14:paraId="28EF8277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76CD4C5" w14:textId="08FBC9E6" w:rsidR="00B410F7" w:rsidRPr="00A77BFD" w:rsidRDefault="0055362D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50,620</w:t>
            </w:r>
          </w:p>
        </w:tc>
        <w:tc>
          <w:tcPr>
            <w:tcW w:w="236" w:type="dxa"/>
            <w:vAlign w:val="bottom"/>
          </w:tcPr>
          <w:p w14:paraId="752B2C41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44DBDA4" w14:textId="3510CDF2" w:rsidR="00B410F7" w:rsidRPr="00A77BFD" w:rsidRDefault="0055362D" w:rsidP="0004334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70F228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59069723" w14:textId="52A6F1D6" w:rsidR="00B410F7" w:rsidRPr="00A77BFD" w:rsidRDefault="00D47B6B" w:rsidP="00B410F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50,620</w:t>
            </w:r>
          </w:p>
        </w:tc>
        <w:tc>
          <w:tcPr>
            <w:tcW w:w="236" w:type="dxa"/>
            <w:vAlign w:val="bottom"/>
          </w:tcPr>
          <w:p w14:paraId="6CE0F2CD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CCFA18E" w14:textId="355E6B5D" w:rsidR="00B410F7" w:rsidRPr="00A77BFD" w:rsidRDefault="00B410F7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102,941</w:t>
            </w:r>
          </w:p>
        </w:tc>
        <w:tc>
          <w:tcPr>
            <w:tcW w:w="238" w:type="dxa"/>
            <w:vAlign w:val="bottom"/>
          </w:tcPr>
          <w:p w14:paraId="14757A76" w14:textId="4CFA9CC6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9E7CB58" w14:textId="0249AA0D" w:rsidR="00B410F7" w:rsidRPr="00A77BFD" w:rsidRDefault="00B410F7" w:rsidP="0004334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C70DDF0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FF1A7A" w14:textId="06B1CDA2" w:rsidR="00B410F7" w:rsidRPr="00A77BFD" w:rsidRDefault="00B410F7" w:rsidP="00B410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102,941</w:t>
            </w:r>
          </w:p>
        </w:tc>
      </w:tr>
      <w:tr w:rsidR="00B410F7" w:rsidRPr="00A77BFD" w14:paraId="404547B9" w14:textId="77777777" w:rsidTr="006C01B0">
        <w:tc>
          <w:tcPr>
            <w:tcW w:w="1973" w:type="dxa"/>
          </w:tcPr>
          <w:p w14:paraId="7010359C" w14:textId="4BD219DF" w:rsidR="00B410F7" w:rsidRPr="00A77BFD" w:rsidRDefault="00B410F7" w:rsidP="00B410F7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" w:type="dxa"/>
          </w:tcPr>
          <w:p w14:paraId="38E5943D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A74B7A8" w14:textId="57B11E06" w:rsidR="00B410F7" w:rsidRPr="00A77BFD" w:rsidRDefault="00D47B6B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59,853</w:t>
            </w:r>
          </w:p>
        </w:tc>
        <w:tc>
          <w:tcPr>
            <w:tcW w:w="236" w:type="dxa"/>
            <w:vAlign w:val="bottom"/>
          </w:tcPr>
          <w:p w14:paraId="4AB69D85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AC5C9F6" w14:textId="0E59AB5F" w:rsidR="00B410F7" w:rsidRPr="00A77BFD" w:rsidRDefault="00D47B6B" w:rsidP="00D47B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17,435</w:t>
            </w:r>
          </w:p>
        </w:tc>
        <w:tc>
          <w:tcPr>
            <w:tcW w:w="236" w:type="dxa"/>
            <w:vAlign w:val="bottom"/>
          </w:tcPr>
          <w:p w14:paraId="70E1C99E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210097C7" w14:textId="0EBD8385" w:rsidR="00B410F7" w:rsidRPr="00A77BFD" w:rsidRDefault="00D47B6B" w:rsidP="00B410F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77,288</w:t>
            </w:r>
          </w:p>
        </w:tc>
        <w:tc>
          <w:tcPr>
            <w:tcW w:w="236" w:type="dxa"/>
            <w:vAlign w:val="bottom"/>
          </w:tcPr>
          <w:p w14:paraId="2ECB7DFE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4FAD44CD" w14:textId="56209702" w:rsidR="00B410F7" w:rsidRPr="00A77BFD" w:rsidRDefault="00B410F7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36,324</w:t>
            </w:r>
          </w:p>
        </w:tc>
        <w:tc>
          <w:tcPr>
            <w:tcW w:w="238" w:type="dxa"/>
            <w:vAlign w:val="bottom"/>
          </w:tcPr>
          <w:p w14:paraId="453549E9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8613687" w14:textId="6E8DE970" w:rsidR="00B410F7" w:rsidRPr="00A77BFD" w:rsidRDefault="00B410F7" w:rsidP="00B410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14,132</w:t>
            </w:r>
          </w:p>
        </w:tc>
        <w:tc>
          <w:tcPr>
            <w:tcW w:w="236" w:type="dxa"/>
            <w:vAlign w:val="bottom"/>
          </w:tcPr>
          <w:p w14:paraId="3475AC70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16524E6" w14:textId="55416FB0" w:rsidR="00B410F7" w:rsidRPr="00A77BFD" w:rsidRDefault="00B410F7" w:rsidP="00B410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50,456</w:t>
            </w:r>
          </w:p>
        </w:tc>
      </w:tr>
      <w:tr w:rsidR="00B410F7" w:rsidRPr="00A77BFD" w14:paraId="034A1A5A" w14:textId="77777777" w:rsidTr="006C01B0">
        <w:tc>
          <w:tcPr>
            <w:tcW w:w="1973" w:type="dxa"/>
          </w:tcPr>
          <w:p w14:paraId="4EC0FE15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7" w:type="dxa"/>
          </w:tcPr>
          <w:p w14:paraId="5CE0593F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CBC20" w14:textId="546F675F" w:rsidR="00B410F7" w:rsidRPr="00A77BFD" w:rsidRDefault="00D47B6B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248,682</w:t>
            </w:r>
          </w:p>
        </w:tc>
        <w:tc>
          <w:tcPr>
            <w:tcW w:w="236" w:type="dxa"/>
            <w:vAlign w:val="bottom"/>
          </w:tcPr>
          <w:p w14:paraId="3A59E33A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F0C7A" w14:textId="1E85E8EE" w:rsidR="00B410F7" w:rsidRPr="00A77BFD" w:rsidRDefault="00D47B6B" w:rsidP="00B410F7">
            <w:pPr>
              <w:pStyle w:val="acctfourfigures"/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47,435</w:t>
            </w:r>
          </w:p>
        </w:tc>
        <w:tc>
          <w:tcPr>
            <w:tcW w:w="236" w:type="dxa"/>
            <w:vAlign w:val="bottom"/>
          </w:tcPr>
          <w:p w14:paraId="303E6715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6466" w14:textId="75D90A7B" w:rsidR="00B410F7" w:rsidRPr="00A77BFD" w:rsidRDefault="00D47B6B" w:rsidP="00B410F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296,117</w:t>
            </w:r>
          </w:p>
        </w:tc>
        <w:tc>
          <w:tcPr>
            <w:tcW w:w="236" w:type="dxa"/>
            <w:vAlign w:val="bottom"/>
          </w:tcPr>
          <w:p w14:paraId="1AE979BE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03BF4" w14:textId="03C4836C" w:rsidR="00B410F7" w:rsidRPr="00A77BFD" w:rsidRDefault="00B410F7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289,529</w:t>
            </w:r>
          </w:p>
        </w:tc>
        <w:tc>
          <w:tcPr>
            <w:tcW w:w="238" w:type="dxa"/>
            <w:vAlign w:val="bottom"/>
          </w:tcPr>
          <w:p w14:paraId="6038AF85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25DC6" w14:textId="32BA59ED" w:rsidR="00B410F7" w:rsidRPr="00A77BFD" w:rsidRDefault="00B410F7" w:rsidP="00B410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117,271</w:t>
            </w:r>
          </w:p>
        </w:tc>
        <w:tc>
          <w:tcPr>
            <w:tcW w:w="236" w:type="dxa"/>
            <w:vAlign w:val="bottom"/>
          </w:tcPr>
          <w:p w14:paraId="4AC47AAD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32187" w14:textId="3218A54D" w:rsidR="00B410F7" w:rsidRPr="00A77BFD" w:rsidRDefault="00B410F7" w:rsidP="00B410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406,800</w:t>
            </w:r>
          </w:p>
        </w:tc>
      </w:tr>
      <w:tr w:rsidR="00B410F7" w:rsidRPr="00A77BFD" w14:paraId="25FF6813" w14:textId="77777777" w:rsidTr="006C01B0">
        <w:tc>
          <w:tcPr>
            <w:tcW w:w="1973" w:type="dxa"/>
          </w:tcPr>
          <w:p w14:paraId="6F56E579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CE62747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</w:p>
        </w:tc>
        <w:tc>
          <w:tcPr>
            <w:tcW w:w="7258" w:type="dxa"/>
            <w:gridSpan w:val="11"/>
          </w:tcPr>
          <w:p w14:paraId="289AD423" w14:textId="56C91848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  <w:p w14:paraId="0168A144" w14:textId="1D20BD81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0F7" w:rsidRPr="00A77BFD" w14:paraId="7C2B3F56" w14:textId="77777777" w:rsidTr="006C01B0">
        <w:tc>
          <w:tcPr>
            <w:tcW w:w="1973" w:type="dxa"/>
          </w:tcPr>
          <w:p w14:paraId="5248677C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7C5F20A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478" w:type="dxa"/>
            <w:gridSpan w:val="5"/>
          </w:tcPr>
          <w:p w14:paraId="0A262058" w14:textId="768A4A65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3B37B59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544" w:type="dxa"/>
            <w:gridSpan w:val="5"/>
          </w:tcPr>
          <w:p w14:paraId="47900C0E" w14:textId="3254F336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2565</w:t>
            </w:r>
          </w:p>
        </w:tc>
      </w:tr>
      <w:tr w:rsidR="00B410F7" w:rsidRPr="00A77BFD" w14:paraId="591B3DF8" w14:textId="77777777" w:rsidTr="006C01B0">
        <w:tc>
          <w:tcPr>
            <w:tcW w:w="1973" w:type="dxa"/>
          </w:tcPr>
          <w:p w14:paraId="2229C6AC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F7D49CD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140A83CC" w14:textId="7FE35693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26EF037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5025648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65B4DC00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6668CFA7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DF329D6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498CD5C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50B1B5E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6258991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391B3DCB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51E5E79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10F7" w:rsidRPr="00A77BFD" w14:paraId="45D04CFD" w14:textId="77777777" w:rsidTr="006C01B0">
        <w:tc>
          <w:tcPr>
            <w:tcW w:w="1973" w:type="dxa"/>
          </w:tcPr>
          <w:p w14:paraId="05253029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50A2AC52" w14:textId="77777777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7258" w:type="dxa"/>
            <w:gridSpan w:val="11"/>
            <w:vAlign w:val="bottom"/>
          </w:tcPr>
          <w:p w14:paraId="095610D4" w14:textId="148515D1" w:rsidR="00B410F7" w:rsidRPr="00A77BFD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5362D" w:rsidRPr="00A77BFD" w14:paraId="251A22D9" w14:textId="77777777" w:rsidTr="008D3632">
        <w:tc>
          <w:tcPr>
            <w:tcW w:w="1973" w:type="dxa"/>
          </w:tcPr>
          <w:p w14:paraId="3C752024" w14:textId="6D5B4969" w:rsidR="0055362D" w:rsidRPr="00A77BFD" w:rsidRDefault="0055362D" w:rsidP="00B410F7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77" w:type="dxa"/>
          </w:tcPr>
          <w:p w14:paraId="745ECFA1" w14:textId="77777777" w:rsidR="0055362D" w:rsidRPr="00A77BFD" w:rsidRDefault="0055362D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450496C" w14:textId="4F210499" w:rsidR="0055362D" w:rsidRPr="00A77BFD" w:rsidRDefault="0055362D" w:rsidP="00B410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13,201</w:t>
            </w:r>
          </w:p>
        </w:tc>
        <w:tc>
          <w:tcPr>
            <w:tcW w:w="236" w:type="dxa"/>
            <w:vAlign w:val="bottom"/>
          </w:tcPr>
          <w:p w14:paraId="471DB0D7" w14:textId="77777777" w:rsidR="0055362D" w:rsidRPr="00A77BFD" w:rsidRDefault="0055362D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91604A4" w14:textId="2BBE64CA" w:rsidR="0055362D" w:rsidRPr="00A77BFD" w:rsidRDefault="00AB625F" w:rsidP="0004334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BCEDEE" w14:textId="77777777" w:rsidR="0055362D" w:rsidRPr="00A77BFD" w:rsidRDefault="0055362D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3700A1F2" w14:textId="618A323E" w:rsidR="0055362D" w:rsidRPr="00A77BFD" w:rsidRDefault="00AB625F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13,201</w:t>
            </w:r>
          </w:p>
        </w:tc>
        <w:tc>
          <w:tcPr>
            <w:tcW w:w="236" w:type="dxa"/>
            <w:vAlign w:val="bottom"/>
          </w:tcPr>
          <w:p w14:paraId="2E519CA1" w14:textId="77777777" w:rsidR="0055362D" w:rsidRPr="00A77BFD" w:rsidRDefault="0055362D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BF28C8E" w14:textId="18AF5A21" w:rsidR="0055362D" w:rsidRPr="00A77BFD" w:rsidRDefault="00AB625F" w:rsidP="0004334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306E2AC" w14:textId="77777777" w:rsidR="0055362D" w:rsidRPr="00A77BFD" w:rsidRDefault="0055362D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6A32DE70" w14:textId="1A21537F" w:rsidR="0055362D" w:rsidRPr="00A77BFD" w:rsidRDefault="00AB625F" w:rsidP="00AB625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8C5591" w14:textId="77777777" w:rsidR="0055362D" w:rsidRPr="00A77BFD" w:rsidRDefault="0055362D" w:rsidP="00AB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6EBB5E36" w14:textId="0B8CE8C3" w:rsidR="0055362D" w:rsidRPr="00A77BFD" w:rsidRDefault="00AB625F" w:rsidP="00AB625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25F" w:rsidRPr="00A77BFD" w14:paraId="6D796B7E" w14:textId="77777777" w:rsidTr="008D3632">
        <w:tc>
          <w:tcPr>
            <w:tcW w:w="1973" w:type="dxa"/>
          </w:tcPr>
          <w:p w14:paraId="1E333F0F" w14:textId="1F074BEB" w:rsidR="0083625F" w:rsidRPr="00A77BFD" w:rsidRDefault="0083625F" w:rsidP="0083625F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 สถาบันการเงิน</w:t>
            </w:r>
          </w:p>
        </w:tc>
        <w:tc>
          <w:tcPr>
            <w:tcW w:w="277" w:type="dxa"/>
          </w:tcPr>
          <w:p w14:paraId="2F06ED14" w14:textId="77777777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7C1EECF" w14:textId="02422E7D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</w:t>
            </w:r>
            <w:r w:rsidRPr="00A77B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25F34D2C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1E45FE3" w14:textId="3FFE2F60" w:rsidR="0083625F" w:rsidRPr="00A77BFD" w:rsidRDefault="0083625F" w:rsidP="0083625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13F4535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634ECF81" w14:textId="156C5809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55,000</w:t>
            </w:r>
          </w:p>
        </w:tc>
        <w:tc>
          <w:tcPr>
            <w:tcW w:w="236" w:type="dxa"/>
            <w:vAlign w:val="bottom"/>
          </w:tcPr>
          <w:p w14:paraId="617B831E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A620E62" w14:textId="2F3ACFCF" w:rsidR="0083625F" w:rsidRPr="00A77BFD" w:rsidRDefault="0083625F" w:rsidP="0083625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ECEA26F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83A7E8C" w14:textId="622EE469" w:rsidR="0083625F" w:rsidRPr="00A77BFD" w:rsidRDefault="0083625F" w:rsidP="00B07B83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15B55F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6DBE8A8" w14:textId="0BE92461" w:rsidR="0083625F" w:rsidRPr="00A77BFD" w:rsidRDefault="0083625F" w:rsidP="00B07B83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83625F" w:rsidRPr="00A77BFD" w14:paraId="03F27B98" w14:textId="77777777" w:rsidTr="008D3632">
        <w:tc>
          <w:tcPr>
            <w:tcW w:w="1973" w:type="dxa"/>
          </w:tcPr>
          <w:p w14:paraId="10FFFE91" w14:textId="08186599" w:rsidR="0083625F" w:rsidRPr="00A77BFD" w:rsidRDefault="0083625F" w:rsidP="0083625F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เงินกู้ยืมระยะสั้นจาก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" w:type="dxa"/>
          </w:tcPr>
          <w:p w14:paraId="47D5BF9E" w14:textId="77777777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E24DA0D" w14:textId="3E3DD21E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CE13C5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AD92788" w14:textId="2D8DC9CE" w:rsidR="0083625F" w:rsidRPr="00A77BFD" w:rsidRDefault="0083625F" w:rsidP="0083625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CE8ABB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49AD31BA" w14:textId="6D283FA1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45987E9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9BFB93B" w14:textId="3EF3A55A" w:rsidR="0083625F" w:rsidRPr="00A77BFD" w:rsidRDefault="0083625F" w:rsidP="0083625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8" w:type="dxa"/>
            <w:vAlign w:val="bottom"/>
          </w:tcPr>
          <w:p w14:paraId="5B31E021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37027B5" w14:textId="220F45C0" w:rsidR="0083625F" w:rsidRPr="00A77BFD" w:rsidRDefault="0083625F" w:rsidP="0083625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14:paraId="20B01CCD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F4DBA58" w14:textId="0D8AD4B8" w:rsidR="0083625F" w:rsidRPr="00A77BFD" w:rsidRDefault="0083625F" w:rsidP="008362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</w:p>
        </w:tc>
      </w:tr>
      <w:tr w:rsidR="0083625F" w:rsidRPr="00A77BFD" w14:paraId="4D09681D" w14:textId="77777777" w:rsidTr="008D3632">
        <w:tc>
          <w:tcPr>
            <w:tcW w:w="1973" w:type="dxa"/>
          </w:tcPr>
          <w:p w14:paraId="75A43761" w14:textId="261C92D5" w:rsidR="0083625F" w:rsidRPr="00A77BFD" w:rsidRDefault="0083625F" w:rsidP="0083625F">
            <w:pPr>
              <w:ind w:left="166" w:right="-107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7" w:type="dxa"/>
          </w:tcPr>
          <w:p w14:paraId="37ED6C8A" w14:textId="77777777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A69BDFB" w14:textId="2917ED01" w:rsidR="0083625F" w:rsidRPr="00A77BFD" w:rsidRDefault="0083625F" w:rsidP="00B07B83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AA037A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6542920" w14:textId="65033F5E" w:rsidR="0083625F" w:rsidRPr="00A77BFD" w:rsidRDefault="0083625F" w:rsidP="0083625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5BA873D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0FE32E77" w14:textId="15EC15B9" w:rsidR="0083625F" w:rsidRPr="00A77BFD" w:rsidRDefault="0083625F" w:rsidP="00B07B83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7A5616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5454F14" w14:textId="5ADB4399" w:rsidR="0083625F" w:rsidRPr="00A77BFD" w:rsidRDefault="0083625F" w:rsidP="0083625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EF777E0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06BE9C67" w14:textId="28BD2AA3" w:rsidR="0083625F" w:rsidRPr="00A77BFD" w:rsidRDefault="0083625F" w:rsidP="0083625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55,000</w:t>
            </w:r>
          </w:p>
        </w:tc>
        <w:tc>
          <w:tcPr>
            <w:tcW w:w="236" w:type="dxa"/>
            <w:vAlign w:val="bottom"/>
          </w:tcPr>
          <w:p w14:paraId="5982CE98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A3C7962" w14:textId="7C1971D3" w:rsidR="0083625F" w:rsidRPr="00A77BFD" w:rsidRDefault="0083625F" w:rsidP="008362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55,000</w:t>
            </w:r>
          </w:p>
        </w:tc>
      </w:tr>
      <w:tr w:rsidR="0083625F" w:rsidRPr="00A77BFD" w14:paraId="7571A852" w14:textId="77777777" w:rsidTr="006C01B0">
        <w:tc>
          <w:tcPr>
            <w:tcW w:w="1973" w:type="dxa"/>
          </w:tcPr>
          <w:p w14:paraId="30E2A7BB" w14:textId="563765EA" w:rsidR="0083625F" w:rsidRPr="00A77BFD" w:rsidRDefault="0083625F" w:rsidP="0083625F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" w:type="dxa"/>
          </w:tcPr>
          <w:p w14:paraId="6BF6EC1B" w14:textId="77777777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73E838E" w14:textId="01558679" w:rsidR="0083625F" w:rsidRPr="00A77BFD" w:rsidRDefault="0083625F" w:rsidP="0083625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449B2BC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A5AA019" w14:textId="490315AA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36" w:type="dxa"/>
            <w:vAlign w:val="bottom"/>
          </w:tcPr>
          <w:p w14:paraId="31BCDC10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35532AC1" w14:textId="57E26EDD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51</w:t>
            </w:r>
          </w:p>
        </w:tc>
        <w:tc>
          <w:tcPr>
            <w:tcW w:w="236" w:type="dxa"/>
            <w:vAlign w:val="bottom"/>
          </w:tcPr>
          <w:p w14:paraId="529BF8E4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A8274F" w14:textId="294FE89C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282</w:t>
            </w:r>
          </w:p>
        </w:tc>
        <w:tc>
          <w:tcPr>
            <w:tcW w:w="238" w:type="dxa"/>
            <w:vAlign w:val="bottom"/>
          </w:tcPr>
          <w:p w14:paraId="01F8CB6F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0A10A9C" w14:textId="799B83DB" w:rsidR="0083625F" w:rsidRPr="00A77BFD" w:rsidRDefault="0083625F" w:rsidP="0083625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3,619</w:t>
            </w:r>
          </w:p>
        </w:tc>
        <w:tc>
          <w:tcPr>
            <w:tcW w:w="236" w:type="dxa"/>
            <w:vAlign w:val="bottom"/>
          </w:tcPr>
          <w:p w14:paraId="7D20DFBB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13410B3" w14:textId="5E1E6AEF" w:rsidR="0083625F" w:rsidRPr="00A77BFD" w:rsidRDefault="0083625F" w:rsidP="008362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3,901</w:t>
            </w:r>
          </w:p>
        </w:tc>
      </w:tr>
      <w:tr w:rsidR="0083625F" w:rsidRPr="00A77BFD" w14:paraId="63810945" w14:textId="77777777" w:rsidTr="006C01B0">
        <w:tc>
          <w:tcPr>
            <w:tcW w:w="1973" w:type="dxa"/>
          </w:tcPr>
          <w:p w14:paraId="24535763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7" w:type="dxa"/>
          </w:tcPr>
          <w:p w14:paraId="1A141004" w14:textId="77777777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B1B4E" w14:textId="5900DEB1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68,2</w:t>
            </w:r>
            <w:r w:rsidR="009A6232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36" w:type="dxa"/>
            <w:vAlign w:val="bottom"/>
          </w:tcPr>
          <w:p w14:paraId="7BF33E0C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053D6" w14:textId="2AB38BB8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  <w:vAlign w:val="bottom"/>
          </w:tcPr>
          <w:p w14:paraId="4ABD0DC9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6B814" w14:textId="21997F24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68,252</w:t>
            </w:r>
          </w:p>
        </w:tc>
        <w:tc>
          <w:tcPr>
            <w:tcW w:w="236" w:type="dxa"/>
            <w:vAlign w:val="bottom"/>
          </w:tcPr>
          <w:p w14:paraId="4F90ABDC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DF388" w14:textId="3566B099" w:rsidR="0083625F" w:rsidRPr="00A77BFD" w:rsidRDefault="0083625F" w:rsidP="008362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238" w:type="dxa"/>
            <w:vAlign w:val="bottom"/>
          </w:tcPr>
          <w:p w14:paraId="241495BB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DB02" w14:textId="3F91B9D2" w:rsidR="0083625F" w:rsidRPr="00A77BFD" w:rsidRDefault="0083625F" w:rsidP="0083625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58,619</w:t>
            </w:r>
          </w:p>
        </w:tc>
        <w:tc>
          <w:tcPr>
            <w:tcW w:w="236" w:type="dxa"/>
            <w:vAlign w:val="bottom"/>
          </w:tcPr>
          <w:p w14:paraId="359EBEC8" w14:textId="77777777" w:rsidR="0083625F" w:rsidRPr="00A77BFD" w:rsidRDefault="0083625F" w:rsidP="008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9DD71" w14:textId="549277C4" w:rsidR="0083625F" w:rsidRPr="00A77BFD" w:rsidRDefault="0083625F" w:rsidP="008362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58,901</w:t>
            </w:r>
          </w:p>
        </w:tc>
      </w:tr>
    </w:tbl>
    <w:p w14:paraId="22AD6A94" w14:textId="0EF5F178" w:rsidR="001628F8" w:rsidRPr="00A77BFD" w:rsidRDefault="001628F8" w:rsidP="007D2605">
      <w:pPr>
        <w:pStyle w:val="BodyText2"/>
        <w:ind w:left="540"/>
        <w:rPr>
          <w:b/>
          <w:bCs/>
          <w:cs/>
        </w:rPr>
      </w:pPr>
    </w:p>
    <w:tbl>
      <w:tblPr>
        <w:tblW w:w="94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1260"/>
        <w:gridCol w:w="270"/>
        <w:gridCol w:w="1164"/>
        <w:gridCol w:w="261"/>
        <w:gridCol w:w="1052"/>
        <w:gridCol w:w="261"/>
        <w:gridCol w:w="1156"/>
      </w:tblGrid>
      <w:tr w:rsidR="00B81FEF" w:rsidRPr="00A77BFD" w14:paraId="0A673119" w14:textId="77777777" w:rsidTr="00ED3FAF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5169AD28" w14:textId="289BC363" w:rsidR="00B81FEF" w:rsidRPr="00A77BFD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pacing w:val="-10"/>
                <w:sz w:val="30"/>
                <w:szCs w:val="30"/>
              </w:rPr>
            </w:pPr>
            <w:bookmarkStart w:id="11" w:name="OLE_LINK2"/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สินทรัพย์ที่ใช้เป็นหลักประกั</w:t>
            </w:r>
            <w:r w:rsidR="00DE4921" w:rsidRPr="00A77BFD">
              <w:rPr>
                <w:rFonts w:asciiTheme="majorHAnsi" w:hAnsiTheme="majorHAnsi" w:cstheme="majorHAns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น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หนี้สิน</w:t>
            </w:r>
          </w:p>
          <w:bookmarkEnd w:id="11"/>
          <w:p w14:paraId="5E24AADA" w14:textId="77777777" w:rsidR="00B81FEF" w:rsidRPr="00A77BFD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FBB466F" w14:textId="77777777" w:rsidR="00B81FEF" w:rsidRPr="00A77BFD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</w:tcPr>
          <w:p w14:paraId="0E89F6FB" w14:textId="440DCE2D" w:rsidR="00B81FEF" w:rsidRPr="00A77BFD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DD4A8D0" w14:textId="77777777" w:rsidR="00B81FEF" w:rsidRPr="00A77BFD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469" w:type="dxa"/>
            <w:gridSpan w:val="3"/>
          </w:tcPr>
          <w:p w14:paraId="425D2527" w14:textId="57A624EF" w:rsidR="00B81FEF" w:rsidRPr="00A77BFD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921" w:rsidRPr="00A77BFD" w14:paraId="76F983D9" w14:textId="77777777" w:rsidTr="00D56C46">
        <w:trPr>
          <w:tblHeader/>
        </w:trPr>
        <w:tc>
          <w:tcPr>
            <w:tcW w:w="2970" w:type="dxa"/>
            <w:vMerge/>
          </w:tcPr>
          <w:p w14:paraId="33D33D16" w14:textId="77777777" w:rsidR="00B81FEF" w:rsidRPr="00A77BFD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B60C2" w14:textId="77777777" w:rsidR="00B81FEF" w:rsidRPr="00A77BFD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01F858" w14:textId="1209892D" w:rsidR="00B81FEF" w:rsidRPr="00A77BFD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A1105A" w14:textId="77777777" w:rsidR="00B81FEF" w:rsidRPr="00A77BFD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FA88AE0" w14:textId="12E03733" w:rsidR="00B81FEF" w:rsidRPr="00A77BFD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0FE49D67" w14:textId="77777777" w:rsidR="00B81FEF" w:rsidRPr="00A77BFD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6FB6072" w14:textId="3EB26DAE" w:rsidR="00B81FEF" w:rsidRPr="00A77BFD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4AFA178" w14:textId="77777777" w:rsidR="00B81FEF" w:rsidRPr="00A77BFD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745188C9" w14:textId="5E2670FE" w:rsidR="00B81FEF" w:rsidRPr="00A77BFD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B410F7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5</w:t>
            </w:r>
          </w:p>
        </w:tc>
      </w:tr>
      <w:tr w:rsidR="00B81FEF" w:rsidRPr="00A77BFD" w14:paraId="4DACD1ED" w14:textId="77777777" w:rsidTr="00ED3FAF">
        <w:trPr>
          <w:tblHeader/>
        </w:trPr>
        <w:tc>
          <w:tcPr>
            <w:tcW w:w="2970" w:type="dxa"/>
          </w:tcPr>
          <w:p w14:paraId="5D440D59" w14:textId="77777777" w:rsidR="00B81FEF" w:rsidRPr="00A77BFD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0F05E" w14:textId="77777777" w:rsidR="00B81FEF" w:rsidRPr="00A77BFD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4" w:type="dxa"/>
            <w:gridSpan w:val="7"/>
          </w:tcPr>
          <w:p w14:paraId="02D2023F" w14:textId="1DC249A1" w:rsidR="00B81FEF" w:rsidRPr="00A77BFD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A77BFD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11D0" w:rsidRPr="00A77BFD" w14:paraId="359BD129" w14:textId="77777777" w:rsidTr="00D56C46">
        <w:tc>
          <w:tcPr>
            <w:tcW w:w="2970" w:type="dxa"/>
          </w:tcPr>
          <w:p w14:paraId="75C0D03C" w14:textId="2E51A3EA" w:rsidR="009F11D0" w:rsidRPr="00A77BFD" w:rsidRDefault="009F11D0" w:rsidP="009F11D0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vAlign w:val="center"/>
          </w:tcPr>
          <w:p w14:paraId="01019259" w14:textId="5E6D8D27" w:rsidR="009F11D0" w:rsidRPr="00A77BFD" w:rsidRDefault="009F11D0" w:rsidP="009F11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458203F" w14:textId="526CE6CC" w:rsidR="009F11D0" w:rsidRPr="00A77BFD" w:rsidRDefault="00425FEC" w:rsidP="009F11D0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16,167</w:t>
            </w:r>
          </w:p>
        </w:tc>
        <w:tc>
          <w:tcPr>
            <w:tcW w:w="270" w:type="dxa"/>
            <w:vAlign w:val="center"/>
          </w:tcPr>
          <w:p w14:paraId="33D9E86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49B5A2C1" w14:textId="6C742ACD" w:rsidR="009F11D0" w:rsidRPr="00A77BFD" w:rsidRDefault="009F11D0" w:rsidP="009F11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20,030</w:t>
            </w:r>
          </w:p>
        </w:tc>
        <w:tc>
          <w:tcPr>
            <w:tcW w:w="261" w:type="dxa"/>
            <w:vAlign w:val="center"/>
          </w:tcPr>
          <w:p w14:paraId="5831947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52" w:type="dxa"/>
            <w:vAlign w:val="center"/>
          </w:tcPr>
          <w:p w14:paraId="0118E921" w14:textId="36DEF587" w:rsidR="009F11D0" w:rsidRPr="00A77BFD" w:rsidRDefault="00425FEC" w:rsidP="001D44D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7,405</w:t>
            </w:r>
          </w:p>
        </w:tc>
        <w:tc>
          <w:tcPr>
            <w:tcW w:w="261" w:type="dxa"/>
            <w:vAlign w:val="center"/>
          </w:tcPr>
          <w:p w14:paraId="33B4594D" w14:textId="77777777" w:rsidR="009F11D0" w:rsidRPr="00A77BFD" w:rsidRDefault="009F11D0" w:rsidP="00ED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vAlign w:val="center"/>
          </w:tcPr>
          <w:p w14:paraId="28D2AF4C" w14:textId="374A93B3" w:rsidR="009F11D0" w:rsidRPr="00A77BFD" w:rsidRDefault="009F11D0" w:rsidP="00ED49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2,801</w:t>
            </w:r>
          </w:p>
        </w:tc>
      </w:tr>
      <w:tr w:rsidR="009F11D0" w:rsidRPr="00A77BFD" w14:paraId="2556FBF0" w14:textId="77777777" w:rsidTr="00D56C46">
        <w:tc>
          <w:tcPr>
            <w:tcW w:w="2970" w:type="dxa"/>
          </w:tcPr>
          <w:p w14:paraId="1623C1CE" w14:textId="77777777" w:rsidR="009F11D0" w:rsidRPr="00A77BFD" w:rsidRDefault="009F11D0" w:rsidP="009F11D0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center"/>
          </w:tcPr>
          <w:p w14:paraId="74CEBE12" w14:textId="3FE29791" w:rsidR="009F11D0" w:rsidRPr="00A77BFD" w:rsidRDefault="00DE1DA6" w:rsidP="009F11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60" w:type="dxa"/>
            <w:vAlign w:val="center"/>
          </w:tcPr>
          <w:p w14:paraId="3A5EA842" w14:textId="0AAD4232" w:rsidR="009F11D0" w:rsidRPr="00A77BFD" w:rsidRDefault="00ED4926" w:rsidP="00ED492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201,600</w:t>
            </w:r>
          </w:p>
        </w:tc>
        <w:tc>
          <w:tcPr>
            <w:tcW w:w="270" w:type="dxa"/>
            <w:vAlign w:val="center"/>
          </w:tcPr>
          <w:p w14:paraId="5C69BF3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5FD9BFFA" w14:textId="7FC12E00" w:rsidR="009F11D0" w:rsidRPr="00A77BFD" w:rsidRDefault="009F11D0" w:rsidP="00BC182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3FA6C49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52" w:type="dxa"/>
            <w:vAlign w:val="center"/>
          </w:tcPr>
          <w:p w14:paraId="7BD0CED6" w14:textId="63284D85" w:rsidR="009F11D0" w:rsidRPr="00A77BFD" w:rsidRDefault="00ED4926" w:rsidP="00ED49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201,600</w:t>
            </w:r>
          </w:p>
        </w:tc>
        <w:tc>
          <w:tcPr>
            <w:tcW w:w="261" w:type="dxa"/>
            <w:vAlign w:val="center"/>
          </w:tcPr>
          <w:p w14:paraId="149BDCD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vAlign w:val="center"/>
          </w:tcPr>
          <w:p w14:paraId="3A7493CD" w14:textId="1B8DA4C8" w:rsidR="009F11D0" w:rsidRPr="00A77BFD" w:rsidRDefault="009F11D0" w:rsidP="00ED492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11D0" w:rsidRPr="00A77BFD" w14:paraId="4F8167AE" w14:textId="77777777" w:rsidTr="00185B0D">
        <w:tc>
          <w:tcPr>
            <w:tcW w:w="2970" w:type="dxa"/>
          </w:tcPr>
          <w:p w14:paraId="150BDF36" w14:textId="77777777" w:rsidR="009F11D0" w:rsidRPr="00A77BFD" w:rsidRDefault="009F11D0" w:rsidP="009F11D0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037ED6DD" w14:textId="5BAB6479" w:rsidR="009F11D0" w:rsidRPr="00A77BFD" w:rsidRDefault="009F11D0" w:rsidP="009F11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059143" w14:textId="5B7E8DF2" w:rsidR="009F11D0" w:rsidRPr="00A77BFD" w:rsidRDefault="00D47B6B" w:rsidP="009F11D0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419,145</w:t>
            </w:r>
          </w:p>
        </w:tc>
        <w:tc>
          <w:tcPr>
            <w:tcW w:w="270" w:type="dxa"/>
            <w:vAlign w:val="center"/>
          </w:tcPr>
          <w:p w14:paraId="54A27AED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7852A9CA" w14:textId="621EAA98" w:rsidR="009F11D0" w:rsidRPr="00A77BFD" w:rsidRDefault="009F11D0" w:rsidP="009F11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475,730</w:t>
            </w:r>
          </w:p>
        </w:tc>
        <w:tc>
          <w:tcPr>
            <w:tcW w:w="261" w:type="dxa"/>
            <w:vAlign w:val="center"/>
          </w:tcPr>
          <w:p w14:paraId="1648A67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52" w:type="dxa"/>
            <w:vAlign w:val="center"/>
          </w:tcPr>
          <w:p w14:paraId="7C26F546" w14:textId="1C32E101" w:rsidR="009F11D0" w:rsidRPr="00A77BFD" w:rsidRDefault="00ED4926" w:rsidP="00ED492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7D9C7AA8" w14:textId="77777777" w:rsidR="009F11D0" w:rsidRPr="00A77BFD" w:rsidRDefault="009F11D0" w:rsidP="00ED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vAlign w:val="center"/>
          </w:tcPr>
          <w:p w14:paraId="771A8586" w14:textId="49922D89" w:rsidR="009F11D0" w:rsidRPr="00A77BFD" w:rsidRDefault="009F11D0" w:rsidP="00ED49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32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,061</w:t>
            </w:r>
          </w:p>
        </w:tc>
      </w:tr>
      <w:tr w:rsidR="009F11D0" w:rsidRPr="00A77BFD" w14:paraId="7155DE15" w14:textId="77777777" w:rsidTr="00D56C46">
        <w:tc>
          <w:tcPr>
            <w:tcW w:w="2970" w:type="dxa"/>
          </w:tcPr>
          <w:p w14:paraId="16590558" w14:textId="77777777" w:rsidR="009F11D0" w:rsidRPr="00A77BFD" w:rsidRDefault="009F11D0" w:rsidP="009F11D0">
            <w:pP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702EC1DB" w14:textId="77777777" w:rsidR="009F11D0" w:rsidRPr="00A77BFD" w:rsidRDefault="009F11D0" w:rsidP="009F11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CFD3F0" w14:textId="40807962" w:rsidR="009F11D0" w:rsidRPr="00A77BFD" w:rsidRDefault="00D47B6B" w:rsidP="009F11D0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6</w:t>
            </w:r>
            <w:r w:rsidR="00A1442F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36,912</w:t>
            </w:r>
          </w:p>
        </w:tc>
        <w:tc>
          <w:tcPr>
            <w:tcW w:w="270" w:type="dxa"/>
            <w:vAlign w:val="center"/>
          </w:tcPr>
          <w:p w14:paraId="5C026EE2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64C5FE" w14:textId="2E88CEBF" w:rsidR="009F11D0" w:rsidRPr="00A77BFD" w:rsidRDefault="009F11D0" w:rsidP="009F11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495,760</w:t>
            </w:r>
          </w:p>
        </w:tc>
        <w:tc>
          <w:tcPr>
            <w:tcW w:w="261" w:type="dxa"/>
            <w:vAlign w:val="center"/>
          </w:tcPr>
          <w:p w14:paraId="090C7EB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5D300" w14:textId="1BBD8051" w:rsidR="009F11D0" w:rsidRPr="00A77BFD" w:rsidRDefault="00A1442F" w:rsidP="00ED49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209,005</w:t>
            </w:r>
          </w:p>
        </w:tc>
        <w:tc>
          <w:tcPr>
            <w:tcW w:w="261" w:type="dxa"/>
            <w:vAlign w:val="center"/>
          </w:tcPr>
          <w:p w14:paraId="405C7A6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054E6" w14:textId="5CE41282" w:rsidR="009F11D0" w:rsidRPr="00A77BFD" w:rsidRDefault="009F11D0" w:rsidP="00ED49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34,862</w:t>
            </w:r>
          </w:p>
        </w:tc>
      </w:tr>
    </w:tbl>
    <w:p w14:paraId="5F682766" w14:textId="77777777" w:rsidR="00FB1900" w:rsidRPr="00A77BFD" w:rsidRDefault="00FB1900" w:rsidP="007D2605">
      <w:pPr>
        <w:pStyle w:val="BodyText2"/>
        <w:ind w:left="540"/>
        <w:rPr>
          <w:b/>
          <w:bCs/>
          <w:cs/>
        </w:rPr>
      </w:pPr>
    </w:p>
    <w:p w14:paraId="7910641A" w14:textId="4DE27283" w:rsidR="007659D0" w:rsidRPr="00A77BFD" w:rsidRDefault="00B81FEF" w:rsidP="00D56C46">
      <w:pPr>
        <w:pStyle w:val="BodyText2"/>
        <w:ind w:left="540"/>
      </w:pPr>
      <w:r w:rsidRPr="00A77BFD">
        <w:rPr>
          <w:cs/>
          <w:lang w:val="en-US"/>
        </w:rPr>
        <w:t>ณ วันที่</w:t>
      </w:r>
      <w:r w:rsidR="00845121" w:rsidRPr="00A77BFD">
        <w:rPr>
          <w:cs/>
          <w:lang w:val="en-US"/>
        </w:rPr>
        <w:t xml:space="preserve"> </w:t>
      </w:r>
      <w:r w:rsidR="00845121" w:rsidRPr="00A77BFD">
        <w:rPr>
          <w:lang w:val="en-US"/>
        </w:rPr>
        <w:t>31</w:t>
      </w:r>
      <w:r w:rsidRPr="00A77BFD">
        <w:rPr>
          <w:cs/>
          <w:lang w:val="en-US"/>
        </w:rPr>
        <w:t xml:space="preserve"> ธันวาค</w:t>
      </w:r>
      <w:r w:rsidR="00845121" w:rsidRPr="00A77BFD">
        <w:rPr>
          <w:cs/>
          <w:lang w:val="en-US"/>
        </w:rPr>
        <w:t xml:space="preserve">ม </w:t>
      </w:r>
      <w:r w:rsidR="00845121" w:rsidRPr="00A77BFD">
        <w:rPr>
          <w:lang w:val="en-US"/>
        </w:rPr>
        <w:t>256</w:t>
      </w:r>
      <w:r w:rsidR="009F11D0" w:rsidRPr="00A77BFD">
        <w:rPr>
          <w:lang w:val="en-US"/>
        </w:rPr>
        <w:t>6</w:t>
      </w:r>
      <w:r w:rsidR="00ED3FAF" w:rsidRPr="00A77BFD">
        <w:rPr>
          <w:lang w:val="en-US"/>
        </w:rPr>
        <w:t xml:space="preserve"> </w:t>
      </w:r>
      <w:r w:rsidRPr="00A77BFD">
        <w:rPr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AD02B9" w:rsidRPr="00A77BFD">
        <w:rPr>
          <w:rFonts w:hint="cs"/>
          <w:cs/>
          <w:lang w:val="en-US"/>
        </w:rPr>
        <w:t xml:space="preserve"> </w:t>
      </w:r>
      <w:r w:rsidR="004A0FB8" w:rsidRPr="00A77BFD">
        <w:rPr>
          <w:spacing w:val="4"/>
          <w:lang w:val="en-US"/>
        </w:rPr>
        <w:t>1,775</w:t>
      </w:r>
      <w:r w:rsidR="008E1787" w:rsidRPr="00A77BFD">
        <w:rPr>
          <w:spacing w:val="4"/>
          <w:lang w:val="en-US"/>
        </w:rPr>
        <w:t>.00</w:t>
      </w:r>
      <w:r w:rsidR="006C0DDA" w:rsidRPr="00A77BFD">
        <w:rPr>
          <w:spacing w:val="4"/>
          <w:lang w:val="en-US"/>
        </w:rPr>
        <w:t xml:space="preserve"> </w:t>
      </w:r>
      <w:r w:rsidR="009E76A3" w:rsidRPr="00A77BFD">
        <w:rPr>
          <w:spacing w:val="4"/>
          <w:lang w:val="en-US"/>
        </w:rPr>
        <w:br/>
      </w:r>
      <w:r w:rsidRPr="00A77BFD">
        <w:rPr>
          <w:cs/>
          <w:lang w:val="en-US"/>
        </w:rPr>
        <w:t xml:space="preserve">ล้านบาท </w:t>
      </w:r>
      <w:r w:rsidRPr="00A77BFD">
        <w:rPr>
          <w:spacing w:val="4"/>
          <w:cs/>
          <w:lang w:val="en-US"/>
        </w:rPr>
        <w:t xml:space="preserve">และ </w:t>
      </w:r>
      <w:r w:rsidR="008E1787" w:rsidRPr="00A77BFD">
        <w:rPr>
          <w:spacing w:val="4"/>
          <w:lang w:val="en-US"/>
        </w:rPr>
        <w:t>105.00</w:t>
      </w:r>
      <w:r w:rsidR="002D3881" w:rsidRPr="00A77BFD">
        <w:rPr>
          <w:spacing w:val="4"/>
          <w:lang w:val="en-US"/>
        </w:rPr>
        <w:t xml:space="preserve"> </w:t>
      </w:r>
      <w:r w:rsidRPr="00A77BFD">
        <w:rPr>
          <w:spacing w:val="4"/>
          <w:cs/>
          <w:lang w:val="en-US"/>
        </w:rPr>
        <w:t xml:space="preserve">ล้านบาท ตามลำดับ </w:t>
      </w:r>
      <w:r w:rsidR="00845121" w:rsidRPr="00A77BFD">
        <w:rPr>
          <w:i/>
          <w:iCs/>
          <w:spacing w:val="4"/>
          <w:cs/>
          <w:lang w:val="en-US"/>
        </w:rPr>
        <w:t>(</w:t>
      </w:r>
      <w:r w:rsidR="00845121" w:rsidRPr="00A77BFD">
        <w:rPr>
          <w:i/>
          <w:iCs/>
          <w:spacing w:val="4"/>
          <w:lang w:val="en-US"/>
        </w:rPr>
        <w:t>256</w:t>
      </w:r>
      <w:r w:rsidR="009F11D0" w:rsidRPr="00A77BFD">
        <w:rPr>
          <w:i/>
          <w:iCs/>
          <w:spacing w:val="4"/>
          <w:lang w:val="en-US"/>
        </w:rPr>
        <w:t>5</w:t>
      </w:r>
      <w:r w:rsidRPr="00A77BFD">
        <w:rPr>
          <w:i/>
          <w:iCs/>
          <w:spacing w:val="4"/>
          <w:cs/>
          <w:lang w:val="en-US"/>
        </w:rPr>
        <w:t xml:space="preserve">: </w:t>
      </w:r>
      <w:r w:rsidR="009F11D0" w:rsidRPr="00A77BFD">
        <w:rPr>
          <w:i/>
          <w:iCs/>
          <w:spacing w:val="4"/>
          <w:lang w:val="en-US"/>
        </w:rPr>
        <w:t>879.39</w:t>
      </w:r>
      <w:r w:rsidR="00D11993" w:rsidRPr="00A77BFD">
        <w:rPr>
          <w:i/>
          <w:iCs/>
          <w:spacing w:val="4"/>
          <w:lang w:val="en-US"/>
        </w:rPr>
        <w:t xml:space="preserve"> </w:t>
      </w:r>
      <w:r w:rsidRPr="00A77BFD">
        <w:rPr>
          <w:i/>
          <w:iCs/>
          <w:spacing w:val="4"/>
          <w:cs/>
          <w:lang w:val="en-US"/>
        </w:rPr>
        <w:t>ล้านบาท และ</w:t>
      </w:r>
      <w:r w:rsidR="008C4E97" w:rsidRPr="00A77BFD">
        <w:rPr>
          <w:i/>
          <w:iCs/>
          <w:spacing w:val="4"/>
          <w:cs/>
          <w:lang w:val="en-US"/>
        </w:rPr>
        <w:t xml:space="preserve"> </w:t>
      </w:r>
      <w:r w:rsidR="009F11D0" w:rsidRPr="00A77BFD">
        <w:rPr>
          <w:i/>
          <w:iCs/>
          <w:spacing w:val="4"/>
          <w:lang w:val="en-US"/>
        </w:rPr>
        <w:t>56.0</w:t>
      </w:r>
      <w:r w:rsidR="00D11993" w:rsidRPr="00A77BFD">
        <w:rPr>
          <w:i/>
          <w:iCs/>
          <w:spacing w:val="4"/>
          <w:lang w:val="en-US"/>
        </w:rPr>
        <w:t xml:space="preserve">0 </w:t>
      </w:r>
      <w:r w:rsidRPr="00A77BFD">
        <w:rPr>
          <w:i/>
          <w:iCs/>
          <w:spacing w:val="4"/>
          <w:cs/>
          <w:lang w:val="en-US"/>
        </w:rPr>
        <w:t>ล้านบาท ตามลำดับ)</w:t>
      </w:r>
      <w:r w:rsidR="00084404" w:rsidRPr="00A77BFD">
        <w:rPr>
          <w:i/>
          <w:iCs/>
          <w:spacing w:val="4"/>
          <w:cs/>
          <w:lang w:val="en-US"/>
        </w:rPr>
        <w:t xml:space="preserve"> </w:t>
      </w:r>
      <w:r w:rsidR="00084404" w:rsidRPr="00A77BFD">
        <w:rPr>
          <w:spacing w:val="4"/>
          <w:cs/>
          <w:lang w:val="en-US"/>
        </w:rPr>
        <w:t>วงเงินสินเชื่อดังกล่าว</w:t>
      </w:r>
      <w:r w:rsidR="00084404" w:rsidRPr="00A77BFD">
        <w:rPr>
          <w:cs/>
          <w:lang w:val="en-US"/>
        </w:rPr>
        <w:t>ค้ำประกันโดยสินทรัพย์ของ</w:t>
      </w:r>
      <w:r w:rsidR="0099051C" w:rsidRPr="00A77BFD">
        <w:rPr>
          <w:cs/>
          <w:lang w:val="en-US"/>
        </w:rPr>
        <w:t>กลุ่ม</w:t>
      </w:r>
      <w:r w:rsidR="005303FC" w:rsidRPr="00A77BFD">
        <w:rPr>
          <w:cs/>
          <w:lang w:val="en-US"/>
        </w:rPr>
        <w:t>บริษัทและ</w:t>
      </w:r>
      <w:r w:rsidR="00084404" w:rsidRPr="00A77BFD">
        <w:rPr>
          <w:cs/>
          <w:lang w:val="en-US"/>
        </w:rPr>
        <w:t>บริษัท เงินฝากธนาคารของ</w:t>
      </w:r>
      <w:r w:rsidR="0099051C" w:rsidRPr="00A77BFD">
        <w:rPr>
          <w:cs/>
          <w:lang w:val="en-US"/>
        </w:rPr>
        <w:t>กลุ่ม</w:t>
      </w:r>
      <w:r w:rsidR="005303FC" w:rsidRPr="00A77BFD">
        <w:rPr>
          <w:cs/>
          <w:lang w:val="en-US"/>
        </w:rPr>
        <w:t>บริษัทและ</w:t>
      </w:r>
      <w:r w:rsidR="00084404" w:rsidRPr="00A77BFD">
        <w:rPr>
          <w:cs/>
          <w:lang w:val="en-US"/>
        </w:rPr>
        <w:t xml:space="preserve">บริษัท </w:t>
      </w:r>
      <w:r w:rsidR="00DD1330" w:rsidRPr="00A77BFD">
        <w:rPr>
          <w:lang w:val="en-US"/>
        </w:rPr>
        <w:br/>
      </w:r>
      <w:r w:rsidR="00084404" w:rsidRPr="00A77BFD">
        <w:rPr>
          <w:cs/>
          <w:lang w:val="en-US"/>
        </w:rPr>
        <w:t>และมีกรรมการร่วมค้ำประกัน</w:t>
      </w:r>
      <w:r w:rsidR="00AA25BB" w:rsidRPr="00A77BFD">
        <w:rPr>
          <w:lang w:val="en-US"/>
        </w:rPr>
        <w:t xml:space="preserve"> </w:t>
      </w:r>
    </w:p>
    <w:p w14:paraId="131A6428" w14:textId="77777777" w:rsidR="007659D0" w:rsidRPr="00A77BFD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5AEA5AC1" w14:textId="77777777" w:rsidR="00FA04C0" w:rsidRDefault="00FA0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65318699" w14:textId="77777777" w:rsidR="00D43005" w:rsidRPr="00A77BFD" w:rsidRDefault="00D4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3A2E1061" w14:textId="77777777" w:rsidR="00FA04C0" w:rsidRPr="00A77BFD" w:rsidRDefault="00FA0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261F4763" w14:textId="77777777" w:rsidR="00FA04C0" w:rsidRPr="00A77BFD" w:rsidRDefault="00FA0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1E316C80" w14:textId="513796DB" w:rsidR="008121D4" w:rsidRPr="00A77BFD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  <w:r w:rsidRPr="00A77BFD">
        <w:rPr>
          <w:rFonts w:asciiTheme="majorHAnsi" w:hAnsiTheme="majorHAnsi"/>
          <w:i/>
          <w:iCs/>
          <w:sz w:val="30"/>
          <w:szCs w:val="30"/>
        </w:rPr>
        <w:tab/>
      </w:r>
      <w:r w:rsidR="008121D4" w:rsidRPr="00A77BFD">
        <w:rPr>
          <w:rFonts w:asciiTheme="majorHAnsi" w:hAnsiTheme="majorHAnsi" w:hint="cs"/>
          <w:i/>
          <w:iCs/>
          <w:sz w:val="30"/>
          <w:szCs w:val="30"/>
          <w:cs/>
        </w:rPr>
        <w:t>เงินกู้ยืมจากสถาบันการเงิน</w:t>
      </w:r>
      <w:r w:rsidR="0009652D" w:rsidRPr="00A77BFD">
        <w:rPr>
          <w:rFonts w:asciiTheme="majorHAnsi" w:hAnsiTheme="majorHAnsi" w:hint="cs"/>
          <w:i/>
          <w:iCs/>
          <w:sz w:val="30"/>
          <w:szCs w:val="30"/>
          <w:cs/>
        </w:rPr>
        <w:t xml:space="preserve"> </w:t>
      </w:r>
    </w:p>
    <w:p w14:paraId="0F56E00B" w14:textId="77777777" w:rsidR="00FA04C0" w:rsidRPr="00A77BFD" w:rsidRDefault="00FA0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  <w:cs/>
        </w:rPr>
      </w:pPr>
    </w:p>
    <w:p w14:paraId="04829B27" w14:textId="70CE7DE8" w:rsidR="00A47E10" w:rsidRPr="00A77BFD" w:rsidRDefault="00A47E10" w:rsidP="00A47E10">
      <w:pPr>
        <w:pStyle w:val="block"/>
        <w:spacing w:after="0" w:line="240" w:lineRule="auto"/>
        <w:ind w:left="576" w:right="-7"/>
        <w:jc w:val="thaiDistribute"/>
        <w:rPr>
          <w:rFonts w:ascii="Angsana New" w:hAnsi="Angsana New"/>
          <w:spacing w:val="4"/>
          <w:sz w:val="30"/>
          <w:szCs w:val="30"/>
          <w:lang w:val="en-US" w:bidi="th-TH"/>
        </w:rPr>
      </w:pP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ในเดือนพฤษภาคม</w:t>
      </w:r>
      <w:r w:rsidRPr="00A77BF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A77BFD">
        <w:rPr>
          <w:rFonts w:ascii="Angsana New" w:hAnsi="Angsana New"/>
          <w:spacing w:val="4"/>
          <w:sz w:val="30"/>
          <w:szCs w:val="30"/>
          <w:lang w:val="en-US" w:bidi="th-TH"/>
        </w:rPr>
        <w:t xml:space="preserve">2566 </w:t>
      </w: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บริษัทย่อยได้ออกตั๋วสัญญาใช้เงินใหม่แทนตั๋วสัญญาใช้เงินเดิมให้กับสถาบันการเงินในประเทศแห่งหนึ่ง</w:t>
      </w:r>
      <w:r w:rsidRPr="00A77BF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เป็นจำนวนเงิน</w:t>
      </w:r>
      <w:r w:rsidRPr="00A77BF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A77BFD">
        <w:rPr>
          <w:rFonts w:ascii="Angsana New" w:hAnsi="Angsana New"/>
          <w:spacing w:val="4"/>
          <w:sz w:val="30"/>
          <w:szCs w:val="30"/>
          <w:lang w:val="en-US" w:bidi="th-TH"/>
        </w:rPr>
        <w:t xml:space="preserve">42 </w:t>
      </w: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ล้านบาท</w:t>
      </w:r>
      <w:r w:rsidRPr="00A77BF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ซึ่งเป็นไปตามเงื่อนไขในสัญญากู้เงินหมุนเวียน</w:t>
      </w:r>
      <w:r w:rsidRPr="00A77BF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โดยตั๋วสัญญาใช้เงินดังกล่าวมีระยะเวลา</w:t>
      </w:r>
      <w:r w:rsidRPr="00A77BF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A77BFD">
        <w:rPr>
          <w:rFonts w:ascii="Angsana New" w:hAnsi="Angsana New"/>
          <w:spacing w:val="4"/>
          <w:sz w:val="30"/>
          <w:szCs w:val="30"/>
          <w:lang w:val="en-US" w:bidi="th-TH"/>
        </w:rPr>
        <w:t xml:space="preserve">2 </w:t>
      </w: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ปี</w:t>
      </w:r>
      <w:r w:rsidRPr="00A77BF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สิ้นสุดในเดือนพฤษภาคม</w:t>
      </w:r>
      <w:r w:rsidRPr="00A77BF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A77BFD">
        <w:rPr>
          <w:rFonts w:ascii="Angsana New" w:hAnsi="Angsana New"/>
          <w:spacing w:val="4"/>
          <w:sz w:val="30"/>
          <w:szCs w:val="30"/>
          <w:lang w:val="en-US" w:bidi="th-TH"/>
        </w:rPr>
        <w:t xml:space="preserve">2568 </w:t>
      </w: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และมีอัตราดอกเบี้ยร้อยละ</w:t>
      </w:r>
      <w:r w:rsidRPr="00A77BF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A77BFD">
        <w:rPr>
          <w:rFonts w:ascii="Angsana New" w:hAnsi="Angsana New"/>
          <w:spacing w:val="4"/>
          <w:sz w:val="30"/>
          <w:szCs w:val="30"/>
          <w:lang w:val="en-US" w:bidi="th-TH"/>
        </w:rPr>
        <w:t xml:space="preserve">4 - 6 </w:t>
      </w: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ต่อปี</w:t>
      </w:r>
      <w:r w:rsidRPr="00A77BF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A77BF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เงินกู้ยืมดังกล่าวค้ำประกันโดยบรรษัทประกันสินเชื่ออุตสาหกรรมขนาดย่อม</w:t>
      </w:r>
    </w:p>
    <w:p w14:paraId="730D0A75" w14:textId="77777777" w:rsidR="00AF197E" w:rsidRPr="00A77BFD" w:rsidRDefault="00AF197E" w:rsidP="007D2605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772F8C0F" w14:textId="0E211A3E" w:rsidR="008121D4" w:rsidRPr="00A77BFD" w:rsidRDefault="002D3881" w:rsidP="007D260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="008A3AF4"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>ย่อย</w:t>
      </w:r>
      <w:r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>จะต้องปฏิบัติ</w:t>
      </w:r>
      <w:r w:rsidR="008A3AF4"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>ตาม</w:t>
      </w:r>
      <w:r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>ข้อกำหนดว่าด้วยสิทธิและหน้าที่ของผู้กู้ เช่น การดำรงอัตราส่วนของหนี้สินต่อ</w:t>
      </w:r>
      <w:r w:rsidR="00704ACB" w:rsidRPr="00A77BFD">
        <w:rPr>
          <w:rFonts w:asciiTheme="majorBidi" w:hAnsiTheme="majorBidi" w:cstheme="majorBidi"/>
          <w:sz w:val="30"/>
          <w:szCs w:val="30"/>
          <w:lang w:bidi="th-TH"/>
        </w:rPr>
        <w:br/>
      </w:r>
      <w:r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ส่วนของผู้ถือหุ้นและอัตราส่วนความสามารถในการชำระหนี้ </w:t>
      </w:r>
      <w:r w:rsidRPr="00A77BFD">
        <w:rPr>
          <w:rFonts w:asciiTheme="majorBidi" w:hAnsiTheme="majorBidi" w:cstheme="majorBidi"/>
          <w:sz w:val="30"/>
          <w:szCs w:val="30"/>
          <w:lang w:val="en-US" w:bidi="th-TH"/>
        </w:rPr>
        <w:t xml:space="preserve">(DSCR) </w:t>
      </w:r>
      <w:r w:rsidRPr="00A77BF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เป็นต้น</w:t>
      </w:r>
    </w:p>
    <w:p w14:paraId="0CA5C635" w14:textId="77777777" w:rsidR="005E63B6" w:rsidRPr="00A77BFD" w:rsidRDefault="005E63B6" w:rsidP="007D260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E97A4EC" w14:textId="106D1390" w:rsidR="00B6413E" w:rsidRPr="00A77BFD" w:rsidRDefault="00B6413E" w:rsidP="00B6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HAnsi" w:hAnsiTheme="majorHAnsi"/>
          <w:i/>
          <w:iCs/>
          <w:sz w:val="30"/>
          <w:szCs w:val="30"/>
          <w:cs/>
        </w:rPr>
      </w:pPr>
      <w:r w:rsidRPr="00A77BFD">
        <w:rPr>
          <w:rFonts w:ascii="Angsana New" w:hAnsi="Angsana New" w:hint="cs"/>
          <w:spacing w:val="4"/>
          <w:sz w:val="30"/>
          <w:szCs w:val="30"/>
          <w:cs/>
        </w:rPr>
        <w:t>ในเดือนตุลาคม</w:t>
      </w:r>
      <w:r w:rsidRPr="00A77BF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77BFD">
        <w:rPr>
          <w:rFonts w:ascii="Angsana New" w:hAnsi="Angsana New"/>
          <w:spacing w:val="4"/>
          <w:sz w:val="30"/>
          <w:szCs w:val="30"/>
        </w:rPr>
        <w:t xml:space="preserve">2566 </w:t>
      </w:r>
      <w:r w:rsidRPr="00A77BFD">
        <w:rPr>
          <w:rFonts w:ascii="Angsana New" w:hAnsi="Angsana New" w:hint="cs"/>
          <w:spacing w:val="4"/>
          <w:sz w:val="30"/>
          <w:szCs w:val="30"/>
          <w:cs/>
        </w:rPr>
        <w:t>บริษัทได้รับโอนภาระหนี้สินจากการกู้ยืมเงิน</w:t>
      </w:r>
      <w:r w:rsidR="007B2292" w:rsidRPr="00A77BFD">
        <w:rPr>
          <w:rFonts w:ascii="Angsana New" w:hAnsi="Angsana New"/>
          <w:spacing w:val="4"/>
          <w:sz w:val="30"/>
          <w:szCs w:val="30"/>
          <w:cs/>
        </w:rPr>
        <w:t>ที่เกี่ยวข้องกับอสังหาริมทรัพย์เพื่อการลงทุน</w:t>
      </w:r>
      <w:r w:rsidRPr="00A77BF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A77BFD">
        <w:rPr>
          <w:rFonts w:ascii="Angsana New" w:hAnsi="Angsana New"/>
          <w:i/>
          <w:iCs/>
          <w:spacing w:val="4"/>
          <w:sz w:val="30"/>
          <w:szCs w:val="30"/>
        </w:rPr>
        <w:t>(</w:t>
      </w:r>
      <w:r w:rsidRPr="00A77BFD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ดูหมายเหตุ </w:t>
      </w:r>
      <w:r w:rsidRPr="00A77BFD">
        <w:rPr>
          <w:rFonts w:ascii="Angsana New" w:hAnsi="Angsana New"/>
          <w:i/>
          <w:iCs/>
          <w:spacing w:val="4"/>
          <w:sz w:val="30"/>
          <w:szCs w:val="30"/>
        </w:rPr>
        <w:t>10)</w:t>
      </w:r>
      <w:r w:rsidRPr="00A77BFD">
        <w:rPr>
          <w:rFonts w:ascii="Angsana New" w:hAnsi="Angsana New"/>
          <w:spacing w:val="4"/>
          <w:sz w:val="30"/>
          <w:szCs w:val="30"/>
        </w:rPr>
        <w:t xml:space="preserve"> </w:t>
      </w:r>
      <w:r w:rsidRPr="00A77BFD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เป็นจำนวนเงิน </w:t>
      </w:r>
      <w:r w:rsidR="00270977">
        <w:rPr>
          <w:rFonts w:ascii="Angsana New" w:hAnsi="Angsana New"/>
          <w:spacing w:val="4"/>
          <w:sz w:val="30"/>
          <w:szCs w:val="30"/>
        </w:rPr>
        <w:t>55</w:t>
      </w:r>
      <w:r w:rsidR="00270977" w:rsidRPr="00A77BFD">
        <w:rPr>
          <w:rFonts w:ascii="Angsana New" w:hAnsi="Angsana New"/>
          <w:spacing w:val="4"/>
          <w:sz w:val="30"/>
          <w:szCs w:val="30"/>
        </w:rPr>
        <w:t xml:space="preserve"> </w:t>
      </w:r>
      <w:r w:rsidRPr="00A77BFD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6D6841" w:rsidRPr="00A77BFD">
        <w:rPr>
          <w:rFonts w:ascii="Angsana New" w:hAnsi="Angsana New" w:hint="cs"/>
          <w:spacing w:val="4"/>
          <w:sz w:val="30"/>
          <w:szCs w:val="30"/>
          <w:cs/>
        </w:rPr>
        <w:t>และมีอัตราดอกเบี้ยร้อยละ</w:t>
      </w:r>
      <w:r w:rsidR="00F31295">
        <w:rPr>
          <w:rFonts w:ascii="Angsana New" w:hAnsi="Angsana New"/>
          <w:spacing w:val="4"/>
          <w:sz w:val="30"/>
          <w:szCs w:val="30"/>
        </w:rPr>
        <w:t xml:space="preserve"> </w:t>
      </w:r>
      <w:r w:rsidR="00D6759D" w:rsidRPr="00A77BFD">
        <w:rPr>
          <w:rFonts w:ascii="Angsana New" w:hAnsi="Angsana New"/>
          <w:spacing w:val="4"/>
          <w:sz w:val="30"/>
          <w:szCs w:val="30"/>
        </w:rPr>
        <w:t xml:space="preserve">10.27 </w:t>
      </w:r>
      <w:r w:rsidR="006D6841" w:rsidRPr="00A77BFD">
        <w:rPr>
          <w:rFonts w:ascii="Angsana New" w:hAnsi="Angsana New" w:hint="cs"/>
          <w:spacing w:val="4"/>
          <w:sz w:val="30"/>
          <w:szCs w:val="30"/>
          <w:cs/>
        </w:rPr>
        <w:t>ต่อปี</w:t>
      </w:r>
      <w:r w:rsidRPr="00A77BF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D6759D" w:rsidRPr="00A77BFD">
        <w:rPr>
          <w:rFonts w:ascii="Angsana New" w:hAnsi="Angsana New"/>
          <w:spacing w:val="4"/>
          <w:sz w:val="30"/>
          <w:szCs w:val="30"/>
        </w:rPr>
        <w:t>(MLR+</w:t>
      </w:r>
      <w:r w:rsidR="007F1732" w:rsidRPr="00A77BFD">
        <w:rPr>
          <w:rFonts w:ascii="Angsana New" w:hAnsi="Angsana New"/>
          <w:spacing w:val="4"/>
          <w:sz w:val="30"/>
          <w:szCs w:val="30"/>
        </w:rPr>
        <w:t>3.0)</w:t>
      </w:r>
      <w:r w:rsidR="00A363C3" w:rsidRPr="00A77BFD">
        <w:rPr>
          <w:rFonts w:ascii="Angsana New" w:hAnsi="Angsana New"/>
          <w:spacing w:val="4"/>
          <w:sz w:val="30"/>
          <w:szCs w:val="30"/>
        </w:rPr>
        <w:t xml:space="preserve"> </w:t>
      </w:r>
      <w:r w:rsidRPr="00A77BFD">
        <w:rPr>
          <w:rFonts w:ascii="Angsana New" w:hAnsi="Angsana New" w:hint="cs"/>
          <w:spacing w:val="4"/>
          <w:sz w:val="30"/>
          <w:szCs w:val="30"/>
          <w:cs/>
        </w:rPr>
        <w:t>เงินกู้ยืมดังกล่าวค้ำประกันโดยอสังหาริมทรัพย์เพื่อการลงทุนที่เกี่ยวข้อง</w:t>
      </w:r>
    </w:p>
    <w:p w14:paraId="3A9EA9A2" w14:textId="77777777" w:rsidR="00B6413E" w:rsidRPr="00A77BFD" w:rsidRDefault="00B6413E" w:rsidP="00B6413E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0FF61B35" w14:textId="49C4C3DF" w:rsidR="00E6054F" w:rsidRPr="00A77BFD" w:rsidRDefault="00E6054F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A77BFD">
        <w:rPr>
          <w:rFonts w:hint="cs"/>
          <w:b/>
          <w:bCs/>
          <w:cs/>
        </w:rPr>
        <w:t>สำรอง</w:t>
      </w:r>
    </w:p>
    <w:p w14:paraId="5EA5EA44" w14:textId="22EFE27B" w:rsidR="00E6054F" w:rsidRPr="00A77BFD" w:rsidRDefault="00E6054F" w:rsidP="007D2605">
      <w:pPr>
        <w:pStyle w:val="BodyText2"/>
        <w:ind w:left="540"/>
        <w:rPr>
          <w:b/>
          <w:bCs/>
          <w:cs/>
        </w:rPr>
      </w:pPr>
    </w:p>
    <w:p w14:paraId="6F466E36" w14:textId="2E73F9B8" w:rsidR="00D83673" w:rsidRPr="00A77BFD" w:rsidRDefault="00D8367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77B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ส่วนเกินมูลค่าหุ้น </w:t>
      </w:r>
    </w:p>
    <w:p w14:paraId="5355F0E8" w14:textId="77777777" w:rsidR="00D83673" w:rsidRPr="00A77BFD" w:rsidRDefault="00D8367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58674" w14:textId="35481E0C" w:rsidR="00E6054F" w:rsidRPr="00A77BFD" w:rsidRDefault="00D8367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77BFD">
        <w:rPr>
          <w:rFonts w:asciiTheme="majorBidi" w:hAnsiTheme="majorBidi" w:cstheme="majorBidi"/>
          <w:sz w:val="30"/>
          <w:szCs w:val="30"/>
        </w:rPr>
        <w:t>2535</w:t>
      </w:r>
      <w:r w:rsidRPr="00A77BFD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A77BFD">
        <w:rPr>
          <w:rFonts w:asciiTheme="majorBidi" w:hAnsiTheme="majorBidi" w:cstheme="majorBidi"/>
          <w:sz w:val="30"/>
          <w:szCs w:val="30"/>
        </w:rPr>
        <w:t>51</w:t>
      </w:r>
      <w:r w:rsidRPr="00A77BFD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77BFD">
        <w:rPr>
          <w:rFonts w:asciiTheme="majorBidi" w:hAnsiTheme="majorBidi" w:cstheme="majorBidi"/>
          <w:sz w:val="30"/>
          <w:szCs w:val="30"/>
        </w:rPr>
        <w:t>“</w:t>
      </w:r>
      <w:r w:rsidRPr="00A77BFD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A77BFD">
        <w:rPr>
          <w:rFonts w:asciiTheme="majorBidi" w:hAnsiTheme="majorBidi" w:cstheme="majorBidi"/>
          <w:sz w:val="30"/>
          <w:szCs w:val="30"/>
        </w:rPr>
        <w:t>”</w:t>
      </w:r>
      <w:r w:rsidRPr="00A77BFD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AB5824F" w14:textId="1DDAE41F" w:rsidR="007659D0" w:rsidRPr="00A77BFD" w:rsidRDefault="007659D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40B3F" w14:textId="2371616D" w:rsidR="00E6054F" w:rsidRPr="00A77BFD" w:rsidRDefault="00E6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A77BFD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326E2B3A" w14:textId="77777777" w:rsidR="00D83673" w:rsidRPr="00A77BFD" w:rsidRDefault="00D83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7D04CDE" w14:textId="3A4F0948" w:rsidR="00E6054F" w:rsidRPr="00A77BFD" w:rsidRDefault="00E6054F" w:rsidP="007D2605">
      <w:pPr>
        <w:pStyle w:val="BodyText2"/>
        <w:ind w:left="540"/>
        <w:rPr>
          <w:cs/>
        </w:rPr>
      </w:pPr>
      <w:r w:rsidRPr="00A77BFD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600C6C" w:rsidRPr="00A77BFD">
        <w:rPr>
          <w:rFonts w:asciiTheme="majorBidi" w:hAnsiTheme="majorBidi"/>
          <w:lang w:val="en-US"/>
        </w:rPr>
        <w:t>2535</w:t>
      </w:r>
      <w:r w:rsidRPr="00A77BFD">
        <w:rPr>
          <w:rFonts w:asciiTheme="majorBidi" w:hAnsiTheme="majorBidi" w:cstheme="majorBidi"/>
          <w:cs/>
        </w:rPr>
        <w:t xml:space="preserve"> มาตรา </w:t>
      </w:r>
      <w:r w:rsidR="00600C6C" w:rsidRPr="00A77BFD">
        <w:rPr>
          <w:rFonts w:asciiTheme="majorBidi" w:hAnsiTheme="majorBidi"/>
          <w:lang w:val="en-US"/>
        </w:rPr>
        <w:t>116</w:t>
      </w:r>
      <w:r w:rsidRPr="00A77BFD">
        <w:rPr>
          <w:rFonts w:asciiTheme="majorBidi" w:hAnsiTheme="majorBidi" w:cstheme="majorBidi"/>
          <w:cs/>
        </w:rPr>
        <w:t xml:space="preserve"> บริษัทจะต้องจัดสรรทุนสำรอง (</w:t>
      </w:r>
      <w:r w:rsidRPr="00A77BFD">
        <w:rPr>
          <w:rFonts w:asciiTheme="majorBidi" w:hAnsiTheme="majorBidi"/>
          <w:cs/>
        </w:rPr>
        <w:t>“</w:t>
      </w:r>
      <w:r w:rsidRPr="00A77BFD">
        <w:rPr>
          <w:rFonts w:asciiTheme="majorBidi" w:hAnsiTheme="majorBidi" w:cstheme="majorBidi"/>
          <w:cs/>
        </w:rPr>
        <w:t>สำรองตามกฎหมาย</w:t>
      </w:r>
      <w:r w:rsidRPr="00A77BFD">
        <w:rPr>
          <w:rFonts w:asciiTheme="majorBidi" w:hAnsiTheme="majorBidi"/>
          <w:cs/>
        </w:rPr>
        <w:t>”</w:t>
      </w:r>
      <w:r w:rsidRPr="00A77BFD">
        <w:rPr>
          <w:rFonts w:asciiTheme="majorBidi" w:hAnsiTheme="majorBidi" w:cstheme="majorBidi"/>
          <w:cs/>
        </w:rPr>
        <w:t xml:space="preserve">) อย่างน้อยร้อยละ </w:t>
      </w:r>
      <w:r w:rsidR="00600C6C" w:rsidRPr="00A77BFD">
        <w:rPr>
          <w:rFonts w:asciiTheme="majorBidi" w:hAnsiTheme="majorBidi"/>
          <w:lang w:val="en-US"/>
        </w:rPr>
        <w:t>5</w:t>
      </w:r>
      <w:r w:rsidRPr="00A77BFD">
        <w:rPr>
          <w:rFonts w:asciiTheme="majorBidi" w:hAnsiTheme="majorBidi"/>
          <w:cs/>
        </w:rPr>
        <w:t xml:space="preserve"> </w:t>
      </w:r>
      <w:r w:rsidRPr="00A77BFD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00C6C" w:rsidRPr="00A77BFD">
        <w:rPr>
          <w:rFonts w:asciiTheme="majorBidi" w:hAnsiTheme="majorBidi"/>
          <w:lang w:val="en-US"/>
        </w:rPr>
        <w:t>10</w:t>
      </w:r>
      <w:r w:rsidRPr="00A77BFD">
        <w:rPr>
          <w:rFonts w:asciiTheme="majorBidi" w:hAnsiTheme="majorBidi"/>
          <w:cs/>
        </w:rPr>
        <w:t xml:space="preserve"> </w:t>
      </w:r>
      <w:r w:rsidRPr="00A77BFD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14:paraId="22ABF679" w14:textId="77777777" w:rsidR="00C23E67" w:rsidRDefault="00C23E67" w:rsidP="007D2605">
      <w:pPr>
        <w:pStyle w:val="BodyText2"/>
        <w:ind w:left="540"/>
        <w:rPr>
          <w:b/>
          <w:bCs/>
          <w:lang w:val="en-US"/>
        </w:rPr>
      </w:pPr>
    </w:p>
    <w:p w14:paraId="21AEEF5A" w14:textId="77777777" w:rsidR="00185DE4" w:rsidRDefault="00185DE4" w:rsidP="007D2605">
      <w:pPr>
        <w:pStyle w:val="BodyText2"/>
        <w:ind w:left="540"/>
        <w:rPr>
          <w:b/>
          <w:bCs/>
          <w:lang w:val="en-US"/>
        </w:rPr>
      </w:pPr>
    </w:p>
    <w:p w14:paraId="76988B73" w14:textId="77777777" w:rsidR="00185DE4" w:rsidRDefault="00185DE4" w:rsidP="007D2605">
      <w:pPr>
        <w:pStyle w:val="BodyText2"/>
        <w:ind w:left="540"/>
        <w:rPr>
          <w:b/>
          <w:bCs/>
          <w:lang w:val="en-US"/>
        </w:rPr>
      </w:pPr>
    </w:p>
    <w:p w14:paraId="0CB6ABAF" w14:textId="77777777" w:rsidR="00185DE4" w:rsidRPr="001D44D4" w:rsidRDefault="00185DE4" w:rsidP="007D2605">
      <w:pPr>
        <w:pStyle w:val="BodyText2"/>
        <w:ind w:left="540"/>
        <w:rPr>
          <w:b/>
          <w:bCs/>
          <w:cs/>
          <w:lang w:val="en-US"/>
        </w:rPr>
      </w:pPr>
    </w:p>
    <w:p w14:paraId="3B04ED66" w14:textId="77777777" w:rsidR="00B93EF6" w:rsidRPr="00A77BFD" w:rsidRDefault="00B93EF6" w:rsidP="007D2605">
      <w:pPr>
        <w:pStyle w:val="BodyText2"/>
        <w:ind w:left="540"/>
        <w:rPr>
          <w:b/>
          <w:bCs/>
        </w:rPr>
      </w:pPr>
    </w:p>
    <w:p w14:paraId="149C6FAB" w14:textId="043F6AF0" w:rsidR="00552CDC" w:rsidRDefault="00552CDC" w:rsidP="007D2605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A77BFD">
        <w:rPr>
          <w:b/>
          <w:bCs/>
          <w:cs/>
        </w:rPr>
        <w:t>ส่วนงานดำเนินงานและการจำแนกรายได้</w:t>
      </w:r>
    </w:p>
    <w:p w14:paraId="10D0C9D2" w14:textId="77777777" w:rsidR="00C23E67" w:rsidRPr="00A77BFD" w:rsidRDefault="00C23E67" w:rsidP="001D44D4">
      <w:pPr>
        <w:pStyle w:val="BodyText2"/>
        <w:ind w:left="540"/>
        <w:rPr>
          <w:b/>
          <w:bCs/>
          <w:cs/>
        </w:rPr>
      </w:pPr>
    </w:p>
    <w:p w14:paraId="4EC55A68" w14:textId="5F5F0302" w:rsidR="00331960" w:rsidRPr="00A77BFD" w:rsidRDefault="00331960">
      <w:pPr>
        <w:pStyle w:val="ListParagraph"/>
        <w:numPr>
          <w:ilvl w:val="0"/>
          <w:numId w:val="48"/>
        </w:numPr>
        <w:spacing w:after="0" w:line="240" w:lineRule="atLeast"/>
        <w:ind w:left="540" w:hanging="540"/>
        <w:rPr>
          <w:rFonts w:asciiTheme="minorBidi" w:hAnsiTheme="minorBidi" w:cstheme="minorBidi"/>
          <w:i/>
          <w:iCs/>
          <w:snapToGrid w:val="0"/>
          <w:sz w:val="30"/>
          <w:szCs w:val="30"/>
          <w:lang w:eastAsia="th-TH"/>
        </w:rPr>
      </w:pPr>
      <w:r w:rsidRPr="00A77BFD">
        <w:rPr>
          <w:rFonts w:asciiTheme="minorBidi" w:hAnsiTheme="minorBidi" w:cstheme="min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6AD02917" w14:textId="77777777" w:rsidR="00331960" w:rsidRPr="00A77BFD" w:rsidRDefault="00331960" w:rsidP="007D2605">
      <w:pPr>
        <w:pStyle w:val="BodyText2"/>
        <w:ind w:left="810"/>
        <w:rPr>
          <w:rFonts w:asciiTheme="minorBidi" w:hAnsiTheme="minorBidi"/>
          <w:cs/>
        </w:rPr>
      </w:pPr>
    </w:p>
    <w:p w14:paraId="17E6AF8C" w14:textId="29CA21BD" w:rsidR="002952F9" w:rsidRPr="00A77BFD" w:rsidRDefault="002952F9" w:rsidP="007D2605">
      <w:pPr>
        <w:ind w:left="518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inorBidi" w:hAnsiTheme="minorBidi" w:cstheme="minorBidi"/>
          <w:sz w:val="30"/>
          <w:szCs w:val="30"/>
          <w:cs/>
        </w:rPr>
        <w:t>ผู้บริหาร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พิจารณาว่ากลุ่มบริษัทมี </w:t>
      </w:r>
      <w:r w:rsidR="009112D3" w:rsidRPr="00A77BFD">
        <w:rPr>
          <w:rFonts w:asciiTheme="majorHAnsi" w:hAnsiTheme="majorHAnsi" w:cstheme="majorHAnsi"/>
          <w:sz w:val="30"/>
          <w:szCs w:val="30"/>
        </w:rPr>
        <w:t>7</w:t>
      </w:r>
      <w:r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A77BFD">
        <w:rPr>
          <w:rFonts w:asciiTheme="majorHAnsi" w:hAnsiTheme="majorHAnsi" w:cstheme="majorHAnsi" w:hint="cs"/>
          <w:sz w:val="30"/>
          <w:szCs w:val="30"/>
          <w:cs/>
        </w:rPr>
        <w:t>ที่</w:t>
      </w:r>
      <w:r w:rsidRPr="00A77BFD">
        <w:rPr>
          <w:rFonts w:asciiTheme="majorHAnsi" w:hAnsiTheme="majorHAnsi" w:cstheme="majorHAnsi"/>
          <w:sz w:val="30"/>
          <w:szCs w:val="30"/>
          <w:cs/>
        </w:rPr>
        <w:t>มีสินค้าและการบริการที่แตกต่างกัน และมีการบริหารจัดการแยกต่างหาก</w:t>
      </w:r>
      <w:r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การดำเนินงานของแต่ละส่วนงานที่รายงานของ</w:t>
      </w:r>
      <w:r w:rsidRPr="00A77BFD">
        <w:rPr>
          <w:rFonts w:asciiTheme="majorHAnsi" w:hAnsiTheme="majorHAnsi" w:cstheme="majorHAnsi"/>
          <w:sz w:val="30"/>
          <w:szCs w:val="30"/>
          <w:cs/>
        </w:rPr>
        <w:br/>
        <w:t>กลุ่มบริษัทโดยสรุปมีดังนี้</w:t>
      </w:r>
    </w:p>
    <w:p w14:paraId="3C0E9034" w14:textId="77777777" w:rsidR="00CF5AC7" w:rsidRPr="00A77BFD" w:rsidRDefault="00CF5AC7" w:rsidP="007D2605">
      <w:pPr>
        <w:ind w:left="518"/>
        <w:jc w:val="thaiDistribute"/>
        <w:rPr>
          <w:rFonts w:asciiTheme="majorHAnsi" w:hAnsiTheme="majorHAnsi" w:cstheme="majorHAnsi"/>
          <w:b/>
          <w:bCs/>
          <w:color w:val="0000CC"/>
          <w:sz w:val="30"/>
          <w:szCs w:val="30"/>
          <w:lang w:bidi="ar-SA"/>
        </w:rPr>
      </w:pPr>
    </w:p>
    <w:p w14:paraId="19629E97" w14:textId="5B0A2DE7" w:rsidR="002952F9" w:rsidRPr="00A77BFD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ส่วนงา</w:t>
      </w:r>
      <w:r w:rsidRPr="00A77BFD">
        <w:rPr>
          <w:rFonts w:asciiTheme="majorHAnsi" w:hAnsiTheme="majorHAnsi" w:cstheme="majorHAnsi" w:hint="cs"/>
          <w:i/>
          <w:iCs/>
          <w:sz w:val="30"/>
          <w:szCs w:val="30"/>
          <w:cs/>
        </w:rPr>
        <w:t>น</w:t>
      </w:r>
      <w:r w:rsidRPr="00A77BFD">
        <w:rPr>
          <w:rFonts w:asciiTheme="majorHAnsi" w:hAnsiTheme="majorHAnsi" w:cs="Angsana New"/>
          <w:i/>
          <w:iCs/>
          <w:sz w:val="30"/>
          <w:szCs w:val="30"/>
          <w:cs/>
        </w:rPr>
        <w:t>จำหน่ายแก๊สปิโตรเลียม</w:t>
      </w:r>
      <w:r w:rsidRPr="00A77BFD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A77BFD">
        <w:rPr>
          <w:rFonts w:asciiTheme="majorHAnsi" w:hAnsiTheme="majorHAnsi" w:cs="Angsana New"/>
          <w:sz w:val="30"/>
          <w:szCs w:val="30"/>
          <w:cs/>
        </w:rPr>
        <w:t xml:space="preserve">ได้แก่ ธุรกิจจำหน่ายแก๊สเพื่อการอุปโภคในครัวเรือน อุตสาหกรรม และขนส่ง </w:t>
      </w:r>
    </w:p>
    <w:p w14:paraId="776ACE1C" w14:textId="6E643C56" w:rsidR="002952F9" w:rsidRPr="00A77BFD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ส่วนงา</w:t>
      </w:r>
      <w:r w:rsidRPr="00A77BFD">
        <w:rPr>
          <w:rFonts w:asciiTheme="majorHAnsi" w:hAnsiTheme="majorHAnsi" w:cstheme="majorHAnsi" w:hint="cs"/>
          <w:i/>
          <w:iCs/>
          <w:sz w:val="30"/>
          <w:szCs w:val="30"/>
          <w:cs/>
        </w:rPr>
        <w:t>น</w:t>
      </w:r>
      <w:r w:rsidRPr="00A77BFD">
        <w:rPr>
          <w:rFonts w:asciiTheme="majorHAnsi" w:hAnsiTheme="majorHAnsi" w:cs="Angsana New"/>
          <w:i/>
          <w:iCs/>
          <w:sz w:val="30"/>
          <w:szCs w:val="30"/>
          <w:cs/>
        </w:rPr>
        <w:t>จำหน่ายอุปกรณ์</w:t>
      </w:r>
      <w:r w:rsidR="00F8321A" w:rsidRPr="00A77BFD">
        <w:rPr>
          <w:rFonts w:asciiTheme="majorHAnsi" w:hAnsiTheme="majorHAnsi" w:cs="Angsana New" w:hint="cs"/>
          <w:i/>
          <w:iCs/>
          <w:sz w:val="30"/>
          <w:szCs w:val="30"/>
          <w:cs/>
        </w:rPr>
        <w:t>และบริการ</w:t>
      </w:r>
      <w:r w:rsidRPr="00A77BFD">
        <w:rPr>
          <w:rFonts w:asciiTheme="majorHAnsi" w:hAnsiTheme="majorHAnsi" w:cs="Angsana New"/>
          <w:i/>
          <w:iCs/>
          <w:sz w:val="30"/>
          <w:szCs w:val="30"/>
          <w:cs/>
        </w:rPr>
        <w:t>ติดตั้งระบบแก๊ส</w:t>
      </w:r>
      <w:r w:rsidRPr="00A77BFD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A77BFD">
        <w:rPr>
          <w:rFonts w:asciiTheme="majorHAnsi" w:hAnsiTheme="majorHAnsi" w:cs="Angsana New"/>
          <w:sz w:val="30"/>
          <w:szCs w:val="30"/>
          <w:cs/>
        </w:rPr>
        <w:t>ได้แก่ ธุรกิจจำหน่ายอุปกรณ์และบริการติดตั้งระบบแก๊สในรถยนต์และอุตสาหกรรม</w:t>
      </w:r>
    </w:p>
    <w:p w14:paraId="5771FE68" w14:textId="41C79595" w:rsidR="002952F9" w:rsidRPr="00A77BFD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ส่วนงาน</w:t>
      </w:r>
      <w:r w:rsidRPr="00A77BFD">
        <w:rPr>
          <w:rFonts w:asciiTheme="majorHAnsi" w:hAnsiTheme="majorHAnsi" w:cs="Angsana New"/>
          <w:i/>
          <w:iCs/>
          <w:sz w:val="30"/>
          <w:szCs w:val="30"/>
          <w:cs/>
        </w:rPr>
        <w:t>บริการขนส่ง</w:t>
      </w:r>
      <w:r w:rsidRPr="00A77BFD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A77BFD">
        <w:rPr>
          <w:rFonts w:asciiTheme="majorHAnsi" w:hAnsiTheme="majorHAnsi" w:cs="Angsana New"/>
          <w:sz w:val="30"/>
          <w:szCs w:val="30"/>
          <w:cs/>
        </w:rPr>
        <w:t>ได้แก่</w:t>
      </w:r>
      <w:r w:rsidRPr="00A77BFD">
        <w:rPr>
          <w:rFonts w:asciiTheme="majorHAnsi" w:hAnsiTheme="majorHAnsi" w:cs="Angsana New"/>
          <w:i/>
          <w:iCs/>
          <w:sz w:val="30"/>
          <w:szCs w:val="30"/>
          <w:cs/>
        </w:rPr>
        <w:t xml:space="preserve"> </w:t>
      </w:r>
      <w:r w:rsidRPr="00A77BFD">
        <w:rPr>
          <w:rFonts w:asciiTheme="majorHAnsi" w:hAnsiTheme="majorHAnsi" w:cs="Angsana New"/>
          <w:sz w:val="30"/>
          <w:szCs w:val="30"/>
          <w:cs/>
        </w:rPr>
        <w:t>ธุรกิจบริการขนส่งวัสดุอันตรายและวัสดุก่อสร้างทาง</w:t>
      </w:r>
      <w:r w:rsidRPr="00A77BFD">
        <w:rPr>
          <w:rFonts w:asciiTheme="majorHAnsi" w:hAnsiTheme="majorHAnsi" w:cs="Angsana New" w:hint="cs"/>
          <w:sz w:val="30"/>
          <w:szCs w:val="30"/>
          <w:cs/>
        </w:rPr>
        <w:t>บก</w:t>
      </w:r>
    </w:p>
    <w:p w14:paraId="20C23C3E" w14:textId="6CF6989C" w:rsidR="002952F9" w:rsidRPr="00A77BFD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ส่วนงาน</w:t>
      </w:r>
      <w:r w:rsidRPr="00A77BFD">
        <w:rPr>
          <w:rFonts w:asciiTheme="majorHAnsi" w:hAnsiTheme="majorHAnsi" w:cs="Angsana New"/>
          <w:i/>
          <w:iCs/>
          <w:sz w:val="30"/>
          <w:szCs w:val="30"/>
          <w:cs/>
        </w:rPr>
        <w:t>บริการรับเหมาก่อสร้าง</w:t>
      </w:r>
      <w:r w:rsidRPr="00A77BFD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A77BFD">
        <w:rPr>
          <w:rFonts w:asciiTheme="majorHAnsi" w:hAnsiTheme="majorHAnsi" w:cs="Angsana New"/>
          <w:sz w:val="30"/>
          <w:szCs w:val="30"/>
          <w:cs/>
        </w:rPr>
        <w:t>ได้แก่ ธุรกิจรับเหมาก่อสร้าง</w:t>
      </w:r>
    </w:p>
    <w:p w14:paraId="4B498ACA" w14:textId="5A402ED0" w:rsidR="002952F9" w:rsidRPr="001D44D4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 w:hint="cs"/>
          <w:i/>
          <w:iCs/>
          <w:sz w:val="30"/>
          <w:szCs w:val="30"/>
          <w:cs/>
          <w:lang w:val="en-US"/>
        </w:rPr>
        <w:t>ส่วนงาน</w:t>
      </w:r>
      <w:r w:rsidRPr="00A77BFD">
        <w:rPr>
          <w:rFonts w:asciiTheme="majorHAnsi" w:hAnsiTheme="majorHAnsi" w:cs="Angsana New"/>
          <w:i/>
          <w:iCs/>
          <w:sz w:val="30"/>
          <w:szCs w:val="30"/>
          <w:cs/>
          <w:lang w:val="en-US"/>
        </w:rPr>
        <w:t>บริการตรวจสอบความปลอดภัย</w:t>
      </w:r>
      <w:r w:rsidRPr="00A77BFD">
        <w:rPr>
          <w:rFonts w:asciiTheme="majorHAnsi" w:hAnsiTheme="majorHAnsi" w:cs="Angsana New" w:hint="cs"/>
          <w:i/>
          <w:iCs/>
          <w:sz w:val="30"/>
          <w:szCs w:val="30"/>
          <w:cs/>
          <w:lang w:val="en-US"/>
        </w:rPr>
        <w:t xml:space="preserve"> </w:t>
      </w:r>
      <w:r w:rsidRPr="00A77BFD">
        <w:rPr>
          <w:rFonts w:asciiTheme="majorHAnsi" w:hAnsiTheme="majorHAnsi" w:cs="Angsana New"/>
          <w:sz w:val="30"/>
          <w:szCs w:val="30"/>
          <w:cs/>
          <w:lang w:val="en-US"/>
        </w:rPr>
        <w:t>ได้แก่ ธุรกิจบริการตรวจสอบความปลอดภัยทางวิศวกรรม</w:t>
      </w:r>
    </w:p>
    <w:p w14:paraId="2444E0FE" w14:textId="50B1E80A" w:rsidR="006E6ADA" w:rsidRPr="00A77BFD" w:rsidRDefault="006E6ADA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 w:hint="cs"/>
          <w:i/>
          <w:iCs/>
          <w:sz w:val="30"/>
          <w:szCs w:val="30"/>
          <w:cs/>
          <w:lang w:val="en-US"/>
        </w:rPr>
        <w:t>ส่วนงานบริการรักษาความปลอดภัย รักษาความสะอาด และอื่นๆ ได้แก่</w:t>
      </w:r>
      <w:r w:rsidR="00C70A4E" w:rsidRPr="00A77BFD">
        <w:rPr>
          <w:rFonts w:asciiTheme="majorHAnsi" w:hAnsiTheme="majorHAnsi" w:cstheme="majorHAnsi" w:hint="cs"/>
          <w:i/>
          <w:iCs/>
          <w:sz w:val="30"/>
          <w:szCs w:val="30"/>
          <w:cs/>
          <w:lang w:val="en-US"/>
        </w:rPr>
        <w:t xml:space="preserve"> </w:t>
      </w:r>
      <w:r w:rsidR="00C70A4E" w:rsidRPr="00A77BFD">
        <w:rPr>
          <w:rFonts w:asciiTheme="majorHAnsi" w:hAnsiTheme="majorHAnsi" w:cs="Angsana New"/>
          <w:sz w:val="30"/>
          <w:szCs w:val="30"/>
          <w:cs/>
        </w:rPr>
        <w:t>ธุรกิจให้บริการจัดหาพนักงานรักษาความปลอดภัย พนักงานรักษาความสะอาดและอื่นๆ</w:t>
      </w:r>
    </w:p>
    <w:p w14:paraId="6B50C235" w14:textId="4641750A" w:rsidR="002952F9" w:rsidRPr="00A77BFD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ส่วนงานอื่นๆ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="00F8321A" w:rsidRPr="00A77BFD">
        <w:rPr>
          <w:rFonts w:asciiTheme="majorHAnsi" w:hAnsiTheme="majorHAnsi" w:cs="Angsana New"/>
          <w:sz w:val="30"/>
          <w:szCs w:val="30"/>
          <w:cs/>
        </w:rPr>
        <w:t>รวมถึง</w:t>
      </w:r>
      <w:r w:rsidR="004C58D0" w:rsidRPr="00A77BFD">
        <w:rPr>
          <w:rFonts w:asciiTheme="majorHAnsi" w:hAnsiTheme="majorHAnsi" w:cs="Angsana New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 w:cs="Angsana New"/>
          <w:sz w:val="30"/>
          <w:szCs w:val="30"/>
          <w:cs/>
        </w:rPr>
        <w:t>ธุรกิจพัฒนาอสังหาริมทรัพย์</w:t>
      </w:r>
      <w:r w:rsidR="00F8720D" w:rsidRPr="00A77BFD">
        <w:rPr>
          <w:rFonts w:asciiTheme="majorHAnsi" w:hAnsiTheme="majorHAnsi" w:cs="Angsana New"/>
          <w:sz w:val="30"/>
          <w:szCs w:val="30"/>
          <w:cs/>
        </w:rPr>
        <w:t xml:space="preserve"> </w:t>
      </w:r>
      <w:r w:rsidR="00C07E36" w:rsidRPr="00A77BFD">
        <w:rPr>
          <w:rFonts w:asciiTheme="majorHAnsi" w:hAnsiTheme="majorHAnsi" w:cs="Angsana New"/>
          <w:sz w:val="30"/>
          <w:szCs w:val="30"/>
          <w:cs/>
          <w:lang w:val="en-US"/>
        </w:rPr>
        <w:t>ธุรกิจบริการรับส่งอาหาร</w:t>
      </w:r>
      <w:r w:rsidR="00C80E81" w:rsidRPr="00A77BFD">
        <w:rPr>
          <w:rFonts w:asciiTheme="majorHAnsi" w:hAnsiTheme="majorHAnsi" w:cs="Angsana New"/>
          <w:sz w:val="30"/>
          <w:szCs w:val="30"/>
          <w:cs/>
        </w:rPr>
        <w:t>และอื่นๆ</w:t>
      </w:r>
      <w:r w:rsidR="00F8720D" w:rsidRPr="00A77BFD">
        <w:rPr>
          <w:rFonts w:asciiTheme="majorHAnsi" w:hAnsiTheme="majorHAnsi" w:cs="Angsana New"/>
          <w:sz w:val="30"/>
          <w:szCs w:val="30"/>
          <w:lang w:val="en-US"/>
        </w:rPr>
        <w:t xml:space="preserve"> </w:t>
      </w:r>
    </w:p>
    <w:p w14:paraId="7463DBCE" w14:textId="77777777" w:rsidR="00E7491B" w:rsidRPr="00A77BFD" w:rsidRDefault="00E7491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02EEB94" w14:textId="221E8E21" w:rsidR="002952F9" w:rsidRPr="00A77BFD" w:rsidRDefault="002952F9" w:rsidP="007D2605">
      <w:pPr>
        <w:pStyle w:val="BodyText2"/>
        <w:ind w:left="540"/>
        <w:rPr>
          <w:rFonts w:asciiTheme="majorHAnsi" w:hAnsiTheme="majorHAnsi" w:cstheme="majorHAnsi"/>
          <w:b/>
          <w:bCs/>
          <w:lang w:val="en-US"/>
        </w:rPr>
      </w:pPr>
      <w:r w:rsidRPr="00A77BFD">
        <w:rPr>
          <w:rFonts w:asciiTheme="majorHAnsi" w:hAnsiTheme="majorHAnsi" w:cstheme="majorHAns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</w:t>
      </w:r>
      <w:r w:rsidR="00C842DA" w:rsidRPr="00A77BFD">
        <w:rPr>
          <w:rFonts w:asciiTheme="majorHAnsi" w:hAnsiTheme="majorHAnsi" w:cstheme="majorHAnsi"/>
          <w:cs/>
        </w:rPr>
        <w:br/>
      </w:r>
      <w:r w:rsidRPr="00A77BFD">
        <w:rPr>
          <w:rFonts w:asciiTheme="majorHAnsi" w:hAnsiTheme="majorHAnsi" w:cstheme="majorHAnsi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77BFD">
        <w:rPr>
          <w:rFonts w:asciiTheme="majorHAnsi" w:hAnsiTheme="majorHAnsi" w:cstheme="majorHAnsi" w:hint="cs"/>
          <w:cs/>
        </w:rPr>
        <w:t xml:space="preserve"> </w:t>
      </w:r>
      <w:r w:rsidRPr="00A77BFD">
        <w:rPr>
          <w:rFonts w:asciiTheme="majorHAnsi" w:hAnsiTheme="majorHAnsi" w:cstheme="majorHAnsi"/>
          <w:cs/>
        </w:rPr>
        <w:t>ผู้บริหารเชื่อว่า</w:t>
      </w:r>
      <w:r w:rsidR="00C842DA" w:rsidRPr="00A77BFD">
        <w:rPr>
          <w:rFonts w:asciiTheme="majorHAnsi" w:hAnsiTheme="majorHAnsi" w:cstheme="majorHAnsi"/>
          <w:cs/>
        </w:rPr>
        <w:br/>
      </w:r>
      <w:r w:rsidRPr="00A77BFD">
        <w:rPr>
          <w:rFonts w:asciiTheme="majorHAnsi" w:hAnsiTheme="majorHAnsi" w:cstheme="majorHAnsi"/>
          <w:cs/>
        </w:rPr>
        <w:t>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77BFD">
        <w:rPr>
          <w:rFonts w:asciiTheme="majorHAnsi" w:hAnsiTheme="majorHAnsi"/>
          <w:cs/>
        </w:rPr>
        <w:t xml:space="preserve"> </w:t>
      </w:r>
      <w:r w:rsidRPr="00A77BFD">
        <w:rPr>
          <w:rFonts w:asciiTheme="majorHAnsi" w:hAnsiTheme="majorHAnsi" w:cstheme="majorHAnsi"/>
          <w:cs/>
        </w:rPr>
        <w:t>ทั้งนี้การกำหนดราคาระหว่าง</w:t>
      </w:r>
      <w:r w:rsidR="00C842DA" w:rsidRPr="00A77BFD">
        <w:rPr>
          <w:rFonts w:asciiTheme="majorHAnsi" w:hAnsiTheme="majorHAnsi" w:cstheme="majorHAnsi"/>
          <w:cs/>
        </w:rPr>
        <w:br/>
      </w:r>
      <w:r w:rsidRPr="00A77BFD">
        <w:rPr>
          <w:rFonts w:asciiTheme="majorHAnsi" w:hAnsiTheme="majorHAnsi" w:cstheme="majorHAnsi"/>
          <w:cs/>
        </w:rPr>
        <w:t>ส่วนงานเป็นไปตามการซื้อขายตามปกติธุรกิจ</w:t>
      </w:r>
    </w:p>
    <w:p w14:paraId="29E3161A" w14:textId="3F435133" w:rsidR="007E7F87" w:rsidRPr="00A77BFD" w:rsidRDefault="007E7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77BFD">
        <w:rPr>
          <w:b/>
          <w:bCs/>
          <w:cs/>
        </w:rPr>
        <w:br w:type="page"/>
      </w:r>
    </w:p>
    <w:p w14:paraId="27C8DA81" w14:textId="77777777" w:rsidR="00552CDC" w:rsidRPr="00A77BFD" w:rsidRDefault="00552CDC">
      <w:pPr>
        <w:pStyle w:val="ListParagraph"/>
        <w:numPr>
          <w:ilvl w:val="0"/>
          <w:numId w:val="48"/>
        </w:numPr>
        <w:spacing w:after="0" w:line="240" w:lineRule="atLeast"/>
        <w:ind w:left="540" w:hanging="540"/>
        <w:rPr>
          <w:rFonts w:asciiTheme="minorBidi" w:hAnsiTheme="minorBidi" w:cstheme="minorBidi"/>
          <w:i/>
          <w:iCs/>
          <w:snapToGrid w:val="0"/>
          <w:lang w:eastAsia="th-TH"/>
        </w:rPr>
      </w:pPr>
      <w:r w:rsidRPr="00A77BFD">
        <w:rPr>
          <w:rFonts w:asciiTheme="minorBidi" w:hAnsiTheme="minorBidi" w:cstheme="minorBidi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5F734A26" w14:textId="77777777" w:rsidR="00552CDC" w:rsidRPr="00A77BFD" w:rsidRDefault="00552CDC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64F071FD" w14:textId="112C0457" w:rsidR="00552CDC" w:rsidRPr="00A77BFD" w:rsidRDefault="00120E05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  <w:r w:rsidRPr="00A77BFD">
        <w:rPr>
          <w:rFonts w:asciiTheme="minorHAnsi" w:hAnsiTheme="minorHAnsi" w:cstheme="minorHAnsi" w:hint="cs"/>
          <w:cs/>
          <w:lang w:val="en-US"/>
        </w:rPr>
        <w:t>กลุ่ม</w:t>
      </w:r>
      <w:r w:rsidR="00552CDC" w:rsidRPr="00A77BFD">
        <w:rPr>
          <w:rFonts w:asciiTheme="minorHAnsi" w:hAnsiTheme="minorHAnsi" w:cstheme="minorHAnsi"/>
          <w:cs/>
          <w:lang w:val="en-US"/>
        </w:rPr>
        <w:t>บริษัทดำเนินธุรกิจ</w:t>
      </w:r>
      <w:r w:rsidR="00BB7C9D" w:rsidRPr="00A77BFD">
        <w:rPr>
          <w:rFonts w:asciiTheme="minorHAnsi" w:hAnsiTheme="minorHAnsi" w:cstheme="minorHAnsi" w:hint="cs"/>
          <w:cs/>
          <w:lang w:val="en-US"/>
        </w:rPr>
        <w:t>ส่วนใหญ่</w:t>
      </w:r>
      <w:r w:rsidR="00552CDC" w:rsidRPr="00A77BFD">
        <w:rPr>
          <w:rFonts w:asciiTheme="minorHAnsi" w:hAnsiTheme="minorHAnsi" w:cstheme="minorHAnsi"/>
          <w:cs/>
          <w:lang w:val="en-US"/>
        </w:rPr>
        <w:t>ในประเทศไทย ไม่มีรายได้จากต่างประเทศหรือสินทรัพย์ในต่างประเทศ</w:t>
      </w:r>
      <w:r w:rsidR="00845652" w:rsidRPr="00A77BFD">
        <w:rPr>
          <w:rFonts w:asciiTheme="minorHAnsi" w:hAnsiTheme="minorHAnsi" w:cstheme="minorHAnsi" w:hint="cs"/>
          <w:cs/>
          <w:lang w:val="en-US"/>
        </w:rPr>
        <w:t>ที่มีสาระสำคัญ</w:t>
      </w:r>
    </w:p>
    <w:p w14:paraId="60AF4310" w14:textId="77777777" w:rsidR="007659D0" w:rsidRPr="00A77BFD" w:rsidRDefault="007659D0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70DF6155" w14:textId="77777777" w:rsidR="00960D9D" w:rsidRPr="00A77BFD" w:rsidRDefault="00960D9D">
      <w:pPr>
        <w:pStyle w:val="ListParagraph"/>
        <w:numPr>
          <w:ilvl w:val="0"/>
          <w:numId w:val="48"/>
        </w:numPr>
        <w:spacing w:after="0" w:line="240" w:lineRule="atLeast"/>
        <w:ind w:left="540" w:hanging="540"/>
        <w:rPr>
          <w:rFonts w:asciiTheme="minorBidi" w:hAnsiTheme="minorBidi" w:cstheme="minorBidi"/>
          <w:i/>
          <w:iCs/>
          <w:snapToGrid w:val="0"/>
          <w:lang w:eastAsia="th-TH"/>
        </w:rPr>
      </w:pPr>
      <w:r w:rsidRPr="00A77BFD">
        <w:rPr>
          <w:rFonts w:asciiTheme="minorBidi" w:hAnsiTheme="minorBidi" w:cstheme="minorBidi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44A5F822" w14:textId="77777777" w:rsidR="00960D9D" w:rsidRPr="00A77BFD" w:rsidRDefault="00960D9D" w:rsidP="007D2605">
      <w:pPr>
        <w:pStyle w:val="BodyText2"/>
        <w:tabs>
          <w:tab w:val="left" w:pos="540"/>
        </w:tabs>
        <w:ind w:left="540"/>
        <w:rPr>
          <w:rFonts w:asciiTheme="majorHAnsi" w:hAnsiTheme="majorHAnsi"/>
          <w:b/>
          <w:bCs/>
          <w:cs/>
        </w:rPr>
      </w:pPr>
    </w:p>
    <w:p w14:paraId="5F87F591" w14:textId="457930BC" w:rsidR="00A00B51" w:rsidRPr="00A77BFD" w:rsidRDefault="00960D9D" w:rsidP="007D2605">
      <w:pPr>
        <w:pStyle w:val="BodyText2"/>
        <w:tabs>
          <w:tab w:val="left" w:pos="540"/>
        </w:tabs>
        <w:ind w:left="540"/>
        <w:rPr>
          <w:rFonts w:asciiTheme="minorHAnsi" w:hAnsiTheme="minorHAnsi" w:cstheme="minorHAnsi"/>
          <w:lang w:val="en-US"/>
        </w:rPr>
      </w:pPr>
      <w:r w:rsidRPr="00A77BFD">
        <w:rPr>
          <w:rFonts w:asciiTheme="majorHAnsi" w:hAnsiTheme="majorHAnsi"/>
          <w:cs/>
        </w:rPr>
        <w:t>รายได้จากลูกค้า</w:t>
      </w:r>
      <w:r w:rsidR="00BC14FA" w:rsidRPr="00A77BFD">
        <w:rPr>
          <w:rFonts w:asciiTheme="majorHAnsi" w:hAnsiTheme="majorHAnsi" w:hint="cs"/>
          <w:cs/>
        </w:rPr>
        <w:t xml:space="preserve"> </w:t>
      </w:r>
      <w:r w:rsidR="00600C6C" w:rsidRPr="00A77BFD">
        <w:rPr>
          <w:rFonts w:asciiTheme="majorHAnsi" w:hAnsiTheme="majorHAnsi" w:hint="cs"/>
          <w:lang w:val="en-US"/>
        </w:rPr>
        <w:t>3</w:t>
      </w:r>
      <w:r w:rsidR="00236BD2" w:rsidRPr="00A77BFD">
        <w:rPr>
          <w:rFonts w:asciiTheme="majorHAnsi" w:hAnsiTheme="majorHAnsi" w:hint="cs"/>
          <w:cs/>
        </w:rPr>
        <w:t xml:space="preserve"> </w:t>
      </w:r>
      <w:r w:rsidRPr="00A77BFD">
        <w:rPr>
          <w:rFonts w:asciiTheme="majorHAnsi" w:hAnsiTheme="majorHAnsi"/>
          <w:cs/>
        </w:rPr>
        <w:t>รายจากส่วนงาน</w:t>
      </w:r>
      <w:r w:rsidR="00E7213A" w:rsidRPr="00A77BFD">
        <w:rPr>
          <w:rFonts w:asciiTheme="majorHAnsi" w:hAnsiTheme="majorHAnsi" w:hint="cs"/>
          <w:cs/>
        </w:rPr>
        <w:t>บริการรับเหมาก่อสร้าง</w:t>
      </w:r>
      <w:r w:rsidRPr="00A77BFD">
        <w:rPr>
          <w:rFonts w:asciiTheme="majorHAnsi" w:hAnsiTheme="majorHAnsi"/>
          <w:cs/>
        </w:rPr>
        <w:t xml:space="preserve"> ของกลุ่มบริษัทเป็นเงินประมาณ</w:t>
      </w:r>
      <w:r w:rsidR="00F41EFD" w:rsidRPr="00A77BFD">
        <w:rPr>
          <w:rFonts w:asciiTheme="majorHAnsi" w:hAnsiTheme="majorHAnsi" w:hint="cs"/>
          <w:cs/>
        </w:rPr>
        <w:t xml:space="preserve"> </w:t>
      </w:r>
      <w:r w:rsidR="00F41EFD" w:rsidRPr="00A77BFD">
        <w:rPr>
          <w:rFonts w:asciiTheme="majorHAnsi" w:hAnsiTheme="majorHAnsi"/>
          <w:lang w:val="en-US"/>
        </w:rPr>
        <w:t>2,729.75</w:t>
      </w:r>
      <w:r w:rsidR="00AD02B9" w:rsidRPr="00A77BFD">
        <w:rPr>
          <w:rFonts w:asciiTheme="majorHAnsi" w:hAnsiTheme="majorHAnsi" w:hint="cs"/>
          <w:cs/>
        </w:rPr>
        <w:t xml:space="preserve"> </w:t>
      </w:r>
      <w:r w:rsidRPr="00A77BFD">
        <w:rPr>
          <w:rFonts w:asciiTheme="majorHAnsi" w:hAnsiTheme="majorHAnsi"/>
          <w:cs/>
        </w:rPr>
        <w:t xml:space="preserve">ล้านบาท </w:t>
      </w:r>
      <w:r w:rsidR="00183695" w:rsidRPr="00A77BFD">
        <w:rPr>
          <w:rFonts w:asciiTheme="majorHAnsi" w:hAnsiTheme="majorHAnsi" w:hint="cs"/>
          <w:cs/>
        </w:rPr>
        <w:t xml:space="preserve">สำหรับปี </w:t>
      </w:r>
      <w:r w:rsidR="00183695" w:rsidRPr="00A77BFD">
        <w:rPr>
          <w:rFonts w:asciiTheme="majorHAnsi" w:hAnsiTheme="majorHAnsi"/>
          <w:lang w:val="en-US"/>
        </w:rPr>
        <w:t>256</w:t>
      </w:r>
      <w:r w:rsidR="009F11D0" w:rsidRPr="00A77BFD">
        <w:rPr>
          <w:rFonts w:asciiTheme="majorHAnsi" w:hAnsiTheme="majorHAnsi"/>
          <w:lang w:val="en-US"/>
        </w:rPr>
        <w:t>6</w:t>
      </w:r>
      <w:r w:rsidR="00183695" w:rsidRPr="00A77BFD">
        <w:rPr>
          <w:rFonts w:asciiTheme="majorHAnsi" w:hAnsiTheme="majorHAnsi"/>
          <w:lang w:val="en-US"/>
        </w:rPr>
        <w:t xml:space="preserve"> </w:t>
      </w:r>
      <w:r w:rsidRPr="00A77BFD">
        <w:rPr>
          <w:rFonts w:asciiTheme="majorHAnsi" w:hAnsiTheme="majorHAnsi"/>
          <w:cs/>
        </w:rPr>
        <w:t>(</w:t>
      </w:r>
      <w:r w:rsidR="004F67BE" w:rsidRPr="00A77BFD">
        <w:rPr>
          <w:rFonts w:asciiTheme="majorHAnsi" w:hAnsiTheme="majorHAnsi"/>
          <w:i/>
          <w:iCs/>
          <w:lang w:val="en-US"/>
        </w:rPr>
        <w:t>256</w:t>
      </w:r>
      <w:r w:rsidR="009F11D0" w:rsidRPr="00A77BFD">
        <w:rPr>
          <w:rFonts w:asciiTheme="majorHAnsi" w:hAnsiTheme="majorHAnsi"/>
          <w:i/>
          <w:iCs/>
          <w:lang w:val="en-US"/>
        </w:rPr>
        <w:t>5</w:t>
      </w:r>
      <w:r w:rsidRPr="00A77BFD">
        <w:rPr>
          <w:rFonts w:asciiTheme="majorHAnsi" w:hAnsiTheme="majorHAnsi"/>
          <w:i/>
          <w:iCs/>
          <w:cs/>
        </w:rPr>
        <w:t xml:space="preserve">: </w:t>
      </w:r>
      <w:r w:rsidR="00CB34B9" w:rsidRPr="00A77BFD">
        <w:rPr>
          <w:rFonts w:asciiTheme="majorHAnsi" w:hAnsiTheme="majorHAnsi"/>
          <w:i/>
          <w:iCs/>
          <w:lang w:val="en-US"/>
        </w:rPr>
        <w:t>2,</w:t>
      </w:r>
      <w:r w:rsidR="009F11D0" w:rsidRPr="00A77BFD">
        <w:rPr>
          <w:rFonts w:asciiTheme="majorHAnsi" w:hAnsiTheme="majorHAnsi"/>
          <w:i/>
          <w:iCs/>
          <w:lang w:val="en-US"/>
        </w:rPr>
        <w:t>864.72</w:t>
      </w:r>
      <w:r w:rsidR="00D11993" w:rsidRPr="00A77BFD">
        <w:rPr>
          <w:rFonts w:asciiTheme="majorHAnsi" w:hAnsiTheme="majorHAnsi"/>
          <w:i/>
          <w:iCs/>
          <w:lang w:val="en-US"/>
        </w:rPr>
        <w:t xml:space="preserve"> </w:t>
      </w:r>
      <w:r w:rsidRPr="00A77BFD">
        <w:rPr>
          <w:rFonts w:asciiTheme="majorHAnsi" w:hAnsiTheme="majorHAnsi"/>
          <w:i/>
          <w:iCs/>
          <w:cs/>
        </w:rPr>
        <w:t>ล้านบาท</w:t>
      </w:r>
      <w:r w:rsidRPr="00A77BFD">
        <w:rPr>
          <w:rFonts w:asciiTheme="majorHAnsi" w:hAnsiTheme="majorHAnsi"/>
          <w:cs/>
        </w:rPr>
        <w:t>) จากรายได้รวมของกลุ่มบริษัท</w:t>
      </w:r>
    </w:p>
    <w:p w14:paraId="5209DABE" w14:textId="72B986A2" w:rsidR="00A00B51" w:rsidRPr="00A77BFD" w:rsidRDefault="00A00B51" w:rsidP="007D2605">
      <w:pPr>
        <w:pStyle w:val="BodyText2"/>
        <w:rPr>
          <w:rFonts w:asciiTheme="minorHAnsi" w:hAnsiTheme="minorHAnsi" w:cstheme="minorHAnsi"/>
          <w:lang w:val="en-US"/>
        </w:rPr>
        <w:sectPr w:rsidR="00A00B51" w:rsidRPr="00A77BFD" w:rsidSect="00082F96">
          <w:headerReference w:type="default" r:id="rId15"/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tbl>
      <w:tblPr>
        <w:tblStyle w:val="TableGrid"/>
        <w:tblW w:w="1459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630"/>
        <w:gridCol w:w="270"/>
        <w:gridCol w:w="630"/>
        <w:gridCol w:w="236"/>
        <w:gridCol w:w="574"/>
        <w:gridCol w:w="236"/>
        <w:gridCol w:w="574"/>
        <w:gridCol w:w="270"/>
        <w:gridCol w:w="630"/>
        <w:gridCol w:w="236"/>
        <w:gridCol w:w="664"/>
        <w:gridCol w:w="270"/>
        <w:gridCol w:w="720"/>
        <w:gridCol w:w="236"/>
        <w:gridCol w:w="754"/>
        <w:gridCol w:w="236"/>
        <w:gridCol w:w="664"/>
        <w:gridCol w:w="270"/>
        <w:gridCol w:w="630"/>
        <w:gridCol w:w="270"/>
        <w:gridCol w:w="720"/>
        <w:gridCol w:w="270"/>
        <w:gridCol w:w="720"/>
        <w:gridCol w:w="270"/>
        <w:gridCol w:w="787"/>
        <w:gridCol w:w="272"/>
        <w:gridCol w:w="742"/>
        <w:gridCol w:w="14"/>
      </w:tblGrid>
      <w:tr w:rsidR="00AF1BA8" w:rsidRPr="00A77BFD" w14:paraId="3842C1DA" w14:textId="77777777" w:rsidTr="00DE0C3F">
        <w:trPr>
          <w:cantSplit/>
          <w:trHeight w:val="271"/>
        </w:trPr>
        <w:tc>
          <w:tcPr>
            <w:tcW w:w="1800" w:type="dxa"/>
            <w:shd w:val="clear" w:color="auto" w:fill="FFFFFF" w:themeFill="background1"/>
            <w:vAlign w:val="bottom"/>
          </w:tcPr>
          <w:p w14:paraId="4790C1DB" w14:textId="77777777" w:rsidR="00AF1BA8" w:rsidRPr="00A77BFD" w:rsidRDefault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795" w:type="dxa"/>
            <w:gridSpan w:val="28"/>
            <w:vAlign w:val="bottom"/>
          </w:tcPr>
          <w:p w14:paraId="07649207" w14:textId="08EBB9BD" w:rsidR="00AF1BA8" w:rsidRPr="00A77BFD" w:rsidRDefault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E0C3F" w:rsidRPr="00A77BFD" w14:paraId="1F607E2A" w14:textId="77777777" w:rsidTr="00DE0C3F">
        <w:trPr>
          <w:gridAfter w:val="1"/>
          <w:wAfter w:w="14" w:type="dxa"/>
          <w:cantSplit/>
          <w:trHeight w:val="661"/>
        </w:trPr>
        <w:tc>
          <w:tcPr>
            <w:tcW w:w="1800" w:type="dxa"/>
            <w:shd w:val="clear" w:color="auto" w:fill="FFFFFF" w:themeFill="background1"/>
            <w:vAlign w:val="bottom"/>
          </w:tcPr>
          <w:p w14:paraId="77B8DBB4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D17018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</w:t>
            </w:r>
            <w:r w:rsidRPr="00A77BFD">
              <w:rPr>
                <w:rFonts w:asciiTheme="majorBidi" w:hAnsiTheme="majorBidi"/>
                <w:sz w:val="20"/>
                <w:szCs w:val="20"/>
                <w:cs/>
              </w:rPr>
              <w:t>จำหน่ายแก๊สปิโตรเลียม</w:t>
            </w:r>
          </w:p>
        </w:tc>
        <w:tc>
          <w:tcPr>
            <w:tcW w:w="236" w:type="dxa"/>
            <w:vAlign w:val="bottom"/>
          </w:tcPr>
          <w:p w14:paraId="42C60B2E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2A7C1F9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</w:t>
            </w:r>
            <w:r w:rsidRPr="00A77BFD">
              <w:rPr>
                <w:rFonts w:asciiTheme="majorBidi" w:hAnsiTheme="majorBidi"/>
                <w:sz w:val="20"/>
                <w:szCs w:val="20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270" w:type="dxa"/>
            <w:vAlign w:val="bottom"/>
          </w:tcPr>
          <w:p w14:paraId="38C93444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19E6E122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579351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3FBB6C95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/>
                <w:sz w:val="20"/>
                <w:szCs w:val="20"/>
                <w:cs/>
              </w:rPr>
              <w:t>ส่วนงานบริการขนส่ง</w:t>
            </w:r>
          </w:p>
        </w:tc>
        <w:tc>
          <w:tcPr>
            <w:tcW w:w="270" w:type="dxa"/>
          </w:tcPr>
          <w:p w14:paraId="14416806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2C406421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  <w:p w14:paraId="3D4E1770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A77BFD">
              <w:rPr>
                <w:rFonts w:asciiTheme="majorBidi" w:hAnsiTheme="majorBidi"/>
                <w:sz w:val="20"/>
                <w:szCs w:val="20"/>
                <w:cs/>
              </w:rPr>
              <w:t>ส่วนงานบริการ</w:t>
            </w:r>
          </w:p>
          <w:p w14:paraId="77E5E82B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/>
                <w:sz w:val="20"/>
                <w:szCs w:val="20"/>
                <w:cs/>
              </w:rPr>
              <w:t>รับเหมาก่อสร้าง</w:t>
            </w:r>
          </w:p>
        </w:tc>
        <w:tc>
          <w:tcPr>
            <w:tcW w:w="236" w:type="dxa"/>
          </w:tcPr>
          <w:p w14:paraId="4A08BA93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64" w:type="dxa"/>
            <w:gridSpan w:val="3"/>
          </w:tcPr>
          <w:p w14:paraId="4A7075A0" w14:textId="77777777" w:rsidR="003E2F7A" w:rsidRPr="00A77BFD" w:rsidRDefault="003E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  <w:p w14:paraId="4BEA641B" w14:textId="1A22F728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/>
                <w:sz w:val="20"/>
                <w:szCs w:val="20"/>
                <w:cs/>
              </w:rPr>
              <w:t>ส่วนงานบริการตรวจสอบ</w:t>
            </w:r>
          </w:p>
          <w:p w14:paraId="7A0F3D51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/>
                <w:sz w:val="20"/>
                <w:szCs w:val="20"/>
                <w:cs/>
              </w:rPr>
              <w:t>ความปลอดภัย</w:t>
            </w:r>
          </w:p>
        </w:tc>
        <w:tc>
          <w:tcPr>
            <w:tcW w:w="270" w:type="dxa"/>
          </w:tcPr>
          <w:p w14:paraId="35B040A4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5ACA2ED" w14:textId="7F35FB2F" w:rsidR="007061B8" w:rsidRPr="00A77BFD" w:rsidRDefault="009E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ส่วนงาน</w:t>
            </w:r>
            <w:r w:rsidR="00C37BB8"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บริการ </w:t>
            </w:r>
            <w:r w:rsidR="00C37BB8" w:rsidRPr="00A77BFD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="00C37BB8"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รักษาความปลอดภัย </w:t>
            </w:r>
            <w:r w:rsidR="00C37BB8" w:rsidRPr="00A77BFD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="00C37BB8"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รักษาความสะอาด และอื่นๆ</w:t>
            </w:r>
          </w:p>
        </w:tc>
        <w:tc>
          <w:tcPr>
            <w:tcW w:w="270" w:type="dxa"/>
            <w:vAlign w:val="bottom"/>
          </w:tcPr>
          <w:p w14:paraId="3F7D5A4E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46FE2865" w14:textId="77777777" w:rsidR="00F0333B" w:rsidRPr="00A77BFD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DE0C3F" w:rsidRPr="00A77BFD" w14:paraId="0A912552" w14:textId="77777777" w:rsidTr="00DE0C3F">
        <w:trPr>
          <w:gridAfter w:val="1"/>
          <w:wAfter w:w="14" w:type="dxa"/>
          <w:cantSplit/>
          <w:trHeight w:val="144"/>
        </w:trPr>
        <w:tc>
          <w:tcPr>
            <w:tcW w:w="1800" w:type="dxa"/>
            <w:vAlign w:val="bottom"/>
          </w:tcPr>
          <w:p w14:paraId="268BDAF3" w14:textId="5B853F5D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ปีสิ้นสุดวันที่ </w:t>
            </w: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br/>
            </w: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   </w:t>
            </w: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A77BFD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30" w:type="dxa"/>
            <w:vAlign w:val="bottom"/>
          </w:tcPr>
          <w:p w14:paraId="5E5B7105" w14:textId="3F00F8A1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270" w:type="dxa"/>
            <w:vAlign w:val="bottom"/>
          </w:tcPr>
          <w:p w14:paraId="750BB75D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5D864FDD" w14:textId="234F1FAB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36" w:type="dxa"/>
            <w:vAlign w:val="bottom"/>
          </w:tcPr>
          <w:p w14:paraId="04B2AC7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558F79F8" w14:textId="2D7E9B2B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236" w:type="dxa"/>
            <w:vAlign w:val="bottom"/>
          </w:tcPr>
          <w:p w14:paraId="7C46FB07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4A1936E0" w14:textId="6D13955D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70" w:type="dxa"/>
            <w:vAlign w:val="bottom"/>
          </w:tcPr>
          <w:p w14:paraId="445B089D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36655AF" w14:textId="2355FB56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236" w:type="dxa"/>
            <w:vAlign w:val="bottom"/>
          </w:tcPr>
          <w:p w14:paraId="37F214E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4" w:type="dxa"/>
            <w:vAlign w:val="bottom"/>
          </w:tcPr>
          <w:p w14:paraId="5D19E020" w14:textId="3497D11C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70" w:type="dxa"/>
          </w:tcPr>
          <w:p w14:paraId="44B81A8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65DE338F" w14:textId="3F3DE1DC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236" w:type="dxa"/>
            <w:vAlign w:val="bottom"/>
          </w:tcPr>
          <w:p w14:paraId="186CED9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4" w:type="dxa"/>
            <w:vAlign w:val="bottom"/>
          </w:tcPr>
          <w:p w14:paraId="25E357E7" w14:textId="440E81B9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36" w:type="dxa"/>
          </w:tcPr>
          <w:p w14:paraId="1DB00C8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4" w:type="dxa"/>
            <w:vAlign w:val="bottom"/>
          </w:tcPr>
          <w:p w14:paraId="05DDD8E3" w14:textId="7B937703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270" w:type="dxa"/>
            <w:vAlign w:val="bottom"/>
          </w:tcPr>
          <w:p w14:paraId="2AD62C4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756D288F" w14:textId="6349A201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70" w:type="dxa"/>
          </w:tcPr>
          <w:p w14:paraId="77B9D97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2FD8195F" w14:textId="1AD8DA34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270" w:type="dxa"/>
            <w:vAlign w:val="bottom"/>
          </w:tcPr>
          <w:p w14:paraId="1052307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196493" w14:textId="0C37CE91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70" w:type="dxa"/>
            <w:vAlign w:val="bottom"/>
          </w:tcPr>
          <w:p w14:paraId="76576E8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13387090" w14:textId="53FC43B3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272" w:type="dxa"/>
            <w:vAlign w:val="bottom"/>
          </w:tcPr>
          <w:p w14:paraId="7743024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60BB3FF3" w14:textId="0FBE1E9E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9F11D0" w:rsidRPr="00A77BFD" w14:paraId="359EA2E0" w14:textId="77777777" w:rsidTr="00DE0C3F">
        <w:trPr>
          <w:cantSplit/>
          <w:trHeight w:val="144"/>
        </w:trPr>
        <w:tc>
          <w:tcPr>
            <w:tcW w:w="1800" w:type="dxa"/>
            <w:vAlign w:val="bottom"/>
          </w:tcPr>
          <w:p w14:paraId="14BA952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795" w:type="dxa"/>
            <w:gridSpan w:val="28"/>
            <w:vAlign w:val="bottom"/>
          </w:tcPr>
          <w:p w14:paraId="3F763A12" w14:textId="6C00BBE8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A77BFD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DE0C3F" w:rsidRPr="00A77BFD" w14:paraId="02DC3F2F" w14:textId="77777777" w:rsidTr="00DE0C3F">
        <w:trPr>
          <w:gridAfter w:val="1"/>
          <w:wAfter w:w="14" w:type="dxa"/>
          <w:cantSplit/>
          <w:trHeight w:val="70"/>
        </w:trPr>
        <w:tc>
          <w:tcPr>
            <w:tcW w:w="1800" w:type="dxa"/>
          </w:tcPr>
          <w:p w14:paraId="4B40FF34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</w:t>
            </w:r>
          </w:p>
          <w:p w14:paraId="178B57EB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   ดำเนินงาน</w:t>
            </w:r>
          </w:p>
        </w:tc>
        <w:tc>
          <w:tcPr>
            <w:tcW w:w="630" w:type="dxa"/>
          </w:tcPr>
          <w:p w14:paraId="57B886A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D134614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774660D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77BD311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445D24EB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45E1AD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6939AC22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8D8D5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574E9AD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13550D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456BFEE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1EF534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B1AD72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57DB4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29845670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F4D52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4FA1805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1C6A27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C54776B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760DD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3EFD533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6E0640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72F2919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21B68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</w:tcPr>
          <w:p w14:paraId="0464D46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2B3642F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</w:tcPr>
          <w:p w14:paraId="5BB3269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0C3F" w:rsidRPr="00A77BFD" w14:paraId="1940BE13" w14:textId="77777777" w:rsidTr="00DE0C3F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567096C2" w14:textId="5AE14184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630" w:type="dxa"/>
          </w:tcPr>
          <w:p w14:paraId="38548285" w14:textId="59E765A4" w:rsidR="009F11D0" w:rsidRPr="00A77BFD" w:rsidRDefault="004663BE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395,915</w:t>
            </w:r>
          </w:p>
        </w:tc>
        <w:tc>
          <w:tcPr>
            <w:tcW w:w="270" w:type="dxa"/>
          </w:tcPr>
          <w:p w14:paraId="1D20045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052E673" w14:textId="7BB42724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541,344</w:t>
            </w:r>
          </w:p>
        </w:tc>
        <w:tc>
          <w:tcPr>
            <w:tcW w:w="236" w:type="dxa"/>
          </w:tcPr>
          <w:p w14:paraId="375FC51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70199C69" w14:textId="101692A8" w:rsidR="009F11D0" w:rsidRPr="00A77BFD" w:rsidRDefault="005C11D7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3,016</w:t>
            </w:r>
          </w:p>
        </w:tc>
        <w:tc>
          <w:tcPr>
            <w:tcW w:w="236" w:type="dxa"/>
          </w:tcPr>
          <w:p w14:paraId="21924EC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04E5BC42" w14:textId="67101FBF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3,001</w:t>
            </w:r>
          </w:p>
        </w:tc>
        <w:tc>
          <w:tcPr>
            <w:tcW w:w="270" w:type="dxa"/>
          </w:tcPr>
          <w:p w14:paraId="7C73E2C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4CFCBFB" w14:textId="2A93C457" w:rsidR="009F11D0" w:rsidRPr="00A77BFD" w:rsidRDefault="00245906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44,956</w:t>
            </w:r>
          </w:p>
        </w:tc>
        <w:tc>
          <w:tcPr>
            <w:tcW w:w="236" w:type="dxa"/>
          </w:tcPr>
          <w:p w14:paraId="32D10E0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19135AEA" w14:textId="151229F6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46,612</w:t>
            </w:r>
          </w:p>
        </w:tc>
        <w:tc>
          <w:tcPr>
            <w:tcW w:w="270" w:type="dxa"/>
          </w:tcPr>
          <w:p w14:paraId="169383F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3AAD71" w14:textId="22C0A9CE" w:rsidR="009F11D0" w:rsidRPr="00A77BFD" w:rsidRDefault="00CC3EC3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3,168,017</w:t>
            </w:r>
          </w:p>
        </w:tc>
        <w:tc>
          <w:tcPr>
            <w:tcW w:w="236" w:type="dxa"/>
          </w:tcPr>
          <w:p w14:paraId="4A1C948D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457BD085" w14:textId="622CB01B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3,139,509</w:t>
            </w:r>
          </w:p>
        </w:tc>
        <w:tc>
          <w:tcPr>
            <w:tcW w:w="236" w:type="dxa"/>
          </w:tcPr>
          <w:p w14:paraId="39FB5C5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7B12C0F5" w14:textId="079AC1C3" w:rsidR="009F11D0" w:rsidRPr="00A77BFD" w:rsidRDefault="00A651BC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139,472</w:t>
            </w:r>
          </w:p>
        </w:tc>
        <w:tc>
          <w:tcPr>
            <w:tcW w:w="270" w:type="dxa"/>
          </w:tcPr>
          <w:p w14:paraId="1981762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69EBFD0" w14:textId="56108A2E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135,098</w:t>
            </w:r>
          </w:p>
        </w:tc>
        <w:tc>
          <w:tcPr>
            <w:tcW w:w="270" w:type="dxa"/>
          </w:tcPr>
          <w:p w14:paraId="63315BE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779EFEAF" w14:textId="0F7AD126" w:rsidR="009F11D0" w:rsidRPr="00A77BFD" w:rsidRDefault="00D97061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219,081</w:t>
            </w:r>
          </w:p>
        </w:tc>
        <w:tc>
          <w:tcPr>
            <w:tcW w:w="270" w:type="dxa"/>
          </w:tcPr>
          <w:p w14:paraId="299D7D02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D16BE7" w14:textId="224E65A2" w:rsidR="009F11D0" w:rsidRPr="00A77BFD" w:rsidRDefault="009F11D0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14,247</w:t>
            </w:r>
          </w:p>
        </w:tc>
        <w:tc>
          <w:tcPr>
            <w:tcW w:w="270" w:type="dxa"/>
          </w:tcPr>
          <w:p w14:paraId="7135F2C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</w:tcPr>
          <w:p w14:paraId="3DAF93E2" w14:textId="323E462F" w:rsidR="009F11D0" w:rsidRPr="00A77BFD" w:rsidRDefault="00E73E49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3,970,457</w:t>
            </w:r>
          </w:p>
        </w:tc>
        <w:tc>
          <w:tcPr>
            <w:tcW w:w="272" w:type="dxa"/>
          </w:tcPr>
          <w:p w14:paraId="13C92BFB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</w:tcPr>
          <w:p w14:paraId="27A8FEB9" w14:textId="22016D53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3,879,811</w:t>
            </w:r>
          </w:p>
        </w:tc>
      </w:tr>
      <w:tr w:rsidR="00DE0C3F" w:rsidRPr="00A77BFD" w14:paraId="5C72DE42" w14:textId="77777777" w:rsidTr="00DE0C3F">
        <w:trPr>
          <w:gridAfter w:val="1"/>
          <w:wAfter w:w="14" w:type="dxa"/>
          <w:cantSplit/>
          <w:trHeight w:val="271"/>
        </w:trPr>
        <w:tc>
          <w:tcPr>
            <w:tcW w:w="1800" w:type="dxa"/>
          </w:tcPr>
          <w:p w14:paraId="63C8A19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2EBEAA9" w14:textId="63A96F44" w:rsidR="009F11D0" w:rsidRPr="00A77BFD" w:rsidRDefault="00701931" w:rsidP="00701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(14,151)</w:t>
            </w:r>
          </w:p>
        </w:tc>
        <w:tc>
          <w:tcPr>
            <w:tcW w:w="270" w:type="dxa"/>
          </w:tcPr>
          <w:p w14:paraId="4F960FD7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AEA78A8" w14:textId="44F5DCCB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0239EC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118FC2D1" w14:textId="0EFCF8A7" w:rsidR="009F11D0" w:rsidRPr="00A77BFD" w:rsidRDefault="005C11D7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(693)</w:t>
            </w:r>
          </w:p>
        </w:tc>
        <w:tc>
          <w:tcPr>
            <w:tcW w:w="236" w:type="dxa"/>
          </w:tcPr>
          <w:p w14:paraId="53318312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D7E3DC1" w14:textId="3421870F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(468)</w:t>
            </w:r>
          </w:p>
        </w:tc>
        <w:tc>
          <w:tcPr>
            <w:tcW w:w="270" w:type="dxa"/>
          </w:tcPr>
          <w:p w14:paraId="5F13E46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92D8A8D" w14:textId="58B0C0F0" w:rsidR="009F11D0" w:rsidRPr="00A77BFD" w:rsidRDefault="00245906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(16,1</w:t>
            </w:r>
            <w:r w:rsidR="00A93F58" w:rsidRPr="00A77BFD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Pr="00A77BF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0328FBD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65359C6" w14:textId="14FD3FEC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(28,227)</w:t>
            </w:r>
          </w:p>
        </w:tc>
        <w:tc>
          <w:tcPr>
            <w:tcW w:w="270" w:type="dxa"/>
          </w:tcPr>
          <w:p w14:paraId="56A7F0E0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3D09A18" w14:textId="543F19C7" w:rsidR="009F11D0" w:rsidRPr="00A77BFD" w:rsidRDefault="00CC3EC3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4B44097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21ED1B3" w14:textId="10289BC7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35F88C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30F48CE" w14:textId="45244F89" w:rsidR="009F11D0" w:rsidRPr="00A77BFD" w:rsidRDefault="00A651BC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(18,378)</w:t>
            </w:r>
          </w:p>
        </w:tc>
        <w:tc>
          <w:tcPr>
            <w:tcW w:w="270" w:type="dxa"/>
          </w:tcPr>
          <w:p w14:paraId="2C68F31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1433EC8" w14:textId="18C819F3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(26,842)</w:t>
            </w:r>
          </w:p>
        </w:tc>
        <w:tc>
          <w:tcPr>
            <w:tcW w:w="270" w:type="dxa"/>
          </w:tcPr>
          <w:p w14:paraId="1BCC4EA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7F342C1" w14:textId="12678E00" w:rsidR="009F11D0" w:rsidRPr="00A77BFD" w:rsidRDefault="00D97061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A549BE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EE2385" w14:textId="1C6178FB" w:rsidR="009F11D0" w:rsidRPr="00A77BFD" w:rsidRDefault="009F11D0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1D6FCC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2FAC5069" w14:textId="560F389D" w:rsidR="009F11D0" w:rsidRPr="00A77BFD" w:rsidRDefault="00E73E49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(49,411)</w:t>
            </w:r>
          </w:p>
        </w:tc>
        <w:tc>
          <w:tcPr>
            <w:tcW w:w="272" w:type="dxa"/>
          </w:tcPr>
          <w:p w14:paraId="00959821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05F9D527" w14:textId="3AF946BB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(55,537)</w:t>
            </w:r>
          </w:p>
        </w:tc>
      </w:tr>
      <w:tr w:rsidR="00DE0C3F" w:rsidRPr="00A77BFD" w14:paraId="05F10971" w14:textId="77777777" w:rsidTr="00DE0C3F">
        <w:trPr>
          <w:gridAfter w:val="1"/>
          <w:wAfter w:w="14" w:type="dxa"/>
          <w:cantSplit/>
          <w:trHeight w:val="60"/>
        </w:trPr>
        <w:tc>
          <w:tcPr>
            <w:tcW w:w="1800" w:type="dxa"/>
          </w:tcPr>
          <w:p w14:paraId="3DC56BF1" w14:textId="60291AE6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7BF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9CACE99" w14:textId="595D38C1" w:rsidR="009F11D0" w:rsidRPr="00A77BFD" w:rsidRDefault="00701931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381,764</w:t>
            </w:r>
          </w:p>
        </w:tc>
        <w:tc>
          <w:tcPr>
            <w:tcW w:w="270" w:type="dxa"/>
          </w:tcPr>
          <w:p w14:paraId="5464997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25FB0C3" w14:textId="18EE28D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541,344</w:t>
            </w:r>
          </w:p>
        </w:tc>
        <w:tc>
          <w:tcPr>
            <w:tcW w:w="236" w:type="dxa"/>
          </w:tcPr>
          <w:p w14:paraId="1C0CF67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385813F7" w14:textId="40A1C266" w:rsidR="009F11D0" w:rsidRPr="00A77BFD" w:rsidRDefault="005C11D7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2,323</w:t>
            </w:r>
          </w:p>
        </w:tc>
        <w:tc>
          <w:tcPr>
            <w:tcW w:w="236" w:type="dxa"/>
          </w:tcPr>
          <w:p w14:paraId="2602B151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05927F2" w14:textId="64A243E0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2,533</w:t>
            </w:r>
          </w:p>
        </w:tc>
        <w:tc>
          <w:tcPr>
            <w:tcW w:w="270" w:type="dxa"/>
          </w:tcPr>
          <w:p w14:paraId="075E5F9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A869E57" w14:textId="2786F650" w:rsidR="009F11D0" w:rsidRPr="00A77BFD" w:rsidRDefault="003A3815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28,76</w:t>
            </w:r>
            <w:r w:rsidR="00070A04"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36" w:type="dxa"/>
          </w:tcPr>
          <w:p w14:paraId="29755210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4D9FD37" w14:textId="2E018381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18,385</w:t>
            </w:r>
          </w:p>
        </w:tc>
        <w:tc>
          <w:tcPr>
            <w:tcW w:w="270" w:type="dxa"/>
          </w:tcPr>
          <w:p w14:paraId="09D3F2D0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316C226" w14:textId="0F18016E" w:rsidR="009F11D0" w:rsidRPr="00A77BFD" w:rsidRDefault="00CC3EC3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3,168,017</w:t>
            </w:r>
          </w:p>
        </w:tc>
        <w:tc>
          <w:tcPr>
            <w:tcW w:w="236" w:type="dxa"/>
          </w:tcPr>
          <w:p w14:paraId="3B22E234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44CB9C9" w14:textId="328B6A7E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3,139,509</w:t>
            </w:r>
          </w:p>
        </w:tc>
        <w:tc>
          <w:tcPr>
            <w:tcW w:w="236" w:type="dxa"/>
          </w:tcPr>
          <w:p w14:paraId="4E802624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5440FEB" w14:textId="0A5C275B" w:rsidR="009F11D0" w:rsidRPr="00A77BFD" w:rsidRDefault="008B6D8A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121,094</w:t>
            </w:r>
          </w:p>
        </w:tc>
        <w:tc>
          <w:tcPr>
            <w:tcW w:w="270" w:type="dxa"/>
          </w:tcPr>
          <w:p w14:paraId="3F235FD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B21BC03" w14:textId="5B933F52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108,256</w:t>
            </w:r>
          </w:p>
        </w:tc>
        <w:tc>
          <w:tcPr>
            <w:tcW w:w="270" w:type="dxa"/>
          </w:tcPr>
          <w:p w14:paraId="68369C4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2170E51" w14:textId="6A44B9C4" w:rsidR="009F11D0" w:rsidRPr="00A77BFD" w:rsidRDefault="00D97061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21</w:t>
            </w:r>
            <w:r w:rsidR="00E106E2"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,081</w:t>
            </w:r>
          </w:p>
        </w:tc>
        <w:tc>
          <w:tcPr>
            <w:tcW w:w="270" w:type="dxa"/>
          </w:tcPr>
          <w:p w14:paraId="198CF2D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F4C415F" w14:textId="2D7D71C7" w:rsidR="009F11D0" w:rsidRPr="00A77BFD" w:rsidRDefault="009F11D0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14,247</w:t>
            </w:r>
          </w:p>
        </w:tc>
        <w:tc>
          <w:tcPr>
            <w:tcW w:w="270" w:type="dxa"/>
          </w:tcPr>
          <w:p w14:paraId="4E7C271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0BF42228" w14:textId="5A0E74B0" w:rsidR="009F11D0" w:rsidRPr="00A77BFD" w:rsidRDefault="00DF5A0C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3,921,046</w:t>
            </w:r>
          </w:p>
        </w:tc>
        <w:tc>
          <w:tcPr>
            <w:tcW w:w="272" w:type="dxa"/>
          </w:tcPr>
          <w:p w14:paraId="2FCEFD9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14:paraId="32E4933B" w14:textId="7207FEE4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3,824,274</w:t>
            </w:r>
          </w:p>
        </w:tc>
      </w:tr>
      <w:tr w:rsidR="00DE0C3F" w:rsidRPr="00A77BFD" w14:paraId="2D0FE9E6" w14:textId="77777777" w:rsidTr="00DE0C3F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0B03E0B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ED0637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B855CD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46B6C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1DF165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5668A87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8150661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29A25C7B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C298B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869DA5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E9C2A7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5DD36FD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937C32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F1086C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80F101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4E99BC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10ABF9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46505E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47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2A161E4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43526EB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  <w:tab w:val="decimal" w:pos="574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622DCF7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283B02C" w14:textId="77777777" w:rsidR="009F11D0" w:rsidRPr="00A77BFD" w:rsidRDefault="009F11D0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10A438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1CE6192" w14:textId="77777777" w:rsidR="009F11D0" w:rsidRPr="00A77BFD" w:rsidRDefault="009F11D0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27E17A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5A5E432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6D42EEB4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</w:tcPr>
          <w:p w14:paraId="3BCC70CB" w14:textId="77777777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0C3F" w:rsidRPr="00A77BFD" w14:paraId="4A1FADD4" w14:textId="77777777" w:rsidTr="00DE0C3F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568CE15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จังหวะเวลาในการ</w:t>
            </w: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  <w:t xml:space="preserve">   </w:t>
            </w: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รับรู้รายได้</w:t>
            </w:r>
          </w:p>
        </w:tc>
        <w:tc>
          <w:tcPr>
            <w:tcW w:w="630" w:type="dxa"/>
          </w:tcPr>
          <w:p w14:paraId="75AD96B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F7B57E7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9E7EA9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11FB37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2834CBCD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C7B3CB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6ED4BF4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BBB4C0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6122A8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1F7465B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2652D07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21398E1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54DCC60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A6EA84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027FA53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5F211F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62A7E22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47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D9D117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6DB5089B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  <w:tab w:val="decimal" w:pos="574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518097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630B889" w14:textId="77777777" w:rsidR="009F11D0" w:rsidRPr="00A77BFD" w:rsidRDefault="009F11D0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24151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14B0654" w14:textId="77777777" w:rsidR="009F11D0" w:rsidRPr="00A77BFD" w:rsidRDefault="009F11D0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DBDDD4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</w:tcPr>
          <w:p w14:paraId="67DE15A6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4DF177F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</w:tcPr>
          <w:p w14:paraId="43951A53" w14:textId="77777777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0C3F" w:rsidRPr="00A77BFD" w14:paraId="125247E7" w14:textId="77777777" w:rsidTr="00DE0C3F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3C5C896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630" w:type="dxa"/>
          </w:tcPr>
          <w:p w14:paraId="450F7FF8" w14:textId="2FA9309E" w:rsidR="009F11D0" w:rsidRPr="00A77BFD" w:rsidRDefault="00C9471D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381,764</w:t>
            </w:r>
          </w:p>
        </w:tc>
        <w:tc>
          <w:tcPr>
            <w:tcW w:w="270" w:type="dxa"/>
          </w:tcPr>
          <w:p w14:paraId="7EAD213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2E0FA53" w14:textId="6BAFB99D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541,344</w:t>
            </w:r>
          </w:p>
        </w:tc>
        <w:tc>
          <w:tcPr>
            <w:tcW w:w="236" w:type="dxa"/>
          </w:tcPr>
          <w:p w14:paraId="1BF021FD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6654A699" w14:textId="59BF8CA5" w:rsidR="009F11D0" w:rsidRPr="00A77BFD" w:rsidRDefault="005C11D7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2,323</w:t>
            </w:r>
          </w:p>
        </w:tc>
        <w:tc>
          <w:tcPr>
            <w:tcW w:w="236" w:type="dxa"/>
          </w:tcPr>
          <w:p w14:paraId="5888248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79EF47C7" w14:textId="32656852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2,533</w:t>
            </w:r>
          </w:p>
        </w:tc>
        <w:tc>
          <w:tcPr>
            <w:tcW w:w="270" w:type="dxa"/>
          </w:tcPr>
          <w:p w14:paraId="6BA1A89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3CD4FBF" w14:textId="1A0CA950" w:rsidR="009F11D0" w:rsidRPr="00A77BFD" w:rsidRDefault="003A3815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679105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4D752EDA" w14:textId="33A90AA3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3933917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01DD4D" w14:textId="35E9C80B" w:rsidR="009F11D0" w:rsidRPr="00A77BFD" w:rsidRDefault="00CC3EC3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C93CAC8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4CD74581" w14:textId="531EC5AB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992409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7AC52C82" w14:textId="0C5E7972" w:rsidR="009F11D0" w:rsidRPr="00A77BFD" w:rsidRDefault="008B6D8A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79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79496C09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0C29C5E" w14:textId="273C28B1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4F588C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2A8E2BB1" w14:textId="726C02E1" w:rsidR="009F11D0" w:rsidRPr="00A77BFD" w:rsidRDefault="00AA5695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B2EEB83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20DBBA2" w14:textId="5D5B61AB" w:rsidR="009F11D0" w:rsidRPr="00A77BFD" w:rsidRDefault="009F11D0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9316A2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</w:tcPr>
          <w:p w14:paraId="57C2A765" w14:textId="716A2D29" w:rsidR="009F11D0" w:rsidRPr="00A77BFD" w:rsidRDefault="001B09F1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384,087</w:t>
            </w:r>
          </w:p>
        </w:tc>
        <w:tc>
          <w:tcPr>
            <w:tcW w:w="272" w:type="dxa"/>
          </w:tcPr>
          <w:p w14:paraId="619CBB3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</w:tcPr>
          <w:p w14:paraId="54C7DC10" w14:textId="50724D8E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543,877</w:t>
            </w:r>
          </w:p>
        </w:tc>
      </w:tr>
      <w:tr w:rsidR="00DE0C3F" w:rsidRPr="00A77BFD" w14:paraId="2A55E507" w14:textId="77777777" w:rsidTr="00DE0C3F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799D269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CDE0EC7" w14:textId="08BAF79E" w:rsidR="009F11D0" w:rsidRPr="00A77BFD" w:rsidRDefault="00C9471D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DE9AA75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83D0CE4" w14:textId="0967BD99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9245E1F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433B9631" w14:textId="248369CA" w:rsidR="009F11D0" w:rsidRPr="00A77BFD" w:rsidRDefault="005C11D7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FFDA1D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037100C" w14:textId="62C4E1A6" w:rsidR="009F11D0" w:rsidRPr="00A77BFD" w:rsidRDefault="005C11D7" w:rsidP="005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7B6F6CC1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CAC247E" w14:textId="27A92CED" w:rsidR="009F11D0" w:rsidRPr="00A77BFD" w:rsidRDefault="003A3815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28,76</w:t>
            </w:r>
            <w:r w:rsidR="00594EA4" w:rsidRPr="00A77BF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36" w:type="dxa"/>
          </w:tcPr>
          <w:p w14:paraId="7300E3B1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42BE920" w14:textId="31D225A3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18,385</w:t>
            </w:r>
          </w:p>
        </w:tc>
        <w:tc>
          <w:tcPr>
            <w:tcW w:w="270" w:type="dxa"/>
          </w:tcPr>
          <w:p w14:paraId="239B32CA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3F831C6" w14:textId="6002CA82" w:rsidR="009F11D0" w:rsidRPr="00A77BFD" w:rsidRDefault="00CC3EC3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3,168,017</w:t>
            </w:r>
          </w:p>
        </w:tc>
        <w:tc>
          <w:tcPr>
            <w:tcW w:w="236" w:type="dxa"/>
          </w:tcPr>
          <w:p w14:paraId="339A29DC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C44A7DA" w14:textId="5B1B294C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3,139,509</w:t>
            </w:r>
          </w:p>
        </w:tc>
        <w:tc>
          <w:tcPr>
            <w:tcW w:w="236" w:type="dxa"/>
          </w:tcPr>
          <w:p w14:paraId="30E82240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476B2BD" w14:textId="128D20F4" w:rsidR="009F11D0" w:rsidRPr="00A77BFD" w:rsidRDefault="008B6D8A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121,094</w:t>
            </w:r>
          </w:p>
        </w:tc>
        <w:tc>
          <w:tcPr>
            <w:tcW w:w="270" w:type="dxa"/>
          </w:tcPr>
          <w:p w14:paraId="68B3CD0E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4CE8E77" w14:textId="38926773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108,256</w:t>
            </w:r>
          </w:p>
        </w:tc>
        <w:tc>
          <w:tcPr>
            <w:tcW w:w="270" w:type="dxa"/>
          </w:tcPr>
          <w:p w14:paraId="133C5927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34F28E" w14:textId="7664941D" w:rsidR="009F11D0" w:rsidRPr="00A77BFD" w:rsidRDefault="000B6CC4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E106E2" w:rsidRPr="00A77BF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A77BFD">
              <w:rPr>
                <w:rFonts w:asciiTheme="majorBidi" w:hAnsiTheme="majorBidi" w:cstheme="majorBidi"/>
                <w:sz w:val="20"/>
                <w:szCs w:val="20"/>
              </w:rPr>
              <w:t>,081</w:t>
            </w:r>
          </w:p>
        </w:tc>
        <w:tc>
          <w:tcPr>
            <w:tcW w:w="270" w:type="dxa"/>
          </w:tcPr>
          <w:p w14:paraId="4349ECB4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60A9B4C" w14:textId="461CBFD9" w:rsidR="009F11D0" w:rsidRPr="00A77BFD" w:rsidRDefault="009F11D0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14,247</w:t>
            </w:r>
          </w:p>
        </w:tc>
        <w:tc>
          <w:tcPr>
            <w:tcW w:w="270" w:type="dxa"/>
          </w:tcPr>
          <w:p w14:paraId="13BBF691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  <w:tab w:val="decimal" w:pos="43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2CEECDE0" w14:textId="677510A4" w:rsidR="009F11D0" w:rsidRPr="00A77BFD" w:rsidRDefault="00C308FC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3,</w:t>
            </w:r>
            <w:r w:rsidR="00C538A6" w:rsidRPr="00A77BFD">
              <w:rPr>
                <w:rFonts w:asciiTheme="majorBidi" w:hAnsiTheme="majorBidi" w:cstheme="majorBidi"/>
                <w:sz w:val="20"/>
                <w:szCs w:val="20"/>
              </w:rPr>
              <w:t>536</w:t>
            </w:r>
            <w:r w:rsidRPr="00A77BFD">
              <w:rPr>
                <w:rFonts w:asciiTheme="majorBidi" w:hAnsiTheme="majorBidi" w:cstheme="majorBidi"/>
                <w:sz w:val="20"/>
                <w:szCs w:val="20"/>
              </w:rPr>
              <w:t>,95</w:t>
            </w:r>
            <w:r w:rsidR="00594EA4" w:rsidRPr="00A77BFD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72" w:type="dxa"/>
          </w:tcPr>
          <w:p w14:paraId="605CE2DD" w14:textId="77777777" w:rsidR="009F11D0" w:rsidRPr="00A77BFD" w:rsidRDefault="009F11D0" w:rsidP="009F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667825FA" w14:textId="7B0E4D77" w:rsidR="009F11D0" w:rsidRPr="00A77BFD" w:rsidRDefault="009F11D0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3,280,397</w:t>
            </w:r>
          </w:p>
        </w:tc>
      </w:tr>
      <w:tr w:rsidR="00DE0C3F" w:rsidRPr="00A77BFD" w14:paraId="68064B45" w14:textId="77777777" w:rsidTr="00DE0C3F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3C400506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F0D9BF4" w14:textId="1E60A90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381,764</w:t>
            </w:r>
          </w:p>
        </w:tc>
        <w:tc>
          <w:tcPr>
            <w:tcW w:w="270" w:type="dxa"/>
          </w:tcPr>
          <w:p w14:paraId="4824EB9B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B6F7ED6" w14:textId="2A107DEB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541,344</w:t>
            </w:r>
          </w:p>
        </w:tc>
        <w:tc>
          <w:tcPr>
            <w:tcW w:w="236" w:type="dxa"/>
          </w:tcPr>
          <w:p w14:paraId="0F61B64E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329B8AA8" w14:textId="21EB9288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2,323</w:t>
            </w:r>
          </w:p>
        </w:tc>
        <w:tc>
          <w:tcPr>
            <w:tcW w:w="236" w:type="dxa"/>
          </w:tcPr>
          <w:p w14:paraId="14230AFA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F68D849" w14:textId="0EF9B898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2,533</w:t>
            </w:r>
          </w:p>
        </w:tc>
        <w:tc>
          <w:tcPr>
            <w:tcW w:w="270" w:type="dxa"/>
          </w:tcPr>
          <w:p w14:paraId="143E3C98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2A73F0E" w14:textId="02A18EC0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28,76</w:t>
            </w:r>
            <w:r w:rsidR="00594EA4"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36" w:type="dxa"/>
          </w:tcPr>
          <w:p w14:paraId="552AB987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31C47C8" w14:textId="21864E8C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18,385</w:t>
            </w:r>
          </w:p>
        </w:tc>
        <w:tc>
          <w:tcPr>
            <w:tcW w:w="270" w:type="dxa"/>
          </w:tcPr>
          <w:p w14:paraId="4EFAB86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80D462" w14:textId="08E68F3D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3,168,017</w:t>
            </w:r>
          </w:p>
        </w:tc>
        <w:tc>
          <w:tcPr>
            <w:tcW w:w="236" w:type="dxa"/>
          </w:tcPr>
          <w:p w14:paraId="00607757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FCEFFE1" w14:textId="2307DF59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3,139,509</w:t>
            </w:r>
          </w:p>
        </w:tc>
        <w:tc>
          <w:tcPr>
            <w:tcW w:w="236" w:type="dxa"/>
          </w:tcPr>
          <w:p w14:paraId="133B01DB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9C2E95B" w14:textId="001921A8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121,094</w:t>
            </w:r>
          </w:p>
        </w:tc>
        <w:tc>
          <w:tcPr>
            <w:tcW w:w="270" w:type="dxa"/>
          </w:tcPr>
          <w:p w14:paraId="257F404D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DD299C6" w14:textId="0301B04A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108,256</w:t>
            </w:r>
          </w:p>
        </w:tc>
        <w:tc>
          <w:tcPr>
            <w:tcW w:w="270" w:type="dxa"/>
          </w:tcPr>
          <w:p w14:paraId="33620591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27C4DD6" w14:textId="26D36433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21</w:t>
            </w:r>
            <w:r w:rsidR="00E106E2"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,081</w:t>
            </w:r>
          </w:p>
        </w:tc>
        <w:tc>
          <w:tcPr>
            <w:tcW w:w="270" w:type="dxa"/>
          </w:tcPr>
          <w:p w14:paraId="05C2F37F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3040011" w14:textId="6512855A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14,247</w:t>
            </w:r>
          </w:p>
        </w:tc>
        <w:tc>
          <w:tcPr>
            <w:tcW w:w="270" w:type="dxa"/>
          </w:tcPr>
          <w:p w14:paraId="2E65336D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7B72A487" w14:textId="3E67558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3,921,046</w:t>
            </w:r>
          </w:p>
        </w:tc>
        <w:tc>
          <w:tcPr>
            <w:tcW w:w="272" w:type="dxa"/>
          </w:tcPr>
          <w:p w14:paraId="781EB744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14:paraId="4D699F04" w14:textId="15692D01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3,824,274</w:t>
            </w:r>
          </w:p>
        </w:tc>
      </w:tr>
      <w:tr w:rsidR="00DE0C3F" w:rsidRPr="00A77BFD" w14:paraId="12784B8F" w14:textId="77777777" w:rsidTr="00DE0C3F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548288B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EC35E26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FF9BD8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40A5E3F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CCE7A3D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783470D1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D8E908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327088FC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244046A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66A1A52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807E06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F6F9BE7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7BC99BA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623FE0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9393CE8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3E26386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110450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ADF5BD6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5D2F46F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8F84268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1861D4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D6DD7E2" w14:textId="77777777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9FFD916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5737EEB1" w14:textId="77777777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54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734159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</w:tcPr>
          <w:p w14:paraId="559EFE06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4F840E69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</w:tcPr>
          <w:p w14:paraId="1829B102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0C3F" w:rsidRPr="00A77BFD" w14:paraId="322FE8B5" w14:textId="77777777" w:rsidTr="000D5487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2BF75869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ตามส่วน</w:t>
            </w:r>
            <w:r w:rsidRPr="00A77BF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</w:tcPr>
          <w:p w14:paraId="223927BD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07751B" w14:textId="4D19A279" w:rsidR="00C308FC" w:rsidRPr="00A77BFD" w:rsidRDefault="00043646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(24,573)</w:t>
            </w:r>
          </w:p>
        </w:tc>
        <w:tc>
          <w:tcPr>
            <w:tcW w:w="270" w:type="dxa"/>
          </w:tcPr>
          <w:p w14:paraId="78247927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63E52D3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A48C009" w14:textId="6F846836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(160)</w:t>
            </w:r>
          </w:p>
        </w:tc>
        <w:tc>
          <w:tcPr>
            <w:tcW w:w="236" w:type="dxa"/>
          </w:tcPr>
          <w:p w14:paraId="43FBDE47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2BEA56B8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8B2ECC" w14:textId="383D532B" w:rsidR="00C308FC" w:rsidRPr="00A77BFD" w:rsidRDefault="007A771D" w:rsidP="007A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(199)</w:t>
            </w:r>
          </w:p>
        </w:tc>
        <w:tc>
          <w:tcPr>
            <w:tcW w:w="236" w:type="dxa"/>
          </w:tcPr>
          <w:p w14:paraId="668F1C40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17637EC3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B3BC2C8" w14:textId="76A10119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"/>
              </w:tabs>
              <w:spacing w:line="240" w:lineRule="auto"/>
              <w:ind w:left="-129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209</w:t>
            </w:r>
          </w:p>
        </w:tc>
        <w:tc>
          <w:tcPr>
            <w:tcW w:w="270" w:type="dxa"/>
          </w:tcPr>
          <w:p w14:paraId="5EAC2BFA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5071EBC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1FEDF0" w14:textId="487E720A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(701)</w:t>
            </w:r>
          </w:p>
        </w:tc>
        <w:tc>
          <w:tcPr>
            <w:tcW w:w="236" w:type="dxa"/>
          </w:tcPr>
          <w:p w14:paraId="79F7DB0A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2BDD5AB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78BD63" w14:textId="387BF6DC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(45)</w:t>
            </w:r>
          </w:p>
        </w:tc>
        <w:tc>
          <w:tcPr>
            <w:tcW w:w="270" w:type="dxa"/>
          </w:tcPr>
          <w:p w14:paraId="0B065CEE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68BF5E6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27C166" w14:textId="530D0058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275,092</w:t>
            </w:r>
          </w:p>
        </w:tc>
        <w:tc>
          <w:tcPr>
            <w:tcW w:w="236" w:type="dxa"/>
          </w:tcPr>
          <w:p w14:paraId="26331C9B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44993C6E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B8BF62C" w14:textId="45B77603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254,271</w:t>
            </w:r>
          </w:p>
        </w:tc>
        <w:tc>
          <w:tcPr>
            <w:tcW w:w="236" w:type="dxa"/>
          </w:tcPr>
          <w:p w14:paraId="736FD391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57181773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145CEF" w14:textId="439443C5" w:rsidR="00C308FC" w:rsidRPr="00A77BFD" w:rsidRDefault="00D6605B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9,568</w:t>
            </w:r>
          </w:p>
        </w:tc>
        <w:tc>
          <w:tcPr>
            <w:tcW w:w="270" w:type="dxa"/>
          </w:tcPr>
          <w:p w14:paraId="3C3E0F0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76C371E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17A981" w14:textId="29F8A8D8" w:rsidR="00C308FC" w:rsidRPr="00A77BFD" w:rsidRDefault="00D6605B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7,628</w:t>
            </w:r>
          </w:p>
        </w:tc>
        <w:tc>
          <w:tcPr>
            <w:tcW w:w="270" w:type="dxa"/>
          </w:tcPr>
          <w:p w14:paraId="5ACE883D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3B93CF72" w14:textId="77777777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4D65DA" w14:textId="7A78DCA4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A670E" w:rsidRPr="00A77BFD">
              <w:rPr>
                <w:rFonts w:asciiTheme="majorBidi" w:hAnsiTheme="majorBidi" w:cstheme="majorBidi"/>
                <w:sz w:val="20"/>
                <w:szCs w:val="20"/>
              </w:rPr>
              <w:t>33,037</w:t>
            </w:r>
            <w:r w:rsidRPr="00A77BF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0" w:type="dxa"/>
          </w:tcPr>
          <w:p w14:paraId="74491FED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775FCC6" w14:textId="77777777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AC79946" w14:textId="4EFA4AA6" w:rsidR="00C308FC" w:rsidRPr="00A77BFD" w:rsidRDefault="00E65CC9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633</w:t>
            </w:r>
          </w:p>
        </w:tc>
        <w:tc>
          <w:tcPr>
            <w:tcW w:w="270" w:type="dxa"/>
          </w:tcPr>
          <w:p w14:paraId="28BDAB80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</w:tcPr>
          <w:p w14:paraId="7BE7F1EF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CA4352" w14:textId="43723CDC" w:rsidR="00C308FC" w:rsidRPr="00A77BFD" w:rsidRDefault="00D6605B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226,150</w:t>
            </w:r>
          </w:p>
        </w:tc>
        <w:tc>
          <w:tcPr>
            <w:tcW w:w="272" w:type="dxa"/>
          </w:tcPr>
          <w:p w14:paraId="4C856ECA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</w:tcPr>
          <w:p w14:paraId="042D2300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9D45790" w14:textId="594D56EE" w:rsidR="00C308FC" w:rsidRPr="00A77BFD" w:rsidRDefault="00D6605B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262,536</w:t>
            </w:r>
          </w:p>
        </w:tc>
      </w:tr>
      <w:tr w:rsidR="00DE0C3F" w:rsidRPr="00A77BFD" w14:paraId="782F7592" w14:textId="77777777" w:rsidTr="00DE0C3F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353B46D2" w14:textId="13EC96B0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630" w:type="dxa"/>
            <w:vAlign w:val="bottom"/>
          </w:tcPr>
          <w:p w14:paraId="3E18C6DF" w14:textId="35B2DF16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792380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F7BFDF2" w14:textId="2E3B582F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2C9F67E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490227D9" w14:textId="0684C30C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2BF953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3ACC093E" w14:textId="7F6CA862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08B541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C258B30" w14:textId="457A49C3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75976F3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vAlign w:val="bottom"/>
          </w:tcPr>
          <w:p w14:paraId="0E34F8D6" w14:textId="112B4ECA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3AD1D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89092AC" w14:textId="36846BE0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57B677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78FFAEDF" w14:textId="21438650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E4915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vAlign w:val="bottom"/>
          </w:tcPr>
          <w:p w14:paraId="72A82824" w14:textId="6B89D1D3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79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818EB1C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F0058BB" w14:textId="34C7AECE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3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58C351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49DBE8" w14:textId="428649BD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786392F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4C9B1E" w14:textId="6BC36854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CE7759D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4697C5DA" w14:textId="6306DDAB" w:rsidR="00C308FC" w:rsidRPr="00A77BFD" w:rsidRDefault="00D95C44" w:rsidP="005E5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(15,611)</w:t>
            </w:r>
          </w:p>
        </w:tc>
        <w:tc>
          <w:tcPr>
            <w:tcW w:w="272" w:type="dxa"/>
            <w:vAlign w:val="bottom"/>
          </w:tcPr>
          <w:p w14:paraId="478E276B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338B0AF0" w14:textId="6BC42185" w:rsidR="00C308FC" w:rsidRPr="00A77BFD" w:rsidRDefault="00E65CC9" w:rsidP="0086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69,82</w:t>
            </w:r>
            <w:r w:rsidR="00A738A2" w:rsidRPr="00A77BF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DE0C3F" w:rsidRPr="00A77BFD" w14:paraId="2E4E8E7B" w14:textId="77777777" w:rsidTr="000D5487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178E31C4" w14:textId="2D2815D2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ส่วนแบ่งกำไร </w:t>
            </w:r>
            <w:r w:rsidRPr="00A77BF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>ขาดทุน</w:t>
            </w:r>
            <w:r w:rsidRPr="00A77BFD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จากเงินลงทุนในบริษัทร่วมที่ใช้วิธีส่วนได้เสีย</w:t>
            </w:r>
          </w:p>
        </w:tc>
        <w:tc>
          <w:tcPr>
            <w:tcW w:w="630" w:type="dxa"/>
            <w:vAlign w:val="bottom"/>
          </w:tcPr>
          <w:p w14:paraId="4517E79F" w14:textId="090703D2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11D9A2D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7B07AE7" w14:textId="01C8A24D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867BF7E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7F2A1ADD" w14:textId="0787DA26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D55852D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24E2D09D" w14:textId="39798FA1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C69D288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2BE676C" w14:textId="0A6E0319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928709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vAlign w:val="bottom"/>
          </w:tcPr>
          <w:p w14:paraId="49530DDB" w14:textId="66DB6992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2475D22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CC9B45" w14:textId="5AFAE9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26D8F92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40297DED" w14:textId="32D2C5CC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2D0B52F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vAlign w:val="bottom"/>
          </w:tcPr>
          <w:p w14:paraId="6BC38C83" w14:textId="30B53584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79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7F25F8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8475ABE" w14:textId="0BC5720E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3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470F44E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C59208A" w14:textId="6EECC16D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2421D8F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74BF1B" w14:textId="2A252AEE" w:rsidR="00C308FC" w:rsidRPr="00A77BFD" w:rsidRDefault="00C308FC" w:rsidP="00B8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0DBEA2B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14:paraId="2FB34764" w14:textId="070CCBD2" w:rsidR="00C308FC" w:rsidRPr="00A77BFD" w:rsidRDefault="006820E4" w:rsidP="005E5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6605B">
              <w:rPr>
                <w:rFonts w:asciiTheme="majorBidi" w:hAnsiTheme="majorBidi" w:cstheme="majorBidi"/>
                <w:sz w:val="20"/>
                <w:szCs w:val="20"/>
              </w:rPr>
              <w:t>4,146</w:t>
            </w:r>
            <w:r w:rsidRPr="00A77BF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2" w:type="dxa"/>
            <w:vAlign w:val="bottom"/>
          </w:tcPr>
          <w:p w14:paraId="0BC6A405" w14:textId="77777777" w:rsidR="00C308FC" w:rsidRPr="00A77BFD" w:rsidRDefault="00C308FC" w:rsidP="00C3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5E8EFB61" w14:textId="10F3E539" w:rsidR="00C308FC" w:rsidRPr="00A77BFD" w:rsidRDefault="0081154E" w:rsidP="0086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6605B">
              <w:rPr>
                <w:rFonts w:asciiTheme="majorBidi" w:hAnsiTheme="majorBidi" w:cstheme="majorBidi"/>
                <w:sz w:val="20"/>
                <w:szCs w:val="20"/>
              </w:rPr>
              <w:t>5,233</w:t>
            </w:r>
            <w:r w:rsidR="00606A7E" w:rsidRPr="00A77BF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348E6" w:rsidRPr="00A77BFD" w14:paraId="6F6BC369" w14:textId="77777777" w:rsidTr="000D5487">
        <w:trPr>
          <w:gridAfter w:val="1"/>
          <w:wAfter w:w="14" w:type="dxa"/>
          <w:cantSplit/>
          <w:trHeight w:val="144"/>
        </w:trPr>
        <w:tc>
          <w:tcPr>
            <w:tcW w:w="1800" w:type="dxa"/>
          </w:tcPr>
          <w:p w14:paraId="726DD30B" w14:textId="068D87C7" w:rsidR="007348E6" w:rsidRPr="00A77BFD" w:rsidRDefault="007348E6" w:rsidP="0073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รวมกำไร </w:t>
            </w:r>
            <w:r w:rsidRPr="00A77BF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>ขาดทุน</w:t>
            </w:r>
            <w:r w:rsidRPr="00A77BFD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A77BF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ก่อนภาษีเงินได้</w:t>
            </w:r>
          </w:p>
        </w:tc>
        <w:tc>
          <w:tcPr>
            <w:tcW w:w="630" w:type="dxa"/>
            <w:vAlign w:val="bottom"/>
          </w:tcPr>
          <w:p w14:paraId="7A464255" w14:textId="350398C2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46BA219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0369696" w14:textId="4BAC88A9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283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93BDBEC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7870C7FE" w14:textId="0CDE6A9C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380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9B5649F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5EE1D94A" w14:textId="5F2AED4C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959C832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461F79D" w14:textId="1C5760D8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650685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57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vAlign w:val="bottom"/>
          </w:tcPr>
          <w:p w14:paraId="07B7F6E9" w14:textId="2E916EE0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87ECE9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57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4987D2F" w14:textId="537E47B3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586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9076C69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57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4CD6C732" w14:textId="4FF3B54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57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6A494D7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57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vAlign w:val="bottom"/>
          </w:tcPr>
          <w:p w14:paraId="52EEE77A" w14:textId="317E28E5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479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2331853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57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D38FC4B" w14:textId="68C3902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479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33C8C6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57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AA33C3" w14:textId="0A7294CF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506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90A5E5" w14:textId="77777777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3904CE" w14:textId="6D2A4A55" w:rsidR="007348E6" w:rsidRPr="00A77BFD" w:rsidRDefault="007348E6" w:rsidP="005A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  <w:tab w:val="decimal" w:pos="506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97A18AB" w14:textId="77777777" w:rsidR="007348E6" w:rsidRPr="00A77BFD" w:rsidRDefault="007348E6" w:rsidP="0073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13D0D" w14:textId="65F69D6E" w:rsidR="007348E6" w:rsidRPr="00A77BFD" w:rsidRDefault="007348E6" w:rsidP="0073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206,393</w:t>
            </w:r>
          </w:p>
        </w:tc>
        <w:tc>
          <w:tcPr>
            <w:tcW w:w="272" w:type="dxa"/>
            <w:vAlign w:val="bottom"/>
          </w:tcPr>
          <w:p w14:paraId="5C5FE8E6" w14:textId="77777777" w:rsidR="007348E6" w:rsidRPr="00A77BFD" w:rsidRDefault="007348E6" w:rsidP="0073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69CD7" w14:textId="7139FD7A" w:rsidR="007348E6" w:rsidRPr="00A77BFD" w:rsidRDefault="007348E6" w:rsidP="0073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7BFD">
              <w:rPr>
                <w:rFonts w:asciiTheme="majorBidi" w:hAnsiTheme="majorBidi" w:cstheme="majorBidi"/>
                <w:sz w:val="20"/>
                <w:szCs w:val="20"/>
              </w:rPr>
              <w:t>327,125</w:t>
            </w:r>
          </w:p>
        </w:tc>
      </w:tr>
    </w:tbl>
    <w:p w14:paraId="044588B9" w14:textId="54B479AA" w:rsidR="00B829E6" w:rsidRPr="00A77BFD" w:rsidRDefault="00B829E6" w:rsidP="007D2605">
      <w:pPr>
        <w:pStyle w:val="BodyText2"/>
        <w:ind w:left="540"/>
        <w:rPr>
          <w:b/>
          <w:bCs/>
          <w:cs/>
        </w:rPr>
        <w:sectPr w:rsidR="00B829E6" w:rsidRPr="00A77BFD" w:rsidSect="00EE6A08">
          <w:headerReference w:type="default" r:id="rId16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p w14:paraId="557AF41A" w14:textId="4F4B0F1D" w:rsidR="008F44A8" w:rsidRPr="00A77BFD" w:rsidRDefault="008F44A8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bookmarkStart w:id="12" w:name="_Hlk92491548"/>
      <w:bookmarkStart w:id="13" w:name="_Hlk39789390"/>
      <w:r w:rsidRPr="00A77BFD">
        <w:rPr>
          <w:rFonts w:asciiTheme="majorHAnsi" w:hAnsiTheme="majorHAnsi"/>
          <w:b/>
          <w:bCs/>
          <w:cs/>
        </w:rPr>
        <w:t>ค่าใช้จ่ายผลประโยชน์ของพนักงาน</w:t>
      </w:r>
      <w:bookmarkEnd w:id="12"/>
      <w:r w:rsidR="007F59B8" w:rsidRPr="00A77BFD">
        <w:rPr>
          <w:rFonts w:asciiTheme="majorHAnsi" w:hAnsiTheme="majorHAnsi" w:hint="cs"/>
          <w:b/>
          <w:bCs/>
          <w:cs/>
        </w:rPr>
        <w:t xml:space="preserve"> </w:t>
      </w:r>
    </w:p>
    <w:p w14:paraId="6DCAE799" w14:textId="77777777" w:rsidR="00DB2DEE" w:rsidRPr="00A77BFD" w:rsidRDefault="00DB2DEE" w:rsidP="007D2605">
      <w:pPr>
        <w:pStyle w:val="BodyText2"/>
        <w:tabs>
          <w:tab w:val="left" w:pos="540"/>
        </w:tabs>
        <w:rPr>
          <w:rFonts w:asciiTheme="minorBidi" w:eastAsia="Calibri" w:hAnsiTheme="minorBidi"/>
          <w:cs/>
          <w:lang w:val="en-US"/>
        </w:rPr>
      </w:pPr>
    </w:p>
    <w:tbl>
      <w:tblPr>
        <w:tblW w:w="924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73"/>
        <w:gridCol w:w="734"/>
        <w:gridCol w:w="1175"/>
        <w:gridCol w:w="360"/>
        <w:gridCol w:w="1096"/>
        <w:gridCol w:w="265"/>
        <w:gridCol w:w="965"/>
        <w:gridCol w:w="236"/>
        <w:gridCol w:w="941"/>
      </w:tblGrid>
      <w:tr w:rsidR="008F44A8" w:rsidRPr="00A77BFD" w14:paraId="1F080974" w14:textId="77777777" w:rsidTr="00E97EFF">
        <w:trPr>
          <w:tblHeader/>
        </w:trPr>
        <w:tc>
          <w:tcPr>
            <w:tcW w:w="3473" w:type="dxa"/>
            <w:shd w:val="clear" w:color="auto" w:fill="auto"/>
          </w:tcPr>
          <w:p w14:paraId="505BF5DC" w14:textId="77777777" w:rsidR="008F44A8" w:rsidRPr="00A77BFD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734" w:type="dxa"/>
          </w:tcPr>
          <w:p w14:paraId="72F3C8F1" w14:textId="77777777" w:rsidR="008F44A8" w:rsidRPr="00A77BFD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3"/>
          </w:tcPr>
          <w:p w14:paraId="0D70C575" w14:textId="5043E396" w:rsidR="008F44A8" w:rsidRPr="00A77BFD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A77BF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3A53CF61" w14:textId="77777777" w:rsidR="008F44A8" w:rsidRPr="00A77BFD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142" w:type="dxa"/>
            <w:gridSpan w:val="3"/>
          </w:tcPr>
          <w:p w14:paraId="3C4786B8" w14:textId="596773ED" w:rsidR="008F44A8" w:rsidRPr="00A77BFD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A77BF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CAC" w:rsidRPr="00A77BFD" w14:paraId="6A1C28CA" w14:textId="77777777" w:rsidTr="00E97EFF">
        <w:trPr>
          <w:tblHeader/>
        </w:trPr>
        <w:tc>
          <w:tcPr>
            <w:tcW w:w="3473" w:type="dxa"/>
          </w:tcPr>
          <w:p w14:paraId="125F5AFE" w14:textId="77777777" w:rsidR="00273C1E" w:rsidRPr="00A77BFD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734" w:type="dxa"/>
          </w:tcPr>
          <w:p w14:paraId="6F32906C" w14:textId="21BE56E5" w:rsidR="00273C1E" w:rsidRPr="00A77BFD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213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1DB6A63" w14:textId="07B85EBA" w:rsidR="00273C1E" w:rsidRPr="00A77BFD" w:rsidRDefault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A77BFD">
              <w:rPr>
                <w:rFonts w:asciiTheme="minorBidi" w:hAnsiTheme="minorBidi" w:cstheme="minorBidi"/>
                <w:sz w:val="30"/>
                <w:szCs w:val="30"/>
                <w:lang w:val="en-GB"/>
              </w:rPr>
              <w:t>256</w:t>
            </w:r>
            <w:r w:rsidR="0095272A" w:rsidRPr="00A77BFD">
              <w:rPr>
                <w:rFonts w:asciiTheme="minorBidi" w:hAnsiTheme="minorBidi" w:cstheme="min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8D01D9" w14:textId="77777777" w:rsidR="00273C1E" w:rsidRPr="00A77BFD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18CD048" w14:textId="4716BCDE" w:rsidR="00273C1E" w:rsidRPr="00A77BFD" w:rsidRDefault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A77BFD">
              <w:rPr>
                <w:rFonts w:asciiTheme="minorBidi" w:hAnsiTheme="minorBidi" w:cstheme="minorBidi"/>
                <w:sz w:val="30"/>
                <w:szCs w:val="30"/>
                <w:lang w:val="en-GB"/>
              </w:rPr>
              <w:t>256</w:t>
            </w:r>
            <w:r w:rsidR="0095272A" w:rsidRPr="00A77BFD">
              <w:rPr>
                <w:rFonts w:asciiTheme="minorBidi" w:hAnsiTheme="minorBidi" w:cstheme="min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65" w:type="dxa"/>
            <w:shd w:val="clear" w:color="auto" w:fill="auto"/>
          </w:tcPr>
          <w:p w14:paraId="621F1A98" w14:textId="77777777" w:rsidR="00273C1E" w:rsidRPr="00A77BFD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E4C1B26" w14:textId="4E586C6F" w:rsidR="00273C1E" w:rsidRPr="00A77BFD" w:rsidRDefault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A77BFD">
              <w:rPr>
                <w:rFonts w:asciiTheme="minorBidi" w:hAnsiTheme="minorBidi" w:cstheme="minorBidi"/>
                <w:sz w:val="30"/>
                <w:szCs w:val="30"/>
                <w:lang w:val="en-GB"/>
              </w:rPr>
              <w:t>256</w:t>
            </w:r>
            <w:r w:rsidR="0095272A" w:rsidRPr="00A77BFD">
              <w:rPr>
                <w:rFonts w:asciiTheme="minorBidi" w:hAnsiTheme="minorBidi" w:cstheme="min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BA6A28" w14:textId="77777777" w:rsidR="00273C1E" w:rsidRPr="00A77BFD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28742D9" w14:textId="3144CBB9" w:rsidR="00273C1E" w:rsidRPr="00A77BFD" w:rsidRDefault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A77BFD">
              <w:rPr>
                <w:rFonts w:asciiTheme="minorBidi" w:hAnsiTheme="minorBidi" w:cstheme="minorBidi"/>
                <w:sz w:val="30"/>
                <w:szCs w:val="30"/>
                <w:lang w:val="en-GB"/>
              </w:rPr>
              <w:t>256</w:t>
            </w:r>
            <w:r w:rsidR="0095272A" w:rsidRPr="00A77BFD">
              <w:rPr>
                <w:rFonts w:asciiTheme="minorBidi" w:hAnsiTheme="minorBidi" w:cstheme="minorBidi"/>
                <w:sz w:val="30"/>
                <w:szCs w:val="30"/>
                <w:lang w:val="en-GB"/>
              </w:rPr>
              <w:t>5</w:t>
            </w:r>
          </w:p>
        </w:tc>
      </w:tr>
      <w:tr w:rsidR="00273C1E" w:rsidRPr="00A77BFD" w14:paraId="292C5255" w14:textId="77777777" w:rsidTr="00E97EFF">
        <w:trPr>
          <w:tblHeader/>
        </w:trPr>
        <w:tc>
          <w:tcPr>
            <w:tcW w:w="3473" w:type="dxa"/>
          </w:tcPr>
          <w:p w14:paraId="5555C2CB" w14:textId="77777777" w:rsidR="00273C1E" w:rsidRPr="00A77BFD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734" w:type="dxa"/>
          </w:tcPr>
          <w:p w14:paraId="561ED7C9" w14:textId="77777777" w:rsidR="00273C1E" w:rsidRPr="00A77BFD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8" w:type="dxa"/>
            <w:gridSpan w:val="7"/>
          </w:tcPr>
          <w:p w14:paraId="78492563" w14:textId="6E685DF2" w:rsidR="00273C1E" w:rsidRPr="00A77BFD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A77BF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272A" w:rsidRPr="00A77BFD" w14:paraId="036C94A4" w14:textId="77777777" w:rsidTr="00E97EFF">
        <w:tc>
          <w:tcPr>
            <w:tcW w:w="3473" w:type="dxa"/>
          </w:tcPr>
          <w:p w14:paraId="245F5B07" w14:textId="43E18EC4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และค่าแรง</w:t>
            </w:r>
          </w:p>
        </w:tc>
        <w:tc>
          <w:tcPr>
            <w:tcW w:w="734" w:type="dxa"/>
          </w:tcPr>
          <w:p w14:paraId="7933CE57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537FE5A7" w14:textId="409E107E" w:rsidR="0095272A" w:rsidRPr="00A77BFD" w:rsidRDefault="0093105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1,592,084</w:t>
            </w:r>
          </w:p>
        </w:tc>
        <w:tc>
          <w:tcPr>
            <w:tcW w:w="360" w:type="dxa"/>
            <w:vAlign w:val="bottom"/>
          </w:tcPr>
          <w:p w14:paraId="6C9A0FDB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6D5F3CBE" w14:textId="67E01D50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1,152,470</w:t>
            </w:r>
          </w:p>
        </w:tc>
        <w:tc>
          <w:tcPr>
            <w:tcW w:w="265" w:type="dxa"/>
            <w:vAlign w:val="bottom"/>
          </w:tcPr>
          <w:p w14:paraId="79AA2C59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10743EC2" w14:textId="2FBC3F95" w:rsidR="0095272A" w:rsidRPr="00A77BFD" w:rsidRDefault="0093105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19,799</w:t>
            </w:r>
          </w:p>
        </w:tc>
        <w:tc>
          <w:tcPr>
            <w:tcW w:w="236" w:type="dxa"/>
            <w:vAlign w:val="bottom"/>
          </w:tcPr>
          <w:p w14:paraId="569845A8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2AB52C2D" w14:textId="4BC3224B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22,985</w:t>
            </w:r>
          </w:p>
        </w:tc>
      </w:tr>
      <w:tr w:rsidR="0095272A" w:rsidRPr="00A77BFD" w14:paraId="5799657C" w14:textId="77777777" w:rsidTr="00E97EFF">
        <w:tc>
          <w:tcPr>
            <w:tcW w:w="3473" w:type="dxa"/>
          </w:tcPr>
          <w:p w14:paraId="778F0655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34" w:type="dxa"/>
            <w:vAlign w:val="bottom"/>
          </w:tcPr>
          <w:p w14:paraId="44F2D1E8" w14:textId="1E184A63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326B81D5" w14:textId="02569606" w:rsidR="0095272A" w:rsidRPr="00A77BFD" w:rsidRDefault="0093105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  <w:tc>
          <w:tcPr>
            <w:tcW w:w="360" w:type="dxa"/>
            <w:vAlign w:val="bottom"/>
          </w:tcPr>
          <w:p w14:paraId="616085F8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F0060C5" w14:textId="73250CA8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2,421</w:t>
            </w:r>
          </w:p>
        </w:tc>
        <w:tc>
          <w:tcPr>
            <w:tcW w:w="265" w:type="dxa"/>
            <w:vAlign w:val="bottom"/>
          </w:tcPr>
          <w:p w14:paraId="5C8D521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34920A41" w14:textId="2190FE77" w:rsidR="0095272A" w:rsidRPr="00A77BFD" w:rsidRDefault="0093105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  <w:vAlign w:val="bottom"/>
          </w:tcPr>
          <w:p w14:paraId="61A01C4E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66ABB1F" w14:textId="58F65025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95272A" w:rsidRPr="00A77BFD" w14:paraId="0C91227C" w14:textId="77777777" w:rsidTr="00E97EFF">
        <w:tc>
          <w:tcPr>
            <w:tcW w:w="3473" w:type="dxa"/>
          </w:tcPr>
          <w:p w14:paraId="32D71BFE" w14:textId="23AA7D72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734" w:type="dxa"/>
          </w:tcPr>
          <w:p w14:paraId="01599FDE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6656AACA" w14:textId="1BE9E644" w:rsidR="0095272A" w:rsidRPr="00A77BFD" w:rsidRDefault="0093105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2,311</w:t>
            </w:r>
          </w:p>
        </w:tc>
        <w:tc>
          <w:tcPr>
            <w:tcW w:w="360" w:type="dxa"/>
            <w:vAlign w:val="bottom"/>
          </w:tcPr>
          <w:p w14:paraId="25E2E87E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CFDF84D" w14:textId="553DD152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</w:tc>
        <w:tc>
          <w:tcPr>
            <w:tcW w:w="265" w:type="dxa"/>
            <w:vAlign w:val="bottom"/>
          </w:tcPr>
          <w:p w14:paraId="062B633D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498AD6A7" w14:textId="665C80F5" w:rsidR="0095272A" w:rsidRPr="00A77BFD" w:rsidRDefault="0093105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14:paraId="6E59A70C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006A6429" w14:textId="3000CEA2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95272A" w:rsidRPr="00A77BFD" w14:paraId="51F1A3A7" w14:textId="77777777" w:rsidTr="00E97EFF">
        <w:tc>
          <w:tcPr>
            <w:tcW w:w="3473" w:type="dxa"/>
          </w:tcPr>
          <w:p w14:paraId="3DDEA5AC" w14:textId="30423786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734" w:type="dxa"/>
          </w:tcPr>
          <w:p w14:paraId="21869380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42D54B13" w14:textId="2157691C" w:rsidR="0095272A" w:rsidRPr="00A77BFD" w:rsidRDefault="0093105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40,582</w:t>
            </w:r>
          </w:p>
        </w:tc>
        <w:tc>
          <w:tcPr>
            <w:tcW w:w="360" w:type="dxa"/>
            <w:vAlign w:val="bottom"/>
          </w:tcPr>
          <w:p w14:paraId="0BADECE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A65001A" w14:textId="73C5A55C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25,211</w:t>
            </w:r>
          </w:p>
        </w:tc>
        <w:tc>
          <w:tcPr>
            <w:tcW w:w="265" w:type="dxa"/>
            <w:vAlign w:val="bottom"/>
          </w:tcPr>
          <w:p w14:paraId="7FC1BE28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46A90722" w14:textId="05CC2886" w:rsidR="0095272A" w:rsidRPr="00A77BFD" w:rsidRDefault="0093105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left" w:pos="417"/>
              </w:tabs>
              <w:spacing w:line="240" w:lineRule="auto"/>
              <w:ind w:left="-483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836DE7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161C2CDC" w14:textId="58650D14" w:rsidR="0095272A" w:rsidRPr="00A77BFD" w:rsidRDefault="0095272A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left" w:pos="417"/>
              </w:tabs>
              <w:spacing w:line="240" w:lineRule="auto"/>
              <w:ind w:left="-483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272A" w:rsidRPr="00A77BFD" w14:paraId="6F0D97CA" w14:textId="77777777" w:rsidTr="00E97EFF">
        <w:tc>
          <w:tcPr>
            <w:tcW w:w="3473" w:type="dxa"/>
          </w:tcPr>
          <w:p w14:paraId="74E37EB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dxa"/>
          </w:tcPr>
          <w:p w14:paraId="56802CE2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6B930" w14:textId="34A65AE6" w:rsidR="0095272A" w:rsidRPr="00A77BFD" w:rsidRDefault="0093105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1,637,836</w:t>
            </w:r>
          </w:p>
        </w:tc>
        <w:tc>
          <w:tcPr>
            <w:tcW w:w="360" w:type="dxa"/>
            <w:vAlign w:val="bottom"/>
          </w:tcPr>
          <w:p w14:paraId="4A3B2D2B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0B671" w14:textId="5780DBAF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1,182,307</w:t>
            </w:r>
          </w:p>
        </w:tc>
        <w:tc>
          <w:tcPr>
            <w:tcW w:w="265" w:type="dxa"/>
            <w:vAlign w:val="bottom"/>
          </w:tcPr>
          <w:p w14:paraId="5CA3F58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E1149" w14:textId="58483E18" w:rsidR="0095272A" w:rsidRPr="00A77BFD" w:rsidRDefault="0093105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19,892</w:t>
            </w:r>
          </w:p>
        </w:tc>
        <w:tc>
          <w:tcPr>
            <w:tcW w:w="236" w:type="dxa"/>
            <w:vAlign w:val="bottom"/>
          </w:tcPr>
          <w:p w14:paraId="4BB9D292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FF598" w14:textId="004EEA6F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23,393</w:t>
            </w:r>
          </w:p>
        </w:tc>
      </w:tr>
    </w:tbl>
    <w:p w14:paraId="08688F89" w14:textId="3406B255" w:rsidR="00121C4C" w:rsidRPr="00A77BFD" w:rsidRDefault="00121C4C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6FB5ADF9" w14:textId="56F51477" w:rsidR="000D41AA" w:rsidRPr="00A77BFD" w:rsidRDefault="000D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i/>
          <w:iCs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โครงการสมทบเงินที่กำหนดไว้</w:t>
      </w:r>
    </w:p>
    <w:p w14:paraId="131EEDE7" w14:textId="77777777" w:rsidR="000D41AA" w:rsidRPr="00A77BFD" w:rsidRDefault="000D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i/>
          <w:iCs/>
          <w:sz w:val="30"/>
          <w:szCs w:val="30"/>
        </w:rPr>
      </w:pPr>
    </w:p>
    <w:p w14:paraId="1E46B480" w14:textId="1399C909" w:rsidR="00DE4921" w:rsidRPr="00A77BFD" w:rsidRDefault="000D41AA" w:rsidP="00D5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b/>
          <w:bCs/>
          <w:sz w:val="30"/>
          <w:szCs w:val="30"/>
          <w:cs/>
          <w:lang w:val="th-TH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ED6718" w:rsidRPr="00A77BFD">
        <w:rPr>
          <w:rFonts w:asciiTheme="majorHAnsi" w:hAnsiTheme="majorHAnsi" w:cstheme="majorHAnsi"/>
          <w:sz w:val="30"/>
          <w:szCs w:val="30"/>
        </w:rPr>
        <w:t xml:space="preserve"> 2 </w:t>
      </w:r>
      <w:r w:rsidRPr="00A77BFD">
        <w:rPr>
          <w:rFonts w:asciiTheme="majorHAnsi" w:hAnsiTheme="majorHAnsi" w:cstheme="majorHAnsi"/>
          <w:sz w:val="30"/>
          <w:szCs w:val="30"/>
          <w:cs/>
        </w:rPr>
        <w:t>ถึงอัตราร้อยละ</w:t>
      </w:r>
      <w:r w:rsidR="00ED6718" w:rsidRPr="00A77BFD">
        <w:rPr>
          <w:rFonts w:asciiTheme="majorHAnsi" w:hAnsiTheme="majorHAnsi" w:cstheme="majorHAnsi"/>
          <w:sz w:val="30"/>
          <w:szCs w:val="30"/>
        </w:rPr>
        <w:t xml:space="preserve"> 15</w:t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 ของเงินเดือนทุกเดือน </w:t>
      </w:r>
      <w:r w:rsidRPr="001D44D4">
        <w:rPr>
          <w:rFonts w:asciiTheme="majorHAnsi" w:hAnsiTheme="majorHAnsi" w:cstheme="majorHAnsi"/>
          <w:spacing w:val="8"/>
          <w:sz w:val="30"/>
          <w:szCs w:val="30"/>
          <w:cs/>
        </w:rPr>
        <w:t>และกลุ่มบริษัทจ่ายสมทบในอัตราร้อยละ</w:t>
      </w:r>
      <w:r w:rsidR="00ED6718" w:rsidRPr="001D44D4">
        <w:rPr>
          <w:rFonts w:asciiTheme="majorHAnsi" w:hAnsiTheme="majorHAnsi" w:cstheme="majorHAnsi"/>
          <w:spacing w:val="8"/>
          <w:sz w:val="30"/>
          <w:szCs w:val="30"/>
        </w:rPr>
        <w:t xml:space="preserve"> 2</w:t>
      </w:r>
      <w:r w:rsidRPr="001D44D4">
        <w:rPr>
          <w:rFonts w:asciiTheme="majorHAnsi" w:hAnsiTheme="majorHAnsi" w:cstheme="majorHAnsi"/>
          <w:spacing w:val="8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Pr="00A77BFD">
        <w:rPr>
          <w:rFonts w:asciiTheme="majorHAnsi" w:hAnsiTheme="majorHAnsi" w:cstheme="majorHAnsi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390622D" w14:textId="77777777" w:rsidR="00D415AC" w:rsidRPr="00A77BFD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55B62074" w14:textId="77777777" w:rsidR="008F44A8" w:rsidRPr="00A77BFD" w:rsidRDefault="008F44A8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A77BFD">
        <w:rPr>
          <w:rFonts w:asciiTheme="majorHAnsi" w:hAnsiTheme="majorHAnsi"/>
          <w:b/>
          <w:bCs/>
          <w:cs/>
        </w:rPr>
        <w:t>ค่าใช้จ่ายตามลักษณะ</w:t>
      </w:r>
    </w:p>
    <w:p w14:paraId="7D0830A3" w14:textId="77777777" w:rsidR="00E75474" w:rsidRPr="00A77BFD" w:rsidRDefault="00E75474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tbl>
      <w:tblPr>
        <w:tblW w:w="949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329"/>
        <w:gridCol w:w="810"/>
        <w:gridCol w:w="1170"/>
        <w:gridCol w:w="270"/>
        <w:gridCol w:w="1170"/>
        <w:gridCol w:w="270"/>
        <w:gridCol w:w="1080"/>
        <w:gridCol w:w="270"/>
        <w:gridCol w:w="1125"/>
      </w:tblGrid>
      <w:tr w:rsidR="008F44A8" w:rsidRPr="00A77BFD" w14:paraId="5E416819" w14:textId="77777777" w:rsidTr="00AF7FE4">
        <w:trPr>
          <w:tblHeader/>
        </w:trPr>
        <w:tc>
          <w:tcPr>
            <w:tcW w:w="3329" w:type="dxa"/>
            <w:shd w:val="clear" w:color="auto" w:fill="FFFFFF"/>
          </w:tcPr>
          <w:p w14:paraId="035D3D5F" w14:textId="77777777" w:rsidR="008F44A8" w:rsidRPr="00A77BFD" w:rsidRDefault="008F44A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2B081624" w14:textId="77777777" w:rsidR="008F44A8" w:rsidRPr="00A77BFD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7046387E" w14:textId="11FA5CEA" w:rsidR="008F44A8" w:rsidRPr="00A77BFD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50F23CAC" w14:textId="77777777" w:rsidR="008F44A8" w:rsidRPr="00A77BFD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FFFFFF"/>
          </w:tcPr>
          <w:p w14:paraId="780E78E9" w14:textId="2D90AE5F" w:rsidR="008F44A8" w:rsidRPr="00A77BFD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4840" w:rsidRPr="00A77BFD" w14:paraId="0FF0D47E" w14:textId="77777777" w:rsidTr="00AF7FE4">
        <w:trPr>
          <w:tblHeader/>
        </w:trPr>
        <w:tc>
          <w:tcPr>
            <w:tcW w:w="3329" w:type="dxa"/>
            <w:shd w:val="clear" w:color="auto" w:fill="FFFFFF"/>
          </w:tcPr>
          <w:p w14:paraId="0E435ED4" w14:textId="77777777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49999307" w14:textId="77777777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HAnsi" w:hAnsiTheme="majorHAnsi" w:cstheme="majorHAnsi"/>
                <w:b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23AA4D3C" w14:textId="6E8452ED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761BA88" w14:textId="77777777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5B3DD509" w14:textId="656E4D8D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6E22AE1B" w14:textId="77777777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37E3AF8" w14:textId="53A20166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CA90AFE" w14:textId="77777777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FFFFFF"/>
            <w:vAlign w:val="center"/>
          </w:tcPr>
          <w:p w14:paraId="5C179660" w14:textId="091C8478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5</w:t>
            </w:r>
          </w:p>
        </w:tc>
      </w:tr>
      <w:tr w:rsidR="00574840" w:rsidRPr="00A77BFD" w14:paraId="417DC609" w14:textId="77777777" w:rsidTr="00AF7FE4">
        <w:trPr>
          <w:tblHeader/>
        </w:trPr>
        <w:tc>
          <w:tcPr>
            <w:tcW w:w="3329" w:type="dxa"/>
          </w:tcPr>
          <w:p w14:paraId="2514A3AB" w14:textId="77777777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D78BF3" w14:textId="77777777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</w:tcPr>
          <w:p w14:paraId="1F209EEE" w14:textId="3B10F355" w:rsidR="00574840" w:rsidRPr="00A77BFD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A77BFD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272A" w:rsidRPr="00A77BFD" w14:paraId="69D7DBA7" w14:textId="77777777" w:rsidTr="00AF7FE4">
        <w:tc>
          <w:tcPr>
            <w:tcW w:w="3329" w:type="dxa"/>
          </w:tcPr>
          <w:p w14:paraId="26D8EF1E" w14:textId="52725E29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ต้นทุนขายค่าแก๊ส</w:t>
            </w:r>
          </w:p>
        </w:tc>
        <w:tc>
          <w:tcPr>
            <w:tcW w:w="810" w:type="dxa"/>
          </w:tcPr>
          <w:p w14:paraId="6B5A0CA4" w14:textId="33ABC382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 xml:space="preserve">           </w:t>
            </w:r>
          </w:p>
        </w:tc>
        <w:tc>
          <w:tcPr>
            <w:tcW w:w="1170" w:type="dxa"/>
          </w:tcPr>
          <w:p w14:paraId="78A3D900" w14:textId="72272BC5" w:rsidR="0095272A" w:rsidRPr="00A77BFD" w:rsidRDefault="00210627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376,305</w:t>
            </w:r>
          </w:p>
        </w:tc>
        <w:tc>
          <w:tcPr>
            <w:tcW w:w="270" w:type="dxa"/>
          </w:tcPr>
          <w:p w14:paraId="40C8C4B8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F9A16" w14:textId="33434402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493,883</w:t>
            </w:r>
          </w:p>
        </w:tc>
        <w:tc>
          <w:tcPr>
            <w:tcW w:w="270" w:type="dxa"/>
          </w:tcPr>
          <w:p w14:paraId="4A3736A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7830C" w14:textId="0D074181" w:rsidR="0095272A" w:rsidRPr="00A77BFD" w:rsidRDefault="00282DCF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159,885</w:t>
            </w:r>
          </w:p>
        </w:tc>
        <w:tc>
          <w:tcPr>
            <w:tcW w:w="270" w:type="dxa"/>
          </w:tcPr>
          <w:p w14:paraId="43AB44EB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7FB1E2" w14:textId="03812D2B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493,883</w:t>
            </w:r>
          </w:p>
        </w:tc>
      </w:tr>
      <w:tr w:rsidR="0095272A" w:rsidRPr="00A77BFD" w14:paraId="4CF607CF" w14:textId="77777777" w:rsidTr="00AF7FE4">
        <w:tc>
          <w:tcPr>
            <w:tcW w:w="3329" w:type="dxa"/>
          </w:tcPr>
          <w:p w14:paraId="0BB1FB65" w14:textId="08932B1B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ต้นทุนวัสดุก่อสร้าง</w:t>
            </w:r>
          </w:p>
        </w:tc>
        <w:tc>
          <w:tcPr>
            <w:tcW w:w="810" w:type="dxa"/>
          </w:tcPr>
          <w:p w14:paraId="4605F62E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C22E28" w14:textId="02AE5EEF" w:rsidR="0095272A" w:rsidRPr="00A77BFD" w:rsidRDefault="00210627" w:rsidP="0095272A">
            <w:pPr>
              <w:pStyle w:val="acctfourfigures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572,097</w:t>
            </w:r>
          </w:p>
        </w:tc>
        <w:tc>
          <w:tcPr>
            <w:tcW w:w="270" w:type="dxa"/>
          </w:tcPr>
          <w:p w14:paraId="4D71A081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744F7" w14:textId="79705F0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671,175</w:t>
            </w:r>
          </w:p>
        </w:tc>
        <w:tc>
          <w:tcPr>
            <w:tcW w:w="270" w:type="dxa"/>
          </w:tcPr>
          <w:p w14:paraId="4C8D71E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6766A" w14:textId="29D9F37C" w:rsidR="0095272A" w:rsidRPr="00A77BFD" w:rsidRDefault="00282DCF" w:rsidP="0028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09AAC2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E89DAE" w14:textId="3539E1C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272A" w:rsidRPr="00A77BFD" w14:paraId="4A132B7F" w14:textId="77777777" w:rsidTr="00AF7FE4">
        <w:tc>
          <w:tcPr>
            <w:tcW w:w="3329" w:type="dxa"/>
          </w:tcPr>
          <w:p w14:paraId="2C1DCDD7" w14:textId="10E966FB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ต้นทุนผู้รับเหมาก่อสร้าง</w:t>
            </w:r>
          </w:p>
        </w:tc>
        <w:tc>
          <w:tcPr>
            <w:tcW w:w="810" w:type="dxa"/>
          </w:tcPr>
          <w:p w14:paraId="0E6E73A5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E573FCF" w14:textId="612F432D" w:rsidR="0095272A" w:rsidRPr="00A77BFD" w:rsidRDefault="00210627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329,282</w:t>
            </w:r>
          </w:p>
        </w:tc>
        <w:tc>
          <w:tcPr>
            <w:tcW w:w="270" w:type="dxa"/>
          </w:tcPr>
          <w:p w14:paraId="3437AAE3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39344" w14:textId="2262B89F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5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91,675</w:t>
            </w:r>
          </w:p>
        </w:tc>
        <w:tc>
          <w:tcPr>
            <w:tcW w:w="270" w:type="dxa"/>
          </w:tcPr>
          <w:p w14:paraId="5C557882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D0724" w14:textId="4A2761A3" w:rsidR="0095272A" w:rsidRPr="00A77BFD" w:rsidRDefault="00282DCF" w:rsidP="0028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07C9D7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0D72E2C" w14:textId="34B8B2CE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272A" w:rsidRPr="00A77BFD" w14:paraId="7F097562" w14:textId="77777777" w:rsidTr="00AF7FE4">
        <w:tc>
          <w:tcPr>
            <w:tcW w:w="3329" w:type="dxa"/>
          </w:tcPr>
          <w:p w14:paraId="03A763B5" w14:textId="65205930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47A8D625" w14:textId="7BCFEEBE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-112" w:right="-104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32C168B" w14:textId="0DC214D2" w:rsidR="0095272A" w:rsidRPr="00A77BFD" w:rsidRDefault="001279EC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101,80</w:t>
            </w:r>
            <w:r w:rsidR="00EB3D27"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D69A8D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7E16FF" w14:textId="5886CCC4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101,500</w:t>
            </w:r>
          </w:p>
        </w:tc>
        <w:tc>
          <w:tcPr>
            <w:tcW w:w="270" w:type="dxa"/>
          </w:tcPr>
          <w:p w14:paraId="1544E98A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00FC1" w14:textId="0DE89092" w:rsidR="0095272A" w:rsidRPr="00A77BFD" w:rsidRDefault="00282DCF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A46A0" w:rsidRPr="00A77BFD">
              <w:rPr>
                <w:rFonts w:asciiTheme="majorBidi" w:hAnsiTheme="majorBidi" w:cstheme="majorBidi"/>
                <w:sz w:val="30"/>
                <w:szCs w:val="30"/>
              </w:rPr>
              <w:t>,346</w:t>
            </w:r>
          </w:p>
        </w:tc>
        <w:tc>
          <w:tcPr>
            <w:tcW w:w="270" w:type="dxa"/>
          </w:tcPr>
          <w:p w14:paraId="56291091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06D6006" w14:textId="7CA8A67C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6,088</w:t>
            </w:r>
          </w:p>
        </w:tc>
      </w:tr>
      <w:tr w:rsidR="0095272A" w:rsidRPr="00A77BFD" w14:paraId="7C45EE14" w14:textId="77777777" w:rsidTr="00AF7FE4">
        <w:tc>
          <w:tcPr>
            <w:tcW w:w="3329" w:type="dxa"/>
          </w:tcPr>
          <w:p w14:paraId="1707E8E3" w14:textId="46B6C12B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257E1200" w14:textId="0C16745C" w:rsidR="0095272A" w:rsidRPr="00A77BFD" w:rsidRDefault="003C4183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-112" w:right="-104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  <w:t>19</w:t>
            </w:r>
          </w:p>
        </w:tc>
        <w:tc>
          <w:tcPr>
            <w:tcW w:w="1170" w:type="dxa"/>
          </w:tcPr>
          <w:p w14:paraId="7085530D" w14:textId="5642EA3C" w:rsidR="0095272A" w:rsidRPr="00A77BFD" w:rsidRDefault="00282DCF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1,637,836</w:t>
            </w:r>
          </w:p>
        </w:tc>
        <w:tc>
          <w:tcPr>
            <w:tcW w:w="270" w:type="dxa"/>
          </w:tcPr>
          <w:p w14:paraId="45D01DBF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5C120453" w14:textId="0716CA0C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  <w:lang w:bidi="ar-SA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1,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182,307</w:t>
            </w:r>
          </w:p>
        </w:tc>
        <w:tc>
          <w:tcPr>
            <w:tcW w:w="270" w:type="dxa"/>
          </w:tcPr>
          <w:p w14:paraId="3A3CB91F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6B35A" w14:textId="59BD5109" w:rsidR="0095272A" w:rsidRPr="00A77BFD" w:rsidRDefault="00282DCF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19,892</w:t>
            </w:r>
          </w:p>
        </w:tc>
        <w:tc>
          <w:tcPr>
            <w:tcW w:w="270" w:type="dxa"/>
          </w:tcPr>
          <w:p w14:paraId="1E6B5C6A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7C50462" w14:textId="3878F0CF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</w:tr>
      <w:tr w:rsidR="0095272A" w:rsidRPr="00A77BFD" w14:paraId="33826EC2" w14:textId="77777777" w:rsidTr="00E97EFF">
        <w:tc>
          <w:tcPr>
            <w:tcW w:w="3329" w:type="dxa"/>
            <w:shd w:val="clear" w:color="auto" w:fill="auto"/>
          </w:tcPr>
          <w:p w14:paraId="2AF4E8C3" w14:textId="1D24728D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ค่าขนส่งแก๊ส</w:t>
            </w:r>
          </w:p>
        </w:tc>
        <w:tc>
          <w:tcPr>
            <w:tcW w:w="810" w:type="dxa"/>
            <w:shd w:val="clear" w:color="auto" w:fill="auto"/>
          </w:tcPr>
          <w:p w14:paraId="109254FD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8D320B6" w14:textId="0A5E3F89" w:rsidR="0095272A" w:rsidRPr="00A77BFD" w:rsidRDefault="00282DCF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17,640</w:t>
            </w:r>
          </w:p>
        </w:tc>
        <w:tc>
          <w:tcPr>
            <w:tcW w:w="270" w:type="dxa"/>
            <w:shd w:val="clear" w:color="auto" w:fill="auto"/>
          </w:tcPr>
          <w:p w14:paraId="369AC5CD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32196" w14:textId="2D7EE155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22,022</w:t>
            </w:r>
          </w:p>
        </w:tc>
        <w:tc>
          <w:tcPr>
            <w:tcW w:w="270" w:type="dxa"/>
            <w:shd w:val="clear" w:color="auto" w:fill="auto"/>
          </w:tcPr>
          <w:p w14:paraId="0F4C68B6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59D335" w14:textId="3201E56A" w:rsidR="0095272A" w:rsidRPr="00A77BFD" w:rsidRDefault="00282DCF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7,373</w:t>
            </w:r>
          </w:p>
        </w:tc>
        <w:tc>
          <w:tcPr>
            <w:tcW w:w="270" w:type="dxa"/>
            <w:shd w:val="clear" w:color="auto" w:fill="auto"/>
          </w:tcPr>
          <w:p w14:paraId="6E08377F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4C45F986" w14:textId="1CCBF56D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26,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95272A" w:rsidRPr="00A77BFD" w14:paraId="2C1C08E1" w14:textId="77777777" w:rsidTr="00E97EFF">
        <w:tc>
          <w:tcPr>
            <w:tcW w:w="3329" w:type="dxa"/>
            <w:shd w:val="clear" w:color="auto" w:fill="auto"/>
          </w:tcPr>
          <w:p w14:paraId="1C49B737" w14:textId="1A4B3E1A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ค่าบริการผ่านคลัง</w:t>
            </w:r>
          </w:p>
        </w:tc>
        <w:tc>
          <w:tcPr>
            <w:tcW w:w="810" w:type="dxa"/>
            <w:shd w:val="clear" w:color="auto" w:fill="auto"/>
          </w:tcPr>
          <w:p w14:paraId="53067EBD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B38F69F" w14:textId="09CE8CFD" w:rsidR="0095272A" w:rsidRPr="00A77BFD" w:rsidRDefault="00282DCF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135A031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34335B" w14:textId="41A5592B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10A33341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F20E91" w14:textId="19396BF6" w:rsidR="0095272A" w:rsidRPr="00A77BFD" w:rsidRDefault="00282DCF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6425B53A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5A66922" w14:textId="510D1495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95272A" w:rsidRPr="00A77BFD" w14:paraId="24158E26" w14:textId="77777777" w:rsidTr="00E97EFF">
        <w:tc>
          <w:tcPr>
            <w:tcW w:w="3329" w:type="dxa"/>
            <w:shd w:val="clear" w:color="auto" w:fill="auto"/>
          </w:tcPr>
          <w:p w14:paraId="43D2B53D" w14:textId="240365F9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10" w:type="dxa"/>
            <w:shd w:val="clear" w:color="auto" w:fill="auto"/>
          </w:tcPr>
          <w:p w14:paraId="057FACF2" w14:textId="5E39FF4F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0E1A73D8" w14:textId="798196F0" w:rsidR="0095272A" w:rsidRPr="00A77BFD" w:rsidRDefault="00282DCF" w:rsidP="0095272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303,081</w:t>
            </w:r>
          </w:p>
        </w:tc>
        <w:tc>
          <w:tcPr>
            <w:tcW w:w="270" w:type="dxa"/>
            <w:shd w:val="clear" w:color="auto" w:fill="auto"/>
          </w:tcPr>
          <w:p w14:paraId="27DAD43A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0C75BD" w14:textId="5484CCE1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241,633</w:t>
            </w:r>
          </w:p>
        </w:tc>
        <w:tc>
          <w:tcPr>
            <w:tcW w:w="270" w:type="dxa"/>
            <w:shd w:val="clear" w:color="auto" w:fill="auto"/>
          </w:tcPr>
          <w:p w14:paraId="260D7DC6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9ECB8D" w14:textId="0DC8640F" w:rsidR="0095272A" w:rsidRPr="00A77BFD" w:rsidRDefault="00282DCF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  <w:tc>
          <w:tcPr>
            <w:tcW w:w="270" w:type="dxa"/>
            <w:shd w:val="clear" w:color="auto" w:fill="auto"/>
          </w:tcPr>
          <w:p w14:paraId="5CF3CA05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F9A0DF1" w14:textId="00F7E6FC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386</w:t>
            </w:r>
          </w:p>
        </w:tc>
      </w:tr>
    </w:tbl>
    <w:p w14:paraId="61C89B26" w14:textId="0BE64B70" w:rsidR="006917F2" w:rsidRPr="00A77BFD" w:rsidRDefault="006917F2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A77BFD">
        <w:rPr>
          <w:rFonts w:asciiTheme="majorHAnsi" w:hAnsiTheme="majorHAnsi" w:hint="cs"/>
          <w:b/>
          <w:bCs/>
          <w:cs/>
        </w:rPr>
        <w:t>ภาษีเงินได้</w:t>
      </w:r>
      <w:r w:rsidR="0029515C" w:rsidRPr="00A77BFD">
        <w:rPr>
          <w:rFonts w:asciiTheme="majorHAnsi" w:hAnsiTheme="majorHAnsi" w:hint="cs"/>
          <w:b/>
          <w:bCs/>
          <w:cs/>
        </w:rPr>
        <w:t xml:space="preserve"> </w:t>
      </w:r>
    </w:p>
    <w:p w14:paraId="30F556F9" w14:textId="6C18BB7E" w:rsidR="006917F2" w:rsidRPr="00A77BFD" w:rsidRDefault="006917F2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tbl>
      <w:tblPr>
        <w:tblW w:w="92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938"/>
        <w:gridCol w:w="6"/>
        <w:gridCol w:w="1125"/>
        <w:gridCol w:w="242"/>
        <w:gridCol w:w="6"/>
        <w:gridCol w:w="1048"/>
        <w:gridCol w:w="11"/>
        <w:gridCol w:w="6"/>
        <w:gridCol w:w="236"/>
        <w:gridCol w:w="1075"/>
        <w:gridCol w:w="248"/>
        <w:gridCol w:w="1053"/>
        <w:gridCol w:w="15"/>
        <w:gridCol w:w="8"/>
      </w:tblGrid>
      <w:tr w:rsidR="006917F2" w:rsidRPr="00A77BFD" w14:paraId="51AC1B90" w14:textId="77777777" w:rsidTr="00DF00E0">
        <w:trPr>
          <w:gridAfter w:val="2"/>
          <w:wAfter w:w="23" w:type="dxa"/>
          <w:tblHeader/>
        </w:trPr>
        <w:tc>
          <w:tcPr>
            <w:tcW w:w="4174" w:type="dxa"/>
            <w:gridSpan w:val="2"/>
          </w:tcPr>
          <w:p w14:paraId="6B09EC5E" w14:textId="77777777" w:rsidR="006917F2" w:rsidRPr="00A77BFD" w:rsidRDefault="006917F2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27" w:type="dxa"/>
            <w:gridSpan w:val="5"/>
          </w:tcPr>
          <w:p w14:paraId="76BDD3EC" w14:textId="20808856" w:rsidR="006917F2" w:rsidRPr="00A77BFD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gridSpan w:val="3"/>
          </w:tcPr>
          <w:p w14:paraId="6B77F5A6" w14:textId="77777777" w:rsidR="006917F2" w:rsidRPr="00A77BFD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7417D750" w14:textId="0473D562" w:rsidR="006917F2" w:rsidRPr="00A77BFD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702" w:rsidRPr="00A77BFD" w14:paraId="1C50E37A" w14:textId="77777777" w:rsidTr="00DF00E0">
        <w:trPr>
          <w:gridAfter w:val="1"/>
          <w:wAfter w:w="8" w:type="dxa"/>
          <w:tblHeader/>
        </w:trPr>
        <w:tc>
          <w:tcPr>
            <w:tcW w:w="3236" w:type="dxa"/>
          </w:tcPr>
          <w:p w14:paraId="52AA34C2" w14:textId="77777777" w:rsidR="001C4702" w:rsidRPr="00A77BFD" w:rsidRDefault="001C4702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44" w:type="dxa"/>
            <w:gridSpan w:val="2"/>
          </w:tcPr>
          <w:p w14:paraId="66B6E153" w14:textId="2F6824FE" w:rsidR="001C4702" w:rsidRPr="00A77BFD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0EF07BE" w14:textId="4164F151" w:rsidR="001C4702" w:rsidRPr="00A77BFD" w:rsidRDefault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0"/>
                <w:szCs w:val="30"/>
              </w:rPr>
              <w:t>6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D08CEA7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center"/>
          </w:tcPr>
          <w:p w14:paraId="15ECB337" w14:textId="588A8ADD" w:rsidR="001C4702" w:rsidRPr="00A77BFD" w:rsidRDefault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4A3F097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0519FC2" w14:textId="55FE2ECE" w:rsidR="001C4702" w:rsidRPr="00A77BFD" w:rsidRDefault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66A9338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14:paraId="619E9898" w14:textId="13566B9B" w:rsidR="001C4702" w:rsidRPr="00A77BFD" w:rsidRDefault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</w:tr>
      <w:tr w:rsidR="001C4702" w:rsidRPr="00A77BFD" w14:paraId="705F7D3B" w14:textId="77777777" w:rsidTr="00DF00E0">
        <w:trPr>
          <w:gridAfter w:val="1"/>
          <w:wAfter w:w="8" w:type="dxa"/>
          <w:tblHeader/>
        </w:trPr>
        <w:tc>
          <w:tcPr>
            <w:tcW w:w="3236" w:type="dxa"/>
          </w:tcPr>
          <w:p w14:paraId="66337425" w14:textId="77777777" w:rsidR="001C4702" w:rsidRPr="00A77BFD" w:rsidRDefault="001C4702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44" w:type="dxa"/>
            <w:gridSpan w:val="2"/>
          </w:tcPr>
          <w:p w14:paraId="5EFB8B74" w14:textId="77777777" w:rsidR="001C4702" w:rsidRPr="00A77BFD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65" w:type="dxa"/>
            <w:gridSpan w:val="11"/>
          </w:tcPr>
          <w:p w14:paraId="7321BD13" w14:textId="1420251C" w:rsidR="001C4702" w:rsidRPr="00A77BFD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A77BFD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4702" w:rsidRPr="00A77BFD" w14:paraId="531DADA0" w14:textId="77777777" w:rsidTr="00DF00E0">
        <w:tc>
          <w:tcPr>
            <w:tcW w:w="4174" w:type="dxa"/>
            <w:gridSpan w:val="2"/>
          </w:tcPr>
          <w:p w14:paraId="1A54400A" w14:textId="01A43B89" w:rsidR="001C4702" w:rsidRPr="00A77BFD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A77BFD"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31" w:type="dxa"/>
            <w:gridSpan w:val="2"/>
            <w:vAlign w:val="bottom"/>
          </w:tcPr>
          <w:p w14:paraId="2D297FFF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  <w:gridSpan w:val="2"/>
          </w:tcPr>
          <w:p w14:paraId="2C20349A" w14:textId="77777777" w:rsidR="001C4702" w:rsidRPr="00A77BFD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A8EBF0D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443E07" w14:textId="77777777" w:rsidR="001C4702" w:rsidRPr="00A77BFD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20C4007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</w:tcPr>
          <w:p w14:paraId="1B0109D7" w14:textId="77777777" w:rsidR="001C4702" w:rsidRPr="00A77BFD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6" w:type="dxa"/>
            <w:gridSpan w:val="3"/>
            <w:vAlign w:val="bottom"/>
          </w:tcPr>
          <w:p w14:paraId="11E32C0D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5272A" w:rsidRPr="00A77BFD" w14:paraId="3E4E3317" w14:textId="77777777" w:rsidTr="00DF00E0">
        <w:trPr>
          <w:gridAfter w:val="1"/>
          <w:wAfter w:w="8" w:type="dxa"/>
        </w:trPr>
        <w:tc>
          <w:tcPr>
            <w:tcW w:w="3236" w:type="dxa"/>
          </w:tcPr>
          <w:p w14:paraId="349AAC7A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สำหรับงวดปัจจุบัน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44" w:type="dxa"/>
            <w:gridSpan w:val="2"/>
          </w:tcPr>
          <w:p w14:paraId="2CD7A248" w14:textId="77777777" w:rsidR="0095272A" w:rsidRPr="00A77BFD" w:rsidRDefault="0095272A" w:rsidP="0095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7797574" w14:textId="547AA4A5" w:rsidR="0095272A" w:rsidRPr="00A77BFD" w:rsidRDefault="007C6F6B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59,934</w:t>
            </w:r>
          </w:p>
        </w:tc>
        <w:tc>
          <w:tcPr>
            <w:tcW w:w="242" w:type="dxa"/>
          </w:tcPr>
          <w:p w14:paraId="399BC00D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723958E" w14:textId="04C9C6D0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70,4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242" w:type="dxa"/>
            <w:gridSpan w:val="2"/>
          </w:tcPr>
          <w:p w14:paraId="1B2D3278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FF5DCD1" w14:textId="000B22C4" w:rsidR="0095272A" w:rsidRPr="00A77BFD" w:rsidRDefault="00CF71D7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62512C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574CF48A" w14:textId="097C6E6A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272A" w:rsidRPr="00A77BFD" w14:paraId="41B8274D" w14:textId="77777777" w:rsidTr="00DF00E0">
        <w:tc>
          <w:tcPr>
            <w:tcW w:w="4174" w:type="dxa"/>
            <w:gridSpan w:val="2"/>
            <w:shd w:val="clear" w:color="auto" w:fill="auto"/>
          </w:tcPr>
          <w:p w14:paraId="52DBFBA9" w14:textId="148CBABC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5C5268D2" w14:textId="2A3D9C8D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608C25BE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7B90C19C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608AD5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1BB15AC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13B50E9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6" w:type="dxa"/>
            <w:gridSpan w:val="3"/>
            <w:shd w:val="clear" w:color="auto" w:fill="auto"/>
            <w:vAlign w:val="bottom"/>
          </w:tcPr>
          <w:p w14:paraId="1B9BC3ED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272A" w:rsidRPr="00A77BFD" w14:paraId="522E52A8" w14:textId="77777777" w:rsidTr="00DF00E0">
        <w:trPr>
          <w:gridAfter w:val="1"/>
          <w:wAfter w:w="8" w:type="dxa"/>
        </w:trPr>
        <w:tc>
          <w:tcPr>
            <w:tcW w:w="3236" w:type="dxa"/>
            <w:shd w:val="clear" w:color="auto" w:fill="auto"/>
          </w:tcPr>
          <w:p w14:paraId="50C88465" w14:textId="4BBC52B1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378C0536" w14:textId="77777777" w:rsidR="0095272A" w:rsidRPr="00A77BFD" w:rsidRDefault="0095272A" w:rsidP="0095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1B0BF63" w14:textId="11D56998" w:rsidR="0095272A" w:rsidRPr="00A77BFD" w:rsidRDefault="00D317B2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42" w:type="dxa"/>
            <w:shd w:val="clear" w:color="auto" w:fill="auto"/>
          </w:tcPr>
          <w:p w14:paraId="44AAF97A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6E31A638" w14:textId="5EEA0F6E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(2,52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1C29793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13DA52A" w14:textId="13B6C99A" w:rsidR="0095272A" w:rsidRPr="00A77BFD" w:rsidRDefault="00336F96" w:rsidP="0095272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161</w:t>
            </w:r>
          </w:p>
        </w:tc>
        <w:tc>
          <w:tcPr>
            <w:tcW w:w="248" w:type="dxa"/>
            <w:shd w:val="clear" w:color="auto" w:fill="auto"/>
          </w:tcPr>
          <w:p w14:paraId="54F61007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7ED1D03B" w14:textId="574F43D8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283</w:t>
            </w:r>
          </w:p>
        </w:tc>
      </w:tr>
      <w:tr w:rsidR="0095272A" w:rsidRPr="00A77BFD" w14:paraId="1EF20E94" w14:textId="77777777" w:rsidTr="00DF00E0">
        <w:trPr>
          <w:gridAfter w:val="1"/>
          <w:wAfter w:w="8" w:type="dxa"/>
        </w:trPr>
        <w:tc>
          <w:tcPr>
            <w:tcW w:w="3236" w:type="dxa"/>
            <w:shd w:val="clear" w:color="auto" w:fill="auto"/>
          </w:tcPr>
          <w:p w14:paraId="4B238353" w14:textId="0E64320C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2C71E69D" w14:textId="77777777" w:rsidR="0095272A" w:rsidRPr="00A77BFD" w:rsidRDefault="0095272A" w:rsidP="0095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8D83F" w14:textId="46415DFE" w:rsidR="0095272A" w:rsidRPr="00A77BFD" w:rsidRDefault="007C6F6B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60,792</w:t>
            </w:r>
          </w:p>
        </w:tc>
        <w:tc>
          <w:tcPr>
            <w:tcW w:w="242" w:type="dxa"/>
            <w:shd w:val="clear" w:color="auto" w:fill="auto"/>
          </w:tcPr>
          <w:p w14:paraId="707CC01A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28FC4" w14:textId="42967832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67,940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AB248D1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04215" w14:textId="54BFBA3B" w:rsidR="0095272A" w:rsidRPr="00A77BFD" w:rsidRDefault="00CF71D7" w:rsidP="0095272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48" w:type="dxa"/>
            <w:shd w:val="clear" w:color="auto" w:fill="auto"/>
          </w:tcPr>
          <w:p w14:paraId="5313F665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06791" w14:textId="39C0EB90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283</w:t>
            </w:r>
          </w:p>
        </w:tc>
      </w:tr>
    </w:tbl>
    <w:p w14:paraId="0F3E9778" w14:textId="43AF4724" w:rsidR="001735A6" w:rsidRPr="00A77BFD" w:rsidRDefault="001735A6" w:rsidP="001735A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900"/>
        <w:gridCol w:w="180"/>
        <w:gridCol w:w="957"/>
        <w:gridCol w:w="180"/>
        <w:gridCol w:w="933"/>
        <w:gridCol w:w="180"/>
        <w:gridCol w:w="900"/>
        <w:gridCol w:w="180"/>
        <w:gridCol w:w="873"/>
        <w:gridCol w:w="180"/>
        <w:gridCol w:w="929"/>
      </w:tblGrid>
      <w:tr w:rsidR="006917F2" w:rsidRPr="00A77BFD" w14:paraId="6E645801" w14:textId="77777777" w:rsidTr="0062566B">
        <w:trPr>
          <w:trHeight w:val="20"/>
          <w:tblHeader/>
        </w:trPr>
        <w:tc>
          <w:tcPr>
            <w:tcW w:w="2862" w:type="dxa"/>
          </w:tcPr>
          <w:p w14:paraId="1B922620" w14:textId="77777777" w:rsidR="006917F2" w:rsidRPr="00A77BFD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50CD4888" w14:textId="73671F74" w:rsidR="006917F2" w:rsidRPr="00A77BFD" w:rsidRDefault="006917F2">
            <w:pPr>
              <w:pStyle w:val="acctfourfigures"/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917F2" w:rsidRPr="00A77BFD" w14:paraId="5114E65D" w14:textId="77777777" w:rsidTr="0062566B">
        <w:trPr>
          <w:trHeight w:val="20"/>
          <w:tblHeader/>
        </w:trPr>
        <w:tc>
          <w:tcPr>
            <w:tcW w:w="2862" w:type="dxa"/>
            <w:vMerge w:val="restart"/>
            <w:vAlign w:val="bottom"/>
          </w:tcPr>
          <w:p w14:paraId="1A910CF6" w14:textId="562E93E2" w:rsidR="006917F2" w:rsidRPr="00A77BFD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49AAF0BD" w14:textId="3919BBB2" w:rsidR="006917F2" w:rsidRPr="00A77BFD" w:rsidRDefault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DE2656B" w14:textId="77777777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062" w:type="dxa"/>
            <w:gridSpan w:val="5"/>
          </w:tcPr>
          <w:p w14:paraId="31597CC9" w14:textId="2B4260F9" w:rsidR="006917F2" w:rsidRPr="00A77BFD" w:rsidRDefault="00574840">
            <w:pPr>
              <w:pStyle w:val="acctfourfigures"/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</w:tr>
      <w:tr w:rsidR="006917F2" w:rsidRPr="00A77BFD" w14:paraId="1A9156FC" w14:textId="77777777" w:rsidTr="0062566B">
        <w:trPr>
          <w:trHeight w:val="20"/>
          <w:tblHeader/>
        </w:trPr>
        <w:tc>
          <w:tcPr>
            <w:tcW w:w="2862" w:type="dxa"/>
            <w:vMerge/>
          </w:tcPr>
          <w:p w14:paraId="29D6523B" w14:textId="77777777" w:rsidR="006917F2" w:rsidRPr="00A77BFD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1D701C" w14:textId="77777777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6A62B15E" w14:textId="77777777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73B6320" w14:textId="77777777" w:rsidR="006917F2" w:rsidRPr="00A77BFD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C56A5C1" w14:textId="25BDAF7A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321C2DD" w14:textId="77777777" w:rsidR="006917F2" w:rsidRPr="00A77BFD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13D8BE6" w14:textId="77777777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412CDACF" w14:textId="77777777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0D31262" w14:textId="77777777" w:rsidR="006917F2" w:rsidRPr="00A77BFD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753BF9" w14:textId="77777777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688AC1C1" w14:textId="77777777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380486" w14:textId="77777777" w:rsidR="006917F2" w:rsidRPr="00A77BFD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6124260" w14:textId="37CB4B6C" w:rsidR="006917F2" w:rsidRPr="00A77BFD" w:rsidRDefault="004C61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</w:t>
            </w:r>
            <w:r w:rsidR="006917F2"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5893177" w14:textId="77777777" w:rsidR="006917F2" w:rsidRPr="00A77BFD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2B3BA535" w14:textId="77777777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2A3DA936" w14:textId="77777777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917F2" w:rsidRPr="00A77BFD" w14:paraId="3C14854E" w14:textId="77777777" w:rsidTr="0062566B">
        <w:trPr>
          <w:trHeight w:val="20"/>
          <w:tblHeader/>
        </w:trPr>
        <w:tc>
          <w:tcPr>
            <w:tcW w:w="2862" w:type="dxa"/>
          </w:tcPr>
          <w:p w14:paraId="54C2B745" w14:textId="77777777" w:rsidR="006917F2" w:rsidRPr="00A77BFD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4CFDB4F9" w14:textId="011149DB" w:rsidR="006917F2" w:rsidRPr="00A77BFD" w:rsidRDefault="006917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="00104EAD" w:rsidRPr="00A77BFD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6917F2" w:rsidRPr="00A77BFD" w14:paraId="01A64A41" w14:textId="77777777" w:rsidTr="0062566B">
        <w:trPr>
          <w:cantSplit/>
          <w:trHeight w:val="20"/>
        </w:trPr>
        <w:tc>
          <w:tcPr>
            <w:tcW w:w="2862" w:type="dxa"/>
          </w:tcPr>
          <w:p w14:paraId="7A4ADACC" w14:textId="77777777" w:rsidR="006917F2" w:rsidRPr="00A77BFD" w:rsidRDefault="006917F2">
            <w:pPr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24B8BFAB" w14:textId="77777777" w:rsidR="006917F2" w:rsidRPr="00A77BFD" w:rsidRDefault="006917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9DCAD3" w14:textId="77777777" w:rsidR="006917F2" w:rsidRPr="00A77BFD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67AFA55" w14:textId="77777777" w:rsidR="006917F2" w:rsidRPr="00A77BFD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E28E7C" w14:textId="77777777" w:rsidR="006917F2" w:rsidRPr="00A77BFD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0C80EB57" w14:textId="77777777" w:rsidR="006917F2" w:rsidRPr="00A77BFD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D1163D" w14:textId="77777777" w:rsidR="006917F2" w:rsidRPr="00A77BFD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4EED64" w14:textId="77777777" w:rsidR="006917F2" w:rsidRPr="00A77BFD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F5D6E4" w14:textId="77777777" w:rsidR="006917F2" w:rsidRPr="00A77BFD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41C032" w14:textId="77777777" w:rsidR="006917F2" w:rsidRPr="00A77BFD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771010" w14:textId="77777777" w:rsidR="006917F2" w:rsidRPr="00A77BFD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29" w:type="dxa"/>
            <w:vAlign w:val="bottom"/>
          </w:tcPr>
          <w:p w14:paraId="33AFFDBF" w14:textId="77777777" w:rsidR="006917F2" w:rsidRPr="00A77BFD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</w:tr>
      <w:tr w:rsidR="0095272A" w:rsidRPr="00A77BFD" w14:paraId="5404B696" w14:textId="77777777" w:rsidTr="00E60C11">
        <w:trPr>
          <w:cantSplit/>
          <w:trHeight w:val="20"/>
        </w:trPr>
        <w:tc>
          <w:tcPr>
            <w:tcW w:w="2862" w:type="dxa"/>
          </w:tcPr>
          <w:p w14:paraId="3B879C68" w14:textId="7C1B8E6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กำไร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จากการประมาณตาม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8820A4" w14:textId="5CA9B2F6" w:rsidR="0095272A" w:rsidRPr="00A77BFD" w:rsidRDefault="00A448F0" w:rsidP="00E60C11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590BC4" w14:textId="77777777" w:rsidR="0095272A" w:rsidRPr="00A77BFD" w:rsidRDefault="0095272A" w:rsidP="00E6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C255664" w14:textId="75436F84" w:rsidR="0095272A" w:rsidRPr="00A77BFD" w:rsidRDefault="00A448F0" w:rsidP="00E60C11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6FFB4B" w14:textId="77777777" w:rsidR="0095272A" w:rsidRPr="00A77BFD" w:rsidRDefault="0095272A" w:rsidP="00E6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608323A" w14:textId="371A073A" w:rsidR="0095272A" w:rsidRPr="00A77BFD" w:rsidRDefault="00A448F0" w:rsidP="00E60C11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7BCDF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983520" w14:textId="1F56A0E9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4,889</w:t>
            </w:r>
          </w:p>
        </w:tc>
        <w:tc>
          <w:tcPr>
            <w:tcW w:w="180" w:type="dxa"/>
            <w:vAlign w:val="bottom"/>
          </w:tcPr>
          <w:p w14:paraId="5D3AC44C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2896FE0" w14:textId="5967DD24" w:rsidR="0095272A" w:rsidRPr="00A77BFD" w:rsidRDefault="0095272A" w:rsidP="0095272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57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(978)</w:t>
            </w:r>
          </w:p>
        </w:tc>
        <w:tc>
          <w:tcPr>
            <w:tcW w:w="180" w:type="dxa"/>
          </w:tcPr>
          <w:p w14:paraId="5D95BD2A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486D776" w14:textId="009B8766" w:rsidR="0095272A" w:rsidRPr="00A77BFD" w:rsidRDefault="0095272A" w:rsidP="0095272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3,911</w:t>
            </w:r>
          </w:p>
        </w:tc>
      </w:tr>
      <w:tr w:rsidR="0095272A" w:rsidRPr="00A77BFD" w14:paraId="0BCAFEF8" w14:textId="77777777" w:rsidTr="00E60C11">
        <w:trPr>
          <w:cantSplit/>
          <w:trHeight w:val="20"/>
        </w:trPr>
        <w:tc>
          <w:tcPr>
            <w:tcW w:w="2862" w:type="dxa"/>
          </w:tcPr>
          <w:p w14:paraId="53DD87D6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0F36E" w14:textId="11DA1757" w:rsidR="0095272A" w:rsidRPr="00A77BFD" w:rsidRDefault="00A448F0" w:rsidP="00E60C11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77C93C" w14:textId="77777777" w:rsidR="0095272A" w:rsidRPr="00A77BFD" w:rsidRDefault="0095272A" w:rsidP="00E6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FC974" w14:textId="5511403C" w:rsidR="0095272A" w:rsidRPr="00A77BFD" w:rsidRDefault="00A448F0" w:rsidP="00E60C11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904BFF" w14:textId="77777777" w:rsidR="0095272A" w:rsidRPr="00A77BFD" w:rsidRDefault="0095272A" w:rsidP="00E6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03BD9" w14:textId="7C9401AD" w:rsidR="0095272A" w:rsidRPr="00A77BFD" w:rsidRDefault="00A448F0" w:rsidP="00E60C11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C4AEE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A64E" w14:textId="012FBB30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4,889</w:t>
            </w:r>
          </w:p>
        </w:tc>
        <w:tc>
          <w:tcPr>
            <w:tcW w:w="180" w:type="dxa"/>
            <w:vAlign w:val="bottom"/>
          </w:tcPr>
          <w:p w14:paraId="5F7A03DB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2DCC5" w14:textId="1F2CD27E" w:rsidR="0095272A" w:rsidRPr="00A77BFD" w:rsidRDefault="0095272A" w:rsidP="0095272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57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(978)</w:t>
            </w:r>
          </w:p>
        </w:tc>
        <w:tc>
          <w:tcPr>
            <w:tcW w:w="180" w:type="dxa"/>
            <w:vAlign w:val="bottom"/>
          </w:tcPr>
          <w:p w14:paraId="0E0C6735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0167A" w14:textId="1593EC24" w:rsidR="0095272A" w:rsidRPr="00A77BFD" w:rsidRDefault="0095272A" w:rsidP="0095272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3,911</w:t>
            </w:r>
          </w:p>
        </w:tc>
      </w:tr>
    </w:tbl>
    <w:p w14:paraId="1F170F72" w14:textId="0B8BA62A" w:rsidR="001C4702" w:rsidRPr="00A77BFD" w:rsidRDefault="001C470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900"/>
        <w:gridCol w:w="180"/>
        <w:gridCol w:w="957"/>
        <w:gridCol w:w="180"/>
        <w:gridCol w:w="933"/>
        <w:gridCol w:w="180"/>
        <w:gridCol w:w="900"/>
        <w:gridCol w:w="180"/>
        <w:gridCol w:w="873"/>
        <w:gridCol w:w="180"/>
        <w:gridCol w:w="929"/>
      </w:tblGrid>
      <w:tr w:rsidR="00C03BF2" w:rsidRPr="00A77BFD" w14:paraId="4EFD63F8" w14:textId="77777777" w:rsidTr="00833A0C">
        <w:trPr>
          <w:trHeight w:val="20"/>
          <w:tblHeader/>
        </w:trPr>
        <w:tc>
          <w:tcPr>
            <w:tcW w:w="2862" w:type="dxa"/>
          </w:tcPr>
          <w:p w14:paraId="2B94AA07" w14:textId="77777777" w:rsidR="00C03BF2" w:rsidRPr="00A77BFD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014BAB75" w14:textId="137DA6CA" w:rsidR="00C03BF2" w:rsidRPr="00A77BFD" w:rsidRDefault="00C03BF2" w:rsidP="00833A0C">
            <w:pPr>
              <w:pStyle w:val="acctfourfigures"/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03BF2" w:rsidRPr="00A77BFD" w14:paraId="06DECF2D" w14:textId="77777777" w:rsidTr="00833A0C">
        <w:trPr>
          <w:trHeight w:val="20"/>
          <w:tblHeader/>
        </w:trPr>
        <w:tc>
          <w:tcPr>
            <w:tcW w:w="2862" w:type="dxa"/>
            <w:vMerge w:val="restart"/>
            <w:vAlign w:val="bottom"/>
          </w:tcPr>
          <w:p w14:paraId="69F11156" w14:textId="77777777" w:rsidR="00C03BF2" w:rsidRPr="00A77BFD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6032F94A" w14:textId="66D6E12D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E927F0D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062" w:type="dxa"/>
            <w:gridSpan w:val="5"/>
          </w:tcPr>
          <w:p w14:paraId="7520D02A" w14:textId="5C897777" w:rsidR="00C03BF2" w:rsidRPr="00A77BFD" w:rsidRDefault="00C03BF2" w:rsidP="00833A0C">
            <w:pPr>
              <w:pStyle w:val="acctfourfigures"/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</w:tr>
      <w:tr w:rsidR="00C03BF2" w:rsidRPr="00A77BFD" w14:paraId="7560FC50" w14:textId="77777777" w:rsidTr="00833A0C">
        <w:trPr>
          <w:trHeight w:val="20"/>
          <w:tblHeader/>
        </w:trPr>
        <w:tc>
          <w:tcPr>
            <w:tcW w:w="2862" w:type="dxa"/>
            <w:vMerge/>
          </w:tcPr>
          <w:p w14:paraId="2CBEA4D3" w14:textId="77777777" w:rsidR="00C03BF2" w:rsidRPr="00A77BFD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C60453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4FA0BD8B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944BB8" w14:textId="77777777" w:rsidR="00C03BF2" w:rsidRPr="00A77BFD" w:rsidRDefault="00C03BF2" w:rsidP="00833A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2829C3F6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654F8058" w14:textId="77777777" w:rsidR="00C03BF2" w:rsidRPr="00A77BFD" w:rsidRDefault="00C03BF2" w:rsidP="00833A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5FB90DA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0EF0CFB8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5D7520" w14:textId="77777777" w:rsidR="00C03BF2" w:rsidRPr="00A77BFD" w:rsidRDefault="00C03BF2" w:rsidP="00833A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6317B3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5F912E61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AD1ED8" w14:textId="77777777" w:rsidR="00C03BF2" w:rsidRPr="00A77BFD" w:rsidRDefault="00C03BF2" w:rsidP="00833A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F853BFC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55ADB29" w14:textId="77777777" w:rsidR="00C03BF2" w:rsidRPr="00A77BFD" w:rsidRDefault="00C03BF2" w:rsidP="00833A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0996789C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6C9D9B70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03BF2" w:rsidRPr="00A77BFD" w14:paraId="0D3ED233" w14:textId="77777777" w:rsidTr="00833A0C">
        <w:trPr>
          <w:trHeight w:val="20"/>
          <w:tblHeader/>
        </w:trPr>
        <w:tc>
          <w:tcPr>
            <w:tcW w:w="2862" w:type="dxa"/>
          </w:tcPr>
          <w:p w14:paraId="24BC872B" w14:textId="77777777" w:rsidR="00C03BF2" w:rsidRPr="00A77BFD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6F9A4B12" w14:textId="77777777" w:rsidR="00C03BF2" w:rsidRPr="00A77BFD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A77BFD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C03BF2" w:rsidRPr="00A77BFD" w14:paraId="43EDD829" w14:textId="77777777" w:rsidTr="00833A0C">
        <w:trPr>
          <w:cantSplit/>
          <w:trHeight w:val="20"/>
        </w:trPr>
        <w:tc>
          <w:tcPr>
            <w:tcW w:w="2862" w:type="dxa"/>
          </w:tcPr>
          <w:p w14:paraId="3E12AE4B" w14:textId="77777777" w:rsidR="00C03BF2" w:rsidRPr="00A77BFD" w:rsidRDefault="00C03BF2" w:rsidP="00833A0C">
            <w:pPr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6DB53CD3" w14:textId="77777777" w:rsidR="00C03BF2" w:rsidRPr="00A77BFD" w:rsidRDefault="00C03BF2" w:rsidP="00833A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EB52BA" w14:textId="77777777" w:rsidR="00C03BF2" w:rsidRPr="00A77BFD" w:rsidRDefault="00C03BF2" w:rsidP="00833A0C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AD18EF3" w14:textId="77777777" w:rsidR="00C03BF2" w:rsidRPr="00A77BFD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65D0E6" w14:textId="77777777" w:rsidR="00C03BF2" w:rsidRPr="00A77BFD" w:rsidRDefault="00C03BF2" w:rsidP="00833A0C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310BF27B" w14:textId="77777777" w:rsidR="00C03BF2" w:rsidRPr="00A77BFD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6213E1" w14:textId="77777777" w:rsidR="00C03BF2" w:rsidRPr="00A77BFD" w:rsidRDefault="00C03BF2" w:rsidP="00833A0C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7A1653E" w14:textId="77777777" w:rsidR="00C03BF2" w:rsidRPr="00A77BFD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B5F8CF" w14:textId="77777777" w:rsidR="00C03BF2" w:rsidRPr="00A77BFD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116C549" w14:textId="77777777" w:rsidR="00C03BF2" w:rsidRPr="00A77BFD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9B622D" w14:textId="77777777" w:rsidR="00C03BF2" w:rsidRPr="00A77BFD" w:rsidRDefault="00C03BF2" w:rsidP="00833A0C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29" w:type="dxa"/>
            <w:vAlign w:val="bottom"/>
          </w:tcPr>
          <w:p w14:paraId="51123E53" w14:textId="77777777" w:rsidR="00C03BF2" w:rsidRPr="00A77BFD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</w:tr>
      <w:tr w:rsidR="0095272A" w:rsidRPr="00A77BFD" w14:paraId="4424B894" w14:textId="77777777" w:rsidTr="00833A0C">
        <w:trPr>
          <w:cantSplit/>
          <w:trHeight w:val="20"/>
        </w:trPr>
        <w:tc>
          <w:tcPr>
            <w:tcW w:w="2862" w:type="dxa"/>
          </w:tcPr>
          <w:p w14:paraId="168A66DA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กำไร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จากการประมาณตาม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987762" w14:textId="22A33035" w:rsidR="0095272A" w:rsidRPr="00A77BFD" w:rsidRDefault="00FB20AC" w:rsidP="00AA7042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28E1AA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5660249" w14:textId="697D341F" w:rsidR="0095272A" w:rsidRPr="00A77BFD" w:rsidRDefault="00FB20AC" w:rsidP="00AA7042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7287F5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65D688E2" w14:textId="0345856C" w:rsidR="0095272A" w:rsidRPr="00A77BFD" w:rsidRDefault="00FB20AC" w:rsidP="00FB20AC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4E3FDB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F4BB21" w14:textId="45D0364D" w:rsidR="0095272A" w:rsidRPr="00A77BFD" w:rsidRDefault="0095272A" w:rsidP="00BC1822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0" w:type="dxa"/>
            <w:vAlign w:val="bottom"/>
          </w:tcPr>
          <w:p w14:paraId="4DBBC385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74899B0" w14:textId="5FC00FD2" w:rsidR="0095272A" w:rsidRPr="00A77BFD" w:rsidRDefault="0095272A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(134)</w:t>
            </w:r>
          </w:p>
        </w:tc>
        <w:tc>
          <w:tcPr>
            <w:tcW w:w="180" w:type="dxa"/>
          </w:tcPr>
          <w:p w14:paraId="773CBCA4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01DD942" w14:textId="662BE20C" w:rsidR="0095272A" w:rsidRPr="00A77BFD" w:rsidRDefault="0095272A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535</w:t>
            </w:r>
          </w:p>
        </w:tc>
      </w:tr>
      <w:tr w:rsidR="0095272A" w:rsidRPr="00A77BFD" w14:paraId="5C48BAB5" w14:textId="77777777" w:rsidTr="00833A0C">
        <w:trPr>
          <w:cantSplit/>
          <w:trHeight w:val="20"/>
        </w:trPr>
        <w:tc>
          <w:tcPr>
            <w:tcW w:w="2862" w:type="dxa"/>
          </w:tcPr>
          <w:p w14:paraId="4FC9EC7E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278BD" w14:textId="1D1C32E3" w:rsidR="0095272A" w:rsidRPr="00A77BFD" w:rsidRDefault="00FB20AC" w:rsidP="00AA7042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5EB1C4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69480" w14:textId="5DD90036" w:rsidR="0095272A" w:rsidRPr="00A77BFD" w:rsidRDefault="00FB20AC" w:rsidP="00AA7042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A0BECB5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4BF68" w14:textId="68EA0EFA" w:rsidR="0095272A" w:rsidRPr="00A77BFD" w:rsidRDefault="00FB20AC" w:rsidP="00FB20AC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AFE8F3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888F8" w14:textId="71854212" w:rsidR="0095272A" w:rsidRPr="00A77BFD" w:rsidRDefault="0095272A" w:rsidP="00BC1822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0" w:type="dxa"/>
            <w:vAlign w:val="bottom"/>
          </w:tcPr>
          <w:p w14:paraId="50FB7200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15705" w14:textId="20449272" w:rsidR="0095272A" w:rsidRPr="00A77BFD" w:rsidRDefault="0095272A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(134)</w:t>
            </w:r>
          </w:p>
        </w:tc>
        <w:tc>
          <w:tcPr>
            <w:tcW w:w="180" w:type="dxa"/>
            <w:vAlign w:val="bottom"/>
          </w:tcPr>
          <w:p w14:paraId="20843FAC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B6FB2" w14:textId="01B2D418" w:rsidR="0095272A" w:rsidRPr="00A77BFD" w:rsidRDefault="0095272A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535</w:t>
            </w:r>
          </w:p>
        </w:tc>
      </w:tr>
    </w:tbl>
    <w:p w14:paraId="45FD215A" w14:textId="77777777" w:rsidR="00516882" w:rsidRPr="00A77BFD" w:rsidRDefault="0051688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tbl>
      <w:tblPr>
        <w:tblW w:w="93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74"/>
        <w:gridCol w:w="269"/>
        <w:gridCol w:w="1064"/>
        <w:gridCol w:w="246"/>
        <w:gridCol w:w="917"/>
        <w:gridCol w:w="240"/>
        <w:gridCol w:w="1033"/>
        <w:gridCol w:w="17"/>
      </w:tblGrid>
      <w:tr w:rsidR="001C4702" w:rsidRPr="00A77BFD" w14:paraId="13D7FD57" w14:textId="77777777" w:rsidTr="005A3C96">
        <w:trPr>
          <w:gridAfter w:val="1"/>
          <w:wAfter w:w="17" w:type="dxa"/>
          <w:trHeight w:val="301"/>
          <w:tblHeader/>
        </w:trPr>
        <w:tc>
          <w:tcPr>
            <w:tcW w:w="4590" w:type="dxa"/>
            <w:shd w:val="clear" w:color="auto" w:fill="auto"/>
          </w:tcPr>
          <w:p w14:paraId="4D50E4BD" w14:textId="191D962E" w:rsidR="001C4702" w:rsidRPr="00A77BFD" w:rsidRDefault="001C4702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43" w:type="dxa"/>
            <w:gridSpan w:val="7"/>
          </w:tcPr>
          <w:p w14:paraId="78CAA2A5" w14:textId="572AED18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C4702" w:rsidRPr="00A77BFD" w14:paraId="2A2BE864" w14:textId="77777777" w:rsidTr="005A3C96">
        <w:trPr>
          <w:tblHeader/>
        </w:trPr>
        <w:tc>
          <w:tcPr>
            <w:tcW w:w="4590" w:type="dxa"/>
            <w:shd w:val="clear" w:color="auto" w:fill="auto"/>
          </w:tcPr>
          <w:p w14:paraId="5C5E7DEF" w14:textId="77777777" w:rsidR="001C4702" w:rsidRPr="00A77BFD" w:rsidRDefault="001C4702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07" w:type="dxa"/>
            <w:gridSpan w:val="3"/>
          </w:tcPr>
          <w:p w14:paraId="20D89436" w14:textId="447F446E" w:rsidR="001C4702" w:rsidRPr="00A77BFD" w:rsidRDefault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</w:t>
            </w:r>
          </w:p>
        </w:tc>
        <w:tc>
          <w:tcPr>
            <w:tcW w:w="246" w:type="dxa"/>
          </w:tcPr>
          <w:p w14:paraId="2FBA9683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207" w:type="dxa"/>
            <w:gridSpan w:val="4"/>
          </w:tcPr>
          <w:p w14:paraId="5BE7CB24" w14:textId="61711424" w:rsidR="001C4702" w:rsidRPr="00A77BFD" w:rsidRDefault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5</w:t>
            </w:r>
          </w:p>
        </w:tc>
      </w:tr>
      <w:tr w:rsidR="001C4702" w:rsidRPr="00A77BFD" w14:paraId="5931C118" w14:textId="77777777" w:rsidTr="005A3C96">
        <w:trPr>
          <w:tblHeader/>
        </w:trPr>
        <w:tc>
          <w:tcPr>
            <w:tcW w:w="4590" w:type="dxa"/>
            <w:shd w:val="clear" w:color="auto" w:fill="auto"/>
          </w:tcPr>
          <w:p w14:paraId="4EAC14F8" w14:textId="77777777" w:rsidR="001C4702" w:rsidRPr="00A77BFD" w:rsidRDefault="001C4702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74" w:type="dxa"/>
          </w:tcPr>
          <w:p w14:paraId="4A82333A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A8E68F" w14:textId="7FF42490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</w:tcPr>
          <w:p w14:paraId="3AEAED96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542BA91D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  <w:p w14:paraId="49492C5E" w14:textId="2A03A0AB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6" w:type="dxa"/>
          </w:tcPr>
          <w:p w14:paraId="7CD28191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917" w:type="dxa"/>
          </w:tcPr>
          <w:p w14:paraId="68377F82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16925E" w14:textId="342391B1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2ED38AD6" w14:textId="1574F638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5399099E" w14:textId="77777777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  <w:p w14:paraId="55214A85" w14:textId="3112D5D4" w:rsidR="001C4702" w:rsidRPr="00A77BFD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5272A" w:rsidRPr="00A77BFD" w14:paraId="32A76217" w14:textId="77777777" w:rsidTr="005A3C96">
        <w:tc>
          <w:tcPr>
            <w:tcW w:w="4590" w:type="dxa"/>
            <w:shd w:val="clear" w:color="auto" w:fill="auto"/>
          </w:tcPr>
          <w:p w14:paraId="64C99C85" w14:textId="37A55424" w:rsidR="0095272A" w:rsidRPr="00A77BFD" w:rsidRDefault="0095272A" w:rsidP="0095272A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74" w:type="dxa"/>
          </w:tcPr>
          <w:p w14:paraId="79FAF365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A479067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587ECDE8" w14:textId="5A58528F" w:rsidR="0095272A" w:rsidRPr="00A77BFD" w:rsidRDefault="007A1DBC" w:rsidP="0095272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206,393</w:t>
            </w:r>
          </w:p>
        </w:tc>
        <w:tc>
          <w:tcPr>
            <w:tcW w:w="246" w:type="dxa"/>
          </w:tcPr>
          <w:p w14:paraId="45D2DC98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</w:tcPr>
          <w:p w14:paraId="37ECB11A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094D8177" w14:textId="53F9F9B0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bottom w:val="double" w:sz="4" w:space="0" w:color="auto"/>
            </w:tcBorders>
          </w:tcPr>
          <w:p w14:paraId="767E9A89" w14:textId="4295CD05" w:rsidR="0095272A" w:rsidRPr="00A77BFD" w:rsidRDefault="0095272A" w:rsidP="0095272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327,125</w:t>
            </w:r>
          </w:p>
        </w:tc>
      </w:tr>
      <w:tr w:rsidR="0095272A" w:rsidRPr="00A77BFD" w14:paraId="5C4E3D44" w14:textId="77777777" w:rsidTr="005A3C96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5A6AE1B3" w14:textId="20F3D747" w:rsidR="0095272A" w:rsidRPr="00A77BFD" w:rsidRDefault="0095272A" w:rsidP="0095272A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4" w:type="dxa"/>
            <w:tcBorders>
              <w:bottom w:val="nil"/>
            </w:tcBorders>
          </w:tcPr>
          <w:p w14:paraId="7A957FEB" w14:textId="511DD82D" w:rsidR="0095272A" w:rsidRPr="00A77BFD" w:rsidRDefault="007D4FF0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69" w:type="dxa"/>
            <w:tcBorders>
              <w:bottom w:val="nil"/>
            </w:tcBorders>
          </w:tcPr>
          <w:p w14:paraId="2C4386B7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60336A" w14:textId="09640BB9" w:rsidR="0095272A" w:rsidRPr="00A77BFD" w:rsidRDefault="007A1DBC" w:rsidP="0095272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41,279</w:t>
            </w:r>
          </w:p>
        </w:tc>
        <w:tc>
          <w:tcPr>
            <w:tcW w:w="246" w:type="dxa"/>
            <w:tcBorders>
              <w:bottom w:val="nil"/>
            </w:tcBorders>
          </w:tcPr>
          <w:p w14:paraId="64516513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1FB284BC" w14:textId="27265EDC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40" w:type="dxa"/>
            <w:tcBorders>
              <w:bottom w:val="nil"/>
            </w:tcBorders>
          </w:tcPr>
          <w:p w14:paraId="413EF12B" w14:textId="0E52F5F6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double" w:sz="4" w:space="0" w:color="auto"/>
              <w:bottom w:val="nil"/>
            </w:tcBorders>
          </w:tcPr>
          <w:p w14:paraId="53AC036F" w14:textId="0611E508" w:rsidR="0095272A" w:rsidRPr="00A77BFD" w:rsidRDefault="0095272A" w:rsidP="0095272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65,425</w:t>
            </w:r>
          </w:p>
        </w:tc>
      </w:tr>
      <w:tr w:rsidR="0095272A" w:rsidRPr="00A77BFD" w14:paraId="34DBD4EC" w14:textId="77777777" w:rsidTr="005A3C96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119C41F5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4" w:type="dxa"/>
            <w:tcBorders>
              <w:bottom w:val="nil"/>
            </w:tcBorders>
          </w:tcPr>
          <w:p w14:paraId="00230B8A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0408CDE5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478AD70F" w14:textId="223D36BB" w:rsidR="0095272A" w:rsidRPr="00A77BFD" w:rsidRDefault="007D4FF0" w:rsidP="0095272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8303B4" w:rsidRPr="00A77BFD">
              <w:rPr>
                <w:rFonts w:asciiTheme="majorHAnsi" w:hAnsiTheme="majorHAnsi" w:cstheme="majorHAnsi"/>
                <w:sz w:val="30"/>
                <w:szCs w:val="30"/>
              </w:rPr>
              <w:t>364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246" w:type="dxa"/>
            <w:tcBorders>
              <w:bottom w:val="nil"/>
            </w:tcBorders>
          </w:tcPr>
          <w:p w14:paraId="7F59ECCC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34BB249A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0F3E905" w14:textId="1E9AD3C6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41F249E1" w14:textId="787F9784" w:rsidR="0095272A" w:rsidRPr="00A77BFD" w:rsidRDefault="0095272A" w:rsidP="0095272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(280)</w:t>
            </w:r>
          </w:p>
        </w:tc>
      </w:tr>
      <w:tr w:rsidR="0095272A" w:rsidRPr="00A77BFD" w14:paraId="58C25D70" w14:textId="77777777" w:rsidTr="005A3C96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32E12065" w14:textId="16327680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รายได้ที่ต้องเสียภาษีเงินได้</w:t>
            </w:r>
          </w:p>
        </w:tc>
        <w:tc>
          <w:tcPr>
            <w:tcW w:w="974" w:type="dxa"/>
            <w:tcBorders>
              <w:bottom w:val="nil"/>
            </w:tcBorders>
          </w:tcPr>
          <w:p w14:paraId="1A053595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0829869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42D9CEA0" w14:textId="5E226E87" w:rsidR="0095272A" w:rsidRPr="00A77BFD" w:rsidRDefault="007D4FF0" w:rsidP="0095272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9</w:t>
            </w:r>
            <w:r w:rsidR="00136BB9" w:rsidRPr="00A77BFD">
              <w:rPr>
                <w:rFonts w:asciiTheme="majorHAnsi" w:hAnsiTheme="majorHAnsi" w:cstheme="majorHAnsi"/>
                <w:sz w:val="30"/>
                <w:szCs w:val="30"/>
              </w:rPr>
              <w:t>23</w:t>
            </w:r>
          </w:p>
        </w:tc>
        <w:tc>
          <w:tcPr>
            <w:tcW w:w="246" w:type="dxa"/>
            <w:tcBorders>
              <w:bottom w:val="nil"/>
            </w:tcBorders>
          </w:tcPr>
          <w:p w14:paraId="66BCC164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38D80E78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DE33E3C" w14:textId="0A78015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024C8219" w14:textId="4A3A53F4" w:rsidR="0095272A" w:rsidRPr="00A77BFD" w:rsidRDefault="0095272A" w:rsidP="0095272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846</w:t>
            </w:r>
          </w:p>
        </w:tc>
      </w:tr>
      <w:tr w:rsidR="0095272A" w:rsidRPr="00A77BFD" w14:paraId="5A2DE3FC" w14:textId="77777777" w:rsidTr="005A3C96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70842F0F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B6710BE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158981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94E0DCD" w14:textId="69F72554" w:rsidR="0095272A" w:rsidRPr="00A77BFD" w:rsidRDefault="00136BB9" w:rsidP="001D44D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6,562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C3C8C6C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14:paraId="1CCB6B50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1BC5F19" w14:textId="53AFDD58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</w:tcPr>
          <w:p w14:paraId="283F0532" w14:textId="1423616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594</w:t>
            </w:r>
          </w:p>
        </w:tc>
      </w:tr>
      <w:tr w:rsidR="0095272A" w:rsidRPr="00A77BFD" w14:paraId="73EE6412" w14:textId="77777777" w:rsidTr="005A3C96">
        <w:tc>
          <w:tcPr>
            <w:tcW w:w="4590" w:type="dxa"/>
            <w:tcBorders>
              <w:top w:val="nil"/>
            </w:tcBorders>
            <w:shd w:val="clear" w:color="auto" w:fill="auto"/>
          </w:tcPr>
          <w:p w14:paraId="1B131193" w14:textId="16F14AC4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74" w:type="dxa"/>
            <w:tcBorders>
              <w:top w:val="nil"/>
            </w:tcBorders>
          </w:tcPr>
          <w:p w14:paraId="0D9593DA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6F7FE6AE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</w:tcPr>
          <w:p w14:paraId="730F8702" w14:textId="5D367876" w:rsidR="0095272A" w:rsidRPr="00A77BFD" w:rsidRDefault="007D4FF0" w:rsidP="0095272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(249)</w:t>
            </w:r>
          </w:p>
        </w:tc>
        <w:tc>
          <w:tcPr>
            <w:tcW w:w="246" w:type="dxa"/>
            <w:tcBorders>
              <w:top w:val="nil"/>
            </w:tcBorders>
          </w:tcPr>
          <w:p w14:paraId="121AD227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14:paraId="3CFDA6A6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325BD1C1" w14:textId="42E09695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nil"/>
            </w:tcBorders>
          </w:tcPr>
          <w:p w14:paraId="4F039BAF" w14:textId="72839B92" w:rsidR="0095272A" w:rsidRPr="00A77BFD" w:rsidRDefault="0095272A" w:rsidP="0095272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(484)</w:t>
            </w:r>
          </w:p>
        </w:tc>
      </w:tr>
      <w:tr w:rsidR="0095272A" w:rsidRPr="00A77BFD" w14:paraId="0F2F68F9" w14:textId="77777777" w:rsidTr="005A3C96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2179C975" w14:textId="41D8E072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pacing w:val="-10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pacing w:val="-10"/>
                <w:sz w:val="30"/>
                <w:szCs w:val="30"/>
                <w:cs/>
              </w:rPr>
              <w:t>ผลขาดทุนที่ไม่รับรู้เป็นสินทรัพย์ภาษีเงินได้รอการตัดบัญชี</w:t>
            </w:r>
          </w:p>
        </w:tc>
        <w:tc>
          <w:tcPr>
            <w:tcW w:w="974" w:type="dxa"/>
            <w:tcBorders>
              <w:bottom w:val="nil"/>
            </w:tcBorders>
          </w:tcPr>
          <w:p w14:paraId="79D55CF1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57CA4C49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6BBF3E85" w14:textId="4960041F" w:rsidR="0095272A" w:rsidRPr="00A77BFD" w:rsidRDefault="00136BB9" w:rsidP="001D44D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381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17,208</w:t>
            </w:r>
          </w:p>
        </w:tc>
        <w:tc>
          <w:tcPr>
            <w:tcW w:w="246" w:type="dxa"/>
            <w:tcBorders>
              <w:bottom w:val="nil"/>
            </w:tcBorders>
          </w:tcPr>
          <w:p w14:paraId="65745767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11774C5C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A993F02" w14:textId="69EF03F2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1FF69091" w14:textId="60E6D551" w:rsidR="0095272A" w:rsidRPr="00A77BFD" w:rsidRDefault="0095272A" w:rsidP="0095272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2,281</w:t>
            </w:r>
          </w:p>
        </w:tc>
      </w:tr>
      <w:tr w:rsidR="0095272A" w:rsidRPr="00A77BFD" w14:paraId="4DFF875D" w14:textId="77777777" w:rsidTr="005A3C96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610398DE" w14:textId="5EB4092F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กำไร</w:t>
            </w:r>
            <w:r w:rsidR="00955080" w:rsidRPr="00A77BFD">
              <w:rPr>
                <w:rFonts w:asciiTheme="majorHAnsi" w:hAnsiTheme="majorHAnsi"/>
                <w:sz w:val="30"/>
                <w:szCs w:val="30"/>
              </w:rPr>
              <w:t xml:space="preserve"> (</w:t>
            </w:r>
            <w:r w:rsidR="00955080" w:rsidRPr="00A77BFD">
              <w:rPr>
                <w:rFonts w:asciiTheme="majorHAnsi" w:hAnsiTheme="majorHAnsi" w:hint="cs"/>
                <w:sz w:val="30"/>
                <w:szCs w:val="30"/>
                <w:cs/>
              </w:rPr>
              <w:t>ขาดทุน</w:t>
            </w:r>
            <w:r w:rsidR="00955080" w:rsidRPr="00A77BFD">
              <w:rPr>
                <w:rFonts w:asciiTheme="majorHAnsi" w:hAnsiTheme="majorHAnsi"/>
                <w:sz w:val="30"/>
                <w:szCs w:val="30"/>
              </w:rPr>
              <w:t xml:space="preserve">) </w:t>
            </w: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ที่ยังไม่เกิดขึ้นจากรายการระหว่างกัน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47088F0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9B3E5B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4590FA5" w14:textId="038AF5BA" w:rsidR="0095272A" w:rsidRPr="00A77BFD" w:rsidRDefault="00136BB9" w:rsidP="001D44D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(4,567)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EE8B114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14:paraId="6002C0F7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9F28AE2" w14:textId="28B9190D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</w:tcPr>
          <w:p w14:paraId="260BB61B" w14:textId="143CE81F" w:rsidR="0095272A" w:rsidRPr="00A77BFD" w:rsidRDefault="0095272A" w:rsidP="0095272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1,438</w:t>
            </w:r>
          </w:p>
        </w:tc>
      </w:tr>
      <w:tr w:rsidR="0095272A" w:rsidRPr="00A77BFD" w14:paraId="43EEE8C3" w14:textId="77777777" w:rsidTr="005A3C96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1C2D9EC6" w14:textId="42D3189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การใช้ผลขาดทุนทางภาษีที่ผ่านมาซึ่งยังไม่ได้รับรู้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D30E28E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702624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24743B00" w14:textId="05019998" w:rsidR="0095272A" w:rsidRPr="00A77BFD" w:rsidRDefault="00136BB9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A0835A9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14:paraId="47FF52E2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1B94AD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</w:tcPr>
          <w:p w14:paraId="22236BE5" w14:textId="7552D355" w:rsidR="0095272A" w:rsidRPr="00A77BFD" w:rsidRDefault="0095272A" w:rsidP="0095272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20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(1,880)</w:t>
            </w:r>
          </w:p>
        </w:tc>
      </w:tr>
      <w:tr w:rsidR="0095272A" w:rsidRPr="00A77BFD" w14:paraId="156A8A44" w14:textId="77777777" w:rsidTr="005A3C96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2AD5278A" w14:textId="77777777" w:rsidR="0095272A" w:rsidRPr="00A77BFD" w:rsidRDefault="0095272A" w:rsidP="0095272A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B1F47" w14:textId="296E1876" w:rsidR="0095272A" w:rsidRPr="00A77BFD" w:rsidRDefault="00827097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</w:t>
            </w:r>
            <w:r w:rsidR="00136BB9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9.45</w:t>
            </w:r>
          </w:p>
        </w:tc>
        <w:tc>
          <w:tcPr>
            <w:tcW w:w="269" w:type="dxa"/>
            <w:tcBorders>
              <w:bottom w:val="nil"/>
            </w:tcBorders>
          </w:tcPr>
          <w:p w14:paraId="372EF969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D29EC34" w14:textId="7FAD4234" w:rsidR="0095272A" w:rsidRPr="00A77BFD" w:rsidRDefault="00136BB9" w:rsidP="0095272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60,792</w:t>
            </w:r>
          </w:p>
        </w:tc>
        <w:tc>
          <w:tcPr>
            <w:tcW w:w="246" w:type="dxa"/>
            <w:tcBorders>
              <w:bottom w:val="nil"/>
            </w:tcBorders>
          </w:tcPr>
          <w:p w14:paraId="27266655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62216FBF" w14:textId="472C85CB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20.77</w:t>
            </w:r>
          </w:p>
        </w:tc>
        <w:tc>
          <w:tcPr>
            <w:tcW w:w="240" w:type="dxa"/>
            <w:tcBorders>
              <w:bottom w:val="nil"/>
            </w:tcBorders>
          </w:tcPr>
          <w:p w14:paraId="63895DA3" w14:textId="0577DB3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34A57F" w14:textId="1215965D" w:rsidR="0095272A" w:rsidRPr="00A77BFD" w:rsidRDefault="0095272A" w:rsidP="0095272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67,940</w:t>
            </w:r>
          </w:p>
        </w:tc>
      </w:tr>
    </w:tbl>
    <w:p w14:paraId="4B0D8E88" w14:textId="77777777" w:rsidR="000E689A" w:rsidRPr="00A77BFD" w:rsidRDefault="000E689A" w:rsidP="000E689A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0"/>
          <w:szCs w:val="20"/>
          <w:lang w:val="en-US"/>
        </w:rPr>
      </w:pPr>
    </w:p>
    <w:tbl>
      <w:tblPr>
        <w:tblW w:w="935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8"/>
        <w:gridCol w:w="989"/>
        <w:gridCol w:w="270"/>
        <w:gridCol w:w="1079"/>
        <w:gridCol w:w="270"/>
        <w:gridCol w:w="899"/>
        <w:gridCol w:w="270"/>
        <w:gridCol w:w="989"/>
      </w:tblGrid>
      <w:tr w:rsidR="00660596" w:rsidRPr="00A77BFD" w14:paraId="65233938" w14:textId="77777777" w:rsidTr="005A3C96">
        <w:trPr>
          <w:tblHeader/>
        </w:trPr>
        <w:tc>
          <w:tcPr>
            <w:tcW w:w="4588" w:type="dxa"/>
            <w:shd w:val="clear" w:color="auto" w:fill="auto"/>
          </w:tcPr>
          <w:p w14:paraId="338E4294" w14:textId="77777777" w:rsidR="00044A13" w:rsidRPr="00A77BFD" w:rsidRDefault="00044A13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66" w:type="dxa"/>
            <w:gridSpan w:val="7"/>
          </w:tcPr>
          <w:p w14:paraId="739CE5A7" w14:textId="721E42D6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</w:t>
            </w:r>
            <w:r w:rsidR="00D216BF"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ินเฉพาะกิจการ</w:t>
            </w:r>
          </w:p>
        </w:tc>
      </w:tr>
      <w:tr w:rsidR="00660596" w:rsidRPr="00A77BFD" w14:paraId="1261FE4B" w14:textId="77777777" w:rsidTr="005A3C96">
        <w:trPr>
          <w:tblHeader/>
        </w:trPr>
        <w:tc>
          <w:tcPr>
            <w:tcW w:w="4588" w:type="dxa"/>
            <w:shd w:val="clear" w:color="auto" w:fill="auto"/>
          </w:tcPr>
          <w:p w14:paraId="1356F56F" w14:textId="77777777" w:rsidR="00044A13" w:rsidRPr="00A77BFD" w:rsidRDefault="00044A13">
            <w:pPr>
              <w:spacing w:line="240" w:lineRule="auto"/>
              <w:jc w:val="center"/>
              <w:rPr>
                <w:rFonts w:asciiTheme="majorHAnsi" w:hAnsiTheme="majorHAnsi" w:cstheme="majorHAnsi"/>
                <w:sz w:val="32"/>
                <w:szCs w:val="32"/>
              </w:rPr>
            </w:pPr>
          </w:p>
        </w:tc>
        <w:tc>
          <w:tcPr>
            <w:tcW w:w="2338" w:type="dxa"/>
            <w:gridSpan w:val="3"/>
          </w:tcPr>
          <w:p w14:paraId="0A125FDF" w14:textId="61362A8D" w:rsidR="00044A13" w:rsidRPr="00A77BFD" w:rsidRDefault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sz w:val="32"/>
                <w:szCs w:val="32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2"/>
                <w:szCs w:val="32"/>
                <w:lang w:bidi="th-TH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2"/>
                <w:szCs w:val="32"/>
                <w:lang w:bidi="th-TH"/>
              </w:rPr>
              <w:t>6</w:t>
            </w:r>
          </w:p>
        </w:tc>
        <w:tc>
          <w:tcPr>
            <w:tcW w:w="270" w:type="dxa"/>
          </w:tcPr>
          <w:p w14:paraId="7DF4987E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2158" w:type="dxa"/>
            <w:gridSpan w:val="3"/>
          </w:tcPr>
          <w:p w14:paraId="2B8B199A" w14:textId="760B48F9" w:rsidR="00044A13" w:rsidRPr="00A77BFD" w:rsidRDefault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2"/>
                <w:szCs w:val="32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2"/>
                <w:szCs w:val="32"/>
                <w:lang w:bidi="th-TH"/>
              </w:rPr>
              <w:t>256</w:t>
            </w:r>
            <w:r w:rsidR="0095272A" w:rsidRPr="00A77BFD">
              <w:rPr>
                <w:rFonts w:asciiTheme="majorHAnsi" w:hAnsiTheme="majorHAnsi" w:cstheme="majorHAnsi"/>
                <w:sz w:val="32"/>
                <w:szCs w:val="32"/>
                <w:lang w:bidi="th-TH"/>
              </w:rPr>
              <w:t>5</w:t>
            </w:r>
          </w:p>
        </w:tc>
      </w:tr>
      <w:tr w:rsidR="00660596" w:rsidRPr="00A77BFD" w14:paraId="3763E39F" w14:textId="77777777" w:rsidTr="005A3C96">
        <w:trPr>
          <w:tblHeader/>
        </w:trPr>
        <w:tc>
          <w:tcPr>
            <w:tcW w:w="4588" w:type="dxa"/>
            <w:shd w:val="clear" w:color="auto" w:fill="auto"/>
          </w:tcPr>
          <w:p w14:paraId="54653273" w14:textId="77777777" w:rsidR="00044A13" w:rsidRPr="00A77BFD" w:rsidRDefault="00044A1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94D5040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0C855C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964F9A9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51CA76B3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  <w:p w14:paraId="5F38949B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18A9E783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899" w:type="dxa"/>
          </w:tcPr>
          <w:p w14:paraId="492340F7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8801C4B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5CA5DEA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0F81865E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  <w:p w14:paraId="770C8C00" w14:textId="77777777" w:rsidR="00044A13" w:rsidRPr="00A77BF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5272A" w:rsidRPr="00A77BFD" w14:paraId="00A5C292" w14:textId="77777777" w:rsidTr="005A3C96">
        <w:tc>
          <w:tcPr>
            <w:tcW w:w="4588" w:type="dxa"/>
            <w:shd w:val="clear" w:color="auto" w:fill="auto"/>
          </w:tcPr>
          <w:p w14:paraId="0E201BEA" w14:textId="368B7D26" w:rsidR="0095272A" w:rsidRPr="00A77BFD" w:rsidRDefault="0095272A" w:rsidP="0095272A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กำไร</w:t>
            </w:r>
            <w:r w:rsidR="0093664D"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(</w:t>
            </w:r>
            <w:r w:rsidR="0093664D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ขาดทุน</w:t>
            </w:r>
            <w:r w:rsidR="0093664D"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)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89" w:type="dxa"/>
            <w:shd w:val="clear" w:color="auto" w:fill="auto"/>
          </w:tcPr>
          <w:p w14:paraId="00DB88A0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15007A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1DBFEB17" w14:textId="34D1AED7" w:rsidR="0095272A" w:rsidRPr="00A77BFD" w:rsidRDefault="0093664D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5D1B" w:rsidRPr="00A77BFD">
              <w:rPr>
                <w:rFonts w:asciiTheme="majorBidi" w:hAnsiTheme="majorBidi" w:cstheme="majorBidi"/>
                <w:sz w:val="30"/>
                <w:szCs w:val="30"/>
              </w:rPr>
              <w:t>58,200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AA9B1E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3A0DC393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14AF53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</w:tcPr>
          <w:p w14:paraId="5D96E395" w14:textId="2D681321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70,499</w:t>
            </w:r>
          </w:p>
        </w:tc>
      </w:tr>
      <w:tr w:rsidR="0095272A" w:rsidRPr="00A77BFD" w14:paraId="403B3958" w14:textId="77777777" w:rsidTr="005A3C96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7225FCAE" w14:textId="39336DE5" w:rsidR="0095272A" w:rsidRPr="00A77BFD" w:rsidRDefault="0095272A" w:rsidP="0095272A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365B8E68" w14:textId="762351E1" w:rsidR="0095272A" w:rsidRPr="00A77BFD" w:rsidRDefault="009621C3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730013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D6C000" w14:textId="6B2D41F3" w:rsidR="0095272A" w:rsidRPr="00A77BFD" w:rsidRDefault="0093664D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7AEE" w:rsidRPr="00A77B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0512" w:rsidRPr="00A77BFD">
              <w:rPr>
                <w:rFonts w:asciiTheme="majorBidi" w:hAnsiTheme="majorBidi" w:cstheme="majorBidi"/>
                <w:sz w:val="30"/>
                <w:szCs w:val="30"/>
              </w:rPr>
              <w:t>1,640</w:t>
            </w:r>
            <w:r w:rsidRPr="00A77B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90BDCE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shd w:val="clear" w:color="auto" w:fill="auto"/>
          </w:tcPr>
          <w:p w14:paraId="0BCE60B4" w14:textId="724B1B24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609D34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07B9621" w14:textId="465D2EBC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14,100</w:t>
            </w:r>
          </w:p>
        </w:tc>
      </w:tr>
      <w:tr w:rsidR="0095272A" w:rsidRPr="00A77BFD" w14:paraId="2D1F889A" w14:textId="77777777" w:rsidTr="005A3C96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3B13B824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7E8C0861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2A6021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3DB6CB99" w14:textId="15CE5B74" w:rsidR="0095272A" w:rsidRPr="00A77BFD" w:rsidRDefault="00F77AE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AD7EDB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shd w:val="clear" w:color="auto" w:fill="auto"/>
          </w:tcPr>
          <w:p w14:paraId="22E85BF8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1D0CB7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407D973B" w14:textId="6DFC055D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(15,027)</w:t>
            </w:r>
          </w:p>
        </w:tc>
      </w:tr>
      <w:tr w:rsidR="0095272A" w:rsidRPr="00A77BFD" w14:paraId="2EA58278" w14:textId="77777777" w:rsidTr="005A3C96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2DC85171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รายได้ที่ต้องเสียภาษีเงินได้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78E91930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784F09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1F7CC4D8" w14:textId="27B321F2" w:rsidR="0095272A" w:rsidRPr="00A77BFD" w:rsidRDefault="00F77AEE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984B45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shd w:val="clear" w:color="auto" w:fill="auto"/>
          </w:tcPr>
          <w:p w14:paraId="3D8C3D67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1C801E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086BE7BA" w14:textId="18430474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</w:tr>
      <w:tr w:rsidR="0095272A" w:rsidRPr="00A77BFD" w14:paraId="1AF020BD" w14:textId="77777777" w:rsidTr="005A3C96">
        <w:tc>
          <w:tcPr>
            <w:tcW w:w="4588" w:type="dxa"/>
            <w:tcBorders>
              <w:top w:val="nil"/>
              <w:bottom w:val="nil"/>
            </w:tcBorders>
            <w:shd w:val="clear" w:color="auto" w:fill="auto"/>
          </w:tcPr>
          <w:p w14:paraId="1E8AFC67" w14:textId="77777777" w:rsidR="0095272A" w:rsidRPr="00A77BFD" w:rsidRDefault="0095272A" w:rsidP="0095272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</w:tcPr>
          <w:p w14:paraId="5501C7D8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5C8DCC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39B8AD44" w14:textId="5AFE3CFD" w:rsidR="0095272A" w:rsidRPr="00A77BFD" w:rsidRDefault="006959EC" w:rsidP="00B0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DBE197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  <w:shd w:val="clear" w:color="auto" w:fill="auto"/>
          </w:tcPr>
          <w:p w14:paraId="1A6A6088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0612DA" w14:textId="77777777" w:rsidR="0095272A" w:rsidRPr="00A77BFD" w:rsidRDefault="0095272A" w:rsidP="0095272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</w:tcPr>
          <w:p w14:paraId="4A0E200B" w14:textId="717FA483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5E2FD1" w:rsidRPr="00A77BFD" w14:paraId="41C4F752" w14:textId="77777777" w:rsidTr="005A3C96">
        <w:tc>
          <w:tcPr>
            <w:tcW w:w="4588" w:type="dxa"/>
            <w:tcBorders>
              <w:top w:val="nil"/>
            </w:tcBorders>
            <w:shd w:val="clear" w:color="auto" w:fill="auto"/>
          </w:tcPr>
          <w:p w14:paraId="0924A4DE" w14:textId="29047E0B" w:rsidR="005E2FD1" w:rsidRPr="00A77BFD" w:rsidRDefault="005E2FD1" w:rsidP="005E2FD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ค่าใช้จ่ายที่</w:t>
            </w:r>
            <w:r w:rsidRPr="00A77BFD">
              <w:rPr>
                <w:rFonts w:asciiTheme="majorHAnsi" w:hAnsiTheme="majorHAnsi" w:hint="cs"/>
                <w:sz w:val="30"/>
                <w:szCs w:val="30"/>
                <w:cs/>
              </w:rPr>
              <w:t>มีสิทธิหักได้เพิ่ม</w:t>
            </w:r>
          </w:p>
        </w:tc>
        <w:tc>
          <w:tcPr>
            <w:tcW w:w="989" w:type="dxa"/>
            <w:tcBorders>
              <w:top w:val="nil"/>
            </w:tcBorders>
            <w:shd w:val="clear" w:color="auto" w:fill="auto"/>
          </w:tcPr>
          <w:p w14:paraId="5DD58095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2B2CD36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</w:tcBorders>
            <w:shd w:val="clear" w:color="auto" w:fill="auto"/>
          </w:tcPr>
          <w:p w14:paraId="00777ED7" w14:textId="5A58AE22" w:rsidR="005E2FD1" w:rsidRPr="00A77BFD" w:rsidRDefault="005E2FD1" w:rsidP="005E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349B901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</w:tcBorders>
            <w:shd w:val="clear" w:color="auto" w:fill="auto"/>
          </w:tcPr>
          <w:p w14:paraId="3E4B0600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F31FA89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</w:tcBorders>
            <w:shd w:val="clear" w:color="auto" w:fill="auto"/>
          </w:tcPr>
          <w:p w14:paraId="170BFBBB" w14:textId="01EFCD3D" w:rsidR="005E2FD1" w:rsidRPr="00A77BFD" w:rsidRDefault="005E2FD1" w:rsidP="005E2FD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5E2FD1" w:rsidRPr="00A77BFD" w14:paraId="65111BF8" w14:textId="77777777" w:rsidTr="005A3C96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3C50DC15" w14:textId="43793265" w:rsidR="005E2FD1" w:rsidRPr="00A77BFD" w:rsidRDefault="005E2FD1" w:rsidP="005E2FD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0517DC90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7525FF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2792F5AD" w14:textId="77777777" w:rsidR="005E2FD1" w:rsidRPr="00A77BFD" w:rsidRDefault="005E2FD1" w:rsidP="005E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3FB5DA" w14:textId="4247EAEF" w:rsidR="005E2FD1" w:rsidRPr="00A77BFD" w:rsidRDefault="0093664D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11,135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303CBE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shd w:val="clear" w:color="auto" w:fill="auto"/>
          </w:tcPr>
          <w:p w14:paraId="2C9728FB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0BE480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0785891D" w14:textId="77777777" w:rsidR="005E2FD1" w:rsidRPr="00A77BFD" w:rsidRDefault="005E2FD1" w:rsidP="005E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0FEF0" w14:textId="65386591" w:rsidR="005E2FD1" w:rsidRPr="00A77BFD" w:rsidRDefault="005E2FD1" w:rsidP="005E2FD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2,067</w:t>
            </w:r>
          </w:p>
        </w:tc>
      </w:tr>
      <w:tr w:rsidR="005E2FD1" w:rsidRPr="00A77BFD" w14:paraId="5BFB91F7" w14:textId="77777777" w:rsidTr="005A3C96">
        <w:tc>
          <w:tcPr>
            <w:tcW w:w="4588" w:type="dxa"/>
            <w:tcBorders>
              <w:top w:val="nil"/>
              <w:bottom w:val="nil"/>
            </w:tcBorders>
            <w:shd w:val="clear" w:color="auto" w:fill="auto"/>
          </w:tcPr>
          <w:p w14:paraId="54772990" w14:textId="501C5054" w:rsidR="005E2FD1" w:rsidRPr="00A77BFD" w:rsidRDefault="005E2FD1" w:rsidP="005E2FD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hint="cs"/>
                <w:sz w:val="30"/>
                <w:szCs w:val="30"/>
                <w:cs/>
              </w:rPr>
              <w:t>การใช้ผลขาดทุนทางภาษีที่ผ่านมาซึ่งยังไม่ได้รับรู้</w:t>
            </w: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</w:tcPr>
          <w:p w14:paraId="7A8252D9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B1515B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518AFA15" w14:textId="5C0C9CC7" w:rsidR="005E2FD1" w:rsidRPr="00A77BFD" w:rsidRDefault="0093664D" w:rsidP="001D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A8D25E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  <w:shd w:val="clear" w:color="auto" w:fill="auto"/>
          </w:tcPr>
          <w:p w14:paraId="769B38B6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DB92C8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</w:tcPr>
          <w:p w14:paraId="719AD573" w14:textId="129CE6CE" w:rsidR="005E2FD1" w:rsidRPr="00A77BFD" w:rsidRDefault="005E2FD1" w:rsidP="005E2FD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(1,698)</w:t>
            </w:r>
          </w:p>
        </w:tc>
      </w:tr>
      <w:tr w:rsidR="005E2FD1" w:rsidRPr="00A77BFD" w14:paraId="1F914673" w14:textId="77777777" w:rsidTr="005A3C96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79CC98E6" w14:textId="77777777" w:rsidR="005E2FD1" w:rsidRPr="00A77BFD" w:rsidRDefault="005E2FD1" w:rsidP="005E2FD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2B185" w14:textId="6AE762D8" w:rsidR="005E2FD1" w:rsidRPr="00A77BFD" w:rsidRDefault="002066D8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(0.28)</w:t>
            </w:r>
          </w:p>
        </w:tc>
        <w:tc>
          <w:tcPr>
            <w:tcW w:w="270" w:type="dxa"/>
            <w:tcBorders>
              <w:bottom w:val="nil"/>
            </w:tcBorders>
          </w:tcPr>
          <w:p w14:paraId="1D310439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C7BCE6D" w14:textId="49C7EF88" w:rsidR="005E2FD1" w:rsidRPr="00A77BFD" w:rsidRDefault="0093664D" w:rsidP="005E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  <w:tcBorders>
              <w:bottom w:val="nil"/>
            </w:tcBorders>
          </w:tcPr>
          <w:p w14:paraId="34AB35FE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74317A2" w14:textId="553B34AD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0.40</w:t>
            </w:r>
          </w:p>
        </w:tc>
        <w:tc>
          <w:tcPr>
            <w:tcW w:w="270" w:type="dxa"/>
            <w:tcBorders>
              <w:bottom w:val="nil"/>
            </w:tcBorders>
          </w:tcPr>
          <w:p w14:paraId="53EE6AD5" w14:textId="77777777" w:rsidR="005E2FD1" w:rsidRPr="00A77BFD" w:rsidRDefault="005E2FD1" w:rsidP="005E2F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7C854411" w14:textId="5B60A54A" w:rsidR="005E2FD1" w:rsidRPr="00A77BFD" w:rsidRDefault="005E2FD1" w:rsidP="005E2FD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</w:tr>
    </w:tbl>
    <w:p w14:paraId="43C34871" w14:textId="77777777" w:rsidR="005A3C96" w:rsidRPr="00A77BFD" w:rsidRDefault="005A3C96"/>
    <w:tbl>
      <w:tblPr>
        <w:tblW w:w="94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36"/>
        <w:gridCol w:w="989"/>
        <w:gridCol w:w="270"/>
        <w:gridCol w:w="989"/>
        <w:gridCol w:w="270"/>
        <w:gridCol w:w="1079"/>
        <w:gridCol w:w="243"/>
        <w:gridCol w:w="1112"/>
        <w:gridCol w:w="243"/>
        <w:gridCol w:w="1022"/>
      </w:tblGrid>
      <w:tr w:rsidR="00961FA3" w:rsidRPr="00A77BFD" w14:paraId="1376A217" w14:textId="77777777" w:rsidTr="00742DA2">
        <w:trPr>
          <w:trHeight w:val="139"/>
          <w:tblHeader/>
        </w:trPr>
        <w:tc>
          <w:tcPr>
            <w:tcW w:w="2970" w:type="dxa"/>
            <w:vAlign w:val="bottom"/>
          </w:tcPr>
          <w:p w14:paraId="7E479FF4" w14:textId="77777777" w:rsidR="00961FA3" w:rsidRPr="00A77BFD" w:rsidRDefault="00961FA3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CD04DDA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7" w:type="dxa"/>
            <w:gridSpan w:val="9"/>
            <w:vAlign w:val="bottom"/>
          </w:tcPr>
          <w:p w14:paraId="7E47618F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1FA3" w:rsidRPr="00A77BFD" w14:paraId="3D600A0A" w14:textId="77777777" w:rsidTr="00742DA2">
        <w:trPr>
          <w:trHeight w:val="139"/>
          <w:tblHeader/>
        </w:trPr>
        <w:tc>
          <w:tcPr>
            <w:tcW w:w="2970" w:type="dxa"/>
            <w:vAlign w:val="bottom"/>
          </w:tcPr>
          <w:p w14:paraId="4934F8A3" w14:textId="77777777" w:rsidR="00961FA3" w:rsidRPr="00A77BFD" w:rsidRDefault="00961FA3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0336C78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1FD4F69C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8058F4B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18571B2C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/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3" w:type="dxa"/>
          </w:tcPr>
          <w:p w14:paraId="60BA222D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BE0538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17DB0C43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97234CA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961FA3" w:rsidRPr="00A77BFD" w14:paraId="7DEFFD82" w14:textId="77777777" w:rsidTr="00742DA2">
        <w:trPr>
          <w:trHeight w:val="139"/>
          <w:tblHeader/>
        </w:trPr>
        <w:tc>
          <w:tcPr>
            <w:tcW w:w="2970" w:type="dxa"/>
            <w:vAlign w:val="bottom"/>
          </w:tcPr>
          <w:p w14:paraId="286E079D" w14:textId="77777777" w:rsidR="00961FA3" w:rsidRPr="00A77BFD" w:rsidRDefault="00961FA3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2026CDAE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0BAD562B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3CF6DD1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7B49543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5CEF6DF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E18015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8FB92E0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</w:tcPr>
          <w:p w14:paraId="263E6EEC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56713E" w14:textId="2D63B701" w:rsidR="00961FA3" w:rsidRPr="00A77BFD" w:rsidRDefault="00F5130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hint="cs"/>
                <w:sz w:val="30"/>
                <w:szCs w:val="30"/>
                <w:cs/>
              </w:rPr>
              <w:t>ตัด</w:t>
            </w:r>
            <w:r w:rsidR="00F8152F" w:rsidRPr="00A77BFD">
              <w:rPr>
                <w:rFonts w:asciiTheme="majorHAnsi" w:hAnsiTheme="majorHAnsi" w:hint="cs"/>
                <w:sz w:val="30"/>
                <w:szCs w:val="30"/>
                <w:cs/>
              </w:rPr>
              <w:t>รายการจากการสูญเสียการควบคุมในบริษัทย่อย</w:t>
            </w:r>
          </w:p>
        </w:tc>
        <w:tc>
          <w:tcPr>
            <w:tcW w:w="243" w:type="dxa"/>
            <w:vAlign w:val="bottom"/>
          </w:tcPr>
          <w:p w14:paraId="7C432CA3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3814769B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416E8DC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61FA3" w:rsidRPr="00A77BFD" w14:paraId="1902EB8D" w14:textId="77777777" w:rsidTr="00742DA2">
        <w:trPr>
          <w:trHeight w:val="139"/>
          <w:tblHeader/>
        </w:trPr>
        <w:tc>
          <w:tcPr>
            <w:tcW w:w="2970" w:type="dxa"/>
            <w:vAlign w:val="bottom"/>
          </w:tcPr>
          <w:p w14:paraId="7ADD7044" w14:textId="77777777" w:rsidR="00961FA3" w:rsidRPr="00A77BFD" w:rsidRDefault="00961FA3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C28CD47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7" w:type="dxa"/>
            <w:gridSpan w:val="9"/>
            <w:vAlign w:val="bottom"/>
          </w:tcPr>
          <w:p w14:paraId="6457D7E9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1FA3" w:rsidRPr="00A77BFD" w14:paraId="6E313A09" w14:textId="77777777" w:rsidTr="00742DA2">
        <w:trPr>
          <w:cantSplit/>
          <w:trHeight w:val="139"/>
        </w:trPr>
        <w:tc>
          <w:tcPr>
            <w:tcW w:w="2970" w:type="dxa"/>
          </w:tcPr>
          <w:p w14:paraId="201334E6" w14:textId="25B1FCEC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BE129A2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806E9AB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3F1958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BBBFEBE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287439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18FF8733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DF276DD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79C6ACC3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5DEA2AF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5913F880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961FA3" w:rsidRPr="00A77BFD" w14:paraId="1077661A" w14:textId="77777777" w:rsidTr="00742DA2">
        <w:trPr>
          <w:cantSplit/>
          <w:trHeight w:val="139"/>
        </w:trPr>
        <w:tc>
          <w:tcPr>
            <w:tcW w:w="2970" w:type="dxa"/>
          </w:tcPr>
          <w:p w14:paraId="718C6EEA" w14:textId="77777777" w:rsidR="00961FA3" w:rsidRPr="00A77BFD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33880CC2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55E2ACC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9C900E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94F288C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D37D4A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087A7899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D712AAC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597EDEF3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33C01A4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6017E9F6" w14:textId="77777777" w:rsidR="00961FA3" w:rsidRPr="00A77BFD" w:rsidRDefault="00961FA3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95272A" w:rsidRPr="00A77BFD" w14:paraId="714CE7F0" w14:textId="77777777" w:rsidTr="00742DA2">
        <w:trPr>
          <w:cantSplit/>
          <w:trHeight w:val="139"/>
        </w:trPr>
        <w:tc>
          <w:tcPr>
            <w:tcW w:w="2970" w:type="dxa"/>
          </w:tcPr>
          <w:p w14:paraId="4F949DDB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1378AD0F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793CB67" w14:textId="3840B8EF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650</w:t>
            </w:r>
          </w:p>
        </w:tc>
        <w:tc>
          <w:tcPr>
            <w:tcW w:w="270" w:type="dxa"/>
            <w:vAlign w:val="bottom"/>
          </w:tcPr>
          <w:p w14:paraId="1BEEF5AD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953BDB9" w14:textId="290402EE" w:rsidR="0095272A" w:rsidRPr="00A77BFD" w:rsidRDefault="001F0D69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(575)</w:t>
            </w:r>
          </w:p>
        </w:tc>
        <w:tc>
          <w:tcPr>
            <w:tcW w:w="270" w:type="dxa"/>
            <w:vAlign w:val="bottom"/>
          </w:tcPr>
          <w:p w14:paraId="5CA22DCF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4C4429A" w14:textId="5B4F9747" w:rsidR="0095272A" w:rsidRPr="00A77BFD" w:rsidRDefault="00200FE9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083BF713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7F82414E" w14:textId="0E92FCB8" w:rsidR="0095272A" w:rsidRPr="00A77BFD" w:rsidRDefault="002425B0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3105063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63E8B3F7" w14:textId="1E12D80E" w:rsidR="0095272A" w:rsidRPr="00A77BFD" w:rsidRDefault="0015646B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75</w:t>
            </w:r>
          </w:p>
        </w:tc>
      </w:tr>
      <w:tr w:rsidR="0095272A" w:rsidRPr="00A77BFD" w14:paraId="6043F4D9" w14:textId="77777777" w:rsidTr="00742DA2">
        <w:trPr>
          <w:cantSplit/>
          <w:trHeight w:val="139"/>
        </w:trPr>
        <w:tc>
          <w:tcPr>
            <w:tcW w:w="2970" w:type="dxa"/>
          </w:tcPr>
          <w:p w14:paraId="2E6AE0E5" w14:textId="2F8968A8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55426AA9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002BB72" w14:textId="19279B20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3,207</w:t>
            </w:r>
          </w:p>
        </w:tc>
        <w:tc>
          <w:tcPr>
            <w:tcW w:w="270" w:type="dxa"/>
            <w:vAlign w:val="bottom"/>
          </w:tcPr>
          <w:p w14:paraId="33DDED64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3E8DB3C" w14:textId="00387E4D" w:rsidR="0095272A" w:rsidRPr="00A77BFD" w:rsidRDefault="001F0D69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(1,461)</w:t>
            </w:r>
          </w:p>
        </w:tc>
        <w:tc>
          <w:tcPr>
            <w:tcW w:w="270" w:type="dxa"/>
            <w:vAlign w:val="bottom"/>
          </w:tcPr>
          <w:p w14:paraId="772F78B1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3360DB7" w14:textId="176B624D" w:rsidR="0095272A" w:rsidRPr="00A77BFD" w:rsidRDefault="00200FE9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7BB92993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097CF59A" w14:textId="37F5DE29" w:rsidR="0095272A" w:rsidRPr="00A77BFD" w:rsidRDefault="002425B0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9E6B88A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43424453" w14:textId="6D89D7C8" w:rsidR="0095272A" w:rsidRPr="00A77BFD" w:rsidRDefault="0015646B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1,746</w:t>
            </w:r>
          </w:p>
        </w:tc>
      </w:tr>
      <w:tr w:rsidR="0095272A" w:rsidRPr="00A77BFD" w14:paraId="28FA50ED" w14:textId="77777777" w:rsidTr="00742DA2">
        <w:trPr>
          <w:cantSplit/>
          <w:trHeight w:val="139"/>
        </w:trPr>
        <w:tc>
          <w:tcPr>
            <w:tcW w:w="2970" w:type="dxa"/>
          </w:tcPr>
          <w:p w14:paraId="2A151ABA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06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  <w:lang w:bidi="th-TH"/>
              </w:rPr>
              <w:t>ประมาณการ</w:t>
            </w:r>
            <w:r w:rsidRPr="00A77BFD">
              <w:rPr>
                <w:rFonts w:asciiTheme="majorHAnsi" w:hAnsiTheme="majorHAnsi" w:hint="cs"/>
                <w:sz w:val="30"/>
                <w:szCs w:val="30"/>
                <w:cs/>
                <w:lang w:bidi="th-TH"/>
              </w:rPr>
              <w:t>หนี้สินอื่นๆ</w:t>
            </w:r>
          </w:p>
        </w:tc>
        <w:tc>
          <w:tcPr>
            <w:tcW w:w="236" w:type="dxa"/>
          </w:tcPr>
          <w:p w14:paraId="06AF08A5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3EB68D4" w14:textId="620FDB4D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2,23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9213A0B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ABCBE92" w14:textId="70AB7551" w:rsidR="0095272A" w:rsidRPr="00A77BFD" w:rsidRDefault="001F0D69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5E7A336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26CFCA0" w14:textId="0DA6DFD8" w:rsidR="0095272A" w:rsidRPr="00A77BFD" w:rsidRDefault="00200FE9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4A244DD5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6DCAB7B2" w14:textId="15839808" w:rsidR="0095272A" w:rsidRPr="00A77BFD" w:rsidRDefault="002425B0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(396)</w:t>
            </w:r>
          </w:p>
        </w:tc>
        <w:tc>
          <w:tcPr>
            <w:tcW w:w="243" w:type="dxa"/>
            <w:vAlign w:val="bottom"/>
          </w:tcPr>
          <w:p w14:paraId="14F62745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424D426E" w14:textId="564AE220" w:rsidR="0095272A" w:rsidRPr="00A77BFD" w:rsidRDefault="0015646B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1,886</w:t>
            </w:r>
          </w:p>
        </w:tc>
      </w:tr>
      <w:tr w:rsidR="0095272A" w:rsidRPr="00A77BFD" w14:paraId="5C2F9DCB" w14:textId="77777777" w:rsidTr="00742DA2">
        <w:trPr>
          <w:cantSplit/>
          <w:trHeight w:val="348"/>
        </w:trPr>
        <w:tc>
          <w:tcPr>
            <w:tcW w:w="2970" w:type="dxa"/>
          </w:tcPr>
          <w:p w14:paraId="25FF5B35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236" w:type="dxa"/>
          </w:tcPr>
          <w:p w14:paraId="505AC231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4D8A5A5" w14:textId="5B744574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1,63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46578E99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8064D63" w14:textId="78CDCAE9" w:rsidR="0095272A" w:rsidRPr="00A77BFD" w:rsidRDefault="00200FE9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551</w:t>
            </w:r>
          </w:p>
        </w:tc>
        <w:tc>
          <w:tcPr>
            <w:tcW w:w="270" w:type="dxa"/>
            <w:vAlign w:val="bottom"/>
          </w:tcPr>
          <w:p w14:paraId="14D3A596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6841E12" w14:textId="55E619F7" w:rsidR="0095272A" w:rsidRPr="00A77BFD" w:rsidRDefault="00200FE9" w:rsidP="00200FE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5826351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628FEE7" w14:textId="5CB64300" w:rsidR="0095272A" w:rsidRPr="00A77BFD" w:rsidRDefault="002425B0" w:rsidP="002425B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(114)</w:t>
            </w:r>
          </w:p>
        </w:tc>
        <w:tc>
          <w:tcPr>
            <w:tcW w:w="243" w:type="dxa"/>
            <w:vAlign w:val="bottom"/>
          </w:tcPr>
          <w:p w14:paraId="7DC7D402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61D46BC" w14:textId="2A448853" w:rsidR="0095272A" w:rsidRPr="00A77BFD" w:rsidRDefault="0015646B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2,074</w:t>
            </w:r>
          </w:p>
        </w:tc>
      </w:tr>
      <w:tr w:rsidR="00D00F47" w:rsidRPr="00A77BFD" w14:paraId="56E1F552" w14:textId="77777777" w:rsidTr="00742DA2">
        <w:trPr>
          <w:cantSplit/>
          <w:trHeight w:val="348"/>
        </w:trPr>
        <w:tc>
          <w:tcPr>
            <w:tcW w:w="2970" w:type="dxa"/>
          </w:tcPr>
          <w:p w14:paraId="328CF4DD" w14:textId="563FC21D" w:rsidR="00D00F47" w:rsidRPr="00A77BFD" w:rsidRDefault="00D00F47" w:rsidP="00D0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49AA078" w14:textId="77777777" w:rsidR="00D00F47" w:rsidRPr="00A77BFD" w:rsidRDefault="00D00F47" w:rsidP="00D00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B0B01CC" w14:textId="6706AFBE" w:rsidR="00D00F47" w:rsidRPr="00A77BFD" w:rsidRDefault="00D00F47" w:rsidP="00D00F4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1050BFA9" w14:textId="77777777" w:rsidR="00D00F47" w:rsidRPr="00A77BFD" w:rsidRDefault="00D00F47" w:rsidP="00D00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4D573FD" w14:textId="06910ABB" w:rsidR="00D00F47" w:rsidRPr="00A77BFD" w:rsidRDefault="00D00F47" w:rsidP="00D00F4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576</w:t>
            </w:r>
          </w:p>
        </w:tc>
        <w:tc>
          <w:tcPr>
            <w:tcW w:w="270" w:type="dxa"/>
            <w:vAlign w:val="bottom"/>
          </w:tcPr>
          <w:p w14:paraId="0BCF703A" w14:textId="77777777" w:rsidR="00D00F47" w:rsidRPr="00A77BFD" w:rsidRDefault="00D00F47" w:rsidP="00D00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0112734" w14:textId="77777777" w:rsidR="00D00F47" w:rsidRPr="00A77BFD" w:rsidRDefault="00D00F47" w:rsidP="00D00F4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D19D055" w14:textId="77777777" w:rsidR="00D00F47" w:rsidRPr="00A77BFD" w:rsidRDefault="00D00F47" w:rsidP="00D00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025A0993" w14:textId="77777777" w:rsidR="00D00F47" w:rsidRPr="00A77BFD" w:rsidRDefault="00D00F47" w:rsidP="00D00F4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32E04D3" w14:textId="77777777" w:rsidR="00D00F47" w:rsidRPr="00A77BFD" w:rsidRDefault="00D00F47" w:rsidP="00D00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77BE3E1" w14:textId="6E64715F" w:rsidR="00D00F47" w:rsidRPr="00A77BFD" w:rsidRDefault="006C6D5C" w:rsidP="00D00F4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627</w:t>
            </w:r>
          </w:p>
        </w:tc>
      </w:tr>
      <w:tr w:rsidR="0095272A" w:rsidRPr="00A77BFD" w14:paraId="5B6A0003" w14:textId="77777777" w:rsidTr="00742DA2">
        <w:trPr>
          <w:cantSplit/>
          <w:trHeight w:val="334"/>
        </w:trPr>
        <w:tc>
          <w:tcPr>
            <w:tcW w:w="2970" w:type="dxa"/>
          </w:tcPr>
          <w:p w14:paraId="29C56C8F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15E26E70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AB372EA" w14:textId="5382326F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7,7</w:t>
            </w:r>
            <w:r w:rsidR="007320B5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76</w:t>
            </w:r>
          </w:p>
        </w:tc>
        <w:tc>
          <w:tcPr>
            <w:tcW w:w="270" w:type="dxa"/>
            <w:vAlign w:val="bottom"/>
          </w:tcPr>
          <w:p w14:paraId="414C45A3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854C2" w14:textId="5DCDEFEF" w:rsidR="0095272A" w:rsidRPr="00A77BFD" w:rsidRDefault="00200FE9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(</w:t>
            </w:r>
            <w:r w:rsidR="007320B5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858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E786874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BD2AD" w14:textId="777EF0EB" w:rsidR="0095272A" w:rsidRPr="00A77BFD" w:rsidRDefault="00200FE9" w:rsidP="00200FE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3DE1AF4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ABCCFE4" w14:textId="1CF6927F" w:rsidR="0095272A" w:rsidRPr="00A77BFD" w:rsidRDefault="002425B0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(510)</w:t>
            </w:r>
          </w:p>
        </w:tc>
        <w:tc>
          <w:tcPr>
            <w:tcW w:w="243" w:type="dxa"/>
            <w:vAlign w:val="bottom"/>
          </w:tcPr>
          <w:p w14:paraId="78804214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B73FAD0" w14:textId="67E6C0C0" w:rsidR="0095272A" w:rsidRPr="00A77BFD" w:rsidRDefault="006C6D5C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6,408</w:t>
            </w:r>
          </w:p>
        </w:tc>
      </w:tr>
      <w:tr w:rsidR="0095272A" w:rsidRPr="00A77BFD" w14:paraId="0614B630" w14:textId="77777777" w:rsidTr="00742DA2">
        <w:trPr>
          <w:cantSplit/>
          <w:trHeight w:val="188"/>
        </w:trPr>
        <w:tc>
          <w:tcPr>
            <w:tcW w:w="2970" w:type="dxa"/>
          </w:tcPr>
          <w:p w14:paraId="0C8F5613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E5C85A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7442068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BE510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6AF61E5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B41D1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F28CE89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B882EEA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27CBC59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6526730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24D99DE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</w:tbl>
    <w:p w14:paraId="7D4144B4" w14:textId="4BF59BE9" w:rsidR="00E47F6D" w:rsidRPr="00A77BFD" w:rsidRDefault="00E47F6D"/>
    <w:p w14:paraId="286B107D" w14:textId="50F010A0" w:rsidR="00C61760" w:rsidRPr="00A77BFD" w:rsidRDefault="00C61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77BFD">
        <w:br w:type="page"/>
      </w:r>
    </w:p>
    <w:tbl>
      <w:tblPr>
        <w:tblW w:w="94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36"/>
        <w:gridCol w:w="989"/>
        <w:gridCol w:w="270"/>
        <w:gridCol w:w="989"/>
        <w:gridCol w:w="270"/>
        <w:gridCol w:w="1079"/>
        <w:gridCol w:w="243"/>
        <w:gridCol w:w="1112"/>
        <w:gridCol w:w="243"/>
        <w:gridCol w:w="1022"/>
      </w:tblGrid>
      <w:tr w:rsidR="00C61760" w:rsidRPr="00A77BFD" w14:paraId="6E9EFEDD" w14:textId="77777777" w:rsidTr="00545E6F">
        <w:trPr>
          <w:trHeight w:val="139"/>
          <w:tblHeader/>
        </w:trPr>
        <w:tc>
          <w:tcPr>
            <w:tcW w:w="2970" w:type="dxa"/>
            <w:vAlign w:val="bottom"/>
          </w:tcPr>
          <w:p w14:paraId="25DBFF8A" w14:textId="77777777" w:rsidR="00C61760" w:rsidRPr="00A77BFD" w:rsidRDefault="00C61760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3E71565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7" w:type="dxa"/>
            <w:gridSpan w:val="9"/>
            <w:vAlign w:val="bottom"/>
          </w:tcPr>
          <w:p w14:paraId="532C8960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1760" w:rsidRPr="00A77BFD" w14:paraId="31D0CDDE" w14:textId="77777777" w:rsidTr="00545E6F">
        <w:trPr>
          <w:trHeight w:val="139"/>
          <w:tblHeader/>
        </w:trPr>
        <w:tc>
          <w:tcPr>
            <w:tcW w:w="2970" w:type="dxa"/>
            <w:vAlign w:val="bottom"/>
          </w:tcPr>
          <w:p w14:paraId="64A46011" w14:textId="77777777" w:rsidR="00C61760" w:rsidRPr="00A77BFD" w:rsidRDefault="00C61760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10648B7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39205478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8555E15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6E0700FA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/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3" w:type="dxa"/>
          </w:tcPr>
          <w:p w14:paraId="1DBD5D40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4AF1F6B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4D550411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189E2DB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C61760" w:rsidRPr="00A77BFD" w14:paraId="691A0B90" w14:textId="77777777" w:rsidTr="00545E6F">
        <w:trPr>
          <w:trHeight w:val="139"/>
          <w:tblHeader/>
        </w:trPr>
        <w:tc>
          <w:tcPr>
            <w:tcW w:w="2970" w:type="dxa"/>
            <w:vAlign w:val="bottom"/>
          </w:tcPr>
          <w:p w14:paraId="32767D1D" w14:textId="77777777" w:rsidR="00C61760" w:rsidRPr="00A77BFD" w:rsidRDefault="00C61760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06AA959C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593A2D81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7F091AB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31124DC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3C000A9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E62D16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45C68BB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</w:tcPr>
          <w:p w14:paraId="082A8935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DE5D5D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ได้มาจาก</w:t>
            </w:r>
          </w:p>
          <w:p w14:paraId="07B0B1F3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43" w:type="dxa"/>
            <w:vAlign w:val="bottom"/>
          </w:tcPr>
          <w:p w14:paraId="20A75FBE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010B2CC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BA80D7C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61760" w:rsidRPr="00A77BFD" w14:paraId="611D328A" w14:textId="77777777" w:rsidTr="00545E6F">
        <w:trPr>
          <w:trHeight w:val="139"/>
          <w:tblHeader/>
        </w:trPr>
        <w:tc>
          <w:tcPr>
            <w:tcW w:w="2970" w:type="dxa"/>
            <w:vAlign w:val="bottom"/>
          </w:tcPr>
          <w:p w14:paraId="273A7206" w14:textId="77777777" w:rsidR="00C61760" w:rsidRPr="00A77BFD" w:rsidRDefault="00C61760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8351A70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7" w:type="dxa"/>
            <w:gridSpan w:val="9"/>
            <w:vAlign w:val="bottom"/>
          </w:tcPr>
          <w:p w14:paraId="7843EE63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760" w:rsidRPr="00A77BFD" w14:paraId="2DC8B3D9" w14:textId="77777777" w:rsidTr="00545E6F">
        <w:trPr>
          <w:cantSplit/>
          <w:trHeight w:val="139"/>
        </w:trPr>
        <w:tc>
          <w:tcPr>
            <w:tcW w:w="2970" w:type="dxa"/>
          </w:tcPr>
          <w:p w14:paraId="3828CB99" w14:textId="07AFDF39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95272A"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01782E7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10594FB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E3162CE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47A88254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9CB658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650C2209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D82ABD5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3906C7D2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42C9B07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4E445048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C61760" w:rsidRPr="00A77BFD" w14:paraId="578CA339" w14:textId="77777777" w:rsidTr="00545E6F">
        <w:trPr>
          <w:cantSplit/>
          <w:trHeight w:val="139"/>
        </w:trPr>
        <w:tc>
          <w:tcPr>
            <w:tcW w:w="2970" w:type="dxa"/>
          </w:tcPr>
          <w:p w14:paraId="07A84F92" w14:textId="77777777" w:rsidR="00C61760" w:rsidRPr="00A77BFD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5F014F4E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504C572D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B92C25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9DF5645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FD4BD6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4B53487A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5105459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6E80C6FA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D5E4D32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05C4520E" w14:textId="77777777" w:rsidR="00C61760" w:rsidRPr="00A77BFD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95272A" w:rsidRPr="00A77BFD" w14:paraId="0A3D2350" w14:textId="77777777" w:rsidTr="00BC1822">
        <w:trPr>
          <w:cantSplit/>
          <w:trHeight w:val="139"/>
        </w:trPr>
        <w:tc>
          <w:tcPr>
            <w:tcW w:w="2970" w:type="dxa"/>
          </w:tcPr>
          <w:p w14:paraId="495EAE21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504AFB75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79D9EAE" w14:textId="01134E39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615</w:t>
            </w:r>
          </w:p>
        </w:tc>
        <w:tc>
          <w:tcPr>
            <w:tcW w:w="270" w:type="dxa"/>
            <w:vAlign w:val="bottom"/>
          </w:tcPr>
          <w:p w14:paraId="24DD579F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A774381" w14:textId="5CACA33E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  <w:vAlign w:val="bottom"/>
          </w:tcPr>
          <w:p w14:paraId="2C65966A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0481F39" w14:textId="65FF66C0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79E2A8D1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07735556" w14:textId="1215C844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E9D7E02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2AF814A7" w14:textId="68B09D7C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650</w:t>
            </w:r>
          </w:p>
        </w:tc>
      </w:tr>
      <w:tr w:rsidR="0095272A" w:rsidRPr="00A77BFD" w14:paraId="2DB51826" w14:textId="77777777" w:rsidTr="00BC1822">
        <w:trPr>
          <w:cantSplit/>
          <w:trHeight w:val="139"/>
        </w:trPr>
        <w:tc>
          <w:tcPr>
            <w:tcW w:w="2970" w:type="dxa"/>
          </w:tcPr>
          <w:p w14:paraId="668062F7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236" w:type="dxa"/>
          </w:tcPr>
          <w:p w14:paraId="666192B1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48457EE5" w14:textId="5A969482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1,904</w:t>
            </w:r>
          </w:p>
        </w:tc>
        <w:tc>
          <w:tcPr>
            <w:tcW w:w="270" w:type="dxa"/>
            <w:vAlign w:val="bottom"/>
          </w:tcPr>
          <w:p w14:paraId="2D21F4EE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ABE0ADB" w14:textId="5DCC1FBC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1,303</w:t>
            </w:r>
          </w:p>
        </w:tc>
        <w:tc>
          <w:tcPr>
            <w:tcW w:w="270" w:type="dxa"/>
            <w:vAlign w:val="bottom"/>
          </w:tcPr>
          <w:p w14:paraId="37B33678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13D7B4C" w14:textId="7AEA4756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5EB00D6A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22FF909F" w14:textId="08BF987F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15BF9EE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008FF4F5" w14:textId="3949E321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3,207</w:t>
            </w:r>
          </w:p>
        </w:tc>
      </w:tr>
      <w:tr w:rsidR="0095272A" w:rsidRPr="00A77BFD" w14:paraId="1246B8D0" w14:textId="77777777" w:rsidTr="00BC1822">
        <w:trPr>
          <w:cantSplit/>
          <w:trHeight w:val="139"/>
        </w:trPr>
        <w:tc>
          <w:tcPr>
            <w:tcW w:w="2970" w:type="dxa"/>
          </w:tcPr>
          <w:p w14:paraId="176C25AD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06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  <w:lang w:bidi="th-TH"/>
              </w:rPr>
              <w:t>ประมาณการ</w:t>
            </w:r>
            <w:r w:rsidRPr="00A77BFD">
              <w:rPr>
                <w:rFonts w:asciiTheme="majorHAnsi" w:hAnsiTheme="majorHAnsi" w:hint="cs"/>
                <w:sz w:val="30"/>
                <w:szCs w:val="30"/>
                <w:cs/>
                <w:lang w:bidi="th-TH"/>
              </w:rPr>
              <w:t>หนี้สินอื่นๆ</w:t>
            </w:r>
          </w:p>
        </w:tc>
        <w:tc>
          <w:tcPr>
            <w:tcW w:w="236" w:type="dxa"/>
          </w:tcPr>
          <w:p w14:paraId="2AEE21D9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C954250" w14:textId="629B3C28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1,596</w:t>
            </w:r>
          </w:p>
        </w:tc>
        <w:tc>
          <w:tcPr>
            <w:tcW w:w="270" w:type="dxa"/>
            <w:vAlign w:val="bottom"/>
          </w:tcPr>
          <w:p w14:paraId="551DA2EF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D007EEE" w14:textId="785FBC32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  <w:vAlign w:val="bottom"/>
          </w:tcPr>
          <w:p w14:paraId="4712595C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5FB03A7" w14:textId="0BC3B910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29C7E05B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73F6CFDB" w14:textId="6E9F47B1" w:rsidR="0095272A" w:rsidRPr="00A77BFD" w:rsidRDefault="0095272A" w:rsidP="00BC182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59</w:t>
            </w:r>
          </w:p>
        </w:tc>
        <w:tc>
          <w:tcPr>
            <w:tcW w:w="243" w:type="dxa"/>
            <w:vAlign w:val="bottom"/>
          </w:tcPr>
          <w:p w14:paraId="5E910BBA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7D7BD27B" w14:textId="6F8E49EF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2,23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95272A" w:rsidRPr="00A77BFD" w14:paraId="77B45826" w14:textId="77777777" w:rsidTr="00BC1822">
        <w:trPr>
          <w:cantSplit/>
          <w:trHeight w:val="348"/>
        </w:trPr>
        <w:tc>
          <w:tcPr>
            <w:tcW w:w="2970" w:type="dxa"/>
          </w:tcPr>
          <w:p w14:paraId="3E2CCE6B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236" w:type="dxa"/>
          </w:tcPr>
          <w:p w14:paraId="57F7A3F4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259B39D" w14:textId="40B740BF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1,865</w:t>
            </w:r>
          </w:p>
        </w:tc>
        <w:tc>
          <w:tcPr>
            <w:tcW w:w="270" w:type="dxa"/>
            <w:vAlign w:val="bottom"/>
          </w:tcPr>
          <w:p w14:paraId="564C5E0F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AC13EFD" w14:textId="513BC104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63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729A4C12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465386A" w14:textId="7C68AA4A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(978)</w:t>
            </w:r>
          </w:p>
        </w:tc>
        <w:tc>
          <w:tcPr>
            <w:tcW w:w="243" w:type="dxa"/>
          </w:tcPr>
          <w:p w14:paraId="5A32074F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5F4EC35" w14:textId="77777777" w:rsidR="0095272A" w:rsidRPr="00A77BFD" w:rsidRDefault="0095272A" w:rsidP="00BC182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  <w:p w14:paraId="4C4F4282" w14:textId="5659D20A" w:rsidR="0095272A" w:rsidRPr="00A77BFD" w:rsidRDefault="0095272A" w:rsidP="00BC182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43" w:type="dxa"/>
            <w:vAlign w:val="bottom"/>
          </w:tcPr>
          <w:p w14:paraId="17B742C8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6C89A60E" w14:textId="4EDBBEE5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1,63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95272A" w:rsidRPr="00A77BFD" w14:paraId="689B8B00" w14:textId="77777777" w:rsidTr="00BC1822">
        <w:trPr>
          <w:cantSplit/>
          <w:trHeight w:val="334"/>
        </w:trPr>
        <w:tc>
          <w:tcPr>
            <w:tcW w:w="2970" w:type="dxa"/>
          </w:tcPr>
          <w:p w14:paraId="5CA6ADC1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01649A03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B7510DA" w14:textId="5F373B4B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5,980</w:t>
            </w:r>
          </w:p>
        </w:tc>
        <w:tc>
          <w:tcPr>
            <w:tcW w:w="270" w:type="dxa"/>
            <w:vAlign w:val="bottom"/>
          </w:tcPr>
          <w:p w14:paraId="251431AC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2547D" w14:textId="64EA9FDC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2,2</w:t>
            </w: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50</w:t>
            </w:r>
          </w:p>
        </w:tc>
        <w:tc>
          <w:tcPr>
            <w:tcW w:w="270" w:type="dxa"/>
            <w:vAlign w:val="bottom"/>
          </w:tcPr>
          <w:p w14:paraId="442FF5B2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18B49" w14:textId="18039F2E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(978)</w:t>
            </w:r>
          </w:p>
        </w:tc>
        <w:tc>
          <w:tcPr>
            <w:tcW w:w="243" w:type="dxa"/>
          </w:tcPr>
          <w:p w14:paraId="13795AF8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1A3A1DA" w14:textId="5DFE5C89" w:rsidR="0095272A" w:rsidRPr="00A77BFD" w:rsidRDefault="0095272A" w:rsidP="00BC182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47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43" w:type="dxa"/>
            <w:vAlign w:val="bottom"/>
          </w:tcPr>
          <w:p w14:paraId="6D850627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349FDD5" w14:textId="0230CFC9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7,72</w:t>
            </w: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95272A" w:rsidRPr="00A77BFD" w14:paraId="055CF7E1" w14:textId="77777777" w:rsidTr="00BC1822">
        <w:trPr>
          <w:cantSplit/>
          <w:trHeight w:val="188"/>
        </w:trPr>
        <w:tc>
          <w:tcPr>
            <w:tcW w:w="2970" w:type="dxa"/>
          </w:tcPr>
          <w:p w14:paraId="323068CD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31463C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602365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AAAFE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3FBE88D2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3C31F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EB14624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1DCB0AA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7A723E93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BD77EEC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52CDE67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5272A" w:rsidRPr="00A77BFD" w14:paraId="181DEC57" w14:textId="77777777" w:rsidTr="00545E6F">
        <w:trPr>
          <w:cantSplit/>
          <w:trHeight w:val="334"/>
        </w:trPr>
        <w:tc>
          <w:tcPr>
            <w:tcW w:w="2970" w:type="dxa"/>
          </w:tcPr>
          <w:p w14:paraId="5A9E19C6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7E4FB31E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2977F35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7F118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AE8DB37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EC158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BC2A41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BADDEEC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84DDF5F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E7F1EF9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0DD3F9AC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5272A" w:rsidRPr="00A77BFD" w14:paraId="48FA742F" w14:textId="77777777" w:rsidTr="00BC1822">
        <w:trPr>
          <w:cantSplit/>
          <w:trHeight w:val="334"/>
        </w:trPr>
        <w:tc>
          <w:tcPr>
            <w:tcW w:w="2970" w:type="dxa"/>
          </w:tcPr>
          <w:p w14:paraId="4F008991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2AA4FD9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AC61F4F" w14:textId="28FC4C88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(228)</w:t>
            </w:r>
          </w:p>
        </w:tc>
        <w:tc>
          <w:tcPr>
            <w:tcW w:w="270" w:type="dxa"/>
            <w:vAlign w:val="bottom"/>
          </w:tcPr>
          <w:p w14:paraId="5DABED9E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7C7B106" w14:textId="7210CD0D" w:rsidR="0095272A" w:rsidRPr="00A77BFD" w:rsidRDefault="0095272A" w:rsidP="009527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279</w:t>
            </w:r>
          </w:p>
        </w:tc>
        <w:tc>
          <w:tcPr>
            <w:tcW w:w="270" w:type="dxa"/>
            <w:vAlign w:val="bottom"/>
          </w:tcPr>
          <w:p w14:paraId="32DEF8DD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EFE0D47" w14:textId="09976F27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63503236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6A31E28" w14:textId="118FCF5D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AC8A486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E5C60CD" w14:textId="5512CBFF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51</w:t>
            </w:r>
          </w:p>
        </w:tc>
      </w:tr>
      <w:tr w:rsidR="0095272A" w:rsidRPr="00A77BFD" w14:paraId="221A4FC0" w14:textId="77777777" w:rsidTr="00BC1822">
        <w:trPr>
          <w:cantSplit/>
        </w:trPr>
        <w:tc>
          <w:tcPr>
            <w:tcW w:w="2970" w:type="dxa"/>
          </w:tcPr>
          <w:p w14:paraId="4B481580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76DB4F4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3CC3C" w14:textId="3051D722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(228)</w:t>
            </w:r>
          </w:p>
        </w:tc>
        <w:tc>
          <w:tcPr>
            <w:tcW w:w="270" w:type="dxa"/>
            <w:vAlign w:val="bottom"/>
          </w:tcPr>
          <w:p w14:paraId="107EDA3D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711BA" w14:textId="4EB6EED8" w:rsidR="0095272A" w:rsidRPr="00A77BFD" w:rsidRDefault="0095272A" w:rsidP="009527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279</w:t>
            </w:r>
          </w:p>
        </w:tc>
        <w:tc>
          <w:tcPr>
            <w:tcW w:w="270" w:type="dxa"/>
            <w:vAlign w:val="bottom"/>
          </w:tcPr>
          <w:p w14:paraId="71BFF5EB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A2132" w14:textId="5AF5B6D9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72E8597F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6BE5159" w14:textId="1F748FA1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E43B90B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EC28C" w14:textId="55B6E370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51</w:t>
            </w:r>
          </w:p>
        </w:tc>
      </w:tr>
      <w:tr w:rsidR="0095272A" w:rsidRPr="00A77BFD" w14:paraId="086EEB2B" w14:textId="77777777" w:rsidTr="00545E6F">
        <w:trPr>
          <w:cantSplit/>
        </w:trPr>
        <w:tc>
          <w:tcPr>
            <w:tcW w:w="2970" w:type="dxa"/>
          </w:tcPr>
          <w:p w14:paraId="667238E3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6FD48E3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DE1FFEE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2245B00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27C3ED7D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7A89C3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203BDE7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3" w:type="dxa"/>
          </w:tcPr>
          <w:p w14:paraId="74992C5E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348101B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E9E9C52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55DFDEB0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</w:tr>
      <w:tr w:rsidR="0095272A" w:rsidRPr="00A77BFD" w14:paraId="276E715F" w14:textId="77777777" w:rsidTr="00BC1822">
        <w:trPr>
          <w:cantSplit/>
        </w:trPr>
        <w:tc>
          <w:tcPr>
            <w:tcW w:w="2970" w:type="dxa"/>
          </w:tcPr>
          <w:p w14:paraId="2240934F" w14:textId="77777777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2600A81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597FB14E" w14:textId="64401242" w:rsidR="0095272A" w:rsidRPr="00A77BFD" w:rsidRDefault="0095272A" w:rsidP="009527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5,752</w:t>
            </w:r>
          </w:p>
        </w:tc>
        <w:tc>
          <w:tcPr>
            <w:tcW w:w="270" w:type="dxa"/>
            <w:vAlign w:val="bottom"/>
          </w:tcPr>
          <w:p w14:paraId="12C1F141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3550FE04" w14:textId="09094E43" w:rsidR="0095272A" w:rsidRPr="00A77BFD" w:rsidRDefault="0095272A" w:rsidP="009527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2,52</w:t>
            </w: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7F2DAA27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5E59E0B" w14:textId="450C237A" w:rsidR="0095272A" w:rsidRPr="00A77BFD" w:rsidRDefault="0095272A" w:rsidP="0095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(978)</w:t>
            </w:r>
          </w:p>
        </w:tc>
        <w:tc>
          <w:tcPr>
            <w:tcW w:w="243" w:type="dxa"/>
          </w:tcPr>
          <w:p w14:paraId="24ECD9D9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2D6E291C" w14:textId="7DB9CF91" w:rsidR="0095272A" w:rsidRPr="00A77BFD" w:rsidRDefault="0095272A" w:rsidP="00BC182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47</w:t>
            </w: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43" w:type="dxa"/>
            <w:vAlign w:val="bottom"/>
          </w:tcPr>
          <w:p w14:paraId="762BD163" w14:textId="77777777" w:rsidR="0095272A" w:rsidRPr="00A77BFD" w:rsidRDefault="0095272A" w:rsidP="00952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0A0CC857" w14:textId="5C5CDC1E" w:rsidR="0095272A" w:rsidRPr="00A77BFD" w:rsidRDefault="0095272A" w:rsidP="0095272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7,776</w:t>
            </w:r>
          </w:p>
        </w:tc>
      </w:tr>
    </w:tbl>
    <w:p w14:paraId="59CCD99B" w14:textId="22C4F4EA" w:rsidR="00E47F6D" w:rsidRPr="00A77BFD" w:rsidRDefault="00E47F6D"/>
    <w:p w14:paraId="78F4742B" w14:textId="55199A8B" w:rsidR="00E47F6D" w:rsidRPr="00A77BFD" w:rsidRDefault="00E47F6D"/>
    <w:p w14:paraId="524AA953" w14:textId="154EC566" w:rsidR="00E47F6D" w:rsidRPr="00A77BFD" w:rsidRDefault="00E47F6D"/>
    <w:p w14:paraId="09F79148" w14:textId="798D259C" w:rsidR="00E47F6D" w:rsidRPr="00A77BFD" w:rsidRDefault="00E47F6D"/>
    <w:p w14:paraId="36E8C330" w14:textId="1A94E979" w:rsidR="00E47F6D" w:rsidRPr="00A77BFD" w:rsidRDefault="00E47F6D"/>
    <w:p w14:paraId="5DCD830C" w14:textId="30295720" w:rsidR="00E47F6D" w:rsidRPr="00A77BFD" w:rsidRDefault="00E47F6D"/>
    <w:p w14:paraId="3D003274" w14:textId="4B9C5F16" w:rsidR="00E47F6D" w:rsidRPr="00A77BFD" w:rsidRDefault="00E47F6D"/>
    <w:p w14:paraId="48F8ABC1" w14:textId="06E1E003" w:rsidR="00E47F6D" w:rsidRPr="00A77BFD" w:rsidRDefault="00E47F6D"/>
    <w:p w14:paraId="225B7EDA" w14:textId="2B1E27AB" w:rsidR="00E47F6D" w:rsidRPr="00A77BFD" w:rsidRDefault="00E47F6D"/>
    <w:p w14:paraId="3EE4A6FC" w14:textId="64E6DF8C" w:rsidR="00E47F6D" w:rsidRPr="00A77BFD" w:rsidRDefault="00E47F6D"/>
    <w:p w14:paraId="081ADB13" w14:textId="095319E2" w:rsidR="00E47F6D" w:rsidRPr="00A77BFD" w:rsidRDefault="00E47F6D"/>
    <w:p w14:paraId="5414AC7F" w14:textId="382A6339" w:rsidR="00E47F6D" w:rsidRPr="00A77BFD" w:rsidRDefault="00E47F6D"/>
    <w:p w14:paraId="4D2D4870" w14:textId="5D40DC82" w:rsidR="00E47F6D" w:rsidRPr="00A77BFD" w:rsidRDefault="00E47F6D"/>
    <w:p w14:paraId="1C584FAE" w14:textId="437FFE44" w:rsidR="00C61760" w:rsidRPr="00A77BFD" w:rsidRDefault="00C61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77BFD">
        <w:br w:type="page"/>
      </w:r>
    </w:p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527"/>
        <w:gridCol w:w="1028"/>
        <w:gridCol w:w="280"/>
        <w:gridCol w:w="1029"/>
        <w:gridCol w:w="280"/>
        <w:gridCol w:w="1125"/>
        <w:gridCol w:w="252"/>
        <w:gridCol w:w="1066"/>
      </w:tblGrid>
      <w:tr w:rsidR="002A573F" w:rsidRPr="00A77BFD" w14:paraId="4ABA3B3D" w14:textId="77777777" w:rsidTr="00F52F30">
        <w:trPr>
          <w:trHeight w:val="141"/>
        </w:trPr>
        <w:tc>
          <w:tcPr>
            <w:tcW w:w="3778" w:type="dxa"/>
          </w:tcPr>
          <w:p w14:paraId="152F14CE" w14:textId="3BADA779" w:rsidR="002A573F" w:rsidRPr="00A77BFD" w:rsidRDefault="002A5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27" w:type="dxa"/>
          </w:tcPr>
          <w:p w14:paraId="4A3DE453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0" w:type="dxa"/>
            <w:gridSpan w:val="7"/>
            <w:vAlign w:val="bottom"/>
          </w:tcPr>
          <w:p w14:paraId="436D148D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A573F" w:rsidRPr="00A77BFD" w14:paraId="188DD6A5" w14:textId="77777777" w:rsidTr="00F52F30">
        <w:trPr>
          <w:trHeight w:val="141"/>
        </w:trPr>
        <w:tc>
          <w:tcPr>
            <w:tcW w:w="3778" w:type="dxa"/>
          </w:tcPr>
          <w:p w14:paraId="657F8114" w14:textId="77777777" w:rsidR="002A573F" w:rsidRPr="00A77BFD" w:rsidRDefault="002A5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27" w:type="dxa"/>
          </w:tcPr>
          <w:p w14:paraId="6787C803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5F10FC92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29B652F1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vAlign w:val="bottom"/>
          </w:tcPr>
          <w:p w14:paraId="5298C296" w14:textId="02E2CFFF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="00236866" w:rsidRPr="00A77BFD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/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18" w:type="dxa"/>
            <w:gridSpan w:val="2"/>
            <w:vAlign w:val="bottom"/>
          </w:tcPr>
          <w:p w14:paraId="496DE8EE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2A573F" w:rsidRPr="00A77BFD" w14:paraId="2A2FAEC4" w14:textId="77777777" w:rsidTr="00F52F30">
        <w:trPr>
          <w:trHeight w:val="141"/>
        </w:trPr>
        <w:tc>
          <w:tcPr>
            <w:tcW w:w="3778" w:type="dxa"/>
            <w:vAlign w:val="bottom"/>
          </w:tcPr>
          <w:p w14:paraId="147025CD" w14:textId="77777777" w:rsidR="002A573F" w:rsidRPr="00A77BFD" w:rsidRDefault="002A573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27" w:type="dxa"/>
          </w:tcPr>
          <w:p w14:paraId="341F2D7C" w14:textId="5FA781C2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2B20B561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0DB2115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" w:type="dxa"/>
            <w:vAlign w:val="bottom"/>
          </w:tcPr>
          <w:p w14:paraId="1190EA1D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7F7218F2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573407E1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21F2845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00589744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1AFC805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F99611F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A573F" w:rsidRPr="00A77BFD" w14:paraId="2A65AD3F" w14:textId="77777777" w:rsidTr="00F52F30">
        <w:trPr>
          <w:trHeight w:val="141"/>
        </w:trPr>
        <w:tc>
          <w:tcPr>
            <w:tcW w:w="3778" w:type="dxa"/>
          </w:tcPr>
          <w:p w14:paraId="02505A24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dxa"/>
          </w:tcPr>
          <w:p w14:paraId="5F9ECEC0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6A6E7404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573F" w:rsidRPr="00A77BFD" w14:paraId="4A1A7F0B" w14:textId="77777777" w:rsidTr="00F52F30">
        <w:trPr>
          <w:trHeight w:val="141"/>
        </w:trPr>
        <w:tc>
          <w:tcPr>
            <w:tcW w:w="3778" w:type="dxa"/>
          </w:tcPr>
          <w:p w14:paraId="19B42407" w14:textId="71756135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1E5715"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27" w:type="dxa"/>
          </w:tcPr>
          <w:p w14:paraId="2ED6E7BA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0584937B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A573F" w:rsidRPr="00A77BFD" w14:paraId="1B1AE1AC" w14:textId="77777777" w:rsidTr="00F52F30">
        <w:trPr>
          <w:trHeight w:val="141"/>
        </w:trPr>
        <w:tc>
          <w:tcPr>
            <w:tcW w:w="3778" w:type="dxa"/>
          </w:tcPr>
          <w:p w14:paraId="7588AD06" w14:textId="77777777" w:rsidR="002A573F" w:rsidRPr="00A77BFD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dxa"/>
          </w:tcPr>
          <w:p w14:paraId="1762ABD4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3F66A62D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6001F519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46249760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04D008CF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</w:tcPr>
          <w:p w14:paraId="3BEE92E4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4A85F651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104751D4" w14:textId="77777777" w:rsidR="002A573F" w:rsidRPr="00A77BFD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1E5715" w:rsidRPr="00A77BFD" w14:paraId="35553A7B" w14:textId="77777777" w:rsidTr="00F52F30">
        <w:trPr>
          <w:trHeight w:val="341"/>
        </w:trPr>
        <w:tc>
          <w:tcPr>
            <w:tcW w:w="3778" w:type="dxa"/>
          </w:tcPr>
          <w:p w14:paraId="29E4B7C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7" w:type="dxa"/>
          </w:tcPr>
          <w:p w14:paraId="466AD8AF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0C077C6E" w14:textId="3F1F2730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62</w:t>
            </w:r>
          </w:p>
        </w:tc>
        <w:tc>
          <w:tcPr>
            <w:tcW w:w="280" w:type="dxa"/>
            <w:vAlign w:val="bottom"/>
          </w:tcPr>
          <w:p w14:paraId="163D4D0C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48C18AF8" w14:textId="3E54E16D" w:rsidR="001E5715" w:rsidRPr="00A77BFD" w:rsidRDefault="000C21DE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280" w:type="dxa"/>
            <w:vAlign w:val="bottom"/>
          </w:tcPr>
          <w:p w14:paraId="43FD1C1E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602C8470" w14:textId="5958D5A8" w:rsidR="001E5715" w:rsidRPr="00A77BFD" w:rsidRDefault="000C21DE" w:rsidP="001E571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26E198DA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37B1A6B5" w14:textId="40097DAD" w:rsidR="001E5715" w:rsidRPr="00A77BFD" w:rsidRDefault="000C21DE" w:rsidP="0097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5715" w:rsidRPr="00A77BFD" w14:paraId="1459EF7A" w14:textId="77777777" w:rsidTr="00F52F30">
        <w:trPr>
          <w:trHeight w:val="341"/>
        </w:trPr>
        <w:tc>
          <w:tcPr>
            <w:tcW w:w="3778" w:type="dxa"/>
          </w:tcPr>
          <w:p w14:paraId="21B15A86" w14:textId="0997EBCF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ประมาณการ</w:t>
            </w:r>
            <w:r w:rsidRPr="00A77BFD">
              <w:rPr>
                <w:rFonts w:asciiTheme="majorHAnsi" w:hAnsiTheme="majorHAnsi" w:hint="cs"/>
                <w:sz w:val="30"/>
                <w:szCs w:val="30"/>
                <w:cs/>
              </w:rPr>
              <w:t>หนี้สินอื่นๆ</w:t>
            </w:r>
          </w:p>
        </w:tc>
        <w:tc>
          <w:tcPr>
            <w:tcW w:w="527" w:type="dxa"/>
          </w:tcPr>
          <w:p w14:paraId="2BEA985A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61E38E15" w14:textId="394154D5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102</w:t>
            </w:r>
          </w:p>
        </w:tc>
        <w:tc>
          <w:tcPr>
            <w:tcW w:w="280" w:type="dxa"/>
            <w:vAlign w:val="bottom"/>
          </w:tcPr>
          <w:p w14:paraId="71CEB037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214B2019" w14:textId="1328F03B" w:rsidR="001E5715" w:rsidRPr="00A77BFD" w:rsidRDefault="000C21DE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(102)</w:t>
            </w:r>
          </w:p>
        </w:tc>
        <w:tc>
          <w:tcPr>
            <w:tcW w:w="280" w:type="dxa"/>
            <w:vAlign w:val="bottom"/>
          </w:tcPr>
          <w:p w14:paraId="5A1B2B22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5F529F33" w14:textId="2494C9F9" w:rsidR="001E5715" w:rsidRPr="00A77BFD" w:rsidRDefault="000C21DE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FB25E49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78D812E6" w14:textId="7B151452" w:rsidR="001E5715" w:rsidRPr="00A77BFD" w:rsidRDefault="000C21DE" w:rsidP="0097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5715" w:rsidRPr="00A77BFD" w14:paraId="2BF4F7C1" w14:textId="77777777" w:rsidTr="00F52F30">
        <w:trPr>
          <w:trHeight w:val="141"/>
        </w:trPr>
        <w:tc>
          <w:tcPr>
            <w:tcW w:w="3778" w:type="dxa"/>
          </w:tcPr>
          <w:p w14:paraId="5944E0C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527" w:type="dxa"/>
          </w:tcPr>
          <w:p w14:paraId="42701ABE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8F1F3C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BECCCE" w14:textId="0228AD29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</w:p>
        </w:tc>
        <w:tc>
          <w:tcPr>
            <w:tcW w:w="280" w:type="dxa"/>
            <w:vAlign w:val="bottom"/>
          </w:tcPr>
          <w:p w14:paraId="6FC3D63F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5010E30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FF1FCE" w14:textId="163D0003" w:rsidR="000C21DE" w:rsidRPr="00A77BFD" w:rsidRDefault="00F608F9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bottom"/>
          </w:tcPr>
          <w:p w14:paraId="4473F17C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2F03FF1C" w14:textId="5C88568F" w:rsidR="001E5715" w:rsidRPr="00A77BFD" w:rsidRDefault="000C21DE" w:rsidP="0097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75E9F93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052E2E0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1CB268" w14:textId="3D363122" w:rsidR="000C21DE" w:rsidRPr="00A77BFD" w:rsidRDefault="000C21DE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608F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E5715" w:rsidRPr="00A77BFD" w14:paraId="0384F839" w14:textId="77777777" w:rsidTr="00F52F30">
        <w:trPr>
          <w:trHeight w:val="338"/>
        </w:trPr>
        <w:tc>
          <w:tcPr>
            <w:tcW w:w="3778" w:type="dxa"/>
          </w:tcPr>
          <w:p w14:paraId="122C657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4C3D40D3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64ECBA23" w14:textId="17F701D1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211</w:t>
            </w:r>
          </w:p>
        </w:tc>
        <w:tc>
          <w:tcPr>
            <w:tcW w:w="280" w:type="dxa"/>
            <w:vAlign w:val="bottom"/>
          </w:tcPr>
          <w:p w14:paraId="68ADC899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58765" w14:textId="6307A81C" w:rsidR="001E5715" w:rsidRPr="00A77BFD" w:rsidRDefault="000C21DE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C753FD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608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7F582A85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421D4" w14:textId="0BA6DB43" w:rsidR="001E5715" w:rsidRPr="00A77BFD" w:rsidRDefault="000C21DE" w:rsidP="0097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072C969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EA5A3AE" w14:textId="37C9344E" w:rsidR="001E5715" w:rsidRPr="00A77BFD" w:rsidRDefault="000C21DE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608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1E5715" w:rsidRPr="00A77BFD" w14:paraId="1D7A2EF5" w14:textId="77777777" w:rsidTr="00F52F30">
        <w:trPr>
          <w:trHeight w:val="190"/>
        </w:trPr>
        <w:tc>
          <w:tcPr>
            <w:tcW w:w="3778" w:type="dxa"/>
          </w:tcPr>
          <w:p w14:paraId="04E8DF9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27" w:type="dxa"/>
          </w:tcPr>
          <w:p w14:paraId="74D7454D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18A8ED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B959482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746F1BF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5919944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1DB1B65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AC41DA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7C672EC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715" w:rsidRPr="00A77BFD" w14:paraId="6CB0B161" w14:textId="77777777" w:rsidTr="00F52F30">
        <w:trPr>
          <w:trHeight w:val="338"/>
        </w:trPr>
        <w:tc>
          <w:tcPr>
            <w:tcW w:w="3778" w:type="dxa"/>
          </w:tcPr>
          <w:p w14:paraId="19DE1DA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7" w:type="dxa"/>
          </w:tcPr>
          <w:p w14:paraId="7923765D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6080B58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4C21ED1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6625190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83E3155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4F7532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3E1818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6C2F468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715" w:rsidRPr="00A77BFD" w14:paraId="4F9364D6" w14:textId="77777777" w:rsidTr="00F52F30">
        <w:trPr>
          <w:trHeight w:val="338"/>
        </w:trPr>
        <w:tc>
          <w:tcPr>
            <w:tcW w:w="3778" w:type="dxa"/>
          </w:tcPr>
          <w:p w14:paraId="5191D37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27" w:type="dxa"/>
          </w:tcPr>
          <w:p w14:paraId="626983F8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F8ACD8" w14:textId="0B1D9683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0" w:type="dxa"/>
            <w:vAlign w:val="bottom"/>
          </w:tcPr>
          <w:p w14:paraId="530B9596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7E768164" w14:textId="5A9A3888" w:rsidR="001E5715" w:rsidRPr="00A77BFD" w:rsidRDefault="00D56EEB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80" w:type="dxa"/>
            <w:vAlign w:val="bottom"/>
          </w:tcPr>
          <w:p w14:paraId="234EDABB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232A0616" w14:textId="1F423AC8" w:rsidR="001E5715" w:rsidRPr="00A77BFD" w:rsidRDefault="00D56EEB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E383EC7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ECD2864" w14:textId="09445DFA" w:rsidR="001E5715" w:rsidRPr="00A77BFD" w:rsidRDefault="00D56EEB" w:rsidP="00D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5715" w:rsidRPr="00A77BFD" w14:paraId="29D9AD06" w14:textId="77777777" w:rsidTr="00F52F30">
        <w:trPr>
          <w:trHeight w:val="421"/>
        </w:trPr>
        <w:tc>
          <w:tcPr>
            <w:tcW w:w="3778" w:type="dxa"/>
          </w:tcPr>
          <w:p w14:paraId="64903DC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0C9F0BE8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88C7C" w14:textId="61A2AD6B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0" w:type="dxa"/>
            <w:vAlign w:val="bottom"/>
          </w:tcPr>
          <w:p w14:paraId="13525CA6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8F97C" w14:textId="3FF7C4B5" w:rsidR="001E5715" w:rsidRPr="00A77BFD" w:rsidRDefault="00D56EEB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80" w:type="dxa"/>
            <w:vAlign w:val="bottom"/>
          </w:tcPr>
          <w:p w14:paraId="2847F831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94A16" w14:textId="4AD5DB21" w:rsidR="001E5715" w:rsidRPr="00A77BFD" w:rsidRDefault="00D56EEB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B6C297A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FEDFC" w14:textId="1ED60342" w:rsidR="001E5715" w:rsidRPr="00A77BFD" w:rsidRDefault="00D56EEB" w:rsidP="00D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E5715" w:rsidRPr="00A77BFD" w14:paraId="2165740C" w14:textId="77777777" w:rsidTr="00F52F30">
        <w:trPr>
          <w:trHeight w:val="186"/>
        </w:trPr>
        <w:tc>
          <w:tcPr>
            <w:tcW w:w="3778" w:type="dxa"/>
          </w:tcPr>
          <w:p w14:paraId="1ECF75C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dxa"/>
          </w:tcPr>
          <w:p w14:paraId="17E72346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1940FA3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6CCAE165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3E35D75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329374AF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5DF0210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602F35D9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0E31A3C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E5715" w:rsidRPr="00A77BFD" w14:paraId="22B823A9" w14:textId="77777777" w:rsidTr="00F52F30">
        <w:trPr>
          <w:trHeight w:val="421"/>
        </w:trPr>
        <w:tc>
          <w:tcPr>
            <w:tcW w:w="3778" w:type="dxa"/>
          </w:tcPr>
          <w:p w14:paraId="4C21A6E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dxa"/>
          </w:tcPr>
          <w:p w14:paraId="420CF51D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0624236B" w14:textId="2B2EC60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80" w:type="dxa"/>
            <w:vAlign w:val="bottom"/>
          </w:tcPr>
          <w:p w14:paraId="336F7718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bottom"/>
          </w:tcPr>
          <w:p w14:paraId="5638A889" w14:textId="3CE87106" w:rsidR="001E5715" w:rsidRPr="00A77BFD" w:rsidRDefault="00C753FD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</w:t>
            </w:r>
            <w:r w:rsidR="00F608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56A68149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4CBAAE7A" w14:textId="003B389F" w:rsidR="001E5715" w:rsidRPr="00A77BFD" w:rsidRDefault="00C753FD" w:rsidP="005C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0C459CF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77B62BB8" w14:textId="3C44C11B" w:rsidR="001E5715" w:rsidRPr="00A77BFD" w:rsidRDefault="00C753FD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608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6CD2D160" w14:textId="544F5243" w:rsidR="00F52F30" w:rsidRPr="00A77BFD" w:rsidRDefault="00F52F30"/>
    <w:p w14:paraId="5B4188D9" w14:textId="02F581A2" w:rsidR="00C066C3" w:rsidRPr="00A77BFD" w:rsidRDefault="00C066C3" w:rsidP="00C066C3"/>
    <w:p w14:paraId="1F7AD8E7" w14:textId="46DFE079" w:rsidR="00E47F6D" w:rsidRPr="00A77BFD" w:rsidRDefault="00E47F6D" w:rsidP="00C066C3"/>
    <w:p w14:paraId="15B36889" w14:textId="1EBE1CCC" w:rsidR="00E47F6D" w:rsidRPr="00A77BFD" w:rsidRDefault="00E47F6D" w:rsidP="00C066C3"/>
    <w:p w14:paraId="7E638D74" w14:textId="4C36A90E" w:rsidR="00E47F6D" w:rsidRPr="00A77BFD" w:rsidRDefault="00E47F6D" w:rsidP="00C066C3"/>
    <w:p w14:paraId="6800591F" w14:textId="7067EEB3" w:rsidR="00E47F6D" w:rsidRPr="00A77BFD" w:rsidRDefault="00E47F6D" w:rsidP="00C066C3"/>
    <w:p w14:paraId="5E3D2D34" w14:textId="6BFC1E8C" w:rsidR="00E47F6D" w:rsidRPr="00A77BFD" w:rsidRDefault="00E47F6D" w:rsidP="00C066C3"/>
    <w:p w14:paraId="422CC7F6" w14:textId="4AFFFFCF" w:rsidR="00E47F6D" w:rsidRPr="00A77BFD" w:rsidRDefault="00E47F6D" w:rsidP="00C066C3"/>
    <w:p w14:paraId="5A058110" w14:textId="20352CFD" w:rsidR="00E47F6D" w:rsidRPr="00A77BFD" w:rsidRDefault="00E47F6D" w:rsidP="00C066C3"/>
    <w:p w14:paraId="330BA826" w14:textId="613E8328" w:rsidR="00E47F6D" w:rsidRPr="00A77BFD" w:rsidRDefault="00E47F6D" w:rsidP="00C066C3"/>
    <w:p w14:paraId="363A8F11" w14:textId="7F8F4A7A" w:rsidR="00E47F6D" w:rsidRPr="00A77BFD" w:rsidRDefault="00E47F6D" w:rsidP="00C066C3"/>
    <w:p w14:paraId="37291937" w14:textId="3EB9263A" w:rsidR="00E47F6D" w:rsidRPr="00A77BFD" w:rsidRDefault="00E47F6D" w:rsidP="00C066C3"/>
    <w:p w14:paraId="5FFC5157" w14:textId="6DC96160" w:rsidR="00E47F6D" w:rsidRPr="00A77BFD" w:rsidRDefault="00E47F6D" w:rsidP="00C066C3"/>
    <w:p w14:paraId="61A999DB" w14:textId="42805BAC" w:rsidR="00E47F6D" w:rsidRPr="00A77BFD" w:rsidRDefault="00E47F6D" w:rsidP="00C066C3"/>
    <w:p w14:paraId="5149ABA7" w14:textId="124AFB2A" w:rsidR="00E47F6D" w:rsidRPr="00A77BFD" w:rsidRDefault="00E47F6D" w:rsidP="00C066C3"/>
    <w:p w14:paraId="61923766" w14:textId="41642649" w:rsidR="00E47F6D" w:rsidRPr="00A77BFD" w:rsidRDefault="00E47F6D" w:rsidP="00C066C3"/>
    <w:p w14:paraId="3A1D9D61" w14:textId="1D2B6A6E" w:rsidR="00E47F6D" w:rsidRPr="00A77BFD" w:rsidRDefault="00E47F6D" w:rsidP="00C066C3"/>
    <w:p w14:paraId="259ECFC9" w14:textId="589612FB" w:rsidR="00E47F6D" w:rsidRPr="00A77BFD" w:rsidRDefault="00E47F6D" w:rsidP="00C066C3"/>
    <w:p w14:paraId="10631388" w14:textId="43F114E8" w:rsidR="00E47F6D" w:rsidRPr="00A77BFD" w:rsidRDefault="00E47F6D" w:rsidP="00C066C3"/>
    <w:p w14:paraId="12BBF395" w14:textId="77777777" w:rsidR="00E47F6D" w:rsidRPr="00A77BFD" w:rsidRDefault="00E47F6D" w:rsidP="00C066C3"/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527"/>
        <w:gridCol w:w="1028"/>
        <w:gridCol w:w="280"/>
        <w:gridCol w:w="1029"/>
        <w:gridCol w:w="280"/>
        <w:gridCol w:w="1125"/>
        <w:gridCol w:w="252"/>
        <w:gridCol w:w="1066"/>
      </w:tblGrid>
      <w:tr w:rsidR="00C066C3" w:rsidRPr="00A77BFD" w14:paraId="22610261" w14:textId="77777777" w:rsidTr="009B7902">
        <w:trPr>
          <w:trHeight w:val="141"/>
        </w:trPr>
        <w:tc>
          <w:tcPr>
            <w:tcW w:w="3778" w:type="dxa"/>
          </w:tcPr>
          <w:p w14:paraId="7C2BC8C4" w14:textId="77777777" w:rsidR="00C066C3" w:rsidRPr="00A77BFD" w:rsidRDefault="00C066C3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27" w:type="dxa"/>
          </w:tcPr>
          <w:p w14:paraId="36C20289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0" w:type="dxa"/>
            <w:gridSpan w:val="7"/>
            <w:vAlign w:val="bottom"/>
          </w:tcPr>
          <w:p w14:paraId="4BE81B02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066C3" w:rsidRPr="00A77BFD" w14:paraId="3CA49327" w14:textId="77777777" w:rsidTr="009B7902">
        <w:trPr>
          <w:trHeight w:val="141"/>
        </w:trPr>
        <w:tc>
          <w:tcPr>
            <w:tcW w:w="3778" w:type="dxa"/>
          </w:tcPr>
          <w:p w14:paraId="7EA5173B" w14:textId="77777777" w:rsidR="00C066C3" w:rsidRPr="00A77BFD" w:rsidRDefault="00C066C3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27" w:type="dxa"/>
          </w:tcPr>
          <w:p w14:paraId="1E792407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2867E21B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3459FD2D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vAlign w:val="bottom"/>
          </w:tcPr>
          <w:p w14:paraId="7B52793E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/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18" w:type="dxa"/>
            <w:gridSpan w:val="2"/>
            <w:vAlign w:val="bottom"/>
          </w:tcPr>
          <w:p w14:paraId="26022DD2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C066C3" w:rsidRPr="00A77BFD" w14:paraId="3DC012A1" w14:textId="77777777" w:rsidTr="009B7902">
        <w:trPr>
          <w:trHeight w:val="141"/>
        </w:trPr>
        <w:tc>
          <w:tcPr>
            <w:tcW w:w="3778" w:type="dxa"/>
            <w:vAlign w:val="bottom"/>
          </w:tcPr>
          <w:p w14:paraId="10AE0C0C" w14:textId="77777777" w:rsidR="00C066C3" w:rsidRPr="00A77BFD" w:rsidRDefault="00C066C3" w:rsidP="009B7902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27" w:type="dxa"/>
          </w:tcPr>
          <w:p w14:paraId="0010E9C7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23E51A5D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7311590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" w:type="dxa"/>
            <w:vAlign w:val="bottom"/>
          </w:tcPr>
          <w:p w14:paraId="21150A22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3F328581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103886D3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39901C6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7FE600D0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5BA1D61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005E8C8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066C3" w:rsidRPr="00A77BFD" w14:paraId="143AB3A4" w14:textId="77777777" w:rsidTr="009B7902">
        <w:trPr>
          <w:trHeight w:val="141"/>
        </w:trPr>
        <w:tc>
          <w:tcPr>
            <w:tcW w:w="3778" w:type="dxa"/>
          </w:tcPr>
          <w:p w14:paraId="0C977964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dxa"/>
          </w:tcPr>
          <w:p w14:paraId="2A18AF12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100112CB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066C3" w:rsidRPr="00A77BFD" w14:paraId="73435585" w14:textId="77777777" w:rsidTr="009B7902">
        <w:trPr>
          <w:trHeight w:val="141"/>
        </w:trPr>
        <w:tc>
          <w:tcPr>
            <w:tcW w:w="3778" w:type="dxa"/>
          </w:tcPr>
          <w:p w14:paraId="2B0A4F67" w14:textId="28DAFB92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1E5715"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27" w:type="dxa"/>
          </w:tcPr>
          <w:p w14:paraId="4594FE6E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7FF19DE5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C066C3" w:rsidRPr="00A77BFD" w14:paraId="6B9ED298" w14:textId="77777777" w:rsidTr="009B7902">
        <w:trPr>
          <w:trHeight w:val="141"/>
        </w:trPr>
        <w:tc>
          <w:tcPr>
            <w:tcW w:w="3778" w:type="dxa"/>
          </w:tcPr>
          <w:p w14:paraId="7934CEEB" w14:textId="77777777" w:rsidR="00C066C3" w:rsidRPr="00A77BFD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dxa"/>
          </w:tcPr>
          <w:p w14:paraId="79F2F418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788B3E1E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10DAF96A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3B9F1C5E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62101937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</w:tcPr>
          <w:p w14:paraId="1EA42F5F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1BBA0191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49DAD80A" w14:textId="77777777" w:rsidR="00C066C3" w:rsidRPr="00A77BFD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1E5715" w:rsidRPr="00A77BFD" w14:paraId="1567EC0A" w14:textId="77777777" w:rsidTr="009B7902">
        <w:trPr>
          <w:trHeight w:val="341"/>
        </w:trPr>
        <w:tc>
          <w:tcPr>
            <w:tcW w:w="3778" w:type="dxa"/>
          </w:tcPr>
          <w:p w14:paraId="4701FEB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7" w:type="dxa"/>
          </w:tcPr>
          <w:p w14:paraId="32948E50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08246DE1" w14:textId="73F1E933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80" w:type="dxa"/>
            <w:vAlign w:val="bottom"/>
          </w:tcPr>
          <w:p w14:paraId="789809E8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7BC0F9D2" w14:textId="228C4F94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(405)</w:t>
            </w:r>
          </w:p>
        </w:tc>
        <w:tc>
          <w:tcPr>
            <w:tcW w:w="280" w:type="dxa"/>
            <w:vAlign w:val="bottom"/>
          </w:tcPr>
          <w:p w14:paraId="353CE6E6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7C72D7E6" w14:textId="7BD59297" w:rsidR="001E5715" w:rsidRPr="00A77BFD" w:rsidRDefault="001E5715" w:rsidP="001E571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CD1844B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6CCD2741" w14:textId="152C9DF6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62</w:t>
            </w:r>
          </w:p>
        </w:tc>
      </w:tr>
      <w:tr w:rsidR="001E5715" w:rsidRPr="00A77BFD" w14:paraId="0520B45D" w14:textId="77777777" w:rsidTr="009B7902">
        <w:trPr>
          <w:trHeight w:val="341"/>
        </w:trPr>
        <w:tc>
          <w:tcPr>
            <w:tcW w:w="3778" w:type="dxa"/>
          </w:tcPr>
          <w:p w14:paraId="4ED7063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ประมาณการ</w:t>
            </w:r>
            <w:r w:rsidRPr="00A77BFD">
              <w:rPr>
                <w:rFonts w:asciiTheme="majorHAnsi" w:hAnsiTheme="majorHAnsi" w:hint="cs"/>
                <w:sz w:val="30"/>
                <w:szCs w:val="30"/>
                <w:cs/>
              </w:rPr>
              <w:t>หนี้สินอื่นๆ</w:t>
            </w:r>
          </w:p>
        </w:tc>
        <w:tc>
          <w:tcPr>
            <w:tcW w:w="527" w:type="dxa"/>
          </w:tcPr>
          <w:p w14:paraId="2A152F03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09B95C30" w14:textId="6BB4AC59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80" w:type="dxa"/>
            <w:vAlign w:val="bottom"/>
          </w:tcPr>
          <w:p w14:paraId="2712459A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0304E636" w14:textId="0D44C533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280" w:type="dxa"/>
            <w:vAlign w:val="bottom"/>
          </w:tcPr>
          <w:p w14:paraId="6E00611C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1F9A518F" w14:textId="224DFA8A" w:rsidR="001E5715" w:rsidRPr="00A77BFD" w:rsidRDefault="001E5715" w:rsidP="0004334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7E379205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34E9B710" w14:textId="73220612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102</w:t>
            </w:r>
          </w:p>
        </w:tc>
      </w:tr>
      <w:tr w:rsidR="001E5715" w:rsidRPr="00A77BFD" w14:paraId="4D15605B" w14:textId="77777777" w:rsidTr="009B7902">
        <w:trPr>
          <w:trHeight w:val="141"/>
        </w:trPr>
        <w:tc>
          <w:tcPr>
            <w:tcW w:w="3778" w:type="dxa"/>
          </w:tcPr>
          <w:p w14:paraId="52B3F534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527" w:type="dxa"/>
          </w:tcPr>
          <w:p w14:paraId="5CD2A62E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BAD8F0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BF370B" w14:textId="23C64EDB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80" w:type="dxa"/>
            <w:vAlign w:val="bottom"/>
          </w:tcPr>
          <w:p w14:paraId="28AF7179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4EC5039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944890" w14:textId="6FEEB3CA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80" w:type="dxa"/>
            <w:vAlign w:val="bottom"/>
          </w:tcPr>
          <w:p w14:paraId="63B0A86F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B3A884A" w14:textId="337431B0" w:rsidR="001E5715" w:rsidRPr="00A77BFD" w:rsidRDefault="001E5715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(134)</w:t>
            </w:r>
          </w:p>
        </w:tc>
        <w:tc>
          <w:tcPr>
            <w:tcW w:w="252" w:type="dxa"/>
            <w:vAlign w:val="bottom"/>
          </w:tcPr>
          <w:p w14:paraId="5F8B29D1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170EEAD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5DB92" w14:textId="05DAEDE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</w:p>
        </w:tc>
      </w:tr>
      <w:tr w:rsidR="001E5715" w:rsidRPr="00A77BFD" w14:paraId="544378F7" w14:textId="77777777" w:rsidTr="009B7902">
        <w:trPr>
          <w:trHeight w:val="338"/>
        </w:trPr>
        <w:tc>
          <w:tcPr>
            <w:tcW w:w="3778" w:type="dxa"/>
          </w:tcPr>
          <w:p w14:paraId="481E679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5179C2BB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473071D3" w14:textId="3AE571BD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280" w:type="dxa"/>
            <w:vAlign w:val="bottom"/>
          </w:tcPr>
          <w:p w14:paraId="288B8917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6FE3E" w14:textId="0F4929B1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(302)</w:t>
            </w:r>
          </w:p>
        </w:tc>
        <w:tc>
          <w:tcPr>
            <w:tcW w:w="280" w:type="dxa"/>
            <w:vAlign w:val="bottom"/>
          </w:tcPr>
          <w:p w14:paraId="69243D8E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A50CC" w14:textId="04D13077" w:rsidR="001E5715" w:rsidRPr="00A77BFD" w:rsidRDefault="001E5715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(134)</w:t>
            </w:r>
          </w:p>
        </w:tc>
        <w:tc>
          <w:tcPr>
            <w:tcW w:w="252" w:type="dxa"/>
            <w:vAlign w:val="bottom"/>
          </w:tcPr>
          <w:p w14:paraId="59DA5E47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95F9E2A" w14:textId="683CEB71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211</w:t>
            </w:r>
          </w:p>
        </w:tc>
      </w:tr>
      <w:tr w:rsidR="001E5715" w:rsidRPr="00A77BFD" w14:paraId="39143283" w14:textId="77777777" w:rsidTr="009B7902">
        <w:trPr>
          <w:trHeight w:val="190"/>
        </w:trPr>
        <w:tc>
          <w:tcPr>
            <w:tcW w:w="3778" w:type="dxa"/>
          </w:tcPr>
          <w:p w14:paraId="3B846F0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27" w:type="dxa"/>
          </w:tcPr>
          <w:p w14:paraId="62A51EF6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73A1AA04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C0455D0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6D5CD7D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DD2282E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225C3FF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0E6C46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6C5CA43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715" w:rsidRPr="00A77BFD" w14:paraId="1E2A3507" w14:textId="77777777" w:rsidTr="009B7902">
        <w:trPr>
          <w:trHeight w:val="338"/>
        </w:trPr>
        <w:tc>
          <w:tcPr>
            <w:tcW w:w="3778" w:type="dxa"/>
          </w:tcPr>
          <w:p w14:paraId="56E29A5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7" w:type="dxa"/>
          </w:tcPr>
          <w:p w14:paraId="4E47D1C6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34476E6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36408BE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1FB01CE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25135B0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85792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B84B8CF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0DB2C48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715" w:rsidRPr="00A77BFD" w14:paraId="1F3292E8" w14:textId="77777777" w:rsidTr="009B7902">
        <w:trPr>
          <w:trHeight w:val="338"/>
        </w:trPr>
        <w:tc>
          <w:tcPr>
            <w:tcW w:w="3778" w:type="dxa"/>
          </w:tcPr>
          <w:p w14:paraId="54411A0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27" w:type="dxa"/>
          </w:tcPr>
          <w:p w14:paraId="6091034B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36383248" w14:textId="04214052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80" w:type="dxa"/>
            <w:vAlign w:val="bottom"/>
          </w:tcPr>
          <w:p w14:paraId="24EDCC6C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51C82406" w14:textId="0AAD3D58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80" w:type="dxa"/>
            <w:vAlign w:val="bottom"/>
          </w:tcPr>
          <w:p w14:paraId="061ADD63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FABE552" w14:textId="33170B3F" w:rsidR="001E5715" w:rsidRPr="00A77BFD" w:rsidRDefault="001E5715" w:rsidP="0004334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10896A23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2B9710C" w14:textId="16174528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E5715" w:rsidRPr="00A77BFD" w14:paraId="26D49AF7" w14:textId="77777777" w:rsidTr="009B7902">
        <w:trPr>
          <w:trHeight w:val="421"/>
        </w:trPr>
        <w:tc>
          <w:tcPr>
            <w:tcW w:w="3778" w:type="dxa"/>
          </w:tcPr>
          <w:p w14:paraId="723A94F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4C70B70B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B0494" w14:textId="15C4DE22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(15)</w:t>
            </w:r>
          </w:p>
        </w:tc>
        <w:tc>
          <w:tcPr>
            <w:tcW w:w="280" w:type="dxa"/>
            <w:vAlign w:val="bottom"/>
          </w:tcPr>
          <w:p w14:paraId="5C5B649A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F42AF" w14:textId="3C8A8695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80" w:type="dxa"/>
            <w:vAlign w:val="bottom"/>
          </w:tcPr>
          <w:p w14:paraId="651E0C23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48F61" w14:textId="2959DFDE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2BBD4EF6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AFB3A" w14:textId="77EE040A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1E5715" w:rsidRPr="00A77BFD" w14:paraId="582388C2" w14:textId="77777777" w:rsidTr="009B7902">
        <w:trPr>
          <w:trHeight w:val="186"/>
        </w:trPr>
        <w:tc>
          <w:tcPr>
            <w:tcW w:w="3778" w:type="dxa"/>
          </w:tcPr>
          <w:p w14:paraId="4549C6B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dxa"/>
          </w:tcPr>
          <w:p w14:paraId="3A59B4F9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1E80816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42F16187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41373D5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7F398035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5BF85B4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61D28D88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658C72F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E5715" w:rsidRPr="00A77BFD" w14:paraId="153BB711" w14:textId="77777777" w:rsidTr="009B7902">
        <w:trPr>
          <w:trHeight w:val="421"/>
        </w:trPr>
        <w:tc>
          <w:tcPr>
            <w:tcW w:w="3778" w:type="dxa"/>
          </w:tcPr>
          <w:p w14:paraId="66424D3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dxa"/>
          </w:tcPr>
          <w:p w14:paraId="18986563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297641DC" w14:textId="011DDCE9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80" w:type="dxa"/>
            <w:vAlign w:val="bottom"/>
          </w:tcPr>
          <w:p w14:paraId="38C965EC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bottom"/>
          </w:tcPr>
          <w:p w14:paraId="2157CFC6" w14:textId="71B0920F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(283)</w:t>
            </w:r>
          </w:p>
        </w:tc>
        <w:tc>
          <w:tcPr>
            <w:tcW w:w="280" w:type="dxa"/>
            <w:vAlign w:val="bottom"/>
          </w:tcPr>
          <w:p w14:paraId="40CAABE2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3A30C57C" w14:textId="1DE04B3B" w:rsidR="001E5715" w:rsidRPr="00A77BFD" w:rsidRDefault="001E5715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(134)</w:t>
            </w:r>
          </w:p>
        </w:tc>
        <w:tc>
          <w:tcPr>
            <w:tcW w:w="252" w:type="dxa"/>
            <w:vAlign w:val="bottom"/>
          </w:tcPr>
          <w:p w14:paraId="7C14EB5A" w14:textId="77777777" w:rsidR="001E5715" w:rsidRPr="00A77BFD" w:rsidRDefault="001E5715" w:rsidP="001E57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4995DC92" w14:textId="40B2C62A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</w:tbl>
    <w:p w14:paraId="2EEABB7A" w14:textId="77777777" w:rsidR="00C066C3" w:rsidRPr="00A77BFD" w:rsidRDefault="00C066C3" w:rsidP="00C066C3"/>
    <w:p w14:paraId="6C6A4924" w14:textId="645C7ECB" w:rsidR="0073374C" w:rsidRPr="00A77BFD" w:rsidRDefault="0073374C"/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5"/>
        <w:gridCol w:w="1028"/>
        <w:gridCol w:w="293"/>
        <w:gridCol w:w="1016"/>
        <w:gridCol w:w="294"/>
        <w:gridCol w:w="1111"/>
        <w:gridCol w:w="294"/>
        <w:gridCol w:w="1016"/>
      </w:tblGrid>
      <w:tr w:rsidR="00256E2F" w:rsidRPr="00A77BFD" w14:paraId="235457AB" w14:textId="77777777" w:rsidTr="00F52F30">
        <w:trPr>
          <w:trHeight w:val="429"/>
        </w:trPr>
        <w:tc>
          <w:tcPr>
            <w:tcW w:w="4305" w:type="dxa"/>
          </w:tcPr>
          <w:p w14:paraId="1B368FF5" w14:textId="3106CC27" w:rsidR="00256E2F" w:rsidRPr="00A77BFD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37" w:type="dxa"/>
            <w:gridSpan w:val="3"/>
          </w:tcPr>
          <w:p w14:paraId="173D6F77" w14:textId="77777777" w:rsidR="00256E2F" w:rsidRPr="00A77BFD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" w:type="dxa"/>
          </w:tcPr>
          <w:p w14:paraId="2AE9EA52" w14:textId="77777777" w:rsidR="00256E2F" w:rsidRPr="00A77BFD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6ACF0734" w14:textId="77777777" w:rsidR="00256E2F" w:rsidRPr="00A77BFD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E2F" w:rsidRPr="00A77BFD" w14:paraId="5BFF97D9" w14:textId="77777777" w:rsidTr="00F52F30">
        <w:trPr>
          <w:trHeight w:val="418"/>
        </w:trPr>
        <w:tc>
          <w:tcPr>
            <w:tcW w:w="4305" w:type="dxa"/>
          </w:tcPr>
          <w:p w14:paraId="75B405AC" w14:textId="218D6DB3" w:rsidR="00256E2F" w:rsidRPr="00A77BFD" w:rsidRDefault="00256E2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center"/>
          </w:tcPr>
          <w:p w14:paraId="164A8D6D" w14:textId="256907C9" w:rsidR="00256E2F" w:rsidRPr="00A77BFD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F26D3"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93" w:type="dxa"/>
            <w:vAlign w:val="center"/>
          </w:tcPr>
          <w:p w14:paraId="45203E7A" w14:textId="77777777" w:rsidR="00256E2F" w:rsidRPr="00A77BFD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center"/>
          </w:tcPr>
          <w:p w14:paraId="0109AAC9" w14:textId="495C6B48" w:rsidR="00256E2F" w:rsidRPr="00A77BFD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E5715"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94" w:type="dxa"/>
          </w:tcPr>
          <w:p w14:paraId="6AE99A0A" w14:textId="77777777" w:rsidR="00256E2F" w:rsidRPr="00A77BFD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1EC7543E" w14:textId="798C8B02" w:rsidR="00256E2F" w:rsidRPr="00A77BFD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E5715"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94" w:type="dxa"/>
            <w:vAlign w:val="center"/>
          </w:tcPr>
          <w:p w14:paraId="5FF78F09" w14:textId="77777777" w:rsidR="00256E2F" w:rsidRPr="00A77BFD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center"/>
          </w:tcPr>
          <w:p w14:paraId="3737352C" w14:textId="1FBDD479" w:rsidR="00256E2F" w:rsidRPr="00A77BFD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E5715" w:rsidRPr="00A77BFD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256E2F" w:rsidRPr="00A77BFD" w14:paraId="0A78C8CE" w14:textId="77777777" w:rsidTr="00B07B83">
        <w:trPr>
          <w:trHeight w:val="418"/>
        </w:trPr>
        <w:tc>
          <w:tcPr>
            <w:tcW w:w="4305" w:type="dxa"/>
          </w:tcPr>
          <w:p w14:paraId="777148E1" w14:textId="77777777" w:rsidR="00256E2F" w:rsidRPr="00A77BFD" w:rsidRDefault="00256E2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52" w:type="dxa"/>
            <w:gridSpan w:val="7"/>
          </w:tcPr>
          <w:p w14:paraId="5005D2E7" w14:textId="0FDB9AC0" w:rsidR="00256E2F" w:rsidRPr="00A77BFD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6560A" w:rsidRPr="00A77BF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06E2" w:rsidRPr="00A77BFD" w14:paraId="1F8547C5" w14:textId="77777777" w:rsidTr="00B07B83">
        <w:trPr>
          <w:trHeight w:val="310"/>
        </w:trPr>
        <w:tc>
          <w:tcPr>
            <w:tcW w:w="4305" w:type="dxa"/>
          </w:tcPr>
          <w:p w14:paraId="5C3BF61E" w14:textId="2A900BCC" w:rsidR="00A506E2" w:rsidRPr="00A77BFD" w:rsidRDefault="00D43C70" w:rsidP="00B07B83">
            <w:pPr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8" w:type="dxa"/>
          </w:tcPr>
          <w:p w14:paraId="035DD41D" w14:textId="1A460D88" w:rsidR="00A506E2" w:rsidRPr="00A77BFD" w:rsidRDefault="005A3290" w:rsidP="00A5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93" w:type="dxa"/>
          </w:tcPr>
          <w:p w14:paraId="419F0FA3" w14:textId="77777777" w:rsidR="00A506E2" w:rsidRPr="00A77BFD" w:rsidRDefault="00A506E2" w:rsidP="00A5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E27B569" w14:textId="42E3678F" w:rsidR="00A506E2" w:rsidRPr="00A77BFD" w:rsidRDefault="005A3290" w:rsidP="00B07B8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246744C7" w14:textId="77777777" w:rsidR="00A506E2" w:rsidRPr="00A77BFD" w:rsidRDefault="00A506E2" w:rsidP="00A5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8C652A6" w14:textId="5BB5E5AA" w:rsidR="00A506E2" w:rsidRPr="00A77BFD" w:rsidRDefault="005A3290" w:rsidP="00B0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94" w:type="dxa"/>
          </w:tcPr>
          <w:p w14:paraId="5B5D614D" w14:textId="77777777" w:rsidR="00A506E2" w:rsidRPr="00A77BFD" w:rsidRDefault="00A506E2" w:rsidP="00A5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86AAD40" w14:textId="5339D5D4" w:rsidR="00A506E2" w:rsidRPr="00A77BFD" w:rsidRDefault="005A3290" w:rsidP="00B07B8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1DE" w:rsidRPr="00A77BFD" w14:paraId="11119498" w14:textId="77777777" w:rsidTr="00B07B83">
        <w:trPr>
          <w:trHeight w:val="310"/>
        </w:trPr>
        <w:tc>
          <w:tcPr>
            <w:tcW w:w="4305" w:type="dxa"/>
          </w:tcPr>
          <w:p w14:paraId="4F0A6534" w14:textId="71E4ACA4" w:rsidR="00D211DE" w:rsidRPr="00A77BFD" w:rsidRDefault="00D211DE" w:rsidP="00B07B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CD95009" w14:textId="34B0FF0D" w:rsidR="00D211DE" w:rsidRPr="00A77BFD" w:rsidRDefault="00D25980" w:rsidP="00A5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102B" w:rsidRPr="00A77BFD">
              <w:rPr>
                <w:rFonts w:asciiTheme="majorBidi" w:hAnsiTheme="majorBidi" w:cstheme="majorBidi"/>
                <w:sz w:val="30"/>
                <w:szCs w:val="30"/>
              </w:rPr>
              <w:t>8,188</w:t>
            </w:r>
          </w:p>
        </w:tc>
        <w:tc>
          <w:tcPr>
            <w:tcW w:w="293" w:type="dxa"/>
          </w:tcPr>
          <w:p w14:paraId="17E04270" w14:textId="77777777" w:rsidR="00D211DE" w:rsidRPr="00A77BFD" w:rsidRDefault="00D211DE" w:rsidP="00A5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1617C03" w14:textId="6B45BD8D" w:rsidR="00D211DE" w:rsidRPr="00A77BFD" w:rsidRDefault="00D211DE" w:rsidP="00A5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  <w:tc>
          <w:tcPr>
            <w:tcW w:w="294" w:type="dxa"/>
          </w:tcPr>
          <w:p w14:paraId="63DF30D7" w14:textId="77777777" w:rsidR="00D211DE" w:rsidRPr="00A77BFD" w:rsidRDefault="00D211DE" w:rsidP="00A5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4619953" w14:textId="75D6C27F" w:rsidR="00D211DE" w:rsidRPr="00A77BFD" w:rsidRDefault="00AC4011" w:rsidP="0083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13,202</w:t>
            </w:r>
          </w:p>
        </w:tc>
        <w:tc>
          <w:tcPr>
            <w:tcW w:w="294" w:type="dxa"/>
          </w:tcPr>
          <w:p w14:paraId="2F43CA3D" w14:textId="77777777" w:rsidR="00D211DE" w:rsidRPr="00A77BFD" w:rsidRDefault="00D211DE" w:rsidP="00A5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6B24BC4" w14:textId="120EE855" w:rsidR="00D211DE" w:rsidRPr="00A77BFD" w:rsidRDefault="00D211DE" w:rsidP="00A5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</w:rPr>
              <w:t>2,158</w:t>
            </w:r>
          </w:p>
        </w:tc>
      </w:tr>
      <w:tr w:rsidR="00EB5CC9" w:rsidRPr="00A77BFD" w14:paraId="33922D6A" w14:textId="77777777" w:rsidTr="00B07B83">
        <w:trPr>
          <w:trHeight w:val="418"/>
        </w:trPr>
        <w:tc>
          <w:tcPr>
            <w:tcW w:w="4305" w:type="dxa"/>
          </w:tcPr>
          <w:p w14:paraId="662377DA" w14:textId="732167BA" w:rsidR="00EB5CC9" w:rsidRPr="00A77BFD" w:rsidRDefault="00D211DE" w:rsidP="00EB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EB5CC9"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9B9E01A" w14:textId="6E6A5475" w:rsidR="00EB5CC9" w:rsidRPr="00A77BFD" w:rsidRDefault="0021102B" w:rsidP="00EB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18,264</w:t>
            </w:r>
          </w:p>
        </w:tc>
        <w:tc>
          <w:tcPr>
            <w:tcW w:w="293" w:type="dxa"/>
          </w:tcPr>
          <w:p w14:paraId="6AD73396" w14:textId="77777777" w:rsidR="00EB5CC9" w:rsidRPr="00A77BFD" w:rsidRDefault="00EB5CC9" w:rsidP="00EB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CE3024B" w14:textId="49586826" w:rsidR="00EB5CC9" w:rsidRPr="00A77BFD" w:rsidRDefault="00EB5CC9" w:rsidP="00EB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2,281</w:t>
            </w:r>
          </w:p>
        </w:tc>
        <w:tc>
          <w:tcPr>
            <w:tcW w:w="294" w:type="dxa"/>
          </w:tcPr>
          <w:p w14:paraId="0BDBDA61" w14:textId="77777777" w:rsidR="00EB5CC9" w:rsidRPr="00A77BFD" w:rsidRDefault="00EB5CC9" w:rsidP="00EB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C557AA2" w14:textId="4AF07347" w:rsidR="00EB5CC9" w:rsidRPr="00A77BFD" w:rsidRDefault="00AC4011" w:rsidP="00B0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13,278</w:t>
            </w:r>
          </w:p>
        </w:tc>
        <w:tc>
          <w:tcPr>
            <w:tcW w:w="294" w:type="dxa"/>
          </w:tcPr>
          <w:p w14:paraId="464E3F97" w14:textId="77777777" w:rsidR="00EB5CC9" w:rsidRPr="00A77BFD" w:rsidRDefault="00EB5CC9" w:rsidP="00EB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2EA5A2C" w14:textId="2300C646" w:rsidR="00EB5CC9" w:rsidRPr="00A77BFD" w:rsidRDefault="00EB5CC9" w:rsidP="00EB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2,158</w:t>
            </w:r>
          </w:p>
        </w:tc>
      </w:tr>
    </w:tbl>
    <w:p w14:paraId="142F3724" w14:textId="64913965" w:rsidR="00383FEA" w:rsidRPr="00A77BFD" w:rsidRDefault="0038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28"/>
          <w:szCs w:val="28"/>
        </w:rPr>
      </w:pPr>
    </w:p>
    <w:p w14:paraId="052E1124" w14:textId="041AE42D" w:rsidR="0062566B" w:rsidRPr="00A77BFD" w:rsidRDefault="0062566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77BFD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730FD4" w:rsidRPr="00A77BFD">
        <w:rPr>
          <w:rFonts w:asciiTheme="majorBidi" w:hAnsiTheme="majorBidi" w:cstheme="majorBidi"/>
          <w:sz w:val="30"/>
          <w:szCs w:val="30"/>
        </w:rPr>
        <w:t>25</w:t>
      </w:r>
      <w:r w:rsidR="00951AC4" w:rsidRPr="00A77BFD">
        <w:rPr>
          <w:rFonts w:asciiTheme="majorBidi" w:hAnsiTheme="majorBidi" w:cstheme="majorBidi"/>
          <w:sz w:val="30"/>
          <w:szCs w:val="30"/>
        </w:rPr>
        <w:t>67 - 2571</w:t>
      </w:r>
      <w:r w:rsidR="00730FD4" w:rsidRPr="00A77BFD">
        <w:rPr>
          <w:rFonts w:asciiTheme="majorBidi" w:hAnsiTheme="majorBidi" w:cstheme="majorBidi"/>
          <w:sz w:val="30"/>
          <w:szCs w:val="30"/>
        </w:rPr>
        <w:t xml:space="preserve"> </w:t>
      </w:r>
      <w:r w:rsidRPr="00A77BFD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A77BFD">
        <w:rPr>
          <w:rFonts w:asciiTheme="majorBidi" w:hAnsiTheme="majorBidi" w:cstheme="majorBidi"/>
          <w:spacing w:val="-4"/>
          <w:sz w:val="30"/>
          <w:szCs w:val="30"/>
          <w:cs/>
        </w:rPr>
        <w:t>ปัจจุบันนั้น</w:t>
      </w:r>
      <w:r w:rsidRPr="00A77B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30FD4" w:rsidRPr="00A77BF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กลุ่มบริษัทและบริษัทยั</w:t>
      </w:r>
      <w:r w:rsidRPr="00A77BFD">
        <w:rPr>
          <w:rFonts w:asciiTheme="majorBidi" w:hAnsiTheme="majorBidi" w:cstheme="majorBidi"/>
          <w:spacing w:val="-4"/>
          <w:sz w:val="30"/>
          <w:szCs w:val="30"/>
          <w:cs/>
        </w:rPr>
        <w:t>งมิได้รับรู้รายการดังกล่าวเป็นสินทรัพย์ภาษีเงินได้รอการตัดบัญชีเนื่องจากยังไม่มี</w:t>
      </w:r>
      <w:r w:rsidRPr="00A77BFD">
        <w:rPr>
          <w:rFonts w:asciiTheme="majorBidi" w:hAnsiTheme="majorBidi" w:cstheme="majorBidi"/>
          <w:sz w:val="30"/>
          <w:szCs w:val="30"/>
          <w:cs/>
        </w:rPr>
        <w:t>ความเป็นได้ค่อนข้างแน่</w:t>
      </w:r>
      <w:r w:rsidR="00730FD4" w:rsidRPr="00A77BFD">
        <w:rPr>
          <w:rFonts w:asciiTheme="majorBidi" w:hAnsiTheme="majorBidi" w:cstheme="majorBidi" w:hint="cs"/>
          <w:sz w:val="30"/>
          <w:szCs w:val="30"/>
          <w:cs/>
        </w:rPr>
        <w:t>ว่ากลุ่มบริษัทและบริษัทจ</w:t>
      </w:r>
      <w:r w:rsidRPr="00A77BFD">
        <w:rPr>
          <w:rFonts w:asciiTheme="majorBidi" w:hAnsiTheme="majorBidi" w:cstheme="majorBidi"/>
          <w:sz w:val="30"/>
          <w:szCs w:val="30"/>
          <w:cs/>
        </w:rPr>
        <w:t xml:space="preserve">ะมีกำไรทางภาษีเพียงพอที่จะใช้ประโยชน์ทางภาษีดังกล่าว </w:t>
      </w:r>
      <w:r w:rsidRPr="00A77BFD">
        <w:rPr>
          <w:rFonts w:asciiTheme="majorBidi" w:hAnsiTheme="majorBidi" w:cstheme="majorBidi"/>
          <w:sz w:val="30"/>
          <w:szCs w:val="30"/>
        </w:rPr>
        <w:t xml:space="preserve"> </w:t>
      </w:r>
    </w:p>
    <w:p w14:paraId="61EC168B" w14:textId="2482D4C7" w:rsidR="0062566B" w:rsidRPr="00A77BFD" w:rsidRDefault="00625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412A25" w14:textId="7E03F2DD" w:rsidR="0062566B" w:rsidRPr="00A77BFD" w:rsidRDefault="0062566B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A77BFD">
        <w:rPr>
          <w:rFonts w:asciiTheme="majorHAnsi" w:hAnsiTheme="majorHAnsi" w:hint="cs"/>
          <w:b/>
          <w:bCs/>
          <w:cs/>
          <w:lang w:val="en-US"/>
        </w:rPr>
        <w:t>กำไร</w:t>
      </w:r>
      <w:r w:rsidR="008D1EDF">
        <w:rPr>
          <w:rFonts w:asciiTheme="majorHAnsi" w:hAnsiTheme="majorHAnsi" w:hint="cs"/>
          <w:b/>
          <w:bCs/>
          <w:cs/>
          <w:lang w:val="en-US"/>
        </w:rPr>
        <w:t xml:space="preserve"> (ขาดทุน) </w:t>
      </w:r>
      <w:r w:rsidRPr="00A77BFD">
        <w:rPr>
          <w:rFonts w:asciiTheme="majorHAnsi" w:hAnsiTheme="majorHAnsi" w:hint="cs"/>
          <w:b/>
          <w:bCs/>
          <w:cs/>
          <w:lang w:val="en-US"/>
        </w:rPr>
        <w:t>ต่อหุ้น</w:t>
      </w:r>
      <w:r w:rsidR="004B3579" w:rsidRPr="00A77BFD">
        <w:rPr>
          <w:rFonts w:asciiTheme="majorHAnsi" w:hAnsiTheme="majorHAnsi" w:hint="cs"/>
          <w:b/>
          <w:bCs/>
          <w:cs/>
          <w:lang w:val="en-US"/>
        </w:rPr>
        <w:t>ขั้นพื้นฐาน</w:t>
      </w:r>
    </w:p>
    <w:p w14:paraId="532F8F77" w14:textId="77777777" w:rsidR="002618AA" w:rsidRPr="00A77BFD" w:rsidRDefault="002618AA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tbl>
      <w:tblPr>
        <w:tblW w:w="9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3"/>
        <w:gridCol w:w="1121"/>
        <w:gridCol w:w="271"/>
        <w:gridCol w:w="1091"/>
        <w:gridCol w:w="360"/>
        <w:gridCol w:w="1103"/>
        <w:gridCol w:w="272"/>
        <w:gridCol w:w="968"/>
      </w:tblGrid>
      <w:tr w:rsidR="000C7F2A" w:rsidRPr="00A77BFD" w14:paraId="4257AA98" w14:textId="77777777" w:rsidTr="000C7F2A">
        <w:trPr>
          <w:trHeight w:val="423"/>
          <w:tblHeader/>
        </w:trPr>
        <w:tc>
          <w:tcPr>
            <w:tcW w:w="4143" w:type="dxa"/>
          </w:tcPr>
          <w:p w14:paraId="302D95FF" w14:textId="52C092EC" w:rsidR="0062566B" w:rsidRPr="00A77BFD" w:rsidRDefault="0062566B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14:paraId="5FE016BA" w14:textId="21E4E070" w:rsidR="0062566B" w:rsidRPr="00A77BFD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2D4B52A" w14:textId="77777777" w:rsidR="0062566B" w:rsidRPr="00A77BFD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2536CCB3" w14:textId="4C23D475" w:rsidR="0062566B" w:rsidRPr="00A77BFD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F2A" w:rsidRPr="00A77BFD" w14:paraId="4020B809" w14:textId="77777777" w:rsidTr="001E5715">
        <w:trPr>
          <w:trHeight w:val="434"/>
          <w:tblHeader/>
        </w:trPr>
        <w:tc>
          <w:tcPr>
            <w:tcW w:w="4143" w:type="dxa"/>
          </w:tcPr>
          <w:p w14:paraId="38387292" w14:textId="01E42FAE" w:rsidR="0062566B" w:rsidRPr="00A77BFD" w:rsidRDefault="00116EF0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  <w:t>31</w:t>
            </w:r>
            <w:r w:rsidRPr="00A77BFD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  <w:t xml:space="preserve"> </w:t>
            </w:r>
            <w:r w:rsidRPr="00A77BFD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1" w:type="dxa"/>
            <w:vAlign w:val="center"/>
          </w:tcPr>
          <w:p w14:paraId="68900D59" w14:textId="6FC32B0B" w:rsidR="0062566B" w:rsidRPr="00A77BFD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1E5715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  <w:vAlign w:val="center"/>
          </w:tcPr>
          <w:p w14:paraId="795D0604" w14:textId="77777777" w:rsidR="0062566B" w:rsidRPr="00A77BFD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0BCBCDF" w14:textId="2D572701" w:rsidR="0062566B" w:rsidRPr="00A77BFD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1E5715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63A65C66" w14:textId="77777777" w:rsidR="0062566B" w:rsidRPr="00A77BFD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center"/>
          </w:tcPr>
          <w:p w14:paraId="0033A767" w14:textId="03801B52" w:rsidR="0062566B" w:rsidRPr="00A77BFD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1E5715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6</w:t>
            </w:r>
          </w:p>
        </w:tc>
        <w:tc>
          <w:tcPr>
            <w:tcW w:w="272" w:type="dxa"/>
            <w:vAlign w:val="center"/>
          </w:tcPr>
          <w:p w14:paraId="58A9BA09" w14:textId="77777777" w:rsidR="0062566B" w:rsidRPr="00A77BFD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0252DE24" w14:textId="64A4D6FA" w:rsidR="0062566B" w:rsidRPr="00A77BFD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256</w:t>
            </w:r>
            <w:r w:rsidR="001E5715" w:rsidRPr="00A77BFD">
              <w:rPr>
                <w:rFonts w:asciiTheme="majorHAnsi" w:hAnsiTheme="majorHAnsi" w:cstheme="majorHAnsi"/>
                <w:bCs/>
                <w:sz w:val="30"/>
                <w:szCs w:val="30"/>
              </w:rPr>
              <w:t>5</w:t>
            </w:r>
          </w:p>
        </w:tc>
      </w:tr>
      <w:tr w:rsidR="0062566B" w:rsidRPr="00A77BFD" w14:paraId="473D1B08" w14:textId="77777777" w:rsidTr="00D56C46">
        <w:trPr>
          <w:trHeight w:val="434"/>
          <w:tblHeader/>
        </w:trPr>
        <w:tc>
          <w:tcPr>
            <w:tcW w:w="4143" w:type="dxa"/>
          </w:tcPr>
          <w:p w14:paraId="42410A83" w14:textId="77777777" w:rsidR="0062566B" w:rsidRPr="00A77BFD" w:rsidRDefault="0062566B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186" w:type="dxa"/>
            <w:gridSpan w:val="7"/>
          </w:tcPr>
          <w:p w14:paraId="543D1AE1" w14:textId="2BD3FB71" w:rsidR="0062566B" w:rsidRPr="00A77BFD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="00D32C7F" w:rsidRPr="00A77BFD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</w:t>
            </w:r>
            <w:r w:rsidR="00C673B2" w:rsidRPr="00A77BFD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C673B2"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  <w:t xml:space="preserve">/ </w:t>
            </w:r>
            <w:r w:rsidR="00C673B2" w:rsidRPr="00A77BFD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="00C673B2" w:rsidRPr="00A77BF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E5715" w:rsidRPr="00A77BFD" w14:paraId="40F4D617" w14:textId="77777777" w:rsidTr="001E5715">
        <w:trPr>
          <w:trHeight w:val="846"/>
        </w:trPr>
        <w:tc>
          <w:tcPr>
            <w:tcW w:w="4143" w:type="dxa"/>
          </w:tcPr>
          <w:p w14:paraId="36935A9D" w14:textId="4EEE08EE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กำไร</w:t>
            </w:r>
            <w:r w:rsidR="00277F67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 (</w:t>
            </w:r>
            <w:r w:rsidR="00277F67"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ขาดทุน</w:t>
            </w:r>
            <w:r w:rsidR="00277F67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)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br/>
              <w:t>ของบริษัท</w:t>
            </w: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4E08186B" w14:textId="0036EF1D" w:rsidR="001E5715" w:rsidRPr="00A77BFD" w:rsidRDefault="00277F67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15,160</w:t>
            </w:r>
          </w:p>
        </w:tc>
        <w:tc>
          <w:tcPr>
            <w:tcW w:w="271" w:type="dxa"/>
          </w:tcPr>
          <w:p w14:paraId="279DA37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65955AA8" w14:textId="70A725EC" w:rsidR="001E5715" w:rsidRPr="00A77BFD" w:rsidRDefault="001E5715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12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7,808</w:t>
            </w:r>
          </w:p>
        </w:tc>
        <w:tc>
          <w:tcPr>
            <w:tcW w:w="360" w:type="dxa"/>
          </w:tcPr>
          <w:p w14:paraId="2DC3C8F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bottom"/>
          </w:tcPr>
          <w:p w14:paraId="4B0218E1" w14:textId="567FE082" w:rsidR="001E5715" w:rsidRPr="00A77BFD" w:rsidRDefault="00277F67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(58,361)</w:t>
            </w:r>
          </w:p>
        </w:tc>
        <w:tc>
          <w:tcPr>
            <w:tcW w:w="272" w:type="dxa"/>
          </w:tcPr>
          <w:p w14:paraId="2A81457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double" w:sz="4" w:space="0" w:color="auto"/>
            </w:tcBorders>
            <w:vAlign w:val="bottom"/>
          </w:tcPr>
          <w:p w14:paraId="3C526B8D" w14:textId="46CC56C5" w:rsidR="001E5715" w:rsidRPr="00A77BFD" w:rsidRDefault="001E5715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70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216</w:t>
            </w:r>
          </w:p>
        </w:tc>
      </w:tr>
      <w:tr w:rsidR="001E5715" w:rsidRPr="00A77BFD" w14:paraId="214F3127" w14:textId="77777777" w:rsidTr="001E5715">
        <w:trPr>
          <w:trHeight w:val="423"/>
        </w:trPr>
        <w:tc>
          <w:tcPr>
            <w:tcW w:w="4143" w:type="dxa"/>
          </w:tcPr>
          <w:p w14:paraId="16BD84F9" w14:textId="528A8B0D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HAnsi" w:hAnsiTheme="majorHAnsi" w:cstheme="majorHAnsi"/>
                <w:sz w:val="30"/>
                <w:szCs w:val="30"/>
                <w:shd w:val="clear" w:color="auto" w:fill="E0E0E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A2FD8D" w14:textId="5F5C4B0C" w:rsidR="001E5715" w:rsidRPr="00A77BFD" w:rsidRDefault="00BB4B14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</w:tcPr>
          <w:p w14:paraId="2AE5F3C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C6B066" w14:textId="5ED63878" w:rsidR="001E5715" w:rsidRPr="00A77BFD" w:rsidRDefault="001E5715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360" w:type="dxa"/>
          </w:tcPr>
          <w:p w14:paraId="2B6A2A5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E76463" w14:textId="4DCFD7FE" w:rsidR="001E5715" w:rsidRPr="00A77BFD" w:rsidRDefault="00BB4B14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2" w:type="dxa"/>
          </w:tcPr>
          <w:p w14:paraId="2202EB74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0F9189" w14:textId="7233220F" w:rsidR="001E5715" w:rsidRPr="00A77BFD" w:rsidRDefault="001E5715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</w:tr>
      <w:tr w:rsidR="001E5715" w:rsidRPr="00A77BFD" w14:paraId="5F81B83B" w14:textId="77777777" w:rsidTr="001E5715">
        <w:trPr>
          <w:trHeight w:val="423"/>
        </w:trPr>
        <w:tc>
          <w:tcPr>
            <w:tcW w:w="4143" w:type="dxa"/>
          </w:tcPr>
          <w:p w14:paraId="7001BEF7" w14:textId="6C69EBEB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กำไร</w:t>
            </w:r>
            <w:r w:rsidR="00277F67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 (</w:t>
            </w:r>
            <w:r w:rsidR="00277F67"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ขาดทุน</w:t>
            </w:r>
            <w:r w:rsidR="00277F67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) 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07EA8B" w14:textId="02D4C52E" w:rsidR="001E5715" w:rsidRPr="00A77BFD" w:rsidRDefault="00277F67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0.019</w:t>
            </w:r>
          </w:p>
        </w:tc>
        <w:tc>
          <w:tcPr>
            <w:tcW w:w="271" w:type="dxa"/>
          </w:tcPr>
          <w:p w14:paraId="60BD7DA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8B7C56" w14:textId="3FCC3DB2" w:rsidR="001E5715" w:rsidRPr="00A77BFD" w:rsidRDefault="001E5715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0.160</w:t>
            </w:r>
          </w:p>
        </w:tc>
        <w:tc>
          <w:tcPr>
            <w:tcW w:w="360" w:type="dxa"/>
          </w:tcPr>
          <w:p w14:paraId="622DE04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031436" w14:textId="379D316E" w:rsidR="001E5715" w:rsidRPr="00A77BFD" w:rsidRDefault="00277F67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(0.073)</w:t>
            </w:r>
          </w:p>
        </w:tc>
        <w:tc>
          <w:tcPr>
            <w:tcW w:w="272" w:type="dxa"/>
          </w:tcPr>
          <w:p w14:paraId="322B297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E2AFDE" w14:textId="50C3425A" w:rsidR="001E5715" w:rsidRPr="00A77BFD" w:rsidRDefault="001E5715" w:rsidP="001E57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0.088</w:t>
            </w:r>
          </w:p>
        </w:tc>
      </w:tr>
    </w:tbl>
    <w:p w14:paraId="1C446DE0" w14:textId="563FBC4F" w:rsidR="00A90E0A" w:rsidRPr="00A77BFD" w:rsidRDefault="00A90E0A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p w14:paraId="76FA98EF" w14:textId="2D847CE2" w:rsidR="00AC0128" w:rsidRPr="00A77BFD" w:rsidRDefault="00AC0128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A77BFD">
        <w:rPr>
          <w:rFonts w:asciiTheme="majorHAnsi" w:hAnsiTheme="majorHAnsi" w:cstheme="majorHAnsi" w:hint="cs"/>
          <w:b/>
          <w:bCs/>
          <w:cs/>
        </w:rPr>
        <w:t>เงินปันผล</w:t>
      </w:r>
    </w:p>
    <w:p w14:paraId="459AE34F" w14:textId="0D24808E" w:rsidR="00AC0128" w:rsidRPr="00A77BFD" w:rsidRDefault="00AC0128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cs/>
        </w:rPr>
      </w:pPr>
    </w:p>
    <w:p w14:paraId="4C64749E" w14:textId="4CB40A14" w:rsidR="0062566B" w:rsidRPr="00A77BFD" w:rsidRDefault="009B5F2E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A77BFD">
        <w:rPr>
          <w:rFonts w:asciiTheme="minorBidi" w:hAnsiTheme="minorBidi" w:cstheme="minorBidi" w:hint="cs"/>
          <w:sz w:val="30"/>
          <w:szCs w:val="30"/>
          <w:cs/>
        </w:rPr>
        <w:t>เงินปันผลที่</w:t>
      </w:r>
      <w:r w:rsidR="0062566B" w:rsidRPr="00A77BFD">
        <w:rPr>
          <w:rFonts w:asciiTheme="minorBidi" w:hAnsiTheme="minorBidi" w:cstheme="minorBidi"/>
          <w:sz w:val="30"/>
          <w:szCs w:val="30"/>
          <w:cs/>
        </w:rPr>
        <w:t>บริษัท</w:t>
      </w:r>
      <w:r w:rsidRPr="00A77BFD">
        <w:rPr>
          <w:rFonts w:asciiTheme="minorBidi" w:hAnsiTheme="minorBidi" w:cstheme="minorBidi"/>
          <w:sz w:val="30"/>
          <w:szCs w:val="30"/>
          <w:cs/>
        </w:rPr>
        <w:t>จ่ายให้ผู้ถือหุ้น มีดังนี้</w:t>
      </w:r>
    </w:p>
    <w:p w14:paraId="31F38FA3" w14:textId="77777777" w:rsidR="00992A0B" w:rsidRPr="00A77BFD" w:rsidRDefault="00992A0B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872"/>
        <w:gridCol w:w="236"/>
        <w:gridCol w:w="1474"/>
      </w:tblGrid>
      <w:tr w:rsidR="00AC0128" w:rsidRPr="00A77BFD" w14:paraId="14C62E68" w14:textId="77777777" w:rsidTr="002055BF">
        <w:trPr>
          <w:tblHeader/>
        </w:trPr>
        <w:tc>
          <w:tcPr>
            <w:tcW w:w="2340" w:type="dxa"/>
            <w:vAlign w:val="bottom"/>
          </w:tcPr>
          <w:p w14:paraId="6FE59B4F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8425C0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4160E656" w14:textId="5DCC45CD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72" w:type="dxa"/>
            <w:vAlign w:val="bottom"/>
          </w:tcPr>
          <w:p w14:paraId="3D713A99" w14:textId="009EBC0B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3BE1D2C1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615F016A" w14:textId="77777777" w:rsidR="00AC0128" w:rsidRPr="00A77BFD" w:rsidDel="00D43E7A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จำนวนเงิน</w:t>
            </w:r>
          </w:p>
        </w:tc>
      </w:tr>
      <w:tr w:rsidR="00AC0128" w:rsidRPr="00A77BFD" w14:paraId="01B7881A" w14:textId="77777777" w:rsidTr="002055BF">
        <w:trPr>
          <w:tblHeader/>
        </w:trPr>
        <w:tc>
          <w:tcPr>
            <w:tcW w:w="2340" w:type="dxa"/>
          </w:tcPr>
          <w:p w14:paraId="11EEF8AB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C66408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0F84B51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406E360C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F1C391C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58C7BD57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0128" w:rsidRPr="00A77BFD" w14:paraId="0EAAF9A7" w14:textId="77777777" w:rsidTr="00E7491B">
        <w:trPr>
          <w:tblHeader/>
        </w:trPr>
        <w:tc>
          <w:tcPr>
            <w:tcW w:w="2340" w:type="dxa"/>
          </w:tcPr>
          <w:p w14:paraId="78ED0A95" w14:textId="6DD54704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</w:t>
            </w:r>
            <w:r w:rsidR="001E5715"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38BBFEBA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F27F512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AF182A9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E8666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9E704AB" w14:textId="77777777" w:rsidR="00AC0128" w:rsidRPr="00A77BFD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E7491B" w:rsidRPr="00A77BFD" w14:paraId="6FED9B9B" w14:textId="77777777" w:rsidTr="00E7491B">
        <w:trPr>
          <w:tblHeader/>
        </w:trPr>
        <w:tc>
          <w:tcPr>
            <w:tcW w:w="2340" w:type="dxa"/>
          </w:tcPr>
          <w:p w14:paraId="7A1F6E1C" w14:textId="2A1259DE" w:rsidR="00E7491B" w:rsidRPr="00A77BFD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เงินปันผลประจำปี</w:t>
            </w:r>
            <w:r w:rsidR="00A12852" w:rsidRPr="00A77BFD">
              <w:rPr>
                <w:rFonts w:asciiTheme="majorHAnsi" w:hAnsiTheme="majorHAnsi"/>
                <w:sz w:val="30"/>
                <w:szCs w:val="30"/>
              </w:rPr>
              <w:t xml:space="preserve"> 256</w:t>
            </w:r>
            <w:r w:rsidR="001E5715" w:rsidRPr="00A77BFD">
              <w:rPr>
                <w:rFonts w:asciiTheme="majorHAnsi" w:hAnsiTheme="majorHAns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22D031D1" w14:textId="33C7414E" w:rsidR="00E7491B" w:rsidRPr="00A77BFD" w:rsidRDefault="00011691" w:rsidP="0001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 25</w:t>
            </w:r>
            <w:r w:rsidR="00E7491B"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="00E7491B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เมษายน </w:t>
            </w:r>
            <w:r w:rsidR="00E7491B"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1E5715" w:rsidRPr="00A77BFD">
              <w:rPr>
                <w:rFonts w:asciiTheme="majorHAnsi" w:hAnsiTheme="majorHAnsi" w:cstheme="majorHAnsi"/>
                <w:sz w:val="30"/>
                <w:szCs w:val="30"/>
              </w:rPr>
              <w:t>6</w:t>
            </w:r>
          </w:p>
        </w:tc>
        <w:tc>
          <w:tcPr>
            <w:tcW w:w="1908" w:type="dxa"/>
          </w:tcPr>
          <w:p w14:paraId="2813EC54" w14:textId="74A3372A" w:rsidR="00E7491B" w:rsidRPr="00A77BFD" w:rsidRDefault="00011691" w:rsidP="0001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 24</w:t>
            </w:r>
            <w:r w:rsidR="00E7491B"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="00E7491B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พฤษภาคม </w:t>
            </w:r>
            <w:r w:rsidR="00E7491B" w:rsidRPr="00A77BFD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1E5715" w:rsidRPr="00A77BFD">
              <w:rPr>
                <w:rFonts w:asciiTheme="majorHAnsi" w:hAnsiTheme="majorHAnsi" w:cstheme="majorHAnsi"/>
                <w:sz w:val="30"/>
                <w:szCs w:val="30"/>
              </w:rPr>
              <w:t>6</w:t>
            </w:r>
          </w:p>
        </w:tc>
        <w:tc>
          <w:tcPr>
            <w:tcW w:w="1872" w:type="dxa"/>
          </w:tcPr>
          <w:p w14:paraId="1F5E1E58" w14:textId="62656357" w:rsidR="00E7491B" w:rsidRPr="00A77BFD" w:rsidRDefault="0001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0.0300</w:t>
            </w:r>
          </w:p>
        </w:tc>
        <w:tc>
          <w:tcPr>
            <w:tcW w:w="236" w:type="dxa"/>
          </w:tcPr>
          <w:p w14:paraId="78BEE8E9" w14:textId="77777777" w:rsidR="00E7491B" w:rsidRPr="00A77BFD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FA35C5" w14:textId="5A3B432B" w:rsidR="00E7491B" w:rsidRPr="00A77BFD" w:rsidRDefault="0001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24.00</w:t>
            </w:r>
          </w:p>
        </w:tc>
      </w:tr>
    </w:tbl>
    <w:p w14:paraId="6CEF6168" w14:textId="3678D0D0" w:rsidR="007D1B33" w:rsidRPr="00A77BFD" w:rsidRDefault="007D1B33"/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872"/>
        <w:gridCol w:w="236"/>
        <w:gridCol w:w="1474"/>
      </w:tblGrid>
      <w:tr w:rsidR="001E5715" w:rsidRPr="00A77BFD" w14:paraId="2B9E6357" w14:textId="77777777" w:rsidTr="009B7902">
        <w:trPr>
          <w:tblHeader/>
        </w:trPr>
        <w:tc>
          <w:tcPr>
            <w:tcW w:w="2340" w:type="dxa"/>
          </w:tcPr>
          <w:p w14:paraId="79BC2D22" w14:textId="4AD1FBFE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31C72C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56B2444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A5B097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87D08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256EBB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1E5715" w:rsidRPr="00A77BFD" w14:paraId="78CCE77D" w14:textId="77777777" w:rsidTr="009B7902">
        <w:trPr>
          <w:tblHeader/>
        </w:trPr>
        <w:tc>
          <w:tcPr>
            <w:tcW w:w="2340" w:type="dxa"/>
          </w:tcPr>
          <w:p w14:paraId="7655C47D" w14:textId="1445AD0C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/>
                <w:sz w:val="30"/>
                <w:szCs w:val="30"/>
                <w:cs/>
              </w:rPr>
              <w:t>เงินปันผลประจำปี</w:t>
            </w:r>
            <w:r w:rsidRPr="00A77BFD">
              <w:rPr>
                <w:rFonts w:asciiTheme="majorHAnsi" w:hAnsiTheme="majorHAnsi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535FDEFA" w14:textId="16FCDFC9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26 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เมษายน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2565</w:t>
            </w:r>
          </w:p>
        </w:tc>
        <w:tc>
          <w:tcPr>
            <w:tcW w:w="1908" w:type="dxa"/>
          </w:tcPr>
          <w:p w14:paraId="1FFA087F" w14:textId="648C2BFE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25 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พฤษภาคม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2565</w:t>
            </w:r>
          </w:p>
        </w:tc>
        <w:tc>
          <w:tcPr>
            <w:tcW w:w="1872" w:type="dxa"/>
          </w:tcPr>
          <w:p w14:paraId="5624A449" w14:textId="70809B64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0.0250</w:t>
            </w:r>
          </w:p>
        </w:tc>
        <w:tc>
          <w:tcPr>
            <w:tcW w:w="236" w:type="dxa"/>
          </w:tcPr>
          <w:p w14:paraId="56BF6E8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900A52A" w14:textId="10D64FA8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</w:tr>
    </w:tbl>
    <w:p w14:paraId="762D0F26" w14:textId="39AB1FFD" w:rsidR="007D1B33" w:rsidRPr="00A77BFD" w:rsidRDefault="007D1B33"/>
    <w:p w14:paraId="74F6F80F" w14:textId="67BEF802" w:rsidR="00383FEA" w:rsidRPr="00A77BFD" w:rsidRDefault="0038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77BFD">
        <w:br w:type="page"/>
      </w:r>
    </w:p>
    <w:p w14:paraId="534AA7B8" w14:textId="27EE05EB" w:rsidR="00965C7D" w:rsidRPr="00A77BFD" w:rsidRDefault="00965C7D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A77BFD">
        <w:rPr>
          <w:rFonts w:asciiTheme="majorHAnsi" w:hAnsiTheme="majorHAnsi" w:cstheme="majorHAnsi"/>
          <w:b/>
          <w:bCs/>
          <w:cs/>
        </w:rPr>
        <w:t>เครื่องมือทางการเงิน</w:t>
      </w:r>
    </w:p>
    <w:p w14:paraId="63FA5149" w14:textId="77777777" w:rsidR="00DC5F58" w:rsidRPr="00A77BFD" w:rsidRDefault="00DC5F58" w:rsidP="007D2605">
      <w:pPr>
        <w:pStyle w:val="ListParagraph"/>
        <w:tabs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shd w:val="clear" w:color="auto" w:fill="FFFFFF" w:themeFill="background1"/>
          <w:cs/>
        </w:rPr>
      </w:pPr>
    </w:p>
    <w:p w14:paraId="1D4243FF" w14:textId="0F664403" w:rsidR="00B85971" w:rsidRPr="00A77BFD" w:rsidRDefault="00B85971" w:rsidP="007D2605">
      <w:pPr>
        <w:pStyle w:val="ListParagraph"/>
        <w:numPr>
          <w:ilvl w:val="1"/>
          <w:numId w:val="38"/>
        </w:numPr>
        <w:tabs>
          <w:tab w:val="left" w:pos="540"/>
          <w:tab w:val="left" w:pos="810"/>
        </w:tabs>
        <w:spacing w:after="0" w:line="24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77BF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14BE68D" w14:textId="77777777" w:rsidR="00B85971" w:rsidRPr="00A77BFD" w:rsidRDefault="00B85971" w:rsidP="007D2605">
      <w:pPr>
        <w:pStyle w:val="ListParagraph"/>
        <w:tabs>
          <w:tab w:val="left" w:pos="540"/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73D5F" w14:textId="2F28C31E" w:rsidR="00B85971" w:rsidRDefault="00B8597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A77BFD">
        <w:rPr>
          <w:rFonts w:asciiTheme="majorBidi" w:hAnsiTheme="majorBidi" w:cstheme="majorBidi"/>
          <w:sz w:val="30"/>
          <w:szCs w:val="30"/>
          <w:cs/>
        </w:rPr>
        <w:br/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Pr="00A77BFD">
        <w:rPr>
          <w:rFonts w:asciiTheme="majorBidi" w:hAnsiTheme="majorBidi" w:cstheme="majorBidi" w:hint="cs"/>
          <w:sz w:val="30"/>
          <w:szCs w:val="30"/>
          <w:cs/>
        </w:rPr>
        <w:t>ล</w:t>
      </w:r>
    </w:p>
    <w:p w14:paraId="461FA8F8" w14:textId="77777777" w:rsidR="00D052F3" w:rsidRDefault="00D052F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0264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1260"/>
        <w:gridCol w:w="270"/>
        <w:gridCol w:w="1260"/>
        <w:gridCol w:w="270"/>
        <w:gridCol w:w="810"/>
        <w:gridCol w:w="260"/>
        <w:gridCol w:w="810"/>
        <w:gridCol w:w="260"/>
        <w:gridCol w:w="817"/>
        <w:gridCol w:w="260"/>
        <w:gridCol w:w="837"/>
      </w:tblGrid>
      <w:tr w:rsidR="00EF1630" w:rsidRPr="003D7B95" w14:paraId="1BE3D676" w14:textId="77777777" w:rsidTr="001E0529">
        <w:tc>
          <w:tcPr>
            <w:tcW w:w="2880" w:type="dxa"/>
          </w:tcPr>
          <w:p w14:paraId="7D4D678F" w14:textId="77777777" w:rsidR="00EF1630" w:rsidRPr="003D7B95" w:rsidRDefault="00EF1630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8AD841" w14:textId="77777777" w:rsidR="00EF1630" w:rsidRPr="003D7B95" w:rsidRDefault="00EF1630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1" w:type="dxa"/>
            <w:gridSpan w:val="11"/>
          </w:tcPr>
          <w:p w14:paraId="5FE98017" w14:textId="219E8E71" w:rsidR="00EF1630" w:rsidRPr="003D7B95" w:rsidRDefault="00EF1630" w:rsidP="00EF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B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1630" w:rsidRPr="003D7B95" w14:paraId="293BB199" w14:textId="77777777" w:rsidTr="001E0529">
        <w:tc>
          <w:tcPr>
            <w:tcW w:w="2880" w:type="dxa"/>
          </w:tcPr>
          <w:p w14:paraId="443638E2" w14:textId="77777777" w:rsidR="00EF1630" w:rsidRPr="003D7B95" w:rsidRDefault="00EF1630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3107FF" w14:textId="77777777" w:rsidR="00EF1630" w:rsidRPr="003D7B95" w:rsidRDefault="00EF1630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68A09DD0" w14:textId="4A12AD25" w:rsidR="00EF1630" w:rsidRPr="003D7B95" w:rsidRDefault="00EF1630" w:rsidP="00EF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B9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4D31C56" w14:textId="77777777" w:rsidR="00EF1630" w:rsidRPr="003D7B95" w:rsidRDefault="00EF1630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1" w:type="dxa"/>
            <w:gridSpan w:val="7"/>
          </w:tcPr>
          <w:p w14:paraId="4C95C88D" w14:textId="436B872C" w:rsidR="00EF1630" w:rsidRPr="003D7B95" w:rsidRDefault="00EF1630" w:rsidP="00EF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82735" w:rsidRPr="003D7B95" w14:paraId="0B479AFE" w14:textId="590B62A3" w:rsidTr="001E0529">
        <w:tc>
          <w:tcPr>
            <w:tcW w:w="2880" w:type="dxa"/>
          </w:tcPr>
          <w:p w14:paraId="27CE7271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092FE5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FA8623" w14:textId="77777777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197F2BAD" w14:textId="5AF8B1B9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/>
                <w:sz w:val="28"/>
                <w:szCs w:val="28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EBB4A43" w14:textId="77777777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6C8E5D" w14:textId="77777777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321CD1F2" w14:textId="759E4FBD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16AEF015" w14:textId="77777777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3D0DD3" w14:textId="04476369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/>
                <w:sz w:val="28"/>
                <w:szCs w:val="28"/>
                <w:cs/>
              </w:rPr>
              <w:t xml:space="preserve">ระดับ </w:t>
            </w:r>
            <w:r w:rsidR="001E0529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60" w:type="dxa"/>
            <w:vAlign w:val="bottom"/>
          </w:tcPr>
          <w:p w14:paraId="51483A55" w14:textId="77777777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F2B12F" w14:textId="35C3FDA6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/>
                <w:sz w:val="28"/>
                <w:szCs w:val="28"/>
                <w:cs/>
              </w:rPr>
              <w:t xml:space="preserve">ระดับ </w:t>
            </w:r>
            <w:r w:rsidR="001E0529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260" w:type="dxa"/>
            <w:vAlign w:val="bottom"/>
          </w:tcPr>
          <w:p w14:paraId="2B843DE7" w14:textId="77777777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5C6C83D" w14:textId="0B790F32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/>
                <w:sz w:val="28"/>
                <w:szCs w:val="28"/>
                <w:cs/>
              </w:rPr>
              <w:t xml:space="preserve">ระดับ </w:t>
            </w:r>
            <w:r w:rsidR="001E0529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60" w:type="dxa"/>
            <w:vAlign w:val="bottom"/>
          </w:tcPr>
          <w:p w14:paraId="5154D8F6" w14:textId="77777777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24D3FA4F" w14:textId="6C1F8F90" w:rsidR="00C82735" w:rsidRPr="003D7B95" w:rsidRDefault="00C82735" w:rsidP="00C8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6F222A" w:rsidRPr="003D7B95" w14:paraId="0B8A5963" w14:textId="77777777" w:rsidTr="001E0529">
        <w:tc>
          <w:tcPr>
            <w:tcW w:w="2880" w:type="dxa"/>
          </w:tcPr>
          <w:p w14:paraId="57DA1C99" w14:textId="77777777" w:rsidR="006F222A" w:rsidRPr="003D7B95" w:rsidRDefault="006F222A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80D7E" w14:textId="77777777" w:rsidR="006F222A" w:rsidRPr="003D7B95" w:rsidRDefault="006F222A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1" w:type="dxa"/>
            <w:gridSpan w:val="11"/>
          </w:tcPr>
          <w:p w14:paraId="61B22D8D" w14:textId="430EEAFC" w:rsidR="006F222A" w:rsidRPr="003D7B95" w:rsidRDefault="006F222A" w:rsidP="006F2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7B9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2735" w:rsidRPr="003D7B95" w14:paraId="1BF6B6F7" w14:textId="1423255C" w:rsidTr="001E0529">
        <w:tc>
          <w:tcPr>
            <w:tcW w:w="2880" w:type="dxa"/>
          </w:tcPr>
          <w:p w14:paraId="5511AE1B" w14:textId="5425D1AF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D7B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D7B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251259D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1CCFC7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5BD3AB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D420D0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FB8F4D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B5383E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33B7001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4482CC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15A9AF0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06FC903D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99CD208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235CF039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735" w:rsidRPr="003D7B95" w14:paraId="6BF3B448" w14:textId="63A94760" w:rsidTr="001E0529">
        <w:tc>
          <w:tcPr>
            <w:tcW w:w="2880" w:type="dxa"/>
          </w:tcPr>
          <w:p w14:paraId="62D5EA09" w14:textId="119789D2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B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3803FF9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231218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9E602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79928C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F7EB0F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901955C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0CCBCE61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B91E8F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35D5F3B8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</w:tcPr>
          <w:p w14:paraId="7E65FF17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E3FD719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</w:tcPr>
          <w:p w14:paraId="702425E8" w14:textId="77777777" w:rsidR="00C82735" w:rsidRPr="003D7B95" w:rsidRDefault="00C8273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4950" w:rsidRPr="003D7B95" w14:paraId="66E71359" w14:textId="4DE27BC2" w:rsidTr="001E0529">
        <w:tc>
          <w:tcPr>
            <w:tcW w:w="2880" w:type="dxa"/>
          </w:tcPr>
          <w:p w14:paraId="7F582836" w14:textId="7D1266BA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740B9BC5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63D404" w14:textId="13DAB8E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9,374</w:t>
            </w:r>
          </w:p>
        </w:tc>
        <w:tc>
          <w:tcPr>
            <w:tcW w:w="270" w:type="dxa"/>
          </w:tcPr>
          <w:p w14:paraId="1CC99C9C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89C996" w14:textId="145AAB5F" w:rsidR="00634950" w:rsidRPr="003D7B95" w:rsidRDefault="001E0529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634950" w:rsidRPr="003D7B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07732F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DA96EE" w14:textId="214345EE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EDD25E4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03785D" w14:textId="00EF2DF0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12D6E24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2CA76E85" w14:textId="6B427F61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9,374</w:t>
            </w:r>
          </w:p>
        </w:tc>
        <w:tc>
          <w:tcPr>
            <w:tcW w:w="260" w:type="dxa"/>
          </w:tcPr>
          <w:p w14:paraId="0EEC50C1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04B2AFB3" w14:textId="6D654BC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9,374</w:t>
            </w:r>
          </w:p>
        </w:tc>
      </w:tr>
      <w:tr w:rsidR="00634950" w:rsidRPr="001E0529" w14:paraId="720DE684" w14:textId="77777777" w:rsidTr="001E0529">
        <w:tc>
          <w:tcPr>
            <w:tcW w:w="2880" w:type="dxa"/>
          </w:tcPr>
          <w:p w14:paraId="27C239EA" w14:textId="77777777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1348805" w14:textId="77777777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75302A1" w14:textId="77777777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98BA07" w14:textId="77777777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C25425C" w14:textId="77777777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6F9685" w14:textId="77777777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FEE30A6" w14:textId="77777777" w:rsidR="00634950" w:rsidRPr="001E0529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</w:tcPr>
          <w:p w14:paraId="7FCD4351" w14:textId="77777777" w:rsidR="00634950" w:rsidRPr="001E0529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09C73AA" w14:textId="77777777" w:rsidR="00634950" w:rsidRPr="001E0529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</w:tcPr>
          <w:p w14:paraId="0D0DF057" w14:textId="77777777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7" w:type="dxa"/>
          </w:tcPr>
          <w:p w14:paraId="6AC9FA31" w14:textId="77777777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</w:tcPr>
          <w:p w14:paraId="6190252B" w14:textId="77777777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7" w:type="dxa"/>
          </w:tcPr>
          <w:p w14:paraId="71EED27C" w14:textId="77777777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4950" w:rsidRPr="003D7B95" w14:paraId="530E7A0A" w14:textId="77777777" w:rsidTr="001E0529">
        <w:tc>
          <w:tcPr>
            <w:tcW w:w="2880" w:type="dxa"/>
          </w:tcPr>
          <w:p w14:paraId="30E663D5" w14:textId="054EC210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7B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190BFF8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213B8C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F65B61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1C52E9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A570BC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E2D010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254C1A3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958386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AE38884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65F90BD0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1E471EEE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297A474F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950" w:rsidRPr="003D7B95" w14:paraId="0D728DE0" w14:textId="77777777" w:rsidTr="001E0529">
        <w:tc>
          <w:tcPr>
            <w:tcW w:w="2880" w:type="dxa"/>
          </w:tcPr>
          <w:p w14:paraId="35B258CA" w14:textId="6EE5B236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5" w:hanging="16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E052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60519C6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BA72FB" w14:textId="76B7A031" w:rsidR="00634950" w:rsidRPr="003D7B95" w:rsidRDefault="001E0529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634950" w:rsidRPr="003D7B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D9EDE8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88DE9B" w14:textId="32F804D4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50,620</w:t>
            </w:r>
          </w:p>
        </w:tc>
        <w:tc>
          <w:tcPr>
            <w:tcW w:w="270" w:type="dxa"/>
          </w:tcPr>
          <w:p w14:paraId="63D0CDED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C78F368" w14:textId="56F9EB9E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71ED5B8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F9ADC3" w14:textId="194CB456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98BFB56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6A3608DA" w14:textId="0C3153DA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48,793</w:t>
            </w:r>
          </w:p>
        </w:tc>
        <w:tc>
          <w:tcPr>
            <w:tcW w:w="260" w:type="dxa"/>
          </w:tcPr>
          <w:p w14:paraId="35FE81A4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7FC04060" w14:textId="72E7132A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48,793</w:t>
            </w:r>
          </w:p>
        </w:tc>
      </w:tr>
      <w:tr w:rsidR="00634950" w:rsidRPr="003D7B95" w14:paraId="73AFC238" w14:textId="77777777" w:rsidTr="001E0529">
        <w:tc>
          <w:tcPr>
            <w:tcW w:w="2880" w:type="dxa"/>
          </w:tcPr>
          <w:p w14:paraId="08F0B111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C5987E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77DFE7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5A1B8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A9F2F9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B2036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6F84B8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6435D29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159D152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1DC0386B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72411DA3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471ADBF8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6C758658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950" w:rsidRPr="003D7B95" w14:paraId="718874B0" w14:textId="77777777" w:rsidTr="001E0529">
        <w:tc>
          <w:tcPr>
            <w:tcW w:w="2880" w:type="dxa"/>
          </w:tcPr>
          <w:p w14:paraId="1029D1E2" w14:textId="06A2322C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7B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D7B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D7B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Pr="003D7B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2F65773C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9C121C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FA9CB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1A09F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BBF5E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CB93731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8871590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530915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9904750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2F0CBC5A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16A29EF1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77B839A5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950" w:rsidRPr="003D7B95" w14:paraId="45092214" w14:textId="77777777" w:rsidTr="001E0529">
        <w:tc>
          <w:tcPr>
            <w:tcW w:w="2880" w:type="dxa"/>
          </w:tcPr>
          <w:p w14:paraId="17DAE11E" w14:textId="2142AB81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7B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2FB0242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9266F5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49BB2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55DB93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D55D0F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5FED4D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1E1F8F8C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D2A8FA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1BA964BA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4C89E83F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619F86F6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40096F8C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950" w:rsidRPr="003D7B95" w14:paraId="4DFE7AD4" w14:textId="77777777" w:rsidTr="001E0529">
        <w:tc>
          <w:tcPr>
            <w:tcW w:w="2880" w:type="dxa"/>
          </w:tcPr>
          <w:p w14:paraId="5BAE4E36" w14:textId="4BFA24CF" w:rsidR="00634950" w:rsidRPr="001E0529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5" w:hanging="165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1E052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8FB6162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D3B86D" w14:textId="56DB8139" w:rsidR="00634950" w:rsidRPr="003D7B95" w:rsidRDefault="001E0529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634950" w:rsidRPr="003D7B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5726E8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7C6F1D" w14:textId="428CCD7F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102,941</w:t>
            </w:r>
          </w:p>
        </w:tc>
        <w:tc>
          <w:tcPr>
            <w:tcW w:w="270" w:type="dxa"/>
          </w:tcPr>
          <w:p w14:paraId="65BFADC2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79DFD8" w14:textId="261C7CDD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F8D1851" w14:textId="77777777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EAB3C4" w14:textId="0D2DCFFB" w:rsidR="00634950" w:rsidRPr="003D7B95" w:rsidRDefault="00634950" w:rsidP="001E0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0FF45F7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2C2BCD74" w14:textId="5F7F6E1E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102,177</w:t>
            </w:r>
          </w:p>
        </w:tc>
        <w:tc>
          <w:tcPr>
            <w:tcW w:w="260" w:type="dxa"/>
          </w:tcPr>
          <w:p w14:paraId="2775A1E0" w14:textId="77777777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66CFD3D5" w14:textId="4AC355AE" w:rsidR="00634950" w:rsidRPr="003D7B95" w:rsidRDefault="00634950" w:rsidP="0063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B95">
              <w:rPr>
                <w:rFonts w:asciiTheme="majorBidi" w:hAnsiTheme="majorBidi" w:cstheme="majorBidi"/>
                <w:sz w:val="28"/>
                <w:szCs w:val="28"/>
              </w:rPr>
              <w:t>102,177</w:t>
            </w:r>
          </w:p>
        </w:tc>
      </w:tr>
    </w:tbl>
    <w:p w14:paraId="0E9A725E" w14:textId="56222F81" w:rsidR="007D1B33" w:rsidRPr="00A77BFD" w:rsidRDefault="007D1B33">
      <w:pPr>
        <w:rPr>
          <w:sz w:val="36"/>
          <w:szCs w:val="36"/>
        </w:rPr>
      </w:pPr>
    </w:p>
    <w:p w14:paraId="6D91E182" w14:textId="77CD0813" w:rsidR="00B85971" w:rsidRPr="00A77BFD" w:rsidRDefault="00B85971" w:rsidP="00E9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HAnsi" w:hAnsiTheme="majorHAnsi" w:cstheme="majorHAnsi"/>
          <w:spacing w:val="-4"/>
        </w:rPr>
      </w:pPr>
      <w:r w:rsidRPr="00A77BFD">
        <w:rPr>
          <w:rFonts w:asciiTheme="majorHAnsi" w:hAnsiTheme="majorHAnsi" w:cstheme="majorHAnsi"/>
          <w:spacing w:val="-4"/>
          <w:sz w:val="30"/>
          <w:szCs w:val="30"/>
          <w:cs/>
        </w:rPr>
        <w:t>เงินกู้ยืมระยะยาวจากสถาบันการเงินข้างต้นแสดงเป็นส่วนหนึ่งของส่วนงาน</w:t>
      </w:r>
      <w:r w:rsidRPr="00A77BFD">
        <w:rPr>
          <w:rFonts w:asciiTheme="majorHAnsi" w:hAnsiTheme="majorHAnsi"/>
          <w:spacing w:val="-4"/>
          <w:sz w:val="30"/>
          <w:szCs w:val="30"/>
          <w:cs/>
        </w:rPr>
        <w:t>บริการรับเหมาก่อสร้าง</w:t>
      </w:r>
      <w:r w:rsidR="00975029" w:rsidRPr="00A77BFD">
        <w:rPr>
          <w:rFonts w:asciiTheme="majorHAnsi" w:hAnsiTheme="majorHAnsi"/>
          <w:spacing w:val="-4"/>
          <w:sz w:val="30"/>
          <w:szCs w:val="30"/>
          <w:cs/>
        </w:rPr>
        <w:t>และส่วนงานอื่นๆ</w:t>
      </w:r>
    </w:p>
    <w:p w14:paraId="195902F8" w14:textId="77777777" w:rsidR="00536593" w:rsidRDefault="00536593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p w14:paraId="34EC85B5" w14:textId="77777777" w:rsidR="001E0529" w:rsidRDefault="001E0529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p w14:paraId="08CF3A7D" w14:textId="77777777" w:rsidR="001E0529" w:rsidRDefault="001E0529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p w14:paraId="40FD57A8" w14:textId="77777777" w:rsidR="001E0529" w:rsidRDefault="001E0529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3C17212D" w14:textId="6DB7DE1F" w:rsidR="00B85971" w:rsidRPr="00A77BFD" w:rsidRDefault="00080301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</w:rPr>
      </w:pPr>
      <w:r w:rsidRPr="00A77BFD">
        <w:rPr>
          <w:rFonts w:asciiTheme="majorHAnsi" w:hAnsiTheme="majorHAnsi"/>
          <w:b/>
          <w:bCs/>
          <w:sz w:val="30"/>
          <w:szCs w:val="30"/>
          <w:cs/>
          <w:lang w:bidi="th-TH"/>
        </w:rPr>
        <w:t>เทคนิคการประเมินมูลค่าของ</w:t>
      </w:r>
      <w:r w:rsidR="00B85971" w:rsidRPr="00A77BFD">
        <w:rPr>
          <w:rFonts w:asciiTheme="majorHAnsi" w:hAnsiTheme="majorHAnsi" w:cstheme="majorHAnsi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5E6083E0" w14:textId="77777777" w:rsidR="00B85971" w:rsidRPr="00A77BFD" w:rsidRDefault="00B85971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85971" w:rsidRPr="00A77BFD" w14:paraId="4C1214B9" w14:textId="77777777" w:rsidTr="00B85971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37B021FC" w14:textId="77777777" w:rsidR="00B85971" w:rsidRPr="00A77BFD" w:rsidRDefault="00B859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7B1492D1" w14:textId="77777777" w:rsidR="00B85971" w:rsidRPr="00A77BFD" w:rsidRDefault="00B8597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5F5146B2" w14:textId="77777777" w:rsidR="00B85971" w:rsidRPr="00A77BFD" w:rsidRDefault="00B85971" w:rsidP="007D260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A4994" w:rsidRPr="00A77BFD" w14:paraId="2D7DFAF3" w14:textId="77777777" w:rsidTr="00B85971">
        <w:tc>
          <w:tcPr>
            <w:tcW w:w="2880" w:type="dxa"/>
            <w:shd w:val="clear" w:color="auto" w:fill="auto"/>
          </w:tcPr>
          <w:p w14:paraId="1887E87D" w14:textId="1162CD30" w:rsidR="000A4994" w:rsidRPr="001D44D4" w:rsidRDefault="000A499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0A499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เงินลงทุนในตราสารทุน</w:t>
            </w:r>
          </w:p>
        </w:tc>
        <w:tc>
          <w:tcPr>
            <w:tcW w:w="236" w:type="dxa"/>
            <w:shd w:val="clear" w:color="auto" w:fill="auto"/>
          </w:tcPr>
          <w:p w14:paraId="30EEB4F0" w14:textId="77777777" w:rsidR="000A4994" w:rsidRPr="00A77BFD" w:rsidRDefault="000A4994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50A03780" w14:textId="58792E36" w:rsidR="000A4994" w:rsidRPr="001D44D4" w:rsidRDefault="0008033D" w:rsidP="007D260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="005F02E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การปรับปรุงมูลค่าหุ้นตามบัญชี </w:t>
            </w:r>
            <w:r w:rsidR="005F02E3" w:rsidRPr="001D44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ประเมิน</w:t>
            </w:r>
            <w:r w:rsidR="005F02E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</w:t>
            </w:r>
            <w:r w:rsidR="008121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ูลค่ายุติธรรมโดยพิจารณาจาก</w:t>
            </w:r>
            <w:r w:rsidR="0051237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สินทรัพย์สุทธิตามบัญชี</w:t>
            </w:r>
            <w:r w:rsidR="0039773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ที่ปรับปรุงด้วย</w:t>
            </w:r>
            <w:r w:rsidR="0023088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5971" w:rsidRPr="00A77BFD" w14:paraId="7F2973A0" w14:textId="77777777" w:rsidTr="00B85971">
        <w:tc>
          <w:tcPr>
            <w:tcW w:w="2880" w:type="dxa"/>
            <w:shd w:val="clear" w:color="auto" w:fill="auto"/>
          </w:tcPr>
          <w:p w14:paraId="6CB1D2EC" w14:textId="77777777" w:rsidR="00B85971" w:rsidRPr="00A77BFD" w:rsidRDefault="00B859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A77BFD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7CF5A024" w14:textId="77777777" w:rsidR="00B85971" w:rsidRPr="00A77BFD" w:rsidRDefault="00B8597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760D8162" w14:textId="77777777" w:rsidR="00B85971" w:rsidRPr="00A77BFD" w:rsidRDefault="00B85971" w:rsidP="007D260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7BF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A77B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A77BFD">
              <w:rPr>
                <w:rFonts w:ascii="Angsana New" w:hAnsi="Angsana New" w:cs="Times New Roman"/>
                <w:i/>
                <w:iCs/>
                <w:sz w:val="30"/>
                <w:szCs w:val="30"/>
                <w:rtl/>
              </w:rPr>
              <w:t xml:space="preserve"> </w:t>
            </w:r>
            <w:r w:rsidRPr="00A77B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45722F15" w14:textId="77777777" w:rsidR="00B93EF6" w:rsidRPr="00A77BFD" w:rsidRDefault="00B93EF6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42386BA5" w14:textId="5BC7C5E6" w:rsidR="00D45460" w:rsidRPr="00A77BFD" w:rsidRDefault="00EB087A">
      <w:pPr>
        <w:pStyle w:val="ListParagraph"/>
        <w:numPr>
          <w:ilvl w:val="1"/>
          <w:numId w:val="38"/>
        </w:numPr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A77B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9FFED69" w14:textId="73CADD7A" w:rsidR="00EB087A" w:rsidRPr="00A77BFD" w:rsidRDefault="00EB087A">
      <w:pPr>
        <w:pStyle w:val="ListParagraph"/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</w:rPr>
      </w:pPr>
    </w:p>
    <w:p w14:paraId="419F2ED6" w14:textId="1085BC7B" w:rsidR="0076420A" w:rsidRPr="00A77BFD" w:rsidRDefault="00EB087A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DB8C0B" w14:textId="77777777" w:rsidR="00EB087A" w:rsidRPr="00A77BFD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5987A8F" w14:textId="41D1392F" w:rsidR="00EB087A" w:rsidRPr="00A77BFD" w:rsidRDefault="00EB087A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A77BFD">
        <w:rPr>
          <w:rFonts w:asciiTheme="majorHAnsi" w:hAnsiTheme="majorHAnsi" w:cstheme="majorHAnsi"/>
          <w:sz w:val="30"/>
          <w:szCs w:val="30"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ความเสี่ยงของกลุ่มบริษัท</w:t>
      </w:r>
      <w:r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="000812DC" w:rsidRPr="00A77BFD">
        <w:rPr>
          <w:rFonts w:asciiTheme="majorHAnsi" w:hAnsiTheme="majorHAnsi" w:cstheme="majorHAnsi" w:hint="cs"/>
          <w:sz w:val="30"/>
          <w:szCs w:val="30"/>
          <w:cs/>
        </w:rPr>
        <w:t>โดยการ</w:t>
      </w:r>
      <w:r w:rsidRPr="00A77BFD">
        <w:rPr>
          <w:rFonts w:asciiTheme="majorHAnsi" w:hAnsiTheme="majorHAnsi" w:cstheme="majorHAnsi"/>
          <w:sz w:val="30"/>
          <w:szCs w:val="30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57B618A" w14:textId="77777777" w:rsidR="00975029" w:rsidRPr="00A77BFD" w:rsidRDefault="00975029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2C4C45B" w14:textId="77777777" w:rsidR="00822363" w:rsidRPr="00A77BFD" w:rsidRDefault="00822363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A77BFD">
        <w:rPr>
          <w:rFonts w:asciiTheme="majorHAnsi" w:hAnsiTheme="majorHAnsi" w:cstheme="majorHAnsi"/>
          <w:sz w:val="30"/>
          <w:szCs w:val="30"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A77BFD">
        <w:rPr>
          <w:rFonts w:asciiTheme="majorHAnsi" w:hAnsiTheme="majorHAnsi" w:cstheme="majorHAnsi"/>
          <w:sz w:val="30"/>
          <w:szCs w:val="30"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A77BFD">
        <w:rPr>
          <w:rFonts w:asciiTheme="majorHAnsi" w:hAnsiTheme="majorHAnsi" w:cstheme="majorHAnsi"/>
          <w:sz w:val="30"/>
          <w:szCs w:val="30"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A77BFD">
        <w:rPr>
          <w:rFonts w:asciiTheme="majorHAnsi" w:hAnsiTheme="majorHAnsi" w:cstheme="majorHAnsi"/>
          <w:sz w:val="30"/>
          <w:szCs w:val="30"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28CEE251" w14:textId="77777777" w:rsidR="00DB41D5" w:rsidRPr="00A77BFD" w:rsidRDefault="00DB41D5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54F9FE7" w14:textId="00EA1C47" w:rsidR="00EB087A" w:rsidRPr="00A77BFD" w:rsidRDefault="00EB087A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A77BFD">
        <w:rPr>
          <w:rFonts w:asciiTheme="majorHAnsi" w:hAnsiTheme="majorHAnsi" w:cstheme="majorHAnsi"/>
          <w:sz w:val="30"/>
          <w:szCs w:val="30"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A77BFD">
        <w:rPr>
          <w:rFonts w:asciiTheme="majorHAnsi" w:hAnsiTheme="majorHAnsi" w:cstheme="majorHAnsi"/>
          <w:sz w:val="30"/>
          <w:szCs w:val="30"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A77BFD">
        <w:rPr>
          <w:rFonts w:asciiTheme="majorHAnsi" w:hAnsiTheme="majorHAnsi" w:cstheme="majorHAnsi"/>
          <w:sz w:val="30"/>
          <w:szCs w:val="30"/>
        </w:rPr>
        <w:br/>
      </w:r>
      <w:r w:rsidRPr="00A77BFD">
        <w:rPr>
          <w:rFonts w:asciiTheme="majorHAnsi" w:hAnsiTheme="majorHAnsi" w:cstheme="majorHAns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2F626FF4" w14:textId="77777777" w:rsidR="00BA1DF3" w:rsidRDefault="00BA1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</w:p>
    <w:p w14:paraId="64D0086D" w14:textId="77777777" w:rsidR="00525C66" w:rsidRDefault="00525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</w:p>
    <w:p w14:paraId="6F570FE2" w14:textId="77777777" w:rsidR="00525C66" w:rsidRPr="00A77BFD" w:rsidRDefault="00525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</w:pPr>
    </w:p>
    <w:p w14:paraId="4821E261" w14:textId="79B4466F" w:rsidR="00EB087A" w:rsidRPr="00A77BFD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</w:rPr>
        <w:t>(</w:t>
      </w: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ข</w:t>
      </w:r>
      <w:r w:rsidRPr="00A77BFD">
        <w:rPr>
          <w:rFonts w:asciiTheme="majorHAnsi" w:hAnsiTheme="majorHAnsi" w:cstheme="majorHAnsi"/>
          <w:i/>
          <w:iCs/>
          <w:sz w:val="30"/>
          <w:szCs w:val="30"/>
        </w:rPr>
        <w:t xml:space="preserve">.1) </w:t>
      </w: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ความเสี่ยงด้านเครดิต</w:t>
      </w:r>
    </w:p>
    <w:p w14:paraId="489F7546" w14:textId="77777777" w:rsidR="00EB087A" w:rsidRPr="00A77BFD" w:rsidRDefault="00EB087A">
      <w:pPr>
        <w:pStyle w:val="ListParagraph"/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  <w:lang w:val="en-US"/>
        </w:rPr>
      </w:pPr>
    </w:p>
    <w:p w14:paraId="3E2F0AD0" w14:textId="231C772C" w:rsidR="00EB087A" w:rsidRPr="00A77BFD" w:rsidRDefault="00EB087A" w:rsidP="007D2605">
      <w:pPr>
        <w:tabs>
          <w:tab w:val="clear" w:pos="907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69E8312" w14:textId="77777777" w:rsidR="000A460C" w:rsidRPr="00A77BFD" w:rsidRDefault="000A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056574E3" w14:textId="02CBB31C" w:rsidR="00EB087A" w:rsidRPr="00A77BFD" w:rsidRDefault="00EB087A">
      <w:pPr>
        <w:pStyle w:val="block"/>
        <w:spacing w:after="0" w:line="240" w:lineRule="auto"/>
        <w:ind w:left="1260" w:right="-7" w:hanging="270"/>
        <w:jc w:val="both"/>
        <w:rPr>
          <w:rFonts w:asciiTheme="majorHAnsi" w:hAnsiTheme="majorHAnsi" w:cstheme="majorHAnsi"/>
          <w:i/>
          <w:iCs/>
          <w:sz w:val="30"/>
          <w:szCs w:val="30"/>
          <w:cs/>
          <w:lang w:bidi="th-TH"/>
        </w:rPr>
      </w:pPr>
      <w:r w:rsidRPr="00A77BFD">
        <w:rPr>
          <w:rFonts w:asciiTheme="majorHAnsi" w:hAnsiTheme="majorHAnsi" w:cstheme="majorHAnsi"/>
          <w:sz w:val="30"/>
          <w:szCs w:val="30"/>
        </w:rPr>
        <w:t>(</w:t>
      </w:r>
      <w:r w:rsidRPr="00A77BFD">
        <w:rPr>
          <w:rFonts w:asciiTheme="majorHAnsi" w:hAnsiTheme="majorHAnsi" w:cstheme="majorHAnsi" w:hint="cs"/>
          <w:sz w:val="30"/>
          <w:szCs w:val="30"/>
          <w:cs/>
          <w:lang w:val="en-US" w:bidi="th-TH"/>
        </w:rPr>
        <w:t>ข</w:t>
      </w:r>
      <w:r w:rsidRPr="00A77BFD">
        <w:rPr>
          <w:rFonts w:asciiTheme="majorHAnsi" w:hAnsiTheme="majorHAnsi" w:cstheme="majorHAnsi"/>
          <w:sz w:val="30"/>
          <w:szCs w:val="30"/>
        </w:rPr>
        <w:t>.1.1</w:t>
      </w:r>
      <w:proofErr w:type="gramStart"/>
      <w:r w:rsidRPr="00A77BFD">
        <w:rPr>
          <w:rFonts w:asciiTheme="majorHAnsi" w:hAnsiTheme="majorHAnsi" w:cstheme="majorHAnsi"/>
          <w:sz w:val="30"/>
          <w:szCs w:val="30"/>
        </w:rPr>
        <w:t>)</w:t>
      </w:r>
      <w:r w:rsidRPr="00A77BFD">
        <w:rPr>
          <w:rFonts w:asciiTheme="majorHAnsi" w:hAnsiTheme="majorHAnsi" w:cstheme="majorHAnsi"/>
          <w:i/>
          <w:iCs/>
          <w:sz w:val="30"/>
          <w:szCs w:val="30"/>
        </w:rPr>
        <w:t xml:space="preserve">  </w:t>
      </w: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proofErr w:type="gramEnd"/>
    </w:p>
    <w:p w14:paraId="07E25DD4" w14:textId="3A00AD83" w:rsidR="00D45460" w:rsidRPr="00A77BFD" w:rsidRDefault="00D45460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i/>
          <w:iCs/>
          <w:sz w:val="30"/>
          <w:szCs w:val="30"/>
          <w:lang w:bidi="th-TH"/>
        </w:rPr>
      </w:pPr>
    </w:p>
    <w:p w14:paraId="65A64F0B" w14:textId="4AF90133" w:rsidR="00EB087A" w:rsidRPr="00A77BFD" w:rsidRDefault="00EB087A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Pr="00A77BFD">
        <w:rPr>
          <w:rFonts w:asciiTheme="majorHAnsi" w:hAnsiTheme="majorHAnsi" w:cstheme="majorHAnsi"/>
          <w:sz w:val="30"/>
          <w:szCs w:val="30"/>
          <w:cs/>
        </w:rPr>
        <w:br/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Pr="00A77BFD">
        <w:rPr>
          <w:rFonts w:asciiTheme="majorHAnsi" w:hAnsiTheme="majorHAnsi" w:cstheme="majorHAnsi"/>
          <w:sz w:val="30"/>
          <w:szCs w:val="30"/>
          <w:cs/>
        </w:rPr>
        <w:t>รายละเอียดการกระจุกตัวของรายได้เปิดเผยในหมายเหตุข้อ</w:t>
      </w:r>
      <w:r w:rsidR="00564797" w:rsidRPr="00A77BF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E042B8" w:rsidRPr="00A77BFD">
        <w:rPr>
          <w:rFonts w:asciiTheme="majorHAnsi" w:hAnsiTheme="majorHAnsi" w:cstheme="majorHAnsi"/>
          <w:sz w:val="30"/>
          <w:szCs w:val="30"/>
        </w:rPr>
        <w:t>1</w:t>
      </w:r>
      <w:r w:rsidR="00F9773C" w:rsidRPr="00A77BFD">
        <w:rPr>
          <w:rFonts w:asciiTheme="majorHAnsi" w:hAnsiTheme="majorHAnsi" w:cstheme="majorHAnsi"/>
          <w:sz w:val="30"/>
          <w:szCs w:val="30"/>
        </w:rPr>
        <w:t>8</w:t>
      </w:r>
    </w:p>
    <w:p w14:paraId="3833530E" w14:textId="77777777" w:rsidR="00EB087A" w:rsidRPr="00A77BFD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  <w:lang w:val="en-GB"/>
        </w:rPr>
      </w:pPr>
    </w:p>
    <w:p w14:paraId="240615CE" w14:textId="0D8E9ADC" w:rsidR="00EB087A" w:rsidRPr="00A77BFD" w:rsidRDefault="008A6624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  <w:shd w:val="clear" w:color="auto" w:fill="E0E0E0"/>
          <w:cs/>
        </w:rPr>
      </w:pPr>
      <w:r w:rsidRPr="00A77BFD">
        <w:rPr>
          <w:rFonts w:asciiTheme="majorHAnsi" w:hAnsiTheme="majorHAnsi" w:cstheme="majorHAnsi" w:hint="cs"/>
          <w:sz w:val="30"/>
          <w:szCs w:val="30"/>
          <w:cs/>
        </w:rPr>
        <w:t>ฝ่ายบริหารได้กำหนดนโยบายด้</w:t>
      </w:r>
      <w:r w:rsidRPr="00A77BFD">
        <w:rPr>
          <w:rFonts w:asciiTheme="majorHAnsi" w:hAnsiTheme="majorHAnsi"/>
          <w:sz w:val="30"/>
          <w:szCs w:val="30"/>
          <w:cs/>
        </w:rPr>
        <w:t>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291E60" w:rsidRPr="00A77BFD">
        <w:rPr>
          <w:rFonts w:asciiTheme="majorHAnsi" w:hAnsiTheme="majorHAnsi" w:hint="cs"/>
          <w:sz w:val="30"/>
          <w:szCs w:val="30"/>
          <w:cs/>
        </w:rPr>
        <w:t>ทางการค้า</w:t>
      </w:r>
    </w:p>
    <w:p w14:paraId="050B70C9" w14:textId="77777777" w:rsidR="00FA3299" w:rsidRPr="00A77BFD" w:rsidRDefault="00FA3299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D174675" w14:textId="6D6DF3B2" w:rsidR="00740DEA" w:rsidRPr="00A77BFD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564797" w:rsidRPr="00A77BFD">
        <w:rPr>
          <w:rFonts w:asciiTheme="majorHAnsi" w:hAnsiTheme="majorHAnsi" w:cstheme="majorHAnsi"/>
          <w:sz w:val="30"/>
          <w:szCs w:val="30"/>
        </w:rPr>
        <w:t xml:space="preserve"> </w:t>
      </w:r>
      <w:r w:rsidR="000A460C" w:rsidRPr="00A77BFD">
        <w:rPr>
          <w:rFonts w:asciiTheme="majorHAnsi" w:hAnsiTheme="majorHAnsi" w:cstheme="majorHAnsi"/>
          <w:spacing w:val="-2"/>
          <w:sz w:val="30"/>
          <w:szCs w:val="30"/>
        </w:rPr>
        <w:t xml:space="preserve">7 </w:t>
      </w:r>
      <w:r w:rsidR="000A460C" w:rsidRPr="00A77BFD">
        <w:rPr>
          <w:rFonts w:asciiTheme="majorHAnsi" w:hAnsiTheme="majorHAnsi" w:cstheme="majorHAnsi"/>
          <w:spacing w:val="-2"/>
          <w:sz w:val="30"/>
          <w:szCs w:val="30"/>
          <w:cs/>
        </w:rPr>
        <w:t xml:space="preserve">วันถึง </w:t>
      </w:r>
      <w:r w:rsidR="000A460C" w:rsidRPr="00A77BFD">
        <w:rPr>
          <w:rFonts w:asciiTheme="majorHAnsi" w:hAnsiTheme="majorHAnsi" w:cstheme="majorHAnsi"/>
          <w:spacing w:val="-2"/>
          <w:sz w:val="30"/>
          <w:szCs w:val="30"/>
        </w:rPr>
        <w:t>6</w:t>
      </w:r>
      <w:r w:rsidR="0053291E" w:rsidRPr="00A77BFD">
        <w:rPr>
          <w:rFonts w:asciiTheme="majorHAnsi" w:hAnsiTheme="majorHAnsi" w:cstheme="majorHAnsi"/>
          <w:spacing w:val="-2"/>
          <w:sz w:val="30"/>
          <w:szCs w:val="30"/>
        </w:rPr>
        <w:t>0</w:t>
      </w:r>
      <w:r w:rsidR="00071937" w:rsidRPr="00A77BFD">
        <w:rPr>
          <w:rFonts w:asciiTheme="majorHAnsi" w:hAnsiTheme="majorHAnsi" w:cstheme="majorHAnsi"/>
          <w:spacing w:val="-2"/>
          <w:sz w:val="30"/>
          <w:szCs w:val="30"/>
        </w:rPr>
        <w:t xml:space="preserve"> </w:t>
      </w:r>
      <w:r w:rsidR="00071937" w:rsidRPr="00A77BFD">
        <w:rPr>
          <w:rFonts w:asciiTheme="majorHAnsi" w:hAnsiTheme="majorHAnsi" w:cstheme="majorHAnsi"/>
          <w:spacing w:val="-2"/>
          <w:sz w:val="30"/>
          <w:szCs w:val="30"/>
          <w:cs/>
        </w:rPr>
        <w:t>วัน</w:t>
      </w:r>
      <w:r w:rsidR="000E7D80" w:rsidRPr="00A77BFD">
        <w:rPr>
          <w:rFonts w:asciiTheme="majorHAnsi" w:hAnsiTheme="majorHAnsi" w:cstheme="majorHAnsi"/>
          <w:spacing w:val="-2"/>
          <w:sz w:val="30"/>
          <w:szCs w:val="30"/>
        </w:rPr>
        <w:t xml:space="preserve"> </w:t>
      </w:r>
      <w:r w:rsidR="000E7D80" w:rsidRPr="00A77BFD">
        <w:rPr>
          <w:rFonts w:asciiTheme="majorHAnsi" w:hAnsiTheme="majorHAnsi" w:cstheme="majorHAnsi"/>
          <w:spacing w:val="-2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4" w:name="_Hlk59433075"/>
      <w:r w:rsidR="000E7D80" w:rsidRPr="00A77BFD">
        <w:rPr>
          <w:rFonts w:asciiTheme="majorHAnsi" w:hAnsiTheme="majorHAnsi" w:cstheme="majorHAnsi"/>
          <w:spacing w:val="-2"/>
          <w:sz w:val="30"/>
          <w:szCs w:val="30"/>
          <w:cs/>
        </w:rPr>
        <w:t>กลุ่มบริษัทพิจารณาการด้อยค่า</w:t>
      </w:r>
      <w:r w:rsidR="000E7D80" w:rsidRPr="00A77BFD">
        <w:rPr>
          <w:rFonts w:asciiTheme="majorHAnsi" w:hAnsiTheme="majorHAnsi" w:cstheme="majorHAnsi"/>
          <w:spacing w:val="-4"/>
          <w:sz w:val="30"/>
          <w:szCs w:val="30"/>
          <w:cs/>
        </w:rPr>
        <w:t>ทุกวัน</w:t>
      </w:r>
      <w:r w:rsidR="000E7D80" w:rsidRPr="00A77BFD">
        <w:rPr>
          <w:rFonts w:asciiTheme="majorHAnsi" w:hAnsiTheme="majorHAnsi" w:cstheme="majorHAns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E2650A" w:rsidRPr="00A77BFD">
        <w:rPr>
          <w:rFonts w:asciiTheme="majorHAnsi" w:hAnsiTheme="majorHAnsi" w:cstheme="majorHAnsi"/>
          <w:sz w:val="30"/>
          <w:szCs w:val="30"/>
          <w:cs/>
        </w:rPr>
        <w:t>และ</w:t>
      </w:r>
      <w:r w:rsidR="00E2650A" w:rsidRPr="00A77BFD">
        <w:rPr>
          <w:rFonts w:asciiTheme="majorHAnsi" w:hAnsiTheme="majorHAns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0E7D80" w:rsidRPr="00A77BFD">
        <w:rPr>
          <w:rFonts w:asciiTheme="majorHAnsi" w:hAnsiTheme="majorHAnsi" w:cstheme="majorHAnsi"/>
          <w:sz w:val="30"/>
          <w:szCs w:val="30"/>
          <w:cs/>
        </w:rPr>
        <w:t xml:space="preserve"> </w:t>
      </w:r>
      <w:bookmarkEnd w:id="14"/>
      <w:r w:rsidR="000E7D80" w:rsidRPr="00A77BFD">
        <w:rPr>
          <w:rFonts w:asciiTheme="majorHAnsi" w:hAnsiTheme="majorHAnsi" w:cstheme="majorHAns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896CD55" w14:textId="77777777" w:rsidR="000A460C" w:rsidRPr="00A77BFD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/>
          <w:sz w:val="30"/>
          <w:szCs w:val="30"/>
        </w:rPr>
      </w:pPr>
    </w:p>
    <w:p w14:paraId="41BEC1A0" w14:textId="24F43B8B" w:rsidR="00B4647C" w:rsidRPr="00A77BFD" w:rsidRDefault="00080301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/>
          <w:sz w:val="30"/>
          <w:szCs w:val="30"/>
        </w:rPr>
      </w:pPr>
      <w:r w:rsidRPr="00A77BFD">
        <w:rPr>
          <w:rFonts w:asciiTheme="majorHAnsi" w:hAnsiTheme="majorHAnsi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FA3299" w:rsidRPr="00A77BFD">
        <w:rPr>
          <w:rFonts w:asciiTheme="majorHAnsi" w:hAnsiTheme="majorHAnsi"/>
          <w:sz w:val="30"/>
          <w:szCs w:val="30"/>
        </w:rPr>
        <w:t xml:space="preserve">7 </w:t>
      </w:r>
      <w:r w:rsidR="00E042B8" w:rsidRPr="00A77BFD">
        <w:rPr>
          <w:rFonts w:asciiTheme="majorHAnsi" w:hAnsiTheme="majorHAnsi" w:hint="cs"/>
          <w:sz w:val="30"/>
          <w:szCs w:val="30"/>
          <w:cs/>
        </w:rPr>
        <w:t xml:space="preserve">และ </w:t>
      </w:r>
      <w:r w:rsidR="00FA3299" w:rsidRPr="00A77BFD">
        <w:rPr>
          <w:rFonts w:asciiTheme="majorHAnsi" w:hAnsiTheme="majorHAnsi"/>
          <w:sz w:val="30"/>
          <w:szCs w:val="30"/>
        </w:rPr>
        <w:t>8</w:t>
      </w:r>
    </w:p>
    <w:p w14:paraId="489CFA58" w14:textId="77777777" w:rsidR="00B4647C" w:rsidRPr="00A77BFD" w:rsidRDefault="00B4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sz w:val="30"/>
          <w:szCs w:val="30"/>
        </w:rPr>
      </w:pPr>
      <w:r w:rsidRPr="00A77BFD">
        <w:rPr>
          <w:rFonts w:asciiTheme="majorHAnsi" w:hAnsiTheme="majorHAnsi"/>
          <w:sz w:val="30"/>
          <w:szCs w:val="30"/>
        </w:rPr>
        <w:br w:type="page"/>
      </w:r>
    </w:p>
    <w:p w14:paraId="7D4F8EE3" w14:textId="5C158438" w:rsidR="00EB087A" w:rsidRPr="00A77BFD" w:rsidRDefault="00EB087A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ตาราง</w:t>
      </w:r>
      <w:r w:rsidR="00080301" w:rsidRPr="00A77BFD">
        <w:rPr>
          <w:rFonts w:asciiTheme="majorHAnsi" w:hAnsiTheme="majorHAnsi" w:cstheme="majorHAnsi" w:hint="cs"/>
          <w:sz w:val="30"/>
          <w:szCs w:val="30"/>
          <w:cs/>
        </w:rPr>
        <w:t>ต่อไปนี้</w:t>
      </w:r>
      <w:r w:rsidRPr="00A77BFD">
        <w:rPr>
          <w:rFonts w:asciiTheme="majorHAnsi" w:hAnsiTheme="majorHAnsi" w:cstheme="majorHAnsi"/>
          <w:sz w:val="30"/>
          <w:szCs w:val="30"/>
          <w:cs/>
        </w:rPr>
        <w:t>ให้ข้อมูลเกี่ยวกับความเสี่ยงด้านเครดิตและผลขาดทุน</w:t>
      </w:r>
      <w:r w:rsidR="00417966" w:rsidRPr="00A77BFD">
        <w:rPr>
          <w:rFonts w:asciiTheme="majorHAnsi" w:hAnsiTheme="majorHAnsi" w:cstheme="majorHAnsi"/>
          <w:sz w:val="30"/>
          <w:szCs w:val="30"/>
          <w:cs/>
        </w:rPr>
        <w:t>ด้านเครดิต</w:t>
      </w:r>
      <w:r w:rsidRPr="00A77BFD">
        <w:rPr>
          <w:rFonts w:asciiTheme="majorHAnsi" w:hAnsiTheme="majorHAnsi" w:cstheme="majorHAnsi"/>
          <w:sz w:val="30"/>
          <w:szCs w:val="30"/>
          <w:cs/>
        </w:rPr>
        <w:t>ที่คาดว่าจะเกิดขึ้นสำหรับลูกหนี้การค้าและสินทรัพย์ที่เกิดจากสัญญา</w:t>
      </w:r>
    </w:p>
    <w:bookmarkEnd w:id="13"/>
    <w:p w14:paraId="6DB88C8E" w14:textId="287DAACD" w:rsidR="0073374C" w:rsidRPr="00A77BFD" w:rsidRDefault="0073374C"/>
    <w:tbl>
      <w:tblPr>
        <w:tblStyle w:val="TableGrid"/>
        <w:tblW w:w="3165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36"/>
        <w:gridCol w:w="933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1249"/>
        <w:gridCol w:w="240"/>
        <w:gridCol w:w="768"/>
        <w:gridCol w:w="1788"/>
        <w:gridCol w:w="1788"/>
        <w:gridCol w:w="1788"/>
        <w:gridCol w:w="1788"/>
        <w:gridCol w:w="1788"/>
        <w:gridCol w:w="1788"/>
        <w:gridCol w:w="1788"/>
        <w:gridCol w:w="1788"/>
        <w:gridCol w:w="1788"/>
        <w:gridCol w:w="1788"/>
        <w:gridCol w:w="1788"/>
        <w:gridCol w:w="1788"/>
      </w:tblGrid>
      <w:tr w:rsidR="00A94FE8" w:rsidRPr="00A77BFD" w14:paraId="0EAA6C26" w14:textId="77777777" w:rsidTr="008B77B2">
        <w:trPr>
          <w:gridAfter w:val="12"/>
          <w:wAfter w:w="21456" w:type="dxa"/>
          <w:trHeight w:val="432"/>
        </w:trPr>
        <w:tc>
          <w:tcPr>
            <w:tcW w:w="1258" w:type="dxa"/>
            <w:vAlign w:val="bottom"/>
          </w:tcPr>
          <w:p w14:paraId="57E97ABD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3168791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06" w:type="dxa"/>
            <w:gridSpan w:val="15"/>
            <w:vAlign w:val="bottom"/>
          </w:tcPr>
          <w:p w14:paraId="025B9687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94FE8" w:rsidRPr="00A77BFD" w14:paraId="7B3736BD" w14:textId="77777777" w:rsidTr="008B77B2">
        <w:trPr>
          <w:gridAfter w:val="12"/>
          <w:wAfter w:w="21456" w:type="dxa"/>
          <w:trHeight w:val="432"/>
        </w:trPr>
        <w:tc>
          <w:tcPr>
            <w:tcW w:w="1258" w:type="dxa"/>
            <w:vAlign w:val="bottom"/>
          </w:tcPr>
          <w:p w14:paraId="3B039CA3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49CF7DA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64DD297B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138D31DF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28" w:type="dxa"/>
            <w:gridSpan w:val="13"/>
            <w:tcBorders>
              <w:bottom w:val="single" w:sz="4" w:space="0" w:color="auto"/>
            </w:tcBorders>
            <w:vAlign w:val="bottom"/>
          </w:tcPr>
          <w:p w14:paraId="2ABEF7DA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A94FE8" w:rsidRPr="00A77BFD" w14:paraId="5657B9CB" w14:textId="77777777" w:rsidTr="008B77B2">
        <w:trPr>
          <w:gridAfter w:val="12"/>
          <w:wAfter w:w="21456" w:type="dxa"/>
          <w:trHeight w:val="432"/>
        </w:trPr>
        <w:tc>
          <w:tcPr>
            <w:tcW w:w="1258" w:type="dxa"/>
            <w:vAlign w:val="bottom"/>
          </w:tcPr>
          <w:p w14:paraId="103BFAFB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8182EA5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02C26A61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7777B711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6B71159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214BC9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4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550A9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439F0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1DBF7E29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A94FE8" w:rsidRPr="00A77BFD" w14:paraId="17DC9CC2" w14:textId="77777777" w:rsidTr="008B77B2">
        <w:trPr>
          <w:gridAfter w:val="12"/>
          <w:wAfter w:w="21456" w:type="dxa"/>
          <w:trHeight w:val="432"/>
        </w:trPr>
        <w:tc>
          <w:tcPr>
            <w:tcW w:w="1258" w:type="dxa"/>
            <w:vAlign w:val="bottom"/>
          </w:tcPr>
          <w:p w14:paraId="7E7F84D9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D186C71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2D0535BF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3BEB9C41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58D64879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2FA72226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39D5DDA1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5CA42A73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Pr="00A77BFD">
              <w:rPr>
                <w:rFonts w:asciiTheme="majorHAnsi" w:hAnsiTheme="majorHAnsi"/>
                <w:sz w:val="22"/>
                <w:szCs w:val="22"/>
              </w:rPr>
              <w:t>3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0FD6A20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4DD1A21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14028ED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3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A77BFD">
              <w:rPr>
                <w:rFonts w:asciiTheme="majorHAnsi" w:hAnsiTheme="majorHAnsi"/>
                <w:sz w:val="22"/>
                <w:szCs w:val="22"/>
              </w:rPr>
              <w:t>6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6EC3C5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755934D4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6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A77BFD">
              <w:rPr>
                <w:rFonts w:asciiTheme="majorHAnsi" w:hAnsiTheme="majorHAnsi"/>
                <w:sz w:val="22"/>
                <w:szCs w:val="22"/>
              </w:rPr>
              <w:t>12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A4CA82A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9DC5CE6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Pr="00A77BFD">
              <w:rPr>
                <w:rFonts w:asciiTheme="majorHAnsi" w:hAnsiTheme="majorHAnsi"/>
                <w:sz w:val="22"/>
                <w:szCs w:val="22"/>
              </w:rPr>
              <w:t>12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5E4D752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7725309D" w14:textId="6C706D92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</w:t>
            </w:r>
            <w:r w:rsidR="00B43224" w:rsidRPr="00A77BFD">
              <w:rPr>
                <w:rFonts w:asciiTheme="majorHAnsi" w:hAnsiTheme="majorHAnsi" w:hint="cs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A77BFD">
              <w:rPr>
                <w:rFonts w:asciiTheme="majorHAnsi" w:hAnsiTheme="majorHAnsi" w:hint="cs"/>
                <w:sz w:val="22"/>
                <w:szCs w:val="22"/>
                <w:cs/>
              </w:rPr>
              <w:t>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8C6F058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32FF3CCE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4CC86B4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5584F07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C46D4" w:rsidRPr="00A77BFD" w14:paraId="0286DFAA" w14:textId="77777777" w:rsidTr="008B77B2">
        <w:trPr>
          <w:gridAfter w:val="12"/>
          <w:wAfter w:w="21456" w:type="dxa"/>
        </w:trPr>
        <w:tc>
          <w:tcPr>
            <w:tcW w:w="1494" w:type="dxa"/>
            <w:gridSpan w:val="2"/>
          </w:tcPr>
          <w:p w14:paraId="68D1A1F8" w14:textId="77777777" w:rsidR="008C46D4" w:rsidRPr="00A77BFD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762FF5E6" w14:textId="55F5195E" w:rsidR="008C46D4" w:rsidRPr="00A77BFD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A77BFD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="001E5715"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8706" w:type="dxa"/>
            <w:gridSpan w:val="15"/>
          </w:tcPr>
          <w:p w14:paraId="28F9643A" w14:textId="77777777" w:rsidR="008C46D4" w:rsidRPr="00A77BFD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A94FE8" w:rsidRPr="00A77BFD" w14:paraId="637A8FEE" w14:textId="77777777" w:rsidTr="008B77B2">
        <w:trPr>
          <w:gridAfter w:val="12"/>
          <w:wAfter w:w="21456" w:type="dxa"/>
        </w:trPr>
        <w:tc>
          <w:tcPr>
            <w:tcW w:w="1258" w:type="dxa"/>
          </w:tcPr>
          <w:p w14:paraId="0B3F2107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FE2B9BA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706" w:type="dxa"/>
            <w:gridSpan w:val="15"/>
          </w:tcPr>
          <w:p w14:paraId="07FBD72D" w14:textId="77777777" w:rsidR="00A94FE8" w:rsidRPr="00A77BFD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8B77B2" w:rsidRPr="00A77BFD" w14:paraId="57351C12" w14:textId="77777777" w:rsidTr="008B77B2">
        <w:trPr>
          <w:gridAfter w:val="12"/>
          <w:wAfter w:w="21456" w:type="dxa"/>
        </w:trPr>
        <w:tc>
          <w:tcPr>
            <w:tcW w:w="1258" w:type="dxa"/>
          </w:tcPr>
          <w:p w14:paraId="6FF096F4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7BDC0FF7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445D645A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7224E321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722AC84" w14:textId="0693E0D4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840FDE0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BDA329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43C9AD7" w14:textId="3C6630B2" w:rsidR="008B77B2" w:rsidRPr="00A77BFD" w:rsidRDefault="00AA3117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40CF231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E6EBCD2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45447CB" w14:textId="036D6BA7" w:rsidR="008B77B2" w:rsidRPr="00A77BFD" w:rsidRDefault="00AA3117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0531F45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1F3B22BB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61E635F" w14:textId="5EB298F7" w:rsidR="008B77B2" w:rsidRPr="00A77BFD" w:rsidRDefault="00AA3117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6D6E604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7AF33A66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B4851F1" w14:textId="036A8695" w:rsidR="008B77B2" w:rsidRPr="00A77BFD" w:rsidRDefault="00AA3117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07C53E9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0A3D8753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33B63372" w14:textId="74960E37" w:rsidR="008B77B2" w:rsidRPr="00A77BFD" w:rsidRDefault="00AA3117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FE064F1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C3B8AD8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254D63D" w14:textId="4EBCE850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100</w:t>
            </w:r>
            <w:r w:rsidR="00140519" w:rsidRPr="00A77BFD">
              <w:rPr>
                <w:rFonts w:asciiTheme="majorHAnsi" w:hAnsiTheme="majorHAnsi"/>
                <w:sz w:val="22"/>
                <w:szCs w:val="22"/>
              </w:rPr>
              <w:t>.00</w:t>
            </w:r>
          </w:p>
        </w:tc>
        <w:tc>
          <w:tcPr>
            <w:tcW w:w="240" w:type="dxa"/>
          </w:tcPr>
          <w:p w14:paraId="6BABD3E6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</w:tcPr>
          <w:p w14:paraId="39ED146B" w14:textId="419E9650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B77B2" w:rsidRPr="00A77BFD" w14:paraId="49D4ACE3" w14:textId="44D0CD62" w:rsidTr="008B77B2">
        <w:tc>
          <w:tcPr>
            <w:tcW w:w="1258" w:type="dxa"/>
          </w:tcPr>
          <w:p w14:paraId="2B82B828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0DF934C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706" w:type="dxa"/>
            <w:gridSpan w:val="15"/>
          </w:tcPr>
          <w:p w14:paraId="2C22B05D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  <w:tc>
          <w:tcPr>
            <w:tcW w:w="1788" w:type="dxa"/>
          </w:tcPr>
          <w:p w14:paraId="1963F9FA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2B79A957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756226F3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517D28E5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4996B354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356A8B10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5365ADB8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7EC63B90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15E80DB5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02629F1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1C7EE485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4B1172A6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8B77B2" w:rsidRPr="00A77BFD" w14:paraId="1AE31578" w14:textId="77681AD9" w:rsidTr="008B77B2">
        <w:tc>
          <w:tcPr>
            <w:tcW w:w="1258" w:type="dxa"/>
          </w:tcPr>
          <w:p w14:paraId="7EF956C7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E831A16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706" w:type="dxa"/>
            <w:gridSpan w:val="15"/>
          </w:tcPr>
          <w:p w14:paraId="468C9954" w14:textId="0C7F3E63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88" w:type="dxa"/>
          </w:tcPr>
          <w:p w14:paraId="6FDB0126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3FC7F4A2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7500BEF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38AC15CD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3CCD394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281C4B64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6084FDF0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690ECC62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77C3B087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29581E96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349A1791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788" w:type="dxa"/>
          </w:tcPr>
          <w:p w14:paraId="1686DC90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8B77B2" w:rsidRPr="00A77BFD" w14:paraId="124E62FD" w14:textId="77777777" w:rsidTr="008B77B2">
        <w:trPr>
          <w:gridAfter w:val="12"/>
          <w:wAfter w:w="21456" w:type="dxa"/>
        </w:trPr>
        <w:tc>
          <w:tcPr>
            <w:tcW w:w="1258" w:type="dxa"/>
          </w:tcPr>
          <w:p w14:paraId="14BB49E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700FDED0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BE3C9F9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shd w:val="clear" w:color="auto" w:fill="auto"/>
          </w:tcPr>
          <w:p w14:paraId="4FA84A47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635CF03" w14:textId="0C2A5916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1,037,938</w:t>
            </w:r>
          </w:p>
        </w:tc>
        <w:tc>
          <w:tcPr>
            <w:tcW w:w="245" w:type="dxa"/>
          </w:tcPr>
          <w:p w14:paraId="5953493B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5FC41498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419EC08F" w14:textId="78C3EBFA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286,004</w:t>
            </w:r>
          </w:p>
        </w:tc>
        <w:tc>
          <w:tcPr>
            <w:tcW w:w="236" w:type="dxa"/>
          </w:tcPr>
          <w:p w14:paraId="024DF74F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88919D4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3E0BCC88" w14:textId="3175CE40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44,947</w:t>
            </w:r>
          </w:p>
        </w:tc>
        <w:tc>
          <w:tcPr>
            <w:tcW w:w="236" w:type="dxa"/>
          </w:tcPr>
          <w:p w14:paraId="65B25CE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01A230CB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5B631ED7" w14:textId="11886A14" w:rsidR="008B77B2" w:rsidRPr="00A77BFD" w:rsidRDefault="002E1E58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2,975</w:t>
            </w:r>
          </w:p>
        </w:tc>
        <w:tc>
          <w:tcPr>
            <w:tcW w:w="236" w:type="dxa"/>
          </w:tcPr>
          <w:p w14:paraId="04A30583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5702A47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7A2DC217" w14:textId="4703811F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487BD82D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11556BA0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5BAA39C3" w14:textId="3DBFB3FB" w:rsidR="008B77B2" w:rsidRPr="00A77BFD" w:rsidRDefault="00AA3117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C76C522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EC82D58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BFABA36" w14:textId="468E189F" w:rsidR="008B77B2" w:rsidRPr="00A77BFD" w:rsidRDefault="00AA3117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7</w:t>
            </w:r>
            <w:r w:rsidR="00BB17D8" w:rsidRPr="00A77BFD">
              <w:rPr>
                <w:rFonts w:asciiTheme="majorHAnsi" w:hAnsiTheme="majorHAnsi"/>
                <w:sz w:val="22"/>
                <w:szCs w:val="22"/>
              </w:rPr>
              <w:t>56</w:t>
            </w:r>
          </w:p>
        </w:tc>
        <w:tc>
          <w:tcPr>
            <w:tcW w:w="240" w:type="dxa"/>
          </w:tcPr>
          <w:p w14:paraId="4CC66B1B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14:paraId="44323D83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AA5B646" w14:textId="756B8FAE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33</w:t>
            </w:r>
            <w:r w:rsidR="00C02F1E"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4,682</w:t>
            </w:r>
          </w:p>
        </w:tc>
      </w:tr>
      <w:tr w:rsidR="008B77B2" w:rsidRPr="00A77BFD" w14:paraId="6B461F58" w14:textId="77777777" w:rsidTr="008B77B2">
        <w:trPr>
          <w:gridAfter w:val="12"/>
          <w:wAfter w:w="21456" w:type="dxa"/>
        </w:trPr>
        <w:tc>
          <w:tcPr>
            <w:tcW w:w="1258" w:type="dxa"/>
          </w:tcPr>
          <w:p w14:paraId="6438494B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5E60A3BA" w14:textId="72D0904A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3C75FC79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F7B35F6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84B227B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736B2F5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68B6CB7" w14:textId="687C45B5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DD6664C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2BBF43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718A7A11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21C3158C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0BC6B627" w14:textId="6F254232" w:rsidR="008B77B2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F290DA3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6A659A2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2889E66D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01F6FAB7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4BF1A87C" w14:textId="0109EC2D" w:rsidR="008B77B2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0D98AE5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0A4F251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6373F8D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1A21241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4325ECE9" w14:textId="26BC07FB" w:rsidR="008B77B2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0FE8C2D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15B87474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36C6501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F02E40F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DEF812E" w14:textId="711B36BB" w:rsidR="008B77B2" w:rsidRPr="00A77BFD" w:rsidRDefault="00AA3117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83B7DA8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0513C0E6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1DBED6D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D305F70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3DECBD35" w14:textId="53CA3AA8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E236C9A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094FC5E2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4671D2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2D762C1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EC70EA7" w14:textId="530E82C7" w:rsidR="008B77B2" w:rsidRPr="00A77BFD" w:rsidRDefault="0068529D" w:rsidP="0068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(7</w:t>
            </w:r>
            <w:r w:rsidR="00BB17D8" w:rsidRPr="00A77BFD">
              <w:rPr>
                <w:rFonts w:asciiTheme="majorHAnsi" w:hAnsiTheme="majorHAnsi"/>
                <w:sz w:val="22"/>
                <w:szCs w:val="22"/>
              </w:rPr>
              <w:t>56</w:t>
            </w:r>
            <w:r w:rsidRPr="00A77BFD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4589EBDE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14:paraId="77C9381F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E865C26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4970582" w14:textId="77777777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4145679" w14:textId="42568CBC" w:rsidR="008B77B2" w:rsidRPr="00A77BFD" w:rsidRDefault="008B77B2" w:rsidP="008B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(</w:t>
            </w:r>
            <w:r w:rsidR="00AA3117"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7</w:t>
            </w:r>
            <w:r w:rsidR="00BB17D8"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56</w:t>
            </w: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)</w:t>
            </w:r>
          </w:p>
        </w:tc>
      </w:tr>
    </w:tbl>
    <w:p w14:paraId="32F0FED8" w14:textId="626D7DB5" w:rsidR="007D1B33" w:rsidRPr="00A77BFD" w:rsidRDefault="007D1B33"/>
    <w:tbl>
      <w:tblPr>
        <w:tblStyle w:val="TableGrid"/>
        <w:tblW w:w="102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36"/>
        <w:gridCol w:w="933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1249"/>
        <w:gridCol w:w="240"/>
        <w:gridCol w:w="768"/>
      </w:tblGrid>
      <w:tr w:rsidR="007D1B33" w:rsidRPr="00A77BFD" w14:paraId="0AFBD0E5" w14:textId="77777777" w:rsidTr="009B7902">
        <w:tc>
          <w:tcPr>
            <w:tcW w:w="1494" w:type="dxa"/>
            <w:gridSpan w:val="2"/>
          </w:tcPr>
          <w:p w14:paraId="49CABCC7" w14:textId="77777777" w:rsidR="007D1B33" w:rsidRPr="00A77BFD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01B8E986" w14:textId="09EA0B19" w:rsidR="007D1B33" w:rsidRPr="00A77BFD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A77BFD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="001E5715"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8706" w:type="dxa"/>
            <w:gridSpan w:val="15"/>
          </w:tcPr>
          <w:p w14:paraId="2DE37B3E" w14:textId="77777777" w:rsidR="007D1B33" w:rsidRPr="00A77BFD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7D1B33" w:rsidRPr="00A77BFD" w14:paraId="55E19391" w14:textId="77777777" w:rsidTr="009B7902">
        <w:tc>
          <w:tcPr>
            <w:tcW w:w="1258" w:type="dxa"/>
          </w:tcPr>
          <w:p w14:paraId="7989A3B9" w14:textId="77777777" w:rsidR="007D1B33" w:rsidRPr="00A77BFD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05AFBCD" w14:textId="77777777" w:rsidR="007D1B33" w:rsidRPr="00A77BFD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706" w:type="dxa"/>
            <w:gridSpan w:val="15"/>
          </w:tcPr>
          <w:p w14:paraId="2D7AAA3C" w14:textId="77777777" w:rsidR="007D1B33" w:rsidRPr="00A77BFD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5715" w:rsidRPr="00A77BFD" w14:paraId="0C75AB5D" w14:textId="77777777" w:rsidTr="009B7902">
        <w:tc>
          <w:tcPr>
            <w:tcW w:w="1258" w:type="dxa"/>
          </w:tcPr>
          <w:p w14:paraId="49E6FE5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3DB903B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DD0335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5A41686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379B9A2" w14:textId="2B870E7D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1FD36C6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7E0DBC2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CF231F1" w14:textId="6C190F9C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0.05</w:t>
            </w:r>
          </w:p>
        </w:tc>
        <w:tc>
          <w:tcPr>
            <w:tcW w:w="236" w:type="dxa"/>
          </w:tcPr>
          <w:p w14:paraId="4272967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931CEE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102F147" w14:textId="7B16A84E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0.67</w:t>
            </w:r>
          </w:p>
        </w:tc>
        <w:tc>
          <w:tcPr>
            <w:tcW w:w="236" w:type="dxa"/>
          </w:tcPr>
          <w:p w14:paraId="28EF046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4DC3CA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4892541" w14:textId="18817AD6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0.72</w:t>
            </w:r>
          </w:p>
        </w:tc>
        <w:tc>
          <w:tcPr>
            <w:tcW w:w="236" w:type="dxa"/>
          </w:tcPr>
          <w:p w14:paraId="4C672B2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BD53B9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CEF0016" w14:textId="27A2543B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67E3171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AB26AC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DF8E788" w14:textId="4B88BDAE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0D705A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315CA8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400A8D0" w14:textId="1A1CA11B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</w:tcPr>
          <w:p w14:paraId="585928E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</w:tcPr>
          <w:p w14:paraId="6F82EAC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E5715" w:rsidRPr="00A77BFD" w14:paraId="3C10A635" w14:textId="77777777" w:rsidTr="009B7902">
        <w:tc>
          <w:tcPr>
            <w:tcW w:w="1258" w:type="dxa"/>
          </w:tcPr>
          <w:p w14:paraId="193BC4F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24FFD15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706" w:type="dxa"/>
            <w:gridSpan w:val="15"/>
          </w:tcPr>
          <w:p w14:paraId="050F6E8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1E5715" w:rsidRPr="00A77BFD" w14:paraId="477E1B22" w14:textId="77777777" w:rsidTr="009B7902">
        <w:tc>
          <w:tcPr>
            <w:tcW w:w="1258" w:type="dxa"/>
          </w:tcPr>
          <w:p w14:paraId="65C525A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74369A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706" w:type="dxa"/>
            <w:gridSpan w:val="15"/>
          </w:tcPr>
          <w:p w14:paraId="5039765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E5715" w:rsidRPr="00A77BFD" w14:paraId="467A9A5F" w14:textId="77777777" w:rsidTr="009B7902">
        <w:tc>
          <w:tcPr>
            <w:tcW w:w="1258" w:type="dxa"/>
          </w:tcPr>
          <w:p w14:paraId="4BE3C94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7CADB88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F8C158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725C15E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7D7A6C" w14:textId="2F124BDD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633,808</w:t>
            </w:r>
          </w:p>
        </w:tc>
        <w:tc>
          <w:tcPr>
            <w:tcW w:w="245" w:type="dxa"/>
          </w:tcPr>
          <w:p w14:paraId="1ACE6F2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305BFD8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7C8B16E9" w14:textId="76D89215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487,026</w:t>
            </w:r>
          </w:p>
        </w:tc>
        <w:tc>
          <w:tcPr>
            <w:tcW w:w="236" w:type="dxa"/>
          </w:tcPr>
          <w:p w14:paraId="7EFAF07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6791DAA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7BE8D162" w14:textId="4E0974A9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65,654</w:t>
            </w:r>
          </w:p>
        </w:tc>
        <w:tc>
          <w:tcPr>
            <w:tcW w:w="236" w:type="dxa"/>
          </w:tcPr>
          <w:p w14:paraId="2DB5A50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58AA16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2C898E5C" w14:textId="72775B2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4,717</w:t>
            </w:r>
          </w:p>
        </w:tc>
        <w:tc>
          <w:tcPr>
            <w:tcW w:w="236" w:type="dxa"/>
          </w:tcPr>
          <w:p w14:paraId="3427207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4909602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5C151BD1" w14:textId="1DEC303A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1,488</w:t>
            </w:r>
          </w:p>
        </w:tc>
        <w:tc>
          <w:tcPr>
            <w:tcW w:w="239" w:type="dxa"/>
          </w:tcPr>
          <w:p w14:paraId="30D90FA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28DB03B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23AFECC" w14:textId="4EBA5859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C4D8C4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EBBF1A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60AAA00" w14:textId="616B5840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2,512</w:t>
            </w:r>
          </w:p>
        </w:tc>
        <w:tc>
          <w:tcPr>
            <w:tcW w:w="240" w:type="dxa"/>
          </w:tcPr>
          <w:p w14:paraId="22289CB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14:paraId="5E3A336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B11D73B" w14:textId="0EF6D68F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561,397</w:t>
            </w:r>
          </w:p>
        </w:tc>
      </w:tr>
      <w:tr w:rsidR="001E5715" w:rsidRPr="00A77BFD" w14:paraId="62EC6DDF" w14:textId="77777777" w:rsidTr="009B7902">
        <w:tc>
          <w:tcPr>
            <w:tcW w:w="1258" w:type="dxa"/>
          </w:tcPr>
          <w:p w14:paraId="6881013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381922A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375341E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</w:tcPr>
          <w:p w14:paraId="66A12FA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0AF1AE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8A6D61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944AA5D" w14:textId="5357DDED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7A48771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CBB03F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7D93203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1048053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490DAE3B" w14:textId="14312905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(262)</w:t>
            </w:r>
          </w:p>
        </w:tc>
        <w:tc>
          <w:tcPr>
            <w:tcW w:w="236" w:type="dxa"/>
          </w:tcPr>
          <w:p w14:paraId="2CE1F77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12BF99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3F13488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61D3780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73DF1E2A" w14:textId="27AE142C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(440)</w:t>
            </w:r>
          </w:p>
        </w:tc>
        <w:tc>
          <w:tcPr>
            <w:tcW w:w="236" w:type="dxa"/>
          </w:tcPr>
          <w:p w14:paraId="5195293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FB9579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46306D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36093F2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625B1BD7" w14:textId="6D4C0C76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(34)</w:t>
            </w:r>
          </w:p>
        </w:tc>
        <w:tc>
          <w:tcPr>
            <w:tcW w:w="236" w:type="dxa"/>
          </w:tcPr>
          <w:p w14:paraId="5C47E06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30B9958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5AAB3AC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75FAEE7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C79567E" w14:textId="44C6D91C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65F7EFA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7B4E417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433951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9EB087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3B17EE8" w14:textId="2F1F4D75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B5E6EA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292828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9A6B7D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BE83C1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0C918B2" w14:textId="49728118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(2,512)</w:t>
            </w:r>
          </w:p>
        </w:tc>
        <w:tc>
          <w:tcPr>
            <w:tcW w:w="240" w:type="dxa"/>
          </w:tcPr>
          <w:p w14:paraId="6DC55ED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14:paraId="787AB31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636137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3956B1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7D574BE" w14:textId="7CC33CD1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(3,248)</w:t>
            </w:r>
          </w:p>
        </w:tc>
      </w:tr>
    </w:tbl>
    <w:p w14:paraId="233FDD7A" w14:textId="1AB91B95" w:rsidR="007D1B33" w:rsidRPr="00A77BFD" w:rsidRDefault="007D1B33" w:rsidP="007D1B33"/>
    <w:p w14:paraId="4A63F374" w14:textId="777F7830" w:rsidR="007D1B33" w:rsidRPr="00A77BFD" w:rsidRDefault="007D1B33" w:rsidP="007D1B33"/>
    <w:p w14:paraId="7032BB7A" w14:textId="654F22D7" w:rsidR="007D1B33" w:rsidRPr="00A77BFD" w:rsidRDefault="007D1B33" w:rsidP="007D1B33"/>
    <w:p w14:paraId="27F8851F" w14:textId="0417C923" w:rsidR="007D1B33" w:rsidRPr="00A77BFD" w:rsidRDefault="007D1B33" w:rsidP="007D1B33"/>
    <w:p w14:paraId="1F8BF326" w14:textId="77777777" w:rsidR="007D1B33" w:rsidRPr="00A77BFD" w:rsidRDefault="007D1B33" w:rsidP="007D1B33"/>
    <w:tbl>
      <w:tblPr>
        <w:tblStyle w:val="TableGrid"/>
        <w:tblW w:w="100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36"/>
        <w:gridCol w:w="933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1054"/>
        <w:gridCol w:w="240"/>
        <w:gridCol w:w="765"/>
      </w:tblGrid>
      <w:tr w:rsidR="00E358E4" w:rsidRPr="00A77BFD" w14:paraId="2B13EFF1" w14:textId="77777777" w:rsidTr="007D1B33">
        <w:trPr>
          <w:trHeight w:val="432"/>
        </w:trPr>
        <w:tc>
          <w:tcPr>
            <w:tcW w:w="1258" w:type="dxa"/>
            <w:vAlign w:val="bottom"/>
          </w:tcPr>
          <w:p w14:paraId="55A561A4" w14:textId="77777777" w:rsidR="00E358E4" w:rsidRPr="00A77BFD" w:rsidRDefault="00E358E4" w:rsidP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49FBAD4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8" w:type="dxa"/>
            <w:gridSpan w:val="15"/>
            <w:vAlign w:val="bottom"/>
          </w:tcPr>
          <w:p w14:paraId="3ECF2039" w14:textId="008D22CE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58E4" w:rsidRPr="00A77BFD" w14:paraId="59EACF71" w14:textId="77777777" w:rsidTr="007D1B33">
        <w:trPr>
          <w:trHeight w:val="432"/>
        </w:trPr>
        <w:tc>
          <w:tcPr>
            <w:tcW w:w="1258" w:type="dxa"/>
            <w:vAlign w:val="bottom"/>
          </w:tcPr>
          <w:p w14:paraId="36E8C419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AB7BADE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15888A94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3238FE86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30" w:type="dxa"/>
            <w:gridSpan w:val="13"/>
            <w:tcBorders>
              <w:bottom w:val="single" w:sz="4" w:space="0" w:color="auto"/>
            </w:tcBorders>
            <w:vAlign w:val="bottom"/>
          </w:tcPr>
          <w:p w14:paraId="4F891B58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E358E4" w:rsidRPr="00A77BFD" w14:paraId="39983EF9" w14:textId="77777777" w:rsidTr="007D1B33">
        <w:trPr>
          <w:trHeight w:val="432"/>
        </w:trPr>
        <w:tc>
          <w:tcPr>
            <w:tcW w:w="1258" w:type="dxa"/>
            <w:vAlign w:val="bottom"/>
          </w:tcPr>
          <w:p w14:paraId="2024FF0A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658E611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5B7F064C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33216F92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4C20557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539127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46800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691E1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vAlign w:val="bottom"/>
          </w:tcPr>
          <w:p w14:paraId="07574254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358E4" w:rsidRPr="00A77BFD" w14:paraId="1FD4B71A" w14:textId="77777777" w:rsidTr="007D1B33">
        <w:trPr>
          <w:trHeight w:val="432"/>
        </w:trPr>
        <w:tc>
          <w:tcPr>
            <w:tcW w:w="1258" w:type="dxa"/>
            <w:vAlign w:val="bottom"/>
          </w:tcPr>
          <w:p w14:paraId="20B4A19D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CA8BEA1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00A601FB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7BA6A557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4321EC6C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0777CD52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1A0C6D5A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69CBCFC3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Pr="00A77BFD">
              <w:rPr>
                <w:rFonts w:asciiTheme="majorHAnsi" w:hAnsiTheme="majorHAnsi"/>
                <w:sz w:val="22"/>
                <w:szCs w:val="22"/>
              </w:rPr>
              <w:t>3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AEE6346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66362CD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DD21B4E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3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A77BFD">
              <w:rPr>
                <w:rFonts w:asciiTheme="majorHAnsi" w:hAnsiTheme="majorHAnsi"/>
                <w:sz w:val="22"/>
                <w:szCs w:val="22"/>
              </w:rPr>
              <w:t>6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06E4818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41D08282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6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A77BFD">
              <w:rPr>
                <w:rFonts w:asciiTheme="majorHAnsi" w:hAnsiTheme="majorHAnsi"/>
                <w:sz w:val="22"/>
                <w:szCs w:val="22"/>
              </w:rPr>
              <w:t>12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72B7B22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A1FB33F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Pr="00A77BFD">
              <w:rPr>
                <w:rFonts w:asciiTheme="majorHAnsi" w:hAnsiTheme="majorHAnsi"/>
                <w:sz w:val="22"/>
                <w:szCs w:val="22"/>
              </w:rPr>
              <w:t>12</w:t>
            </w: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D2C674F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7B83F8FE" w14:textId="43472B23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sz w:val="22"/>
                <w:szCs w:val="22"/>
                <w:cs/>
              </w:rPr>
              <w:t>ลูกหนี้การค้าที่ตั้งค่าเผื่อผลขาดทุนด้านเครดิตที่คาดว่าจะเกิดขึ้นเต็มจำนวน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0F42A6D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5" w:type="dxa"/>
            <w:vAlign w:val="bottom"/>
          </w:tcPr>
          <w:p w14:paraId="020C5EB5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F9A07B1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325E526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853C0" w:rsidRPr="00A77BFD" w14:paraId="048DC828" w14:textId="77777777" w:rsidTr="007D1B33">
        <w:tc>
          <w:tcPr>
            <w:tcW w:w="1494" w:type="dxa"/>
            <w:gridSpan w:val="2"/>
          </w:tcPr>
          <w:p w14:paraId="2631C959" w14:textId="77777777" w:rsidR="007853C0" w:rsidRPr="00A77BFD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233CD9D1" w14:textId="69010E34" w:rsidR="007853C0" w:rsidRPr="00A77BFD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A77BFD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="001E5715"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8508" w:type="dxa"/>
            <w:gridSpan w:val="15"/>
          </w:tcPr>
          <w:p w14:paraId="707CF346" w14:textId="77777777" w:rsidR="007853C0" w:rsidRPr="00A77BFD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E358E4" w:rsidRPr="00A77BFD" w14:paraId="358F2FB4" w14:textId="77777777" w:rsidTr="007D1B33">
        <w:tc>
          <w:tcPr>
            <w:tcW w:w="1258" w:type="dxa"/>
          </w:tcPr>
          <w:p w14:paraId="4E446698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120BAAC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508" w:type="dxa"/>
            <w:gridSpan w:val="15"/>
          </w:tcPr>
          <w:p w14:paraId="4FA63013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E358E4" w:rsidRPr="00A77BFD" w14:paraId="5773737D" w14:textId="77777777" w:rsidTr="007D1B33">
        <w:tc>
          <w:tcPr>
            <w:tcW w:w="1258" w:type="dxa"/>
          </w:tcPr>
          <w:p w14:paraId="5125EE52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3734A924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A498C63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4442C11E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8A1DDB7" w14:textId="40C0ECA1" w:rsidR="006137B2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4C3A798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63194915" w14:textId="77777777" w:rsidR="006137B2" w:rsidRPr="00A77BFD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D7BA2D4" w14:textId="1B15F562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B2299F8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1201A69" w14:textId="77777777" w:rsidR="006137B2" w:rsidRPr="00A77BFD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F16F37F" w14:textId="19964811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E88297F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FCB2CB0" w14:textId="77777777" w:rsidR="006137B2" w:rsidRPr="00A77BFD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D70307A" w14:textId="35578074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0069D8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94B9223" w14:textId="77777777" w:rsidR="006137B2" w:rsidRPr="00A77BFD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FCC0AE3" w14:textId="44B1F24B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1CA9151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09D3E02D" w14:textId="77777777" w:rsidR="006137B2" w:rsidRPr="00A77BFD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734850A" w14:textId="79A8FF5C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4E0B5F0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1AF09878" w14:textId="77777777" w:rsidR="006137B2" w:rsidRPr="00A77BFD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D720426" w14:textId="6852E9C9" w:rsidR="00AA3117" w:rsidRPr="00A77BFD" w:rsidRDefault="00CC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</w:tcPr>
          <w:p w14:paraId="5A160723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</w:tcPr>
          <w:p w14:paraId="1A1CA1AF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358E4" w:rsidRPr="00A77BFD" w14:paraId="388335CF" w14:textId="77777777" w:rsidTr="007D1B33">
        <w:tc>
          <w:tcPr>
            <w:tcW w:w="1258" w:type="dxa"/>
          </w:tcPr>
          <w:p w14:paraId="0322761A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C19884E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508" w:type="dxa"/>
            <w:gridSpan w:val="15"/>
          </w:tcPr>
          <w:p w14:paraId="5A8EEF67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E358E4" w:rsidRPr="00A77BFD" w14:paraId="313BCF69" w14:textId="77777777" w:rsidTr="007D1B33">
        <w:tc>
          <w:tcPr>
            <w:tcW w:w="1258" w:type="dxa"/>
          </w:tcPr>
          <w:p w14:paraId="1CB4158D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AB8369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8" w:type="dxa"/>
            <w:gridSpan w:val="15"/>
          </w:tcPr>
          <w:p w14:paraId="25DD2E09" w14:textId="4764BC6A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</w:p>
        </w:tc>
      </w:tr>
      <w:tr w:rsidR="00E358E4" w:rsidRPr="00A77BFD" w14:paraId="6A80BEE8" w14:textId="77777777" w:rsidTr="007D1B33">
        <w:tc>
          <w:tcPr>
            <w:tcW w:w="1258" w:type="dxa"/>
          </w:tcPr>
          <w:p w14:paraId="5E90B533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70845F5C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14B339A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609D1C3C" w14:textId="77777777" w:rsidR="006137B2" w:rsidRPr="00A77BFD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D0A8EE2" w14:textId="06511C3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191880E5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AF46AFE" w14:textId="77777777" w:rsidR="006137B2" w:rsidRPr="00A77BFD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24FD19E" w14:textId="1DB9685E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B297D15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88DB721" w14:textId="77777777" w:rsidR="001E3C3C" w:rsidRPr="00A77BFD" w:rsidRDefault="001E3C3C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329A8DD" w14:textId="7A07D950" w:rsidR="00AA3117" w:rsidRPr="00A77BFD" w:rsidRDefault="00682730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9</w:t>
            </w:r>
            <w:r w:rsidR="006C7515" w:rsidRPr="00A77BFD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204020B8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30A61D3" w14:textId="77777777" w:rsidR="001E3C3C" w:rsidRPr="00A77BFD" w:rsidRDefault="001E3C3C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1B7F42F" w14:textId="4A9AFB88" w:rsidR="00AA3117" w:rsidRPr="00A77BFD" w:rsidRDefault="00AA311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9</w:t>
            </w:r>
            <w:r w:rsidR="006C7515" w:rsidRPr="00A77BFD">
              <w:rPr>
                <w:rFonts w:asciiTheme="majorHAnsi" w:hAnsiTheme="majorHAnsi"/>
                <w:sz w:val="22"/>
                <w:szCs w:val="22"/>
              </w:rPr>
              <w:t>44</w:t>
            </w:r>
          </w:p>
        </w:tc>
        <w:tc>
          <w:tcPr>
            <w:tcW w:w="236" w:type="dxa"/>
          </w:tcPr>
          <w:p w14:paraId="091F5837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78FB381A" w14:textId="77777777" w:rsidR="001E3C3C" w:rsidRPr="00A77BFD" w:rsidRDefault="001E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17908AB" w14:textId="58A440B8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B4E30B3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188755D0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F63296A" w14:textId="29115219" w:rsidR="001E3C3C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A38943C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6D73B6B9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7AE8DE4" w14:textId="026B7564" w:rsidR="001E3C3C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3</w:t>
            </w:r>
            <w:r w:rsidR="00D76231" w:rsidRPr="00A77BFD">
              <w:rPr>
                <w:rFonts w:asciiTheme="majorHAnsi" w:hAnsiTheme="majorHAnsi"/>
                <w:sz w:val="22"/>
                <w:szCs w:val="22"/>
              </w:rPr>
              <w:t>81</w:t>
            </w:r>
          </w:p>
        </w:tc>
        <w:tc>
          <w:tcPr>
            <w:tcW w:w="240" w:type="dxa"/>
          </w:tcPr>
          <w:p w14:paraId="4E8616DB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279F16EF" w14:textId="77777777" w:rsidR="001E3C3C" w:rsidRPr="00A77BFD" w:rsidRDefault="001E3C3C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FDCF3C5" w14:textId="76009C43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1,</w:t>
            </w:r>
            <w:r w:rsidR="00B90DBE"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41</w:t>
            </w:r>
            <w:r w:rsidR="00DE341C"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8</w:t>
            </w:r>
          </w:p>
        </w:tc>
      </w:tr>
      <w:tr w:rsidR="00E358E4" w:rsidRPr="00A77BFD" w14:paraId="096F82B1" w14:textId="77777777" w:rsidTr="007D1B33">
        <w:tc>
          <w:tcPr>
            <w:tcW w:w="1258" w:type="dxa"/>
          </w:tcPr>
          <w:p w14:paraId="68CBCF8E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7B3B3EC6" w14:textId="6DE6789D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2AE42DF0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</w:tcPr>
          <w:p w14:paraId="491B4D3B" w14:textId="77777777" w:rsidR="00497736" w:rsidRPr="00A77BFD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C674704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14FAECA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DFCB98F" w14:textId="68F11AA0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1367A4CE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764E7054" w14:textId="77777777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8B39890" w14:textId="77777777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0636590" w14:textId="77777777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CD06AF7" w14:textId="3CF0791F" w:rsidR="00497736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2A431B7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A1EA208" w14:textId="77777777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F4C063E" w14:textId="77777777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BB3080B" w14:textId="77777777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B0B3B6B" w14:textId="529866F8" w:rsidR="00497736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8F36D5B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2F52F281" w14:textId="77777777" w:rsidR="00AA3117" w:rsidRPr="00A77BFD" w:rsidRDefault="00AA311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E06939E" w14:textId="77777777" w:rsidR="00AA3117" w:rsidRPr="00A77BFD" w:rsidRDefault="00AA311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C943D2A" w14:textId="77777777" w:rsidR="00AA3117" w:rsidRPr="00A77BFD" w:rsidRDefault="00AA311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87BB480" w14:textId="4D59E432" w:rsidR="00497736" w:rsidRPr="00A77BFD" w:rsidRDefault="00AA311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CC87ED8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5EBEFA80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4537506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332BF80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5070341" w14:textId="30BD249F" w:rsidR="00497736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9149342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5B008DEE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F02F732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821AB31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A9103A4" w14:textId="6FD20BF5" w:rsidR="00497736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8458A44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3A7545C5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7998339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7A22B2E" w14:textId="77777777" w:rsidR="00AA3117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375C75C" w14:textId="484DD37B" w:rsidR="00497736" w:rsidRPr="00A77BFD" w:rsidRDefault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(</w:t>
            </w:r>
            <w:r w:rsidR="00D76231" w:rsidRPr="00A77BFD">
              <w:rPr>
                <w:rFonts w:asciiTheme="majorHAnsi" w:hAnsiTheme="majorHAnsi"/>
                <w:sz w:val="22"/>
                <w:szCs w:val="22"/>
              </w:rPr>
              <w:t>381</w:t>
            </w:r>
            <w:r w:rsidRPr="00A77BFD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786DD994" w14:textId="77777777" w:rsidR="00E358E4" w:rsidRPr="00A77BFD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6D41A173" w14:textId="77777777" w:rsidR="00497736" w:rsidRPr="00A77BFD" w:rsidRDefault="00497736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B84DA41" w14:textId="77777777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6A74EB9" w14:textId="77777777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C1EECCF" w14:textId="54F88CB7" w:rsidR="00AA3117" w:rsidRPr="00A77BFD" w:rsidRDefault="00AA3117" w:rsidP="00AA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(3</w:t>
            </w:r>
            <w:r w:rsidR="00181CF4"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81</w:t>
            </w: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)</w:t>
            </w:r>
          </w:p>
        </w:tc>
      </w:tr>
    </w:tbl>
    <w:p w14:paraId="14662447" w14:textId="2D8A765C" w:rsidR="007D1B33" w:rsidRPr="00A77BFD" w:rsidRDefault="007D1B33"/>
    <w:tbl>
      <w:tblPr>
        <w:tblStyle w:val="TableGrid"/>
        <w:tblW w:w="100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36"/>
        <w:gridCol w:w="933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1054"/>
        <w:gridCol w:w="240"/>
        <w:gridCol w:w="765"/>
      </w:tblGrid>
      <w:tr w:rsidR="007D1B33" w:rsidRPr="00A77BFD" w14:paraId="2A10958B" w14:textId="77777777" w:rsidTr="009B7902">
        <w:tc>
          <w:tcPr>
            <w:tcW w:w="1494" w:type="dxa"/>
            <w:gridSpan w:val="2"/>
          </w:tcPr>
          <w:p w14:paraId="0A191F78" w14:textId="77777777" w:rsidR="007D1B33" w:rsidRPr="00A77BFD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00D8F5D2" w14:textId="78DCAA96" w:rsidR="007D1B33" w:rsidRPr="00A77BFD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A77BFD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="001E5715" w:rsidRPr="00A77BFD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8508" w:type="dxa"/>
            <w:gridSpan w:val="15"/>
          </w:tcPr>
          <w:p w14:paraId="1E5B27BF" w14:textId="77777777" w:rsidR="007D1B33" w:rsidRPr="00A77BFD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7D1B33" w:rsidRPr="00A77BFD" w14:paraId="655C5AC9" w14:textId="77777777" w:rsidTr="009B7902">
        <w:tc>
          <w:tcPr>
            <w:tcW w:w="1258" w:type="dxa"/>
          </w:tcPr>
          <w:p w14:paraId="5945BB97" w14:textId="77777777" w:rsidR="007D1B33" w:rsidRPr="00A77BFD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33A79FD" w14:textId="77777777" w:rsidR="007D1B33" w:rsidRPr="00A77BFD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508" w:type="dxa"/>
            <w:gridSpan w:val="15"/>
          </w:tcPr>
          <w:p w14:paraId="5566D73E" w14:textId="77777777" w:rsidR="007D1B33" w:rsidRPr="00A77BFD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5715" w:rsidRPr="00A77BFD" w14:paraId="7B1FB465" w14:textId="77777777" w:rsidTr="009B7902">
        <w:tc>
          <w:tcPr>
            <w:tcW w:w="1258" w:type="dxa"/>
          </w:tcPr>
          <w:p w14:paraId="2313B52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461859E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2F3CCAA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27BD0C5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2B491DD" w14:textId="60014960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044C80D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F1CD76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5F84CE5" w14:textId="55CACC6A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0.53</w:t>
            </w:r>
          </w:p>
        </w:tc>
        <w:tc>
          <w:tcPr>
            <w:tcW w:w="236" w:type="dxa"/>
          </w:tcPr>
          <w:p w14:paraId="21AA9FE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1249F8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9C5D316" w14:textId="62B0C5DE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0.83</w:t>
            </w:r>
          </w:p>
        </w:tc>
        <w:tc>
          <w:tcPr>
            <w:tcW w:w="236" w:type="dxa"/>
          </w:tcPr>
          <w:p w14:paraId="253FCF3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27F5530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BFDD4EA" w14:textId="0C9852A5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3DDDD9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785B671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18BAA40" w14:textId="0DD1C0DB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60F276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22D56D74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E675F35" w14:textId="2FA00922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EBC1DF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0771F3C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1D7536C" w14:textId="5C80A818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CA807E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</w:tcPr>
          <w:p w14:paraId="15445FE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E5715" w:rsidRPr="00A77BFD" w14:paraId="0AE4877E" w14:textId="77777777" w:rsidTr="009B7902">
        <w:tc>
          <w:tcPr>
            <w:tcW w:w="1258" w:type="dxa"/>
          </w:tcPr>
          <w:p w14:paraId="0A588F9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028941F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508" w:type="dxa"/>
            <w:gridSpan w:val="15"/>
          </w:tcPr>
          <w:p w14:paraId="66B362D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1E5715" w:rsidRPr="00A77BFD" w14:paraId="170CF26B" w14:textId="77777777" w:rsidTr="009B7902">
        <w:tc>
          <w:tcPr>
            <w:tcW w:w="1258" w:type="dxa"/>
          </w:tcPr>
          <w:p w14:paraId="7C2E90A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170A3D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8" w:type="dxa"/>
            <w:gridSpan w:val="15"/>
          </w:tcPr>
          <w:p w14:paraId="7949960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A77BFD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E5715" w:rsidRPr="00A77BFD" w14:paraId="2357AEE2" w14:textId="77777777" w:rsidTr="009B7902">
        <w:tc>
          <w:tcPr>
            <w:tcW w:w="1258" w:type="dxa"/>
          </w:tcPr>
          <w:p w14:paraId="66BCBA2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713D53D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58C710E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326E357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CC6E5A6" w14:textId="560DD1E1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564BA9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711F4E25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4570FEB" w14:textId="7432A951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23,713</w:t>
            </w:r>
          </w:p>
        </w:tc>
        <w:tc>
          <w:tcPr>
            <w:tcW w:w="236" w:type="dxa"/>
          </w:tcPr>
          <w:p w14:paraId="5B0A74C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26447DF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3B2EB7EE" w14:textId="5F286B40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22,114</w:t>
            </w:r>
          </w:p>
        </w:tc>
        <w:tc>
          <w:tcPr>
            <w:tcW w:w="236" w:type="dxa"/>
          </w:tcPr>
          <w:p w14:paraId="0A5303C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EA9F51A" w14:textId="77777777" w:rsidR="001E5715" w:rsidRPr="00A77BFD" w:rsidRDefault="001E5715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DC576E3" w14:textId="2DC0459A" w:rsidR="001E5715" w:rsidRPr="00A77BFD" w:rsidRDefault="001E5715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B6EAAC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AAD912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F9A2C45" w14:textId="22FD3CD8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48A131B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299BEB0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AFC89AD" w14:textId="611BD1B5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53A900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4010500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2B4692E" w14:textId="22DC57B0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E3407A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3E1B317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D16EB8F" w14:textId="3CBF7102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45,827</w:t>
            </w:r>
          </w:p>
        </w:tc>
      </w:tr>
      <w:tr w:rsidR="001E5715" w:rsidRPr="00A77BFD" w14:paraId="70A721F9" w14:textId="77777777" w:rsidTr="009B7902">
        <w:tc>
          <w:tcPr>
            <w:tcW w:w="1258" w:type="dxa"/>
          </w:tcPr>
          <w:p w14:paraId="75DCD72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34372F8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A77BFD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44278D7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</w:tcPr>
          <w:p w14:paraId="3BA40C8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F80702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D5C5AD9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E8C9490" w14:textId="0506C63F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22C3E5E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33A5B8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70D69DB6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746D547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6615EC2" w14:textId="536D9ABC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(125)</w:t>
            </w:r>
          </w:p>
        </w:tc>
        <w:tc>
          <w:tcPr>
            <w:tcW w:w="236" w:type="dxa"/>
          </w:tcPr>
          <w:p w14:paraId="407D24A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6C7B88FC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5A430F6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59B3A76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1BF4BF6A" w14:textId="0DC22E6A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(184)</w:t>
            </w:r>
          </w:p>
        </w:tc>
        <w:tc>
          <w:tcPr>
            <w:tcW w:w="236" w:type="dxa"/>
          </w:tcPr>
          <w:p w14:paraId="176012B0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1E26F61" w14:textId="77777777" w:rsidR="001E5715" w:rsidRPr="00A77BFD" w:rsidRDefault="001E5715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6D7A585" w14:textId="77777777" w:rsidR="001E5715" w:rsidRPr="00A77BFD" w:rsidRDefault="001E5715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9F5AB85" w14:textId="77777777" w:rsidR="001E5715" w:rsidRPr="00A77BFD" w:rsidRDefault="001E5715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BB9A0DC" w14:textId="51E857DA" w:rsidR="001E5715" w:rsidRPr="00A77BFD" w:rsidRDefault="001E5715" w:rsidP="00BC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B5CF73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1216733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24E2E11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C4A010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8856E12" w14:textId="005B2426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71DC881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B14784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B582FDA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130826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45D0B15" w14:textId="1788E09C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07EF7DF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2838EB68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AABC987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B5F043B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1F81EA5" w14:textId="7CAF886F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7BF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6BC8ADD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600052A2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76EF3C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68A2A53" w14:textId="77777777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A2821D7" w14:textId="0B0EEA64" w:rsidR="001E5715" w:rsidRPr="00A77BFD" w:rsidRDefault="001E5715" w:rsidP="001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77BFD">
              <w:rPr>
                <w:rFonts w:asciiTheme="majorHAnsi" w:hAnsiTheme="majorHAnsi"/>
                <w:b/>
                <w:bCs/>
                <w:sz w:val="22"/>
                <w:szCs w:val="22"/>
              </w:rPr>
              <w:t>(309)</w:t>
            </w:r>
          </w:p>
        </w:tc>
      </w:tr>
    </w:tbl>
    <w:p w14:paraId="2B277FA7" w14:textId="77777777" w:rsidR="00AA3117" w:rsidRPr="00A77BFD" w:rsidRDefault="00AA3117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sz w:val="30"/>
          <w:szCs w:val="30"/>
        </w:rPr>
      </w:pPr>
    </w:p>
    <w:p w14:paraId="62FDDBEC" w14:textId="77777777" w:rsidR="00AA3117" w:rsidRPr="00A77BFD" w:rsidRDefault="00AA3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  <w:r w:rsidRPr="00A77BFD">
        <w:rPr>
          <w:rFonts w:asciiTheme="majorBidi" w:hAnsiTheme="majorBidi" w:cstheme="majorBidi"/>
          <w:sz w:val="30"/>
          <w:szCs w:val="30"/>
        </w:rPr>
        <w:br w:type="page"/>
      </w:r>
    </w:p>
    <w:p w14:paraId="0CC5AC14" w14:textId="25590412" w:rsidR="00B12116" w:rsidRPr="00A77BFD" w:rsidRDefault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77BFD">
        <w:rPr>
          <w:rFonts w:asciiTheme="majorBidi" w:hAnsiTheme="majorBidi" w:cstheme="majorBidi"/>
          <w:sz w:val="30"/>
          <w:szCs w:val="30"/>
        </w:rPr>
        <w:t>(</w:t>
      </w:r>
      <w:r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77BFD">
        <w:rPr>
          <w:rFonts w:asciiTheme="majorBidi" w:hAnsiTheme="majorBidi" w:cstheme="majorBidi"/>
          <w:sz w:val="30"/>
          <w:szCs w:val="30"/>
        </w:rPr>
        <w:t>.1.</w:t>
      </w:r>
      <w:r w:rsidRPr="00A77BF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A77BFD">
        <w:rPr>
          <w:rFonts w:asciiTheme="majorBidi" w:hAnsiTheme="majorBidi" w:cstheme="majorBidi"/>
          <w:sz w:val="30"/>
          <w:szCs w:val="30"/>
        </w:rPr>
        <w:t>)</w:t>
      </w:r>
      <w:r w:rsidRPr="00A77B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77BF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16673EA1" w14:textId="77777777" w:rsidR="00B12116" w:rsidRPr="00A77BFD" w:rsidRDefault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77BFD">
        <w:rPr>
          <w:rFonts w:asciiTheme="majorBidi" w:hAnsiTheme="majorBidi" w:cstheme="majorBidi"/>
          <w:sz w:val="30"/>
          <w:szCs w:val="30"/>
        </w:rPr>
        <w:tab/>
      </w:r>
    </w:p>
    <w:p w14:paraId="11DA6548" w14:textId="5EA49C6D" w:rsidR="00B12116" w:rsidRPr="00A77BFD" w:rsidRDefault="00B12116" w:rsidP="007D2605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77BFD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</w:t>
      </w:r>
      <w:r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A77BFD">
        <w:rPr>
          <w:rFonts w:asciiTheme="majorBidi" w:hAnsiTheme="majorBidi" w:cstheme="majorBidi"/>
          <w:sz w:val="30"/>
          <w:szCs w:val="30"/>
          <w:cs/>
          <w:lang w:bidi="th-TH"/>
        </w:rPr>
        <w:t>ที่เกิดจากเงินสดและรายการเทียบเท่าเงินสด</w:t>
      </w:r>
      <w:r w:rsidR="006E4370"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A77BFD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จำกัดเนื่องจากคู่สัญญาเป็นธนาคารและสถาบันการเงินซึ่ง</w:t>
      </w:r>
      <w:r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A77BFD">
        <w:rPr>
          <w:rFonts w:asciiTheme="majorBidi" w:hAnsiTheme="majorBidi" w:cstheme="majorBidi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2D098AB5" w14:textId="77777777" w:rsidR="00B12116" w:rsidRPr="00A77BFD" w:rsidRDefault="00B12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450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0C82004D" w14:textId="0CE07798" w:rsidR="00B12116" w:rsidRPr="00A77BFD" w:rsidRDefault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  <w:lang w:val="en-US" w:bidi="th-TH"/>
        </w:rPr>
      </w:pPr>
      <w:r w:rsidRPr="00A77BFD">
        <w:rPr>
          <w:rFonts w:asciiTheme="majorBidi" w:hAnsiTheme="majorBidi" w:cstheme="majorBidi"/>
          <w:sz w:val="30"/>
          <w:szCs w:val="30"/>
        </w:rPr>
        <w:t>(</w:t>
      </w:r>
      <w:r w:rsidRPr="00A77BFD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77BFD">
        <w:rPr>
          <w:rFonts w:asciiTheme="majorBidi" w:hAnsiTheme="majorBidi" w:cstheme="majorBidi"/>
          <w:sz w:val="30"/>
          <w:szCs w:val="30"/>
        </w:rPr>
        <w:t>.1.</w:t>
      </w:r>
      <w:r w:rsidRPr="00A77BF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A77BFD">
        <w:rPr>
          <w:rFonts w:asciiTheme="majorBidi" w:hAnsiTheme="majorBidi" w:cstheme="majorBidi"/>
          <w:sz w:val="30"/>
          <w:szCs w:val="30"/>
        </w:rPr>
        <w:t>)</w:t>
      </w:r>
      <w:r w:rsidRPr="00A77B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77BFD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  <w:r w:rsidR="00995BDD" w:rsidRPr="00A77BFD">
        <w:rPr>
          <w:rFonts w:asciiTheme="majorBidi" w:hAnsiTheme="majorBidi" w:cstheme="majorBidi"/>
          <w:sz w:val="30"/>
          <w:szCs w:val="30"/>
        </w:rPr>
        <w:t xml:space="preserve"> </w:t>
      </w:r>
    </w:p>
    <w:p w14:paraId="7252440B" w14:textId="77777777" w:rsidR="00B12116" w:rsidRPr="00A77BFD" w:rsidRDefault="00B12116">
      <w:pPr>
        <w:ind w:left="1440" w:hanging="450"/>
        <w:jc w:val="both"/>
        <w:rPr>
          <w:rFonts w:asciiTheme="majorBidi" w:hAnsiTheme="majorBidi" w:cstheme="majorBidi"/>
          <w:sz w:val="30"/>
          <w:szCs w:val="30"/>
        </w:rPr>
      </w:pPr>
    </w:p>
    <w:p w14:paraId="59094210" w14:textId="02958DB6" w:rsidR="00B12116" w:rsidRPr="00A77BFD" w:rsidRDefault="00B12116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77BFD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A77BFD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Pr="00A77BFD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8A3AF4" w:rsidRPr="00A77BFD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3D7F26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A77BFD">
        <w:rPr>
          <w:rFonts w:asciiTheme="majorBidi" w:hAnsiTheme="majorBidi" w:cstheme="majorBidi"/>
          <w:sz w:val="30"/>
          <w:szCs w:val="30"/>
          <w:cs/>
        </w:rPr>
        <w:t>กลุ่มบริษัทค้ำประกันวงเงินสินเชื่อกับธนาคารสำหรับบริษัทย่อย</w:t>
      </w:r>
      <w:r w:rsidR="00863767" w:rsidRPr="00A77BFD">
        <w:rPr>
          <w:rFonts w:asciiTheme="majorBidi" w:hAnsiTheme="majorBidi" w:cstheme="majorBidi"/>
          <w:sz w:val="30"/>
          <w:szCs w:val="30"/>
          <w:cs/>
        </w:rPr>
        <w:t>หลาย</w:t>
      </w:r>
      <w:r w:rsidRPr="00A77BFD">
        <w:rPr>
          <w:rFonts w:asciiTheme="majorBidi" w:hAnsiTheme="majorBidi" w:cstheme="majorBidi"/>
          <w:sz w:val="30"/>
          <w:szCs w:val="30"/>
          <w:cs/>
        </w:rPr>
        <w:t xml:space="preserve">แห่ง </w:t>
      </w:r>
      <w:r w:rsidRPr="00A77BF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77BFD">
        <w:rPr>
          <w:rFonts w:asciiTheme="majorBidi" w:hAnsiTheme="majorBidi" w:cstheme="majorBidi"/>
          <w:i/>
          <w:iCs/>
          <w:sz w:val="30"/>
          <w:szCs w:val="30"/>
          <w:cs/>
        </w:rPr>
        <w:t>ดูหมายเหตุ ข้อ</w:t>
      </w:r>
      <w:r w:rsidRPr="00A77B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1205" w:rsidRPr="00A77BFD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FA21F8" w:rsidRPr="00A77BF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A77BF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FE1CC9F" w14:textId="77777777" w:rsidR="00B12116" w:rsidRPr="00A77BFD" w:rsidRDefault="00B12116">
      <w:pPr>
        <w:pStyle w:val="ListParagraph"/>
        <w:spacing w:line="240" w:lineRule="auto"/>
        <w:ind w:left="900" w:hanging="450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</w:p>
    <w:p w14:paraId="06D5F7CB" w14:textId="1C699F86" w:rsidR="00B12116" w:rsidRPr="00A77BFD" w:rsidRDefault="00B12116">
      <w:pPr>
        <w:pStyle w:val="ListParagraph"/>
        <w:spacing w:after="0" w:line="240" w:lineRule="auto"/>
        <w:ind w:left="900" w:hanging="360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</w:rPr>
        <w:t>(</w:t>
      </w: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ข</w:t>
      </w:r>
      <w:r w:rsidRPr="00A77BFD">
        <w:rPr>
          <w:rFonts w:asciiTheme="majorHAnsi" w:hAnsiTheme="majorHAnsi" w:cstheme="majorHAnsi"/>
          <w:i/>
          <w:iCs/>
          <w:sz w:val="30"/>
          <w:szCs w:val="30"/>
        </w:rPr>
        <w:t xml:space="preserve">.2) </w:t>
      </w: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ความเสี่ยงด้านสภาพคล่อง</w:t>
      </w:r>
    </w:p>
    <w:p w14:paraId="598FCCF5" w14:textId="77777777" w:rsidR="00B12116" w:rsidRPr="00A77BFD" w:rsidRDefault="00B12116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C3EB22E" w14:textId="72AE8D54" w:rsidR="00FC7C33" w:rsidRPr="00A77BFD" w:rsidRDefault="00825EE4" w:rsidP="007D2605">
      <w:pPr>
        <w:tabs>
          <w:tab w:val="clear" w:pos="907"/>
        </w:tabs>
        <w:ind w:left="990"/>
        <w:jc w:val="thaiDistribute"/>
        <w:rPr>
          <w:rFonts w:asciiTheme="majorHAnsi" w:hAnsiTheme="majorHAnsi"/>
          <w:sz w:val="30"/>
          <w:szCs w:val="30"/>
        </w:rPr>
      </w:pPr>
      <w:r w:rsidRPr="00A77BFD">
        <w:rPr>
          <w:rFonts w:asciiTheme="majorHAnsi" w:hAnsiTheme="majorHAnsi"/>
          <w:sz w:val="30"/>
          <w:szCs w:val="30"/>
          <w:cs/>
        </w:rPr>
        <w:t>กลุ่ม</w:t>
      </w:r>
      <w:r w:rsidR="00995BDD" w:rsidRPr="00A77BFD">
        <w:rPr>
          <w:rFonts w:asciiTheme="majorHAnsi" w:hAnsiTheme="majorHAnsi"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  <w:r w:rsidRPr="00A77BFD">
        <w:rPr>
          <w:rFonts w:asciiTheme="majorHAnsi" w:hAnsiTheme="majorHAnsi"/>
          <w:sz w:val="30"/>
          <w:szCs w:val="30"/>
        </w:rPr>
        <w:t xml:space="preserve"> </w:t>
      </w:r>
      <w:r w:rsidRPr="00A77BFD">
        <w:rPr>
          <w:rFonts w:asciiTheme="majorHAnsi" w:hAnsiTheme="majorHAnsi"/>
          <w:sz w:val="30"/>
          <w:szCs w:val="30"/>
          <w:cs/>
        </w:rPr>
        <w:t>โดยการหาแหล่งเงินทุนแสดงให้เห็นได้จากการที่มีวงเงินในการกู้ยืมที่ได้มี</w:t>
      </w:r>
      <w:r w:rsidR="00A62444" w:rsidRPr="00A77BFD">
        <w:rPr>
          <w:rFonts w:asciiTheme="majorHAnsi" w:hAnsiTheme="majorHAnsi"/>
          <w:sz w:val="30"/>
          <w:szCs w:val="30"/>
        </w:rPr>
        <w:br/>
      </w:r>
      <w:r w:rsidRPr="00A77BFD">
        <w:rPr>
          <w:rFonts w:asciiTheme="majorHAnsi" w:hAnsiTheme="majorHAnsi"/>
          <w:sz w:val="30"/>
          <w:szCs w:val="30"/>
          <w:cs/>
        </w:rPr>
        <w:t xml:space="preserve">การตกลงไว้แล้วอย่างเพียงพอ </w:t>
      </w:r>
    </w:p>
    <w:p w14:paraId="6AB0F05F" w14:textId="77777777" w:rsidR="00825EE4" w:rsidRPr="00A77BFD" w:rsidRDefault="00825EE4" w:rsidP="007D2605">
      <w:pPr>
        <w:tabs>
          <w:tab w:val="clear" w:pos="907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1F3A3B6" w14:textId="199D9A64" w:rsidR="00B12116" w:rsidRPr="00A77BFD" w:rsidRDefault="00975DAF" w:rsidP="007D2605">
      <w:pPr>
        <w:tabs>
          <w:tab w:val="clear" w:pos="907"/>
        </w:tabs>
        <w:ind w:left="990"/>
        <w:jc w:val="thaiDistribute"/>
        <w:rPr>
          <w:rFonts w:asciiTheme="majorHAnsi" w:hAnsiTheme="majorHAnsi"/>
          <w:sz w:val="30"/>
          <w:szCs w:val="30"/>
        </w:rPr>
      </w:pPr>
      <w:r w:rsidRPr="00A77BFD">
        <w:rPr>
          <w:rFonts w:asciiTheme="majorHAnsi" w:hAnsiTheme="majorHAns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77BFD">
        <w:rPr>
          <w:rFonts w:asciiTheme="majorHAnsi" w:hAnsiTheme="majorHAnsi"/>
          <w:spacing w:val="-6"/>
          <w:sz w:val="30"/>
          <w:szCs w:val="30"/>
        </w:rPr>
        <w:t xml:space="preserve"> </w:t>
      </w:r>
      <w:r w:rsidRPr="00A77BFD">
        <w:rPr>
          <w:rFonts w:asciiTheme="majorHAnsi" w:hAnsiTheme="majorHAnsi"/>
          <w:spacing w:val="-6"/>
          <w:sz w:val="30"/>
          <w:szCs w:val="30"/>
          <w:cs/>
        </w:rPr>
        <w:t>ณ วันที่</w:t>
      </w:r>
      <w:r w:rsidR="006C63E6" w:rsidRPr="00A77BFD">
        <w:rPr>
          <w:rFonts w:asciiTheme="majorHAnsi" w:hAnsiTheme="majorHAnsi"/>
          <w:spacing w:val="-6"/>
          <w:sz w:val="30"/>
          <w:szCs w:val="30"/>
          <w:cs/>
        </w:rPr>
        <w:t>รายงาน</w:t>
      </w:r>
      <w:r w:rsidRPr="00A77BFD">
        <w:rPr>
          <w:rFonts w:asciiTheme="majorHAnsi" w:hAnsiTheme="majorHAnsi"/>
          <w:sz w:val="30"/>
          <w:szCs w:val="30"/>
          <w:cs/>
        </w:rPr>
        <w:t>โดย</w:t>
      </w:r>
      <w:r w:rsidR="009A677A" w:rsidRPr="00A77BFD">
        <w:rPr>
          <w:rFonts w:asciiTheme="majorHAnsi" w:hAnsiTheme="majorHAnsi" w:hint="cs"/>
          <w:sz w:val="30"/>
          <w:szCs w:val="30"/>
          <w:cs/>
        </w:rPr>
        <w:t>แสดง</w:t>
      </w:r>
      <w:r w:rsidRPr="00A77BFD">
        <w:rPr>
          <w:rFonts w:asciiTheme="majorHAnsi" w:hAnsiTheme="majorHAns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</w:t>
      </w:r>
      <w:r w:rsidR="0099545C" w:rsidRPr="00A77BFD">
        <w:rPr>
          <w:rFonts w:asciiTheme="majorHAnsi" w:hAnsiTheme="majorHAnsi" w:hint="cs"/>
          <w:sz w:val="30"/>
          <w:szCs w:val="30"/>
          <w:cs/>
        </w:rPr>
        <w:t>ก</w:t>
      </w:r>
      <w:r w:rsidRPr="00A77BFD">
        <w:rPr>
          <w:rFonts w:asciiTheme="majorHAnsi" w:hAnsiTheme="majorHAnsi"/>
          <w:sz w:val="30"/>
          <w:szCs w:val="30"/>
          <w:cs/>
        </w:rPr>
        <w:t>ลบตามสัญญา</w:t>
      </w:r>
      <w:r w:rsidRPr="00A77BFD">
        <w:rPr>
          <w:rFonts w:asciiTheme="majorHAnsi" w:hAnsiTheme="majorHAnsi"/>
          <w:sz w:val="30"/>
          <w:szCs w:val="30"/>
        </w:rPr>
        <w:t xml:space="preserve"> </w:t>
      </w:r>
      <w:r w:rsidR="00B12116" w:rsidRPr="00A77BFD">
        <w:rPr>
          <w:rFonts w:asciiTheme="majorHAnsi" w:hAnsiTheme="majorHAnsi"/>
          <w:sz w:val="30"/>
          <w:szCs w:val="30"/>
        </w:rPr>
        <w:t xml:space="preserve"> </w:t>
      </w:r>
    </w:p>
    <w:p w14:paraId="4624A822" w14:textId="7C169219" w:rsidR="00825EE4" w:rsidRPr="00A77BFD" w:rsidRDefault="00825EE4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08EFCA7D" w14:textId="44102466" w:rsidR="00071937" w:rsidRPr="00A77BFD" w:rsidRDefault="0007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</w:rPr>
        <w:br w:type="page"/>
      </w:r>
    </w:p>
    <w:tbl>
      <w:tblPr>
        <w:tblStyle w:val="TableGrid"/>
        <w:tblW w:w="99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79"/>
        <w:gridCol w:w="241"/>
        <w:gridCol w:w="1053"/>
        <w:gridCol w:w="272"/>
        <w:gridCol w:w="1135"/>
        <w:gridCol w:w="236"/>
        <w:gridCol w:w="1203"/>
        <w:gridCol w:w="236"/>
        <w:gridCol w:w="936"/>
        <w:gridCol w:w="270"/>
        <w:gridCol w:w="1077"/>
      </w:tblGrid>
      <w:tr w:rsidR="00AB10D3" w:rsidRPr="00A77BFD" w14:paraId="4AA83E88" w14:textId="77777777" w:rsidTr="00D75524">
        <w:trPr>
          <w:cantSplit/>
        </w:trPr>
        <w:tc>
          <w:tcPr>
            <w:tcW w:w="2250" w:type="dxa"/>
          </w:tcPr>
          <w:p w14:paraId="7DD87C39" w14:textId="77777777" w:rsidR="00AB10D3" w:rsidRPr="00A77BFD" w:rsidRDefault="00AB10D3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38" w:type="dxa"/>
            <w:gridSpan w:val="11"/>
            <w:hideMark/>
          </w:tcPr>
          <w:p w14:paraId="75229482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10D3" w:rsidRPr="00A77BFD" w14:paraId="36500A47" w14:textId="77777777" w:rsidTr="007F6496">
        <w:trPr>
          <w:cantSplit/>
        </w:trPr>
        <w:tc>
          <w:tcPr>
            <w:tcW w:w="2250" w:type="dxa"/>
          </w:tcPr>
          <w:p w14:paraId="3373B243" w14:textId="77777777" w:rsidR="00AB10D3" w:rsidRPr="00A77BFD" w:rsidRDefault="00AB10D3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88A796C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3611034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418" w:type="dxa"/>
            <w:gridSpan w:val="9"/>
            <w:vAlign w:val="bottom"/>
            <w:hideMark/>
          </w:tcPr>
          <w:p w14:paraId="6DB7915A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B10D3" w:rsidRPr="00A77BFD" w14:paraId="1258A79E" w14:textId="77777777" w:rsidTr="00E97EFF">
        <w:trPr>
          <w:cantSplit/>
        </w:trPr>
        <w:tc>
          <w:tcPr>
            <w:tcW w:w="2250" w:type="dxa"/>
            <w:vAlign w:val="bottom"/>
            <w:hideMark/>
          </w:tcPr>
          <w:p w14:paraId="37A724E1" w14:textId="7A385BF0" w:rsidR="00AB10D3" w:rsidRPr="00A77BFD" w:rsidRDefault="00AB10D3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79" w:type="dxa"/>
            <w:vAlign w:val="bottom"/>
            <w:hideMark/>
          </w:tcPr>
          <w:p w14:paraId="223E9279" w14:textId="77777777" w:rsidR="00AB10D3" w:rsidRPr="00A77BFD" w:rsidRDefault="00AB10D3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</w:t>
            </w:r>
          </w:p>
          <w:p w14:paraId="5585F16A" w14:textId="77777777" w:rsidR="00AB10D3" w:rsidRPr="00A77BFD" w:rsidRDefault="00AB10D3">
            <w:pPr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1" w:type="dxa"/>
          </w:tcPr>
          <w:p w14:paraId="0E8B57F6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14:paraId="12BA33CA" w14:textId="77777777" w:rsidR="00AB10D3" w:rsidRPr="00A77BFD" w:rsidRDefault="00AB10D3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0C61816F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  <w:hideMark/>
          </w:tcPr>
          <w:p w14:paraId="13AF49E2" w14:textId="77777777" w:rsidR="00AB10D3" w:rsidRPr="00A77BFD" w:rsidRDefault="00AB1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6B20C50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  <w:hideMark/>
          </w:tcPr>
          <w:p w14:paraId="378F2F28" w14:textId="77777777" w:rsidR="00AB10D3" w:rsidRPr="00A77BFD" w:rsidRDefault="00AB10D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B10E00F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  <w:hideMark/>
          </w:tcPr>
          <w:p w14:paraId="217060B7" w14:textId="77777777" w:rsidR="00AB10D3" w:rsidRPr="00A77BFD" w:rsidRDefault="00AB10D3">
            <w:pPr>
              <w:spacing w:line="240" w:lineRule="auto"/>
              <w:ind w:left="-100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มากกว่า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5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F3B07F9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46ADBDD6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AB10D3" w:rsidRPr="00A77BFD" w14:paraId="1E831E17" w14:textId="77777777" w:rsidTr="00D75524">
        <w:trPr>
          <w:cantSplit/>
        </w:trPr>
        <w:tc>
          <w:tcPr>
            <w:tcW w:w="2250" w:type="dxa"/>
          </w:tcPr>
          <w:p w14:paraId="6E2308F3" w14:textId="77777777" w:rsidR="00AB10D3" w:rsidRPr="00A77BFD" w:rsidRDefault="00AB10D3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738" w:type="dxa"/>
            <w:gridSpan w:val="11"/>
            <w:hideMark/>
          </w:tcPr>
          <w:p w14:paraId="511B4717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A77BFD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10D3" w:rsidRPr="00A77BFD" w14:paraId="3E13B429" w14:textId="77777777" w:rsidTr="00D75524">
        <w:trPr>
          <w:cantSplit/>
        </w:trPr>
        <w:tc>
          <w:tcPr>
            <w:tcW w:w="2250" w:type="dxa"/>
          </w:tcPr>
          <w:p w14:paraId="6BC308D7" w14:textId="5642AA3D" w:rsidR="00AB10D3" w:rsidRPr="00A77BFD" w:rsidRDefault="00AB10D3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1E5715"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738" w:type="dxa"/>
            <w:gridSpan w:val="11"/>
          </w:tcPr>
          <w:p w14:paraId="343706FC" w14:textId="77777777" w:rsidR="00AB10D3" w:rsidRPr="00A77BFD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</w:tr>
      <w:tr w:rsidR="00AB10D3" w:rsidRPr="00A77BFD" w14:paraId="6A654B7B" w14:textId="77777777" w:rsidTr="00E97EFF">
        <w:trPr>
          <w:cantSplit/>
        </w:trPr>
        <w:tc>
          <w:tcPr>
            <w:tcW w:w="2250" w:type="dxa"/>
            <w:hideMark/>
          </w:tcPr>
          <w:p w14:paraId="14F34EBB" w14:textId="1CFF1D08" w:rsidR="00AB10D3" w:rsidRPr="00A77BFD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="0069732C" w:rsidRPr="00A77BF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1079" w:type="dxa"/>
          </w:tcPr>
          <w:p w14:paraId="55201A7F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BA56DAD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46D6323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380EEAA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450A508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8035E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E05F05C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E2D0A4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C6AE78A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1694F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71BCD1" w14:textId="77777777" w:rsidR="00AB10D3" w:rsidRPr="00A77BFD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157129" w:rsidRPr="00A77BFD" w14:paraId="009B05A6" w14:textId="77777777" w:rsidTr="00E97EFF">
        <w:trPr>
          <w:cantSplit/>
        </w:trPr>
        <w:tc>
          <w:tcPr>
            <w:tcW w:w="2250" w:type="dxa"/>
          </w:tcPr>
          <w:p w14:paraId="21487829" w14:textId="2FA7EEE1" w:rsidR="00157129" w:rsidRPr="00A77BFD" w:rsidRDefault="00157129" w:rsidP="00157129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79" w:type="dxa"/>
            <w:vAlign w:val="bottom"/>
          </w:tcPr>
          <w:p w14:paraId="7436778F" w14:textId="171A0533" w:rsidR="00157129" w:rsidRPr="00A77BFD" w:rsidDel="00273101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13,209</w:t>
            </w:r>
          </w:p>
        </w:tc>
        <w:tc>
          <w:tcPr>
            <w:tcW w:w="241" w:type="dxa"/>
            <w:vAlign w:val="bottom"/>
          </w:tcPr>
          <w:p w14:paraId="6895B1C4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1D1A01E" w14:textId="782C3F5A" w:rsidR="00157129" w:rsidRPr="00A77BFD" w:rsidDel="00D70D88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13,209</w:t>
            </w:r>
          </w:p>
        </w:tc>
        <w:tc>
          <w:tcPr>
            <w:tcW w:w="272" w:type="dxa"/>
          </w:tcPr>
          <w:p w14:paraId="71F878A9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39DC76" w14:textId="34F234A5" w:rsidR="00157129" w:rsidRPr="00A77BFD" w:rsidRDefault="00157129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CB7875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AD8CEF7" w14:textId="0E7E1B48" w:rsidR="00157129" w:rsidRPr="00A77BFD" w:rsidRDefault="00157129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887E85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16A9547" w14:textId="310D4FEC" w:rsidR="00157129" w:rsidRPr="00A77BFD" w:rsidRDefault="00157129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ED79EC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16AFDE6" w14:textId="4653D034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13,209</w:t>
            </w:r>
          </w:p>
        </w:tc>
      </w:tr>
      <w:tr w:rsidR="00157129" w:rsidRPr="00A77BFD" w14:paraId="7394EA4F" w14:textId="77777777" w:rsidTr="00E97EFF">
        <w:trPr>
          <w:cantSplit/>
        </w:trPr>
        <w:tc>
          <w:tcPr>
            <w:tcW w:w="2250" w:type="dxa"/>
            <w:hideMark/>
          </w:tcPr>
          <w:p w14:paraId="5F5E05A0" w14:textId="26B588F6" w:rsidR="00157129" w:rsidRPr="00A77BFD" w:rsidRDefault="00157129" w:rsidP="00157129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</w:t>
            </w:r>
            <w:r w:rsidR="00E92F2E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หมุนเวียนอื่น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2A6DF9AA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6A08FCB" w14:textId="02DE6FA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341,857</w:t>
            </w:r>
          </w:p>
        </w:tc>
        <w:tc>
          <w:tcPr>
            <w:tcW w:w="241" w:type="dxa"/>
          </w:tcPr>
          <w:p w14:paraId="08B9542A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4875B53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92DD049" w14:textId="67C77443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341,857</w:t>
            </w:r>
          </w:p>
        </w:tc>
        <w:tc>
          <w:tcPr>
            <w:tcW w:w="272" w:type="dxa"/>
          </w:tcPr>
          <w:p w14:paraId="0D9C3B0B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7B47D70" w14:textId="77777777" w:rsidR="00E92F2E" w:rsidRPr="00A77BFD" w:rsidRDefault="00E92F2E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F884D0" w14:textId="45862E8C" w:rsidR="00157129" w:rsidRPr="00A77BFD" w:rsidRDefault="00157129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0BEAA4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AD2AB3B" w14:textId="77777777" w:rsidR="00E92F2E" w:rsidRPr="00A77BFD" w:rsidRDefault="00E92F2E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05ED48" w14:textId="16DA96AA" w:rsidR="00157129" w:rsidRPr="00A77BFD" w:rsidRDefault="00157129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6CDAAA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D3FE393" w14:textId="77777777" w:rsidR="00E92F2E" w:rsidRPr="00A77BFD" w:rsidRDefault="00E92F2E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EA00CB" w14:textId="24593480" w:rsidR="00157129" w:rsidRPr="00A77BFD" w:rsidRDefault="00157129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2D34E0" w14:textId="373069D3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66D9A2" w14:textId="77777777" w:rsidR="003C1C40" w:rsidRPr="00A77BFD" w:rsidRDefault="003C1C40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653B008" w14:textId="1D2F29E4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341,857</w:t>
            </w:r>
          </w:p>
        </w:tc>
      </w:tr>
      <w:tr w:rsidR="00157129" w:rsidRPr="00A77BFD" w14:paraId="58C3D435" w14:textId="77777777" w:rsidTr="00E97EFF">
        <w:trPr>
          <w:cantSplit/>
        </w:trPr>
        <w:tc>
          <w:tcPr>
            <w:tcW w:w="2250" w:type="dxa"/>
            <w:shd w:val="clear" w:color="auto" w:fill="auto"/>
          </w:tcPr>
          <w:p w14:paraId="32EDDCE0" w14:textId="3B4E4710" w:rsidR="00157129" w:rsidRPr="00A77BFD" w:rsidRDefault="00157129" w:rsidP="00157129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79" w:type="dxa"/>
            <w:shd w:val="clear" w:color="auto" w:fill="auto"/>
          </w:tcPr>
          <w:p w14:paraId="37B666B4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7A35174" w14:textId="55B286C3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205,620</w:t>
            </w:r>
          </w:p>
        </w:tc>
        <w:tc>
          <w:tcPr>
            <w:tcW w:w="241" w:type="dxa"/>
            <w:shd w:val="clear" w:color="auto" w:fill="auto"/>
          </w:tcPr>
          <w:p w14:paraId="6F788ADB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0C74725F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00540E7" w14:textId="088AD5B5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167,005</w:t>
            </w:r>
          </w:p>
        </w:tc>
        <w:tc>
          <w:tcPr>
            <w:tcW w:w="272" w:type="dxa"/>
            <w:shd w:val="clear" w:color="auto" w:fill="auto"/>
          </w:tcPr>
          <w:p w14:paraId="2497AF11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5972244" w14:textId="77777777" w:rsidR="003C1C40" w:rsidRPr="00A77BFD" w:rsidRDefault="003C1C40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F7412E0" w14:textId="1D42C548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42,976</w:t>
            </w:r>
          </w:p>
        </w:tc>
        <w:tc>
          <w:tcPr>
            <w:tcW w:w="236" w:type="dxa"/>
            <w:shd w:val="clear" w:color="auto" w:fill="auto"/>
          </w:tcPr>
          <w:p w14:paraId="23050ADF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FE61D74" w14:textId="77777777" w:rsidR="00ED039F" w:rsidRPr="00A77BFD" w:rsidRDefault="00ED039F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493A77" w14:textId="5CE45D8F" w:rsidR="00157129" w:rsidRPr="00A77BFD" w:rsidRDefault="00157129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548846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504B31FD" w14:textId="77777777" w:rsidR="00ED039F" w:rsidRPr="00A77BFD" w:rsidRDefault="00ED039F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DAFBE3" w14:textId="33E0C0A4" w:rsidR="00157129" w:rsidRPr="00A77BFD" w:rsidRDefault="00157129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FE0F8D" w14:textId="77777777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02B036C" w14:textId="77777777" w:rsidR="003C1C40" w:rsidRPr="00A77BFD" w:rsidRDefault="003C1C40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191FDD7" w14:textId="320A4CA4" w:rsidR="00157129" w:rsidRPr="00A77BFD" w:rsidRDefault="00157129" w:rsidP="001571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209,981</w:t>
            </w:r>
          </w:p>
        </w:tc>
      </w:tr>
      <w:tr w:rsidR="008A4143" w:rsidRPr="00A77BFD" w14:paraId="12E1F008" w14:textId="77777777" w:rsidTr="00B03385">
        <w:trPr>
          <w:cantSplit/>
          <w:trHeight w:val="119"/>
        </w:trPr>
        <w:tc>
          <w:tcPr>
            <w:tcW w:w="2250" w:type="dxa"/>
            <w:hideMark/>
          </w:tcPr>
          <w:p w14:paraId="418232B9" w14:textId="77777777" w:rsidR="008A4143" w:rsidRPr="00A77BFD" w:rsidRDefault="008A4143" w:rsidP="008A414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3AE0B362" w14:textId="6C6855DD" w:rsidR="008A4143" w:rsidRPr="00A77BFD" w:rsidRDefault="003C1C40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77,288</w:t>
            </w:r>
          </w:p>
        </w:tc>
        <w:tc>
          <w:tcPr>
            <w:tcW w:w="241" w:type="dxa"/>
            <w:vAlign w:val="bottom"/>
          </w:tcPr>
          <w:p w14:paraId="594E77B7" w14:textId="77777777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537B67" w14:textId="3FF80782" w:rsidR="008A4143" w:rsidRPr="00A77BFD" w:rsidRDefault="003C1C40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37,934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B1E2AD" w14:textId="77777777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51F2E6" w14:textId="0578257A" w:rsidR="008A4143" w:rsidRPr="00A77BFD" w:rsidRDefault="003C1C40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24,881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0122E" w14:textId="77777777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7266A7E" w14:textId="7B820F22" w:rsidR="008A4143" w:rsidRPr="00A77BFD" w:rsidRDefault="003C1C40" w:rsidP="008A414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22,326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04050" w14:textId="77777777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7B3FFD0C" w14:textId="3A203556" w:rsidR="008A4143" w:rsidRPr="00A77BFD" w:rsidRDefault="008A4143" w:rsidP="008A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BBA35" w14:textId="77777777" w:rsidR="008A4143" w:rsidRPr="00A77BFD" w:rsidRDefault="008A4143" w:rsidP="008A4143">
            <w:pPr>
              <w:tabs>
                <w:tab w:val="decimal" w:pos="552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8835F0A" w14:textId="1708CC4D" w:rsidR="008A4143" w:rsidRPr="00A77BFD" w:rsidRDefault="003C1C40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85,141</w:t>
            </w:r>
          </w:p>
        </w:tc>
      </w:tr>
      <w:tr w:rsidR="008A4143" w:rsidRPr="00A77BFD" w14:paraId="17323B73" w14:textId="77777777" w:rsidTr="007F6496">
        <w:trPr>
          <w:cantSplit/>
        </w:trPr>
        <w:tc>
          <w:tcPr>
            <w:tcW w:w="2250" w:type="dxa"/>
          </w:tcPr>
          <w:p w14:paraId="00C21DE1" w14:textId="77777777" w:rsidR="008A4143" w:rsidRPr="00A77BFD" w:rsidRDefault="008A4143" w:rsidP="008A4143">
            <w:pPr>
              <w:tabs>
                <w:tab w:val="decimal" w:pos="793"/>
              </w:tabs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0F258" w14:textId="032F8FC1" w:rsidR="008A4143" w:rsidRPr="00A77BFD" w:rsidRDefault="003C1C40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637,974</w:t>
            </w:r>
          </w:p>
        </w:tc>
        <w:tc>
          <w:tcPr>
            <w:tcW w:w="241" w:type="dxa"/>
          </w:tcPr>
          <w:p w14:paraId="695DD6E2" w14:textId="77777777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99B4B" w14:textId="5EAD792D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560,</w:t>
            </w:r>
            <w:r w:rsidR="00C07BCE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72" w:type="dxa"/>
            <w:shd w:val="clear" w:color="auto" w:fill="auto"/>
          </w:tcPr>
          <w:p w14:paraId="1B975FB8" w14:textId="77777777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3FD6A9" w14:textId="7AA2D8AD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67,</w:t>
            </w:r>
            <w:r w:rsidR="00D62338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236" w:type="dxa"/>
            <w:shd w:val="clear" w:color="auto" w:fill="auto"/>
          </w:tcPr>
          <w:p w14:paraId="411AC971" w14:textId="77777777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AEC8CC" w14:textId="3A615106" w:rsidR="008A4143" w:rsidRPr="00A77BFD" w:rsidRDefault="008A4143" w:rsidP="008A414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22,3</w:t>
            </w:r>
            <w:r w:rsidR="00D62338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3B59FE4B" w14:textId="77777777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D6854" w14:textId="00AB0893" w:rsidR="008A4143" w:rsidRPr="00A77BFD" w:rsidRDefault="008A4143" w:rsidP="008A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81345" w14:textId="77777777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A7ECBE" w14:textId="3021E678" w:rsidR="008A4143" w:rsidRPr="00A77BFD" w:rsidRDefault="008A4143" w:rsidP="008A4143">
            <w:pPr>
              <w:tabs>
                <w:tab w:val="decimal" w:pos="706"/>
              </w:tabs>
              <w:spacing w:line="240" w:lineRule="auto"/>
              <w:ind w:left="-1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650,</w:t>
            </w:r>
            <w:r w:rsidR="00D62338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188</w:t>
            </w:r>
          </w:p>
        </w:tc>
      </w:tr>
    </w:tbl>
    <w:p w14:paraId="55A4D40E" w14:textId="77777777" w:rsidR="00207700" w:rsidRPr="00A77BFD" w:rsidRDefault="00207700"/>
    <w:tbl>
      <w:tblPr>
        <w:tblStyle w:val="TableGrid"/>
        <w:tblW w:w="99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177"/>
        <w:gridCol w:w="59"/>
        <w:gridCol w:w="182"/>
        <w:gridCol w:w="872"/>
        <w:gridCol w:w="181"/>
        <w:gridCol w:w="91"/>
        <w:gridCol w:w="181"/>
        <w:gridCol w:w="955"/>
        <w:gridCol w:w="180"/>
        <w:gridCol w:w="56"/>
        <w:gridCol w:w="180"/>
        <w:gridCol w:w="1024"/>
        <w:gridCol w:w="179"/>
        <w:gridCol w:w="57"/>
        <w:gridCol w:w="179"/>
        <w:gridCol w:w="845"/>
        <w:gridCol w:w="91"/>
        <w:gridCol w:w="172"/>
        <w:gridCol w:w="98"/>
        <w:gridCol w:w="836"/>
        <w:gridCol w:w="6"/>
        <w:gridCol w:w="235"/>
      </w:tblGrid>
      <w:tr w:rsidR="001E5715" w:rsidRPr="00A77BFD" w14:paraId="6B878821" w14:textId="77777777" w:rsidTr="002A7D32">
        <w:trPr>
          <w:cantSplit/>
        </w:trPr>
        <w:tc>
          <w:tcPr>
            <w:tcW w:w="2250" w:type="dxa"/>
          </w:tcPr>
          <w:p w14:paraId="76A74B40" w14:textId="77777777" w:rsidR="001E5715" w:rsidRPr="00A77BFD" w:rsidRDefault="001E5715" w:rsidP="00165A0D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738" w:type="dxa"/>
            <w:gridSpan w:val="23"/>
          </w:tcPr>
          <w:p w14:paraId="0AFEC991" w14:textId="77777777" w:rsidR="001E5715" w:rsidRPr="00A77BFD" w:rsidRDefault="001E5715" w:rsidP="00165A0D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</w:tr>
      <w:tr w:rsidR="001E5715" w:rsidRPr="00A77BFD" w14:paraId="668D66E6" w14:textId="77777777" w:rsidTr="002A7D32">
        <w:trPr>
          <w:cantSplit/>
        </w:trPr>
        <w:tc>
          <w:tcPr>
            <w:tcW w:w="2250" w:type="dxa"/>
            <w:hideMark/>
          </w:tcPr>
          <w:p w14:paraId="497E4CA1" w14:textId="77777777" w:rsidR="001E5715" w:rsidRPr="00A77BFD" w:rsidRDefault="001E5715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A77BF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1079" w:type="dxa"/>
            <w:gridSpan w:val="2"/>
          </w:tcPr>
          <w:p w14:paraId="0D4E9309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A6B6BE1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261665A4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4460252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CD3D10A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50750E2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4B6EFA7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14B5C1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14:paraId="5A8D9004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DAE0AB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3"/>
          </w:tcPr>
          <w:p w14:paraId="7EE9B338" w14:textId="77777777" w:rsidR="001E5715" w:rsidRPr="00A77BFD" w:rsidRDefault="001E5715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1E5715" w:rsidRPr="00A77BFD" w14:paraId="0285EF39" w14:textId="77777777" w:rsidTr="002A7D32">
        <w:trPr>
          <w:cantSplit/>
        </w:trPr>
        <w:tc>
          <w:tcPr>
            <w:tcW w:w="2250" w:type="dxa"/>
          </w:tcPr>
          <w:p w14:paraId="59B173A0" w14:textId="77777777" w:rsidR="001E5715" w:rsidRPr="00A77BFD" w:rsidRDefault="001E5715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79" w:type="dxa"/>
            <w:gridSpan w:val="2"/>
            <w:vAlign w:val="bottom"/>
          </w:tcPr>
          <w:p w14:paraId="07AD9473" w14:textId="77777777" w:rsidR="001E5715" w:rsidRPr="00A77BFD" w:rsidDel="00273101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4,964</w:t>
            </w:r>
          </w:p>
        </w:tc>
        <w:tc>
          <w:tcPr>
            <w:tcW w:w="241" w:type="dxa"/>
            <w:gridSpan w:val="2"/>
            <w:vAlign w:val="bottom"/>
          </w:tcPr>
          <w:p w14:paraId="2924B2A8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vAlign w:val="bottom"/>
          </w:tcPr>
          <w:p w14:paraId="7FE69751" w14:textId="77777777" w:rsidR="001E5715" w:rsidRPr="00A77BFD" w:rsidDel="00D70D88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4,964</w:t>
            </w:r>
          </w:p>
        </w:tc>
        <w:tc>
          <w:tcPr>
            <w:tcW w:w="272" w:type="dxa"/>
            <w:gridSpan w:val="2"/>
          </w:tcPr>
          <w:p w14:paraId="4C47F8C9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0200254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A77BFD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705F2AE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6A3BF6D2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978B6F3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14:paraId="470F47E4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045D7D6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  <w:gridSpan w:val="3"/>
          </w:tcPr>
          <w:p w14:paraId="0275F6B3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4,964</w:t>
            </w:r>
          </w:p>
        </w:tc>
      </w:tr>
      <w:tr w:rsidR="001E5715" w:rsidRPr="00A77BFD" w14:paraId="4DB343F8" w14:textId="77777777" w:rsidTr="002A7D32">
        <w:trPr>
          <w:cantSplit/>
        </w:trPr>
        <w:tc>
          <w:tcPr>
            <w:tcW w:w="2250" w:type="dxa"/>
            <w:hideMark/>
          </w:tcPr>
          <w:p w14:paraId="6737080B" w14:textId="77777777" w:rsidR="001E5715" w:rsidRPr="00A77BFD" w:rsidRDefault="001E5715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  <w:gridSpan w:val="2"/>
          </w:tcPr>
          <w:p w14:paraId="453C7086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AB59168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433,818</w:t>
            </w:r>
          </w:p>
        </w:tc>
        <w:tc>
          <w:tcPr>
            <w:tcW w:w="241" w:type="dxa"/>
            <w:gridSpan w:val="2"/>
          </w:tcPr>
          <w:p w14:paraId="62981C9E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008ED170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20568B8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433,818</w:t>
            </w:r>
          </w:p>
        </w:tc>
        <w:tc>
          <w:tcPr>
            <w:tcW w:w="272" w:type="dxa"/>
            <w:gridSpan w:val="2"/>
          </w:tcPr>
          <w:p w14:paraId="248F02B5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D67B102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2DFE5D5A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A77BFD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25009B2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390B224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0EE151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2E68E2C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14:paraId="51E8F07C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5E9F1C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90ADBBF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09D21DA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  <w:gridSpan w:val="3"/>
          </w:tcPr>
          <w:p w14:paraId="17287E9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78D2AE5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433,818</w:t>
            </w:r>
          </w:p>
        </w:tc>
      </w:tr>
      <w:tr w:rsidR="001E5715" w:rsidRPr="00A77BFD" w14:paraId="55CD514D" w14:textId="77777777" w:rsidTr="002A7D32">
        <w:trPr>
          <w:cantSplit/>
        </w:trPr>
        <w:tc>
          <w:tcPr>
            <w:tcW w:w="2250" w:type="dxa"/>
          </w:tcPr>
          <w:p w14:paraId="71436472" w14:textId="77777777" w:rsidR="001E5715" w:rsidRPr="00A77BFD" w:rsidRDefault="001E5715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เจ้าหนี้จากการซื้อ</w:t>
            </w:r>
          </w:p>
          <w:p w14:paraId="41716412" w14:textId="77777777" w:rsidR="001E5715" w:rsidRPr="00A77BFD" w:rsidRDefault="001E5715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  <w:gridSpan w:val="2"/>
          </w:tcPr>
          <w:p w14:paraId="3618EDB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56463E3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89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,000</w:t>
            </w:r>
          </w:p>
        </w:tc>
        <w:tc>
          <w:tcPr>
            <w:tcW w:w="241" w:type="dxa"/>
            <w:gridSpan w:val="2"/>
          </w:tcPr>
          <w:p w14:paraId="2758F693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1AF829AA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D632471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89,000</w:t>
            </w:r>
          </w:p>
        </w:tc>
        <w:tc>
          <w:tcPr>
            <w:tcW w:w="272" w:type="dxa"/>
            <w:gridSpan w:val="2"/>
          </w:tcPr>
          <w:p w14:paraId="1F79DA0B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0AEAD6B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683F980B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A77BFD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AB8C459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D5168D1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2EF5A3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F9254A4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14:paraId="5BC5FD08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88F3A5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1F7F5AF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  <w:gridSpan w:val="3"/>
          </w:tcPr>
          <w:p w14:paraId="2098EDE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5EB7AA8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89,000</w:t>
            </w:r>
          </w:p>
        </w:tc>
      </w:tr>
      <w:tr w:rsidR="001E5715" w:rsidRPr="00A77BFD" w14:paraId="42853834" w14:textId="77777777" w:rsidTr="002A7D32">
        <w:trPr>
          <w:cantSplit/>
        </w:trPr>
        <w:tc>
          <w:tcPr>
            <w:tcW w:w="2250" w:type="dxa"/>
            <w:shd w:val="clear" w:color="auto" w:fill="auto"/>
          </w:tcPr>
          <w:p w14:paraId="40B4E1BF" w14:textId="77777777" w:rsidR="001E5715" w:rsidRPr="00A77BFD" w:rsidRDefault="001E5715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บุคคลและกิจการอื่น</w:t>
            </w:r>
          </w:p>
        </w:tc>
        <w:tc>
          <w:tcPr>
            <w:tcW w:w="1079" w:type="dxa"/>
            <w:gridSpan w:val="2"/>
            <w:shd w:val="clear" w:color="auto" w:fill="auto"/>
          </w:tcPr>
          <w:p w14:paraId="76453001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74F8B7A" w14:textId="77777777" w:rsidR="001E5715" w:rsidRPr="00A77BFD" w:rsidDel="009B23C3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73,139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1A69D91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shd w:val="clear" w:color="auto" w:fill="auto"/>
          </w:tcPr>
          <w:p w14:paraId="0FF779C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4078051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77,270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ED25FAB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77ACFE75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8" w:right="343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42AAB874" w14:textId="77777777" w:rsidR="001E5715" w:rsidRPr="00A77BFD" w:rsidDel="00E070B8" w:rsidRDefault="001E5715" w:rsidP="00165A0D">
            <w:pPr>
              <w:tabs>
                <w:tab w:val="decimal" w:pos="706"/>
              </w:tabs>
              <w:spacing w:line="240" w:lineRule="auto"/>
              <w:ind w:left="-408" w:right="343"/>
              <w:jc w:val="right"/>
              <w:rPr>
                <w:rFonts w:asciiTheme="majorHAnsi" w:hAnsiTheme="majorHAnsi"/>
                <w:sz w:val="30"/>
                <w:szCs w:val="30"/>
              </w:rPr>
            </w:pPr>
            <w:r w:rsidRPr="00A77BFD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730DFD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AEC6034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3374B1" w14:textId="77777777" w:rsidR="001E5715" w:rsidRPr="00A77BFD" w:rsidDel="00E070B8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10A748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07EE4E1A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36DFDC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36DF6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  <w:gridSpan w:val="3"/>
            <w:shd w:val="clear" w:color="auto" w:fill="auto"/>
          </w:tcPr>
          <w:p w14:paraId="14253C2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3814D73" w14:textId="77777777" w:rsidR="001E5715" w:rsidRPr="00A77BFD" w:rsidDel="00E070B8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77,270</w:t>
            </w:r>
          </w:p>
        </w:tc>
      </w:tr>
      <w:tr w:rsidR="001E5715" w:rsidRPr="00A77BFD" w14:paraId="6CB5DE8C" w14:textId="77777777" w:rsidTr="002A7D32">
        <w:trPr>
          <w:cantSplit/>
        </w:trPr>
        <w:tc>
          <w:tcPr>
            <w:tcW w:w="2250" w:type="dxa"/>
            <w:shd w:val="clear" w:color="auto" w:fill="auto"/>
          </w:tcPr>
          <w:p w14:paraId="0BC9ED73" w14:textId="77777777" w:rsidR="001E5715" w:rsidRPr="00A77BFD" w:rsidRDefault="001E5715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79" w:type="dxa"/>
            <w:gridSpan w:val="2"/>
            <w:shd w:val="clear" w:color="auto" w:fill="auto"/>
          </w:tcPr>
          <w:p w14:paraId="5CA6FDFD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D6AA902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278,241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FE259E3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shd w:val="clear" w:color="auto" w:fill="auto"/>
          </w:tcPr>
          <w:p w14:paraId="399F411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D90F13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256,392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C828700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2681D16F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D4C5F45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9,689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5EFD300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6C7E8748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18BEA8" w14:textId="77777777" w:rsidR="001E5715" w:rsidRPr="00A77BFD" w:rsidRDefault="001E5715" w:rsidP="00165A0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57034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2A25A93D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DA58F7" w14:textId="77777777" w:rsidR="001E5715" w:rsidRPr="00A77BFD" w:rsidRDefault="001E5715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11,299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939A01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  <w:gridSpan w:val="3"/>
            <w:shd w:val="clear" w:color="auto" w:fill="auto"/>
          </w:tcPr>
          <w:p w14:paraId="2987DA8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BD7466E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280,719</w:t>
            </w:r>
          </w:p>
        </w:tc>
      </w:tr>
      <w:tr w:rsidR="001E5715" w:rsidRPr="00A77BFD" w14:paraId="48CF7666" w14:textId="77777777" w:rsidTr="002A7D32">
        <w:trPr>
          <w:cantSplit/>
          <w:trHeight w:val="119"/>
        </w:trPr>
        <w:tc>
          <w:tcPr>
            <w:tcW w:w="2250" w:type="dxa"/>
            <w:hideMark/>
          </w:tcPr>
          <w:p w14:paraId="182792FA" w14:textId="77777777" w:rsidR="001E5715" w:rsidRPr="00A77BFD" w:rsidRDefault="001E5715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gridSpan w:val="2"/>
            <w:vAlign w:val="bottom"/>
          </w:tcPr>
          <w:p w14:paraId="413E4CDF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50,456</w:t>
            </w:r>
          </w:p>
        </w:tc>
        <w:tc>
          <w:tcPr>
            <w:tcW w:w="241" w:type="dxa"/>
            <w:gridSpan w:val="2"/>
            <w:vAlign w:val="bottom"/>
          </w:tcPr>
          <w:p w14:paraId="0E17EEDE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shd w:val="clear" w:color="auto" w:fill="auto"/>
            <w:vAlign w:val="bottom"/>
          </w:tcPr>
          <w:p w14:paraId="473364AF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31,792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9AA6398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38BB85C7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14,838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07E8AE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3761655" w14:textId="77777777" w:rsidR="001E5715" w:rsidRPr="00A77BFD" w:rsidRDefault="001E5715" w:rsidP="00165A0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437A6B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0BBC35EA" w14:textId="77777777" w:rsidR="001E5715" w:rsidRPr="00A77BFD" w:rsidRDefault="001E5715" w:rsidP="00165A0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3,037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6CF9B8" w14:textId="77777777" w:rsidR="001E5715" w:rsidRPr="00A77BFD" w:rsidRDefault="001E5715" w:rsidP="00165A0D">
            <w:pPr>
              <w:tabs>
                <w:tab w:val="decimal" w:pos="552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gridSpan w:val="3"/>
            <w:shd w:val="clear" w:color="auto" w:fill="auto"/>
            <w:vAlign w:val="bottom"/>
          </w:tcPr>
          <w:p w14:paraId="45B4EC06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56,779</w:t>
            </w:r>
          </w:p>
        </w:tc>
      </w:tr>
      <w:tr w:rsidR="001E5715" w:rsidRPr="00A77BFD" w14:paraId="10F18623" w14:textId="77777777" w:rsidTr="002A7D32">
        <w:trPr>
          <w:cantSplit/>
        </w:trPr>
        <w:tc>
          <w:tcPr>
            <w:tcW w:w="2250" w:type="dxa"/>
          </w:tcPr>
          <w:p w14:paraId="59FE0730" w14:textId="77777777" w:rsidR="001E5715" w:rsidRPr="00A77BFD" w:rsidRDefault="001E5715" w:rsidP="00165A0D">
            <w:pPr>
              <w:tabs>
                <w:tab w:val="decimal" w:pos="793"/>
              </w:tabs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69801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929,618</w:t>
            </w:r>
          </w:p>
        </w:tc>
        <w:tc>
          <w:tcPr>
            <w:tcW w:w="241" w:type="dxa"/>
            <w:gridSpan w:val="2"/>
          </w:tcPr>
          <w:p w14:paraId="57E2107D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9F791C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893,236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EF5E31C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16B55D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24,527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43884EF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5077A0" w14:textId="77777777" w:rsidR="001E5715" w:rsidRPr="00A77BFD" w:rsidRDefault="001E5715" w:rsidP="00165A0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10,451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0A14CF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CD2151" w14:textId="77777777" w:rsidR="001E5715" w:rsidRPr="00A77BFD" w:rsidRDefault="001E5715" w:rsidP="00165A0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</w:rPr>
              <w:t>14,336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83EB48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5EE3D" w14:textId="77777777" w:rsidR="001E5715" w:rsidRPr="00A77BFD" w:rsidRDefault="001E5715" w:rsidP="00165A0D">
            <w:pPr>
              <w:tabs>
                <w:tab w:val="decimal" w:pos="706"/>
              </w:tabs>
              <w:spacing w:line="240" w:lineRule="auto"/>
              <w:ind w:left="-1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942,550</w:t>
            </w:r>
          </w:p>
        </w:tc>
      </w:tr>
      <w:tr w:rsidR="00594F4C" w:rsidRPr="00A77BFD" w14:paraId="5353F173" w14:textId="77777777" w:rsidTr="002A7D32">
        <w:trPr>
          <w:gridAfter w:val="2"/>
          <w:wAfter w:w="241" w:type="dxa"/>
          <w:cantSplit/>
        </w:trPr>
        <w:tc>
          <w:tcPr>
            <w:tcW w:w="2250" w:type="dxa"/>
          </w:tcPr>
          <w:p w14:paraId="50EE989D" w14:textId="77777777" w:rsidR="00594F4C" w:rsidRPr="00A77BFD" w:rsidRDefault="00594F4C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4CF76772" w14:textId="6DDCF6A2" w:rsidR="00594F4C" w:rsidRPr="00A77BFD" w:rsidRDefault="00594F4C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7497" w:type="dxa"/>
            <w:gridSpan w:val="21"/>
          </w:tcPr>
          <w:p w14:paraId="4A4850E3" w14:textId="77777777" w:rsidR="00594F4C" w:rsidRPr="00A77BFD" w:rsidRDefault="00594F4C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DE0ACF" w:rsidRPr="00A77BFD" w14:paraId="1AFCD1C4" w14:textId="77777777" w:rsidTr="002A7D32">
        <w:trPr>
          <w:gridAfter w:val="2"/>
          <w:wAfter w:w="241" w:type="dxa"/>
          <w:cantSplit/>
        </w:trPr>
        <w:tc>
          <w:tcPr>
            <w:tcW w:w="2250" w:type="dxa"/>
          </w:tcPr>
          <w:p w14:paraId="1A33CAA8" w14:textId="77777777" w:rsidR="00DE0ACF" w:rsidRPr="00A77BFD" w:rsidRDefault="00DE0ACF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7497" w:type="dxa"/>
            <w:gridSpan w:val="21"/>
            <w:hideMark/>
          </w:tcPr>
          <w:p w14:paraId="4FF23C36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A77BF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E0ACF" w:rsidRPr="00A77BFD" w14:paraId="1342F9EA" w14:textId="77777777" w:rsidTr="002A7D32">
        <w:trPr>
          <w:gridAfter w:val="2"/>
          <w:wAfter w:w="241" w:type="dxa"/>
          <w:cantSplit/>
        </w:trPr>
        <w:tc>
          <w:tcPr>
            <w:tcW w:w="2250" w:type="dxa"/>
          </w:tcPr>
          <w:p w14:paraId="70080020" w14:textId="77777777" w:rsidR="00DE0ACF" w:rsidRPr="00A77BFD" w:rsidRDefault="00DE0ACF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7DF9C71A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2583DD5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59" w:type="dxa"/>
            <w:gridSpan w:val="18"/>
            <w:vAlign w:val="bottom"/>
            <w:hideMark/>
          </w:tcPr>
          <w:p w14:paraId="3E490B4A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E0ACF" w:rsidRPr="00A77BFD" w14:paraId="49879042" w14:textId="77777777" w:rsidTr="002A7D32">
        <w:trPr>
          <w:gridAfter w:val="1"/>
          <w:wAfter w:w="235" w:type="dxa"/>
          <w:cantSplit/>
        </w:trPr>
        <w:tc>
          <w:tcPr>
            <w:tcW w:w="2250" w:type="dxa"/>
            <w:vAlign w:val="bottom"/>
            <w:hideMark/>
          </w:tcPr>
          <w:p w14:paraId="0B7A4C4B" w14:textId="3346E72C" w:rsidR="00DE0ACF" w:rsidRPr="00A77BFD" w:rsidRDefault="00DE0ACF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6DCD9B41" w14:textId="77777777" w:rsidR="00DE0ACF" w:rsidRPr="00A77BFD" w:rsidRDefault="00DE0ACF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</w:t>
            </w:r>
          </w:p>
          <w:p w14:paraId="03CA0DCB" w14:textId="77777777" w:rsidR="00DE0ACF" w:rsidRPr="00A77BFD" w:rsidRDefault="00DE0ACF">
            <w:pPr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797FDDEA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bottom"/>
            <w:hideMark/>
          </w:tcPr>
          <w:p w14:paraId="39714A8D" w14:textId="77777777" w:rsidR="00DE0ACF" w:rsidRPr="00A77BFD" w:rsidRDefault="00DE0ACF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  <w:gridSpan w:val="2"/>
          </w:tcPr>
          <w:p w14:paraId="4A45D678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vAlign w:val="bottom"/>
            <w:hideMark/>
          </w:tcPr>
          <w:p w14:paraId="74418BDD" w14:textId="77777777" w:rsidR="00DE0ACF" w:rsidRPr="00A77BFD" w:rsidRDefault="00DE0AC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119F8810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  <w:hideMark/>
          </w:tcPr>
          <w:p w14:paraId="30337B25" w14:textId="77777777" w:rsidR="00DE0ACF" w:rsidRPr="00A77BFD" w:rsidRDefault="00DE0AC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2081029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A60C6F1" w14:textId="77777777" w:rsidR="00DE0ACF" w:rsidRPr="00A77BFD" w:rsidRDefault="00DE0ACF">
            <w:pPr>
              <w:spacing w:line="240" w:lineRule="auto"/>
              <w:ind w:left="-100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มากกว่า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5 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7DBCE16A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14:paraId="5220A5DA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DE0ACF" w:rsidRPr="00A77BFD" w14:paraId="51CA38D1" w14:textId="77777777" w:rsidTr="002A7D32">
        <w:trPr>
          <w:gridAfter w:val="2"/>
          <w:wAfter w:w="241" w:type="dxa"/>
          <w:cantSplit/>
        </w:trPr>
        <w:tc>
          <w:tcPr>
            <w:tcW w:w="2250" w:type="dxa"/>
          </w:tcPr>
          <w:p w14:paraId="70B61BAD" w14:textId="77777777" w:rsidR="00DE0ACF" w:rsidRPr="00A77BFD" w:rsidRDefault="00DE0ACF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497" w:type="dxa"/>
            <w:gridSpan w:val="21"/>
            <w:hideMark/>
          </w:tcPr>
          <w:p w14:paraId="1550A4AD" w14:textId="77777777" w:rsidR="00DE0ACF" w:rsidRPr="00A77BFD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A77BFD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E0ACF" w:rsidRPr="00A77BFD" w14:paraId="4A163593" w14:textId="77777777" w:rsidTr="002A7D32">
        <w:trPr>
          <w:gridAfter w:val="1"/>
          <w:wAfter w:w="235" w:type="dxa"/>
          <w:cantSplit/>
        </w:trPr>
        <w:tc>
          <w:tcPr>
            <w:tcW w:w="2250" w:type="dxa"/>
          </w:tcPr>
          <w:p w14:paraId="7A325643" w14:textId="4B7F7DBC" w:rsidR="00DE0ACF" w:rsidRPr="00A77BFD" w:rsidRDefault="00DE0ACF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207700"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2" w:type="dxa"/>
          </w:tcPr>
          <w:p w14:paraId="7824544E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C319DE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6BC411EB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BF04E05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2CEDF427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FBC49F2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356D9139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768F60C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0B408FF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5C9E1EC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3"/>
          </w:tcPr>
          <w:p w14:paraId="1CECF8EC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E0ACF" w:rsidRPr="00A77BFD" w14:paraId="37463F85" w14:textId="77777777" w:rsidTr="002A7D32">
        <w:trPr>
          <w:gridAfter w:val="1"/>
          <w:wAfter w:w="235" w:type="dxa"/>
          <w:cantSplit/>
        </w:trPr>
        <w:tc>
          <w:tcPr>
            <w:tcW w:w="2250" w:type="dxa"/>
            <w:hideMark/>
          </w:tcPr>
          <w:p w14:paraId="511218F3" w14:textId="5B84ECFC" w:rsidR="00DE0ACF" w:rsidRPr="00A77BFD" w:rsidRDefault="00DE0ACF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="0069732C" w:rsidRPr="00A77BF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902" w:type="dxa"/>
          </w:tcPr>
          <w:p w14:paraId="3E54063B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87FEB1D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1E6B7DAC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CC0E390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2EE6C801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693AD25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A665C07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3E54E7C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F00D200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D851380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3"/>
          </w:tcPr>
          <w:p w14:paraId="754A1CF8" w14:textId="77777777" w:rsidR="00DE0ACF" w:rsidRPr="00A77BFD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1B2218" w:rsidRPr="00A77BFD" w14:paraId="35F90A93" w14:textId="77777777" w:rsidTr="002A7D32">
        <w:trPr>
          <w:gridAfter w:val="1"/>
          <w:wAfter w:w="235" w:type="dxa"/>
          <w:cantSplit/>
        </w:trPr>
        <w:tc>
          <w:tcPr>
            <w:tcW w:w="2250" w:type="dxa"/>
          </w:tcPr>
          <w:p w14:paraId="044FE136" w14:textId="685B5991" w:rsidR="001B2218" w:rsidRPr="00A77BFD" w:rsidRDefault="001B2218" w:rsidP="001B2218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2" w:type="dxa"/>
          </w:tcPr>
          <w:p w14:paraId="077F9582" w14:textId="6BAF4DDE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13,201</w:t>
            </w:r>
          </w:p>
        </w:tc>
        <w:tc>
          <w:tcPr>
            <w:tcW w:w="236" w:type="dxa"/>
            <w:gridSpan w:val="2"/>
          </w:tcPr>
          <w:p w14:paraId="44975B3E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7D942A25" w14:textId="57FB6C2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13,201</w:t>
            </w:r>
          </w:p>
        </w:tc>
        <w:tc>
          <w:tcPr>
            <w:tcW w:w="272" w:type="dxa"/>
            <w:gridSpan w:val="2"/>
          </w:tcPr>
          <w:p w14:paraId="3821B85D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00AAA96C" w14:textId="3F7BEC55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E323B59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81B9821" w14:textId="68ADA41A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5A80451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9BA5CD0" w14:textId="10F5C4C3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4D8752AE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3"/>
          </w:tcPr>
          <w:p w14:paraId="5B7BC31D" w14:textId="7DCC716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13,201</w:t>
            </w:r>
          </w:p>
        </w:tc>
      </w:tr>
      <w:tr w:rsidR="001B2218" w:rsidRPr="00A77BFD" w14:paraId="5C452CCB" w14:textId="77777777" w:rsidTr="002A7D32">
        <w:trPr>
          <w:gridAfter w:val="1"/>
          <w:wAfter w:w="235" w:type="dxa"/>
          <w:cantSplit/>
        </w:trPr>
        <w:tc>
          <w:tcPr>
            <w:tcW w:w="2250" w:type="dxa"/>
            <w:hideMark/>
          </w:tcPr>
          <w:p w14:paraId="1CFF9AAC" w14:textId="77777777" w:rsidR="001B2218" w:rsidRPr="00A77BFD" w:rsidRDefault="001B2218" w:rsidP="001B2218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39327C41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2437756" w14:textId="3E6A3118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10,</w:t>
            </w:r>
            <w:r w:rsidR="00ED039F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140</w:t>
            </w:r>
          </w:p>
        </w:tc>
        <w:tc>
          <w:tcPr>
            <w:tcW w:w="236" w:type="dxa"/>
            <w:gridSpan w:val="2"/>
          </w:tcPr>
          <w:p w14:paraId="4145E6C6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00110143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D0D499F" w14:textId="0AEA457C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10,</w:t>
            </w:r>
            <w:r w:rsidR="00ED039F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140</w:t>
            </w:r>
          </w:p>
        </w:tc>
        <w:tc>
          <w:tcPr>
            <w:tcW w:w="272" w:type="dxa"/>
            <w:gridSpan w:val="2"/>
          </w:tcPr>
          <w:p w14:paraId="41CE1D2C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437DE30C" w14:textId="77777777" w:rsidR="00ED039F" w:rsidRPr="00A77BFD" w:rsidRDefault="00ED039F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51AD0F" w14:textId="36D9256F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468EE9D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6BE9B42" w14:textId="77777777" w:rsidR="00ED039F" w:rsidRPr="00A77BFD" w:rsidRDefault="00ED039F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D72668" w14:textId="42C8A715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2E94D0F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6EE8EEB" w14:textId="77777777" w:rsidR="00ED039F" w:rsidRPr="00A77BFD" w:rsidRDefault="00ED039F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BE8731" w14:textId="6706B22E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2255318D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3"/>
          </w:tcPr>
          <w:p w14:paraId="5461B6B8" w14:textId="77777777" w:rsidR="00ED039F" w:rsidRPr="00A77BFD" w:rsidRDefault="00ED039F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A2D05D2" w14:textId="58784F68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10,</w:t>
            </w:r>
            <w:r w:rsidR="00ED039F"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140</w:t>
            </w:r>
          </w:p>
        </w:tc>
      </w:tr>
      <w:tr w:rsidR="00ED039F" w:rsidRPr="00A77BFD" w14:paraId="06B72A71" w14:textId="77777777" w:rsidTr="002A7D32">
        <w:trPr>
          <w:gridAfter w:val="1"/>
          <w:wAfter w:w="235" w:type="dxa"/>
          <w:cantSplit/>
        </w:trPr>
        <w:tc>
          <w:tcPr>
            <w:tcW w:w="2250" w:type="dxa"/>
          </w:tcPr>
          <w:p w14:paraId="25F867AD" w14:textId="54D927F8" w:rsidR="00ED039F" w:rsidRPr="00A77BFD" w:rsidRDefault="00ED039F" w:rsidP="00ED039F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เจ้าหนี้จากการซื้อ     บริษัทย่อย</w:t>
            </w:r>
          </w:p>
        </w:tc>
        <w:tc>
          <w:tcPr>
            <w:tcW w:w="902" w:type="dxa"/>
          </w:tcPr>
          <w:p w14:paraId="49E9BADC" w14:textId="77777777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5AE2686" w14:textId="6104D7ED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510</w:t>
            </w:r>
          </w:p>
        </w:tc>
        <w:tc>
          <w:tcPr>
            <w:tcW w:w="236" w:type="dxa"/>
            <w:gridSpan w:val="2"/>
          </w:tcPr>
          <w:p w14:paraId="4508B1E1" w14:textId="77777777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4D717403" w14:textId="77777777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99CDE59" w14:textId="53A2183B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510</w:t>
            </w:r>
          </w:p>
        </w:tc>
        <w:tc>
          <w:tcPr>
            <w:tcW w:w="272" w:type="dxa"/>
            <w:gridSpan w:val="2"/>
          </w:tcPr>
          <w:p w14:paraId="120B05D4" w14:textId="77777777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6CDE472C" w14:textId="77777777" w:rsidR="00ED039F" w:rsidRPr="00A77BFD" w:rsidRDefault="00ED039F" w:rsidP="00E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EB557B" w14:textId="265D4B70" w:rsidR="00ED039F" w:rsidRPr="00A77BFD" w:rsidRDefault="00ED039F" w:rsidP="00E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E3B23C1" w14:textId="77777777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423CEA5" w14:textId="77777777" w:rsidR="00ED039F" w:rsidRPr="00A77BFD" w:rsidRDefault="00ED039F" w:rsidP="00E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D7754F" w14:textId="4CBB6A4E" w:rsidR="00ED039F" w:rsidRPr="00A77BFD" w:rsidRDefault="00ED039F" w:rsidP="00E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DBC3B81" w14:textId="77777777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CEA0E6C" w14:textId="77777777" w:rsidR="00ED039F" w:rsidRPr="00A77BFD" w:rsidRDefault="00ED039F" w:rsidP="00E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439B9B" w14:textId="4A382824" w:rsidR="00ED039F" w:rsidRPr="00A77BFD" w:rsidRDefault="00ED039F" w:rsidP="00E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21B557B0" w14:textId="77777777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3"/>
          </w:tcPr>
          <w:p w14:paraId="72B8CD51" w14:textId="77777777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4F1AE43" w14:textId="66621433" w:rsidR="00ED039F" w:rsidRPr="00A77BFD" w:rsidRDefault="00ED039F" w:rsidP="00ED03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510</w:t>
            </w:r>
          </w:p>
        </w:tc>
      </w:tr>
      <w:tr w:rsidR="001B2218" w:rsidRPr="00A77BFD" w14:paraId="3CE2C3B6" w14:textId="77777777" w:rsidTr="002A7D32">
        <w:trPr>
          <w:gridAfter w:val="1"/>
          <w:wAfter w:w="235" w:type="dxa"/>
          <w:cantSplit/>
        </w:trPr>
        <w:tc>
          <w:tcPr>
            <w:tcW w:w="2250" w:type="dxa"/>
          </w:tcPr>
          <w:p w14:paraId="2C8531DC" w14:textId="0B1AFD0A" w:rsidR="001B2218" w:rsidRPr="00A77BFD" w:rsidRDefault="001B2218" w:rsidP="001B2218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2" w:type="dxa"/>
          </w:tcPr>
          <w:p w14:paraId="72D323E3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CD69FF7" w14:textId="6A95BA73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4,000</w:t>
            </w:r>
          </w:p>
        </w:tc>
        <w:tc>
          <w:tcPr>
            <w:tcW w:w="236" w:type="dxa"/>
            <w:gridSpan w:val="2"/>
          </w:tcPr>
          <w:p w14:paraId="20C36E72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6AE7E22B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470C93C" w14:textId="4E8ACD5B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4,117</w:t>
            </w:r>
          </w:p>
        </w:tc>
        <w:tc>
          <w:tcPr>
            <w:tcW w:w="272" w:type="dxa"/>
            <w:gridSpan w:val="2"/>
          </w:tcPr>
          <w:p w14:paraId="75E4B0A6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3D4C90AE" w14:textId="77777777" w:rsidR="00157129" w:rsidRPr="00A77BFD" w:rsidRDefault="00157129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59D6CD" w14:textId="4BFCD38C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E92521C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4C5A4CD" w14:textId="77777777" w:rsidR="00157129" w:rsidRPr="00A77BFD" w:rsidRDefault="00157129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64DBA1" w14:textId="3D572F7D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E4A9910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955E027" w14:textId="77777777" w:rsidR="00157129" w:rsidRPr="00A77BFD" w:rsidRDefault="00157129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ED207" w14:textId="3D5036DF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52C40DD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3"/>
          </w:tcPr>
          <w:p w14:paraId="537DB7F9" w14:textId="77777777" w:rsidR="00157129" w:rsidRPr="00A77BFD" w:rsidRDefault="00157129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DC154E6" w14:textId="7E851B85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4,117</w:t>
            </w:r>
          </w:p>
        </w:tc>
      </w:tr>
      <w:tr w:rsidR="001B2218" w:rsidRPr="00A77BFD" w14:paraId="5AB0E3AE" w14:textId="77777777" w:rsidTr="002A7D32">
        <w:trPr>
          <w:gridAfter w:val="1"/>
          <w:wAfter w:w="235" w:type="dxa"/>
          <w:cantSplit/>
          <w:trHeight w:val="119"/>
        </w:trPr>
        <w:tc>
          <w:tcPr>
            <w:tcW w:w="2250" w:type="dxa"/>
          </w:tcPr>
          <w:p w14:paraId="138AFAA1" w14:textId="0AA386D2" w:rsidR="001B2218" w:rsidRPr="00A77BFD" w:rsidRDefault="001B2218" w:rsidP="001B2218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  <w:vAlign w:val="bottom"/>
          </w:tcPr>
          <w:p w14:paraId="55BDB5D9" w14:textId="44B4DBDF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55,000</w:t>
            </w:r>
          </w:p>
        </w:tc>
        <w:tc>
          <w:tcPr>
            <w:tcW w:w="236" w:type="dxa"/>
            <w:gridSpan w:val="2"/>
            <w:vAlign w:val="bottom"/>
          </w:tcPr>
          <w:p w14:paraId="69F62AFC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3DBE7A1" w14:textId="3532F5BD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55,000</w:t>
            </w:r>
          </w:p>
        </w:tc>
        <w:tc>
          <w:tcPr>
            <w:tcW w:w="272" w:type="dxa"/>
            <w:gridSpan w:val="2"/>
            <w:vAlign w:val="bottom"/>
          </w:tcPr>
          <w:p w14:paraId="4651DC69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D818894" w14:textId="6F1989CD" w:rsidR="001B2218" w:rsidRPr="00A77BFD" w:rsidRDefault="001B2218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6166D6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CB30E1D" w14:textId="4A07E1AF" w:rsidR="001B2218" w:rsidRPr="00A77BFD" w:rsidRDefault="001B2218" w:rsidP="001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C313771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E19E7E0" w14:textId="77777777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28B9C7" w14:textId="72E1656C" w:rsidR="00157129" w:rsidRPr="00A77BFD" w:rsidRDefault="00157129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606BC4F5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3"/>
            <w:vAlign w:val="bottom"/>
          </w:tcPr>
          <w:p w14:paraId="216FD7A7" w14:textId="239651B6" w:rsidR="001B2218" w:rsidRPr="00A77BFD" w:rsidRDefault="00157129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55,000</w:t>
            </w:r>
          </w:p>
        </w:tc>
      </w:tr>
      <w:tr w:rsidR="001B2218" w:rsidRPr="00A77BFD" w14:paraId="1721B242" w14:textId="77777777" w:rsidTr="002A7D32">
        <w:trPr>
          <w:gridAfter w:val="1"/>
          <w:wAfter w:w="235" w:type="dxa"/>
          <w:cantSplit/>
          <w:trHeight w:val="119"/>
        </w:trPr>
        <w:tc>
          <w:tcPr>
            <w:tcW w:w="2250" w:type="dxa"/>
            <w:hideMark/>
          </w:tcPr>
          <w:p w14:paraId="64D449FA" w14:textId="77777777" w:rsidR="001B2218" w:rsidRPr="00A77BFD" w:rsidRDefault="001B2218" w:rsidP="001B2218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3F26DAAE" w14:textId="3347E073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51</w:t>
            </w:r>
          </w:p>
        </w:tc>
        <w:tc>
          <w:tcPr>
            <w:tcW w:w="236" w:type="dxa"/>
            <w:gridSpan w:val="2"/>
            <w:vAlign w:val="bottom"/>
          </w:tcPr>
          <w:p w14:paraId="50A01D67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994CA3E" w14:textId="3203742C" w:rsidR="001B2218" w:rsidRPr="00A77BFD" w:rsidRDefault="00BB0922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15</w:t>
            </w:r>
          </w:p>
        </w:tc>
        <w:tc>
          <w:tcPr>
            <w:tcW w:w="272" w:type="dxa"/>
            <w:gridSpan w:val="2"/>
            <w:vAlign w:val="bottom"/>
          </w:tcPr>
          <w:p w14:paraId="4C1F6D7C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6CB81A64" w14:textId="627E28E5" w:rsidR="001B2218" w:rsidRPr="00A77BFD" w:rsidRDefault="00BB0922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31</w:t>
            </w:r>
          </w:p>
        </w:tc>
        <w:tc>
          <w:tcPr>
            <w:tcW w:w="236" w:type="dxa"/>
            <w:gridSpan w:val="2"/>
            <w:vAlign w:val="bottom"/>
          </w:tcPr>
          <w:p w14:paraId="6DD96131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772802C" w14:textId="4AD4FC64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 w:rsidR="00E85077" w:rsidRPr="00A77BFD">
              <w:rPr>
                <w:rFonts w:asciiTheme="majorHAnsi" w:hAnsiTheme="majorHAnsi" w:cstheme="majorHAnsi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0EABFD11" w14:textId="278A8792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71829EC" w14:textId="41C5169B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750D3E23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3"/>
            <w:vAlign w:val="bottom"/>
          </w:tcPr>
          <w:p w14:paraId="1815CB37" w14:textId="51467C0B" w:rsidR="001B2218" w:rsidRPr="00A77BFD" w:rsidRDefault="00E85077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6</w:t>
            </w:r>
            <w:r w:rsidR="00157129" w:rsidRPr="00A77BFD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</w:tr>
      <w:tr w:rsidR="001B2218" w:rsidRPr="00A77BFD" w14:paraId="678671AC" w14:textId="77777777" w:rsidTr="002A7D32">
        <w:trPr>
          <w:gridAfter w:val="1"/>
          <w:wAfter w:w="235" w:type="dxa"/>
          <w:cantSplit/>
        </w:trPr>
        <w:tc>
          <w:tcPr>
            <w:tcW w:w="2250" w:type="dxa"/>
          </w:tcPr>
          <w:p w14:paraId="02C04713" w14:textId="77777777" w:rsidR="001B2218" w:rsidRPr="00A77BFD" w:rsidRDefault="001B2218" w:rsidP="001B2218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3671D" w14:textId="5D8C912B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82,902</w:t>
            </w:r>
          </w:p>
        </w:tc>
        <w:tc>
          <w:tcPr>
            <w:tcW w:w="236" w:type="dxa"/>
            <w:gridSpan w:val="2"/>
          </w:tcPr>
          <w:p w14:paraId="57479AC1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8B913" w14:textId="4FEFB54B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</w:t>
            </w:r>
            <w:r w:rsidR="00BB0922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2,983</w:t>
            </w:r>
          </w:p>
        </w:tc>
        <w:tc>
          <w:tcPr>
            <w:tcW w:w="272" w:type="dxa"/>
            <w:gridSpan w:val="2"/>
          </w:tcPr>
          <w:p w14:paraId="76B0FB5F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853E2" w14:textId="0FFAE75E" w:rsidR="001B2218" w:rsidRPr="00A77BFD" w:rsidRDefault="00BB0922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  <w:gridSpan w:val="2"/>
            <w:vAlign w:val="bottom"/>
          </w:tcPr>
          <w:p w14:paraId="1AA7065B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AB9146" w14:textId="1ADD8A6A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</w:t>
            </w:r>
            <w:r w:rsidR="00E85077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14F0F775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212DA" w14:textId="41010197" w:rsidR="001B2218" w:rsidRPr="00A77BFD" w:rsidRDefault="001B2218" w:rsidP="001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16AA1CC0" w14:textId="77777777" w:rsidR="001B2218" w:rsidRPr="00A77BFD" w:rsidRDefault="001B2218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DA66D" w14:textId="75819327" w:rsidR="001B2218" w:rsidRPr="00A77BFD" w:rsidRDefault="00157129" w:rsidP="001B22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83,0</w:t>
            </w:r>
            <w:r w:rsidR="00E85077"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</w:t>
            </w: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</w:t>
            </w:r>
          </w:p>
        </w:tc>
      </w:tr>
    </w:tbl>
    <w:p w14:paraId="128C5A5A" w14:textId="77777777" w:rsidR="00207700" w:rsidRPr="00A77BFD" w:rsidRDefault="00207700"/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40"/>
      </w:tblGrid>
      <w:tr w:rsidR="00207700" w:rsidRPr="00A77BFD" w14:paraId="5DB09587" w14:textId="77777777" w:rsidTr="00165A0D">
        <w:trPr>
          <w:cantSplit/>
        </w:trPr>
        <w:tc>
          <w:tcPr>
            <w:tcW w:w="2250" w:type="dxa"/>
          </w:tcPr>
          <w:p w14:paraId="511D152B" w14:textId="77777777" w:rsidR="00207700" w:rsidRPr="00A77BFD" w:rsidRDefault="00207700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02" w:type="dxa"/>
          </w:tcPr>
          <w:p w14:paraId="63C20509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8121F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58EBFFA9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0BBCC69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6F9DC610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C43FA3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CA1261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FD5A1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23326A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B51FDCD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</w:tcPr>
          <w:p w14:paraId="23826D87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207700" w:rsidRPr="00A77BFD" w14:paraId="40DCFF05" w14:textId="77777777" w:rsidTr="00165A0D">
        <w:trPr>
          <w:cantSplit/>
        </w:trPr>
        <w:tc>
          <w:tcPr>
            <w:tcW w:w="2250" w:type="dxa"/>
            <w:hideMark/>
          </w:tcPr>
          <w:p w14:paraId="5A6552CE" w14:textId="77777777" w:rsidR="00207700" w:rsidRPr="00A77BFD" w:rsidRDefault="00207700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A77BF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902" w:type="dxa"/>
          </w:tcPr>
          <w:p w14:paraId="7C267EDA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DD5F1D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2696C75C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16AD696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7AB6FAE0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C36108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6E4672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917BBF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4543A7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F411B68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</w:tcPr>
          <w:p w14:paraId="2FC55866" w14:textId="77777777" w:rsidR="00207700" w:rsidRPr="00A77BFD" w:rsidRDefault="00207700" w:rsidP="00165A0D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207700" w:rsidRPr="00A77BFD" w14:paraId="656DE83E" w14:textId="77777777" w:rsidTr="00165A0D">
        <w:trPr>
          <w:cantSplit/>
        </w:trPr>
        <w:tc>
          <w:tcPr>
            <w:tcW w:w="2250" w:type="dxa"/>
            <w:hideMark/>
          </w:tcPr>
          <w:p w14:paraId="793044F8" w14:textId="77777777" w:rsidR="00207700" w:rsidRPr="00A77BFD" w:rsidRDefault="00207700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4BD2DC59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35C1EB7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24,441</w:t>
            </w:r>
          </w:p>
        </w:tc>
        <w:tc>
          <w:tcPr>
            <w:tcW w:w="236" w:type="dxa"/>
          </w:tcPr>
          <w:p w14:paraId="30135143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702137B3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562CF5B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24,441</w:t>
            </w:r>
          </w:p>
        </w:tc>
        <w:tc>
          <w:tcPr>
            <w:tcW w:w="272" w:type="dxa"/>
          </w:tcPr>
          <w:p w14:paraId="7AB99D50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DD4FC4D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DFE1BA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E3688C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2EA3BD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4C848B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859E25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109628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5D5686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5CD22ED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</w:tcPr>
          <w:p w14:paraId="09C1CC8C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AD0C04B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24,441</w:t>
            </w:r>
          </w:p>
        </w:tc>
      </w:tr>
      <w:tr w:rsidR="00207700" w:rsidRPr="00A77BFD" w14:paraId="240F2E4E" w14:textId="77777777" w:rsidTr="00165A0D">
        <w:trPr>
          <w:cantSplit/>
        </w:trPr>
        <w:tc>
          <w:tcPr>
            <w:tcW w:w="2250" w:type="dxa"/>
          </w:tcPr>
          <w:p w14:paraId="44737B0C" w14:textId="77777777" w:rsidR="00207700" w:rsidRPr="00A77BFD" w:rsidRDefault="00207700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เจ้าหนี้จากการซื้อ</w:t>
            </w:r>
          </w:p>
          <w:p w14:paraId="1D44641D" w14:textId="77777777" w:rsidR="00207700" w:rsidRPr="00A77BFD" w:rsidRDefault="00207700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63C15D76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C2B692A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89</w:t>
            </w: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,510</w:t>
            </w:r>
          </w:p>
        </w:tc>
        <w:tc>
          <w:tcPr>
            <w:tcW w:w="236" w:type="dxa"/>
          </w:tcPr>
          <w:p w14:paraId="786E15F2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324CCCC4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7584BC0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89,510</w:t>
            </w:r>
          </w:p>
        </w:tc>
        <w:tc>
          <w:tcPr>
            <w:tcW w:w="272" w:type="dxa"/>
          </w:tcPr>
          <w:p w14:paraId="215EE8B5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1122711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4071A3AC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A0D7EC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885BCA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36332B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55C9D7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2D3969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005818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74080BC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</w:tcPr>
          <w:p w14:paraId="60979B6A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33219A9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89,510</w:t>
            </w:r>
          </w:p>
        </w:tc>
      </w:tr>
      <w:tr w:rsidR="00207700" w:rsidRPr="00A77BFD" w14:paraId="6A800681" w14:textId="77777777" w:rsidTr="00165A0D">
        <w:trPr>
          <w:cantSplit/>
        </w:trPr>
        <w:tc>
          <w:tcPr>
            <w:tcW w:w="2250" w:type="dxa"/>
          </w:tcPr>
          <w:p w14:paraId="75702BDE" w14:textId="77777777" w:rsidR="00207700" w:rsidRPr="00A77BFD" w:rsidRDefault="00207700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2" w:type="dxa"/>
          </w:tcPr>
          <w:p w14:paraId="6B4FD311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06110E9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55,000</w:t>
            </w:r>
          </w:p>
        </w:tc>
        <w:tc>
          <w:tcPr>
            <w:tcW w:w="236" w:type="dxa"/>
          </w:tcPr>
          <w:p w14:paraId="56D29D79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8F01B46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E5330FB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55,090</w:t>
            </w:r>
          </w:p>
        </w:tc>
        <w:tc>
          <w:tcPr>
            <w:tcW w:w="272" w:type="dxa"/>
          </w:tcPr>
          <w:p w14:paraId="388B043F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2EB06A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32AFF2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949DCC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766E81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7A2B13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D33411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816AE9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EF345A" w14:textId="77777777" w:rsidR="00207700" w:rsidRPr="00A77BFD" w:rsidRDefault="00207700" w:rsidP="00165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BB83403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</w:tcPr>
          <w:p w14:paraId="14B056B2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BFAAB07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55,090</w:t>
            </w:r>
          </w:p>
        </w:tc>
      </w:tr>
      <w:tr w:rsidR="00207700" w:rsidRPr="00A77BFD" w14:paraId="1023C22E" w14:textId="77777777" w:rsidTr="00165A0D">
        <w:trPr>
          <w:cantSplit/>
          <w:trHeight w:val="119"/>
        </w:trPr>
        <w:tc>
          <w:tcPr>
            <w:tcW w:w="2250" w:type="dxa"/>
            <w:hideMark/>
          </w:tcPr>
          <w:p w14:paraId="4C867055" w14:textId="77777777" w:rsidR="00207700" w:rsidRPr="00A77BFD" w:rsidRDefault="00207700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5C90552D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3,901</w:t>
            </w:r>
          </w:p>
        </w:tc>
        <w:tc>
          <w:tcPr>
            <w:tcW w:w="236" w:type="dxa"/>
            <w:vAlign w:val="bottom"/>
          </w:tcPr>
          <w:p w14:paraId="2820998F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05AFC03F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719</w:t>
            </w:r>
          </w:p>
        </w:tc>
        <w:tc>
          <w:tcPr>
            <w:tcW w:w="272" w:type="dxa"/>
            <w:vAlign w:val="bottom"/>
          </w:tcPr>
          <w:p w14:paraId="426ED454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30D47122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434</w:t>
            </w:r>
          </w:p>
        </w:tc>
        <w:tc>
          <w:tcPr>
            <w:tcW w:w="236" w:type="dxa"/>
            <w:vAlign w:val="bottom"/>
          </w:tcPr>
          <w:p w14:paraId="6104FE4A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79C4E07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1,302</w:t>
            </w:r>
          </w:p>
        </w:tc>
        <w:tc>
          <w:tcPr>
            <w:tcW w:w="236" w:type="dxa"/>
            <w:vAlign w:val="bottom"/>
          </w:tcPr>
          <w:p w14:paraId="626A20A8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C73BD20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3,037</w:t>
            </w:r>
          </w:p>
        </w:tc>
        <w:tc>
          <w:tcPr>
            <w:tcW w:w="263" w:type="dxa"/>
            <w:vAlign w:val="bottom"/>
          </w:tcPr>
          <w:p w14:paraId="1F2B4447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9E70E7D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</w:rPr>
              <w:t>5,492</w:t>
            </w:r>
          </w:p>
        </w:tc>
      </w:tr>
      <w:tr w:rsidR="00207700" w:rsidRPr="00A77BFD" w14:paraId="79357CBE" w14:textId="77777777" w:rsidTr="00165A0D">
        <w:trPr>
          <w:cantSplit/>
        </w:trPr>
        <w:tc>
          <w:tcPr>
            <w:tcW w:w="2250" w:type="dxa"/>
          </w:tcPr>
          <w:p w14:paraId="46DD2059" w14:textId="77777777" w:rsidR="00207700" w:rsidRPr="00A77BFD" w:rsidRDefault="00207700" w:rsidP="00165A0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ED4AB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172,852</w:t>
            </w:r>
          </w:p>
        </w:tc>
        <w:tc>
          <w:tcPr>
            <w:tcW w:w="236" w:type="dxa"/>
          </w:tcPr>
          <w:p w14:paraId="1BA171E6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B4CDD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169,760</w:t>
            </w:r>
          </w:p>
        </w:tc>
        <w:tc>
          <w:tcPr>
            <w:tcW w:w="272" w:type="dxa"/>
          </w:tcPr>
          <w:p w14:paraId="2FE078A0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8070C2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36" w:type="dxa"/>
            <w:vAlign w:val="bottom"/>
          </w:tcPr>
          <w:p w14:paraId="4772AC20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4225D0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1,302</w:t>
            </w:r>
          </w:p>
        </w:tc>
        <w:tc>
          <w:tcPr>
            <w:tcW w:w="236" w:type="dxa"/>
            <w:vAlign w:val="bottom"/>
          </w:tcPr>
          <w:p w14:paraId="25B15C67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32ABF8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3,037</w:t>
            </w:r>
          </w:p>
        </w:tc>
        <w:tc>
          <w:tcPr>
            <w:tcW w:w="263" w:type="dxa"/>
          </w:tcPr>
          <w:p w14:paraId="52FC06AF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94D41" w14:textId="77777777" w:rsidR="00207700" w:rsidRPr="00A77BFD" w:rsidRDefault="00207700" w:rsidP="00165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174,533</w:t>
            </w:r>
          </w:p>
        </w:tc>
      </w:tr>
    </w:tbl>
    <w:p w14:paraId="13F16C85" w14:textId="6AAB5FD7" w:rsidR="00320E62" w:rsidRPr="00A77BFD" w:rsidRDefault="00320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i/>
          <w:iCs/>
          <w:sz w:val="30"/>
          <w:szCs w:val="30"/>
        </w:rPr>
      </w:pPr>
    </w:p>
    <w:p w14:paraId="2EB1C479" w14:textId="415C7B42" w:rsidR="00AD3F21" w:rsidRPr="00A77BFD" w:rsidRDefault="00AD3F21" w:rsidP="0017140C">
      <w:pPr>
        <w:pStyle w:val="ListParagraph"/>
        <w:spacing w:after="0" w:line="240" w:lineRule="auto"/>
        <w:ind w:left="900" w:hanging="360"/>
        <w:rPr>
          <w:rFonts w:asciiTheme="majorHAnsi" w:hAnsiTheme="majorHAnsi" w:cstheme="majorHAnsi"/>
          <w:i/>
          <w:iCs/>
          <w:sz w:val="30"/>
          <w:szCs w:val="30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</w:rPr>
        <w:t>(</w:t>
      </w: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ข</w:t>
      </w:r>
      <w:r w:rsidRPr="00A77BFD">
        <w:rPr>
          <w:rFonts w:asciiTheme="majorHAnsi" w:hAnsiTheme="majorHAnsi" w:cstheme="majorHAnsi"/>
          <w:i/>
          <w:iCs/>
          <w:sz w:val="30"/>
          <w:szCs w:val="30"/>
        </w:rPr>
        <w:t xml:space="preserve">.3) </w:t>
      </w:r>
      <w:r w:rsidRPr="00A77BFD">
        <w:rPr>
          <w:rFonts w:asciiTheme="majorHAnsi" w:hAnsiTheme="majorHAnsi" w:cstheme="majorHAnsi"/>
          <w:i/>
          <w:iCs/>
          <w:sz w:val="30"/>
          <w:szCs w:val="30"/>
          <w:cs/>
        </w:rPr>
        <w:t>ความเสี่ยงด้านตลาด</w:t>
      </w:r>
    </w:p>
    <w:p w14:paraId="74CB2E12" w14:textId="77777777" w:rsidR="00AD3F21" w:rsidRPr="00A77BFD" w:rsidRDefault="00AD3F21" w:rsidP="00B4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lang w:val="en-GB"/>
        </w:rPr>
      </w:pPr>
    </w:p>
    <w:p w14:paraId="31B359C2" w14:textId="1AAEA569" w:rsidR="00AD3F21" w:rsidRPr="00A77BFD" w:rsidRDefault="00AD3F21" w:rsidP="007D2605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  <w:cs/>
        </w:rPr>
        <w:t>กลุ่มบริษัทมีความเสี่ยง</w:t>
      </w:r>
      <w:r w:rsidR="00BB22E6" w:rsidRPr="00A77BFD">
        <w:rPr>
          <w:rFonts w:asciiTheme="majorHAnsi" w:hAnsiTheme="majorHAnsi" w:cstheme="majorHAnsi" w:hint="cs"/>
          <w:sz w:val="30"/>
          <w:szCs w:val="30"/>
          <w:cs/>
        </w:rPr>
        <w:t>จากธุรกิจปกติซึ่งมาจากการเปลี่ยนแปลงของอัตราดอกเบี้ยในตลาด 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</w:t>
      </w:r>
      <w:r w:rsidR="00480523" w:rsidRPr="00A77BFD">
        <w:rPr>
          <w:rFonts w:asciiTheme="majorHAnsi" w:hAnsiTheme="majorHAnsi" w:cstheme="majorHAnsi" w:hint="cs"/>
          <w:sz w:val="30"/>
          <w:szCs w:val="30"/>
          <w:cs/>
        </w:rPr>
        <w:t>เพื่อการเก</w:t>
      </w:r>
      <w:r w:rsidR="00FE15AF" w:rsidRPr="00A77BFD">
        <w:rPr>
          <w:rFonts w:asciiTheme="majorHAnsi" w:hAnsiTheme="majorHAnsi" w:cstheme="majorHAnsi" w:hint="cs"/>
          <w:sz w:val="30"/>
          <w:szCs w:val="30"/>
          <w:cs/>
        </w:rPr>
        <w:t>็</w:t>
      </w:r>
      <w:r w:rsidR="00480523" w:rsidRPr="00A77BFD">
        <w:rPr>
          <w:rFonts w:asciiTheme="majorHAnsi" w:hAnsiTheme="majorHAnsi" w:cstheme="majorHAnsi" w:hint="cs"/>
          <w:sz w:val="30"/>
          <w:szCs w:val="30"/>
          <w:cs/>
        </w:rPr>
        <w:t>งกำไรหรือเพื่อค้า</w:t>
      </w:r>
    </w:p>
    <w:p w14:paraId="51A2FB08" w14:textId="7568208B" w:rsidR="00AA4340" w:rsidRPr="00A77BFD" w:rsidRDefault="00AA4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lang w:val="en-GB"/>
        </w:rPr>
      </w:pPr>
    </w:p>
    <w:p w14:paraId="39C82E7E" w14:textId="39ABF1F6" w:rsidR="002B5867" w:rsidRPr="00A77BFD" w:rsidRDefault="002B5867">
      <w:pPr>
        <w:pStyle w:val="block"/>
        <w:spacing w:after="0" w:line="240" w:lineRule="auto"/>
        <w:ind w:left="1080" w:right="-7" w:hanging="90"/>
        <w:jc w:val="both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</w:rPr>
        <w:t>(</w:t>
      </w: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>ข</w:t>
      </w:r>
      <w:r w:rsidRPr="00A77BFD">
        <w:rPr>
          <w:rFonts w:asciiTheme="majorHAnsi" w:hAnsiTheme="majorHAnsi" w:cstheme="majorHAnsi"/>
          <w:sz w:val="30"/>
          <w:szCs w:val="30"/>
        </w:rPr>
        <w:t>.3</w:t>
      </w:r>
      <w:r w:rsidRPr="00A77BFD">
        <w:rPr>
          <w:rFonts w:asciiTheme="majorHAnsi" w:hAnsiTheme="majorHAnsi" w:cstheme="majorHAnsi"/>
          <w:sz w:val="30"/>
          <w:szCs w:val="30"/>
          <w:lang w:val="en-US"/>
        </w:rPr>
        <w:t>.1</w:t>
      </w:r>
      <w:r w:rsidRPr="00A77BFD">
        <w:rPr>
          <w:rFonts w:asciiTheme="majorHAnsi" w:hAnsiTheme="majorHAnsi" w:cstheme="majorHAnsi"/>
          <w:sz w:val="30"/>
          <w:szCs w:val="30"/>
          <w:lang w:val="en-US" w:bidi="th-TH"/>
        </w:rPr>
        <w:t xml:space="preserve">) </w:t>
      </w: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>ความเสี่ยงด้าน</w:t>
      </w:r>
      <w:r w:rsidRPr="00A77BFD">
        <w:rPr>
          <w:rFonts w:asciiTheme="majorHAnsi" w:hAnsiTheme="majorHAnsi"/>
          <w:sz w:val="30"/>
          <w:szCs w:val="30"/>
          <w:cs/>
          <w:lang w:bidi="th-TH"/>
        </w:rPr>
        <w:t>อัตราแลกเปลี่ยน</w:t>
      </w:r>
    </w:p>
    <w:p w14:paraId="4FAC5F7B" w14:textId="77777777" w:rsidR="002B5867" w:rsidRPr="00A77BFD" w:rsidRDefault="002B5867">
      <w:pPr>
        <w:pStyle w:val="block"/>
        <w:spacing w:after="0" w:line="240" w:lineRule="auto"/>
        <w:ind w:left="1260" w:right="-7" w:hanging="90"/>
        <w:jc w:val="both"/>
        <w:rPr>
          <w:rFonts w:asciiTheme="majorHAnsi" w:hAnsiTheme="majorHAnsi" w:cstheme="majorHAnsi"/>
          <w:sz w:val="30"/>
          <w:szCs w:val="30"/>
        </w:rPr>
      </w:pPr>
    </w:p>
    <w:p w14:paraId="22D7C502" w14:textId="2D4EC6D9" w:rsidR="002B5867" w:rsidRPr="00A77BFD" w:rsidRDefault="002B5867" w:rsidP="007D2605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 w:rsidRPr="00A77BFD">
        <w:rPr>
          <w:rFonts w:asciiTheme="majorHAnsi" w:hAnsiTheme="majorHAnsi"/>
          <w:sz w:val="30"/>
          <w:szCs w:val="30"/>
          <w:cs/>
          <w:lang w:val="en-US" w:bidi="th-TH"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อย่างไรก็ตามการซื้อดังกล่าวไม่มีสาระสำคัญในระหว่างปี 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  <w:r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 </w:t>
      </w:r>
    </w:p>
    <w:p w14:paraId="1E798B18" w14:textId="77777777" w:rsidR="00F639AA" w:rsidRPr="00A77BFD" w:rsidRDefault="00F639AA" w:rsidP="00B4647C">
      <w:pPr>
        <w:pStyle w:val="block"/>
        <w:spacing w:after="0" w:line="240" w:lineRule="auto"/>
        <w:ind w:left="0" w:right="-7"/>
        <w:jc w:val="both"/>
        <w:rPr>
          <w:rFonts w:asciiTheme="majorHAnsi" w:hAnsiTheme="majorHAnsi" w:cstheme="majorHAnsi"/>
          <w:sz w:val="30"/>
          <w:szCs w:val="30"/>
        </w:rPr>
      </w:pPr>
    </w:p>
    <w:p w14:paraId="2D10832A" w14:textId="7E704587" w:rsidR="00AD3F21" w:rsidRPr="00A77BFD" w:rsidRDefault="00AD3F21">
      <w:pPr>
        <w:pStyle w:val="block"/>
        <w:spacing w:after="0" w:line="240" w:lineRule="auto"/>
        <w:ind w:left="1080" w:right="-7" w:hanging="90"/>
        <w:jc w:val="both"/>
        <w:rPr>
          <w:rFonts w:asciiTheme="majorHAnsi" w:hAnsiTheme="majorHAnsi" w:cstheme="majorHAnsi"/>
          <w:sz w:val="30"/>
          <w:szCs w:val="30"/>
        </w:rPr>
      </w:pPr>
      <w:r w:rsidRPr="00A77BFD">
        <w:rPr>
          <w:rFonts w:asciiTheme="majorHAnsi" w:hAnsiTheme="majorHAnsi" w:cstheme="majorHAnsi"/>
          <w:sz w:val="30"/>
          <w:szCs w:val="30"/>
        </w:rPr>
        <w:t>(</w:t>
      </w: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>ข</w:t>
      </w:r>
      <w:r w:rsidRPr="00A77BFD">
        <w:rPr>
          <w:rFonts w:asciiTheme="majorHAnsi" w:hAnsiTheme="majorHAnsi" w:cstheme="majorHAnsi"/>
          <w:sz w:val="30"/>
          <w:szCs w:val="30"/>
        </w:rPr>
        <w:t>.3</w:t>
      </w:r>
      <w:r w:rsidRPr="00A77BFD">
        <w:rPr>
          <w:rFonts w:asciiTheme="majorHAnsi" w:hAnsiTheme="majorHAnsi" w:cstheme="majorHAnsi"/>
          <w:sz w:val="30"/>
          <w:szCs w:val="30"/>
          <w:lang w:val="en-US"/>
        </w:rPr>
        <w:t>.</w:t>
      </w:r>
      <w:r w:rsidR="002B5867" w:rsidRPr="00A77BFD">
        <w:rPr>
          <w:rFonts w:asciiTheme="majorHAnsi" w:hAnsiTheme="majorHAnsi" w:cstheme="majorHAnsi"/>
          <w:sz w:val="30"/>
          <w:szCs w:val="30"/>
          <w:lang w:val="en-US"/>
        </w:rPr>
        <w:t>2</w:t>
      </w:r>
      <w:r w:rsidRPr="00A77BFD">
        <w:rPr>
          <w:rFonts w:asciiTheme="majorHAnsi" w:hAnsiTheme="majorHAnsi" w:cstheme="majorHAnsi"/>
          <w:sz w:val="30"/>
          <w:szCs w:val="30"/>
          <w:lang w:val="en-US" w:bidi="th-TH"/>
        </w:rPr>
        <w:t xml:space="preserve">) </w:t>
      </w: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6D84C071" w14:textId="77777777" w:rsidR="00AD3F21" w:rsidRPr="00A77BFD" w:rsidRDefault="00AD3F21">
      <w:pPr>
        <w:pStyle w:val="block"/>
        <w:spacing w:after="0" w:line="240" w:lineRule="auto"/>
        <w:ind w:left="1260" w:right="-7" w:hanging="90"/>
        <w:jc w:val="both"/>
        <w:rPr>
          <w:rFonts w:asciiTheme="majorHAnsi" w:hAnsiTheme="majorHAnsi" w:cstheme="majorHAnsi"/>
          <w:sz w:val="30"/>
          <w:szCs w:val="30"/>
        </w:rPr>
      </w:pPr>
    </w:p>
    <w:p w14:paraId="15A0DDA9" w14:textId="7ED579C7" w:rsidR="00C8507D" w:rsidRPr="00A77BFD" w:rsidRDefault="00BC61AE" w:rsidP="007D2605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bookmarkStart w:id="15" w:name="_Hlk63874400"/>
      <w:r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Pr="00A77BFD">
        <w:rPr>
          <w:rFonts w:asciiTheme="majorHAnsi" w:hAnsiTheme="majorHAnsi" w:cstheme="majorHAnsi"/>
          <w:spacing w:val="-4"/>
          <w:sz w:val="30"/>
          <w:szCs w:val="30"/>
          <w:cs/>
          <w:lang w:val="en-US" w:bidi="th-TH"/>
        </w:rPr>
        <w:t>ส่งผลกระทบต่อผลการดำเนินงานและกระแสเงินสดของกลุ่ม</w:t>
      </w:r>
      <w:r w:rsidRPr="00A77BFD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บริษัท </w:t>
      </w:r>
      <w:r w:rsidR="00D633DF"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t>เนื่องจากเงินกู้ยืมส่วนใหญ่มีอัตราดอกเบี้ยคงที่</w:t>
      </w:r>
      <w:r w:rsidR="00FE15AF"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 ซึ่ง</w:t>
      </w:r>
      <w:r w:rsidR="00D633DF"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t>ทำให้กลุ่มบริษัทมีความเสี่ยงต่ำจากการเปลี่ยนแปลงของอัตราดอกเบี้ย</w:t>
      </w:r>
      <w:r w:rsidR="00D633DF" w:rsidRPr="00A77BFD">
        <w:rPr>
          <w:rFonts w:asciiTheme="majorHAnsi" w:hAnsiTheme="majorHAnsi" w:cstheme="majorHAnsi"/>
          <w:sz w:val="30"/>
          <w:szCs w:val="30"/>
          <w:lang w:val="en-US"/>
        </w:rPr>
        <w:t xml:space="preserve"> </w:t>
      </w:r>
      <w:r w:rsidR="00D633DF"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bookmarkEnd w:id="15"/>
    <w:p w14:paraId="6ED2EE65" w14:textId="5E2508D5" w:rsidR="00AD3F21" w:rsidRPr="00A77BFD" w:rsidRDefault="00AD3F21" w:rsidP="007D2605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</w:p>
    <w:tbl>
      <w:tblPr>
        <w:tblStyle w:val="TableGrid"/>
        <w:tblW w:w="899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080"/>
        <w:gridCol w:w="270"/>
        <w:gridCol w:w="1080"/>
        <w:gridCol w:w="268"/>
        <w:gridCol w:w="1072"/>
        <w:gridCol w:w="8"/>
      </w:tblGrid>
      <w:tr w:rsidR="00AD3F21" w:rsidRPr="00A77BFD" w14:paraId="772302CB" w14:textId="77777777" w:rsidTr="00790659">
        <w:trPr>
          <w:tblHeader/>
        </w:trPr>
        <w:tc>
          <w:tcPr>
            <w:tcW w:w="3870" w:type="dxa"/>
            <w:hideMark/>
          </w:tcPr>
          <w:p w14:paraId="5B7D98E6" w14:textId="5DA8D06B" w:rsidR="00AD3F21" w:rsidRPr="00A77BFD" w:rsidRDefault="00AD3F21" w:rsidP="007D2605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7C5FA125" w14:textId="3119113E" w:rsidR="00AD3F21" w:rsidRPr="00A77BFD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BB5F05D" w14:textId="77777777" w:rsidR="00AD3F21" w:rsidRPr="00A77BFD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0DD31D98" w14:textId="2BA326E4" w:rsidR="00AD3F21" w:rsidRPr="00A77BFD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77BF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7700" w:rsidRPr="00A77BFD" w14:paraId="1C6096BC" w14:textId="77777777" w:rsidTr="00D7265B">
        <w:trPr>
          <w:tblHeader/>
        </w:trPr>
        <w:tc>
          <w:tcPr>
            <w:tcW w:w="3870" w:type="dxa"/>
            <w:hideMark/>
          </w:tcPr>
          <w:p w14:paraId="152F16E4" w14:textId="77777777" w:rsidR="00207700" w:rsidRPr="00A77BFD" w:rsidRDefault="00207700" w:rsidP="00207700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A8DE718" w14:textId="4CD9CEC8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0E75B63" w14:textId="77777777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6A9AC60" w14:textId="5ADEB8C1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6469653" w14:textId="77777777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01B183" w14:textId="2D62A5BF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5503D3BE" w14:textId="77777777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EDF021C" w14:textId="3C7D5DDD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2565</w:t>
            </w:r>
          </w:p>
        </w:tc>
      </w:tr>
      <w:tr w:rsidR="00207700" w:rsidRPr="00A77BFD" w14:paraId="3622C1B7" w14:textId="77777777" w:rsidTr="00790659">
        <w:trPr>
          <w:gridAfter w:val="1"/>
          <w:wAfter w:w="8" w:type="dxa"/>
          <w:tblHeader/>
        </w:trPr>
        <w:tc>
          <w:tcPr>
            <w:tcW w:w="3870" w:type="dxa"/>
          </w:tcPr>
          <w:p w14:paraId="4083645E" w14:textId="2D17BD2A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5120" w:type="dxa"/>
            <w:gridSpan w:val="7"/>
            <w:hideMark/>
          </w:tcPr>
          <w:p w14:paraId="0BAE3B39" w14:textId="77B44844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07700" w:rsidRPr="00A77BFD" w14:paraId="276B2C8B" w14:textId="77777777" w:rsidTr="000B2B58">
        <w:tc>
          <w:tcPr>
            <w:tcW w:w="3870" w:type="dxa"/>
            <w:hideMark/>
          </w:tcPr>
          <w:p w14:paraId="7D3A0305" w14:textId="74BDA6AC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A77BF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คงที่</w:t>
            </w:r>
          </w:p>
        </w:tc>
        <w:tc>
          <w:tcPr>
            <w:tcW w:w="1080" w:type="dxa"/>
            <w:vAlign w:val="bottom"/>
          </w:tcPr>
          <w:p w14:paraId="3592C377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617CA1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F70281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27FCC8" w14:textId="77777777" w:rsidR="00207700" w:rsidRPr="00A77BFD" w:rsidRDefault="00207700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197068" w14:textId="77777777" w:rsidR="00207700" w:rsidRPr="00A77BFD" w:rsidRDefault="00207700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EFA00E6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015D75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207700" w:rsidRPr="00A77BFD" w14:paraId="11B00F5E" w14:textId="77777777" w:rsidTr="000B2B58">
        <w:tc>
          <w:tcPr>
            <w:tcW w:w="3870" w:type="dxa"/>
          </w:tcPr>
          <w:p w14:paraId="439BB3B3" w14:textId="32963CD1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49A0FC" w14:textId="1D68D422" w:rsidR="00207700" w:rsidRPr="00A77BFD" w:rsidRDefault="00F80B52" w:rsidP="00207700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269,832</w:t>
            </w:r>
          </w:p>
        </w:tc>
        <w:tc>
          <w:tcPr>
            <w:tcW w:w="270" w:type="dxa"/>
          </w:tcPr>
          <w:p w14:paraId="6EB1BDE8" w14:textId="77777777" w:rsidR="00207700" w:rsidRPr="00A77BFD" w:rsidRDefault="00207700" w:rsidP="00207700">
            <w:pPr>
              <w:pStyle w:val="block"/>
              <w:tabs>
                <w:tab w:val="decimal" w:pos="797"/>
                <w:tab w:val="decimal" w:pos="1154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CF6FBC" w14:textId="3B9D8674" w:rsidR="00207700" w:rsidRPr="00A77BFD" w:rsidRDefault="00207700" w:rsidP="00207700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346,912</w:t>
            </w:r>
          </w:p>
        </w:tc>
        <w:tc>
          <w:tcPr>
            <w:tcW w:w="270" w:type="dxa"/>
          </w:tcPr>
          <w:p w14:paraId="37FE3BEA" w14:textId="77777777" w:rsidR="00207700" w:rsidRPr="00A77BFD" w:rsidRDefault="00207700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4D57D3" w14:textId="43D68327" w:rsidR="00207700" w:rsidRPr="00A77BFD" w:rsidRDefault="009771F8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339,447</w:t>
            </w:r>
          </w:p>
        </w:tc>
        <w:tc>
          <w:tcPr>
            <w:tcW w:w="268" w:type="dxa"/>
            <w:vAlign w:val="center"/>
          </w:tcPr>
          <w:p w14:paraId="452F0EFF" w14:textId="516064AB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5F2235" w14:textId="070A8E2B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354,451</w:t>
            </w:r>
          </w:p>
        </w:tc>
      </w:tr>
      <w:tr w:rsidR="00207700" w:rsidRPr="00A77BFD" w14:paraId="689D853C" w14:textId="77777777" w:rsidTr="000B2B58">
        <w:tc>
          <w:tcPr>
            <w:tcW w:w="3870" w:type="dxa"/>
          </w:tcPr>
          <w:p w14:paraId="7DCF37C3" w14:textId="7DA8706C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19B2C67" w14:textId="0808FAC3" w:rsidR="00207700" w:rsidRPr="00A77BFD" w:rsidRDefault="00A75BFF" w:rsidP="00207700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</w:t>
            </w:r>
            <w:r w:rsidR="005D753C"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19</w:t>
            </w:r>
            <w:r w:rsidR="00D02C33"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,288</w:t>
            </w:r>
          </w:p>
        </w:tc>
        <w:tc>
          <w:tcPr>
            <w:tcW w:w="270" w:type="dxa"/>
          </w:tcPr>
          <w:p w14:paraId="090328F0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463788" w14:textId="0E23AE6D" w:rsidR="00207700" w:rsidRPr="00A77BFD" w:rsidRDefault="00207700" w:rsidP="00207700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400,859</w:t>
            </w:r>
          </w:p>
        </w:tc>
        <w:tc>
          <w:tcPr>
            <w:tcW w:w="270" w:type="dxa"/>
          </w:tcPr>
          <w:p w14:paraId="75CD4D05" w14:textId="77777777" w:rsidR="00207700" w:rsidRPr="00A77BFD" w:rsidRDefault="00207700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10B93E" w14:textId="5B88D099" w:rsidR="00207700" w:rsidRPr="00A77BFD" w:rsidRDefault="00D70088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</w:t>
            </w:r>
            <w:r w:rsidR="00A75BFF"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,05</w:t>
            </w:r>
            <w:r w:rsidR="00E9428F"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vAlign w:val="center"/>
          </w:tcPr>
          <w:p w14:paraId="7C9F663F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228037" w14:textId="0AD56643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58,901</w:t>
            </w:r>
          </w:p>
        </w:tc>
      </w:tr>
      <w:tr w:rsidR="00207700" w:rsidRPr="00A77BFD" w14:paraId="4A4E4413" w14:textId="77777777" w:rsidTr="000B2B58">
        <w:tc>
          <w:tcPr>
            <w:tcW w:w="3870" w:type="dxa"/>
          </w:tcPr>
          <w:p w14:paraId="76518D59" w14:textId="77777777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A88785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3BA48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EE2223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A08B94" w14:textId="77777777" w:rsidR="00207700" w:rsidRPr="00A77BFD" w:rsidRDefault="00207700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5179823" w14:textId="77777777" w:rsidR="00207700" w:rsidRPr="00A77BFD" w:rsidRDefault="00207700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5345BB8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AF75FD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207700" w:rsidRPr="00A77BFD" w14:paraId="2B2724E8" w14:textId="77777777" w:rsidTr="00790659">
        <w:tc>
          <w:tcPr>
            <w:tcW w:w="3870" w:type="dxa"/>
          </w:tcPr>
          <w:p w14:paraId="4D6D7A7F" w14:textId="14BA0920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7C013E03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B4FE29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75B82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CE8AA6" w14:textId="77777777" w:rsidR="00207700" w:rsidRPr="00A77BFD" w:rsidRDefault="00207700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AA0F65" w14:textId="77777777" w:rsidR="00207700" w:rsidRPr="00A77BFD" w:rsidRDefault="00207700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01D70BB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7A8402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207700" w:rsidRPr="00A77BFD" w14:paraId="670905DC" w14:textId="77777777" w:rsidTr="000B2B58">
        <w:tc>
          <w:tcPr>
            <w:tcW w:w="3870" w:type="dxa"/>
          </w:tcPr>
          <w:p w14:paraId="2D8A0648" w14:textId="1DF35798" w:rsidR="00207700" w:rsidRPr="00A77BFD" w:rsidRDefault="00207700" w:rsidP="002077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FCE8D" w14:textId="2AB75B8B" w:rsidR="00207700" w:rsidRPr="00A77BFD" w:rsidRDefault="005D753C" w:rsidP="00207700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63</w:t>
            </w:r>
            <w:r w:rsidR="00A75BFF"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,620</w:t>
            </w:r>
          </w:p>
        </w:tc>
        <w:tc>
          <w:tcPr>
            <w:tcW w:w="270" w:type="dxa"/>
            <w:vAlign w:val="center"/>
          </w:tcPr>
          <w:p w14:paraId="1643BB43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73AA1E" w14:textId="7C408C9C" w:rsidR="00207700" w:rsidRPr="00A77BFD" w:rsidRDefault="00207700" w:rsidP="00207700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60,941</w:t>
            </w:r>
          </w:p>
        </w:tc>
        <w:tc>
          <w:tcPr>
            <w:tcW w:w="270" w:type="dxa"/>
          </w:tcPr>
          <w:p w14:paraId="53522441" w14:textId="77777777" w:rsidR="00207700" w:rsidRPr="00A77BFD" w:rsidRDefault="00207700" w:rsidP="002077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45A5E9" w14:textId="573FB4CB" w:rsidR="00207700" w:rsidRPr="00A77BFD" w:rsidRDefault="005D753C" w:rsidP="003D70C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68" w:type="dxa"/>
            <w:vAlign w:val="center"/>
          </w:tcPr>
          <w:p w14:paraId="37FA9C62" w14:textId="77777777" w:rsidR="00207700" w:rsidRPr="00A77BFD" w:rsidRDefault="00207700" w:rsidP="002077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44E330B" w14:textId="6A632CCE" w:rsidR="00207700" w:rsidRPr="00A77BFD" w:rsidDel="005D2E58" w:rsidRDefault="00207700" w:rsidP="00207700">
            <w:pPr>
              <w:pStyle w:val="block"/>
              <w:tabs>
                <w:tab w:val="decimal" w:pos="523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77BF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-</w:t>
            </w:r>
          </w:p>
        </w:tc>
      </w:tr>
    </w:tbl>
    <w:p w14:paraId="2F92A3B7" w14:textId="77777777" w:rsidR="009D0D13" w:rsidRPr="00A77BFD" w:rsidRDefault="009D0D13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38222E79" w14:textId="77777777" w:rsidR="009D0D13" w:rsidRPr="00A77BFD" w:rsidRDefault="009D0D13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2C0278BF" w14:textId="77777777" w:rsidR="009D0D13" w:rsidRPr="00A77BFD" w:rsidRDefault="009D0D13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19124D4F" w14:textId="125D9AA5" w:rsidR="00AD3F21" w:rsidRPr="00A77BFD" w:rsidRDefault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i/>
          <w:iCs/>
          <w:sz w:val="30"/>
          <w:szCs w:val="30"/>
          <w:lang w:val="en-US" w:bidi="th-TH"/>
        </w:rPr>
      </w:pPr>
      <w:r w:rsidRPr="00A77BFD">
        <w:rPr>
          <w:rFonts w:asciiTheme="majorHAnsi" w:hAnsiTheme="majorHAnsi" w:cstheme="majorHAns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E2C83D9" w14:textId="77777777" w:rsidR="00AD3F21" w:rsidRPr="00A77BFD" w:rsidRDefault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i/>
          <w:iCs/>
          <w:sz w:val="30"/>
          <w:szCs w:val="30"/>
          <w:lang w:val="en-US" w:bidi="th-TH"/>
        </w:rPr>
      </w:pPr>
    </w:p>
    <w:p w14:paraId="3CCB05DB" w14:textId="43352246" w:rsidR="00AD3F21" w:rsidRPr="00A77BFD" w:rsidRDefault="00AD3F21" w:rsidP="009D0D13">
      <w:pPr>
        <w:pStyle w:val="block"/>
        <w:spacing w:after="0" w:line="240" w:lineRule="atLeast"/>
        <w:ind w:left="990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br/>
        <w:t xml:space="preserve">ผ่านกำไรหรือขาดทุน </w:t>
      </w:r>
      <w:r w:rsidR="00BC61AE"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t>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</w:t>
      </w:r>
      <w:r w:rsidR="000A460C" w:rsidRPr="00A77BFD">
        <w:rPr>
          <w:rFonts w:asciiTheme="majorHAnsi" w:hAnsiTheme="majorHAnsi" w:cstheme="majorHAnsi" w:hint="cs"/>
          <w:sz w:val="30"/>
          <w:szCs w:val="30"/>
          <w:cs/>
          <w:lang w:val="en-US" w:bidi="th-TH"/>
        </w:rPr>
        <w:t>ชี</w:t>
      </w:r>
      <w:r w:rsidR="00BC61AE"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การป้องกันความเสี่ยงในมูลค่ายุติธรรม </w:t>
      </w:r>
      <w:r w:rsidRPr="00A77BFD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ดังนั้น การเปลี่ยนแปลงในอัตราดอกเบี้ย ณ วันที่รายงานไม่ส่งผลต่อกำไรหรือขาดทุน </w:t>
      </w:r>
    </w:p>
    <w:p w14:paraId="43754CCD" w14:textId="2F8CFDD6" w:rsidR="00C8507D" w:rsidRPr="00A77BFD" w:rsidRDefault="00C8507D" w:rsidP="00B4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283901CA" w14:textId="317E57B4" w:rsidR="00616F31" w:rsidRPr="00A77BFD" w:rsidRDefault="00616F31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 w:cstheme="majorHAnsi"/>
          <w:b/>
          <w:bCs/>
          <w:cs/>
        </w:rPr>
      </w:pPr>
      <w:r w:rsidRPr="00A77BFD">
        <w:rPr>
          <w:rFonts w:asciiTheme="majorHAnsi" w:hAnsiTheme="majorHAnsi" w:cstheme="majorHAnsi"/>
          <w:b/>
          <w:bCs/>
          <w:cs/>
        </w:rPr>
        <w:t xml:space="preserve">การบริหารจัดการทุน  </w:t>
      </w:r>
    </w:p>
    <w:p w14:paraId="56F7580D" w14:textId="2C358E70" w:rsidR="00616F31" w:rsidRPr="00A77BFD" w:rsidRDefault="00616F31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  <w:r w:rsidRPr="00A77BFD">
        <w:rPr>
          <w:rFonts w:asciiTheme="majorHAnsi" w:hAnsiTheme="majorHAnsi"/>
          <w:b/>
          <w:bCs/>
          <w:cs/>
        </w:rPr>
        <w:tab/>
      </w:r>
    </w:p>
    <w:p w14:paraId="2A9F632C" w14:textId="3A4F758A" w:rsidR="00616F31" w:rsidRPr="00A77BFD" w:rsidRDefault="00616F3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77BFD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48526C" w:rsidRPr="00A77BFD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A77B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3429" w:rsidRPr="00A77BFD">
        <w:rPr>
          <w:rFonts w:asciiTheme="majorBidi" w:hAnsiTheme="majorBidi" w:hint="cs"/>
          <w:sz w:val="30"/>
          <w:szCs w:val="30"/>
          <w:cs/>
        </w:rPr>
        <w:t>โดย</w:t>
      </w:r>
      <w:r w:rsidR="005D2E58" w:rsidRPr="00A77BFD">
        <w:rPr>
          <w:rFonts w:asciiTheme="majorBidi" w:hAnsi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955AF67" w14:textId="77777777" w:rsidR="00A112EE" w:rsidRPr="00A77BFD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6311F4DD" w14:textId="77777777" w:rsidR="00E21F5A" w:rsidRPr="00A77BFD" w:rsidRDefault="00E21F5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A77BFD">
        <w:rPr>
          <w:rFonts w:asciiTheme="majorHAnsi" w:hAnsiTheme="majorHAnsi" w:cstheme="majorHAnsi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C7A5E54" w14:textId="0A794917" w:rsidR="00E21F5A" w:rsidRPr="00A77BFD" w:rsidRDefault="00E21F5A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tbl>
      <w:tblPr>
        <w:tblW w:w="928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977"/>
        <w:gridCol w:w="13"/>
        <w:gridCol w:w="265"/>
        <w:gridCol w:w="11"/>
        <w:gridCol w:w="988"/>
        <w:gridCol w:w="11"/>
        <w:gridCol w:w="262"/>
        <w:gridCol w:w="11"/>
        <w:gridCol w:w="1086"/>
        <w:gridCol w:w="286"/>
        <w:gridCol w:w="1053"/>
      </w:tblGrid>
      <w:tr w:rsidR="00715D25" w:rsidRPr="00A77BFD" w14:paraId="0515696C" w14:textId="77777777" w:rsidTr="00C34129">
        <w:trPr>
          <w:tblHeader/>
        </w:trPr>
        <w:tc>
          <w:tcPr>
            <w:tcW w:w="2327" w:type="pct"/>
            <w:tcBorders>
              <w:top w:val="nil"/>
              <w:bottom w:val="nil"/>
            </w:tcBorders>
          </w:tcPr>
          <w:p w14:paraId="5D08B5B4" w14:textId="77777777" w:rsidR="00715D25" w:rsidRPr="00A77BFD" w:rsidRDefault="0071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6"/>
            <w:tcBorders>
              <w:top w:val="nil"/>
              <w:bottom w:val="nil"/>
            </w:tcBorders>
          </w:tcPr>
          <w:p w14:paraId="322FA637" w14:textId="77777777" w:rsidR="00715D25" w:rsidRPr="00A77BFD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9084E11" w14:textId="77777777" w:rsidR="00715D25" w:rsidRPr="00A77BFD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top w:val="nil"/>
              <w:bottom w:val="nil"/>
            </w:tcBorders>
          </w:tcPr>
          <w:p w14:paraId="7EA7C3F4" w14:textId="77777777" w:rsidR="00715D25" w:rsidRPr="00A77BFD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7700" w:rsidRPr="00A77BFD" w14:paraId="1BF5AED1" w14:textId="77777777" w:rsidTr="00304CF0">
        <w:trPr>
          <w:trHeight w:val="344"/>
          <w:tblHeader/>
        </w:trPr>
        <w:tc>
          <w:tcPr>
            <w:tcW w:w="2327" w:type="pct"/>
          </w:tcPr>
          <w:p w14:paraId="0B7337A3" w14:textId="77777777" w:rsidR="00207700" w:rsidRPr="00A77BFD" w:rsidRDefault="00207700" w:rsidP="00207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E2A291A" w14:textId="530E5A92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  <w:gridSpan w:val="2"/>
          </w:tcPr>
          <w:p w14:paraId="1277AFD4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14A10247" w14:textId="68B5786A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gridSpan w:val="2"/>
          </w:tcPr>
          <w:p w14:paraId="7FE12259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EFB840" w14:textId="14D9717F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4" w:type="pct"/>
          </w:tcPr>
          <w:p w14:paraId="597C5C45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ECA7FF" w14:textId="74E3D9B1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07700" w:rsidRPr="00A77BFD" w14:paraId="0E7245F1" w14:textId="77777777" w:rsidTr="00304CF0">
        <w:trPr>
          <w:tblHeader/>
        </w:trPr>
        <w:tc>
          <w:tcPr>
            <w:tcW w:w="2327" w:type="pct"/>
          </w:tcPr>
          <w:p w14:paraId="2AB7EA24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pct"/>
            <w:gridSpan w:val="11"/>
          </w:tcPr>
          <w:p w14:paraId="6C9E42B7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B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77B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77B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07700" w:rsidRPr="00A77BFD" w14:paraId="4D613F50" w14:textId="77777777" w:rsidTr="00CA1A47">
        <w:tc>
          <w:tcPr>
            <w:tcW w:w="2327" w:type="pct"/>
          </w:tcPr>
          <w:p w14:paraId="6CDA5CCC" w14:textId="09B1EA16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33" w:type="pct"/>
            <w:gridSpan w:val="2"/>
            <w:tcBorders>
              <w:bottom w:val="nil"/>
            </w:tcBorders>
          </w:tcPr>
          <w:p w14:paraId="1026E032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7388CC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7153E182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9FF2B8B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D363BF5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A6CBEA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E9CCC4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7700" w:rsidRPr="00A77BFD" w14:paraId="0C451A2C" w14:textId="77777777" w:rsidTr="00CA1A47">
        <w:tc>
          <w:tcPr>
            <w:tcW w:w="2327" w:type="pct"/>
          </w:tcPr>
          <w:p w14:paraId="11790AD4" w14:textId="09DF36E5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3" w:type="pct"/>
            <w:gridSpan w:val="2"/>
            <w:tcBorders>
              <w:top w:val="nil"/>
              <w:bottom w:val="double" w:sz="4" w:space="0" w:color="auto"/>
            </w:tcBorders>
          </w:tcPr>
          <w:p w14:paraId="6BA11219" w14:textId="36B18508" w:rsidR="00057B1B" w:rsidRPr="00A77BFD" w:rsidRDefault="00631797" w:rsidP="0063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43" w:type="pct"/>
          </w:tcPr>
          <w:p w14:paraId="1D4033EF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43150C33" w14:textId="3CA2485D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5,052</w:t>
            </w:r>
          </w:p>
        </w:tc>
        <w:tc>
          <w:tcPr>
            <w:tcW w:w="147" w:type="pct"/>
            <w:gridSpan w:val="2"/>
          </w:tcPr>
          <w:p w14:paraId="1981D918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5723C05" w14:textId="79D9D1FC" w:rsidR="00207700" w:rsidRPr="00A77BFD" w:rsidRDefault="00057B1B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A755E8A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B89BFC" w14:textId="11EEE5CA" w:rsidR="00207700" w:rsidRPr="00A77BFD" w:rsidRDefault="00207700" w:rsidP="0020770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07700" w:rsidRPr="00A77BFD" w14:paraId="7AAD615C" w14:textId="77777777" w:rsidTr="00695A67">
        <w:tc>
          <w:tcPr>
            <w:tcW w:w="2327" w:type="pct"/>
            <w:tcBorders>
              <w:bottom w:val="nil"/>
            </w:tcBorders>
          </w:tcPr>
          <w:p w14:paraId="1D0AAB0D" w14:textId="13520619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nil"/>
            </w:tcBorders>
          </w:tcPr>
          <w:p w14:paraId="3D50E45E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6355D166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  <w:bottom w:val="nil"/>
            </w:tcBorders>
          </w:tcPr>
          <w:p w14:paraId="6E4F1B6E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6BDC41F2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  <w:bottom w:val="nil"/>
            </w:tcBorders>
          </w:tcPr>
          <w:p w14:paraId="7BDACBD5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bottom w:val="nil"/>
            </w:tcBorders>
          </w:tcPr>
          <w:p w14:paraId="13CAB260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nil"/>
            </w:tcBorders>
          </w:tcPr>
          <w:p w14:paraId="6229DA6D" w14:textId="77777777" w:rsidR="00207700" w:rsidRPr="00A77BFD" w:rsidRDefault="00207700" w:rsidP="00207700">
            <w:pPr>
              <w:pStyle w:val="acctfourfigures"/>
              <w:tabs>
                <w:tab w:val="clear" w:pos="765"/>
                <w:tab w:val="decimal" w:pos="480"/>
                <w:tab w:val="decimal" w:pos="76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7700" w:rsidRPr="00A77BFD" w14:paraId="59482434" w14:textId="77777777" w:rsidTr="005E6D2A">
        <w:tc>
          <w:tcPr>
            <w:tcW w:w="2327" w:type="pct"/>
            <w:tcBorders>
              <w:top w:val="nil"/>
            </w:tcBorders>
          </w:tcPr>
          <w:p w14:paraId="00BDE642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B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6" w:type="pct"/>
            <w:tcBorders>
              <w:top w:val="nil"/>
            </w:tcBorders>
          </w:tcPr>
          <w:p w14:paraId="10371319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2BE46480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73F04D3D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64D01156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</w:tcBorders>
          </w:tcPr>
          <w:p w14:paraId="1D35EF54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</w:tcBorders>
          </w:tcPr>
          <w:p w14:paraId="392B3040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48E6CCB5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7700" w:rsidRPr="00A77BFD" w14:paraId="5B17E099" w14:textId="77777777" w:rsidTr="00304CF0">
        <w:tc>
          <w:tcPr>
            <w:tcW w:w="2327" w:type="pct"/>
          </w:tcPr>
          <w:p w14:paraId="3FA1C0AC" w14:textId="2FA442BB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A77BFD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526" w:type="pct"/>
            <w:shd w:val="clear" w:color="auto" w:fill="auto"/>
          </w:tcPr>
          <w:p w14:paraId="3B6961E6" w14:textId="2B3C7E0E" w:rsidR="00207700" w:rsidRPr="00A77BFD" w:rsidRDefault="00057B1B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115,647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4DD7F1B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506224BF" w14:textId="2A5F0189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10,692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028897A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0E2F0236" w14:textId="34599E05" w:rsidR="00207700" w:rsidRPr="00A77BFD" w:rsidRDefault="00057B1B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C7492E1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F33A398" w14:textId="0D0B9161" w:rsidR="00207700" w:rsidRPr="00A77BFD" w:rsidRDefault="00207700" w:rsidP="0020770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07700" w:rsidRPr="00A77BFD" w14:paraId="7DBEF1D7" w14:textId="77777777" w:rsidTr="00C34129">
        <w:tc>
          <w:tcPr>
            <w:tcW w:w="2327" w:type="pct"/>
          </w:tcPr>
          <w:p w14:paraId="3E103A61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0F9C6B31" w14:textId="23A53EAD" w:rsidR="00207700" w:rsidRPr="00A77BFD" w:rsidRDefault="00057B1B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1,399,447</w:t>
            </w:r>
          </w:p>
        </w:tc>
        <w:tc>
          <w:tcPr>
            <w:tcW w:w="150" w:type="pct"/>
            <w:gridSpan w:val="2"/>
          </w:tcPr>
          <w:p w14:paraId="7EC8E301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</w:tcPr>
          <w:p w14:paraId="7BB9A402" w14:textId="17F7AE55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 w:hint="cs"/>
                <w:sz w:val="30"/>
                <w:szCs w:val="30"/>
                <w:cs/>
              </w:rPr>
              <w:t>1,1</w:t>
            </w:r>
            <w:r w:rsidRPr="00A77BFD">
              <w:rPr>
                <w:rFonts w:ascii="Angsana New" w:hAnsi="Angsana New"/>
                <w:sz w:val="30"/>
                <w:szCs w:val="30"/>
              </w:rPr>
              <w:t>38,335</w:t>
            </w:r>
          </w:p>
        </w:tc>
        <w:tc>
          <w:tcPr>
            <w:tcW w:w="147" w:type="pct"/>
            <w:gridSpan w:val="2"/>
          </w:tcPr>
          <w:p w14:paraId="1BD5CA4E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73BEC343" w14:textId="209FAE68" w:rsidR="00207700" w:rsidRPr="00A77BFD" w:rsidRDefault="00057B1B" w:rsidP="00057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855D2A1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F7E5CE8" w14:textId="60EFE4E5" w:rsidR="00207700" w:rsidRPr="00A77BFD" w:rsidRDefault="00207700" w:rsidP="0020770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</w:rPr>
              <w:t>49,000</w:t>
            </w:r>
          </w:p>
        </w:tc>
      </w:tr>
      <w:tr w:rsidR="00207700" w:rsidRPr="00A77BFD" w14:paraId="23EE3DA1" w14:textId="77777777" w:rsidTr="00C34129">
        <w:tc>
          <w:tcPr>
            <w:tcW w:w="2327" w:type="pct"/>
            <w:tcBorders>
              <w:top w:val="nil"/>
              <w:bottom w:val="nil"/>
            </w:tcBorders>
          </w:tcPr>
          <w:p w14:paraId="2150C2D6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4F5DCA" w14:textId="4AF7E18D" w:rsidR="00207700" w:rsidRPr="00A77BFD" w:rsidRDefault="00057B1B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</w:rPr>
              <w:t>1,515,094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29CDE441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BA4B3B" w14:textId="509C77EE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</w:rPr>
              <w:t>1,149,027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7E50A6C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CDB1F7" w14:textId="28F29A88" w:rsidR="00207700" w:rsidRPr="00A77BFD" w:rsidRDefault="00057B1B" w:rsidP="00057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36313DAD" w14:textId="77777777" w:rsidR="00207700" w:rsidRPr="00A77BFD" w:rsidRDefault="00207700" w:rsidP="00207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A17F3BC" w14:textId="46F93F29" w:rsidR="00207700" w:rsidRPr="00A77BFD" w:rsidRDefault="00207700" w:rsidP="0020770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</w:rPr>
              <w:t>49,000</w:t>
            </w:r>
          </w:p>
        </w:tc>
      </w:tr>
    </w:tbl>
    <w:p w14:paraId="3EF89178" w14:textId="69C5D58B" w:rsidR="00B031B2" w:rsidRPr="00A77BFD" w:rsidRDefault="00B031B2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p w14:paraId="3372C23D" w14:textId="77777777" w:rsidR="00850A79" w:rsidRPr="00A77BFD" w:rsidRDefault="00850A79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p w14:paraId="0DA5E822" w14:textId="77777777" w:rsidR="00850A79" w:rsidRPr="00A77BFD" w:rsidRDefault="00850A79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p w14:paraId="5E8D31FD" w14:textId="77777777" w:rsidR="00850A79" w:rsidRPr="00A77BFD" w:rsidRDefault="00850A79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p w14:paraId="137D0EE9" w14:textId="77777777" w:rsidR="00850A79" w:rsidRPr="00A77BFD" w:rsidRDefault="00850A79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736995DE" w14:textId="5B745FE4" w:rsidR="009963C7" w:rsidRPr="00A77BFD" w:rsidRDefault="00E21F5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  <w:cs/>
        </w:rPr>
      </w:pPr>
      <w:r w:rsidRPr="00A77BFD">
        <w:rPr>
          <w:b/>
          <w:bCs/>
          <w:cs/>
        </w:rPr>
        <w:t>หนี้สินที่อาจเกิดขึ้น</w:t>
      </w:r>
    </w:p>
    <w:p w14:paraId="3E1156D0" w14:textId="3D4FCDB5" w:rsidR="00E21F5A" w:rsidRPr="00A77BFD" w:rsidRDefault="00E21F5A" w:rsidP="007D2605">
      <w:pPr>
        <w:pStyle w:val="BodyText2"/>
        <w:tabs>
          <w:tab w:val="left" w:pos="540"/>
        </w:tabs>
        <w:ind w:left="540"/>
        <w:rPr>
          <w:spacing w:val="4"/>
          <w:sz w:val="22"/>
          <w:szCs w:val="22"/>
          <w:lang w:val="en-US"/>
        </w:rPr>
      </w:pPr>
    </w:p>
    <w:p w14:paraId="797C8838" w14:textId="2DA2AF77" w:rsidR="007F1402" w:rsidRPr="00A77BFD" w:rsidRDefault="007F1402" w:rsidP="007F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บริษัท</w:t>
      </w:r>
      <w:r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ย่อยแห่งหนึ่ง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Pr="00A77BFD">
        <w:rPr>
          <w:rFonts w:asciiTheme="majorBidi" w:eastAsia="Calibri" w:hAnsiTheme="majorBidi"/>
          <w:sz w:val="30"/>
          <w:szCs w:val="30"/>
        </w:rPr>
        <w:t>18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77BFD">
        <w:rPr>
          <w:rFonts w:asciiTheme="majorBidi" w:eastAsia="Calibri" w:hAnsiTheme="majorBidi"/>
          <w:sz w:val="30"/>
          <w:szCs w:val="30"/>
        </w:rPr>
        <w:t>31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ล้านบาท โดยได้รับหมายเรียกจากศาลแพ่ง เมื่อวันที่ </w:t>
      </w:r>
      <w:r w:rsidRPr="00A77BFD">
        <w:rPr>
          <w:rFonts w:asciiTheme="majorBidi" w:eastAsia="Calibri" w:hAnsiTheme="majorBidi"/>
          <w:sz w:val="30"/>
          <w:szCs w:val="30"/>
        </w:rPr>
        <w:t>30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พฤศจิกายน </w:t>
      </w:r>
      <w:r w:rsidRPr="00A77BFD">
        <w:rPr>
          <w:rFonts w:asciiTheme="majorBidi" w:eastAsia="Calibri" w:hAnsiTheme="majorBidi"/>
          <w:sz w:val="30"/>
          <w:szCs w:val="30"/>
        </w:rPr>
        <w:t>2562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และบริษัท</w:t>
      </w:r>
      <w:r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ได้ยื่นคำให้การพร้อมการฟ้องแย้งเมื่อวันที่ </w:t>
      </w:r>
      <w:r w:rsidRPr="00A77BFD">
        <w:rPr>
          <w:rFonts w:asciiTheme="majorBidi" w:eastAsia="Calibri" w:hAnsiTheme="majorBidi"/>
          <w:sz w:val="30"/>
          <w:szCs w:val="30"/>
        </w:rPr>
        <w:t>27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มกราคม </w:t>
      </w:r>
      <w:r w:rsidRPr="00A77BFD">
        <w:rPr>
          <w:rFonts w:asciiTheme="majorBidi" w:eastAsia="Calibri" w:hAnsiTheme="majorBidi"/>
          <w:sz w:val="30"/>
          <w:szCs w:val="30"/>
        </w:rPr>
        <w:t>2563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โดยได้ฟ้องร้องค่าเสียหายจากโจทก์ ในข้อหาผิดสัญญาจ้างทำให้บริษัท</w:t>
      </w:r>
      <w:r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ได้รับความเสียหายเป็นจำนวนเงินทั้งสิ้น </w:t>
      </w:r>
      <w:r w:rsidRPr="00A77BFD">
        <w:rPr>
          <w:rFonts w:asciiTheme="majorBidi" w:eastAsia="Calibri" w:hAnsiTheme="majorBidi"/>
          <w:sz w:val="30"/>
          <w:szCs w:val="30"/>
        </w:rPr>
        <w:t>17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77BFD">
        <w:rPr>
          <w:rFonts w:asciiTheme="majorBidi" w:eastAsia="Calibri" w:hAnsiTheme="majorBidi"/>
          <w:sz w:val="30"/>
          <w:szCs w:val="30"/>
        </w:rPr>
        <w:t>1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ล้านบาท ทั้งนี้ ผลการพิจารณาคดีของศาลชั้นต้นเมื่อวันที่</w:t>
      </w:r>
      <w:r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</w:rPr>
        <w:t>23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ธันวาคม </w:t>
      </w:r>
      <w:r w:rsidRPr="00A77BFD">
        <w:rPr>
          <w:rFonts w:asciiTheme="majorBidi" w:eastAsia="Calibri" w:hAnsiTheme="majorBidi"/>
          <w:sz w:val="30"/>
          <w:szCs w:val="30"/>
        </w:rPr>
        <w:t>2563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เห็นว่าโจทก์และบริษัท</w:t>
      </w:r>
      <w:r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ต่างสมัครใจยกเลิกสัญญาจ้างต่อกันโดยปริยายนับแต่วันที่ </w:t>
      </w:r>
      <w:r w:rsidRPr="00A77BFD">
        <w:rPr>
          <w:rFonts w:asciiTheme="majorBidi" w:eastAsia="Calibri" w:hAnsiTheme="majorBidi"/>
          <w:sz w:val="30"/>
          <w:szCs w:val="30"/>
        </w:rPr>
        <w:t>27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กันยายน </w:t>
      </w:r>
      <w:r w:rsidRPr="00A77BFD">
        <w:rPr>
          <w:rFonts w:asciiTheme="majorBidi" w:eastAsia="Calibri" w:hAnsiTheme="majorBidi"/>
          <w:sz w:val="30"/>
          <w:szCs w:val="30"/>
        </w:rPr>
        <w:t>2562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โดยบริษัท</w:t>
      </w:r>
      <w:r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ต้องรับผิดชำระเงินค่าจ้างแก่โจทก์พร้อมดอกเบี้ยร้อยละ </w:t>
      </w:r>
      <w:r w:rsidRPr="00A77BFD">
        <w:rPr>
          <w:rFonts w:asciiTheme="majorBidi" w:eastAsia="Calibri" w:hAnsiTheme="majorBidi"/>
          <w:sz w:val="30"/>
          <w:szCs w:val="30"/>
        </w:rPr>
        <w:t>7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77BFD">
        <w:rPr>
          <w:rFonts w:asciiTheme="majorBidi" w:eastAsia="Calibri" w:hAnsiTheme="majorBidi"/>
          <w:sz w:val="30"/>
          <w:szCs w:val="30"/>
        </w:rPr>
        <w:t>5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ต่อปี นับแต่วันที่ </w:t>
      </w:r>
      <w:r w:rsidRPr="00A77BFD">
        <w:rPr>
          <w:rFonts w:asciiTheme="majorBidi" w:eastAsia="Calibri" w:hAnsiTheme="majorBidi"/>
          <w:sz w:val="30"/>
          <w:szCs w:val="30"/>
        </w:rPr>
        <w:t>3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พฤศจิกายน </w:t>
      </w:r>
      <w:r w:rsidRPr="00A77BFD">
        <w:rPr>
          <w:rFonts w:asciiTheme="majorBidi" w:eastAsia="Calibri" w:hAnsiTheme="majorBidi"/>
          <w:sz w:val="30"/>
          <w:szCs w:val="30"/>
        </w:rPr>
        <w:t>2562</w:t>
      </w:r>
      <w:r w:rsidRPr="00A77BFD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และโจทก์ต้องคืนค่าจ้างล่วงหน้าแก่บริษัท</w:t>
      </w:r>
      <w:r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คงเหลือเงินที่บริษัท</w:t>
      </w:r>
      <w:r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จะต้องชำระแก่โจทก์รวม</w:t>
      </w:r>
      <w:r w:rsidRPr="00A77BFD">
        <w:rPr>
          <w:rFonts w:asciiTheme="majorBidi" w:eastAsia="Calibri" w:hAnsiTheme="majorBidi"/>
          <w:sz w:val="30"/>
          <w:szCs w:val="30"/>
          <w:cs/>
        </w:rPr>
        <w:t>เป็นเงิน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</w:rPr>
        <w:t>3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77BFD">
        <w:rPr>
          <w:rFonts w:asciiTheme="majorBidi" w:eastAsia="Calibri" w:hAnsiTheme="majorBidi"/>
          <w:sz w:val="30"/>
          <w:szCs w:val="30"/>
        </w:rPr>
        <w:t>12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ล้านบาท ดังนั้นบริษัท</w:t>
      </w:r>
      <w:r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จึงบันทึกประมาณการหนี้สินด้วยจำนวนเงินตามคำพิพากษาของศาลชั้นต้น</w:t>
      </w:r>
    </w:p>
    <w:p w14:paraId="1D0F3328" w14:textId="77777777" w:rsidR="007F1402" w:rsidRPr="00A77BFD" w:rsidRDefault="007F1402" w:rsidP="007F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6B2A59E6" w14:textId="274FF6FC" w:rsidR="007F1402" w:rsidRPr="00A77BFD" w:rsidRDefault="007F1402" w:rsidP="007F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โดยผลการพิจารณาคดีของศาลอุทธรณ์ เมื่อวันที่ </w:t>
      </w:r>
      <w:r w:rsidRPr="00A77BFD">
        <w:rPr>
          <w:rFonts w:asciiTheme="majorBidi" w:eastAsia="Calibri" w:hAnsiTheme="majorBidi"/>
          <w:sz w:val="30"/>
          <w:szCs w:val="30"/>
        </w:rPr>
        <w:t>30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พฤศจิกายน </w:t>
      </w:r>
      <w:r w:rsidRPr="00A77BFD">
        <w:rPr>
          <w:rFonts w:asciiTheme="majorBidi" w:eastAsia="Calibri" w:hAnsiTheme="majorBidi"/>
          <w:sz w:val="30"/>
          <w:szCs w:val="30"/>
        </w:rPr>
        <w:t>2564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พิจารณาเห็นพ้องกับศาลชั้นต้นว่าโจทก์และบริษัท</w:t>
      </w:r>
      <w:r w:rsidR="004D569D"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</w:t>
      </w:r>
      <w:r w:rsidR="004D569D"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ต้องจ่ายให้โจทก์คงเหลือเงินที่ต้องจ่ายคืนบริษัท</w:t>
      </w:r>
      <w:r w:rsidR="004D569D"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จำนวน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</w:rPr>
        <w:t>2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77BFD">
        <w:rPr>
          <w:rFonts w:asciiTheme="majorBidi" w:eastAsia="Calibri" w:hAnsiTheme="majorBidi"/>
          <w:sz w:val="30"/>
          <w:szCs w:val="30"/>
        </w:rPr>
        <w:t>57</w:t>
      </w:r>
      <w:r w:rsidR="004D569D" w:rsidRPr="00A77BFD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ล้านบาท พร้อมดอกเบี้ยอัตราร้อยละ </w:t>
      </w:r>
      <w:r w:rsidRPr="00A77BFD">
        <w:rPr>
          <w:rFonts w:asciiTheme="majorBidi" w:eastAsia="Calibri" w:hAnsiTheme="majorBidi"/>
          <w:sz w:val="30"/>
          <w:szCs w:val="30"/>
        </w:rPr>
        <w:t>7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77BFD">
        <w:rPr>
          <w:rFonts w:asciiTheme="majorBidi" w:eastAsia="Calibri" w:hAnsiTheme="majorBidi"/>
          <w:sz w:val="30"/>
          <w:szCs w:val="30"/>
        </w:rPr>
        <w:t>5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ต่อปี นับแต่วันที่ </w:t>
      </w:r>
      <w:r w:rsidRPr="00A77BFD">
        <w:rPr>
          <w:rFonts w:asciiTheme="majorBidi" w:eastAsia="Calibri" w:hAnsiTheme="majorBidi"/>
          <w:sz w:val="30"/>
          <w:szCs w:val="30"/>
        </w:rPr>
        <w:t>24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มกราคม </w:t>
      </w:r>
      <w:r w:rsidRPr="00A77BFD">
        <w:rPr>
          <w:rFonts w:asciiTheme="majorBidi" w:eastAsia="Calibri" w:hAnsiTheme="majorBidi"/>
          <w:sz w:val="30"/>
          <w:szCs w:val="30"/>
        </w:rPr>
        <w:t>2563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ถึงวันที่ </w:t>
      </w:r>
      <w:r w:rsidRPr="00A77BFD">
        <w:rPr>
          <w:rFonts w:asciiTheme="majorBidi" w:eastAsia="Calibri" w:hAnsiTheme="majorBidi"/>
          <w:sz w:val="30"/>
          <w:szCs w:val="30"/>
        </w:rPr>
        <w:t>10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เมษายน </w:t>
      </w:r>
      <w:r w:rsidRPr="00A77BFD">
        <w:rPr>
          <w:rFonts w:asciiTheme="majorBidi" w:eastAsia="Calibri" w:hAnsiTheme="majorBidi"/>
          <w:sz w:val="30"/>
          <w:szCs w:val="30"/>
        </w:rPr>
        <w:t>2564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และอัตราร้อยละ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</w:rPr>
        <w:t>5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ต่อปี นับแต่วันที่ </w:t>
      </w:r>
      <w:r w:rsidRPr="00A77BFD">
        <w:rPr>
          <w:rFonts w:asciiTheme="majorBidi" w:eastAsia="Calibri" w:hAnsiTheme="majorBidi"/>
          <w:sz w:val="30"/>
          <w:szCs w:val="30"/>
        </w:rPr>
        <w:t>11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เมษายน </w:t>
      </w:r>
      <w:r w:rsidRPr="00A77BFD">
        <w:rPr>
          <w:rFonts w:asciiTheme="majorBidi" w:eastAsia="Calibri" w:hAnsiTheme="majorBidi"/>
          <w:sz w:val="30"/>
          <w:szCs w:val="30"/>
        </w:rPr>
        <w:t>2564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เป็นต้นไปจนกว่าจะชำระเสร็จแก่บริษัท</w:t>
      </w:r>
      <w:r w:rsidR="004D569D"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 </w:t>
      </w:r>
      <w:r w:rsidRPr="00A77BFD">
        <w:rPr>
          <w:rFonts w:asciiTheme="majorBidi" w:eastAsia="Calibri" w:hAnsiTheme="majorBidi"/>
          <w:sz w:val="30"/>
          <w:szCs w:val="30"/>
        </w:rPr>
        <w:t>7</w:t>
      </w:r>
      <w:r w:rsidR="004D569D" w:rsidRPr="00A77BFD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>ที่แก้ไขใหม่ บวกด้วยอัตราร้อยละ</w:t>
      </w:r>
      <w:r w:rsidRPr="00A77BFD">
        <w:rPr>
          <w:rFonts w:asciiTheme="majorBidi" w:eastAsia="Calibri" w:hAnsiTheme="majorBidi"/>
          <w:sz w:val="30"/>
          <w:szCs w:val="30"/>
        </w:rPr>
        <w:t xml:space="preserve"> 2 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ต่อปีแต่ต้องไม่เกินอัตราร้อยละ </w:t>
      </w:r>
      <w:r w:rsidRPr="00A77BFD">
        <w:rPr>
          <w:rFonts w:asciiTheme="majorBidi" w:eastAsia="Calibri" w:hAnsiTheme="majorBidi"/>
          <w:sz w:val="30"/>
          <w:szCs w:val="30"/>
        </w:rPr>
        <w:t>7</w:t>
      </w:r>
      <w:r w:rsidRPr="00A77BFD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77BFD">
        <w:rPr>
          <w:rFonts w:asciiTheme="majorBidi" w:eastAsia="Calibri" w:hAnsiTheme="majorBidi"/>
          <w:sz w:val="30"/>
          <w:szCs w:val="30"/>
        </w:rPr>
        <w:t>5</w:t>
      </w:r>
      <w:r w:rsidRPr="00A77BFD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ต่อปี</w:t>
      </w:r>
    </w:p>
    <w:p w14:paraId="52C7BAA0" w14:textId="77777777" w:rsidR="007F1402" w:rsidRPr="00A77BFD" w:rsidRDefault="007F1402" w:rsidP="00E97EFF">
      <w:pPr>
        <w:pStyle w:val="ListParagraph"/>
        <w:spacing w:after="0"/>
        <w:ind w:left="360"/>
        <w:rPr>
          <w:rFonts w:asciiTheme="majorBidi" w:hAnsiTheme="majorBidi"/>
          <w:szCs w:val="22"/>
          <w:cs/>
        </w:rPr>
      </w:pPr>
    </w:p>
    <w:p w14:paraId="3993804F" w14:textId="1CE420C3" w:rsidR="007F1402" w:rsidRPr="00A77BFD" w:rsidRDefault="007F1402" w:rsidP="007F1402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  <w:r w:rsidRPr="00A77BFD">
        <w:rPr>
          <w:rFonts w:asciiTheme="majorBidi" w:eastAsia="Calibri" w:hAnsiTheme="majorBidi" w:hint="cs"/>
          <w:cs/>
          <w:lang w:val="en-GB"/>
        </w:rPr>
        <w:t>ทั้งนี้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 w:hint="cs"/>
          <w:cs/>
          <w:lang w:val="en-GB"/>
        </w:rPr>
        <w:t>เมื่อวันที่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/>
        </w:rPr>
        <w:t>26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 w:hint="cs"/>
          <w:cs/>
          <w:lang w:val="en-GB"/>
        </w:rPr>
        <w:t>พฤษภาคม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/>
        </w:rPr>
        <w:t>2565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 w:hint="cs"/>
          <w:cs/>
          <w:lang w:val="en-GB"/>
        </w:rPr>
        <w:t>และวันที่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/>
          <w:lang w:val="en-GB"/>
        </w:rPr>
        <w:t>4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 w:hint="cs"/>
          <w:cs/>
          <w:lang w:val="en-GB"/>
        </w:rPr>
        <w:t>สิงหาคม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/>
        </w:rPr>
        <w:t>2565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 w:hint="cs"/>
          <w:cs/>
          <w:lang w:val="en-GB"/>
        </w:rPr>
        <w:t>โจทก์ได้ยื่นคำร้องขออนุญาตยื่นฎีกาต่อศาลฎีกาและ</w:t>
      </w:r>
      <w:r w:rsidRPr="00A77BFD">
        <w:rPr>
          <w:rFonts w:asciiTheme="majorBidi" w:eastAsia="Calibri" w:hAnsiTheme="majorBidi"/>
          <w:lang w:val="en-GB"/>
        </w:rPr>
        <w:t xml:space="preserve">    </w:t>
      </w:r>
      <w:r w:rsidRPr="00A77BFD">
        <w:rPr>
          <w:rFonts w:asciiTheme="majorBidi" w:eastAsia="Calibri" w:hAnsiTheme="majorBidi" w:hint="cs"/>
          <w:cs/>
          <w:lang w:val="en-GB"/>
        </w:rPr>
        <w:t>คำร้องขอทุเลาการบังคับคดีต่อศาลฎีกา</w:t>
      </w:r>
      <w:r w:rsidRPr="00A77BFD">
        <w:rPr>
          <w:rFonts w:asciiTheme="majorBidi" w:eastAsia="Calibri" w:hAnsiTheme="majorBidi"/>
          <w:lang w:val="en-GB"/>
        </w:rPr>
        <w:t xml:space="preserve"> </w:t>
      </w:r>
      <w:r w:rsidRPr="00A77BFD">
        <w:rPr>
          <w:rFonts w:asciiTheme="majorBidi" w:eastAsia="Calibri" w:hAnsiTheme="majorBidi" w:hint="cs"/>
          <w:cs/>
          <w:lang w:val="en-GB"/>
        </w:rPr>
        <w:t>โดยศาลฎีกาอนุญาตให้งดการบังคับคดีตามคำสั่งศาลอุทธรณ์ระหว่างฎีกา                 เมื่อวันที่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/>
          <w:lang w:val="en-GB"/>
        </w:rPr>
        <w:t>24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 w:hint="cs"/>
          <w:cs/>
          <w:lang w:val="en-GB"/>
        </w:rPr>
        <w:t>สิงหาคม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Pr="00A77BFD">
        <w:rPr>
          <w:rFonts w:asciiTheme="majorBidi" w:eastAsia="Calibri" w:hAnsiTheme="majorBidi"/>
        </w:rPr>
        <w:t>2565</w:t>
      </w:r>
      <w:r w:rsidRPr="00A77BFD">
        <w:rPr>
          <w:rFonts w:asciiTheme="majorBidi" w:eastAsia="Calibri" w:hAnsiTheme="majorBidi"/>
          <w:cs/>
          <w:lang w:val="en-GB"/>
        </w:rPr>
        <w:t xml:space="preserve"> </w:t>
      </w:r>
      <w:r w:rsidR="00E123AA" w:rsidRPr="00A77BFD">
        <w:rPr>
          <w:rFonts w:asciiTheme="majorBidi" w:eastAsia="Calibri" w:hAnsiTheme="majorBidi" w:hint="cs"/>
          <w:cs/>
          <w:lang w:val="en-GB"/>
        </w:rPr>
        <w:t>และศาลฎีกามีคำสั่งเพื่อพิจารณาคำร้องขออนุญาตยื่นฎีกาของโจทก์ในวันที่</w:t>
      </w:r>
      <w:r w:rsidR="00E123AA" w:rsidRPr="00A77BFD">
        <w:rPr>
          <w:rFonts w:asciiTheme="majorBidi" w:eastAsia="Calibri" w:hAnsiTheme="majorBidi"/>
          <w:cs/>
          <w:lang w:val="en-GB"/>
        </w:rPr>
        <w:t xml:space="preserve"> </w:t>
      </w:r>
      <w:r w:rsidR="00E123AA" w:rsidRPr="00A77BFD">
        <w:rPr>
          <w:rFonts w:asciiTheme="majorBidi" w:eastAsia="Calibri" w:hAnsiTheme="majorBidi"/>
          <w:lang w:val="en-GB"/>
        </w:rPr>
        <w:t>28</w:t>
      </w:r>
      <w:r w:rsidR="00E123AA" w:rsidRPr="00A77BFD">
        <w:rPr>
          <w:rFonts w:asciiTheme="majorBidi" w:eastAsia="Calibri" w:hAnsiTheme="majorBidi"/>
          <w:cs/>
          <w:lang w:val="en-GB"/>
        </w:rPr>
        <w:t xml:space="preserve"> </w:t>
      </w:r>
      <w:r w:rsidR="00E123AA" w:rsidRPr="00A77BFD">
        <w:rPr>
          <w:rFonts w:asciiTheme="majorBidi" w:eastAsia="Calibri" w:hAnsiTheme="majorBidi" w:hint="cs"/>
          <w:cs/>
          <w:lang w:val="en-GB"/>
        </w:rPr>
        <w:t>มีนาคม</w:t>
      </w:r>
      <w:r w:rsidR="00E123AA" w:rsidRPr="00A77BFD">
        <w:rPr>
          <w:rFonts w:asciiTheme="majorBidi" w:eastAsia="Calibri" w:hAnsiTheme="majorBidi"/>
          <w:cs/>
          <w:lang w:val="en-GB"/>
        </w:rPr>
        <w:t xml:space="preserve"> </w:t>
      </w:r>
      <w:r w:rsidR="00E123AA" w:rsidRPr="00A77BFD">
        <w:rPr>
          <w:rFonts w:asciiTheme="majorBidi" w:eastAsia="Calibri" w:hAnsiTheme="majorBidi"/>
        </w:rPr>
        <w:t>2566</w:t>
      </w:r>
      <w:r w:rsidR="00E123AA" w:rsidRPr="00A77BFD">
        <w:rPr>
          <w:rFonts w:asciiTheme="majorBidi" w:eastAsia="Calibri" w:hAnsiTheme="majorBidi"/>
          <w:cs/>
          <w:lang w:val="en-GB"/>
        </w:rPr>
        <w:t xml:space="preserve"> </w:t>
      </w:r>
      <w:r w:rsidR="00E123AA" w:rsidRPr="00A77BFD">
        <w:rPr>
          <w:rFonts w:asciiTheme="majorBidi" w:eastAsia="Calibri" w:hAnsiTheme="majorBidi" w:hint="cs"/>
          <w:cs/>
          <w:lang w:val="en-GB"/>
        </w:rPr>
        <w:t>ปัจจุบันคดีอยู่ในระหว่างการพิจารณาของศาลฎีกา</w:t>
      </w:r>
      <w:r w:rsidR="00E123AA" w:rsidRPr="00A77BFD">
        <w:rPr>
          <w:rFonts w:asciiTheme="majorBidi" w:eastAsia="Calibri" w:hAnsiTheme="majorBidi"/>
          <w:cs/>
          <w:lang w:val="en-GB"/>
        </w:rPr>
        <w:t xml:space="preserve"> </w:t>
      </w:r>
      <w:r w:rsidR="00E123AA" w:rsidRPr="00A77BFD">
        <w:rPr>
          <w:rFonts w:asciiTheme="majorBidi" w:eastAsia="Calibri" w:hAnsiTheme="majorBidi" w:hint="cs"/>
          <w:cs/>
          <w:lang w:val="en-GB"/>
        </w:rPr>
        <w:t>บริษัทย่อยยังคงบันทึกประมาณการหนี้สินด้วยจำนวนเงินตามคำพิพากษาของศาลชั้นต้นไว้คงเดิม</w:t>
      </w:r>
    </w:p>
    <w:p w14:paraId="68390618" w14:textId="6EABC233" w:rsidR="00494634" w:rsidRPr="00A77BFD" w:rsidRDefault="00494634" w:rsidP="00E123AA">
      <w:pPr>
        <w:pStyle w:val="BodyText2"/>
        <w:tabs>
          <w:tab w:val="left" w:pos="540"/>
        </w:tabs>
        <w:rPr>
          <w:lang w:val="en-US"/>
        </w:rPr>
      </w:pPr>
    </w:p>
    <w:p w14:paraId="6F3CB3E7" w14:textId="74749E57" w:rsidR="00490D80" w:rsidRPr="00A77BFD" w:rsidRDefault="00B73B4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  <w:cs/>
        </w:rPr>
      </w:pPr>
      <w:r w:rsidRPr="00A77BFD">
        <w:rPr>
          <w:rFonts w:hint="cs"/>
          <w:b/>
          <w:bCs/>
          <w:cs/>
        </w:rPr>
        <w:t>เหตุการณ์ภายหลังรอบระยะเวลาที่รายงาน</w:t>
      </w:r>
    </w:p>
    <w:p w14:paraId="23B6A491" w14:textId="2F65D3E6" w:rsidR="003C6DF5" w:rsidRPr="00A77BFD" w:rsidRDefault="003C6DF5" w:rsidP="007D2605">
      <w:pPr>
        <w:pStyle w:val="BodyText2"/>
        <w:tabs>
          <w:tab w:val="left" w:pos="540"/>
        </w:tabs>
        <w:rPr>
          <w:sz w:val="22"/>
          <w:szCs w:val="22"/>
          <w:cs/>
        </w:rPr>
      </w:pPr>
    </w:p>
    <w:p w14:paraId="081AE123" w14:textId="03CF3FF7" w:rsidR="001B0660" w:rsidRPr="001D44D4" w:rsidRDefault="00625525" w:rsidP="001D44D4">
      <w:pPr>
        <w:pStyle w:val="BodyText2"/>
        <w:tabs>
          <w:tab w:val="left" w:pos="540"/>
        </w:tabs>
        <w:ind w:left="540"/>
        <w:rPr>
          <w:rFonts w:asciiTheme="majorBidi" w:eastAsia="Calibri" w:hAnsiTheme="majorBidi"/>
          <w:lang w:val="en-GB"/>
        </w:rPr>
      </w:pPr>
      <w:r>
        <w:rPr>
          <w:rFonts w:asciiTheme="majorBidi" w:eastAsia="Calibri" w:hAnsiTheme="majorBidi" w:hint="cs"/>
          <w:cs/>
          <w:lang w:val="en-GB"/>
        </w:rPr>
        <w:t>เมื่อ</w:t>
      </w:r>
      <w:r w:rsidR="001B0660" w:rsidRPr="001D44D4">
        <w:rPr>
          <w:rFonts w:asciiTheme="majorBidi" w:eastAsia="Calibri" w:hAnsiTheme="majorBidi"/>
          <w:cs/>
          <w:lang w:val="en-GB"/>
        </w:rPr>
        <w:t xml:space="preserve">วันที่ </w:t>
      </w:r>
      <w:r w:rsidR="001B0660">
        <w:rPr>
          <w:rFonts w:asciiTheme="majorBidi" w:eastAsia="Calibri" w:hAnsiTheme="majorBidi"/>
          <w:lang w:val="en-GB"/>
        </w:rPr>
        <w:t>27</w:t>
      </w:r>
      <w:r w:rsidR="001B0660" w:rsidRPr="001D44D4">
        <w:rPr>
          <w:rFonts w:asciiTheme="majorBidi" w:eastAsia="Calibri" w:hAnsiTheme="majorBidi"/>
          <w:cs/>
          <w:lang w:val="en-GB"/>
        </w:rPr>
        <w:t xml:space="preserve"> กุมภาพันธ์ </w:t>
      </w:r>
      <w:r w:rsidR="001B0660">
        <w:rPr>
          <w:rFonts w:asciiTheme="majorBidi" w:eastAsia="Calibri" w:hAnsiTheme="majorBidi"/>
          <w:lang w:val="en-GB"/>
        </w:rPr>
        <w:t>2567</w:t>
      </w:r>
      <w:r w:rsidR="001B0660" w:rsidRPr="001D44D4">
        <w:rPr>
          <w:rFonts w:asciiTheme="majorBidi" w:eastAsia="Calibri" w:hAnsiTheme="majorBidi"/>
          <w:cs/>
          <w:lang w:val="en-GB"/>
        </w:rPr>
        <w:t xml:space="preserve"> บริษัทได้ลงทุนในบริษัท ทีทีเอส คอนเนคท์ จำกัด ซึ่งดำเนินธุรกิจเกี่ยวกับการจำหน่าย</w:t>
      </w:r>
    </w:p>
    <w:p w14:paraId="0A3BA9F3" w14:textId="7F8D6603" w:rsidR="001B0660" w:rsidRPr="001D44D4" w:rsidRDefault="001B0660" w:rsidP="001D44D4">
      <w:pPr>
        <w:pStyle w:val="BodyText2"/>
        <w:tabs>
          <w:tab w:val="left" w:pos="540"/>
        </w:tabs>
        <w:ind w:left="540"/>
        <w:rPr>
          <w:rFonts w:asciiTheme="majorBidi" w:eastAsia="Calibri" w:hAnsiTheme="majorBidi"/>
          <w:lang w:val="en-GB"/>
        </w:rPr>
      </w:pPr>
      <w:r w:rsidRPr="001D44D4">
        <w:rPr>
          <w:rFonts w:asciiTheme="majorBidi" w:eastAsia="Calibri" w:hAnsiTheme="majorBidi"/>
          <w:cs/>
          <w:lang w:val="en-GB"/>
        </w:rPr>
        <w:t xml:space="preserve">มอเตอร์ไซค์ไฟฟ้า โดยมีทุนจดทะเบียน </w:t>
      </w:r>
      <w:r>
        <w:rPr>
          <w:rFonts w:asciiTheme="majorBidi" w:eastAsia="Calibri" w:hAnsiTheme="majorBidi"/>
          <w:lang w:val="en-GB"/>
        </w:rPr>
        <w:t>3</w:t>
      </w:r>
      <w:r w:rsidRPr="001D44D4">
        <w:rPr>
          <w:rFonts w:asciiTheme="majorBidi" w:eastAsia="Calibri" w:hAnsiTheme="majorBidi"/>
          <w:cs/>
          <w:lang w:val="en-GB"/>
        </w:rPr>
        <w:t xml:space="preserve"> ล้านบาท แบ่งเป็นหุ้นสามัญจำนวน </w:t>
      </w:r>
      <w:r>
        <w:rPr>
          <w:rFonts w:asciiTheme="majorBidi" w:eastAsia="Calibri" w:hAnsiTheme="majorBidi"/>
          <w:lang w:val="en-GB"/>
        </w:rPr>
        <w:t>30,000</w:t>
      </w:r>
      <w:r w:rsidRPr="001D44D4">
        <w:rPr>
          <w:rFonts w:asciiTheme="majorBidi" w:eastAsia="Calibri" w:hAnsiTheme="majorBidi"/>
          <w:cs/>
          <w:lang w:val="en-GB"/>
        </w:rPr>
        <w:t xml:space="preserve"> หุ้น มูลค่าหุ้นละ </w:t>
      </w:r>
      <w:r>
        <w:rPr>
          <w:rFonts w:asciiTheme="majorBidi" w:eastAsia="Calibri" w:hAnsiTheme="majorBidi"/>
          <w:lang w:val="en-GB"/>
        </w:rPr>
        <w:t>100</w:t>
      </w:r>
      <w:r w:rsidRPr="001D44D4">
        <w:rPr>
          <w:rFonts w:asciiTheme="majorBidi" w:eastAsia="Calibri" w:hAnsiTheme="majorBidi"/>
          <w:cs/>
          <w:lang w:val="en-GB"/>
        </w:rPr>
        <w:t xml:space="preserve"> บาท ซึ่ง</w:t>
      </w:r>
    </w:p>
    <w:p w14:paraId="6C5C3955" w14:textId="40D5AA17" w:rsidR="00CA457C" w:rsidRDefault="001B0660" w:rsidP="001D44D4">
      <w:pPr>
        <w:pStyle w:val="BodyText2"/>
        <w:tabs>
          <w:tab w:val="left" w:pos="540"/>
        </w:tabs>
        <w:ind w:left="540"/>
        <w:rPr>
          <w:rFonts w:asciiTheme="majorBidi" w:hAnsiTheme="majorBidi"/>
        </w:rPr>
      </w:pPr>
      <w:r w:rsidRPr="001D44D4">
        <w:rPr>
          <w:rFonts w:asciiTheme="majorBidi" w:eastAsia="Calibri" w:hAnsiTheme="majorBidi"/>
          <w:cs/>
          <w:lang w:val="en-GB"/>
        </w:rPr>
        <w:t xml:space="preserve">บริษัทถือหุ้นร้อยละ </w:t>
      </w:r>
      <w:r>
        <w:rPr>
          <w:rFonts w:asciiTheme="majorBidi" w:eastAsia="Calibri" w:hAnsiTheme="majorBidi"/>
          <w:lang w:val="en-GB"/>
        </w:rPr>
        <w:t>40</w:t>
      </w:r>
    </w:p>
    <w:p w14:paraId="3440D127" w14:textId="77777777" w:rsidR="00CA457C" w:rsidRDefault="00CA457C" w:rsidP="00700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BA27EF2" w14:textId="77777777" w:rsidR="0093482A" w:rsidRPr="00546DB8" w:rsidRDefault="0093482A" w:rsidP="00B4647C">
      <w:pPr>
        <w:pStyle w:val="BodyText2"/>
        <w:tabs>
          <w:tab w:val="left" w:pos="540"/>
        </w:tabs>
        <w:rPr>
          <w:spacing w:val="4"/>
          <w:lang w:val="en-US"/>
        </w:rPr>
      </w:pPr>
    </w:p>
    <w:sectPr w:rsidR="0093482A" w:rsidRPr="00546DB8" w:rsidSect="00821023">
      <w:headerReference w:type="default" r:id="rId17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99573" w14:textId="77777777" w:rsidR="00341214" w:rsidRDefault="00341214" w:rsidP="003D743A">
      <w:r>
        <w:separator/>
      </w:r>
    </w:p>
  </w:endnote>
  <w:endnote w:type="continuationSeparator" w:id="0">
    <w:p w14:paraId="69652FE1" w14:textId="77777777" w:rsidR="00341214" w:rsidRDefault="00341214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3EFAE" w14:textId="67B5E750" w:rsidR="001B56DD" w:rsidRPr="00A24530" w:rsidRDefault="006E4037" w:rsidP="00725F8E">
    <w:pPr>
      <w:pStyle w:val="Footer"/>
      <w:tabs>
        <w:tab w:val="center" w:pos="7726"/>
        <w:tab w:val="left" w:pos="9711"/>
      </w:tabs>
      <w:jc w:val="center"/>
      <w:rPr>
        <w:rFonts w:asciiTheme="minorHAnsi" w:hAnsiTheme="minorHAnsi" w:cstheme="minorHAnsi"/>
        <w:sz w:val="30"/>
        <w:szCs w:val="30"/>
      </w:rPr>
    </w:pPr>
    <w:sdt>
      <w:sdtPr>
        <w:id w:val="-10913565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  <w:noProof/>
          <w:sz w:val="30"/>
          <w:szCs w:val="30"/>
        </w:rPr>
      </w:sdtEndPr>
      <w:sdtContent>
        <w:r w:rsidR="001B56DD" w:rsidRPr="00D22739">
          <w:rPr>
            <w:rFonts w:asciiTheme="minorHAnsi" w:hAnsiTheme="minorHAnsi" w:cstheme="minorHAnsi"/>
            <w:sz w:val="32"/>
            <w:szCs w:val="32"/>
          </w:rPr>
          <w:fldChar w:fldCharType="begin"/>
        </w:r>
        <w:r w:rsidR="001B56DD" w:rsidRPr="00D22739">
          <w:rPr>
            <w:rFonts w:asciiTheme="minorHAnsi" w:hAnsiTheme="minorHAnsi" w:cstheme="minorHAnsi"/>
            <w:sz w:val="32"/>
            <w:szCs w:val="32"/>
          </w:rPr>
          <w:instrText xml:space="preserve"> PAGE   \* MERGEFORMAT </w:instrText>
        </w:r>
        <w:r w:rsidR="001B56DD" w:rsidRPr="00D22739">
          <w:rPr>
            <w:rFonts w:asciiTheme="minorHAnsi" w:hAnsiTheme="minorHAnsi" w:cstheme="minorHAnsi"/>
            <w:sz w:val="32"/>
            <w:szCs w:val="32"/>
          </w:rPr>
          <w:fldChar w:fldCharType="separate"/>
        </w:r>
        <w:r w:rsidR="008F4104">
          <w:rPr>
            <w:rFonts w:asciiTheme="minorHAnsi" w:hAnsiTheme="minorHAnsi" w:cstheme="minorHAnsi"/>
            <w:noProof/>
            <w:sz w:val="32"/>
            <w:szCs w:val="32"/>
          </w:rPr>
          <w:t>46</w:t>
        </w:r>
        <w:r w:rsidR="001B56DD" w:rsidRPr="00D22739">
          <w:rPr>
            <w:rFonts w:asciiTheme="minorHAnsi" w:hAnsiTheme="minorHAnsi" w:cstheme="minorHAnsi"/>
            <w:noProof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44216" w14:textId="77777777" w:rsidR="00341214" w:rsidRDefault="00341214" w:rsidP="003D743A">
      <w:r>
        <w:separator/>
      </w:r>
    </w:p>
  </w:footnote>
  <w:footnote w:type="continuationSeparator" w:id="0">
    <w:p w14:paraId="3F089FB8" w14:textId="77777777" w:rsidR="00341214" w:rsidRDefault="00341214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F181" w14:textId="28673F39" w:rsidR="001B56DD" w:rsidRPr="00406575" w:rsidRDefault="001B56DD" w:rsidP="00110772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779FAB24" w14:textId="119850A8" w:rsidR="001B56DD" w:rsidRPr="00FA1E93" w:rsidRDefault="001B56DD" w:rsidP="00110772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42E752" w14:textId="23ADE6B2" w:rsidR="001B56DD" w:rsidRDefault="001B56DD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B7F30">
      <w:rPr>
        <w:rFonts w:ascii="Angsana New" w:hAnsi="Angsana New"/>
        <w:b/>
        <w:bCs/>
        <w:sz w:val="32"/>
        <w:szCs w:val="32"/>
        <w:cs/>
      </w:rPr>
      <w:t>สำหรับ</w:t>
    </w:r>
    <w:r w:rsidRPr="0080023B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0023B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13D9B">
      <w:rPr>
        <w:rFonts w:ascii="Angsana New" w:hAnsi="Angsana New"/>
        <w:b/>
        <w:bCs/>
        <w:sz w:val="32"/>
        <w:szCs w:val="32"/>
      </w:rPr>
      <w:t>6</w:t>
    </w:r>
  </w:p>
  <w:p w14:paraId="60B05060" w14:textId="77777777" w:rsidR="001B56DD" w:rsidRPr="00B02C5C" w:rsidRDefault="001B56DD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D0BCA" w14:textId="77777777" w:rsidR="001B56DD" w:rsidRPr="00406575" w:rsidRDefault="001B56DD" w:rsidP="00D51962">
    <w:pPr>
      <w:tabs>
        <w:tab w:val="clear" w:pos="227"/>
        <w:tab w:val="clear" w:pos="454"/>
        <w:tab w:val="clear" w:pos="680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482A1395" w14:textId="77777777" w:rsidR="001B56DD" w:rsidRPr="00FA1E93" w:rsidRDefault="001B56DD" w:rsidP="00D51962">
    <w:pPr>
      <w:tabs>
        <w:tab w:val="clear" w:pos="454"/>
        <w:tab w:val="clear" w:pos="680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3E14BF" w14:textId="28E699F2" w:rsidR="001B56DD" w:rsidRDefault="001B56DD" w:rsidP="00D51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85200">
      <w:rPr>
        <w:rFonts w:ascii="Angsana New" w:hAnsi="Angsana New"/>
        <w:b/>
        <w:bCs/>
        <w:sz w:val="32"/>
        <w:szCs w:val="32"/>
      </w:rPr>
      <w:t>6</w:t>
    </w:r>
  </w:p>
  <w:p w14:paraId="15AEA028" w14:textId="77777777" w:rsidR="001B56DD" w:rsidRPr="00695955" w:rsidRDefault="001B56DD" w:rsidP="00695955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7CF4" w14:textId="77777777" w:rsidR="001B56DD" w:rsidRPr="00406575" w:rsidRDefault="001B56DD" w:rsidP="008A56ED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1A49D3" w14:textId="01354A51" w:rsidR="001B56DD" w:rsidRPr="00FA1E93" w:rsidRDefault="001B56DD" w:rsidP="008A56ED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8EEB6F" w14:textId="31AC8E7D" w:rsidR="001B56DD" w:rsidRDefault="001B56DD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85200">
      <w:rPr>
        <w:rFonts w:ascii="Angsana New" w:hAnsi="Angsana New"/>
        <w:b/>
        <w:bCs/>
        <w:sz w:val="32"/>
        <w:szCs w:val="32"/>
      </w:rPr>
      <w:t>6</w:t>
    </w:r>
  </w:p>
  <w:p w14:paraId="7727594C" w14:textId="77777777" w:rsidR="001B56DD" w:rsidRPr="008331F0" w:rsidRDefault="001B56DD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600B1" w14:textId="77777777" w:rsidR="001B56DD" w:rsidRPr="00406575" w:rsidRDefault="001B56DD" w:rsidP="00890E41">
    <w:pPr>
      <w:tabs>
        <w:tab w:val="clear" w:pos="227"/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62456F6C" w14:textId="77777777" w:rsidR="001B56DD" w:rsidRPr="00FA1E93" w:rsidRDefault="001B56DD" w:rsidP="00890E41">
    <w:pPr>
      <w:tabs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D07C72" w14:textId="43E32661" w:rsidR="001B56DD" w:rsidRDefault="001B56DD" w:rsidP="00890E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cs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85200">
      <w:rPr>
        <w:rFonts w:ascii="Angsana New" w:hAnsi="Angsana New"/>
        <w:b/>
        <w:bCs/>
        <w:sz w:val="32"/>
        <w:szCs w:val="32"/>
      </w:rPr>
      <w:t>6</w:t>
    </w:r>
  </w:p>
  <w:p w14:paraId="0542DEB6" w14:textId="77777777" w:rsidR="001B56DD" w:rsidRPr="00695955" w:rsidRDefault="001B56DD" w:rsidP="00695955">
    <w:pPr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721E" w14:textId="77777777" w:rsidR="001B56DD" w:rsidRPr="00406575" w:rsidRDefault="001B56DD" w:rsidP="008A56ED">
    <w:pPr>
      <w:tabs>
        <w:tab w:val="clear" w:pos="227"/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0763F551" w14:textId="77777777" w:rsidR="001B56DD" w:rsidRPr="00FA1E93" w:rsidRDefault="001B56DD" w:rsidP="008A56ED">
    <w:pPr>
      <w:tabs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0C6E730" w14:textId="7C443053" w:rsidR="001B56DD" w:rsidRDefault="001B56DD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cs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410F7">
      <w:rPr>
        <w:rFonts w:ascii="Angsana New" w:hAnsi="Angsana New"/>
        <w:b/>
        <w:bCs/>
        <w:sz w:val="32"/>
        <w:szCs w:val="32"/>
      </w:rPr>
      <w:t>6</w:t>
    </w:r>
  </w:p>
  <w:p w14:paraId="099FF036" w14:textId="77777777" w:rsidR="001B56DD" w:rsidRPr="00B02C5C" w:rsidRDefault="001B56DD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C694" w14:textId="77777777" w:rsidR="001B56DD" w:rsidRPr="00406575" w:rsidRDefault="001B56DD" w:rsidP="00F55906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665D03" w14:textId="271EAB1A" w:rsidR="001B56DD" w:rsidRPr="003B3B49" w:rsidRDefault="001B56DD" w:rsidP="003B3B49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3B3B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95A020" w14:textId="5EFEDF3B" w:rsidR="001B56DD" w:rsidRDefault="001B56DD" w:rsidP="003B3B49">
    <w:pPr>
      <w:tabs>
        <w:tab w:val="clear" w:pos="907"/>
        <w:tab w:val="left" w:pos="1170"/>
      </w:tabs>
      <w:spacing w:line="240" w:lineRule="auto"/>
      <w:ind w:left="810"/>
    </w:pPr>
    <w:r w:rsidRPr="003B3B4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3B3B49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F11D0">
      <w:rPr>
        <w:rFonts w:ascii="Angsana New" w:hAnsi="Angsana New"/>
        <w:b/>
        <w:bCs/>
        <w:sz w:val="32"/>
        <w:szCs w:val="32"/>
      </w:rPr>
      <w:t>6</w:t>
    </w:r>
  </w:p>
  <w:p w14:paraId="792C9AC0" w14:textId="77777777" w:rsidR="001B56DD" w:rsidRPr="003B3B49" w:rsidRDefault="001B56DD" w:rsidP="00695955">
    <w:pPr>
      <w:spacing w:line="240" w:lineRule="auto"/>
      <w:rPr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9462" w14:textId="77777777" w:rsidR="001B56DD" w:rsidRPr="00406575" w:rsidRDefault="001B56DD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DA189E" w14:textId="551080D1" w:rsidR="001B56DD" w:rsidRPr="00FA1E93" w:rsidRDefault="001B56DD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BEF34E7" w14:textId="72C6B6AB" w:rsidR="001B56DD" w:rsidRDefault="001B56DD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5272A">
      <w:rPr>
        <w:rFonts w:ascii="Angsana New" w:hAnsi="Angsana New"/>
        <w:b/>
        <w:bCs/>
        <w:sz w:val="32"/>
        <w:szCs w:val="32"/>
      </w:rPr>
      <w:t>6</w:t>
    </w:r>
  </w:p>
  <w:p w14:paraId="72CD2AAD" w14:textId="77777777" w:rsidR="001B56DD" w:rsidRPr="0073374C" w:rsidRDefault="001B56DD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9094383"/>
    <w:multiLevelType w:val="hybridMultilevel"/>
    <w:tmpl w:val="47840156"/>
    <w:lvl w:ilvl="0" w:tplc="AEF2F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C3160"/>
    <w:multiLevelType w:val="multilevel"/>
    <w:tmpl w:val="824E83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A30824"/>
    <w:multiLevelType w:val="hybridMultilevel"/>
    <w:tmpl w:val="2E2806A0"/>
    <w:lvl w:ilvl="0" w:tplc="8C18F9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AB925A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7A57FE"/>
    <w:multiLevelType w:val="hybridMultilevel"/>
    <w:tmpl w:val="07A22B1E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E877DE4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2655B8E"/>
    <w:multiLevelType w:val="hybridMultilevel"/>
    <w:tmpl w:val="44E8CA7E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879AE"/>
    <w:multiLevelType w:val="hybridMultilevel"/>
    <w:tmpl w:val="3ED26586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146537"/>
    <w:multiLevelType w:val="multilevel"/>
    <w:tmpl w:val="D6063A5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9AD7D08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BC10A4"/>
    <w:multiLevelType w:val="hybridMultilevel"/>
    <w:tmpl w:val="DE841F30"/>
    <w:lvl w:ilvl="0" w:tplc="9DFA1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126320C"/>
    <w:multiLevelType w:val="hybridMultilevel"/>
    <w:tmpl w:val="12ACB6E6"/>
    <w:lvl w:ilvl="0" w:tplc="705A94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65C1C30"/>
    <w:multiLevelType w:val="hybridMultilevel"/>
    <w:tmpl w:val="1234B372"/>
    <w:lvl w:ilvl="0" w:tplc="E544FA9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8" w15:restartNumberingAfterBreak="0">
    <w:nsid w:val="66BC08A5"/>
    <w:multiLevelType w:val="hybridMultilevel"/>
    <w:tmpl w:val="93C2E07C"/>
    <w:lvl w:ilvl="0" w:tplc="89D88AD4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91327231">
    <w:abstractNumId w:val="6"/>
  </w:num>
  <w:num w:numId="2" w16cid:durableId="360981509">
    <w:abstractNumId w:val="5"/>
  </w:num>
  <w:num w:numId="3" w16cid:durableId="1097605155">
    <w:abstractNumId w:val="9"/>
  </w:num>
  <w:num w:numId="4" w16cid:durableId="201863841">
    <w:abstractNumId w:val="7"/>
  </w:num>
  <w:num w:numId="5" w16cid:durableId="545529381">
    <w:abstractNumId w:val="8"/>
  </w:num>
  <w:num w:numId="6" w16cid:durableId="318585513">
    <w:abstractNumId w:val="3"/>
  </w:num>
  <w:num w:numId="7" w16cid:durableId="199248559">
    <w:abstractNumId w:val="2"/>
  </w:num>
  <w:num w:numId="8" w16cid:durableId="1293291438">
    <w:abstractNumId w:val="0"/>
  </w:num>
  <w:num w:numId="9" w16cid:durableId="1418745297">
    <w:abstractNumId w:val="1"/>
  </w:num>
  <w:num w:numId="10" w16cid:durableId="72629558">
    <w:abstractNumId w:val="4"/>
  </w:num>
  <w:num w:numId="11" w16cid:durableId="2129620708">
    <w:abstractNumId w:val="31"/>
  </w:num>
  <w:num w:numId="12" w16cid:durableId="1577205645">
    <w:abstractNumId w:val="20"/>
  </w:num>
  <w:num w:numId="13" w16cid:durableId="610891698">
    <w:abstractNumId w:val="47"/>
  </w:num>
  <w:num w:numId="14" w16cid:durableId="2037804543">
    <w:abstractNumId w:val="27"/>
  </w:num>
  <w:num w:numId="15" w16cid:durableId="1338073413">
    <w:abstractNumId w:val="33"/>
  </w:num>
  <w:num w:numId="16" w16cid:durableId="2119369391">
    <w:abstractNumId w:val="50"/>
  </w:num>
  <w:num w:numId="17" w16cid:durableId="862946">
    <w:abstractNumId w:val="51"/>
  </w:num>
  <w:num w:numId="18" w16cid:durableId="1208185233">
    <w:abstractNumId w:val="16"/>
  </w:num>
  <w:num w:numId="19" w16cid:durableId="34549626">
    <w:abstractNumId w:val="12"/>
  </w:num>
  <w:num w:numId="20" w16cid:durableId="1349286034">
    <w:abstractNumId w:val="24"/>
  </w:num>
  <w:num w:numId="21" w16cid:durableId="617180284">
    <w:abstractNumId w:val="46"/>
  </w:num>
  <w:num w:numId="22" w16cid:durableId="1590849805">
    <w:abstractNumId w:val="38"/>
  </w:num>
  <w:num w:numId="23" w16cid:durableId="1012954941">
    <w:abstractNumId w:val="53"/>
  </w:num>
  <w:num w:numId="24" w16cid:durableId="107745574">
    <w:abstractNumId w:val="34"/>
  </w:num>
  <w:num w:numId="25" w16cid:durableId="797382244">
    <w:abstractNumId w:val="13"/>
  </w:num>
  <w:num w:numId="26" w16cid:durableId="1042903972">
    <w:abstractNumId w:val="42"/>
  </w:num>
  <w:num w:numId="27" w16cid:durableId="1051808352">
    <w:abstractNumId w:val="15"/>
  </w:num>
  <w:num w:numId="28" w16cid:durableId="382682402">
    <w:abstractNumId w:val="17"/>
  </w:num>
  <w:num w:numId="29" w16cid:durableId="147868071">
    <w:abstractNumId w:val="35"/>
  </w:num>
  <w:num w:numId="30" w16cid:durableId="1290815262">
    <w:abstractNumId w:val="14"/>
  </w:num>
  <w:num w:numId="31" w16cid:durableId="1460607822">
    <w:abstractNumId w:val="49"/>
  </w:num>
  <w:num w:numId="32" w16cid:durableId="471603494">
    <w:abstractNumId w:val="21"/>
  </w:num>
  <w:num w:numId="33" w16cid:durableId="429546474">
    <w:abstractNumId w:val="30"/>
  </w:num>
  <w:num w:numId="34" w16cid:durableId="1601448524">
    <w:abstractNumId w:val="54"/>
  </w:num>
  <w:num w:numId="35" w16cid:durableId="22050677">
    <w:abstractNumId w:val="39"/>
  </w:num>
  <w:num w:numId="36" w16cid:durableId="183635291">
    <w:abstractNumId w:val="45"/>
  </w:num>
  <w:num w:numId="37" w16cid:durableId="1255093489">
    <w:abstractNumId w:val="26"/>
  </w:num>
  <w:num w:numId="38" w16cid:durableId="580406526">
    <w:abstractNumId w:val="37"/>
  </w:num>
  <w:num w:numId="39" w16cid:durableId="41908705">
    <w:abstractNumId w:val="52"/>
  </w:num>
  <w:num w:numId="40" w16cid:durableId="176316862">
    <w:abstractNumId w:val="22"/>
  </w:num>
  <w:num w:numId="41" w16cid:durableId="683822996">
    <w:abstractNumId w:val="32"/>
  </w:num>
  <w:num w:numId="42" w16cid:durableId="1359428003">
    <w:abstractNumId w:val="48"/>
  </w:num>
  <w:num w:numId="43" w16cid:durableId="2018730688">
    <w:abstractNumId w:val="11"/>
  </w:num>
  <w:num w:numId="44" w16cid:durableId="1532258641">
    <w:abstractNumId w:val="10"/>
  </w:num>
  <w:num w:numId="45" w16cid:durableId="960570156">
    <w:abstractNumId w:val="25"/>
  </w:num>
  <w:num w:numId="46" w16cid:durableId="736634391">
    <w:abstractNumId w:val="6"/>
  </w:num>
  <w:num w:numId="47" w16cid:durableId="560557300">
    <w:abstractNumId w:val="28"/>
  </w:num>
  <w:num w:numId="48" w16cid:durableId="1541820803">
    <w:abstractNumId w:val="23"/>
  </w:num>
  <w:num w:numId="49" w16cid:durableId="1463962141">
    <w:abstractNumId w:val="18"/>
  </w:num>
  <w:num w:numId="50" w16cid:durableId="1933315636">
    <w:abstractNumId w:val="40"/>
  </w:num>
  <w:num w:numId="51" w16cid:durableId="56901636">
    <w:abstractNumId w:val="29"/>
  </w:num>
  <w:num w:numId="52" w16cid:durableId="2085301618">
    <w:abstractNumId w:val="44"/>
  </w:num>
  <w:num w:numId="53" w16cid:durableId="568734263">
    <w:abstractNumId w:val="19"/>
  </w:num>
  <w:num w:numId="54" w16cid:durableId="189956094">
    <w:abstractNumId w:val="36"/>
  </w:num>
  <w:num w:numId="55" w16cid:durableId="1332292770">
    <w:abstractNumId w:val="41"/>
  </w:num>
  <w:num w:numId="56" w16cid:durableId="120744636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A18"/>
    <w:rsid w:val="00000DA8"/>
    <w:rsid w:val="00000EE5"/>
    <w:rsid w:val="000011DD"/>
    <w:rsid w:val="00001210"/>
    <w:rsid w:val="000015CF"/>
    <w:rsid w:val="0000200C"/>
    <w:rsid w:val="00002484"/>
    <w:rsid w:val="00002492"/>
    <w:rsid w:val="0000290A"/>
    <w:rsid w:val="00002D9B"/>
    <w:rsid w:val="00002ED5"/>
    <w:rsid w:val="00003047"/>
    <w:rsid w:val="000030B1"/>
    <w:rsid w:val="0000330E"/>
    <w:rsid w:val="000035D8"/>
    <w:rsid w:val="000038FA"/>
    <w:rsid w:val="00003B2D"/>
    <w:rsid w:val="00003F94"/>
    <w:rsid w:val="00004185"/>
    <w:rsid w:val="000041A2"/>
    <w:rsid w:val="000041DD"/>
    <w:rsid w:val="000044DD"/>
    <w:rsid w:val="00004847"/>
    <w:rsid w:val="000049C2"/>
    <w:rsid w:val="00004A99"/>
    <w:rsid w:val="00004D33"/>
    <w:rsid w:val="00004E7D"/>
    <w:rsid w:val="00004F42"/>
    <w:rsid w:val="00005218"/>
    <w:rsid w:val="0000525E"/>
    <w:rsid w:val="0000541D"/>
    <w:rsid w:val="000056CB"/>
    <w:rsid w:val="00005C69"/>
    <w:rsid w:val="00005C96"/>
    <w:rsid w:val="0000605F"/>
    <w:rsid w:val="0000611E"/>
    <w:rsid w:val="00006347"/>
    <w:rsid w:val="00006520"/>
    <w:rsid w:val="00006531"/>
    <w:rsid w:val="00006571"/>
    <w:rsid w:val="000068DA"/>
    <w:rsid w:val="00006BAD"/>
    <w:rsid w:val="0000720D"/>
    <w:rsid w:val="000072EF"/>
    <w:rsid w:val="0000743A"/>
    <w:rsid w:val="00007CEB"/>
    <w:rsid w:val="0001028D"/>
    <w:rsid w:val="0001054B"/>
    <w:rsid w:val="00010892"/>
    <w:rsid w:val="00010C4C"/>
    <w:rsid w:val="00010E81"/>
    <w:rsid w:val="0001130C"/>
    <w:rsid w:val="0001156F"/>
    <w:rsid w:val="00011691"/>
    <w:rsid w:val="00011992"/>
    <w:rsid w:val="00011B79"/>
    <w:rsid w:val="00012526"/>
    <w:rsid w:val="00012944"/>
    <w:rsid w:val="00012BD0"/>
    <w:rsid w:val="00012C9B"/>
    <w:rsid w:val="0001306B"/>
    <w:rsid w:val="0001354F"/>
    <w:rsid w:val="00013673"/>
    <w:rsid w:val="00013723"/>
    <w:rsid w:val="00013DC9"/>
    <w:rsid w:val="00013E15"/>
    <w:rsid w:val="00013F04"/>
    <w:rsid w:val="0001459C"/>
    <w:rsid w:val="00014BF9"/>
    <w:rsid w:val="00014BFA"/>
    <w:rsid w:val="00014D0F"/>
    <w:rsid w:val="0001512B"/>
    <w:rsid w:val="000154F7"/>
    <w:rsid w:val="00015525"/>
    <w:rsid w:val="00015846"/>
    <w:rsid w:val="00015B11"/>
    <w:rsid w:val="00015BED"/>
    <w:rsid w:val="00015EE9"/>
    <w:rsid w:val="000164B9"/>
    <w:rsid w:val="00017786"/>
    <w:rsid w:val="00017B1F"/>
    <w:rsid w:val="00017B35"/>
    <w:rsid w:val="00017BDE"/>
    <w:rsid w:val="00017C87"/>
    <w:rsid w:val="00017D44"/>
    <w:rsid w:val="000207FE"/>
    <w:rsid w:val="00020980"/>
    <w:rsid w:val="00020ABE"/>
    <w:rsid w:val="00020BB8"/>
    <w:rsid w:val="00020C2B"/>
    <w:rsid w:val="00021140"/>
    <w:rsid w:val="00021283"/>
    <w:rsid w:val="00021715"/>
    <w:rsid w:val="00021A1B"/>
    <w:rsid w:val="00021FDF"/>
    <w:rsid w:val="000225A7"/>
    <w:rsid w:val="000228BF"/>
    <w:rsid w:val="00022902"/>
    <w:rsid w:val="00022BDD"/>
    <w:rsid w:val="00022DD2"/>
    <w:rsid w:val="00022EE2"/>
    <w:rsid w:val="00022F93"/>
    <w:rsid w:val="000231BC"/>
    <w:rsid w:val="000231DB"/>
    <w:rsid w:val="00023260"/>
    <w:rsid w:val="00023530"/>
    <w:rsid w:val="00024686"/>
    <w:rsid w:val="000246C8"/>
    <w:rsid w:val="00024812"/>
    <w:rsid w:val="00024902"/>
    <w:rsid w:val="000249B4"/>
    <w:rsid w:val="00024F0D"/>
    <w:rsid w:val="00025028"/>
    <w:rsid w:val="000255D9"/>
    <w:rsid w:val="00025A51"/>
    <w:rsid w:val="000261F0"/>
    <w:rsid w:val="00026348"/>
    <w:rsid w:val="0002671F"/>
    <w:rsid w:val="0002675E"/>
    <w:rsid w:val="0002688C"/>
    <w:rsid w:val="00026CE0"/>
    <w:rsid w:val="00026F42"/>
    <w:rsid w:val="000274AD"/>
    <w:rsid w:val="00027504"/>
    <w:rsid w:val="00027531"/>
    <w:rsid w:val="00027717"/>
    <w:rsid w:val="00027F78"/>
    <w:rsid w:val="00027F91"/>
    <w:rsid w:val="00027FFE"/>
    <w:rsid w:val="00030249"/>
    <w:rsid w:val="0003025F"/>
    <w:rsid w:val="0003026C"/>
    <w:rsid w:val="0003031C"/>
    <w:rsid w:val="00030367"/>
    <w:rsid w:val="00030A73"/>
    <w:rsid w:val="00030C00"/>
    <w:rsid w:val="00030D2D"/>
    <w:rsid w:val="00030E4F"/>
    <w:rsid w:val="00031A2A"/>
    <w:rsid w:val="00031CC0"/>
    <w:rsid w:val="00031EBA"/>
    <w:rsid w:val="000324E8"/>
    <w:rsid w:val="0003286A"/>
    <w:rsid w:val="00032962"/>
    <w:rsid w:val="00032AF3"/>
    <w:rsid w:val="00032CBE"/>
    <w:rsid w:val="00032EE7"/>
    <w:rsid w:val="00032F89"/>
    <w:rsid w:val="00033666"/>
    <w:rsid w:val="00033A34"/>
    <w:rsid w:val="00033E87"/>
    <w:rsid w:val="00033FA6"/>
    <w:rsid w:val="0003409F"/>
    <w:rsid w:val="000341F8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1F1"/>
    <w:rsid w:val="0003669F"/>
    <w:rsid w:val="0003683B"/>
    <w:rsid w:val="00036A62"/>
    <w:rsid w:val="00036AB3"/>
    <w:rsid w:val="00036F26"/>
    <w:rsid w:val="00036F9C"/>
    <w:rsid w:val="00037082"/>
    <w:rsid w:val="00037470"/>
    <w:rsid w:val="00037B9F"/>
    <w:rsid w:val="00040184"/>
    <w:rsid w:val="00040355"/>
    <w:rsid w:val="000407B9"/>
    <w:rsid w:val="000409F8"/>
    <w:rsid w:val="00040D11"/>
    <w:rsid w:val="00040EF6"/>
    <w:rsid w:val="00040FE5"/>
    <w:rsid w:val="00041133"/>
    <w:rsid w:val="0004121E"/>
    <w:rsid w:val="000412CD"/>
    <w:rsid w:val="000412FC"/>
    <w:rsid w:val="000412FD"/>
    <w:rsid w:val="00041457"/>
    <w:rsid w:val="000416A8"/>
    <w:rsid w:val="00041A2B"/>
    <w:rsid w:val="00041B09"/>
    <w:rsid w:val="00042012"/>
    <w:rsid w:val="00042379"/>
    <w:rsid w:val="000424F0"/>
    <w:rsid w:val="00042FE1"/>
    <w:rsid w:val="00043342"/>
    <w:rsid w:val="000433CB"/>
    <w:rsid w:val="00043632"/>
    <w:rsid w:val="00043646"/>
    <w:rsid w:val="00043722"/>
    <w:rsid w:val="00043956"/>
    <w:rsid w:val="00043AB4"/>
    <w:rsid w:val="00043CDD"/>
    <w:rsid w:val="000441FB"/>
    <w:rsid w:val="000442DF"/>
    <w:rsid w:val="0004439E"/>
    <w:rsid w:val="0004447D"/>
    <w:rsid w:val="0004491A"/>
    <w:rsid w:val="00044A13"/>
    <w:rsid w:val="00044A95"/>
    <w:rsid w:val="00044C18"/>
    <w:rsid w:val="0004529C"/>
    <w:rsid w:val="0004558F"/>
    <w:rsid w:val="0004562B"/>
    <w:rsid w:val="000458D2"/>
    <w:rsid w:val="00045B6B"/>
    <w:rsid w:val="00045EC1"/>
    <w:rsid w:val="00046344"/>
    <w:rsid w:val="00046C81"/>
    <w:rsid w:val="0004734A"/>
    <w:rsid w:val="0004736A"/>
    <w:rsid w:val="00047691"/>
    <w:rsid w:val="00047697"/>
    <w:rsid w:val="000477EE"/>
    <w:rsid w:val="00047D99"/>
    <w:rsid w:val="00047F49"/>
    <w:rsid w:val="00050391"/>
    <w:rsid w:val="00050C9F"/>
    <w:rsid w:val="00050D30"/>
    <w:rsid w:val="00050E23"/>
    <w:rsid w:val="00050E24"/>
    <w:rsid w:val="00050FE0"/>
    <w:rsid w:val="0005107F"/>
    <w:rsid w:val="0005108A"/>
    <w:rsid w:val="0005138F"/>
    <w:rsid w:val="000518E7"/>
    <w:rsid w:val="00051955"/>
    <w:rsid w:val="0005196C"/>
    <w:rsid w:val="0005220B"/>
    <w:rsid w:val="00052AD8"/>
    <w:rsid w:val="00052BDC"/>
    <w:rsid w:val="00052D1D"/>
    <w:rsid w:val="000530C6"/>
    <w:rsid w:val="00053159"/>
    <w:rsid w:val="00053247"/>
    <w:rsid w:val="000532F4"/>
    <w:rsid w:val="0005348B"/>
    <w:rsid w:val="00053624"/>
    <w:rsid w:val="00053698"/>
    <w:rsid w:val="00053FC1"/>
    <w:rsid w:val="000541C9"/>
    <w:rsid w:val="000543C5"/>
    <w:rsid w:val="000549DF"/>
    <w:rsid w:val="00054DA4"/>
    <w:rsid w:val="00054DEC"/>
    <w:rsid w:val="000550F6"/>
    <w:rsid w:val="0005555F"/>
    <w:rsid w:val="00055674"/>
    <w:rsid w:val="00055B5E"/>
    <w:rsid w:val="0005602B"/>
    <w:rsid w:val="000567E2"/>
    <w:rsid w:val="0005686B"/>
    <w:rsid w:val="00056F88"/>
    <w:rsid w:val="00057B1B"/>
    <w:rsid w:val="00057D59"/>
    <w:rsid w:val="00057F7A"/>
    <w:rsid w:val="00060440"/>
    <w:rsid w:val="00060603"/>
    <w:rsid w:val="0006061C"/>
    <w:rsid w:val="0006079D"/>
    <w:rsid w:val="00060C26"/>
    <w:rsid w:val="00060D8C"/>
    <w:rsid w:val="00061402"/>
    <w:rsid w:val="00061B47"/>
    <w:rsid w:val="00061C21"/>
    <w:rsid w:val="00062890"/>
    <w:rsid w:val="00062F98"/>
    <w:rsid w:val="00063256"/>
    <w:rsid w:val="00063928"/>
    <w:rsid w:val="00063A8F"/>
    <w:rsid w:val="00064280"/>
    <w:rsid w:val="00064514"/>
    <w:rsid w:val="00064A30"/>
    <w:rsid w:val="00064EFC"/>
    <w:rsid w:val="0006500B"/>
    <w:rsid w:val="000654DA"/>
    <w:rsid w:val="00065859"/>
    <w:rsid w:val="00065947"/>
    <w:rsid w:val="00065DB2"/>
    <w:rsid w:val="00066054"/>
    <w:rsid w:val="00066139"/>
    <w:rsid w:val="0006613E"/>
    <w:rsid w:val="000665AA"/>
    <w:rsid w:val="000667DC"/>
    <w:rsid w:val="000669B6"/>
    <w:rsid w:val="00066A49"/>
    <w:rsid w:val="00066DFB"/>
    <w:rsid w:val="00067534"/>
    <w:rsid w:val="000675E2"/>
    <w:rsid w:val="0006771B"/>
    <w:rsid w:val="000679C3"/>
    <w:rsid w:val="000702D5"/>
    <w:rsid w:val="00070A04"/>
    <w:rsid w:val="00070A3B"/>
    <w:rsid w:val="00070B95"/>
    <w:rsid w:val="0007131B"/>
    <w:rsid w:val="00071457"/>
    <w:rsid w:val="000717FA"/>
    <w:rsid w:val="00071937"/>
    <w:rsid w:val="000719F0"/>
    <w:rsid w:val="00071B82"/>
    <w:rsid w:val="00071CC1"/>
    <w:rsid w:val="000720AD"/>
    <w:rsid w:val="0007243C"/>
    <w:rsid w:val="000724DD"/>
    <w:rsid w:val="0007281F"/>
    <w:rsid w:val="00072B29"/>
    <w:rsid w:val="00072C19"/>
    <w:rsid w:val="00072C84"/>
    <w:rsid w:val="0007303C"/>
    <w:rsid w:val="0007315B"/>
    <w:rsid w:val="0007333A"/>
    <w:rsid w:val="00073379"/>
    <w:rsid w:val="000735E5"/>
    <w:rsid w:val="00074041"/>
    <w:rsid w:val="0007409F"/>
    <w:rsid w:val="00074285"/>
    <w:rsid w:val="000742E4"/>
    <w:rsid w:val="0007457F"/>
    <w:rsid w:val="0007469B"/>
    <w:rsid w:val="00074B3F"/>
    <w:rsid w:val="00074F99"/>
    <w:rsid w:val="000752E0"/>
    <w:rsid w:val="00075A91"/>
    <w:rsid w:val="000764FA"/>
    <w:rsid w:val="0007657C"/>
    <w:rsid w:val="000765FC"/>
    <w:rsid w:val="000769B3"/>
    <w:rsid w:val="00076A81"/>
    <w:rsid w:val="0007724E"/>
    <w:rsid w:val="000773AD"/>
    <w:rsid w:val="000777CE"/>
    <w:rsid w:val="0007780D"/>
    <w:rsid w:val="00077BA1"/>
    <w:rsid w:val="00077C3C"/>
    <w:rsid w:val="00077C4C"/>
    <w:rsid w:val="00077D38"/>
    <w:rsid w:val="00077EE8"/>
    <w:rsid w:val="00080164"/>
    <w:rsid w:val="00080301"/>
    <w:rsid w:val="00080304"/>
    <w:rsid w:val="0008033D"/>
    <w:rsid w:val="00080550"/>
    <w:rsid w:val="00080709"/>
    <w:rsid w:val="000807AC"/>
    <w:rsid w:val="00080D76"/>
    <w:rsid w:val="00080EA7"/>
    <w:rsid w:val="00080F95"/>
    <w:rsid w:val="00081072"/>
    <w:rsid w:val="000811A3"/>
    <w:rsid w:val="000812DC"/>
    <w:rsid w:val="000815E1"/>
    <w:rsid w:val="000815FE"/>
    <w:rsid w:val="000817C0"/>
    <w:rsid w:val="00081876"/>
    <w:rsid w:val="00081978"/>
    <w:rsid w:val="00081A59"/>
    <w:rsid w:val="0008205A"/>
    <w:rsid w:val="00082195"/>
    <w:rsid w:val="000827EB"/>
    <w:rsid w:val="000828FC"/>
    <w:rsid w:val="00082ABC"/>
    <w:rsid w:val="00082F96"/>
    <w:rsid w:val="00083276"/>
    <w:rsid w:val="0008351C"/>
    <w:rsid w:val="00083A6D"/>
    <w:rsid w:val="00083DBC"/>
    <w:rsid w:val="00084404"/>
    <w:rsid w:val="00084BCE"/>
    <w:rsid w:val="00084C20"/>
    <w:rsid w:val="00084D1B"/>
    <w:rsid w:val="00084F47"/>
    <w:rsid w:val="000851A5"/>
    <w:rsid w:val="00085314"/>
    <w:rsid w:val="00085471"/>
    <w:rsid w:val="00085812"/>
    <w:rsid w:val="00085A47"/>
    <w:rsid w:val="00085EA5"/>
    <w:rsid w:val="00086268"/>
    <w:rsid w:val="0008634C"/>
    <w:rsid w:val="000869C9"/>
    <w:rsid w:val="00086B4C"/>
    <w:rsid w:val="00086E02"/>
    <w:rsid w:val="00086F40"/>
    <w:rsid w:val="000870AC"/>
    <w:rsid w:val="0008740C"/>
    <w:rsid w:val="0008752A"/>
    <w:rsid w:val="0008782A"/>
    <w:rsid w:val="00087B59"/>
    <w:rsid w:val="00087C0D"/>
    <w:rsid w:val="00087D7E"/>
    <w:rsid w:val="00090162"/>
    <w:rsid w:val="00090A66"/>
    <w:rsid w:val="00090E2F"/>
    <w:rsid w:val="000912BA"/>
    <w:rsid w:val="00091711"/>
    <w:rsid w:val="0009192B"/>
    <w:rsid w:val="00091B50"/>
    <w:rsid w:val="00091F91"/>
    <w:rsid w:val="00092746"/>
    <w:rsid w:val="00092C1D"/>
    <w:rsid w:val="00092E69"/>
    <w:rsid w:val="00093439"/>
    <w:rsid w:val="000934C6"/>
    <w:rsid w:val="000935EA"/>
    <w:rsid w:val="000936CF"/>
    <w:rsid w:val="0009375E"/>
    <w:rsid w:val="0009391F"/>
    <w:rsid w:val="00093B8F"/>
    <w:rsid w:val="00093E02"/>
    <w:rsid w:val="00093E11"/>
    <w:rsid w:val="000940CE"/>
    <w:rsid w:val="0009463F"/>
    <w:rsid w:val="00094872"/>
    <w:rsid w:val="00094DCF"/>
    <w:rsid w:val="00094EC4"/>
    <w:rsid w:val="00095136"/>
    <w:rsid w:val="00095859"/>
    <w:rsid w:val="00095A61"/>
    <w:rsid w:val="00095BF4"/>
    <w:rsid w:val="00095C74"/>
    <w:rsid w:val="0009652D"/>
    <w:rsid w:val="000965DD"/>
    <w:rsid w:val="00096E31"/>
    <w:rsid w:val="00096F03"/>
    <w:rsid w:val="0009759D"/>
    <w:rsid w:val="00097D74"/>
    <w:rsid w:val="00097F85"/>
    <w:rsid w:val="000A00DF"/>
    <w:rsid w:val="000A0481"/>
    <w:rsid w:val="000A0501"/>
    <w:rsid w:val="000A0847"/>
    <w:rsid w:val="000A09A4"/>
    <w:rsid w:val="000A0F2C"/>
    <w:rsid w:val="000A0F9C"/>
    <w:rsid w:val="000A128B"/>
    <w:rsid w:val="000A14D2"/>
    <w:rsid w:val="000A1899"/>
    <w:rsid w:val="000A18F9"/>
    <w:rsid w:val="000A1F4B"/>
    <w:rsid w:val="000A1F86"/>
    <w:rsid w:val="000A2037"/>
    <w:rsid w:val="000A21EF"/>
    <w:rsid w:val="000A248B"/>
    <w:rsid w:val="000A275F"/>
    <w:rsid w:val="000A2793"/>
    <w:rsid w:val="000A2C98"/>
    <w:rsid w:val="000A2E0E"/>
    <w:rsid w:val="000A2F8F"/>
    <w:rsid w:val="000A2FBB"/>
    <w:rsid w:val="000A2FED"/>
    <w:rsid w:val="000A3386"/>
    <w:rsid w:val="000A3510"/>
    <w:rsid w:val="000A39A0"/>
    <w:rsid w:val="000A3A7D"/>
    <w:rsid w:val="000A3C05"/>
    <w:rsid w:val="000A3C98"/>
    <w:rsid w:val="000A44D1"/>
    <w:rsid w:val="000A4546"/>
    <w:rsid w:val="000A460C"/>
    <w:rsid w:val="000A4840"/>
    <w:rsid w:val="000A4922"/>
    <w:rsid w:val="000A4994"/>
    <w:rsid w:val="000A50A6"/>
    <w:rsid w:val="000A5204"/>
    <w:rsid w:val="000A55C9"/>
    <w:rsid w:val="000A5859"/>
    <w:rsid w:val="000A618C"/>
    <w:rsid w:val="000A6320"/>
    <w:rsid w:val="000A6550"/>
    <w:rsid w:val="000A65A7"/>
    <w:rsid w:val="000A683F"/>
    <w:rsid w:val="000A69B8"/>
    <w:rsid w:val="000A6E14"/>
    <w:rsid w:val="000A6EFF"/>
    <w:rsid w:val="000A74EE"/>
    <w:rsid w:val="000A75AF"/>
    <w:rsid w:val="000A7D6E"/>
    <w:rsid w:val="000B02C7"/>
    <w:rsid w:val="000B034E"/>
    <w:rsid w:val="000B04CD"/>
    <w:rsid w:val="000B0852"/>
    <w:rsid w:val="000B0890"/>
    <w:rsid w:val="000B0B26"/>
    <w:rsid w:val="000B268D"/>
    <w:rsid w:val="000B298C"/>
    <w:rsid w:val="000B2B58"/>
    <w:rsid w:val="000B2C33"/>
    <w:rsid w:val="000B2E96"/>
    <w:rsid w:val="000B2F18"/>
    <w:rsid w:val="000B2F7C"/>
    <w:rsid w:val="000B2F95"/>
    <w:rsid w:val="000B3834"/>
    <w:rsid w:val="000B3911"/>
    <w:rsid w:val="000B395E"/>
    <w:rsid w:val="000B3BD9"/>
    <w:rsid w:val="000B3C2B"/>
    <w:rsid w:val="000B41B4"/>
    <w:rsid w:val="000B460D"/>
    <w:rsid w:val="000B477D"/>
    <w:rsid w:val="000B4990"/>
    <w:rsid w:val="000B4E38"/>
    <w:rsid w:val="000B4F05"/>
    <w:rsid w:val="000B545B"/>
    <w:rsid w:val="000B548D"/>
    <w:rsid w:val="000B54FA"/>
    <w:rsid w:val="000B5510"/>
    <w:rsid w:val="000B5591"/>
    <w:rsid w:val="000B5870"/>
    <w:rsid w:val="000B58CC"/>
    <w:rsid w:val="000B5944"/>
    <w:rsid w:val="000B5E55"/>
    <w:rsid w:val="000B6151"/>
    <w:rsid w:val="000B638E"/>
    <w:rsid w:val="000B67ED"/>
    <w:rsid w:val="000B6803"/>
    <w:rsid w:val="000B695F"/>
    <w:rsid w:val="000B6BA1"/>
    <w:rsid w:val="000B6CC4"/>
    <w:rsid w:val="000B720E"/>
    <w:rsid w:val="000B7365"/>
    <w:rsid w:val="000B7699"/>
    <w:rsid w:val="000B7AE5"/>
    <w:rsid w:val="000B7B20"/>
    <w:rsid w:val="000B7D02"/>
    <w:rsid w:val="000C0004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C5"/>
    <w:rsid w:val="000C19D8"/>
    <w:rsid w:val="000C1AFD"/>
    <w:rsid w:val="000C1B88"/>
    <w:rsid w:val="000C1C2B"/>
    <w:rsid w:val="000C1D59"/>
    <w:rsid w:val="000C1FE9"/>
    <w:rsid w:val="000C2031"/>
    <w:rsid w:val="000C21DE"/>
    <w:rsid w:val="000C265E"/>
    <w:rsid w:val="000C2AA3"/>
    <w:rsid w:val="000C2D16"/>
    <w:rsid w:val="000C2EF0"/>
    <w:rsid w:val="000C33F6"/>
    <w:rsid w:val="000C3768"/>
    <w:rsid w:val="000C3AA9"/>
    <w:rsid w:val="000C3BE3"/>
    <w:rsid w:val="000C41C8"/>
    <w:rsid w:val="000C422B"/>
    <w:rsid w:val="000C424B"/>
    <w:rsid w:val="000C44C8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752"/>
    <w:rsid w:val="000C6A61"/>
    <w:rsid w:val="000C6AF3"/>
    <w:rsid w:val="000C6EA2"/>
    <w:rsid w:val="000C71E7"/>
    <w:rsid w:val="000C74C4"/>
    <w:rsid w:val="000C74E6"/>
    <w:rsid w:val="000C764B"/>
    <w:rsid w:val="000C77E5"/>
    <w:rsid w:val="000C7F2A"/>
    <w:rsid w:val="000D0509"/>
    <w:rsid w:val="000D07C0"/>
    <w:rsid w:val="000D0864"/>
    <w:rsid w:val="000D0920"/>
    <w:rsid w:val="000D09EB"/>
    <w:rsid w:val="000D0BE4"/>
    <w:rsid w:val="000D17AF"/>
    <w:rsid w:val="000D19BC"/>
    <w:rsid w:val="000D1F3C"/>
    <w:rsid w:val="000D228A"/>
    <w:rsid w:val="000D22E1"/>
    <w:rsid w:val="000D2755"/>
    <w:rsid w:val="000D2799"/>
    <w:rsid w:val="000D3589"/>
    <w:rsid w:val="000D36AE"/>
    <w:rsid w:val="000D389C"/>
    <w:rsid w:val="000D38BF"/>
    <w:rsid w:val="000D3940"/>
    <w:rsid w:val="000D402E"/>
    <w:rsid w:val="000D41AA"/>
    <w:rsid w:val="000D4886"/>
    <w:rsid w:val="000D4CF1"/>
    <w:rsid w:val="000D4EFE"/>
    <w:rsid w:val="000D524B"/>
    <w:rsid w:val="000D5487"/>
    <w:rsid w:val="000D5807"/>
    <w:rsid w:val="000D59D4"/>
    <w:rsid w:val="000D5C78"/>
    <w:rsid w:val="000D5C8D"/>
    <w:rsid w:val="000D5D07"/>
    <w:rsid w:val="000D5F81"/>
    <w:rsid w:val="000D64FD"/>
    <w:rsid w:val="000D66A6"/>
    <w:rsid w:val="000D6776"/>
    <w:rsid w:val="000D6881"/>
    <w:rsid w:val="000D6CA1"/>
    <w:rsid w:val="000D714D"/>
    <w:rsid w:val="000D7280"/>
    <w:rsid w:val="000D7936"/>
    <w:rsid w:val="000E0191"/>
    <w:rsid w:val="000E041D"/>
    <w:rsid w:val="000E0423"/>
    <w:rsid w:val="000E04D5"/>
    <w:rsid w:val="000E0512"/>
    <w:rsid w:val="000E06F2"/>
    <w:rsid w:val="000E09DA"/>
    <w:rsid w:val="000E0E9F"/>
    <w:rsid w:val="000E0EC0"/>
    <w:rsid w:val="000E1E23"/>
    <w:rsid w:val="000E235D"/>
    <w:rsid w:val="000E27AF"/>
    <w:rsid w:val="000E28CA"/>
    <w:rsid w:val="000E30CA"/>
    <w:rsid w:val="000E32B0"/>
    <w:rsid w:val="000E3D5A"/>
    <w:rsid w:val="000E3ECF"/>
    <w:rsid w:val="000E4133"/>
    <w:rsid w:val="000E453D"/>
    <w:rsid w:val="000E4E83"/>
    <w:rsid w:val="000E5056"/>
    <w:rsid w:val="000E50A4"/>
    <w:rsid w:val="000E56E0"/>
    <w:rsid w:val="000E571C"/>
    <w:rsid w:val="000E57F1"/>
    <w:rsid w:val="000E5A8D"/>
    <w:rsid w:val="000E5D73"/>
    <w:rsid w:val="000E6423"/>
    <w:rsid w:val="000E689A"/>
    <w:rsid w:val="000E6C3B"/>
    <w:rsid w:val="000E7558"/>
    <w:rsid w:val="000E77CE"/>
    <w:rsid w:val="000E7B16"/>
    <w:rsid w:val="000E7B5E"/>
    <w:rsid w:val="000E7D6C"/>
    <w:rsid w:val="000E7D80"/>
    <w:rsid w:val="000E7E80"/>
    <w:rsid w:val="000E7EA7"/>
    <w:rsid w:val="000F03EB"/>
    <w:rsid w:val="000F09D9"/>
    <w:rsid w:val="000F1359"/>
    <w:rsid w:val="000F1BEC"/>
    <w:rsid w:val="000F1F5D"/>
    <w:rsid w:val="000F28CD"/>
    <w:rsid w:val="000F295F"/>
    <w:rsid w:val="000F29EF"/>
    <w:rsid w:val="000F327C"/>
    <w:rsid w:val="000F39AB"/>
    <w:rsid w:val="000F3DCF"/>
    <w:rsid w:val="000F42A3"/>
    <w:rsid w:val="000F460C"/>
    <w:rsid w:val="000F46D1"/>
    <w:rsid w:val="000F499C"/>
    <w:rsid w:val="000F4F27"/>
    <w:rsid w:val="000F5784"/>
    <w:rsid w:val="000F5A07"/>
    <w:rsid w:val="000F5D11"/>
    <w:rsid w:val="000F60B5"/>
    <w:rsid w:val="000F60D4"/>
    <w:rsid w:val="000F65F7"/>
    <w:rsid w:val="000F68BD"/>
    <w:rsid w:val="000F6C22"/>
    <w:rsid w:val="000F6C2A"/>
    <w:rsid w:val="000F714A"/>
    <w:rsid w:val="000F71D3"/>
    <w:rsid w:val="000F7357"/>
    <w:rsid w:val="000F7489"/>
    <w:rsid w:val="000F7504"/>
    <w:rsid w:val="000F75E3"/>
    <w:rsid w:val="000F7604"/>
    <w:rsid w:val="000F77E8"/>
    <w:rsid w:val="000F7D05"/>
    <w:rsid w:val="000F7DA1"/>
    <w:rsid w:val="0010017D"/>
    <w:rsid w:val="001003A3"/>
    <w:rsid w:val="001006DA"/>
    <w:rsid w:val="00100724"/>
    <w:rsid w:val="001007EA"/>
    <w:rsid w:val="001008A1"/>
    <w:rsid w:val="001008C2"/>
    <w:rsid w:val="0010090A"/>
    <w:rsid w:val="00100A0F"/>
    <w:rsid w:val="00100A64"/>
    <w:rsid w:val="00100B91"/>
    <w:rsid w:val="00100BDB"/>
    <w:rsid w:val="00100E1F"/>
    <w:rsid w:val="00100FE1"/>
    <w:rsid w:val="00101169"/>
    <w:rsid w:val="001013DA"/>
    <w:rsid w:val="00101478"/>
    <w:rsid w:val="00101592"/>
    <w:rsid w:val="00101E0A"/>
    <w:rsid w:val="001029BD"/>
    <w:rsid w:val="00102A14"/>
    <w:rsid w:val="00102B35"/>
    <w:rsid w:val="0010353F"/>
    <w:rsid w:val="00103E8C"/>
    <w:rsid w:val="00104EAD"/>
    <w:rsid w:val="00104FBD"/>
    <w:rsid w:val="001051D1"/>
    <w:rsid w:val="001052FE"/>
    <w:rsid w:val="00105444"/>
    <w:rsid w:val="00105678"/>
    <w:rsid w:val="0010589C"/>
    <w:rsid w:val="00105967"/>
    <w:rsid w:val="00105AB3"/>
    <w:rsid w:val="00105B00"/>
    <w:rsid w:val="00105B2C"/>
    <w:rsid w:val="00105B60"/>
    <w:rsid w:val="00106637"/>
    <w:rsid w:val="00106771"/>
    <w:rsid w:val="00106991"/>
    <w:rsid w:val="00106ED0"/>
    <w:rsid w:val="00106F8E"/>
    <w:rsid w:val="00107752"/>
    <w:rsid w:val="00110335"/>
    <w:rsid w:val="001103FB"/>
    <w:rsid w:val="00110772"/>
    <w:rsid w:val="00110A90"/>
    <w:rsid w:val="00111316"/>
    <w:rsid w:val="0011173A"/>
    <w:rsid w:val="00111BF9"/>
    <w:rsid w:val="00111F9F"/>
    <w:rsid w:val="0011209C"/>
    <w:rsid w:val="00112984"/>
    <w:rsid w:val="00112C2A"/>
    <w:rsid w:val="00113149"/>
    <w:rsid w:val="0011314D"/>
    <w:rsid w:val="00113313"/>
    <w:rsid w:val="0011387D"/>
    <w:rsid w:val="00113A5C"/>
    <w:rsid w:val="00113B6D"/>
    <w:rsid w:val="0011438F"/>
    <w:rsid w:val="0011458A"/>
    <w:rsid w:val="0011479E"/>
    <w:rsid w:val="00114BB5"/>
    <w:rsid w:val="00114CA1"/>
    <w:rsid w:val="0011505B"/>
    <w:rsid w:val="001150FA"/>
    <w:rsid w:val="0011535B"/>
    <w:rsid w:val="001156F4"/>
    <w:rsid w:val="00115AE7"/>
    <w:rsid w:val="00115B5A"/>
    <w:rsid w:val="00115BF5"/>
    <w:rsid w:val="0011642D"/>
    <w:rsid w:val="00116580"/>
    <w:rsid w:val="001168DD"/>
    <w:rsid w:val="00116D94"/>
    <w:rsid w:val="00116DDB"/>
    <w:rsid w:val="00116EF0"/>
    <w:rsid w:val="00117294"/>
    <w:rsid w:val="00117800"/>
    <w:rsid w:val="00117A48"/>
    <w:rsid w:val="00117E05"/>
    <w:rsid w:val="00120064"/>
    <w:rsid w:val="0012096A"/>
    <w:rsid w:val="00120C5B"/>
    <w:rsid w:val="00120E05"/>
    <w:rsid w:val="0012119C"/>
    <w:rsid w:val="001211F7"/>
    <w:rsid w:val="001212D6"/>
    <w:rsid w:val="0012162E"/>
    <w:rsid w:val="001217D7"/>
    <w:rsid w:val="001218E2"/>
    <w:rsid w:val="00121C4C"/>
    <w:rsid w:val="00121F2D"/>
    <w:rsid w:val="00122564"/>
    <w:rsid w:val="001226A5"/>
    <w:rsid w:val="001229C3"/>
    <w:rsid w:val="00122BF0"/>
    <w:rsid w:val="00122FAE"/>
    <w:rsid w:val="0012313E"/>
    <w:rsid w:val="0012366D"/>
    <w:rsid w:val="00123681"/>
    <w:rsid w:val="001237B8"/>
    <w:rsid w:val="00123B42"/>
    <w:rsid w:val="00123BA5"/>
    <w:rsid w:val="00124538"/>
    <w:rsid w:val="00124556"/>
    <w:rsid w:val="00124963"/>
    <w:rsid w:val="001249F7"/>
    <w:rsid w:val="00125282"/>
    <w:rsid w:val="001254F9"/>
    <w:rsid w:val="00125792"/>
    <w:rsid w:val="00125845"/>
    <w:rsid w:val="00125BF9"/>
    <w:rsid w:val="00126188"/>
    <w:rsid w:val="001261FE"/>
    <w:rsid w:val="001266FA"/>
    <w:rsid w:val="00126A42"/>
    <w:rsid w:val="00126C69"/>
    <w:rsid w:val="00126E40"/>
    <w:rsid w:val="00126FCF"/>
    <w:rsid w:val="001271C0"/>
    <w:rsid w:val="001279EC"/>
    <w:rsid w:val="00127EB5"/>
    <w:rsid w:val="00127EE3"/>
    <w:rsid w:val="001300BE"/>
    <w:rsid w:val="0013093F"/>
    <w:rsid w:val="00130A82"/>
    <w:rsid w:val="001312A8"/>
    <w:rsid w:val="00131634"/>
    <w:rsid w:val="001316CF"/>
    <w:rsid w:val="001318B5"/>
    <w:rsid w:val="00131AF3"/>
    <w:rsid w:val="00131E59"/>
    <w:rsid w:val="00132071"/>
    <w:rsid w:val="00132318"/>
    <w:rsid w:val="001323A6"/>
    <w:rsid w:val="001323AE"/>
    <w:rsid w:val="001323F8"/>
    <w:rsid w:val="0013265C"/>
    <w:rsid w:val="00132D0D"/>
    <w:rsid w:val="00132D86"/>
    <w:rsid w:val="00132FEC"/>
    <w:rsid w:val="00133179"/>
    <w:rsid w:val="0013349B"/>
    <w:rsid w:val="00133837"/>
    <w:rsid w:val="001338E3"/>
    <w:rsid w:val="0013415D"/>
    <w:rsid w:val="001343F6"/>
    <w:rsid w:val="001344A0"/>
    <w:rsid w:val="00134AF8"/>
    <w:rsid w:val="00134DB0"/>
    <w:rsid w:val="00135419"/>
    <w:rsid w:val="001354A3"/>
    <w:rsid w:val="00135A10"/>
    <w:rsid w:val="00135B65"/>
    <w:rsid w:val="00135D8E"/>
    <w:rsid w:val="00135DE2"/>
    <w:rsid w:val="00136AAF"/>
    <w:rsid w:val="00136ACF"/>
    <w:rsid w:val="00136BB9"/>
    <w:rsid w:val="00136E51"/>
    <w:rsid w:val="00136EC2"/>
    <w:rsid w:val="001374DB"/>
    <w:rsid w:val="00137A6C"/>
    <w:rsid w:val="00137C16"/>
    <w:rsid w:val="00137E2D"/>
    <w:rsid w:val="00137EA8"/>
    <w:rsid w:val="00137F02"/>
    <w:rsid w:val="00140443"/>
    <w:rsid w:val="00140519"/>
    <w:rsid w:val="0014099B"/>
    <w:rsid w:val="00140C7C"/>
    <w:rsid w:val="001410FA"/>
    <w:rsid w:val="0014135E"/>
    <w:rsid w:val="00141781"/>
    <w:rsid w:val="00141E55"/>
    <w:rsid w:val="00141E68"/>
    <w:rsid w:val="001422C2"/>
    <w:rsid w:val="00142817"/>
    <w:rsid w:val="00142A89"/>
    <w:rsid w:val="00142AF2"/>
    <w:rsid w:val="00142B89"/>
    <w:rsid w:val="00142C73"/>
    <w:rsid w:val="00143166"/>
    <w:rsid w:val="00143336"/>
    <w:rsid w:val="00143531"/>
    <w:rsid w:val="00143542"/>
    <w:rsid w:val="0014381C"/>
    <w:rsid w:val="00143E8E"/>
    <w:rsid w:val="0014402E"/>
    <w:rsid w:val="0014410D"/>
    <w:rsid w:val="0014463B"/>
    <w:rsid w:val="0014488B"/>
    <w:rsid w:val="00144E52"/>
    <w:rsid w:val="001450C6"/>
    <w:rsid w:val="001450F1"/>
    <w:rsid w:val="001453F4"/>
    <w:rsid w:val="0014645C"/>
    <w:rsid w:val="001464FD"/>
    <w:rsid w:val="00146656"/>
    <w:rsid w:val="00146723"/>
    <w:rsid w:val="00146948"/>
    <w:rsid w:val="001471F8"/>
    <w:rsid w:val="00147DB1"/>
    <w:rsid w:val="001505E6"/>
    <w:rsid w:val="001506D1"/>
    <w:rsid w:val="001508E9"/>
    <w:rsid w:val="0015125E"/>
    <w:rsid w:val="001515E9"/>
    <w:rsid w:val="00151DFB"/>
    <w:rsid w:val="00151EF3"/>
    <w:rsid w:val="00152078"/>
    <w:rsid w:val="001526B2"/>
    <w:rsid w:val="001534CE"/>
    <w:rsid w:val="001537D5"/>
    <w:rsid w:val="00153A5C"/>
    <w:rsid w:val="00153DF2"/>
    <w:rsid w:val="0015410E"/>
    <w:rsid w:val="001543A0"/>
    <w:rsid w:val="001544AE"/>
    <w:rsid w:val="001547FA"/>
    <w:rsid w:val="00154955"/>
    <w:rsid w:val="00155120"/>
    <w:rsid w:val="00155622"/>
    <w:rsid w:val="001558D3"/>
    <w:rsid w:val="00155951"/>
    <w:rsid w:val="00155AB9"/>
    <w:rsid w:val="00155BB9"/>
    <w:rsid w:val="00156247"/>
    <w:rsid w:val="0015646B"/>
    <w:rsid w:val="001565D9"/>
    <w:rsid w:val="00156738"/>
    <w:rsid w:val="00156F99"/>
    <w:rsid w:val="00157129"/>
    <w:rsid w:val="00157963"/>
    <w:rsid w:val="00157A2D"/>
    <w:rsid w:val="00160547"/>
    <w:rsid w:val="00160557"/>
    <w:rsid w:val="001607B0"/>
    <w:rsid w:val="00160D0C"/>
    <w:rsid w:val="00160DF9"/>
    <w:rsid w:val="00160E6D"/>
    <w:rsid w:val="00161098"/>
    <w:rsid w:val="00161347"/>
    <w:rsid w:val="0016143D"/>
    <w:rsid w:val="001614D2"/>
    <w:rsid w:val="00161597"/>
    <w:rsid w:val="001617A7"/>
    <w:rsid w:val="00161819"/>
    <w:rsid w:val="0016185A"/>
    <w:rsid w:val="00161BD5"/>
    <w:rsid w:val="00161E82"/>
    <w:rsid w:val="00161F6D"/>
    <w:rsid w:val="001623C6"/>
    <w:rsid w:val="001628F8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87F"/>
    <w:rsid w:val="00164A44"/>
    <w:rsid w:val="00164AF8"/>
    <w:rsid w:val="001654B3"/>
    <w:rsid w:val="001655DE"/>
    <w:rsid w:val="001656F8"/>
    <w:rsid w:val="001657EE"/>
    <w:rsid w:val="00165BB6"/>
    <w:rsid w:val="00165C3F"/>
    <w:rsid w:val="00165E00"/>
    <w:rsid w:val="00165E4B"/>
    <w:rsid w:val="00165E7E"/>
    <w:rsid w:val="0016609D"/>
    <w:rsid w:val="00166218"/>
    <w:rsid w:val="00166338"/>
    <w:rsid w:val="00166426"/>
    <w:rsid w:val="0016649C"/>
    <w:rsid w:val="00166548"/>
    <w:rsid w:val="0016694D"/>
    <w:rsid w:val="00166953"/>
    <w:rsid w:val="00166BEC"/>
    <w:rsid w:val="00166CB4"/>
    <w:rsid w:val="001670F8"/>
    <w:rsid w:val="00167704"/>
    <w:rsid w:val="00167929"/>
    <w:rsid w:val="00167CE8"/>
    <w:rsid w:val="00167FB3"/>
    <w:rsid w:val="00170021"/>
    <w:rsid w:val="00170046"/>
    <w:rsid w:val="00170149"/>
    <w:rsid w:val="00170430"/>
    <w:rsid w:val="0017044C"/>
    <w:rsid w:val="0017048B"/>
    <w:rsid w:val="001704D4"/>
    <w:rsid w:val="00170B66"/>
    <w:rsid w:val="00170BBA"/>
    <w:rsid w:val="00170BD1"/>
    <w:rsid w:val="001713E6"/>
    <w:rsid w:val="0017140C"/>
    <w:rsid w:val="00171AC4"/>
    <w:rsid w:val="00171FBF"/>
    <w:rsid w:val="00171FD6"/>
    <w:rsid w:val="001720B5"/>
    <w:rsid w:val="0017217F"/>
    <w:rsid w:val="001721A8"/>
    <w:rsid w:val="001721D4"/>
    <w:rsid w:val="0017260B"/>
    <w:rsid w:val="0017275A"/>
    <w:rsid w:val="00172817"/>
    <w:rsid w:val="001728C6"/>
    <w:rsid w:val="00172ADD"/>
    <w:rsid w:val="00172C2D"/>
    <w:rsid w:val="00172CCB"/>
    <w:rsid w:val="00172D13"/>
    <w:rsid w:val="001730F9"/>
    <w:rsid w:val="001735A6"/>
    <w:rsid w:val="00173829"/>
    <w:rsid w:val="00173A6C"/>
    <w:rsid w:val="00173D21"/>
    <w:rsid w:val="00173EE2"/>
    <w:rsid w:val="00173FBA"/>
    <w:rsid w:val="001742CD"/>
    <w:rsid w:val="001745D9"/>
    <w:rsid w:val="001745E9"/>
    <w:rsid w:val="00174702"/>
    <w:rsid w:val="001747E8"/>
    <w:rsid w:val="00174B4C"/>
    <w:rsid w:val="00174B6D"/>
    <w:rsid w:val="00174BCA"/>
    <w:rsid w:val="001753D7"/>
    <w:rsid w:val="0017550F"/>
    <w:rsid w:val="001755BC"/>
    <w:rsid w:val="00175672"/>
    <w:rsid w:val="001757A5"/>
    <w:rsid w:val="00175E78"/>
    <w:rsid w:val="001760D9"/>
    <w:rsid w:val="001762B8"/>
    <w:rsid w:val="00176352"/>
    <w:rsid w:val="001763EC"/>
    <w:rsid w:val="0017648A"/>
    <w:rsid w:val="00176498"/>
    <w:rsid w:val="0017671D"/>
    <w:rsid w:val="00176F12"/>
    <w:rsid w:val="00176FB3"/>
    <w:rsid w:val="00177241"/>
    <w:rsid w:val="00177245"/>
    <w:rsid w:val="00177377"/>
    <w:rsid w:val="0017763C"/>
    <w:rsid w:val="00177D3D"/>
    <w:rsid w:val="0018001B"/>
    <w:rsid w:val="0018015A"/>
    <w:rsid w:val="00180730"/>
    <w:rsid w:val="001807C9"/>
    <w:rsid w:val="00180A0D"/>
    <w:rsid w:val="00180B3C"/>
    <w:rsid w:val="00180CC6"/>
    <w:rsid w:val="00180E7E"/>
    <w:rsid w:val="00181C25"/>
    <w:rsid w:val="00181CF4"/>
    <w:rsid w:val="00182696"/>
    <w:rsid w:val="001827A4"/>
    <w:rsid w:val="00182A29"/>
    <w:rsid w:val="00182D60"/>
    <w:rsid w:val="00182FF5"/>
    <w:rsid w:val="00183126"/>
    <w:rsid w:val="0018335A"/>
    <w:rsid w:val="001833FD"/>
    <w:rsid w:val="00183409"/>
    <w:rsid w:val="0018368A"/>
    <w:rsid w:val="00183695"/>
    <w:rsid w:val="001839C8"/>
    <w:rsid w:val="00183C36"/>
    <w:rsid w:val="00183EF8"/>
    <w:rsid w:val="0018404A"/>
    <w:rsid w:val="00184287"/>
    <w:rsid w:val="001842A7"/>
    <w:rsid w:val="00184964"/>
    <w:rsid w:val="0018498D"/>
    <w:rsid w:val="00184B70"/>
    <w:rsid w:val="00184BD1"/>
    <w:rsid w:val="00184D3B"/>
    <w:rsid w:val="0018514F"/>
    <w:rsid w:val="00185479"/>
    <w:rsid w:val="0018570F"/>
    <w:rsid w:val="00185726"/>
    <w:rsid w:val="00185B0D"/>
    <w:rsid w:val="00185CE0"/>
    <w:rsid w:val="00185DE4"/>
    <w:rsid w:val="0018613F"/>
    <w:rsid w:val="00186368"/>
    <w:rsid w:val="001866FC"/>
    <w:rsid w:val="001870E2"/>
    <w:rsid w:val="00187EDB"/>
    <w:rsid w:val="0019016C"/>
    <w:rsid w:val="001906AB"/>
    <w:rsid w:val="001909B6"/>
    <w:rsid w:val="001909C2"/>
    <w:rsid w:val="00190E23"/>
    <w:rsid w:val="00190F4C"/>
    <w:rsid w:val="001911C3"/>
    <w:rsid w:val="0019122E"/>
    <w:rsid w:val="00191409"/>
    <w:rsid w:val="00191596"/>
    <w:rsid w:val="0019161C"/>
    <w:rsid w:val="00191ACE"/>
    <w:rsid w:val="00191C15"/>
    <w:rsid w:val="00191E74"/>
    <w:rsid w:val="0019239D"/>
    <w:rsid w:val="0019247B"/>
    <w:rsid w:val="00192484"/>
    <w:rsid w:val="001924B2"/>
    <w:rsid w:val="001926EC"/>
    <w:rsid w:val="00192C18"/>
    <w:rsid w:val="00192FC8"/>
    <w:rsid w:val="001930CC"/>
    <w:rsid w:val="00193423"/>
    <w:rsid w:val="00193628"/>
    <w:rsid w:val="00193A8A"/>
    <w:rsid w:val="001943FC"/>
    <w:rsid w:val="0019462F"/>
    <w:rsid w:val="00194765"/>
    <w:rsid w:val="0019494C"/>
    <w:rsid w:val="001949CA"/>
    <w:rsid w:val="001949E5"/>
    <w:rsid w:val="00194BDC"/>
    <w:rsid w:val="00195031"/>
    <w:rsid w:val="0019622E"/>
    <w:rsid w:val="0019654A"/>
    <w:rsid w:val="00196AA6"/>
    <w:rsid w:val="00196C80"/>
    <w:rsid w:val="00196DDD"/>
    <w:rsid w:val="00197385"/>
    <w:rsid w:val="001974FC"/>
    <w:rsid w:val="00197764"/>
    <w:rsid w:val="00197CF0"/>
    <w:rsid w:val="00197F09"/>
    <w:rsid w:val="001A062D"/>
    <w:rsid w:val="001A0C2B"/>
    <w:rsid w:val="001A0E5F"/>
    <w:rsid w:val="001A1357"/>
    <w:rsid w:val="001A1849"/>
    <w:rsid w:val="001A1AA7"/>
    <w:rsid w:val="001A1AAB"/>
    <w:rsid w:val="001A1D26"/>
    <w:rsid w:val="001A1EC6"/>
    <w:rsid w:val="001A216A"/>
    <w:rsid w:val="001A2356"/>
    <w:rsid w:val="001A25CE"/>
    <w:rsid w:val="001A296A"/>
    <w:rsid w:val="001A3A4C"/>
    <w:rsid w:val="001A4011"/>
    <w:rsid w:val="001A40EC"/>
    <w:rsid w:val="001A4438"/>
    <w:rsid w:val="001A4473"/>
    <w:rsid w:val="001A464F"/>
    <w:rsid w:val="001A4865"/>
    <w:rsid w:val="001A487F"/>
    <w:rsid w:val="001A4890"/>
    <w:rsid w:val="001A48CB"/>
    <w:rsid w:val="001A4953"/>
    <w:rsid w:val="001A4AC6"/>
    <w:rsid w:val="001A4C88"/>
    <w:rsid w:val="001A535F"/>
    <w:rsid w:val="001A539F"/>
    <w:rsid w:val="001A561C"/>
    <w:rsid w:val="001A5BC4"/>
    <w:rsid w:val="001A6325"/>
    <w:rsid w:val="001A6B1D"/>
    <w:rsid w:val="001A6C23"/>
    <w:rsid w:val="001A734B"/>
    <w:rsid w:val="001A7580"/>
    <w:rsid w:val="001A79B0"/>
    <w:rsid w:val="001B02A8"/>
    <w:rsid w:val="001B02F8"/>
    <w:rsid w:val="001B0309"/>
    <w:rsid w:val="001B0660"/>
    <w:rsid w:val="001B096D"/>
    <w:rsid w:val="001B09F1"/>
    <w:rsid w:val="001B0F80"/>
    <w:rsid w:val="001B0FB4"/>
    <w:rsid w:val="001B13F8"/>
    <w:rsid w:val="001B1C3F"/>
    <w:rsid w:val="001B1D00"/>
    <w:rsid w:val="001B1EB9"/>
    <w:rsid w:val="001B20A7"/>
    <w:rsid w:val="001B2218"/>
    <w:rsid w:val="001B2244"/>
    <w:rsid w:val="001B2385"/>
    <w:rsid w:val="001B254A"/>
    <w:rsid w:val="001B2558"/>
    <w:rsid w:val="001B2749"/>
    <w:rsid w:val="001B2785"/>
    <w:rsid w:val="001B2C8B"/>
    <w:rsid w:val="001B30D8"/>
    <w:rsid w:val="001B32AB"/>
    <w:rsid w:val="001B32B8"/>
    <w:rsid w:val="001B3666"/>
    <w:rsid w:val="001B3864"/>
    <w:rsid w:val="001B39F9"/>
    <w:rsid w:val="001B3AFF"/>
    <w:rsid w:val="001B3B7D"/>
    <w:rsid w:val="001B3BD7"/>
    <w:rsid w:val="001B4005"/>
    <w:rsid w:val="001B41A9"/>
    <w:rsid w:val="001B454A"/>
    <w:rsid w:val="001B455A"/>
    <w:rsid w:val="001B4D5B"/>
    <w:rsid w:val="001B5573"/>
    <w:rsid w:val="001B55FA"/>
    <w:rsid w:val="001B5646"/>
    <w:rsid w:val="001B56DD"/>
    <w:rsid w:val="001B59DE"/>
    <w:rsid w:val="001B5A53"/>
    <w:rsid w:val="001B5B80"/>
    <w:rsid w:val="001B5CB7"/>
    <w:rsid w:val="001B5E27"/>
    <w:rsid w:val="001B5F72"/>
    <w:rsid w:val="001B5FEE"/>
    <w:rsid w:val="001B6102"/>
    <w:rsid w:val="001B61CB"/>
    <w:rsid w:val="001B64E2"/>
    <w:rsid w:val="001B64FC"/>
    <w:rsid w:val="001B6E4E"/>
    <w:rsid w:val="001B6EC1"/>
    <w:rsid w:val="001B7121"/>
    <w:rsid w:val="001B725A"/>
    <w:rsid w:val="001B7CBE"/>
    <w:rsid w:val="001C1115"/>
    <w:rsid w:val="001C1487"/>
    <w:rsid w:val="001C17CF"/>
    <w:rsid w:val="001C1981"/>
    <w:rsid w:val="001C1B0D"/>
    <w:rsid w:val="001C1E3B"/>
    <w:rsid w:val="001C244D"/>
    <w:rsid w:val="001C2656"/>
    <w:rsid w:val="001C2D46"/>
    <w:rsid w:val="001C370E"/>
    <w:rsid w:val="001C3821"/>
    <w:rsid w:val="001C3EAB"/>
    <w:rsid w:val="001C3FD1"/>
    <w:rsid w:val="001C41DD"/>
    <w:rsid w:val="001C4702"/>
    <w:rsid w:val="001C4EA9"/>
    <w:rsid w:val="001C4FA9"/>
    <w:rsid w:val="001C5599"/>
    <w:rsid w:val="001C5862"/>
    <w:rsid w:val="001C5B6C"/>
    <w:rsid w:val="001C5E12"/>
    <w:rsid w:val="001C61CB"/>
    <w:rsid w:val="001C629F"/>
    <w:rsid w:val="001C657E"/>
    <w:rsid w:val="001C6DFE"/>
    <w:rsid w:val="001C713C"/>
    <w:rsid w:val="001C7386"/>
    <w:rsid w:val="001C752D"/>
    <w:rsid w:val="001C75E4"/>
    <w:rsid w:val="001C7658"/>
    <w:rsid w:val="001C7D2B"/>
    <w:rsid w:val="001C7DCD"/>
    <w:rsid w:val="001D021C"/>
    <w:rsid w:val="001D0C60"/>
    <w:rsid w:val="001D0DBA"/>
    <w:rsid w:val="001D0E4C"/>
    <w:rsid w:val="001D1006"/>
    <w:rsid w:val="001D1588"/>
    <w:rsid w:val="001D1C2C"/>
    <w:rsid w:val="001D1CB9"/>
    <w:rsid w:val="001D1F9C"/>
    <w:rsid w:val="001D2406"/>
    <w:rsid w:val="001D2694"/>
    <w:rsid w:val="001D2A36"/>
    <w:rsid w:val="001D2DC2"/>
    <w:rsid w:val="001D35D5"/>
    <w:rsid w:val="001D3A75"/>
    <w:rsid w:val="001D443F"/>
    <w:rsid w:val="001D44D4"/>
    <w:rsid w:val="001D4604"/>
    <w:rsid w:val="001D463C"/>
    <w:rsid w:val="001D4790"/>
    <w:rsid w:val="001D545F"/>
    <w:rsid w:val="001D54D8"/>
    <w:rsid w:val="001D5736"/>
    <w:rsid w:val="001D5866"/>
    <w:rsid w:val="001D5C08"/>
    <w:rsid w:val="001D61BB"/>
    <w:rsid w:val="001D6B71"/>
    <w:rsid w:val="001D6CAB"/>
    <w:rsid w:val="001D7319"/>
    <w:rsid w:val="001D7D51"/>
    <w:rsid w:val="001E045E"/>
    <w:rsid w:val="001E0529"/>
    <w:rsid w:val="001E0B5E"/>
    <w:rsid w:val="001E1095"/>
    <w:rsid w:val="001E111F"/>
    <w:rsid w:val="001E1231"/>
    <w:rsid w:val="001E1586"/>
    <w:rsid w:val="001E1CBC"/>
    <w:rsid w:val="001E20BC"/>
    <w:rsid w:val="001E2117"/>
    <w:rsid w:val="001E22CE"/>
    <w:rsid w:val="001E245F"/>
    <w:rsid w:val="001E2842"/>
    <w:rsid w:val="001E2E66"/>
    <w:rsid w:val="001E32F5"/>
    <w:rsid w:val="001E36B1"/>
    <w:rsid w:val="001E36B9"/>
    <w:rsid w:val="001E3B25"/>
    <w:rsid w:val="001E3C3C"/>
    <w:rsid w:val="001E3CC8"/>
    <w:rsid w:val="001E3FF6"/>
    <w:rsid w:val="001E4714"/>
    <w:rsid w:val="001E48BC"/>
    <w:rsid w:val="001E48DF"/>
    <w:rsid w:val="001E4C6D"/>
    <w:rsid w:val="001E506A"/>
    <w:rsid w:val="001E5104"/>
    <w:rsid w:val="001E516D"/>
    <w:rsid w:val="001E5377"/>
    <w:rsid w:val="001E5715"/>
    <w:rsid w:val="001E5960"/>
    <w:rsid w:val="001E5CA2"/>
    <w:rsid w:val="001E5D6A"/>
    <w:rsid w:val="001E61DB"/>
    <w:rsid w:val="001E6549"/>
    <w:rsid w:val="001E656C"/>
    <w:rsid w:val="001E66C2"/>
    <w:rsid w:val="001E6948"/>
    <w:rsid w:val="001E6A4C"/>
    <w:rsid w:val="001E6E0F"/>
    <w:rsid w:val="001E7139"/>
    <w:rsid w:val="001E76ED"/>
    <w:rsid w:val="001E78E5"/>
    <w:rsid w:val="001E7B89"/>
    <w:rsid w:val="001E7EC5"/>
    <w:rsid w:val="001F0000"/>
    <w:rsid w:val="001F0220"/>
    <w:rsid w:val="001F03CB"/>
    <w:rsid w:val="001F0D69"/>
    <w:rsid w:val="001F165D"/>
    <w:rsid w:val="001F16E3"/>
    <w:rsid w:val="001F1726"/>
    <w:rsid w:val="001F1784"/>
    <w:rsid w:val="001F1988"/>
    <w:rsid w:val="001F1B6B"/>
    <w:rsid w:val="001F1E8E"/>
    <w:rsid w:val="001F2275"/>
    <w:rsid w:val="001F23A7"/>
    <w:rsid w:val="001F23CF"/>
    <w:rsid w:val="001F2491"/>
    <w:rsid w:val="001F2666"/>
    <w:rsid w:val="001F2696"/>
    <w:rsid w:val="001F2B8D"/>
    <w:rsid w:val="001F30D9"/>
    <w:rsid w:val="001F3473"/>
    <w:rsid w:val="001F3CAB"/>
    <w:rsid w:val="001F3CD2"/>
    <w:rsid w:val="001F3D33"/>
    <w:rsid w:val="001F4001"/>
    <w:rsid w:val="001F4539"/>
    <w:rsid w:val="001F45C9"/>
    <w:rsid w:val="001F4773"/>
    <w:rsid w:val="001F484C"/>
    <w:rsid w:val="001F4BBE"/>
    <w:rsid w:val="001F4CBB"/>
    <w:rsid w:val="001F53F4"/>
    <w:rsid w:val="001F5480"/>
    <w:rsid w:val="001F5597"/>
    <w:rsid w:val="001F579C"/>
    <w:rsid w:val="001F57A5"/>
    <w:rsid w:val="001F5A72"/>
    <w:rsid w:val="001F5C2D"/>
    <w:rsid w:val="001F5E60"/>
    <w:rsid w:val="001F5FC4"/>
    <w:rsid w:val="001F624F"/>
    <w:rsid w:val="001F6581"/>
    <w:rsid w:val="001F6631"/>
    <w:rsid w:val="001F68A6"/>
    <w:rsid w:val="001F6B15"/>
    <w:rsid w:val="001F6D62"/>
    <w:rsid w:val="001F7784"/>
    <w:rsid w:val="001F7C3F"/>
    <w:rsid w:val="001F7E33"/>
    <w:rsid w:val="0020035D"/>
    <w:rsid w:val="0020048B"/>
    <w:rsid w:val="002005EF"/>
    <w:rsid w:val="00200666"/>
    <w:rsid w:val="002009AD"/>
    <w:rsid w:val="00200A74"/>
    <w:rsid w:val="00200FE9"/>
    <w:rsid w:val="0020109E"/>
    <w:rsid w:val="002015B9"/>
    <w:rsid w:val="0020164C"/>
    <w:rsid w:val="00201929"/>
    <w:rsid w:val="00202108"/>
    <w:rsid w:val="002027BD"/>
    <w:rsid w:val="002028E0"/>
    <w:rsid w:val="00202FCF"/>
    <w:rsid w:val="0020319A"/>
    <w:rsid w:val="00203356"/>
    <w:rsid w:val="00203BD5"/>
    <w:rsid w:val="00203EBB"/>
    <w:rsid w:val="002049F8"/>
    <w:rsid w:val="00204A66"/>
    <w:rsid w:val="00204DD4"/>
    <w:rsid w:val="00204EF0"/>
    <w:rsid w:val="0020514B"/>
    <w:rsid w:val="00205398"/>
    <w:rsid w:val="00205425"/>
    <w:rsid w:val="002055BF"/>
    <w:rsid w:val="0020568E"/>
    <w:rsid w:val="002056EE"/>
    <w:rsid w:val="002057CE"/>
    <w:rsid w:val="00205983"/>
    <w:rsid w:val="00205E86"/>
    <w:rsid w:val="0020601B"/>
    <w:rsid w:val="00206191"/>
    <w:rsid w:val="002062AB"/>
    <w:rsid w:val="0020630C"/>
    <w:rsid w:val="0020636C"/>
    <w:rsid w:val="00206390"/>
    <w:rsid w:val="002066D8"/>
    <w:rsid w:val="0020686F"/>
    <w:rsid w:val="002068DE"/>
    <w:rsid w:val="00206953"/>
    <w:rsid w:val="002069EA"/>
    <w:rsid w:val="00206CA3"/>
    <w:rsid w:val="00206E70"/>
    <w:rsid w:val="00207119"/>
    <w:rsid w:val="0020748D"/>
    <w:rsid w:val="002074A0"/>
    <w:rsid w:val="00207600"/>
    <w:rsid w:val="00207626"/>
    <w:rsid w:val="00207700"/>
    <w:rsid w:val="002077A8"/>
    <w:rsid w:val="00207B0A"/>
    <w:rsid w:val="00207D8B"/>
    <w:rsid w:val="002102A6"/>
    <w:rsid w:val="002103B4"/>
    <w:rsid w:val="00210627"/>
    <w:rsid w:val="0021088F"/>
    <w:rsid w:val="0021090B"/>
    <w:rsid w:val="00210A40"/>
    <w:rsid w:val="00210DBF"/>
    <w:rsid w:val="0021102B"/>
    <w:rsid w:val="00211063"/>
    <w:rsid w:val="0021150C"/>
    <w:rsid w:val="00211542"/>
    <w:rsid w:val="002116C5"/>
    <w:rsid w:val="0021194C"/>
    <w:rsid w:val="00211B8B"/>
    <w:rsid w:val="00211C91"/>
    <w:rsid w:val="00211D27"/>
    <w:rsid w:val="002122C8"/>
    <w:rsid w:val="00212537"/>
    <w:rsid w:val="00212572"/>
    <w:rsid w:val="00212901"/>
    <w:rsid w:val="0021295A"/>
    <w:rsid w:val="00212A4A"/>
    <w:rsid w:val="002132C5"/>
    <w:rsid w:val="00213325"/>
    <w:rsid w:val="002139FE"/>
    <w:rsid w:val="00213C52"/>
    <w:rsid w:val="00213FDB"/>
    <w:rsid w:val="00214468"/>
    <w:rsid w:val="002149D1"/>
    <w:rsid w:val="00214A42"/>
    <w:rsid w:val="00214DD0"/>
    <w:rsid w:val="00215180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9BD"/>
    <w:rsid w:val="00216C4A"/>
    <w:rsid w:val="00216D7E"/>
    <w:rsid w:val="00216FBA"/>
    <w:rsid w:val="00217298"/>
    <w:rsid w:val="0022067A"/>
    <w:rsid w:val="002212C0"/>
    <w:rsid w:val="0022198A"/>
    <w:rsid w:val="00221D4C"/>
    <w:rsid w:val="00221E38"/>
    <w:rsid w:val="0022241C"/>
    <w:rsid w:val="00222599"/>
    <w:rsid w:val="002225D7"/>
    <w:rsid w:val="0022264A"/>
    <w:rsid w:val="00222904"/>
    <w:rsid w:val="00222A93"/>
    <w:rsid w:val="00222CD0"/>
    <w:rsid w:val="00222F6F"/>
    <w:rsid w:val="00222F84"/>
    <w:rsid w:val="00222F96"/>
    <w:rsid w:val="002231D4"/>
    <w:rsid w:val="0022358B"/>
    <w:rsid w:val="0022371B"/>
    <w:rsid w:val="00223783"/>
    <w:rsid w:val="00223E5C"/>
    <w:rsid w:val="002241A6"/>
    <w:rsid w:val="00224384"/>
    <w:rsid w:val="002245CD"/>
    <w:rsid w:val="002248ED"/>
    <w:rsid w:val="00224B97"/>
    <w:rsid w:val="00225014"/>
    <w:rsid w:val="00225286"/>
    <w:rsid w:val="002259E0"/>
    <w:rsid w:val="00225C4A"/>
    <w:rsid w:val="00226D2B"/>
    <w:rsid w:val="002279F6"/>
    <w:rsid w:val="00227B96"/>
    <w:rsid w:val="00227C65"/>
    <w:rsid w:val="00227E1D"/>
    <w:rsid w:val="00230453"/>
    <w:rsid w:val="00230771"/>
    <w:rsid w:val="00230881"/>
    <w:rsid w:val="00230AA2"/>
    <w:rsid w:val="00230CCC"/>
    <w:rsid w:val="00231365"/>
    <w:rsid w:val="002313CE"/>
    <w:rsid w:val="002318F2"/>
    <w:rsid w:val="00231D0D"/>
    <w:rsid w:val="00231E81"/>
    <w:rsid w:val="002326E6"/>
    <w:rsid w:val="00232969"/>
    <w:rsid w:val="00232E05"/>
    <w:rsid w:val="00233050"/>
    <w:rsid w:val="0023336F"/>
    <w:rsid w:val="002336D0"/>
    <w:rsid w:val="0023426A"/>
    <w:rsid w:val="00234672"/>
    <w:rsid w:val="00234F1B"/>
    <w:rsid w:val="00235315"/>
    <w:rsid w:val="00235454"/>
    <w:rsid w:val="002357BF"/>
    <w:rsid w:val="00235F64"/>
    <w:rsid w:val="00236295"/>
    <w:rsid w:val="00236866"/>
    <w:rsid w:val="002368A5"/>
    <w:rsid w:val="00236BD2"/>
    <w:rsid w:val="00236D16"/>
    <w:rsid w:val="00236E83"/>
    <w:rsid w:val="00237145"/>
    <w:rsid w:val="002377F1"/>
    <w:rsid w:val="00237875"/>
    <w:rsid w:val="00237C4F"/>
    <w:rsid w:val="00237EB3"/>
    <w:rsid w:val="00240232"/>
    <w:rsid w:val="00240461"/>
    <w:rsid w:val="00240544"/>
    <w:rsid w:val="00240FAC"/>
    <w:rsid w:val="00241284"/>
    <w:rsid w:val="00241460"/>
    <w:rsid w:val="0024173E"/>
    <w:rsid w:val="00241AFD"/>
    <w:rsid w:val="00241D4D"/>
    <w:rsid w:val="002421EC"/>
    <w:rsid w:val="0024225F"/>
    <w:rsid w:val="0024253D"/>
    <w:rsid w:val="002425B0"/>
    <w:rsid w:val="00242858"/>
    <w:rsid w:val="002431FC"/>
    <w:rsid w:val="00243336"/>
    <w:rsid w:val="00243459"/>
    <w:rsid w:val="002435FA"/>
    <w:rsid w:val="00243953"/>
    <w:rsid w:val="00243FFF"/>
    <w:rsid w:val="0024441D"/>
    <w:rsid w:val="00245114"/>
    <w:rsid w:val="002451A5"/>
    <w:rsid w:val="00245237"/>
    <w:rsid w:val="00245497"/>
    <w:rsid w:val="002456BA"/>
    <w:rsid w:val="00245906"/>
    <w:rsid w:val="002461CA"/>
    <w:rsid w:val="00246640"/>
    <w:rsid w:val="00246ADD"/>
    <w:rsid w:val="0024724E"/>
    <w:rsid w:val="0024732C"/>
    <w:rsid w:val="0024767A"/>
    <w:rsid w:val="002476D9"/>
    <w:rsid w:val="00247761"/>
    <w:rsid w:val="00247DC8"/>
    <w:rsid w:val="002502F9"/>
    <w:rsid w:val="00250573"/>
    <w:rsid w:val="0025087E"/>
    <w:rsid w:val="00250957"/>
    <w:rsid w:val="002511DF"/>
    <w:rsid w:val="00251E47"/>
    <w:rsid w:val="00251E7E"/>
    <w:rsid w:val="00251FB6"/>
    <w:rsid w:val="0025259C"/>
    <w:rsid w:val="0025268A"/>
    <w:rsid w:val="00252AFF"/>
    <w:rsid w:val="00252CBD"/>
    <w:rsid w:val="00253083"/>
    <w:rsid w:val="0025394A"/>
    <w:rsid w:val="00253BB4"/>
    <w:rsid w:val="00253BD2"/>
    <w:rsid w:val="00253C11"/>
    <w:rsid w:val="00253C5A"/>
    <w:rsid w:val="0025404F"/>
    <w:rsid w:val="002541C2"/>
    <w:rsid w:val="0025423C"/>
    <w:rsid w:val="00254250"/>
    <w:rsid w:val="002549D0"/>
    <w:rsid w:val="00254C55"/>
    <w:rsid w:val="00254C95"/>
    <w:rsid w:val="00254D38"/>
    <w:rsid w:val="0025565B"/>
    <w:rsid w:val="00255CD3"/>
    <w:rsid w:val="002560F8"/>
    <w:rsid w:val="002563B8"/>
    <w:rsid w:val="0025645E"/>
    <w:rsid w:val="002564FA"/>
    <w:rsid w:val="00256632"/>
    <w:rsid w:val="002568D3"/>
    <w:rsid w:val="00256E2F"/>
    <w:rsid w:val="0025733F"/>
    <w:rsid w:val="002576AE"/>
    <w:rsid w:val="002576D4"/>
    <w:rsid w:val="002579FE"/>
    <w:rsid w:val="00257B07"/>
    <w:rsid w:val="00257B93"/>
    <w:rsid w:val="0026016E"/>
    <w:rsid w:val="002604AD"/>
    <w:rsid w:val="0026058C"/>
    <w:rsid w:val="002605A9"/>
    <w:rsid w:val="00260BF0"/>
    <w:rsid w:val="00261809"/>
    <w:rsid w:val="002618AA"/>
    <w:rsid w:val="0026191A"/>
    <w:rsid w:val="00261968"/>
    <w:rsid w:val="00261E73"/>
    <w:rsid w:val="00261F66"/>
    <w:rsid w:val="002621FC"/>
    <w:rsid w:val="00262383"/>
    <w:rsid w:val="00262488"/>
    <w:rsid w:val="0026297F"/>
    <w:rsid w:val="00262DD7"/>
    <w:rsid w:val="002631D8"/>
    <w:rsid w:val="00263283"/>
    <w:rsid w:val="00263E59"/>
    <w:rsid w:val="00263F46"/>
    <w:rsid w:val="00264549"/>
    <w:rsid w:val="0026464E"/>
    <w:rsid w:val="00264DCF"/>
    <w:rsid w:val="002650E6"/>
    <w:rsid w:val="00265277"/>
    <w:rsid w:val="00265301"/>
    <w:rsid w:val="00265422"/>
    <w:rsid w:val="002660DD"/>
    <w:rsid w:val="002661B5"/>
    <w:rsid w:val="0026637E"/>
    <w:rsid w:val="0026653D"/>
    <w:rsid w:val="002667F5"/>
    <w:rsid w:val="0026682F"/>
    <w:rsid w:val="00266937"/>
    <w:rsid w:val="00266AF7"/>
    <w:rsid w:val="00266B5A"/>
    <w:rsid w:val="0026717C"/>
    <w:rsid w:val="0026757D"/>
    <w:rsid w:val="0026774A"/>
    <w:rsid w:val="002677F1"/>
    <w:rsid w:val="00267C45"/>
    <w:rsid w:val="002700CB"/>
    <w:rsid w:val="002700DA"/>
    <w:rsid w:val="002701CF"/>
    <w:rsid w:val="0027046F"/>
    <w:rsid w:val="002708FC"/>
    <w:rsid w:val="00270977"/>
    <w:rsid w:val="00270B47"/>
    <w:rsid w:val="00270F8E"/>
    <w:rsid w:val="00270FC5"/>
    <w:rsid w:val="002710BE"/>
    <w:rsid w:val="002713B1"/>
    <w:rsid w:val="00271474"/>
    <w:rsid w:val="0027148A"/>
    <w:rsid w:val="002717E5"/>
    <w:rsid w:val="00271CFE"/>
    <w:rsid w:val="00271E5A"/>
    <w:rsid w:val="00271FCB"/>
    <w:rsid w:val="00272D9A"/>
    <w:rsid w:val="00272E9C"/>
    <w:rsid w:val="00272EFB"/>
    <w:rsid w:val="00272FEF"/>
    <w:rsid w:val="00273101"/>
    <w:rsid w:val="0027389F"/>
    <w:rsid w:val="002738FC"/>
    <w:rsid w:val="00273BED"/>
    <w:rsid w:val="00273C1E"/>
    <w:rsid w:val="00273CE8"/>
    <w:rsid w:val="00274128"/>
    <w:rsid w:val="00274213"/>
    <w:rsid w:val="0027422B"/>
    <w:rsid w:val="00274238"/>
    <w:rsid w:val="002745E9"/>
    <w:rsid w:val="00274AF0"/>
    <w:rsid w:val="002753C3"/>
    <w:rsid w:val="002757D3"/>
    <w:rsid w:val="002757EE"/>
    <w:rsid w:val="002759DC"/>
    <w:rsid w:val="00275CA8"/>
    <w:rsid w:val="00275CEB"/>
    <w:rsid w:val="00276228"/>
    <w:rsid w:val="00276626"/>
    <w:rsid w:val="00276BE4"/>
    <w:rsid w:val="0027722A"/>
    <w:rsid w:val="0027741D"/>
    <w:rsid w:val="00277795"/>
    <w:rsid w:val="00277D84"/>
    <w:rsid w:val="00277EA0"/>
    <w:rsid w:val="00277EB8"/>
    <w:rsid w:val="00277F67"/>
    <w:rsid w:val="002805E6"/>
    <w:rsid w:val="00280606"/>
    <w:rsid w:val="002809CD"/>
    <w:rsid w:val="00280AFB"/>
    <w:rsid w:val="00280DC4"/>
    <w:rsid w:val="002810E8"/>
    <w:rsid w:val="0028197D"/>
    <w:rsid w:val="00281B2D"/>
    <w:rsid w:val="0028248B"/>
    <w:rsid w:val="0028255A"/>
    <w:rsid w:val="0028299B"/>
    <w:rsid w:val="00282DCF"/>
    <w:rsid w:val="00282F4E"/>
    <w:rsid w:val="002835B5"/>
    <w:rsid w:val="0028360C"/>
    <w:rsid w:val="002838AF"/>
    <w:rsid w:val="00283921"/>
    <w:rsid w:val="002842E8"/>
    <w:rsid w:val="002843C1"/>
    <w:rsid w:val="00284541"/>
    <w:rsid w:val="0028476F"/>
    <w:rsid w:val="00284ABB"/>
    <w:rsid w:val="00284BBC"/>
    <w:rsid w:val="00284DA6"/>
    <w:rsid w:val="00284E6E"/>
    <w:rsid w:val="00285000"/>
    <w:rsid w:val="00285997"/>
    <w:rsid w:val="00285BA0"/>
    <w:rsid w:val="0028660E"/>
    <w:rsid w:val="0028684C"/>
    <w:rsid w:val="00286AF6"/>
    <w:rsid w:val="00286C7C"/>
    <w:rsid w:val="00286FF7"/>
    <w:rsid w:val="00287275"/>
    <w:rsid w:val="0028750A"/>
    <w:rsid w:val="00287C49"/>
    <w:rsid w:val="002900EF"/>
    <w:rsid w:val="00290113"/>
    <w:rsid w:val="002901E5"/>
    <w:rsid w:val="00290340"/>
    <w:rsid w:val="002903A5"/>
    <w:rsid w:val="00290564"/>
    <w:rsid w:val="00290B53"/>
    <w:rsid w:val="00290FE2"/>
    <w:rsid w:val="00291325"/>
    <w:rsid w:val="0029150F"/>
    <w:rsid w:val="0029164C"/>
    <w:rsid w:val="00291A03"/>
    <w:rsid w:val="00291AC4"/>
    <w:rsid w:val="00291E60"/>
    <w:rsid w:val="0029202D"/>
    <w:rsid w:val="002922E6"/>
    <w:rsid w:val="00292824"/>
    <w:rsid w:val="00292B5A"/>
    <w:rsid w:val="00292CB5"/>
    <w:rsid w:val="00292DB0"/>
    <w:rsid w:val="00293214"/>
    <w:rsid w:val="0029336B"/>
    <w:rsid w:val="0029349C"/>
    <w:rsid w:val="002936ED"/>
    <w:rsid w:val="002937AD"/>
    <w:rsid w:val="002938D0"/>
    <w:rsid w:val="002938FF"/>
    <w:rsid w:val="00293B08"/>
    <w:rsid w:val="00293DA2"/>
    <w:rsid w:val="00293DC3"/>
    <w:rsid w:val="00293F00"/>
    <w:rsid w:val="00293F81"/>
    <w:rsid w:val="002941BD"/>
    <w:rsid w:val="0029454B"/>
    <w:rsid w:val="002945E1"/>
    <w:rsid w:val="0029465E"/>
    <w:rsid w:val="00294B4C"/>
    <w:rsid w:val="00294BA4"/>
    <w:rsid w:val="00294E38"/>
    <w:rsid w:val="00294F34"/>
    <w:rsid w:val="00294FF1"/>
    <w:rsid w:val="0029515C"/>
    <w:rsid w:val="00295212"/>
    <w:rsid w:val="002952F9"/>
    <w:rsid w:val="0029545E"/>
    <w:rsid w:val="0029555C"/>
    <w:rsid w:val="00295662"/>
    <w:rsid w:val="0029582F"/>
    <w:rsid w:val="00295B31"/>
    <w:rsid w:val="00295FFD"/>
    <w:rsid w:val="0029615A"/>
    <w:rsid w:val="0029636D"/>
    <w:rsid w:val="00296FE6"/>
    <w:rsid w:val="00297007"/>
    <w:rsid w:val="00297171"/>
    <w:rsid w:val="002974D6"/>
    <w:rsid w:val="00297614"/>
    <w:rsid w:val="002A01BF"/>
    <w:rsid w:val="002A03D0"/>
    <w:rsid w:val="002A0442"/>
    <w:rsid w:val="002A0CE2"/>
    <w:rsid w:val="002A141C"/>
    <w:rsid w:val="002A19BC"/>
    <w:rsid w:val="002A1F54"/>
    <w:rsid w:val="002A1FC5"/>
    <w:rsid w:val="002A216E"/>
    <w:rsid w:val="002A220C"/>
    <w:rsid w:val="002A222D"/>
    <w:rsid w:val="002A24C1"/>
    <w:rsid w:val="002A2615"/>
    <w:rsid w:val="002A2AE0"/>
    <w:rsid w:val="002A2C90"/>
    <w:rsid w:val="002A2FA1"/>
    <w:rsid w:val="002A4201"/>
    <w:rsid w:val="002A4694"/>
    <w:rsid w:val="002A46B2"/>
    <w:rsid w:val="002A485D"/>
    <w:rsid w:val="002A4C2D"/>
    <w:rsid w:val="002A5564"/>
    <w:rsid w:val="002A573F"/>
    <w:rsid w:val="002A5930"/>
    <w:rsid w:val="002A59BA"/>
    <w:rsid w:val="002A5BF8"/>
    <w:rsid w:val="002A5E02"/>
    <w:rsid w:val="002A6584"/>
    <w:rsid w:val="002A67C0"/>
    <w:rsid w:val="002A688D"/>
    <w:rsid w:val="002A6D7B"/>
    <w:rsid w:val="002A6DC2"/>
    <w:rsid w:val="002A6DCB"/>
    <w:rsid w:val="002A7320"/>
    <w:rsid w:val="002A75E8"/>
    <w:rsid w:val="002A799E"/>
    <w:rsid w:val="002A7CDE"/>
    <w:rsid w:val="002A7D32"/>
    <w:rsid w:val="002A7FF7"/>
    <w:rsid w:val="002B0ADD"/>
    <w:rsid w:val="002B0B68"/>
    <w:rsid w:val="002B1380"/>
    <w:rsid w:val="002B141C"/>
    <w:rsid w:val="002B1482"/>
    <w:rsid w:val="002B15A5"/>
    <w:rsid w:val="002B185E"/>
    <w:rsid w:val="002B1D5E"/>
    <w:rsid w:val="002B1DB1"/>
    <w:rsid w:val="002B1EB2"/>
    <w:rsid w:val="002B1EB5"/>
    <w:rsid w:val="002B248A"/>
    <w:rsid w:val="002B26BE"/>
    <w:rsid w:val="002B26DF"/>
    <w:rsid w:val="002B295F"/>
    <w:rsid w:val="002B2A5D"/>
    <w:rsid w:val="002B2B63"/>
    <w:rsid w:val="002B3020"/>
    <w:rsid w:val="002B3022"/>
    <w:rsid w:val="002B30B6"/>
    <w:rsid w:val="002B3282"/>
    <w:rsid w:val="002B332C"/>
    <w:rsid w:val="002B36F5"/>
    <w:rsid w:val="002B3777"/>
    <w:rsid w:val="002B4006"/>
    <w:rsid w:val="002B4130"/>
    <w:rsid w:val="002B4570"/>
    <w:rsid w:val="002B4B9F"/>
    <w:rsid w:val="002B517F"/>
    <w:rsid w:val="002B52EF"/>
    <w:rsid w:val="002B53CD"/>
    <w:rsid w:val="002B5767"/>
    <w:rsid w:val="002B577E"/>
    <w:rsid w:val="002B5867"/>
    <w:rsid w:val="002B5C51"/>
    <w:rsid w:val="002B6407"/>
    <w:rsid w:val="002B64F2"/>
    <w:rsid w:val="002B68FE"/>
    <w:rsid w:val="002B6A55"/>
    <w:rsid w:val="002B6B1B"/>
    <w:rsid w:val="002B72A0"/>
    <w:rsid w:val="002B754D"/>
    <w:rsid w:val="002B78D5"/>
    <w:rsid w:val="002B7A32"/>
    <w:rsid w:val="002B7AC6"/>
    <w:rsid w:val="002B7BD7"/>
    <w:rsid w:val="002B7E7D"/>
    <w:rsid w:val="002B7F30"/>
    <w:rsid w:val="002C004B"/>
    <w:rsid w:val="002C031A"/>
    <w:rsid w:val="002C0384"/>
    <w:rsid w:val="002C03AD"/>
    <w:rsid w:val="002C0884"/>
    <w:rsid w:val="002C0971"/>
    <w:rsid w:val="002C0BD5"/>
    <w:rsid w:val="002C107B"/>
    <w:rsid w:val="002C10EF"/>
    <w:rsid w:val="002C123B"/>
    <w:rsid w:val="002C16C3"/>
    <w:rsid w:val="002C19A8"/>
    <w:rsid w:val="002C19B7"/>
    <w:rsid w:val="002C1CB1"/>
    <w:rsid w:val="002C20A4"/>
    <w:rsid w:val="002C2136"/>
    <w:rsid w:val="002C243B"/>
    <w:rsid w:val="002C2E95"/>
    <w:rsid w:val="002C368D"/>
    <w:rsid w:val="002C38B1"/>
    <w:rsid w:val="002C3D87"/>
    <w:rsid w:val="002C412E"/>
    <w:rsid w:val="002C43A9"/>
    <w:rsid w:val="002C4470"/>
    <w:rsid w:val="002C490E"/>
    <w:rsid w:val="002C49CF"/>
    <w:rsid w:val="002C553B"/>
    <w:rsid w:val="002C572F"/>
    <w:rsid w:val="002C5880"/>
    <w:rsid w:val="002C67DA"/>
    <w:rsid w:val="002C692E"/>
    <w:rsid w:val="002C69C2"/>
    <w:rsid w:val="002C69DC"/>
    <w:rsid w:val="002C6B0A"/>
    <w:rsid w:val="002C700D"/>
    <w:rsid w:val="002C71E7"/>
    <w:rsid w:val="002C7354"/>
    <w:rsid w:val="002C7355"/>
    <w:rsid w:val="002C767F"/>
    <w:rsid w:val="002C7D01"/>
    <w:rsid w:val="002C7F22"/>
    <w:rsid w:val="002C7F9B"/>
    <w:rsid w:val="002D042F"/>
    <w:rsid w:val="002D05BF"/>
    <w:rsid w:val="002D0605"/>
    <w:rsid w:val="002D0B2C"/>
    <w:rsid w:val="002D0D69"/>
    <w:rsid w:val="002D100A"/>
    <w:rsid w:val="002D10A3"/>
    <w:rsid w:val="002D1238"/>
    <w:rsid w:val="002D162A"/>
    <w:rsid w:val="002D1927"/>
    <w:rsid w:val="002D19F0"/>
    <w:rsid w:val="002D221F"/>
    <w:rsid w:val="002D299A"/>
    <w:rsid w:val="002D2B13"/>
    <w:rsid w:val="002D2D89"/>
    <w:rsid w:val="002D2F68"/>
    <w:rsid w:val="002D36F0"/>
    <w:rsid w:val="002D3881"/>
    <w:rsid w:val="002D3C58"/>
    <w:rsid w:val="002D3F82"/>
    <w:rsid w:val="002D41AC"/>
    <w:rsid w:val="002D4BB7"/>
    <w:rsid w:val="002D51BC"/>
    <w:rsid w:val="002D5450"/>
    <w:rsid w:val="002D545A"/>
    <w:rsid w:val="002D58C0"/>
    <w:rsid w:val="002D5BF7"/>
    <w:rsid w:val="002D5C16"/>
    <w:rsid w:val="002D5C8E"/>
    <w:rsid w:val="002D6404"/>
    <w:rsid w:val="002D6625"/>
    <w:rsid w:val="002D69DF"/>
    <w:rsid w:val="002D702A"/>
    <w:rsid w:val="002D71AF"/>
    <w:rsid w:val="002D730C"/>
    <w:rsid w:val="002D73A7"/>
    <w:rsid w:val="002D79DD"/>
    <w:rsid w:val="002E0BAB"/>
    <w:rsid w:val="002E0F8E"/>
    <w:rsid w:val="002E14BC"/>
    <w:rsid w:val="002E19FB"/>
    <w:rsid w:val="002E1D5B"/>
    <w:rsid w:val="002E1E58"/>
    <w:rsid w:val="002E1EE6"/>
    <w:rsid w:val="002E2348"/>
    <w:rsid w:val="002E2525"/>
    <w:rsid w:val="002E26AC"/>
    <w:rsid w:val="002E291F"/>
    <w:rsid w:val="002E2A8B"/>
    <w:rsid w:val="002E2EF6"/>
    <w:rsid w:val="002E3914"/>
    <w:rsid w:val="002E3D4E"/>
    <w:rsid w:val="002E3DF3"/>
    <w:rsid w:val="002E3F0C"/>
    <w:rsid w:val="002E402B"/>
    <w:rsid w:val="002E4718"/>
    <w:rsid w:val="002E47F5"/>
    <w:rsid w:val="002E524A"/>
    <w:rsid w:val="002E56EC"/>
    <w:rsid w:val="002E58DC"/>
    <w:rsid w:val="002E5C9F"/>
    <w:rsid w:val="002E5E09"/>
    <w:rsid w:val="002E613C"/>
    <w:rsid w:val="002E6258"/>
    <w:rsid w:val="002E6990"/>
    <w:rsid w:val="002E7222"/>
    <w:rsid w:val="002E766D"/>
    <w:rsid w:val="002E7978"/>
    <w:rsid w:val="002F0250"/>
    <w:rsid w:val="002F0613"/>
    <w:rsid w:val="002F0C7A"/>
    <w:rsid w:val="002F0CCE"/>
    <w:rsid w:val="002F12B5"/>
    <w:rsid w:val="002F15B2"/>
    <w:rsid w:val="002F184E"/>
    <w:rsid w:val="002F1922"/>
    <w:rsid w:val="002F1B2C"/>
    <w:rsid w:val="002F1C48"/>
    <w:rsid w:val="002F2292"/>
    <w:rsid w:val="002F238C"/>
    <w:rsid w:val="002F2718"/>
    <w:rsid w:val="002F2C89"/>
    <w:rsid w:val="002F3434"/>
    <w:rsid w:val="002F35A8"/>
    <w:rsid w:val="002F3B6D"/>
    <w:rsid w:val="002F3E06"/>
    <w:rsid w:val="002F4BB7"/>
    <w:rsid w:val="002F4CC7"/>
    <w:rsid w:val="002F4ECF"/>
    <w:rsid w:val="002F5301"/>
    <w:rsid w:val="002F552F"/>
    <w:rsid w:val="002F5613"/>
    <w:rsid w:val="002F5E82"/>
    <w:rsid w:val="002F6102"/>
    <w:rsid w:val="002F616F"/>
    <w:rsid w:val="002F622B"/>
    <w:rsid w:val="002F6D8F"/>
    <w:rsid w:val="002F6FAD"/>
    <w:rsid w:val="002F704C"/>
    <w:rsid w:val="002F7392"/>
    <w:rsid w:val="002F73FC"/>
    <w:rsid w:val="002F746B"/>
    <w:rsid w:val="002F7BEA"/>
    <w:rsid w:val="0030000B"/>
    <w:rsid w:val="003002B8"/>
    <w:rsid w:val="003005EE"/>
    <w:rsid w:val="00300698"/>
    <w:rsid w:val="00300A18"/>
    <w:rsid w:val="00300A6A"/>
    <w:rsid w:val="00300F41"/>
    <w:rsid w:val="003012C1"/>
    <w:rsid w:val="00301781"/>
    <w:rsid w:val="003018E8"/>
    <w:rsid w:val="00301979"/>
    <w:rsid w:val="00301D0A"/>
    <w:rsid w:val="003025B4"/>
    <w:rsid w:val="00302962"/>
    <w:rsid w:val="00302D90"/>
    <w:rsid w:val="00303161"/>
    <w:rsid w:val="003032CB"/>
    <w:rsid w:val="003037A7"/>
    <w:rsid w:val="00303E99"/>
    <w:rsid w:val="00303F96"/>
    <w:rsid w:val="0030417A"/>
    <w:rsid w:val="00304290"/>
    <w:rsid w:val="00304A8E"/>
    <w:rsid w:val="00304BF3"/>
    <w:rsid w:val="00304CF0"/>
    <w:rsid w:val="00305369"/>
    <w:rsid w:val="003053E3"/>
    <w:rsid w:val="00305635"/>
    <w:rsid w:val="00305BF9"/>
    <w:rsid w:val="00306B43"/>
    <w:rsid w:val="00306BE5"/>
    <w:rsid w:val="00306DEE"/>
    <w:rsid w:val="00307561"/>
    <w:rsid w:val="00307A72"/>
    <w:rsid w:val="00307E4E"/>
    <w:rsid w:val="00307F2E"/>
    <w:rsid w:val="003104C5"/>
    <w:rsid w:val="003107AE"/>
    <w:rsid w:val="00310884"/>
    <w:rsid w:val="00310976"/>
    <w:rsid w:val="00310CC8"/>
    <w:rsid w:val="003111A0"/>
    <w:rsid w:val="00311656"/>
    <w:rsid w:val="00311AD2"/>
    <w:rsid w:val="00311AFC"/>
    <w:rsid w:val="00312333"/>
    <w:rsid w:val="003129E9"/>
    <w:rsid w:val="003131FD"/>
    <w:rsid w:val="0031324B"/>
    <w:rsid w:val="003134F4"/>
    <w:rsid w:val="00313955"/>
    <w:rsid w:val="00313AB3"/>
    <w:rsid w:val="00313D9B"/>
    <w:rsid w:val="00313DEB"/>
    <w:rsid w:val="00313EA7"/>
    <w:rsid w:val="00313FE7"/>
    <w:rsid w:val="003146E1"/>
    <w:rsid w:val="003146E4"/>
    <w:rsid w:val="003146F9"/>
    <w:rsid w:val="00314BF4"/>
    <w:rsid w:val="003150C7"/>
    <w:rsid w:val="003153A8"/>
    <w:rsid w:val="0031555D"/>
    <w:rsid w:val="003158F1"/>
    <w:rsid w:val="00315D41"/>
    <w:rsid w:val="00315E62"/>
    <w:rsid w:val="00315F08"/>
    <w:rsid w:val="003160DB"/>
    <w:rsid w:val="0031619D"/>
    <w:rsid w:val="00316231"/>
    <w:rsid w:val="003169C9"/>
    <w:rsid w:val="00316BD4"/>
    <w:rsid w:val="00317551"/>
    <w:rsid w:val="00317B28"/>
    <w:rsid w:val="00317B67"/>
    <w:rsid w:val="00320211"/>
    <w:rsid w:val="0032065B"/>
    <w:rsid w:val="003208D2"/>
    <w:rsid w:val="00320B71"/>
    <w:rsid w:val="00320B8B"/>
    <w:rsid w:val="00320E62"/>
    <w:rsid w:val="00320F68"/>
    <w:rsid w:val="003216DC"/>
    <w:rsid w:val="00321858"/>
    <w:rsid w:val="00321FE0"/>
    <w:rsid w:val="00322069"/>
    <w:rsid w:val="00322073"/>
    <w:rsid w:val="003223F2"/>
    <w:rsid w:val="0032257B"/>
    <w:rsid w:val="003226F1"/>
    <w:rsid w:val="00322936"/>
    <w:rsid w:val="00322D84"/>
    <w:rsid w:val="00322D98"/>
    <w:rsid w:val="00323C1E"/>
    <w:rsid w:val="00323CA3"/>
    <w:rsid w:val="0032440F"/>
    <w:rsid w:val="00324BBA"/>
    <w:rsid w:val="00324FA1"/>
    <w:rsid w:val="00325029"/>
    <w:rsid w:val="003251AD"/>
    <w:rsid w:val="003253B5"/>
    <w:rsid w:val="0032561A"/>
    <w:rsid w:val="00325651"/>
    <w:rsid w:val="003258D5"/>
    <w:rsid w:val="00325A22"/>
    <w:rsid w:val="00326456"/>
    <w:rsid w:val="00327035"/>
    <w:rsid w:val="00327730"/>
    <w:rsid w:val="00327DB2"/>
    <w:rsid w:val="0033009E"/>
    <w:rsid w:val="0033020B"/>
    <w:rsid w:val="003307BB"/>
    <w:rsid w:val="00330D0D"/>
    <w:rsid w:val="0033159E"/>
    <w:rsid w:val="00331960"/>
    <w:rsid w:val="00331993"/>
    <w:rsid w:val="00331B28"/>
    <w:rsid w:val="00331DAA"/>
    <w:rsid w:val="00331FFA"/>
    <w:rsid w:val="0033208D"/>
    <w:rsid w:val="003321D1"/>
    <w:rsid w:val="0033242F"/>
    <w:rsid w:val="00332475"/>
    <w:rsid w:val="0033277F"/>
    <w:rsid w:val="003329A8"/>
    <w:rsid w:val="00332A10"/>
    <w:rsid w:val="00332DC0"/>
    <w:rsid w:val="00332E98"/>
    <w:rsid w:val="003335D5"/>
    <w:rsid w:val="003339FB"/>
    <w:rsid w:val="003343E1"/>
    <w:rsid w:val="003344BC"/>
    <w:rsid w:val="00334531"/>
    <w:rsid w:val="00334902"/>
    <w:rsid w:val="00334987"/>
    <w:rsid w:val="00334BBF"/>
    <w:rsid w:val="00334CA7"/>
    <w:rsid w:val="0033500E"/>
    <w:rsid w:val="00335C80"/>
    <w:rsid w:val="00335F45"/>
    <w:rsid w:val="003362CD"/>
    <w:rsid w:val="00336504"/>
    <w:rsid w:val="003367EB"/>
    <w:rsid w:val="003369A2"/>
    <w:rsid w:val="003369A4"/>
    <w:rsid w:val="003369CA"/>
    <w:rsid w:val="00336F96"/>
    <w:rsid w:val="003370B6"/>
    <w:rsid w:val="003371A1"/>
    <w:rsid w:val="00337648"/>
    <w:rsid w:val="00337818"/>
    <w:rsid w:val="003378FF"/>
    <w:rsid w:val="00337D76"/>
    <w:rsid w:val="003406BB"/>
    <w:rsid w:val="00340851"/>
    <w:rsid w:val="0034087C"/>
    <w:rsid w:val="003408C5"/>
    <w:rsid w:val="00340EDA"/>
    <w:rsid w:val="00340F95"/>
    <w:rsid w:val="0034120F"/>
    <w:rsid w:val="00341214"/>
    <w:rsid w:val="003412FD"/>
    <w:rsid w:val="003415F5"/>
    <w:rsid w:val="00341CF2"/>
    <w:rsid w:val="00341D08"/>
    <w:rsid w:val="00341F4F"/>
    <w:rsid w:val="00341F6E"/>
    <w:rsid w:val="0034242B"/>
    <w:rsid w:val="003427F0"/>
    <w:rsid w:val="003429E8"/>
    <w:rsid w:val="00342F74"/>
    <w:rsid w:val="003436D9"/>
    <w:rsid w:val="0034395D"/>
    <w:rsid w:val="00343F43"/>
    <w:rsid w:val="00344268"/>
    <w:rsid w:val="00344276"/>
    <w:rsid w:val="003443F8"/>
    <w:rsid w:val="003445FD"/>
    <w:rsid w:val="00344DFD"/>
    <w:rsid w:val="0034502B"/>
    <w:rsid w:val="00345245"/>
    <w:rsid w:val="00345277"/>
    <w:rsid w:val="0034528E"/>
    <w:rsid w:val="003455B6"/>
    <w:rsid w:val="0034567D"/>
    <w:rsid w:val="00345931"/>
    <w:rsid w:val="0034599F"/>
    <w:rsid w:val="00345C25"/>
    <w:rsid w:val="0034611A"/>
    <w:rsid w:val="0034685E"/>
    <w:rsid w:val="00346A6B"/>
    <w:rsid w:val="003473AF"/>
    <w:rsid w:val="00347534"/>
    <w:rsid w:val="003478D7"/>
    <w:rsid w:val="003501AA"/>
    <w:rsid w:val="003509B3"/>
    <w:rsid w:val="00350A08"/>
    <w:rsid w:val="00350F3C"/>
    <w:rsid w:val="00351803"/>
    <w:rsid w:val="00351B3A"/>
    <w:rsid w:val="00351B74"/>
    <w:rsid w:val="00351CF7"/>
    <w:rsid w:val="00351ED4"/>
    <w:rsid w:val="00352785"/>
    <w:rsid w:val="00353126"/>
    <w:rsid w:val="00353421"/>
    <w:rsid w:val="00353452"/>
    <w:rsid w:val="003534A8"/>
    <w:rsid w:val="00353C50"/>
    <w:rsid w:val="0035426B"/>
    <w:rsid w:val="00354331"/>
    <w:rsid w:val="00354580"/>
    <w:rsid w:val="003546C1"/>
    <w:rsid w:val="003549DA"/>
    <w:rsid w:val="00354AAF"/>
    <w:rsid w:val="00354DD2"/>
    <w:rsid w:val="00354E68"/>
    <w:rsid w:val="00355468"/>
    <w:rsid w:val="00355603"/>
    <w:rsid w:val="00355CC5"/>
    <w:rsid w:val="00355DAE"/>
    <w:rsid w:val="00356075"/>
    <w:rsid w:val="003562AE"/>
    <w:rsid w:val="003565DE"/>
    <w:rsid w:val="00356609"/>
    <w:rsid w:val="003568A5"/>
    <w:rsid w:val="00356BCC"/>
    <w:rsid w:val="00356D2E"/>
    <w:rsid w:val="00356DED"/>
    <w:rsid w:val="003572DC"/>
    <w:rsid w:val="00357530"/>
    <w:rsid w:val="003575B3"/>
    <w:rsid w:val="00357644"/>
    <w:rsid w:val="0036020A"/>
    <w:rsid w:val="00360222"/>
    <w:rsid w:val="003608E2"/>
    <w:rsid w:val="00360AF7"/>
    <w:rsid w:val="00360ED6"/>
    <w:rsid w:val="00360EE2"/>
    <w:rsid w:val="0036112B"/>
    <w:rsid w:val="003618E9"/>
    <w:rsid w:val="00361C89"/>
    <w:rsid w:val="00361CA2"/>
    <w:rsid w:val="00361D9E"/>
    <w:rsid w:val="003622FF"/>
    <w:rsid w:val="00362322"/>
    <w:rsid w:val="00362560"/>
    <w:rsid w:val="00362723"/>
    <w:rsid w:val="003627D4"/>
    <w:rsid w:val="0036280D"/>
    <w:rsid w:val="00362E38"/>
    <w:rsid w:val="00362EBF"/>
    <w:rsid w:val="00362F98"/>
    <w:rsid w:val="00362FF6"/>
    <w:rsid w:val="003630A4"/>
    <w:rsid w:val="003633D2"/>
    <w:rsid w:val="003638BC"/>
    <w:rsid w:val="00363A81"/>
    <w:rsid w:val="00363C2D"/>
    <w:rsid w:val="00364451"/>
    <w:rsid w:val="00364577"/>
    <w:rsid w:val="003648B6"/>
    <w:rsid w:val="00364E6C"/>
    <w:rsid w:val="00364F64"/>
    <w:rsid w:val="00364FAE"/>
    <w:rsid w:val="003655E4"/>
    <w:rsid w:val="003656A5"/>
    <w:rsid w:val="0036577E"/>
    <w:rsid w:val="00365B69"/>
    <w:rsid w:val="00365D14"/>
    <w:rsid w:val="00365EE1"/>
    <w:rsid w:val="00365EFB"/>
    <w:rsid w:val="00365FB9"/>
    <w:rsid w:val="00366344"/>
    <w:rsid w:val="003668F2"/>
    <w:rsid w:val="00366E9C"/>
    <w:rsid w:val="00366EAC"/>
    <w:rsid w:val="00367048"/>
    <w:rsid w:val="003671AE"/>
    <w:rsid w:val="00367666"/>
    <w:rsid w:val="003700BB"/>
    <w:rsid w:val="00370EBD"/>
    <w:rsid w:val="003711B7"/>
    <w:rsid w:val="0037135B"/>
    <w:rsid w:val="003714CD"/>
    <w:rsid w:val="003716AE"/>
    <w:rsid w:val="00371957"/>
    <w:rsid w:val="00371973"/>
    <w:rsid w:val="003719AA"/>
    <w:rsid w:val="00371C7A"/>
    <w:rsid w:val="00371F58"/>
    <w:rsid w:val="00371FA2"/>
    <w:rsid w:val="00372A15"/>
    <w:rsid w:val="00372A48"/>
    <w:rsid w:val="00372AFA"/>
    <w:rsid w:val="00373217"/>
    <w:rsid w:val="00373450"/>
    <w:rsid w:val="0037373F"/>
    <w:rsid w:val="00373E45"/>
    <w:rsid w:val="00373EB3"/>
    <w:rsid w:val="00373F81"/>
    <w:rsid w:val="003742BC"/>
    <w:rsid w:val="00374579"/>
    <w:rsid w:val="003747DF"/>
    <w:rsid w:val="003747F0"/>
    <w:rsid w:val="00374AE8"/>
    <w:rsid w:val="00374C82"/>
    <w:rsid w:val="0037530E"/>
    <w:rsid w:val="00375425"/>
    <w:rsid w:val="0037570A"/>
    <w:rsid w:val="00376224"/>
    <w:rsid w:val="003764DD"/>
    <w:rsid w:val="003765C7"/>
    <w:rsid w:val="00377234"/>
    <w:rsid w:val="00377351"/>
    <w:rsid w:val="003773E5"/>
    <w:rsid w:val="003778DF"/>
    <w:rsid w:val="00377999"/>
    <w:rsid w:val="0038025B"/>
    <w:rsid w:val="00380417"/>
    <w:rsid w:val="003807DF"/>
    <w:rsid w:val="0038091D"/>
    <w:rsid w:val="00380A45"/>
    <w:rsid w:val="00380AF7"/>
    <w:rsid w:val="00380BE4"/>
    <w:rsid w:val="00380D99"/>
    <w:rsid w:val="00380F27"/>
    <w:rsid w:val="0038187C"/>
    <w:rsid w:val="003818E8"/>
    <w:rsid w:val="00382017"/>
    <w:rsid w:val="003821D9"/>
    <w:rsid w:val="00382230"/>
    <w:rsid w:val="003823B6"/>
    <w:rsid w:val="00382538"/>
    <w:rsid w:val="00382EAF"/>
    <w:rsid w:val="0038336B"/>
    <w:rsid w:val="00383469"/>
    <w:rsid w:val="0038381F"/>
    <w:rsid w:val="003839DA"/>
    <w:rsid w:val="00383BED"/>
    <w:rsid w:val="00383FEA"/>
    <w:rsid w:val="003844FC"/>
    <w:rsid w:val="00384533"/>
    <w:rsid w:val="00384ED6"/>
    <w:rsid w:val="003850CC"/>
    <w:rsid w:val="003850DB"/>
    <w:rsid w:val="00385104"/>
    <w:rsid w:val="00385150"/>
    <w:rsid w:val="00385812"/>
    <w:rsid w:val="00385CB4"/>
    <w:rsid w:val="003861C4"/>
    <w:rsid w:val="003861CC"/>
    <w:rsid w:val="003862AE"/>
    <w:rsid w:val="00386448"/>
    <w:rsid w:val="00386466"/>
    <w:rsid w:val="003864ED"/>
    <w:rsid w:val="00386F2F"/>
    <w:rsid w:val="00386FF3"/>
    <w:rsid w:val="003874B7"/>
    <w:rsid w:val="0038756C"/>
    <w:rsid w:val="0038767C"/>
    <w:rsid w:val="00387984"/>
    <w:rsid w:val="00387D94"/>
    <w:rsid w:val="00387F62"/>
    <w:rsid w:val="003901BE"/>
    <w:rsid w:val="003903F4"/>
    <w:rsid w:val="00390427"/>
    <w:rsid w:val="00390976"/>
    <w:rsid w:val="00390C8E"/>
    <w:rsid w:val="003919B5"/>
    <w:rsid w:val="00391A4C"/>
    <w:rsid w:val="00391CF6"/>
    <w:rsid w:val="00391D97"/>
    <w:rsid w:val="0039201A"/>
    <w:rsid w:val="00392437"/>
    <w:rsid w:val="003927D2"/>
    <w:rsid w:val="00392843"/>
    <w:rsid w:val="00392854"/>
    <w:rsid w:val="00392C51"/>
    <w:rsid w:val="00392D22"/>
    <w:rsid w:val="00392D43"/>
    <w:rsid w:val="0039338A"/>
    <w:rsid w:val="00393954"/>
    <w:rsid w:val="00393E62"/>
    <w:rsid w:val="00393FCD"/>
    <w:rsid w:val="00394187"/>
    <w:rsid w:val="00394297"/>
    <w:rsid w:val="003943AD"/>
    <w:rsid w:val="00394611"/>
    <w:rsid w:val="003947E5"/>
    <w:rsid w:val="00394DCB"/>
    <w:rsid w:val="00394E55"/>
    <w:rsid w:val="00394EEC"/>
    <w:rsid w:val="0039525C"/>
    <w:rsid w:val="003954DB"/>
    <w:rsid w:val="003958FF"/>
    <w:rsid w:val="00395C89"/>
    <w:rsid w:val="00395D4B"/>
    <w:rsid w:val="003966A5"/>
    <w:rsid w:val="0039680C"/>
    <w:rsid w:val="00396A20"/>
    <w:rsid w:val="00396BE1"/>
    <w:rsid w:val="00396E40"/>
    <w:rsid w:val="00396F86"/>
    <w:rsid w:val="00397077"/>
    <w:rsid w:val="00397233"/>
    <w:rsid w:val="00397238"/>
    <w:rsid w:val="003972AB"/>
    <w:rsid w:val="00397733"/>
    <w:rsid w:val="003A01D3"/>
    <w:rsid w:val="003A021E"/>
    <w:rsid w:val="003A0384"/>
    <w:rsid w:val="003A03C0"/>
    <w:rsid w:val="003A103E"/>
    <w:rsid w:val="003A1312"/>
    <w:rsid w:val="003A1339"/>
    <w:rsid w:val="003A137A"/>
    <w:rsid w:val="003A1696"/>
    <w:rsid w:val="003A1B86"/>
    <w:rsid w:val="003A1EC1"/>
    <w:rsid w:val="003A281B"/>
    <w:rsid w:val="003A29DF"/>
    <w:rsid w:val="003A2B3B"/>
    <w:rsid w:val="003A2BF8"/>
    <w:rsid w:val="003A3519"/>
    <w:rsid w:val="003A3815"/>
    <w:rsid w:val="003A3A50"/>
    <w:rsid w:val="003A3A93"/>
    <w:rsid w:val="003A435B"/>
    <w:rsid w:val="003A4620"/>
    <w:rsid w:val="003A49C1"/>
    <w:rsid w:val="003A4AAF"/>
    <w:rsid w:val="003A4B80"/>
    <w:rsid w:val="003A547F"/>
    <w:rsid w:val="003A5853"/>
    <w:rsid w:val="003A5A2A"/>
    <w:rsid w:val="003A5ADD"/>
    <w:rsid w:val="003A5AFD"/>
    <w:rsid w:val="003A5D3E"/>
    <w:rsid w:val="003A5D8D"/>
    <w:rsid w:val="003A5EE8"/>
    <w:rsid w:val="003A6129"/>
    <w:rsid w:val="003A6837"/>
    <w:rsid w:val="003A72F2"/>
    <w:rsid w:val="003A755C"/>
    <w:rsid w:val="003A799B"/>
    <w:rsid w:val="003A7A26"/>
    <w:rsid w:val="003A7CDB"/>
    <w:rsid w:val="003A7ECA"/>
    <w:rsid w:val="003B010F"/>
    <w:rsid w:val="003B017C"/>
    <w:rsid w:val="003B04B2"/>
    <w:rsid w:val="003B0581"/>
    <w:rsid w:val="003B0AB0"/>
    <w:rsid w:val="003B0FD4"/>
    <w:rsid w:val="003B11FB"/>
    <w:rsid w:val="003B176F"/>
    <w:rsid w:val="003B1847"/>
    <w:rsid w:val="003B18B2"/>
    <w:rsid w:val="003B1EDD"/>
    <w:rsid w:val="003B2102"/>
    <w:rsid w:val="003B213D"/>
    <w:rsid w:val="003B245D"/>
    <w:rsid w:val="003B2727"/>
    <w:rsid w:val="003B284E"/>
    <w:rsid w:val="003B2A0E"/>
    <w:rsid w:val="003B2A3A"/>
    <w:rsid w:val="003B2B83"/>
    <w:rsid w:val="003B2F08"/>
    <w:rsid w:val="003B3353"/>
    <w:rsid w:val="003B337F"/>
    <w:rsid w:val="003B33D7"/>
    <w:rsid w:val="003B3899"/>
    <w:rsid w:val="003B3B49"/>
    <w:rsid w:val="003B4056"/>
    <w:rsid w:val="003B40AF"/>
    <w:rsid w:val="003B45B2"/>
    <w:rsid w:val="003B4631"/>
    <w:rsid w:val="003B4B1C"/>
    <w:rsid w:val="003B4C91"/>
    <w:rsid w:val="003B5089"/>
    <w:rsid w:val="003B5212"/>
    <w:rsid w:val="003B5681"/>
    <w:rsid w:val="003B59E6"/>
    <w:rsid w:val="003B60D6"/>
    <w:rsid w:val="003B6874"/>
    <w:rsid w:val="003B6924"/>
    <w:rsid w:val="003B6FA2"/>
    <w:rsid w:val="003B7316"/>
    <w:rsid w:val="003B76B8"/>
    <w:rsid w:val="003B76B9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40"/>
    <w:rsid w:val="003C1C51"/>
    <w:rsid w:val="003C22F4"/>
    <w:rsid w:val="003C23A6"/>
    <w:rsid w:val="003C250F"/>
    <w:rsid w:val="003C279C"/>
    <w:rsid w:val="003C2B6C"/>
    <w:rsid w:val="003C2E23"/>
    <w:rsid w:val="003C3175"/>
    <w:rsid w:val="003C32AC"/>
    <w:rsid w:val="003C3615"/>
    <w:rsid w:val="003C3857"/>
    <w:rsid w:val="003C3B68"/>
    <w:rsid w:val="003C3DE0"/>
    <w:rsid w:val="003C3FA5"/>
    <w:rsid w:val="003C4043"/>
    <w:rsid w:val="003C4183"/>
    <w:rsid w:val="003C4591"/>
    <w:rsid w:val="003C4640"/>
    <w:rsid w:val="003C48D8"/>
    <w:rsid w:val="003C5AEC"/>
    <w:rsid w:val="003C5BC9"/>
    <w:rsid w:val="003C5E41"/>
    <w:rsid w:val="003C5FAA"/>
    <w:rsid w:val="003C6337"/>
    <w:rsid w:val="003C66AC"/>
    <w:rsid w:val="003C66B6"/>
    <w:rsid w:val="003C68E4"/>
    <w:rsid w:val="003C6905"/>
    <w:rsid w:val="003C6948"/>
    <w:rsid w:val="003C6DF5"/>
    <w:rsid w:val="003C6F61"/>
    <w:rsid w:val="003C6FDD"/>
    <w:rsid w:val="003C7352"/>
    <w:rsid w:val="003C7453"/>
    <w:rsid w:val="003C7981"/>
    <w:rsid w:val="003C7A25"/>
    <w:rsid w:val="003C7A7C"/>
    <w:rsid w:val="003D0417"/>
    <w:rsid w:val="003D0AED"/>
    <w:rsid w:val="003D0BEA"/>
    <w:rsid w:val="003D0CCB"/>
    <w:rsid w:val="003D0F83"/>
    <w:rsid w:val="003D0FAA"/>
    <w:rsid w:val="003D0FB0"/>
    <w:rsid w:val="003D10C2"/>
    <w:rsid w:val="003D11CD"/>
    <w:rsid w:val="003D137F"/>
    <w:rsid w:val="003D15D5"/>
    <w:rsid w:val="003D18F7"/>
    <w:rsid w:val="003D1AE2"/>
    <w:rsid w:val="003D1CCE"/>
    <w:rsid w:val="003D1E32"/>
    <w:rsid w:val="003D1FA8"/>
    <w:rsid w:val="003D2709"/>
    <w:rsid w:val="003D29EF"/>
    <w:rsid w:val="003D2A63"/>
    <w:rsid w:val="003D2A7D"/>
    <w:rsid w:val="003D2C90"/>
    <w:rsid w:val="003D2DD0"/>
    <w:rsid w:val="003D37B1"/>
    <w:rsid w:val="003D3A88"/>
    <w:rsid w:val="003D3BBB"/>
    <w:rsid w:val="003D3F9B"/>
    <w:rsid w:val="003D3FCB"/>
    <w:rsid w:val="003D45DF"/>
    <w:rsid w:val="003D4907"/>
    <w:rsid w:val="003D49CF"/>
    <w:rsid w:val="003D4E48"/>
    <w:rsid w:val="003D502C"/>
    <w:rsid w:val="003D5076"/>
    <w:rsid w:val="003D516A"/>
    <w:rsid w:val="003D521B"/>
    <w:rsid w:val="003D5398"/>
    <w:rsid w:val="003D59CC"/>
    <w:rsid w:val="003D5AD8"/>
    <w:rsid w:val="003D5D01"/>
    <w:rsid w:val="003D643D"/>
    <w:rsid w:val="003D67AF"/>
    <w:rsid w:val="003D6A08"/>
    <w:rsid w:val="003D6BA8"/>
    <w:rsid w:val="003D70C3"/>
    <w:rsid w:val="003D70EC"/>
    <w:rsid w:val="003D743A"/>
    <w:rsid w:val="003D7472"/>
    <w:rsid w:val="003D78A6"/>
    <w:rsid w:val="003D78CC"/>
    <w:rsid w:val="003D78FA"/>
    <w:rsid w:val="003D7B95"/>
    <w:rsid w:val="003D7F26"/>
    <w:rsid w:val="003E0043"/>
    <w:rsid w:val="003E01E3"/>
    <w:rsid w:val="003E02EF"/>
    <w:rsid w:val="003E0374"/>
    <w:rsid w:val="003E052B"/>
    <w:rsid w:val="003E05CE"/>
    <w:rsid w:val="003E0616"/>
    <w:rsid w:val="003E075F"/>
    <w:rsid w:val="003E09D5"/>
    <w:rsid w:val="003E11D8"/>
    <w:rsid w:val="003E1342"/>
    <w:rsid w:val="003E136B"/>
    <w:rsid w:val="003E1396"/>
    <w:rsid w:val="003E1B92"/>
    <w:rsid w:val="003E2395"/>
    <w:rsid w:val="003E23E3"/>
    <w:rsid w:val="003E2417"/>
    <w:rsid w:val="003E25D5"/>
    <w:rsid w:val="003E29D6"/>
    <w:rsid w:val="003E2EB1"/>
    <w:rsid w:val="003E2F7A"/>
    <w:rsid w:val="003E3690"/>
    <w:rsid w:val="003E3795"/>
    <w:rsid w:val="003E384E"/>
    <w:rsid w:val="003E3AC9"/>
    <w:rsid w:val="003E3F5C"/>
    <w:rsid w:val="003E43AB"/>
    <w:rsid w:val="003E4657"/>
    <w:rsid w:val="003E47C4"/>
    <w:rsid w:val="003E4D42"/>
    <w:rsid w:val="003E50D9"/>
    <w:rsid w:val="003E5234"/>
    <w:rsid w:val="003E5277"/>
    <w:rsid w:val="003E53DF"/>
    <w:rsid w:val="003E55FE"/>
    <w:rsid w:val="003E5612"/>
    <w:rsid w:val="003E585D"/>
    <w:rsid w:val="003E5AB9"/>
    <w:rsid w:val="003E5CF3"/>
    <w:rsid w:val="003E6109"/>
    <w:rsid w:val="003E62FF"/>
    <w:rsid w:val="003E7712"/>
    <w:rsid w:val="003E7DFA"/>
    <w:rsid w:val="003E7E12"/>
    <w:rsid w:val="003E7F5A"/>
    <w:rsid w:val="003F002D"/>
    <w:rsid w:val="003F086C"/>
    <w:rsid w:val="003F0D6A"/>
    <w:rsid w:val="003F0F34"/>
    <w:rsid w:val="003F0F94"/>
    <w:rsid w:val="003F123A"/>
    <w:rsid w:val="003F12E1"/>
    <w:rsid w:val="003F1340"/>
    <w:rsid w:val="003F146A"/>
    <w:rsid w:val="003F1733"/>
    <w:rsid w:val="003F182B"/>
    <w:rsid w:val="003F19C9"/>
    <w:rsid w:val="003F1CE8"/>
    <w:rsid w:val="003F1E34"/>
    <w:rsid w:val="003F1EE0"/>
    <w:rsid w:val="003F1F25"/>
    <w:rsid w:val="003F23FE"/>
    <w:rsid w:val="003F244E"/>
    <w:rsid w:val="003F2A10"/>
    <w:rsid w:val="003F2A59"/>
    <w:rsid w:val="003F2BBA"/>
    <w:rsid w:val="003F2D10"/>
    <w:rsid w:val="003F2D3C"/>
    <w:rsid w:val="003F360D"/>
    <w:rsid w:val="003F3784"/>
    <w:rsid w:val="003F37BE"/>
    <w:rsid w:val="003F3917"/>
    <w:rsid w:val="003F4093"/>
    <w:rsid w:val="003F45DF"/>
    <w:rsid w:val="003F478F"/>
    <w:rsid w:val="003F5275"/>
    <w:rsid w:val="003F5823"/>
    <w:rsid w:val="003F6017"/>
    <w:rsid w:val="003F60D1"/>
    <w:rsid w:val="003F64B1"/>
    <w:rsid w:val="003F69AD"/>
    <w:rsid w:val="003F6E4A"/>
    <w:rsid w:val="003F757B"/>
    <w:rsid w:val="003F77F9"/>
    <w:rsid w:val="003F7A37"/>
    <w:rsid w:val="003F7AF0"/>
    <w:rsid w:val="003F7E34"/>
    <w:rsid w:val="003F7FED"/>
    <w:rsid w:val="0040000D"/>
    <w:rsid w:val="00400336"/>
    <w:rsid w:val="0040037D"/>
    <w:rsid w:val="00400495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2F1B"/>
    <w:rsid w:val="004031C3"/>
    <w:rsid w:val="0040328D"/>
    <w:rsid w:val="00403A39"/>
    <w:rsid w:val="00403A43"/>
    <w:rsid w:val="00403A53"/>
    <w:rsid w:val="00403A93"/>
    <w:rsid w:val="00403E33"/>
    <w:rsid w:val="00403E6E"/>
    <w:rsid w:val="004040FC"/>
    <w:rsid w:val="00404337"/>
    <w:rsid w:val="004046B5"/>
    <w:rsid w:val="00404A9A"/>
    <w:rsid w:val="004050CE"/>
    <w:rsid w:val="00405AD9"/>
    <w:rsid w:val="0040604A"/>
    <w:rsid w:val="004063AE"/>
    <w:rsid w:val="00406575"/>
    <w:rsid w:val="004066DF"/>
    <w:rsid w:val="00406A1F"/>
    <w:rsid w:val="00407DC3"/>
    <w:rsid w:val="00410003"/>
    <w:rsid w:val="00410338"/>
    <w:rsid w:val="004107F6"/>
    <w:rsid w:val="00410AEA"/>
    <w:rsid w:val="0041131D"/>
    <w:rsid w:val="0041138C"/>
    <w:rsid w:val="00411A01"/>
    <w:rsid w:val="00411B7C"/>
    <w:rsid w:val="00411DDD"/>
    <w:rsid w:val="00411FEE"/>
    <w:rsid w:val="00412258"/>
    <w:rsid w:val="00412391"/>
    <w:rsid w:val="004124CB"/>
    <w:rsid w:val="004126AE"/>
    <w:rsid w:val="00412AA5"/>
    <w:rsid w:val="00412AFE"/>
    <w:rsid w:val="004130CA"/>
    <w:rsid w:val="00413796"/>
    <w:rsid w:val="004142B6"/>
    <w:rsid w:val="00414514"/>
    <w:rsid w:val="00414891"/>
    <w:rsid w:val="00414899"/>
    <w:rsid w:val="00414CFC"/>
    <w:rsid w:val="00414E78"/>
    <w:rsid w:val="00414EB5"/>
    <w:rsid w:val="0041523D"/>
    <w:rsid w:val="00415316"/>
    <w:rsid w:val="004154DA"/>
    <w:rsid w:val="004158B3"/>
    <w:rsid w:val="004159C8"/>
    <w:rsid w:val="00415B1B"/>
    <w:rsid w:val="00415B89"/>
    <w:rsid w:val="00415FAE"/>
    <w:rsid w:val="0041613A"/>
    <w:rsid w:val="004163F0"/>
    <w:rsid w:val="00416663"/>
    <w:rsid w:val="0041675F"/>
    <w:rsid w:val="00417626"/>
    <w:rsid w:val="00417966"/>
    <w:rsid w:val="00417984"/>
    <w:rsid w:val="00417FE8"/>
    <w:rsid w:val="00420E2F"/>
    <w:rsid w:val="00420F34"/>
    <w:rsid w:val="00420FFC"/>
    <w:rsid w:val="00421CE9"/>
    <w:rsid w:val="00421EA5"/>
    <w:rsid w:val="0042277D"/>
    <w:rsid w:val="004227F9"/>
    <w:rsid w:val="00422DF3"/>
    <w:rsid w:val="00423057"/>
    <w:rsid w:val="00423EDA"/>
    <w:rsid w:val="00423EF5"/>
    <w:rsid w:val="00424023"/>
    <w:rsid w:val="004243BF"/>
    <w:rsid w:val="0042528B"/>
    <w:rsid w:val="0042538E"/>
    <w:rsid w:val="00425CDD"/>
    <w:rsid w:val="00425E6B"/>
    <w:rsid w:val="00425FEC"/>
    <w:rsid w:val="00426D11"/>
    <w:rsid w:val="00427180"/>
    <w:rsid w:val="00427511"/>
    <w:rsid w:val="00427651"/>
    <w:rsid w:val="00427A09"/>
    <w:rsid w:val="0043021C"/>
    <w:rsid w:val="00430469"/>
    <w:rsid w:val="00430493"/>
    <w:rsid w:val="00430BF3"/>
    <w:rsid w:val="004315A5"/>
    <w:rsid w:val="00431752"/>
    <w:rsid w:val="00431BE0"/>
    <w:rsid w:val="0043216A"/>
    <w:rsid w:val="00432194"/>
    <w:rsid w:val="0043244A"/>
    <w:rsid w:val="00432738"/>
    <w:rsid w:val="00432E65"/>
    <w:rsid w:val="0043348F"/>
    <w:rsid w:val="0043367C"/>
    <w:rsid w:val="00433708"/>
    <w:rsid w:val="00433BB9"/>
    <w:rsid w:val="00433C04"/>
    <w:rsid w:val="00434047"/>
    <w:rsid w:val="00434455"/>
    <w:rsid w:val="0043473F"/>
    <w:rsid w:val="0043496A"/>
    <w:rsid w:val="00434990"/>
    <w:rsid w:val="00434D24"/>
    <w:rsid w:val="00435309"/>
    <w:rsid w:val="004353B3"/>
    <w:rsid w:val="00436506"/>
    <w:rsid w:val="00436B1B"/>
    <w:rsid w:val="00436C36"/>
    <w:rsid w:val="00437186"/>
    <w:rsid w:val="004372C2"/>
    <w:rsid w:val="00437D43"/>
    <w:rsid w:val="004401AB"/>
    <w:rsid w:val="00440405"/>
    <w:rsid w:val="004408CB"/>
    <w:rsid w:val="00440A19"/>
    <w:rsid w:val="00440E46"/>
    <w:rsid w:val="0044114F"/>
    <w:rsid w:val="004415B3"/>
    <w:rsid w:val="0044160C"/>
    <w:rsid w:val="00441728"/>
    <w:rsid w:val="004417C9"/>
    <w:rsid w:val="0044187A"/>
    <w:rsid w:val="00441BED"/>
    <w:rsid w:val="00442449"/>
    <w:rsid w:val="0044260D"/>
    <w:rsid w:val="00442C86"/>
    <w:rsid w:val="00442F7A"/>
    <w:rsid w:val="00443574"/>
    <w:rsid w:val="0044375C"/>
    <w:rsid w:val="00443991"/>
    <w:rsid w:val="00443A3A"/>
    <w:rsid w:val="00443C09"/>
    <w:rsid w:val="00443F46"/>
    <w:rsid w:val="0044453D"/>
    <w:rsid w:val="00444A08"/>
    <w:rsid w:val="00444BB9"/>
    <w:rsid w:val="00444E51"/>
    <w:rsid w:val="004454B5"/>
    <w:rsid w:val="004458DA"/>
    <w:rsid w:val="00445D2C"/>
    <w:rsid w:val="00445DE5"/>
    <w:rsid w:val="00445F1D"/>
    <w:rsid w:val="00445F36"/>
    <w:rsid w:val="0044647F"/>
    <w:rsid w:val="00446AA5"/>
    <w:rsid w:val="00446F00"/>
    <w:rsid w:val="004471E4"/>
    <w:rsid w:val="00447370"/>
    <w:rsid w:val="004476AD"/>
    <w:rsid w:val="00447A47"/>
    <w:rsid w:val="00447AD7"/>
    <w:rsid w:val="00447D5E"/>
    <w:rsid w:val="00450748"/>
    <w:rsid w:val="004508BA"/>
    <w:rsid w:val="004509B1"/>
    <w:rsid w:val="004509C6"/>
    <w:rsid w:val="00450B8D"/>
    <w:rsid w:val="004512BA"/>
    <w:rsid w:val="00451556"/>
    <w:rsid w:val="0045168A"/>
    <w:rsid w:val="004519B9"/>
    <w:rsid w:val="00451AF8"/>
    <w:rsid w:val="00451BAE"/>
    <w:rsid w:val="00451D3C"/>
    <w:rsid w:val="00451F6C"/>
    <w:rsid w:val="00451F85"/>
    <w:rsid w:val="004521EB"/>
    <w:rsid w:val="00452273"/>
    <w:rsid w:val="0045288D"/>
    <w:rsid w:val="00452A96"/>
    <w:rsid w:val="00452AB9"/>
    <w:rsid w:val="00452F5F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2CD"/>
    <w:rsid w:val="004554ED"/>
    <w:rsid w:val="004558CE"/>
    <w:rsid w:val="004558D2"/>
    <w:rsid w:val="00455CC7"/>
    <w:rsid w:val="0045629B"/>
    <w:rsid w:val="004565F1"/>
    <w:rsid w:val="00456A46"/>
    <w:rsid w:val="00456A8D"/>
    <w:rsid w:val="00456B1A"/>
    <w:rsid w:val="00457085"/>
    <w:rsid w:val="00457555"/>
    <w:rsid w:val="00457CD6"/>
    <w:rsid w:val="00460176"/>
    <w:rsid w:val="004602BF"/>
    <w:rsid w:val="004607E0"/>
    <w:rsid w:val="00460B51"/>
    <w:rsid w:val="00461569"/>
    <w:rsid w:val="004615BE"/>
    <w:rsid w:val="004618CF"/>
    <w:rsid w:val="00461BBE"/>
    <w:rsid w:val="00461DE8"/>
    <w:rsid w:val="00462690"/>
    <w:rsid w:val="00462695"/>
    <w:rsid w:val="00462968"/>
    <w:rsid w:val="00462A69"/>
    <w:rsid w:val="00462B2B"/>
    <w:rsid w:val="00462C29"/>
    <w:rsid w:val="0046348A"/>
    <w:rsid w:val="0046390E"/>
    <w:rsid w:val="00463C4B"/>
    <w:rsid w:val="00463E07"/>
    <w:rsid w:val="00464475"/>
    <w:rsid w:val="00464495"/>
    <w:rsid w:val="004647C9"/>
    <w:rsid w:val="00464BBC"/>
    <w:rsid w:val="004657D4"/>
    <w:rsid w:val="00465A16"/>
    <w:rsid w:val="004663BE"/>
    <w:rsid w:val="00466472"/>
    <w:rsid w:val="004667EA"/>
    <w:rsid w:val="004669DE"/>
    <w:rsid w:val="00466C68"/>
    <w:rsid w:val="0046777B"/>
    <w:rsid w:val="0046786C"/>
    <w:rsid w:val="00467951"/>
    <w:rsid w:val="00467A5C"/>
    <w:rsid w:val="00470121"/>
    <w:rsid w:val="004704B6"/>
    <w:rsid w:val="00470EF1"/>
    <w:rsid w:val="004710E8"/>
    <w:rsid w:val="00471458"/>
    <w:rsid w:val="004724FE"/>
    <w:rsid w:val="0047261D"/>
    <w:rsid w:val="004726EE"/>
    <w:rsid w:val="00472822"/>
    <w:rsid w:val="00472D5B"/>
    <w:rsid w:val="00472FF5"/>
    <w:rsid w:val="00473481"/>
    <w:rsid w:val="004736C9"/>
    <w:rsid w:val="00473D52"/>
    <w:rsid w:val="00473D8B"/>
    <w:rsid w:val="00473EA7"/>
    <w:rsid w:val="004741E2"/>
    <w:rsid w:val="004744A4"/>
    <w:rsid w:val="00474522"/>
    <w:rsid w:val="00474B6C"/>
    <w:rsid w:val="00475029"/>
    <w:rsid w:val="0047526F"/>
    <w:rsid w:val="0047528D"/>
    <w:rsid w:val="004752BB"/>
    <w:rsid w:val="004754A6"/>
    <w:rsid w:val="00475527"/>
    <w:rsid w:val="00475777"/>
    <w:rsid w:val="0047593D"/>
    <w:rsid w:val="00475992"/>
    <w:rsid w:val="00475A97"/>
    <w:rsid w:val="00475B91"/>
    <w:rsid w:val="00475D77"/>
    <w:rsid w:val="00476131"/>
    <w:rsid w:val="004761C4"/>
    <w:rsid w:val="00476216"/>
    <w:rsid w:val="00476714"/>
    <w:rsid w:val="00476E7C"/>
    <w:rsid w:val="00476EB4"/>
    <w:rsid w:val="00476FDA"/>
    <w:rsid w:val="0047701A"/>
    <w:rsid w:val="00477645"/>
    <w:rsid w:val="00477671"/>
    <w:rsid w:val="004778EC"/>
    <w:rsid w:val="00477EC9"/>
    <w:rsid w:val="004804B2"/>
    <w:rsid w:val="00480523"/>
    <w:rsid w:val="00480EF7"/>
    <w:rsid w:val="004810AA"/>
    <w:rsid w:val="004816B5"/>
    <w:rsid w:val="004816BB"/>
    <w:rsid w:val="00481796"/>
    <w:rsid w:val="00481BA2"/>
    <w:rsid w:val="004824C0"/>
    <w:rsid w:val="00482609"/>
    <w:rsid w:val="00482643"/>
    <w:rsid w:val="00482C77"/>
    <w:rsid w:val="00482D6E"/>
    <w:rsid w:val="00482F29"/>
    <w:rsid w:val="00482FE6"/>
    <w:rsid w:val="004831E9"/>
    <w:rsid w:val="0048329C"/>
    <w:rsid w:val="004833EB"/>
    <w:rsid w:val="00483AFE"/>
    <w:rsid w:val="00483B63"/>
    <w:rsid w:val="00483E5F"/>
    <w:rsid w:val="0048521D"/>
    <w:rsid w:val="0048526C"/>
    <w:rsid w:val="00485434"/>
    <w:rsid w:val="004854AE"/>
    <w:rsid w:val="0048587D"/>
    <w:rsid w:val="0048592E"/>
    <w:rsid w:val="00485E67"/>
    <w:rsid w:val="004865E6"/>
    <w:rsid w:val="004868ED"/>
    <w:rsid w:val="0048692B"/>
    <w:rsid w:val="00486C57"/>
    <w:rsid w:val="00486DF4"/>
    <w:rsid w:val="00486E42"/>
    <w:rsid w:val="00486F72"/>
    <w:rsid w:val="00487128"/>
    <w:rsid w:val="004872BE"/>
    <w:rsid w:val="004873BE"/>
    <w:rsid w:val="004874D8"/>
    <w:rsid w:val="00487E6C"/>
    <w:rsid w:val="00487EC8"/>
    <w:rsid w:val="00490540"/>
    <w:rsid w:val="00490C0A"/>
    <w:rsid w:val="00490D80"/>
    <w:rsid w:val="004914D8"/>
    <w:rsid w:val="00491BC5"/>
    <w:rsid w:val="004925B9"/>
    <w:rsid w:val="00492726"/>
    <w:rsid w:val="004929EB"/>
    <w:rsid w:val="0049313D"/>
    <w:rsid w:val="00493385"/>
    <w:rsid w:val="00493683"/>
    <w:rsid w:val="004937D8"/>
    <w:rsid w:val="00493867"/>
    <w:rsid w:val="00493A76"/>
    <w:rsid w:val="00493B1A"/>
    <w:rsid w:val="00493D46"/>
    <w:rsid w:val="00493E6C"/>
    <w:rsid w:val="004941AA"/>
    <w:rsid w:val="00494572"/>
    <w:rsid w:val="00494634"/>
    <w:rsid w:val="00494881"/>
    <w:rsid w:val="004948C9"/>
    <w:rsid w:val="00494ADD"/>
    <w:rsid w:val="00494B0F"/>
    <w:rsid w:val="0049520F"/>
    <w:rsid w:val="004952DA"/>
    <w:rsid w:val="004952F6"/>
    <w:rsid w:val="00495389"/>
    <w:rsid w:val="004953EA"/>
    <w:rsid w:val="004957E0"/>
    <w:rsid w:val="00495AB9"/>
    <w:rsid w:val="00495F75"/>
    <w:rsid w:val="00495F76"/>
    <w:rsid w:val="0049600A"/>
    <w:rsid w:val="0049665B"/>
    <w:rsid w:val="00496A52"/>
    <w:rsid w:val="00496DDC"/>
    <w:rsid w:val="00496E4D"/>
    <w:rsid w:val="00496F64"/>
    <w:rsid w:val="004972AE"/>
    <w:rsid w:val="004974EA"/>
    <w:rsid w:val="00497531"/>
    <w:rsid w:val="00497736"/>
    <w:rsid w:val="0049791B"/>
    <w:rsid w:val="00497DD5"/>
    <w:rsid w:val="004A04F7"/>
    <w:rsid w:val="004A0715"/>
    <w:rsid w:val="004A0A48"/>
    <w:rsid w:val="004A0A9B"/>
    <w:rsid w:val="004A0BBA"/>
    <w:rsid w:val="004A0DCC"/>
    <w:rsid w:val="004A0FB8"/>
    <w:rsid w:val="004A19CE"/>
    <w:rsid w:val="004A19F9"/>
    <w:rsid w:val="004A1B39"/>
    <w:rsid w:val="004A1E18"/>
    <w:rsid w:val="004A1FF2"/>
    <w:rsid w:val="004A24E2"/>
    <w:rsid w:val="004A2635"/>
    <w:rsid w:val="004A2B69"/>
    <w:rsid w:val="004A2BB4"/>
    <w:rsid w:val="004A2CBA"/>
    <w:rsid w:val="004A2D2B"/>
    <w:rsid w:val="004A3147"/>
    <w:rsid w:val="004A38AA"/>
    <w:rsid w:val="004A3BB5"/>
    <w:rsid w:val="004A3F30"/>
    <w:rsid w:val="004A41D5"/>
    <w:rsid w:val="004A4365"/>
    <w:rsid w:val="004A46A0"/>
    <w:rsid w:val="004A4D92"/>
    <w:rsid w:val="004A4F28"/>
    <w:rsid w:val="004A59D3"/>
    <w:rsid w:val="004A5CCB"/>
    <w:rsid w:val="004A6204"/>
    <w:rsid w:val="004A6242"/>
    <w:rsid w:val="004A70BF"/>
    <w:rsid w:val="004A74D4"/>
    <w:rsid w:val="004A7A71"/>
    <w:rsid w:val="004A7AC2"/>
    <w:rsid w:val="004A7BEF"/>
    <w:rsid w:val="004A7E38"/>
    <w:rsid w:val="004B0072"/>
    <w:rsid w:val="004B0158"/>
    <w:rsid w:val="004B020E"/>
    <w:rsid w:val="004B02D0"/>
    <w:rsid w:val="004B094E"/>
    <w:rsid w:val="004B0A09"/>
    <w:rsid w:val="004B0BB8"/>
    <w:rsid w:val="004B0D32"/>
    <w:rsid w:val="004B11D7"/>
    <w:rsid w:val="004B18F7"/>
    <w:rsid w:val="004B1987"/>
    <w:rsid w:val="004B19E9"/>
    <w:rsid w:val="004B1AAF"/>
    <w:rsid w:val="004B1CED"/>
    <w:rsid w:val="004B1FAA"/>
    <w:rsid w:val="004B2214"/>
    <w:rsid w:val="004B2BD9"/>
    <w:rsid w:val="004B2C80"/>
    <w:rsid w:val="004B2CA9"/>
    <w:rsid w:val="004B2D28"/>
    <w:rsid w:val="004B2D2B"/>
    <w:rsid w:val="004B2DCA"/>
    <w:rsid w:val="004B30D6"/>
    <w:rsid w:val="004B328A"/>
    <w:rsid w:val="004B3579"/>
    <w:rsid w:val="004B38F6"/>
    <w:rsid w:val="004B39BC"/>
    <w:rsid w:val="004B3A81"/>
    <w:rsid w:val="004B3AF5"/>
    <w:rsid w:val="004B3B98"/>
    <w:rsid w:val="004B402B"/>
    <w:rsid w:val="004B40EF"/>
    <w:rsid w:val="004B41A4"/>
    <w:rsid w:val="004B47D7"/>
    <w:rsid w:val="004B48AA"/>
    <w:rsid w:val="004B4AA0"/>
    <w:rsid w:val="004B4F13"/>
    <w:rsid w:val="004B548D"/>
    <w:rsid w:val="004B5547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A8E"/>
    <w:rsid w:val="004C1B8A"/>
    <w:rsid w:val="004C1CB0"/>
    <w:rsid w:val="004C1CB2"/>
    <w:rsid w:val="004C1CED"/>
    <w:rsid w:val="004C1E93"/>
    <w:rsid w:val="004C20C8"/>
    <w:rsid w:val="004C2119"/>
    <w:rsid w:val="004C217E"/>
    <w:rsid w:val="004C2656"/>
    <w:rsid w:val="004C3011"/>
    <w:rsid w:val="004C3053"/>
    <w:rsid w:val="004C3646"/>
    <w:rsid w:val="004C3876"/>
    <w:rsid w:val="004C398F"/>
    <w:rsid w:val="004C3A32"/>
    <w:rsid w:val="004C3A63"/>
    <w:rsid w:val="004C3FE1"/>
    <w:rsid w:val="004C4312"/>
    <w:rsid w:val="004C4698"/>
    <w:rsid w:val="004C475D"/>
    <w:rsid w:val="004C47D7"/>
    <w:rsid w:val="004C49E4"/>
    <w:rsid w:val="004C4A3F"/>
    <w:rsid w:val="004C4B0A"/>
    <w:rsid w:val="004C4D31"/>
    <w:rsid w:val="004C4E41"/>
    <w:rsid w:val="004C4F74"/>
    <w:rsid w:val="004C54F4"/>
    <w:rsid w:val="004C58D0"/>
    <w:rsid w:val="004C5BD7"/>
    <w:rsid w:val="004C5E81"/>
    <w:rsid w:val="004C610D"/>
    <w:rsid w:val="004C67AC"/>
    <w:rsid w:val="004C6C55"/>
    <w:rsid w:val="004C6EC5"/>
    <w:rsid w:val="004C757C"/>
    <w:rsid w:val="004C7C39"/>
    <w:rsid w:val="004C7D2A"/>
    <w:rsid w:val="004D0ABA"/>
    <w:rsid w:val="004D0C89"/>
    <w:rsid w:val="004D0D82"/>
    <w:rsid w:val="004D0FB1"/>
    <w:rsid w:val="004D141C"/>
    <w:rsid w:val="004D15B3"/>
    <w:rsid w:val="004D177B"/>
    <w:rsid w:val="004D19A4"/>
    <w:rsid w:val="004D1BD2"/>
    <w:rsid w:val="004D20EA"/>
    <w:rsid w:val="004D210D"/>
    <w:rsid w:val="004D2485"/>
    <w:rsid w:val="004D2C4F"/>
    <w:rsid w:val="004D2CC5"/>
    <w:rsid w:val="004D2DBE"/>
    <w:rsid w:val="004D322D"/>
    <w:rsid w:val="004D34FB"/>
    <w:rsid w:val="004D36AD"/>
    <w:rsid w:val="004D3AC9"/>
    <w:rsid w:val="004D40C1"/>
    <w:rsid w:val="004D473E"/>
    <w:rsid w:val="004D5657"/>
    <w:rsid w:val="004D569D"/>
    <w:rsid w:val="004D5FC5"/>
    <w:rsid w:val="004D5FF3"/>
    <w:rsid w:val="004D60E4"/>
    <w:rsid w:val="004D67B4"/>
    <w:rsid w:val="004D69A5"/>
    <w:rsid w:val="004D6CFA"/>
    <w:rsid w:val="004D70B7"/>
    <w:rsid w:val="004D75ED"/>
    <w:rsid w:val="004D7AFA"/>
    <w:rsid w:val="004D7DD1"/>
    <w:rsid w:val="004E021B"/>
    <w:rsid w:val="004E026F"/>
    <w:rsid w:val="004E0411"/>
    <w:rsid w:val="004E0ACE"/>
    <w:rsid w:val="004E0F67"/>
    <w:rsid w:val="004E16A9"/>
    <w:rsid w:val="004E1A62"/>
    <w:rsid w:val="004E1D74"/>
    <w:rsid w:val="004E2799"/>
    <w:rsid w:val="004E2A8A"/>
    <w:rsid w:val="004E2ACE"/>
    <w:rsid w:val="004E3ADD"/>
    <w:rsid w:val="004E44FD"/>
    <w:rsid w:val="004E45C8"/>
    <w:rsid w:val="004E48DC"/>
    <w:rsid w:val="004E51F9"/>
    <w:rsid w:val="004E56CD"/>
    <w:rsid w:val="004E5BD2"/>
    <w:rsid w:val="004E5CAC"/>
    <w:rsid w:val="004E5D97"/>
    <w:rsid w:val="004E5F94"/>
    <w:rsid w:val="004E62BD"/>
    <w:rsid w:val="004E724E"/>
    <w:rsid w:val="004E74B0"/>
    <w:rsid w:val="004E7530"/>
    <w:rsid w:val="004E78D0"/>
    <w:rsid w:val="004E7A2C"/>
    <w:rsid w:val="004E7B35"/>
    <w:rsid w:val="004F009D"/>
    <w:rsid w:val="004F01EB"/>
    <w:rsid w:val="004F02D3"/>
    <w:rsid w:val="004F03C3"/>
    <w:rsid w:val="004F0457"/>
    <w:rsid w:val="004F0477"/>
    <w:rsid w:val="004F0BD1"/>
    <w:rsid w:val="004F0C84"/>
    <w:rsid w:val="004F10C1"/>
    <w:rsid w:val="004F11E0"/>
    <w:rsid w:val="004F11E3"/>
    <w:rsid w:val="004F154F"/>
    <w:rsid w:val="004F15A3"/>
    <w:rsid w:val="004F16A7"/>
    <w:rsid w:val="004F1864"/>
    <w:rsid w:val="004F1A1B"/>
    <w:rsid w:val="004F1A4C"/>
    <w:rsid w:val="004F1E5A"/>
    <w:rsid w:val="004F214E"/>
    <w:rsid w:val="004F23BD"/>
    <w:rsid w:val="004F2578"/>
    <w:rsid w:val="004F2604"/>
    <w:rsid w:val="004F26D3"/>
    <w:rsid w:val="004F2D1C"/>
    <w:rsid w:val="004F373A"/>
    <w:rsid w:val="004F37D4"/>
    <w:rsid w:val="004F3A53"/>
    <w:rsid w:val="004F3AD0"/>
    <w:rsid w:val="004F3B64"/>
    <w:rsid w:val="004F3C1C"/>
    <w:rsid w:val="004F3C46"/>
    <w:rsid w:val="004F444E"/>
    <w:rsid w:val="004F47EE"/>
    <w:rsid w:val="004F4C74"/>
    <w:rsid w:val="004F4FA8"/>
    <w:rsid w:val="004F5229"/>
    <w:rsid w:val="004F53A1"/>
    <w:rsid w:val="004F575A"/>
    <w:rsid w:val="004F57D8"/>
    <w:rsid w:val="004F58D6"/>
    <w:rsid w:val="004F5920"/>
    <w:rsid w:val="004F5A34"/>
    <w:rsid w:val="004F6135"/>
    <w:rsid w:val="004F672F"/>
    <w:rsid w:val="004F67BE"/>
    <w:rsid w:val="004F6C90"/>
    <w:rsid w:val="004F73BC"/>
    <w:rsid w:val="004F7495"/>
    <w:rsid w:val="004F74EE"/>
    <w:rsid w:val="004F78FC"/>
    <w:rsid w:val="004F7973"/>
    <w:rsid w:val="004F7986"/>
    <w:rsid w:val="004F7D9E"/>
    <w:rsid w:val="004F7E41"/>
    <w:rsid w:val="004F7E9E"/>
    <w:rsid w:val="00500241"/>
    <w:rsid w:val="005002CB"/>
    <w:rsid w:val="005004FD"/>
    <w:rsid w:val="0050064D"/>
    <w:rsid w:val="005006C6"/>
    <w:rsid w:val="00500B9C"/>
    <w:rsid w:val="00500DC3"/>
    <w:rsid w:val="005016A7"/>
    <w:rsid w:val="005016DF"/>
    <w:rsid w:val="005027B6"/>
    <w:rsid w:val="005028DB"/>
    <w:rsid w:val="00503109"/>
    <w:rsid w:val="00503CDE"/>
    <w:rsid w:val="00503DBE"/>
    <w:rsid w:val="0050427F"/>
    <w:rsid w:val="00504441"/>
    <w:rsid w:val="005046F1"/>
    <w:rsid w:val="00504A6A"/>
    <w:rsid w:val="00504B8D"/>
    <w:rsid w:val="00505C61"/>
    <w:rsid w:val="00505F6C"/>
    <w:rsid w:val="00506217"/>
    <w:rsid w:val="00506284"/>
    <w:rsid w:val="00506528"/>
    <w:rsid w:val="0050678C"/>
    <w:rsid w:val="005067F6"/>
    <w:rsid w:val="005068DD"/>
    <w:rsid w:val="00506998"/>
    <w:rsid w:val="005070E6"/>
    <w:rsid w:val="0050798F"/>
    <w:rsid w:val="00507E4F"/>
    <w:rsid w:val="005103C8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37C"/>
    <w:rsid w:val="00512680"/>
    <w:rsid w:val="00512B02"/>
    <w:rsid w:val="00512EF7"/>
    <w:rsid w:val="005132E3"/>
    <w:rsid w:val="00513495"/>
    <w:rsid w:val="00513609"/>
    <w:rsid w:val="005137E7"/>
    <w:rsid w:val="0051386B"/>
    <w:rsid w:val="00513889"/>
    <w:rsid w:val="00513EB1"/>
    <w:rsid w:val="00513F1F"/>
    <w:rsid w:val="00514936"/>
    <w:rsid w:val="00514DA4"/>
    <w:rsid w:val="005150D9"/>
    <w:rsid w:val="0051547E"/>
    <w:rsid w:val="005154FD"/>
    <w:rsid w:val="00515671"/>
    <w:rsid w:val="005158B5"/>
    <w:rsid w:val="00515E48"/>
    <w:rsid w:val="0051616B"/>
    <w:rsid w:val="00516882"/>
    <w:rsid w:val="005168A0"/>
    <w:rsid w:val="005172FB"/>
    <w:rsid w:val="00517332"/>
    <w:rsid w:val="00517FF0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6B3"/>
    <w:rsid w:val="00521DF9"/>
    <w:rsid w:val="005220C5"/>
    <w:rsid w:val="00522100"/>
    <w:rsid w:val="005222BA"/>
    <w:rsid w:val="005224B2"/>
    <w:rsid w:val="005224E0"/>
    <w:rsid w:val="00522697"/>
    <w:rsid w:val="00522761"/>
    <w:rsid w:val="00522EF1"/>
    <w:rsid w:val="00522FB0"/>
    <w:rsid w:val="005236C3"/>
    <w:rsid w:val="00523D2D"/>
    <w:rsid w:val="00523E22"/>
    <w:rsid w:val="00523F00"/>
    <w:rsid w:val="00523F2E"/>
    <w:rsid w:val="0052455F"/>
    <w:rsid w:val="00524762"/>
    <w:rsid w:val="005249B1"/>
    <w:rsid w:val="00524A1D"/>
    <w:rsid w:val="00524A49"/>
    <w:rsid w:val="00524D13"/>
    <w:rsid w:val="005250E8"/>
    <w:rsid w:val="00525177"/>
    <w:rsid w:val="005251ED"/>
    <w:rsid w:val="0052522D"/>
    <w:rsid w:val="0052535A"/>
    <w:rsid w:val="0052548B"/>
    <w:rsid w:val="00525C66"/>
    <w:rsid w:val="00525F89"/>
    <w:rsid w:val="00526167"/>
    <w:rsid w:val="0052634C"/>
    <w:rsid w:val="005263B9"/>
    <w:rsid w:val="0052647E"/>
    <w:rsid w:val="00526521"/>
    <w:rsid w:val="005266BA"/>
    <w:rsid w:val="0052670E"/>
    <w:rsid w:val="005268D9"/>
    <w:rsid w:val="00526B3D"/>
    <w:rsid w:val="00526EE7"/>
    <w:rsid w:val="0052734B"/>
    <w:rsid w:val="0052756D"/>
    <w:rsid w:val="005303F1"/>
    <w:rsid w:val="005303FC"/>
    <w:rsid w:val="00530D73"/>
    <w:rsid w:val="00531615"/>
    <w:rsid w:val="00531EEE"/>
    <w:rsid w:val="00531F39"/>
    <w:rsid w:val="005322F7"/>
    <w:rsid w:val="005324AB"/>
    <w:rsid w:val="005324CB"/>
    <w:rsid w:val="0053251D"/>
    <w:rsid w:val="0053291E"/>
    <w:rsid w:val="00532BDA"/>
    <w:rsid w:val="00532C07"/>
    <w:rsid w:val="00532EAE"/>
    <w:rsid w:val="00532FB0"/>
    <w:rsid w:val="0053304F"/>
    <w:rsid w:val="00533057"/>
    <w:rsid w:val="00533803"/>
    <w:rsid w:val="00533951"/>
    <w:rsid w:val="00533E68"/>
    <w:rsid w:val="00533F3C"/>
    <w:rsid w:val="00533F70"/>
    <w:rsid w:val="00534554"/>
    <w:rsid w:val="005345F7"/>
    <w:rsid w:val="005347CE"/>
    <w:rsid w:val="00534B34"/>
    <w:rsid w:val="0053500B"/>
    <w:rsid w:val="005350F2"/>
    <w:rsid w:val="005355BE"/>
    <w:rsid w:val="005356DB"/>
    <w:rsid w:val="00535893"/>
    <w:rsid w:val="00535939"/>
    <w:rsid w:val="00535CA3"/>
    <w:rsid w:val="00535CE6"/>
    <w:rsid w:val="00536000"/>
    <w:rsid w:val="0053607F"/>
    <w:rsid w:val="00536469"/>
    <w:rsid w:val="00536593"/>
    <w:rsid w:val="00536597"/>
    <w:rsid w:val="0053777D"/>
    <w:rsid w:val="005378C9"/>
    <w:rsid w:val="00537E57"/>
    <w:rsid w:val="00540ABE"/>
    <w:rsid w:val="00540B7B"/>
    <w:rsid w:val="00540EA7"/>
    <w:rsid w:val="00540ECA"/>
    <w:rsid w:val="00540F49"/>
    <w:rsid w:val="005411EE"/>
    <w:rsid w:val="005414B7"/>
    <w:rsid w:val="005414E2"/>
    <w:rsid w:val="0054163A"/>
    <w:rsid w:val="00541C93"/>
    <w:rsid w:val="005425BA"/>
    <w:rsid w:val="005426C6"/>
    <w:rsid w:val="00542D18"/>
    <w:rsid w:val="00543355"/>
    <w:rsid w:val="00543381"/>
    <w:rsid w:val="005438B6"/>
    <w:rsid w:val="00543DDB"/>
    <w:rsid w:val="005440BA"/>
    <w:rsid w:val="00544210"/>
    <w:rsid w:val="00544403"/>
    <w:rsid w:val="00544B7B"/>
    <w:rsid w:val="00544D44"/>
    <w:rsid w:val="00544E41"/>
    <w:rsid w:val="00544F29"/>
    <w:rsid w:val="0054505B"/>
    <w:rsid w:val="00545981"/>
    <w:rsid w:val="00545A2D"/>
    <w:rsid w:val="005461AF"/>
    <w:rsid w:val="005461CD"/>
    <w:rsid w:val="00546999"/>
    <w:rsid w:val="005469E3"/>
    <w:rsid w:val="00546AA7"/>
    <w:rsid w:val="00546BFE"/>
    <w:rsid w:val="00546DB8"/>
    <w:rsid w:val="00546E7C"/>
    <w:rsid w:val="00546ECA"/>
    <w:rsid w:val="00546F25"/>
    <w:rsid w:val="00546FAB"/>
    <w:rsid w:val="005473F0"/>
    <w:rsid w:val="00547A4D"/>
    <w:rsid w:val="005504DB"/>
    <w:rsid w:val="005506CF"/>
    <w:rsid w:val="00550EA0"/>
    <w:rsid w:val="005510D0"/>
    <w:rsid w:val="0055200D"/>
    <w:rsid w:val="005521DA"/>
    <w:rsid w:val="00552440"/>
    <w:rsid w:val="0055264C"/>
    <w:rsid w:val="00552CDC"/>
    <w:rsid w:val="00552DF3"/>
    <w:rsid w:val="0055329D"/>
    <w:rsid w:val="0055362D"/>
    <w:rsid w:val="005536CF"/>
    <w:rsid w:val="005538A1"/>
    <w:rsid w:val="0055407D"/>
    <w:rsid w:val="005542C7"/>
    <w:rsid w:val="00554BC2"/>
    <w:rsid w:val="00554DAC"/>
    <w:rsid w:val="00554EC2"/>
    <w:rsid w:val="0055585B"/>
    <w:rsid w:val="00555E9B"/>
    <w:rsid w:val="00556206"/>
    <w:rsid w:val="00556320"/>
    <w:rsid w:val="005563AF"/>
    <w:rsid w:val="00557249"/>
    <w:rsid w:val="00557430"/>
    <w:rsid w:val="00557850"/>
    <w:rsid w:val="00557933"/>
    <w:rsid w:val="00557E53"/>
    <w:rsid w:val="00560442"/>
    <w:rsid w:val="00560524"/>
    <w:rsid w:val="0056063D"/>
    <w:rsid w:val="00560B14"/>
    <w:rsid w:val="00560B9B"/>
    <w:rsid w:val="00560EA9"/>
    <w:rsid w:val="00560F00"/>
    <w:rsid w:val="00561093"/>
    <w:rsid w:val="0056114A"/>
    <w:rsid w:val="005611DD"/>
    <w:rsid w:val="00561279"/>
    <w:rsid w:val="005619E5"/>
    <w:rsid w:val="00561A28"/>
    <w:rsid w:val="00561BB6"/>
    <w:rsid w:val="00561D3E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6D"/>
    <w:rsid w:val="00563A83"/>
    <w:rsid w:val="00563CDE"/>
    <w:rsid w:val="00563FEE"/>
    <w:rsid w:val="005640AA"/>
    <w:rsid w:val="00564116"/>
    <w:rsid w:val="00564240"/>
    <w:rsid w:val="00564337"/>
    <w:rsid w:val="00564797"/>
    <w:rsid w:val="005650D8"/>
    <w:rsid w:val="0056547A"/>
    <w:rsid w:val="005654BA"/>
    <w:rsid w:val="005657C4"/>
    <w:rsid w:val="005662B9"/>
    <w:rsid w:val="00566475"/>
    <w:rsid w:val="005666E1"/>
    <w:rsid w:val="00566D98"/>
    <w:rsid w:val="0056705F"/>
    <w:rsid w:val="0056734D"/>
    <w:rsid w:val="005674DE"/>
    <w:rsid w:val="00567804"/>
    <w:rsid w:val="005678DE"/>
    <w:rsid w:val="00567C38"/>
    <w:rsid w:val="00567CB3"/>
    <w:rsid w:val="00567E61"/>
    <w:rsid w:val="00570438"/>
    <w:rsid w:val="005707EA"/>
    <w:rsid w:val="00570A03"/>
    <w:rsid w:val="00570BCB"/>
    <w:rsid w:val="00570DB6"/>
    <w:rsid w:val="00570E04"/>
    <w:rsid w:val="00570F1A"/>
    <w:rsid w:val="00570F3F"/>
    <w:rsid w:val="00570FFE"/>
    <w:rsid w:val="005711B0"/>
    <w:rsid w:val="005717D9"/>
    <w:rsid w:val="00571916"/>
    <w:rsid w:val="00571B16"/>
    <w:rsid w:val="0057205D"/>
    <w:rsid w:val="0057226D"/>
    <w:rsid w:val="00572C37"/>
    <w:rsid w:val="00572E71"/>
    <w:rsid w:val="005734C7"/>
    <w:rsid w:val="0057400B"/>
    <w:rsid w:val="00574143"/>
    <w:rsid w:val="0057458A"/>
    <w:rsid w:val="00574840"/>
    <w:rsid w:val="00574A79"/>
    <w:rsid w:val="00574A9A"/>
    <w:rsid w:val="00574C30"/>
    <w:rsid w:val="00574C48"/>
    <w:rsid w:val="00574E59"/>
    <w:rsid w:val="00574EA4"/>
    <w:rsid w:val="00574EAF"/>
    <w:rsid w:val="00574FC1"/>
    <w:rsid w:val="00575153"/>
    <w:rsid w:val="0057527A"/>
    <w:rsid w:val="00575483"/>
    <w:rsid w:val="00575523"/>
    <w:rsid w:val="0057554B"/>
    <w:rsid w:val="005755BF"/>
    <w:rsid w:val="00575A5E"/>
    <w:rsid w:val="00575DEB"/>
    <w:rsid w:val="0057669F"/>
    <w:rsid w:val="0057679E"/>
    <w:rsid w:val="00576877"/>
    <w:rsid w:val="00576F96"/>
    <w:rsid w:val="005773FF"/>
    <w:rsid w:val="00577440"/>
    <w:rsid w:val="0057749C"/>
    <w:rsid w:val="00577556"/>
    <w:rsid w:val="00577563"/>
    <w:rsid w:val="00577744"/>
    <w:rsid w:val="00577A6C"/>
    <w:rsid w:val="00577ACE"/>
    <w:rsid w:val="00577C4A"/>
    <w:rsid w:val="0058058B"/>
    <w:rsid w:val="00580D83"/>
    <w:rsid w:val="0058117C"/>
    <w:rsid w:val="0058129D"/>
    <w:rsid w:val="005812E3"/>
    <w:rsid w:val="005816D4"/>
    <w:rsid w:val="00581A4C"/>
    <w:rsid w:val="00581E1A"/>
    <w:rsid w:val="0058280E"/>
    <w:rsid w:val="00582916"/>
    <w:rsid w:val="00582C9C"/>
    <w:rsid w:val="00582F20"/>
    <w:rsid w:val="00582FF6"/>
    <w:rsid w:val="0058345A"/>
    <w:rsid w:val="005834AF"/>
    <w:rsid w:val="00583869"/>
    <w:rsid w:val="0058387F"/>
    <w:rsid w:val="005838E4"/>
    <w:rsid w:val="00583A19"/>
    <w:rsid w:val="00583BBF"/>
    <w:rsid w:val="00583F8F"/>
    <w:rsid w:val="005845B2"/>
    <w:rsid w:val="005848EC"/>
    <w:rsid w:val="00584EBA"/>
    <w:rsid w:val="0058576B"/>
    <w:rsid w:val="00585A0A"/>
    <w:rsid w:val="00585A74"/>
    <w:rsid w:val="00585DCD"/>
    <w:rsid w:val="00585F88"/>
    <w:rsid w:val="005864D7"/>
    <w:rsid w:val="0058664E"/>
    <w:rsid w:val="00586718"/>
    <w:rsid w:val="005868D5"/>
    <w:rsid w:val="00586A65"/>
    <w:rsid w:val="00586AF7"/>
    <w:rsid w:val="005871B5"/>
    <w:rsid w:val="005874BF"/>
    <w:rsid w:val="005875C8"/>
    <w:rsid w:val="00587A4A"/>
    <w:rsid w:val="00587CC0"/>
    <w:rsid w:val="005901A5"/>
    <w:rsid w:val="005902CE"/>
    <w:rsid w:val="0059035E"/>
    <w:rsid w:val="0059096D"/>
    <w:rsid w:val="00590A86"/>
    <w:rsid w:val="005912E0"/>
    <w:rsid w:val="00591980"/>
    <w:rsid w:val="00592123"/>
    <w:rsid w:val="0059247D"/>
    <w:rsid w:val="00592585"/>
    <w:rsid w:val="005925D5"/>
    <w:rsid w:val="005934B5"/>
    <w:rsid w:val="00593A14"/>
    <w:rsid w:val="00593A3A"/>
    <w:rsid w:val="005940F0"/>
    <w:rsid w:val="00594184"/>
    <w:rsid w:val="005945AC"/>
    <w:rsid w:val="00594651"/>
    <w:rsid w:val="005947E0"/>
    <w:rsid w:val="00594D71"/>
    <w:rsid w:val="00594EA4"/>
    <w:rsid w:val="00594F4C"/>
    <w:rsid w:val="005950C9"/>
    <w:rsid w:val="0059520C"/>
    <w:rsid w:val="00595261"/>
    <w:rsid w:val="0059575E"/>
    <w:rsid w:val="005958CB"/>
    <w:rsid w:val="00595AB7"/>
    <w:rsid w:val="00595ECC"/>
    <w:rsid w:val="005960C0"/>
    <w:rsid w:val="005963CB"/>
    <w:rsid w:val="00596675"/>
    <w:rsid w:val="0059684D"/>
    <w:rsid w:val="00596F6F"/>
    <w:rsid w:val="005973D8"/>
    <w:rsid w:val="005975F2"/>
    <w:rsid w:val="0059765A"/>
    <w:rsid w:val="00597864"/>
    <w:rsid w:val="00597A25"/>
    <w:rsid w:val="00597A96"/>
    <w:rsid w:val="00597EAF"/>
    <w:rsid w:val="005A00CC"/>
    <w:rsid w:val="005A0A57"/>
    <w:rsid w:val="005A0A8E"/>
    <w:rsid w:val="005A0B71"/>
    <w:rsid w:val="005A0CFB"/>
    <w:rsid w:val="005A0D49"/>
    <w:rsid w:val="005A0E2F"/>
    <w:rsid w:val="005A0F62"/>
    <w:rsid w:val="005A1331"/>
    <w:rsid w:val="005A15A9"/>
    <w:rsid w:val="005A1718"/>
    <w:rsid w:val="005A1BDB"/>
    <w:rsid w:val="005A1BFF"/>
    <w:rsid w:val="005A1CC1"/>
    <w:rsid w:val="005A2209"/>
    <w:rsid w:val="005A274E"/>
    <w:rsid w:val="005A2FA4"/>
    <w:rsid w:val="005A2FAE"/>
    <w:rsid w:val="005A316E"/>
    <w:rsid w:val="005A3290"/>
    <w:rsid w:val="005A338A"/>
    <w:rsid w:val="005A3426"/>
    <w:rsid w:val="005A35B3"/>
    <w:rsid w:val="005A398D"/>
    <w:rsid w:val="005A3A1D"/>
    <w:rsid w:val="005A3ADA"/>
    <w:rsid w:val="005A3C96"/>
    <w:rsid w:val="005A407C"/>
    <w:rsid w:val="005A4A40"/>
    <w:rsid w:val="005A4A56"/>
    <w:rsid w:val="005A4AAD"/>
    <w:rsid w:val="005A530D"/>
    <w:rsid w:val="005A5395"/>
    <w:rsid w:val="005A6104"/>
    <w:rsid w:val="005A6294"/>
    <w:rsid w:val="005A6803"/>
    <w:rsid w:val="005A682D"/>
    <w:rsid w:val="005A7291"/>
    <w:rsid w:val="005A78DB"/>
    <w:rsid w:val="005B0738"/>
    <w:rsid w:val="005B0E72"/>
    <w:rsid w:val="005B108A"/>
    <w:rsid w:val="005B1D25"/>
    <w:rsid w:val="005B24C8"/>
    <w:rsid w:val="005B2B38"/>
    <w:rsid w:val="005B2B71"/>
    <w:rsid w:val="005B2C1B"/>
    <w:rsid w:val="005B33CF"/>
    <w:rsid w:val="005B3439"/>
    <w:rsid w:val="005B34C3"/>
    <w:rsid w:val="005B3593"/>
    <w:rsid w:val="005B372E"/>
    <w:rsid w:val="005B3B68"/>
    <w:rsid w:val="005B3FBF"/>
    <w:rsid w:val="005B43DD"/>
    <w:rsid w:val="005B44B0"/>
    <w:rsid w:val="005B4C19"/>
    <w:rsid w:val="005B4FFC"/>
    <w:rsid w:val="005B58FC"/>
    <w:rsid w:val="005B6388"/>
    <w:rsid w:val="005B671C"/>
    <w:rsid w:val="005B6898"/>
    <w:rsid w:val="005B6994"/>
    <w:rsid w:val="005B6A10"/>
    <w:rsid w:val="005B721A"/>
    <w:rsid w:val="005B7451"/>
    <w:rsid w:val="005B7555"/>
    <w:rsid w:val="005B7797"/>
    <w:rsid w:val="005B78F1"/>
    <w:rsid w:val="005B7A9F"/>
    <w:rsid w:val="005B7BB2"/>
    <w:rsid w:val="005B7FE6"/>
    <w:rsid w:val="005C031F"/>
    <w:rsid w:val="005C06E4"/>
    <w:rsid w:val="005C11D7"/>
    <w:rsid w:val="005C121D"/>
    <w:rsid w:val="005C133E"/>
    <w:rsid w:val="005C1528"/>
    <w:rsid w:val="005C15B9"/>
    <w:rsid w:val="005C17BA"/>
    <w:rsid w:val="005C1943"/>
    <w:rsid w:val="005C1C6E"/>
    <w:rsid w:val="005C1E95"/>
    <w:rsid w:val="005C1EB9"/>
    <w:rsid w:val="005C1F51"/>
    <w:rsid w:val="005C20CD"/>
    <w:rsid w:val="005C256E"/>
    <w:rsid w:val="005C26C8"/>
    <w:rsid w:val="005C2DE2"/>
    <w:rsid w:val="005C34F0"/>
    <w:rsid w:val="005C3B86"/>
    <w:rsid w:val="005C4617"/>
    <w:rsid w:val="005C4AA4"/>
    <w:rsid w:val="005C4C57"/>
    <w:rsid w:val="005C4E6A"/>
    <w:rsid w:val="005C5133"/>
    <w:rsid w:val="005C51E2"/>
    <w:rsid w:val="005C53E8"/>
    <w:rsid w:val="005C5423"/>
    <w:rsid w:val="005C5C58"/>
    <w:rsid w:val="005C5C6A"/>
    <w:rsid w:val="005C612B"/>
    <w:rsid w:val="005C6715"/>
    <w:rsid w:val="005C67E9"/>
    <w:rsid w:val="005C69E7"/>
    <w:rsid w:val="005C6EE5"/>
    <w:rsid w:val="005C75B9"/>
    <w:rsid w:val="005C7796"/>
    <w:rsid w:val="005C7A50"/>
    <w:rsid w:val="005C7BB9"/>
    <w:rsid w:val="005D0200"/>
    <w:rsid w:val="005D0794"/>
    <w:rsid w:val="005D0C56"/>
    <w:rsid w:val="005D0EED"/>
    <w:rsid w:val="005D10FD"/>
    <w:rsid w:val="005D1239"/>
    <w:rsid w:val="005D12F2"/>
    <w:rsid w:val="005D1572"/>
    <w:rsid w:val="005D16C1"/>
    <w:rsid w:val="005D1C9B"/>
    <w:rsid w:val="005D1EA3"/>
    <w:rsid w:val="005D1F18"/>
    <w:rsid w:val="005D2138"/>
    <w:rsid w:val="005D2730"/>
    <w:rsid w:val="005D2A7E"/>
    <w:rsid w:val="005D2E58"/>
    <w:rsid w:val="005D343A"/>
    <w:rsid w:val="005D3728"/>
    <w:rsid w:val="005D3E93"/>
    <w:rsid w:val="005D3F24"/>
    <w:rsid w:val="005D4247"/>
    <w:rsid w:val="005D42B9"/>
    <w:rsid w:val="005D43FF"/>
    <w:rsid w:val="005D448E"/>
    <w:rsid w:val="005D4944"/>
    <w:rsid w:val="005D509A"/>
    <w:rsid w:val="005D5457"/>
    <w:rsid w:val="005D5954"/>
    <w:rsid w:val="005D596D"/>
    <w:rsid w:val="005D59FA"/>
    <w:rsid w:val="005D5D1B"/>
    <w:rsid w:val="005D604A"/>
    <w:rsid w:val="005D616F"/>
    <w:rsid w:val="005D61E5"/>
    <w:rsid w:val="005D6414"/>
    <w:rsid w:val="005D6545"/>
    <w:rsid w:val="005D7223"/>
    <w:rsid w:val="005D72E7"/>
    <w:rsid w:val="005D7498"/>
    <w:rsid w:val="005D753C"/>
    <w:rsid w:val="005D7A35"/>
    <w:rsid w:val="005D7B73"/>
    <w:rsid w:val="005E000B"/>
    <w:rsid w:val="005E0506"/>
    <w:rsid w:val="005E074F"/>
    <w:rsid w:val="005E0797"/>
    <w:rsid w:val="005E0C1B"/>
    <w:rsid w:val="005E0E28"/>
    <w:rsid w:val="005E157F"/>
    <w:rsid w:val="005E16E7"/>
    <w:rsid w:val="005E17DF"/>
    <w:rsid w:val="005E1D83"/>
    <w:rsid w:val="005E24F6"/>
    <w:rsid w:val="005E268E"/>
    <w:rsid w:val="005E2BB9"/>
    <w:rsid w:val="005E2BE1"/>
    <w:rsid w:val="005E2EBE"/>
    <w:rsid w:val="005E2FD1"/>
    <w:rsid w:val="005E34C6"/>
    <w:rsid w:val="005E37C0"/>
    <w:rsid w:val="005E3845"/>
    <w:rsid w:val="005E3907"/>
    <w:rsid w:val="005E3D87"/>
    <w:rsid w:val="005E4550"/>
    <w:rsid w:val="005E4857"/>
    <w:rsid w:val="005E4B99"/>
    <w:rsid w:val="005E4D96"/>
    <w:rsid w:val="005E4F47"/>
    <w:rsid w:val="005E504D"/>
    <w:rsid w:val="005E5102"/>
    <w:rsid w:val="005E53EE"/>
    <w:rsid w:val="005E5A5A"/>
    <w:rsid w:val="005E5B7A"/>
    <w:rsid w:val="005E63B6"/>
    <w:rsid w:val="005E6D2A"/>
    <w:rsid w:val="005E704E"/>
    <w:rsid w:val="005E7749"/>
    <w:rsid w:val="005E7BD1"/>
    <w:rsid w:val="005E7C5F"/>
    <w:rsid w:val="005E7E08"/>
    <w:rsid w:val="005F01E1"/>
    <w:rsid w:val="005F02E3"/>
    <w:rsid w:val="005F058F"/>
    <w:rsid w:val="005F0848"/>
    <w:rsid w:val="005F0970"/>
    <w:rsid w:val="005F0AA7"/>
    <w:rsid w:val="005F0C50"/>
    <w:rsid w:val="005F0C9E"/>
    <w:rsid w:val="005F125B"/>
    <w:rsid w:val="005F13AF"/>
    <w:rsid w:val="005F17C1"/>
    <w:rsid w:val="005F1ADE"/>
    <w:rsid w:val="005F1C5A"/>
    <w:rsid w:val="005F202A"/>
    <w:rsid w:val="005F2308"/>
    <w:rsid w:val="005F2363"/>
    <w:rsid w:val="005F2723"/>
    <w:rsid w:val="005F296D"/>
    <w:rsid w:val="005F3462"/>
    <w:rsid w:val="005F36FF"/>
    <w:rsid w:val="005F371A"/>
    <w:rsid w:val="005F37C3"/>
    <w:rsid w:val="005F38C6"/>
    <w:rsid w:val="005F3F20"/>
    <w:rsid w:val="005F3FFA"/>
    <w:rsid w:val="005F4425"/>
    <w:rsid w:val="005F45A0"/>
    <w:rsid w:val="005F45AC"/>
    <w:rsid w:val="005F4725"/>
    <w:rsid w:val="005F4747"/>
    <w:rsid w:val="005F4A91"/>
    <w:rsid w:val="005F4BC7"/>
    <w:rsid w:val="005F4C96"/>
    <w:rsid w:val="005F510E"/>
    <w:rsid w:val="005F561E"/>
    <w:rsid w:val="005F5906"/>
    <w:rsid w:val="005F5D47"/>
    <w:rsid w:val="005F5EA1"/>
    <w:rsid w:val="005F60E9"/>
    <w:rsid w:val="005F68E6"/>
    <w:rsid w:val="005F7360"/>
    <w:rsid w:val="005F77CA"/>
    <w:rsid w:val="005F7CE1"/>
    <w:rsid w:val="005F7D04"/>
    <w:rsid w:val="00600170"/>
    <w:rsid w:val="006007C0"/>
    <w:rsid w:val="00600A1C"/>
    <w:rsid w:val="00600C6C"/>
    <w:rsid w:val="00600D27"/>
    <w:rsid w:val="00600EA6"/>
    <w:rsid w:val="0060110B"/>
    <w:rsid w:val="00601255"/>
    <w:rsid w:val="00601287"/>
    <w:rsid w:val="006012E9"/>
    <w:rsid w:val="0060131A"/>
    <w:rsid w:val="006013F2"/>
    <w:rsid w:val="00601470"/>
    <w:rsid w:val="006016C5"/>
    <w:rsid w:val="006023DB"/>
    <w:rsid w:val="0060257C"/>
    <w:rsid w:val="0060257D"/>
    <w:rsid w:val="006026F8"/>
    <w:rsid w:val="006028FA"/>
    <w:rsid w:val="00602E91"/>
    <w:rsid w:val="00602F92"/>
    <w:rsid w:val="0060364A"/>
    <w:rsid w:val="006037BC"/>
    <w:rsid w:val="006039B6"/>
    <w:rsid w:val="00603B8F"/>
    <w:rsid w:val="00603C9C"/>
    <w:rsid w:val="00604410"/>
    <w:rsid w:val="0060462C"/>
    <w:rsid w:val="006048AB"/>
    <w:rsid w:val="00604B14"/>
    <w:rsid w:val="00605CF0"/>
    <w:rsid w:val="006063F8"/>
    <w:rsid w:val="0060653A"/>
    <w:rsid w:val="006069AE"/>
    <w:rsid w:val="00606A7E"/>
    <w:rsid w:val="00606B10"/>
    <w:rsid w:val="00606BF9"/>
    <w:rsid w:val="00606DCB"/>
    <w:rsid w:val="00606E4B"/>
    <w:rsid w:val="00607039"/>
    <w:rsid w:val="00607051"/>
    <w:rsid w:val="0060781C"/>
    <w:rsid w:val="0060791C"/>
    <w:rsid w:val="00607AA4"/>
    <w:rsid w:val="00607ADB"/>
    <w:rsid w:val="00610026"/>
    <w:rsid w:val="00610402"/>
    <w:rsid w:val="0061053E"/>
    <w:rsid w:val="00610555"/>
    <w:rsid w:val="0061056B"/>
    <w:rsid w:val="006108D7"/>
    <w:rsid w:val="00610E05"/>
    <w:rsid w:val="00611647"/>
    <w:rsid w:val="0061176A"/>
    <w:rsid w:val="006119AF"/>
    <w:rsid w:val="00611D6C"/>
    <w:rsid w:val="00611D97"/>
    <w:rsid w:val="00611F05"/>
    <w:rsid w:val="00612076"/>
    <w:rsid w:val="00612220"/>
    <w:rsid w:val="00612240"/>
    <w:rsid w:val="0061271F"/>
    <w:rsid w:val="00612A66"/>
    <w:rsid w:val="006131CB"/>
    <w:rsid w:val="006133E7"/>
    <w:rsid w:val="006137B2"/>
    <w:rsid w:val="00613900"/>
    <w:rsid w:val="00613BCD"/>
    <w:rsid w:val="00613C0C"/>
    <w:rsid w:val="00614363"/>
    <w:rsid w:val="00614382"/>
    <w:rsid w:val="00614584"/>
    <w:rsid w:val="00614972"/>
    <w:rsid w:val="00614BF9"/>
    <w:rsid w:val="00614F79"/>
    <w:rsid w:val="0061525C"/>
    <w:rsid w:val="00615632"/>
    <w:rsid w:val="006156C3"/>
    <w:rsid w:val="0061587D"/>
    <w:rsid w:val="0061587E"/>
    <w:rsid w:val="00615D74"/>
    <w:rsid w:val="00615D87"/>
    <w:rsid w:val="006166F4"/>
    <w:rsid w:val="00616F31"/>
    <w:rsid w:val="006170C1"/>
    <w:rsid w:val="0061711F"/>
    <w:rsid w:val="00617223"/>
    <w:rsid w:val="00617819"/>
    <w:rsid w:val="00617BB5"/>
    <w:rsid w:val="00617C83"/>
    <w:rsid w:val="00617D06"/>
    <w:rsid w:val="00620670"/>
    <w:rsid w:val="00620A08"/>
    <w:rsid w:val="00620DCA"/>
    <w:rsid w:val="00620E09"/>
    <w:rsid w:val="00620E7A"/>
    <w:rsid w:val="00620F66"/>
    <w:rsid w:val="0062136B"/>
    <w:rsid w:val="00621B43"/>
    <w:rsid w:val="00621B7D"/>
    <w:rsid w:val="00621D46"/>
    <w:rsid w:val="006224DA"/>
    <w:rsid w:val="0062286B"/>
    <w:rsid w:val="00623046"/>
    <w:rsid w:val="00623062"/>
    <w:rsid w:val="00623115"/>
    <w:rsid w:val="006234FB"/>
    <w:rsid w:val="0062380E"/>
    <w:rsid w:val="00623DC4"/>
    <w:rsid w:val="00623E73"/>
    <w:rsid w:val="00624648"/>
    <w:rsid w:val="00624965"/>
    <w:rsid w:val="00624C48"/>
    <w:rsid w:val="00624CAE"/>
    <w:rsid w:val="00624E74"/>
    <w:rsid w:val="0062500F"/>
    <w:rsid w:val="0062525D"/>
    <w:rsid w:val="00625376"/>
    <w:rsid w:val="00625525"/>
    <w:rsid w:val="0062566B"/>
    <w:rsid w:val="00625D25"/>
    <w:rsid w:val="00625E5E"/>
    <w:rsid w:val="006260B9"/>
    <w:rsid w:val="00626113"/>
    <w:rsid w:val="00626426"/>
    <w:rsid w:val="006269D3"/>
    <w:rsid w:val="00626AD3"/>
    <w:rsid w:val="00626B6D"/>
    <w:rsid w:val="00626DCB"/>
    <w:rsid w:val="00626ED4"/>
    <w:rsid w:val="0062717F"/>
    <w:rsid w:val="00627BEA"/>
    <w:rsid w:val="00627FE1"/>
    <w:rsid w:val="00630B46"/>
    <w:rsid w:val="00630B68"/>
    <w:rsid w:val="00630BC2"/>
    <w:rsid w:val="00631118"/>
    <w:rsid w:val="00631614"/>
    <w:rsid w:val="00631797"/>
    <w:rsid w:val="00631868"/>
    <w:rsid w:val="00631AB7"/>
    <w:rsid w:val="00631D11"/>
    <w:rsid w:val="00631E37"/>
    <w:rsid w:val="00631F9A"/>
    <w:rsid w:val="00632236"/>
    <w:rsid w:val="006324A9"/>
    <w:rsid w:val="006325D4"/>
    <w:rsid w:val="006328F0"/>
    <w:rsid w:val="006333A0"/>
    <w:rsid w:val="00633442"/>
    <w:rsid w:val="006338F6"/>
    <w:rsid w:val="00633BB2"/>
    <w:rsid w:val="00633C34"/>
    <w:rsid w:val="00633EE3"/>
    <w:rsid w:val="00633EF4"/>
    <w:rsid w:val="006345D7"/>
    <w:rsid w:val="006348AB"/>
    <w:rsid w:val="00634950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76A"/>
    <w:rsid w:val="006379CF"/>
    <w:rsid w:val="00637AF8"/>
    <w:rsid w:val="00637D98"/>
    <w:rsid w:val="00637FA0"/>
    <w:rsid w:val="00637FB6"/>
    <w:rsid w:val="006401D3"/>
    <w:rsid w:val="006405BE"/>
    <w:rsid w:val="00640635"/>
    <w:rsid w:val="006407E4"/>
    <w:rsid w:val="0064092E"/>
    <w:rsid w:val="006409BD"/>
    <w:rsid w:val="00641099"/>
    <w:rsid w:val="006410B7"/>
    <w:rsid w:val="00641530"/>
    <w:rsid w:val="00641AE2"/>
    <w:rsid w:val="00641E6E"/>
    <w:rsid w:val="00641EAB"/>
    <w:rsid w:val="00641EF4"/>
    <w:rsid w:val="00642E80"/>
    <w:rsid w:val="00643025"/>
    <w:rsid w:val="006437AA"/>
    <w:rsid w:val="00643950"/>
    <w:rsid w:val="00643F5D"/>
    <w:rsid w:val="00643FAF"/>
    <w:rsid w:val="00644389"/>
    <w:rsid w:val="006443DA"/>
    <w:rsid w:val="0064460B"/>
    <w:rsid w:val="00644A3B"/>
    <w:rsid w:val="00644AA1"/>
    <w:rsid w:val="00644B58"/>
    <w:rsid w:val="00644BB1"/>
    <w:rsid w:val="00644CED"/>
    <w:rsid w:val="0064537A"/>
    <w:rsid w:val="00645671"/>
    <w:rsid w:val="006462F9"/>
    <w:rsid w:val="006463AE"/>
    <w:rsid w:val="00646A83"/>
    <w:rsid w:val="00646C5B"/>
    <w:rsid w:val="00647174"/>
    <w:rsid w:val="006474E7"/>
    <w:rsid w:val="006474FF"/>
    <w:rsid w:val="006477EA"/>
    <w:rsid w:val="00647A2C"/>
    <w:rsid w:val="00647ABA"/>
    <w:rsid w:val="00647B78"/>
    <w:rsid w:val="00647C3E"/>
    <w:rsid w:val="00647D34"/>
    <w:rsid w:val="006501D4"/>
    <w:rsid w:val="00650321"/>
    <w:rsid w:val="006503B1"/>
    <w:rsid w:val="006506AF"/>
    <w:rsid w:val="0065072C"/>
    <w:rsid w:val="006507B7"/>
    <w:rsid w:val="00650F41"/>
    <w:rsid w:val="00651294"/>
    <w:rsid w:val="006513BC"/>
    <w:rsid w:val="0065159D"/>
    <w:rsid w:val="0065168F"/>
    <w:rsid w:val="00651774"/>
    <w:rsid w:val="006517F6"/>
    <w:rsid w:val="00651902"/>
    <w:rsid w:val="00651A82"/>
    <w:rsid w:val="00651B6B"/>
    <w:rsid w:val="00651D48"/>
    <w:rsid w:val="00651E50"/>
    <w:rsid w:val="00652087"/>
    <w:rsid w:val="006525C9"/>
    <w:rsid w:val="00652ACF"/>
    <w:rsid w:val="00652CBD"/>
    <w:rsid w:val="00652EAA"/>
    <w:rsid w:val="00652FCA"/>
    <w:rsid w:val="00653257"/>
    <w:rsid w:val="00653A45"/>
    <w:rsid w:val="00653B5A"/>
    <w:rsid w:val="00653E17"/>
    <w:rsid w:val="00653F8F"/>
    <w:rsid w:val="006541B7"/>
    <w:rsid w:val="0065450B"/>
    <w:rsid w:val="006548D1"/>
    <w:rsid w:val="00654C16"/>
    <w:rsid w:val="00655151"/>
    <w:rsid w:val="00655328"/>
    <w:rsid w:val="00655795"/>
    <w:rsid w:val="00655836"/>
    <w:rsid w:val="0065657F"/>
    <w:rsid w:val="006566DA"/>
    <w:rsid w:val="00656C68"/>
    <w:rsid w:val="00656DE1"/>
    <w:rsid w:val="00657BD8"/>
    <w:rsid w:val="00657E79"/>
    <w:rsid w:val="00657FE3"/>
    <w:rsid w:val="00660136"/>
    <w:rsid w:val="0066028F"/>
    <w:rsid w:val="0066034F"/>
    <w:rsid w:val="006604C0"/>
    <w:rsid w:val="00660596"/>
    <w:rsid w:val="00660751"/>
    <w:rsid w:val="006608DD"/>
    <w:rsid w:val="00660ADB"/>
    <w:rsid w:val="00660C16"/>
    <w:rsid w:val="00660D37"/>
    <w:rsid w:val="00660D85"/>
    <w:rsid w:val="00660E15"/>
    <w:rsid w:val="00661022"/>
    <w:rsid w:val="0066137D"/>
    <w:rsid w:val="006614BD"/>
    <w:rsid w:val="0066192A"/>
    <w:rsid w:val="006619B7"/>
    <w:rsid w:val="00661FA8"/>
    <w:rsid w:val="0066222B"/>
    <w:rsid w:val="00662320"/>
    <w:rsid w:val="00662850"/>
    <w:rsid w:val="00662D6D"/>
    <w:rsid w:val="00662E00"/>
    <w:rsid w:val="00662E8D"/>
    <w:rsid w:val="006631E8"/>
    <w:rsid w:val="006637F3"/>
    <w:rsid w:val="00663A00"/>
    <w:rsid w:val="00663ABA"/>
    <w:rsid w:val="00663CC9"/>
    <w:rsid w:val="00663D9E"/>
    <w:rsid w:val="006640A3"/>
    <w:rsid w:val="006642F6"/>
    <w:rsid w:val="0066487B"/>
    <w:rsid w:val="00664CBC"/>
    <w:rsid w:val="00665070"/>
    <w:rsid w:val="00665616"/>
    <w:rsid w:val="00665A99"/>
    <w:rsid w:val="00665C53"/>
    <w:rsid w:val="0066633A"/>
    <w:rsid w:val="0066694A"/>
    <w:rsid w:val="006673F1"/>
    <w:rsid w:val="00667471"/>
    <w:rsid w:val="00667491"/>
    <w:rsid w:val="006676F3"/>
    <w:rsid w:val="00667A1E"/>
    <w:rsid w:val="00667EB9"/>
    <w:rsid w:val="00670123"/>
    <w:rsid w:val="006701E3"/>
    <w:rsid w:val="0067020B"/>
    <w:rsid w:val="00670262"/>
    <w:rsid w:val="006703FF"/>
    <w:rsid w:val="006704EE"/>
    <w:rsid w:val="00670934"/>
    <w:rsid w:val="00670C8F"/>
    <w:rsid w:val="00670C92"/>
    <w:rsid w:val="00670FF3"/>
    <w:rsid w:val="0067120E"/>
    <w:rsid w:val="0067168F"/>
    <w:rsid w:val="006717D8"/>
    <w:rsid w:val="006718A6"/>
    <w:rsid w:val="006718DE"/>
    <w:rsid w:val="00671D9E"/>
    <w:rsid w:val="00672116"/>
    <w:rsid w:val="00672528"/>
    <w:rsid w:val="00672D0D"/>
    <w:rsid w:val="00672E92"/>
    <w:rsid w:val="006734D6"/>
    <w:rsid w:val="0067371C"/>
    <w:rsid w:val="00673AA7"/>
    <w:rsid w:val="006741EC"/>
    <w:rsid w:val="0067435B"/>
    <w:rsid w:val="00674384"/>
    <w:rsid w:val="00674BA8"/>
    <w:rsid w:val="00674BE4"/>
    <w:rsid w:val="00674DFE"/>
    <w:rsid w:val="00675041"/>
    <w:rsid w:val="006750C8"/>
    <w:rsid w:val="006750E2"/>
    <w:rsid w:val="00675481"/>
    <w:rsid w:val="00675755"/>
    <w:rsid w:val="00675784"/>
    <w:rsid w:val="00675796"/>
    <w:rsid w:val="00675AD4"/>
    <w:rsid w:val="006763E8"/>
    <w:rsid w:val="006764B4"/>
    <w:rsid w:val="0067676F"/>
    <w:rsid w:val="00676783"/>
    <w:rsid w:val="006769B6"/>
    <w:rsid w:val="00676BEA"/>
    <w:rsid w:val="00680CFF"/>
    <w:rsid w:val="00680EA9"/>
    <w:rsid w:val="0068105F"/>
    <w:rsid w:val="0068119A"/>
    <w:rsid w:val="006820E4"/>
    <w:rsid w:val="006822DE"/>
    <w:rsid w:val="00682730"/>
    <w:rsid w:val="0068341A"/>
    <w:rsid w:val="006834D2"/>
    <w:rsid w:val="00683D83"/>
    <w:rsid w:val="0068424F"/>
    <w:rsid w:val="006847D9"/>
    <w:rsid w:val="00684E1F"/>
    <w:rsid w:val="0068529D"/>
    <w:rsid w:val="006853DD"/>
    <w:rsid w:val="0068570C"/>
    <w:rsid w:val="00685751"/>
    <w:rsid w:val="006859C9"/>
    <w:rsid w:val="00685CF7"/>
    <w:rsid w:val="00685E2E"/>
    <w:rsid w:val="00686497"/>
    <w:rsid w:val="00686795"/>
    <w:rsid w:val="006869D8"/>
    <w:rsid w:val="00687264"/>
    <w:rsid w:val="006876F9"/>
    <w:rsid w:val="0068787B"/>
    <w:rsid w:val="006878F1"/>
    <w:rsid w:val="00687B2C"/>
    <w:rsid w:val="00687ED7"/>
    <w:rsid w:val="006907B7"/>
    <w:rsid w:val="00690AEF"/>
    <w:rsid w:val="00690C69"/>
    <w:rsid w:val="00690F54"/>
    <w:rsid w:val="0069106F"/>
    <w:rsid w:val="006917F2"/>
    <w:rsid w:val="0069215B"/>
    <w:rsid w:val="00692222"/>
    <w:rsid w:val="00692630"/>
    <w:rsid w:val="006927FB"/>
    <w:rsid w:val="00692B2C"/>
    <w:rsid w:val="00692CF7"/>
    <w:rsid w:val="00692DFA"/>
    <w:rsid w:val="006932EB"/>
    <w:rsid w:val="006938DC"/>
    <w:rsid w:val="00693E74"/>
    <w:rsid w:val="00693F4D"/>
    <w:rsid w:val="006941FF"/>
    <w:rsid w:val="00694640"/>
    <w:rsid w:val="00694BA7"/>
    <w:rsid w:val="0069553A"/>
    <w:rsid w:val="006956DB"/>
    <w:rsid w:val="00695955"/>
    <w:rsid w:val="006959EC"/>
    <w:rsid w:val="00695A67"/>
    <w:rsid w:val="00695AD3"/>
    <w:rsid w:val="00695C6C"/>
    <w:rsid w:val="00695DCA"/>
    <w:rsid w:val="00695EFB"/>
    <w:rsid w:val="006960C5"/>
    <w:rsid w:val="0069662A"/>
    <w:rsid w:val="00696653"/>
    <w:rsid w:val="0069732C"/>
    <w:rsid w:val="00697363"/>
    <w:rsid w:val="00697624"/>
    <w:rsid w:val="006976D9"/>
    <w:rsid w:val="006A01CF"/>
    <w:rsid w:val="006A052C"/>
    <w:rsid w:val="006A05D0"/>
    <w:rsid w:val="006A098E"/>
    <w:rsid w:val="006A0CD1"/>
    <w:rsid w:val="006A0F35"/>
    <w:rsid w:val="006A1263"/>
    <w:rsid w:val="006A1497"/>
    <w:rsid w:val="006A14F2"/>
    <w:rsid w:val="006A1B38"/>
    <w:rsid w:val="006A1CB3"/>
    <w:rsid w:val="006A1F4D"/>
    <w:rsid w:val="006A1F9B"/>
    <w:rsid w:val="006A2E98"/>
    <w:rsid w:val="006A32AD"/>
    <w:rsid w:val="006A3467"/>
    <w:rsid w:val="006A3621"/>
    <w:rsid w:val="006A366D"/>
    <w:rsid w:val="006A3C93"/>
    <w:rsid w:val="006A3DE0"/>
    <w:rsid w:val="006A420B"/>
    <w:rsid w:val="006A42F6"/>
    <w:rsid w:val="006A4350"/>
    <w:rsid w:val="006A4A5E"/>
    <w:rsid w:val="006A51B6"/>
    <w:rsid w:val="006A5269"/>
    <w:rsid w:val="006A52D1"/>
    <w:rsid w:val="006A5634"/>
    <w:rsid w:val="006A57C4"/>
    <w:rsid w:val="006A58E3"/>
    <w:rsid w:val="006A5A81"/>
    <w:rsid w:val="006A5D19"/>
    <w:rsid w:val="006A6595"/>
    <w:rsid w:val="006A66AA"/>
    <w:rsid w:val="006A6A76"/>
    <w:rsid w:val="006A6E35"/>
    <w:rsid w:val="006A70ED"/>
    <w:rsid w:val="006A7601"/>
    <w:rsid w:val="006A7899"/>
    <w:rsid w:val="006A7901"/>
    <w:rsid w:val="006A7A7E"/>
    <w:rsid w:val="006B0243"/>
    <w:rsid w:val="006B0875"/>
    <w:rsid w:val="006B09AF"/>
    <w:rsid w:val="006B0BEC"/>
    <w:rsid w:val="006B0E1C"/>
    <w:rsid w:val="006B0E57"/>
    <w:rsid w:val="006B0EE7"/>
    <w:rsid w:val="006B18B1"/>
    <w:rsid w:val="006B1A97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8EC"/>
    <w:rsid w:val="006B4B64"/>
    <w:rsid w:val="006B4B79"/>
    <w:rsid w:val="006B4DDE"/>
    <w:rsid w:val="006B54B7"/>
    <w:rsid w:val="006B5683"/>
    <w:rsid w:val="006B61B1"/>
    <w:rsid w:val="006B6815"/>
    <w:rsid w:val="006B6D49"/>
    <w:rsid w:val="006B7C86"/>
    <w:rsid w:val="006B7CED"/>
    <w:rsid w:val="006B7E39"/>
    <w:rsid w:val="006B7EAC"/>
    <w:rsid w:val="006B7FE7"/>
    <w:rsid w:val="006C01B0"/>
    <w:rsid w:val="006C0708"/>
    <w:rsid w:val="006C0C2F"/>
    <w:rsid w:val="006C0DDA"/>
    <w:rsid w:val="006C0FFB"/>
    <w:rsid w:val="006C135B"/>
    <w:rsid w:val="006C18A3"/>
    <w:rsid w:val="006C1934"/>
    <w:rsid w:val="006C1CD4"/>
    <w:rsid w:val="006C213B"/>
    <w:rsid w:val="006C21F6"/>
    <w:rsid w:val="006C2918"/>
    <w:rsid w:val="006C2CED"/>
    <w:rsid w:val="006C30F9"/>
    <w:rsid w:val="006C3250"/>
    <w:rsid w:val="006C3433"/>
    <w:rsid w:val="006C3772"/>
    <w:rsid w:val="006C3D43"/>
    <w:rsid w:val="006C3E16"/>
    <w:rsid w:val="006C4279"/>
    <w:rsid w:val="006C489F"/>
    <w:rsid w:val="006C4D09"/>
    <w:rsid w:val="006C4FCD"/>
    <w:rsid w:val="006C4FD7"/>
    <w:rsid w:val="006C50AA"/>
    <w:rsid w:val="006C5273"/>
    <w:rsid w:val="006C5534"/>
    <w:rsid w:val="006C57C2"/>
    <w:rsid w:val="006C57F9"/>
    <w:rsid w:val="006C58AC"/>
    <w:rsid w:val="006C5FA1"/>
    <w:rsid w:val="006C61BC"/>
    <w:rsid w:val="006C63C6"/>
    <w:rsid w:val="006C63E6"/>
    <w:rsid w:val="006C69CB"/>
    <w:rsid w:val="006C6D5C"/>
    <w:rsid w:val="006C6EBD"/>
    <w:rsid w:val="006C7303"/>
    <w:rsid w:val="006C7515"/>
    <w:rsid w:val="006C768E"/>
    <w:rsid w:val="006C7A88"/>
    <w:rsid w:val="006C7B29"/>
    <w:rsid w:val="006C7CD2"/>
    <w:rsid w:val="006D0143"/>
    <w:rsid w:val="006D037C"/>
    <w:rsid w:val="006D0693"/>
    <w:rsid w:val="006D0D76"/>
    <w:rsid w:val="006D0F58"/>
    <w:rsid w:val="006D0F69"/>
    <w:rsid w:val="006D0F78"/>
    <w:rsid w:val="006D1345"/>
    <w:rsid w:val="006D1446"/>
    <w:rsid w:val="006D170A"/>
    <w:rsid w:val="006D194F"/>
    <w:rsid w:val="006D1C84"/>
    <w:rsid w:val="006D23CE"/>
    <w:rsid w:val="006D28D3"/>
    <w:rsid w:val="006D2944"/>
    <w:rsid w:val="006D2EFB"/>
    <w:rsid w:val="006D3BF5"/>
    <w:rsid w:val="006D41C0"/>
    <w:rsid w:val="006D4389"/>
    <w:rsid w:val="006D46FE"/>
    <w:rsid w:val="006D5504"/>
    <w:rsid w:val="006D562A"/>
    <w:rsid w:val="006D5F53"/>
    <w:rsid w:val="006D6308"/>
    <w:rsid w:val="006D63C1"/>
    <w:rsid w:val="006D6697"/>
    <w:rsid w:val="006D669D"/>
    <w:rsid w:val="006D6841"/>
    <w:rsid w:val="006D6CC2"/>
    <w:rsid w:val="006D6F7A"/>
    <w:rsid w:val="006D7262"/>
    <w:rsid w:val="006D74B5"/>
    <w:rsid w:val="006D7960"/>
    <w:rsid w:val="006D7D73"/>
    <w:rsid w:val="006E0121"/>
    <w:rsid w:val="006E05AF"/>
    <w:rsid w:val="006E0A0F"/>
    <w:rsid w:val="006E12A2"/>
    <w:rsid w:val="006E1507"/>
    <w:rsid w:val="006E196C"/>
    <w:rsid w:val="006E1C68"/>
    <w:rsid w:val="006E1E99"/>
    <w:rsid w:val="006E27E8"/>
    <w:rsid w:val="006E2AF8"/>
    <w:rsid w:val="006E2B6E"/>
    <w:rsid w:val="006E2DB0"/>
    <w:rsid w:val="006E308D"/>
    <w:rsid w:val="006E32E1"/>
    <w:rsid w:val="006E350A"/>
    <w:rsid w:val="006E359B"/>
    <w:rsid w:val="006E359D"/>
    <w:rsid w:val="006E39C1"/>
    <w:rsid w:val="006E3D33"/>
    <w:rsid w:val="006E3DAE"/>
    <w:rsid w:val="006E400B"/>
    <w:rsid w:val="006E4037"/>
    <w:rsid w:val="006E4142"/>
    <w:rsid w:val="006E4370"/>
    <w:rsid w:val="006E443E"/>
    <w:rsid w:val="006E490F"/>
    <w:rsid w:val="006E4CD7"/>
    <w:rsid w:val="006E5366"/>
    <w:rsid w:val="006E5967"/>
    <w:rsid w:val="006E5ACE"/>
    <w:rsid w:val="006E5C43"/>
    <w:rsid w:val="006E5F8F"/>
    <w:rsid w:val="006E6442"/>
    <w:rsid w:val="006E65CB"/>
    <w:rsid w:val="006E68A9"/>
    <w:rsid w:val="006E6ADA"/>
    <w:rsid w:val="006E6F2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1C55"/>
    <w:rsid w:val="006F21B9"/>
    <w:rsid w:val="006F222A"/>
    <w:rsid w:val="006F2439"/>
    <w:rsid w:val="006F26B1"/>
    <w:rsid w:val="006F2AA5"/>
    <w:rsid w:val="006F2C8F"/>
    <w:rsid w:val="006F2CE2"/>
    <w:rsid w:val="006F32D2"/>
    <w:rsid w:val="006F3339"/>
    <w:rsid w:val="006F35D6"/>
    <w:rsid w:val="006F35F2"/>
    <w:rsid w:val="006F3754"/>
    <w:rsid w:val="006F4302"/>
    <w:rsid w:val="006F4779"/>
    <w:rsid w:val="006F494A"/>
    <w:rsid w:val="006F4A62"/>
    <w:rsid w:val="006F4C5D"/>
    <w:rsid w:val="006F4C6F"/>
    <w:rsid w:val="006F51C3"/>
    <w:rsid w:val="006F5366"/>
    <w:rsid w:val="006F53D8"/>
    <w:rsid w:val="006F5861"/>
    <w:rsid w:val="006F606E"/>
    <w:rsid w:val="006F6183"/>
    <w:rsid w:val="006F6438"/>
    <w:rsid w:val="006F65A8"/>
    <w:rsid w:val="006F681F"/>
    <w:rsid w:val="006F69A3"/>
    <w:rsid w:val="006F704E"/>
    <w:rsid w:val="006F7327"/>
    <w:rsid w:val="006F7615"/>
    <w:rsid w:val="006F77A8"/>
    <w:rsid w:val="006F795A"/>
    <w:rsid w:val="006F7AEE"/>
    <w:rsid w:val="00700135"/>
    <w:rsid w:val="00700162"/>
    <w:rsid w:val="00700688"/>
    <w:rsid w:val="00700BA4"/>
    <w:rsid w:val="00700D96"/>
    <w:rsid w:val="00700E53"/>
    <w:rsid w:val="00700F8C"/>
    <w:rsid w:val="007011B2"/>
    <w:rsid w:val="007017EB"/>
    <w:rsid w:val="00701931"/>
    <w:rsid w:val="007020D7"/>
    <w:rsid w:val="00702AD8"/>
    <w:rsid w:val="00702BFA"/>
    <w:rsid w:val="00702DBF"/>
    <w:rsid w:val="00702FAF"/>
    <w:rsid w:val="0070394B"/>
    <w:rsid w:val="00703C35"/>
    <w:rsid w:val="007040E8"/>
    <w:rsid w:val="00704396"/>
    <w:rsid w:val="00704579"/>
    <w:rsid w:val="007045D6"/>
    <w:rsid w:val="00704743"/>
    <w:rsid w:val="00704ACB"/>
    <w:rsid w:val="00704B46"/>
    <w:rsid w:val="00704ECA"/>
    <w:rsid w:val="0070514D"/>
    <w:rsid w:val="007054F1"/>
    <w:rsid w:val="00705677"/>
    <w:rsid w:val="00705BE8"/>
    <w:rsid w:val="00705CFD"/>
    <w:rsid w:val="007061B8"/>
    <w:rsid w:val="00706910"/>
    <w:rsid w:val="00706B53"/>
    <w:rsid w:val="00706D27"/>
    <w:rsid w:val="00706DCE"/>
    <w:rsid w:val="00706F09"/>
    <w:rsid w:val="00706F3B"/>
    <w:rsid w:val="0070706B"/>
    <w:rsid w:val="007072CE"/>
    <w:rsid w:val="00707837"/>
    <w:rsid w:val="00707D52"/>
    <w:rsid w:val="0071007A"/>
    <w:rsid w:val="00710B6E"/>
    <w:rsid w:val="0071110C"/>
    <w:rsid w:val="00711776"/>
    <w:rsid w:val="007117F0"/>
    <w:rsid w:val="00711949"/>
    <w:rsid w:val="00711C05"/>
    <w:rsid w:val="00711F9B"/>
    <w:rsid w:val="00712456"/>
    <w:rsid w:val="0071261E"/>
    <w:rsid w:val="0071276E"/>
    <w:rsid w:val="007129EA"/>
    <w:rsid w:val="00713585"/>
    <w:rsid w:val="007136A3"/>
    <w:rsid w:val="00713AF0"/>
    <w:rsid w:val="00713B66"/>
    <w:rsid w:val="00713E80"/>
    <w:rsid w:val="00713F86"/>
    <w:rsid w:val="00714045"/>
    <w:rsid w:val="00714084"/>
    <w:rsid w:val="007141DB"/>
    <w:rsid w:val="00714285"/>
    <w:rsid w:val="00714378"/>
    <w:rsid w:val="0071442A"/>
    <w:rsid w:val="00714619"/>
    <w:rsid w:val="00714855"/>
    <w:rsid w:val="00715D25"/>
    <w:rsid w:val="00716302"/>
    <w:rsid w:val="0071648A"/>
    <w:rsid w:val="007164A5"/>
    <w:rsid w:val="00716A45"/>
    <w:rsid w:val="00716B5D"/>
    <w:rsid w:val="00716E20"/>
    <w:rsid w:val="00716F5D"/>
    <w:rsid w:val="00717764"/>
    <w:rsid w:val="00717E43"/>
    <w:rsid w:val="007201A0"/>
    <w:rsid w:val="0072026C"/>
    <w:rsid w:val="00720301"/>
    <w:rsid w:val="00720979"/>
    <w:rsid w:val="007209B8"/>
    <w:rsid w:val="00720A68"/>
    <w:rsid w:val="007216D1"/>
    <w:rsid w:val="00722294"/>
    <w:rsid w:val="007228F0"/>
    <w:rsid w:val="00722A4B"/>
    <w:rsid w:val="0072357D"/>
    <w:rsid w:val="00723D57"/>
    <w:rsid w:val="00723DCB"/>
    <w:rsid w:val="00724172"/>
    <w:rsid w:val="007244ED"/>
    <w:rsid w:val="0072482D"/>
    <w:rsid w:val="00724E29"/>
    <w:rsid w:val="00724FE6"/>
    <w:rsid w:val="00725892"/>
    <w:rsid w:val="00725C0B"/>
    <w:rsid w:val="00725C75"/>
    <w:rsid w:val="00725CE2"/>
    <w:rsid w:val="00725F8E"/>
    <w:rsid w:val="007260C9"/>
    <w:rsid w:val="00726392"/>
    <w:rsid w:val="0072656A"/>
    <w:rsid w:val="00726E2E"/>
    <w:rsid w:val="0072706F"/>
    <w:rsid w:val="007270B2"/>
    <w:rsid w:val="007277B3"/>
    <w:rsid w:val="00727A24"/>
    <w:rsid w:val="00727B40"/>
    <w:rsid w:val="00727C0D"/>
    <w:rsid w:val="00727F6A"/>
    <w:rsid w:val="00730085"/>
    <w:rsid w:val="00730269"/>
    <w:rsid w:val="007302B8"/>
    <w:rsid w:val="007309ED"/>
    <w:rsid w:val="00730F87"/>
    <w:rsid w:val="00730FD4"/>
    <w:rsid w:val="0073206A"/>
    <w:rsid w:val="007320B5"/>
    <w:rsid w:val="007324F6"/>
    <w:rsid w:val="0073253B"/>
    <w:rsid w:val="0073265D"/>
    <w:rsid w:val="007329B9"/>
    <w:rsid w:val="0073374C"/>
    <w:rsid w:val="007338CE"/>
    <w:rsid w:val="00733B8B"/>
    <w:rsid w:val="00734347"/>
    <w:rsid w:val="007345CC"/>
    <w:rsid w:val="007345E0"/>
    <w:rsid w:val="007348E6"/>
    <w:rsid w:val="007348E9"/>
    <w:rsid w:val="00734A75"/>
    <w:rsid w:val="00734AEF"/>
    <w:rsid w:val="00734D76"/>
    <w:rsid w:val="00734EA8"/>
    <w:rsid w:val="00734FC5"/>
    <w:rsid w:val="007351C8"/>
    <w:rsid w:val="00735446"/>
    <w:rsid w:val="00735650"/>
    <w:rsid w:val="00735758"/>
    <w:rsid w:val="007357C8"/>
    <w:rsid w:val="00735818"/>
    <w:rsid w:val="00735EB8"/>
    <w:rsid w:val="00735F50"/>
    <w:rsid w:val="00735FC3"/>
    <w:rsid w:val="007365E7"/>
    <w:rsid w:val="0073670B"/>
    <w:rsid w:val="007368B7"/>
    <w:rsid w:val="00736929"/>
    <w:rsid w:val="00736C45"/>
    <w:rsid w:val="00736E69"/>
    <w:rsid w:val="00736FE1"/>
    <w:rsid w:val="00737341"/>
    <w:rsid w:val="00737806"/>
    <w:rsid w:val="0074010C"/>
    <w:rsid w:val="00740365"/>
    <w:rsid w:val="00740495"/>
    <w:rsid w:val="00740AEA"/>
    <w:rsid w:val="00740C1F"/>
    <w:rsid w:val="00740DEA"/>
    <w:rsid w:val="00740EAE"/>
    <w:rsid w:val="00740FDE"/>
    <w:rsid w:val="007411A4"/>
    <w:rsid w:val="007413A3"/>
    <w:rsid w:val="007418FA"/>
    <w:rsid w:val="007424D0"/>
    <w:rsid w:val="007426E3"/>
    <w:rsid w:val="0074287C"/>
    <w:rsid w:val="00742A13"/>
    <w:rsid w:val="00742DA2"/>
    <w:rsid w:val="00742EE4"/>
    <w:rsid w:val="0074340C"/>
    <w:rsid w:val="007438A6"/>
    <w:rsid w:val="0074455F"/>
    <w:rsid w:val="007448A4"/>
    <w:rsid w:val="0074492D"/>
    <w:rsid w:val="00744DC5"/>
    <w:rsid w:val="0074558B"/>
    <w:rsid w:val="0074566A"/>
    <w:rsid w:val="007458F7"/>
    <w:rsid w:val="00745BEC"/>
    <w:rsid w:val="00745D8B"/>
    <w:rsid w:val="00745E76"/>
    <w:rsid w:val="007463E7"/>
    <w:rsid w:val="0074682B"/>
    <w:rsid w:val="00746920"/>
    <w:rsid w:val="00746BE3"/>
    <w:rsid w:val="00746F03"/>
    <w:rsid w:val="0074705C"/>
    <w:rsid w:val="007470D9"/>
    <w:rsid w:val="007473CA"/>
    <w:rsid w:val="00747B4F"/>
    <w:rsid w:val="007500BB"/>
    <w:rsid w:val="00750302"/>
    <w:rsid w:val="00750557"/>
    <w:rsid w:val="007505F7"/>
    <w:rsid w:val="00750945"/>
    <w:rsid w:val="00750ABF"/>
    <w:rsid w:val="00750F6A"/>
    <w:rsid w:val="00751381"/>
    <w:rsid w:val="007516CC"/>
    <w:rsid w:val="00751FAF"/>
    <w:rsid w:val="007524E2"/>
    <w:rsid w:val="00752959"/>
    <w:rsid w:val="007529C5"/>
    <w:rsid w:val="00752A6E"/>
    <w:rsid w:val="00752FDE"/>
    <w:rsid w:val="007533AA"/>
    <w:rsid w:val="007536EE"/>
    <w:rsid w:val="00753813"/>
    <w:rsid w:val="00753B87"/>
    <w:rsid w:val="00753E62"/>
    <w:rsid w:val="00753F3F"/>
    <w:rsid w:val="00753F56"/>
    <w:rsid w:val="007541A5"/>
    <w:rsid w:val="00754454"/>
    <w:rsid w:val="00754D33"/>
    <w:rsid w:val="0075535D"/>
    <w:rsid w:val="0075551F"/>
    <w:rsid w:val="00755A4A"/>
    <w:rsid w:val="00756140"/>
    <w:rsid w:val="007565F1"/>
    <w:rsid w:val="00756740"/>
    <w:rsid w:val="00756B1E"/>
    <w:rsid w:val="00756F17"/>
    <w:rsid w:val="00757795"/>
    <w:rsid w:val="007577DF"/>
    <w:rsid w:val="007600E9"/>
    <w:rsid w:val="00760789"/>
    <w:rsid w:val="00760904"/>
    <w:rsid w:val="00760972"/>
    <w:rsid w:val="0076098D"/>
    <w:rsid w:val="00760E23"/>
    <w:rsid w:val="007610BC"/>
    <w:rsid w:val="0076117A"/>
    <w:rsid w:val="007611FA"/>
    <w:rsid w:val="0076130F"/>
    <w:rsid w:val="0076155D"/>
    <w:rsid w:val="00761708"/>
    <w:rsid w:val="00762197"/>
    <w:rsid w:val="007624BB"/>
    <w:rsid w:val="00762670"/>
    <w:rsid w:val="00763003"/>
    <w:rsid w:val="007634F5"/>
    <w:rsid w:val="007637DD"/>
    <w:rsid w:val="00763EB9"/>
    <w:rsid w:val="0076420A"/>
    <w:rsid w:val="00764243"/>
    <w:rsid w:val="007643B9"/>
    <w:rsid w:val="00764BC2"/>
    <w:rsid w:val="00764CCB"/>
    <w:rsid w:val="00764E43"/>
    <w:rsid w:val="0076548B"/>
    <w:rsid w:val="00765581"/>
    <w:rsid w:val="00765668"/>
    <w:rsid w:val="0076567D"/>
    <w:rsid w:val="007656F5"/>
    <w:rsid w:val="007659D0"/>
    <w:rsid w:val="007659D8"/>
    <w:rsid w:val="00765A9F"/>
    <w:rsid w:val="00765C19"/>
    <w:rsid w:val="00765E9E"/>
    <w:rsid w:val="0076627A"/>
    <w:rsid w:val="00766459"/>
    <w:rsid w:val="0076660F"/>
    <w:rsid w:val="007666ED"/>
    <w:rsid w:val="007667CD"/>
    <w:rsid w:val="00766E29"/>
    <w:rsid w:val="00766F2F"/>
    <w:rsid w:val="007676BC"/>
    <w:rsid w:val="00767866"/>
    <w:rsid w:val="007679B2"/>
    <w:rsid w:val="00767BAE"/>
    <w:rsid w:val="00770021"/>
    <w:rsid w:val="007700A8"/>
    <w:rsid w:val="007702DD"/>
    <w:rsid w:val="007705A9"/>
    <w:rsid w:val="00770785"/>
    <w:rsid w:val="00770866"/>
    <w:rsid w:val="00770B24"/>
    <w:rsid w:val="007710AD"/>
    <w:rsid w:val="00771243"/>
    <w:rsid w:val="00771334"/>
    <w:rsid w:val="007718B5"/>
    <w:rsid w:val="00771BC5"/>
    <w:rsid w:val="00771CC1"/>
    <w:rsid w:val="00772194"/>
    <w:rsid w:val="007721A3"/>
    <w:rsid w:val="007721B5"/>
    <w:rsid w:val="007725D3"/>
    <w:rsid w:val="00772EEE"/>
    <w:rsid w:val="0077360F"/>
    <w:rsid w:val="0077363B"/>
    <w:rsid w:val="00773AA3"/>
    <w:rsid w:val="00773AB1"/>
    <w:rsid w:val="00773B6C"/>
    <w:rsid w:val="00773BC5"/>
    <w:rsid w:val="00773E82"/>
    <w:rsid w:val="00774411"/>
    <w:rsid w:val="007745D9"/>
    <w:rsid w:val="00774F03"/>
    <w:rsid w:val="007751AD"/>
    <w:rsid w:val="0077610F"/>
    <w:rsid w:val="007766B8"/>
    <w:rsid w:val="007767E1"/>
    <w:rsid w:val="00776893"/>
    <w:rsid w:val="00776C2C"/>
    <w:rsid w:val="00776D0A"/>
    <w:rsid w:val="00777021"/>
    <w:rsid w:val="007775F2"/>
    <w:rsid w:val="00777A77"/>
    <w:rsid w:val="007803A4"/>
    <w:rsid w:val="00780DAB"/>
    <w:rsid w:val="00780DB8"/>
    <w:rsid w:val="007811C7"/>
    <w:rsid w:val="007813D2"/>
    <w:rsid w:val="007814E8"/>
    <w:rsid w:val="00781557"/>
    <w:rsid w:val="007816CE"/>
    <w:rsid w:val="0078191E"/>
    <w:rsid w:val="007819BB"/>
    <w:rsid w:val="00781B2D"/>
    <w:rsid w:val="00781E7C"/>
    <w:rsid w:val="00782416"/>
    <w:rsid w:val="0078244E"/>
    <w:rsid w:val="007827DB"/>
    <w:rsid w:val="00782B22"/>
    <w:rsid w:val="00782DEF"/>
    <w:rsid w:val="007831CD"/>
    <w:rsid w:val="0078321B"/>
    <w:rsid w:val="0078385B"/>
    <w:rsid w:val="00783F9E"/>
    <w:rsid w:val="00784151"/>
    <w:rsid w:val="007841B8"/>
    <w:rsid w:val="00784233"/>
    <w:rsid w:val="0078484D"/>
    <w:rsid w:val="00784DA2"/>
    <w:rsid w:val="00784E1E"/>
    <w:rsid w:val="00784F00"/>
    <w:rsid w:val="007852E6"/>
    <w:rsid w:val="007853B6"/>
    <w:rsid w:val="007853C0"/>
    <w:rsid w:val="00786163"/>
    <w:rsid w:val="007862FF"/>
    <w:rsid w:val="0078651D"/>
    <w:rsid w:val="007867E7"/>
    <w:rsid w:val="00786B9B"/>
    <w:rsid w:val="00786BAD"/>
    <w:rsid w:val="007873DE"/>
    <w:rsid w:val="00787607"/>
    <w:rsid w:val="007878AF"/>
    <w:rsid w:val="00787E89"/>
    <w:rsid w:val="00790659"/>
    <w:rsid w:val="00790841"/>
    <w:rsid w:val="00790D68"/>
    <w:rsid w:val="00791402"/>
    <w:rsid w:val="007919DF"/>
    <w:rsid w:val="00791B6B"/>
    <w:rsid w:val="00791B70"/>
    <w:rsid w:val="00791BC6"/>
    <w:rsid w:val="00792BE1"/>
    <w:rsid w:val="00792D16"/>
    <w:rsid w:val="00792F2B"/>
    <w:rsid w:val="0079307A"/>
    <w:rsid w:val="0079365D"/>
    <w:rsid w:val="007938B3"/>
    <w:rsid w:val="00793B3D"/>
    <w:rsid w:val="00793D88"/>
    <w:rsid w:val="00793EFA"/>
    <w:rsid w:val="0079402A"/>
    <w:rsid w:val="00794266"/>
    <w:rsid w:val="00794518"/>
    <w:rsid w:val="007949E0"/>
    <w:rsid w:val="00794D7C"/>
    <w:rsid w:val="00794FEB"/>
    <w:rsid w:val="0079569F"/>
    <w:rsid w:val="007956DD"/>
    <w:rsid w:val="00795895"/>
    <w:rsid w:val="00795CDE"/>
    <w:rsid w:val="00795D00"/>
    <w:rsid w:val="00796015"/>
    <w:rsid w:val="00796428"/>
    <w:rsid w:val="00796EBE"/>
    <w:rsid w:val="00797109"/>
    <w:rsid w:val="00797336"/>
    <w:rsid w:val="0079744A"/>
    <w:rsid w:val="00797616"/>
    <w:rsid w:val="007979E2"/>
    <w:rsid w:val="00797AAF"/>
    <w:rsid w:val="00797DF8"/>
    <w:rsid w:val="00797E5E"/>
    <w:rsid w:val="007A0164"/>
    <w:rsid w:val="007A0217"/>
    <w:rsid w:val="007A03D7"/>
    <w:rsid w:val="007A043B"/>
    <w:rsid w:val="007A08F5"/>
    <w:rsid w:val="007A0DF1"/>
    <w:rsid w:val="007A1DBC"/>
    <w:rsid w:val="007A1FE8"/>
    <w:rsid w:val="007A2025"/>
    <w:rsid w:val="007A20CB"/>
    <w:rsid w:val="007A2379"/>
    <w:rsid w:val="007A240F"/>
    <w:rsid w:val="007A2C0E"/>
    <w:rsid w:val="007A3C42"/>
    <w:rsid w:val="007A3EF3"/>
    <w:rsid w:val="007A45D5"/>
    <w:rsid w:val="007A4BAE"/>
    <w:rsid w:val="007A4C2A"/>
    <w:rsid w:val="007A4D44"/>
    <w:rsid w:val="007A4ED6"/>
    <w:rsid w:val="007A4F1F"/>
    <w:rsid w:val="007A567E"/>
    <w:rsid w:val="007A5793"/>
    <w:rsid w:val="007A5BE6"/>
    <w:rsid w:val="007A5E19"/>
    <w:rsid w:val="007A60E1"/>
    <w:rsid w:val="007A6416"/>
    <w:rsid w:val="007A6800"/>
    <w:rsid w:val="007A6A75"/>
    <w:rsid w:val="007A6C1B"/>
    <w:rsid w:val="007A6E60"/>
    <w:rsid w:val="007A7065"/>
    <w:rsid w:val="007A720E"/>
    <w:rsid w:val="007A771D"/>
    <w:rsid w:val="007A7D09"/>
    <w:rsid w:val="007B00B8"/>
    <w:rsid w:val="007B00BB"/>
    <w:rsid w:val="007B0126"/>
    <w:rsid w:val="007B0803"/>
    <w:rsid w:val="007B0A37"/>
    <w:rsid w:val="007B1620"/>
    <w:rsid w:val="007B18E2"/>
    <w:rsid w:val="007B1A71"/>
    <w:rsid w:val="007B1AFE"/>
    <w:rsid w:val="007B1B5B"/>
    <w:rsid w:val="007B1DAE"/>
    <w:rsid w:val="007B1EB6"/>
    <w:rsid w:val="007B2292"/>
    <w:rsid w:val="007B2504"/>
    <w:rsid w:val="007B2657"/>
    <w:rsid w:val="007B26AF"/>
    <w:rsid w:val="007B27D2"/>
    <w:rsid w:val="007B28C5"/>
    <w:rsid w:val="007B2AE1"/>
    <w:rsid w:val="007B2F27"/>
    <w:rsid w:val="007B301E"/>
    <w:rsid w:val="007B306C"/>
    <w:rsid w:val="007B3114"/>
    <w:rsid w:val="007B313D"/>
    <w:rsid w:val="007B3648"/>
    <w:rsid w:val="007B37E6"/>
    <w:rsid w:val="007B39E0"/>
    <w:rsid w:val="007B3BA5"/>
    <w:rsid w:val="007B3E25"/>
    <w:rsid w:val="007B44B7"/>
    <w:rsid w:val="007B4AC1"/>
    <w:rsid w:val="007B4CF4"/>
    <w:rsid w:val="007B4FF7"/>
    <w:rsid w:val="007B511B"/>
    <w:rsid w:val="007B5571"/>
    <w:rsid w:val="007B5D80"/>
    <w:rsid w:val="007B6277"/>
    <w:rsid w:val="007B6601"/>
    <w:rsid w:val="007B6737"/>
    <w:rsid w:val="007B67D1"/>
    <w:rsid w:val="007B6ED8"/>
    <w:rsid w:val="007B7351"/>
    <w:rsid w:val="007B7443"/>
    <w:rsid w:val="007B7C3B"/>
    <w:rsid w:val="007C0243"/>
    <w:rsid w:val="007C089B"/>
    <w:rsid w:val="007C0AD3"/>
    <w:rsid w:val="007C12B0"/>
    <w:rsid w:val="007C13CA"/>
    <w:rsid w:val="007C1546"/>
    <w:rsid w:val="007C18E2"/>
    <w:rsid w:val="007C20D3"/>
    <w:rsid w:val="007C2116"/>
    <w:rsid w:val="007C2183"/>
    <w:rsid w:val="007C27B7"/>
    <w:rsid w:val="007C29DD"/>
    <w:rsid w:val="007C2CE6"/>
    <w:rsid w:val="007C2E55"/>
    <w:rsid w:val="007C315B"/>
    <w:rsid w:val="007C388D"/>
    <w:rsid w:val="007C3908"/>
    <w:rsid w:val="007C3D53"/>
    <w:rsid w:val="007C3F2B"/>
    <w:rsid w:val="007C4337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295"/>
    <w:rsid w:val="007C647D"/>
    <w:rsid w:val="007C6737"/>
    <w:rsid w:val="007C69BC"/>
    <w:rsid w:val="007C6F6B"/>
    <w:rsid w:val="007C7469"/>
    <w:rsid w:val="007C7524"/>
    <w:rsid w:val="007C768D"/>
    <w:rsid w:val="007C7988"/>
    <w:rsid w:val="007C79C6"/>
    <w:rsid w:val="007C7B21"/>
    <w:rsid w:val="007C7C9A"/>
    <w:rsid w:val="007C7F5F"/>
    <w:rsid w:val="007D021D"/>
    <w:rsid w:val="007D03FA"/>
    <w:rsid w:val="007D05E7"/>
    <w:rsid w:val="007D0747"/>
    <w:rsid w:val="007D0FC9"/>
    <w:rsid w:val="007D16AF"/>
    <w:rsid w:val="007D18E7"/>
    <w:rsid w:val="007D1B33"/>
    <w:rsid w:val="007D1D47"/>
    <w:rsid w:val="007D1E31"/>
    <w:rsid w:val="007D22E0"/>
    <w:rsid w:val="007D2605"/>
    <w:rsid w:val="007D2950"/>
    <w:rsid w:val="007D2BBF"/>
    <w:rsid w:val="007D2C37"/>
    <w:rsid w:val="007D2D63"/>
    <w:rsid w:val="007D37EA"/>
    <w:rsid w:val="007D386C"/>
    <w:rsid w:val="007D3D50"/>
    <w:rsid w:val="007D4145"/>
    <w:rsid w:val="007D447D"/>
    <w:rsid w:val="007D44A1"/>
    <w:rsid w:val="007D44D9"/>
    <w:rsid w:val="007D47A8"/>
    <w:rsid w:val="007D4CC0"/>
    <w:rsid w:val="007D4FBD"/>
    <w:rsid w:val="007D4FF0"/>
    <w:rsid w:val="007D51CA"/>
    <w:rsid w:val="007D528B"/>
    <w:rsid w:val="007D532C"/>
    <w:rsid w:val="007D565A"/>
    <w:rsid w:val="007D582E"/>
    <w:rsid w:val="007D59B8"/>
    <w:rsid w:val="007D5CA6"/>
    <w:rsid w:val="007D601B"/>
    <w:rsid w:val="007D6B6D"/>
    <w:rsid w:val="007D6F5E"/>
    <w:rsid w:val="007D724F"/>
    <w:rsid w:val="007D7378"/>
    <w:rsid w:val="007D7455"/>
    <w:rsid w:val="007D7C3A"/>
    <w:rsid w:val="007D7CBE"/>
    <w:rsid w:val="007D7EBD"/>
    <w:rsid w:val="007D7F2A"/>
    <w:rsid w:val="007D7F3B"/>
    <w:rsid w:val="007E03E5"/>
    <w:rsid w:val="007E04CD"/>
    <w:rsid w:val="007E0C1F"/>
    <w:rsid w:val="007E0D87"/>
    <w:rsid w:val="007E15C7"/>
    <w:rsid w:val="007E1667"/>
    <w:rsid w:val="007E1D1E"/>
    <w:rsid w:val="007E1D7D"/>
    <w:rsid w:val="007E2290"/>
    <w:rsid w:val="007E2343"/>
    <w:rsid w:val="007E2371"/>
    <w:rsid w:val="007E2901"/>
    <w:rsid w:val="007E29DC"/>
    <w:rsid w:val="007E2EDB"/>
    <w:rsid w:val="007E306E"/>
    <w:rsid w:val="007E34DD"/>
    <w:rsid w:val="007E3720"/>
    <w:rsid w:val="007E3AAE"/>
    <w:rsid w:val="007E3AC3"/>
    <w:rsid w:val="007E3CE5"/>
    <w:rsid w:val="007E43E5"/>
    <w:rsid w:val="007E471D"/>
    <w:rsid w:val="007E48B3"/>
    <w:rsid w:val="007E48CD"/>
    <w:rsid w:val="007E4D5C"/>
    <w:rsid w:val="007E5824"/>
    <w:rsid w:val="007E59B7"/>
    <w:rsid w:val="007E622D"/>
    <w:rsid w:val="007E62DF"/>
    <w:rsid w:val="007E6576"/>
    <w:rsid w:val="007E696C"/>
    <w:rsid w:val="007E69D9"/>
    <w:rsid w:val="007E69DD"/>
    <w:rsid w:val="007E6A0B"/>
    <w:rsid w:val="007E6B12"/>
    <w:rsid w:val="007E6CAD"/>
    <w:rsid w:val="007E793A"/>
    <w:rsid w:val="007E7BA0"/>
    <w:rsid w:val="007E7D72"/>
    <w:rsid w:val="007E7DC5"/>
    <w:rsid w:val="007E7F87"/>
    <w:rsid w:val="007F024F"/>
    <w:rsid w:val="007F02AA"/>
    <w:rsid w:val="007F0360"/>
    <w:rsid w:val="007F0924"/>
    <w:rsid w:val="007F0D09"/>
    <w:rsid w:val="007F12D2"/>
    <w:rsid w:val="007F1402"/>
    <w:rsid w:val="007F1732"/>
    <w:rsid w:val="007F17F4"/>
    <w:rsid w:val="007F2239"/>
    <w:rsid w:val="007F2757"/>
    <w:rsid w:val="007F2761"/>
    <w:rsid w:val="007F2B2B"/>
    <w:rsid w:val="007F2F02"/>
    <w:rsid w:val="007F33AE"/>
    <w:rsid w:val="007F3B1F"/>
    <w:rsid w:val="007F3B92"/>
    <w:rsid w:val="007F3C35"/>
    <w:rsid w:val="007F4313"/>
    <w:rsid w:val="007F4CD6"/>
    <w:rsid w:val="007F4F07"/>
    <w:rsid w:val="007F5069"/>
    <w:rsid w:val="007F52AE"/>
    <w:rsid w:val="007F58C4"/>
    <w:rsid w:val="007F59B8"/>
    <w:rsid w:val="007F5BA0"/>
    <w:rsid w:val="007F5BBF"/>
    <w:rsid w:val="007F5C22"/>
    <w:rsid w:val="007F5E5C"/>
    <w:rsid w:val="007F6496"/>
    <w:rsid w:val="007F657B"/>
    <w:rsid w:val="007F6B2D"/>
    <w:rsid w:val="007F6EA4"/>
    <w:rsid w:val="007F71AF"/>
    <w:rsid w:val="007F72D0"/>
    <w:rsid w:val="007F7A50"/>
    <w:rsid w:val="007F7AF5"/>
    <w:rsid w:val="007F7E8E"/>
    <w:rsid w:val="0080023B"/>
    <w:rsid w:val="0080040C"/>
    <w:rsid w:val="00800667"/>
    <w:rsid w:val="00800B66"/>
    <w:rsid w:val="00800C5D"/>
    <w:rsid w:val="0080119F"/>
    <w:rsid w:val="0080124C"/>
    <w:rsid w:val="00801282"/>
    <w:rsid w:val="00801547"/>
    <w:rsid w:val="00801CC3"/>
    <w:rsid w:val="00801E84"/>
    <w:rsid w:val="00801F7A"/>
    <w:rsid w:val="008020E9"/>
    <w:rsid w:val="008026B1"/>
    <w:rsid w:val="0080272A"/>
    <w:rsid w:val="008028F5"/>
    <w:rsid w:val="008034B6"/>
    <w:rsid w:val="00803500"/>
    <w:rsid w:val="00803560"/>
    <w:rsid w:val="00803784"/>
    <w:rsid w:val="008038D6"/>
    <w:rsid w:val="00803B63"/>
    <w:rsid w:val="00803D6A"/>
    <w:rsid w:val="00803E4B"/>
    <w:rsid w:val="00803F47"/>
    <w:rsid w:val="0080402D"/>
    <w:rsid w:val="008053F9"/>
    <w:rsid w:val="008054F0"/>
    <w:rsid w:val="00805500"/>
    <w:rsid w:val="008058ED"/>
    <w:rsid w:val="00805976"/>
    <w:rsid w:val="00805988"/>
    <w:rsid w:val="00806236"/>
    <w:rsid w:val="00806358"/>
    <w:rsid w:val="0080642F"/>
    <w:rsid w:val="008065BE"/>
    <w:rsid w:val="00806D04"/>
    <w:rsid w:val="00806F7D"/>
    <w:rsid w:val="0080709C"/>
    <w:rsid w:val="008072E6"/>
    <w:rsid w:val="00807665"/>
    <w:rsid w:val="00807A5E"/>
    <w:rsid w:val="00807B4D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54E"/>
    <w:rsid w:val="00811D38"/>
    <w:rsid w:val="0081219B"/>
    <w:rsid w:val="008121D4"/>
    <w:rsid w:val="008121FA"/>
    <w:rsid w:val="0081222F"/>
    <w:rsid w:val="0081245D"/>
    <w:rsid w:val="00812887"/>
    <w:rsid w:val="00813091"/>
    <w:rsid w:val="008131DF"/>
    <w:rsid w:val="00813A95"/>
    <w:rsid w:val="00813ED0"/>
    <w:rsid w:val="00813F59"/>
    <w:rsid w:val="008148D2"/>
    <w:rsid w:val="00814FA8"/>
    <w:rsid w:val="008150DA"/>
    <w:rsid w:val="00815888"/>
    <w:rsid w:val="008162AC"/>
    <w:rsid w:val="0081717E"/>
    <w:rsid w:val="0081770C"/>
    <w:rsid w:val="00817D65"/>
    <w:rsid w:val="00817F7B"/>
    <w:rsid w:val="008201AD"/>
    <w:rsid w:val="00820758"/>
    <w:rsid w:val="00820AC5"/>
    <w:rsid w:val="00820BD1"/>
    <w:rsid w:val="00820C11"/>
    <w:rsid w:val="00821023"/>
    <w:rsid w:val="00821134"/>
    <w:rsid w:val="00821429"/>
    <w:rsid w:val="008216DC"/>
    <w:rsid w:val="008218B4"/>
    <w:rsid w:val="00821983"/>
    <w:rsid w:val="00821DB9"/>
    <w:rsid w:val="00821E03"/>
    <w:rsid w:val="00821F89"/>
    <w:rsid w:val="00822363"/>
    <w:rsid w:val="00822705"/>
    <w:rsid w:val="008227DE"/>
    <w:rsid w:val="00822865"/>
    <w:rsid w:val="00822F40"/>
    <w:rsid w:val="008230B0"/>
    <w:rsid w:val="008236F5"/>
    <w:rsid w:val="0082371C"/>
    <w:rsid w:val="00823843"/>
    <w:rsid w:val="00823F44"/>
    <w:rsid w:val="00824050"/>
    <w:rsid w:val="00824179"/>
    <w:rsid w:val="008243D4"/>
    <w:rsid w:val="008243FC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5EE4"/>
    <w:rsid w:val="0082645B"/>
    <w:rsid w:val="00826757"/>
    <w:rsid w:val="00826AE1"/>
    <w:rsid w:val="00826CFE"/>
    <w:rsid w:val="00827097"/>
    <w:rsid w:val="0082721D"/>
    <w:rsid w:val="00827666"/>
    <w:rsid w:val="00827E33"/>
    <w:rsid w:val="00830142"/>
    <w:rsid w:val="008303B4"/>
    <w:rsid w:val="00830566"/>
    <w:rsid w:val="00830B05"/>
    <w:rsid w:val="00830B07"/>
    <w:rsid w:val="00830DEF"/>
    <w:rsid w:val="008311FE"/>
    <w:rsid w:val="00831824"/>
    <w:rsid w:val="00831A78"/>
    <w:rsid w:val="00831D51"/>
    <w:rsid w:val="0083228A"/>
    <w:rsid w:val="00832331"/>
    <w:rsid w:val="008329B6"/>
    <w:rsid w:val="00832CBD"/>
    <w:rsid w:val="00832EA1"/>
    <w:rsid w:val="008331F0"/>
    <w:rsid w:val="00833561"/>
    <w:rsid w:val="00834433"/>
    <w:rsid w:val="008346CB"/>
    <w:rsid w:val="0083477F"/>
    <w:rsid w:val="00834D73"/>
    <w:rsid w:val="0083503A"/>
    <w:rsid w:val="008351C4"/>
    <w:rsid w:val="00835F12"/>
    <w:rsid w:val="0083625F"/>
    <w:rsid w:val="00836CC2"/>
    <w:rsid w:val="00836EF6"/>
    <w:rsid w:val="00836F3B"/>
    <w:rsid w:val="00837155"/>
    <w:rsid w:val="00837273"/>
    <w:rsid w:val="00837586"/>
    <w:rsid w:val="0083761E"/>
    <w:rsid w:val="008377FE"/>
    <w:rsid w:val="008378DE"/>
    <w:rsid w:val="00837C4E"/>
    <w:rsid w:val="00837DC6"/>
    <w:rsid w:val="00837FB2"/>
    <w:rsid w:val="008404A2"/>
    <w:rsid w:val="008405DC"/>
    <w:rsid w:val="00840851"/>
    <w:rsid w:val="00840C05"/>
    <w:rsid w:val="008412CB"/>
    <w:rsid w:val="008414E3"/>
    <w:rsid w:val="008414E8"/>
    <w:rsid w:val="00841FCA"/>
    <w:rsid w:val="008422E4"/>
    <w:rsid w:val="00842F19"/>
    <w:rsid w:val="008430A5"/>
    <w:rsid w:val="00843282"/>
    <w:rsid w:val="008432FC"/>
    <w:rsid w:val="00843842"/>
    <w:rsid w:val="00843E76"/>
    <w:rsid w:val="00844051"/>
    <w:rsid w:val="0084429A"/>
    <w:rsid w:val="008443C6"/>
    <w:rsid w:val="00844553"/>
    <w:rsid w:val="00844581"/>
    <w:rsid w:val="00844BDE"/>
    <w:rsid w:val="00844CB0"/>
    <w:rsid w:val="00844CBB"/>
    <w:rsid w:val="00844DBD"/>
    <w:rsid w:val="00844DE0"/>
    <w:rsid w:val="00844F8A"/>
    <w:rsid w:val="00845121"/>
    <w:rsid w:val="008455F2"/>
    <w:rsid w:val="00845652"/>
    <w:rsid w:val="008456DC"/>
    <w:rsid w:val="0084601E"/>
    <w:rsid w:val="008462EE"/>
    <w:rsid w:val="00846619"/>
    <w:rsid w:val="008467AA"/>
    <w:rsid w:val="0084684C"/>
    <w:rsid w:val="008469DB"/>
    <w:rsid w:val="00846C09"/>
    <w:rsid w:val="00846E49"/>
    <w:rsid w:val="00846ECD"/>
    <w:rsid w:val="00846FDB"/>
    <w:rsid w:val="008477FF"/>
    <w:rsid w:val="00847A9F"/>
    <w:rsid w:val="00847D3D"/>
    <w:rsid w:val="00850222"/>
    <w:rsid w:val="0085031E"/>
    <w:rsid w:val="00850433"/>
    <w:rsid w:val="00850A79"/>
    <w:rsid w:val="008511DD"/>
    <w:rsid w:val="008512A0"/>
    <w:rsid w:val="00851719"/>
    <w:rsid w:val="00852428"/>
    <w:rsid w:val="008525FC"/>
    <w:rsid w:val="008527ED"/>
    <w:rsid w:val="00852BD6"/>
    <w:rsid w:val="00852DE8"/>
    <w:rsid w:val="00852F9B"/>
    <w:rsid w:val="00853126"/>
    <w:rsid w:val="00853291"/>
    <w:rsid w:val="008533E7"/>
    <w:rsid w:val="008534C1"/>
    <w:rsid w:val="008534D7"/>
    <w:rsid w:val="008537E8"/>
    <w:rsid w:val="00854402"/>
    <w:rsid w:val="00854A2F"/>
    <w:rsid w:val="00854BA6"/>
    <w:rsid w:val="00854CD5"/>
    <w:rsid w:val="00854D62"/>
    <w:rsid w:val="00854EEC"/>
    <w:rsid w:val="00854F95"/>
    <w:rsid w:val="00855C1E"/>
    <w:rsid w:val="00855E0D"/>
    <w:rsid w:val="00856049"/>
    <w:rsid w:val="00856073"/>
    <w:rsid w:val="00856824"/>
    <w:rsid w:val="008568CD"/>
    <w:rsid w:val="00856E5F"/>
    <w:rsid w:val="00856FE0"/>
    <w:rsid w:val="00857209"/>
    <w:rsid w:val="008575E9"/>
    <w:rsid w:val="008576AE"/>
    <w:rsid w:val="008579C0"/>
    <w:rsid w:val="00860025"/>
    <w:rsid w:val="008605A3"/>
    <w:rsid w:val="008605F7"/>
    <w:rsid w:val="0086071E"/>
    <w:rsid w:val="00860973"/>
    <w:rsid w:val="00860BDF"/>
    <w:rsid w:val="00860FCB"/>
    <w:rsid w:val="0086107D"/>
    <w:rsid w:val="00861150"/>
    <w:rsid w:val="0086118A"/>
    <w:rsid w:val="008611A0"/>
    <w:rsid w:val="0086127C"/>
    <w:rsid w:val="00861413"/>
    <w:rsid w:val="008615D7"/>
    <w:rsid w:val="008615D9"/>
    <w:rsid w:val="008618A5"/>
    <w:rsid w:val="00861B20"/>
    <w:rsid w:val="0086261E"/>
    <w:rsid w:val="008626CB"/>
    <w:rsid w:val="008626EF"/>
    <w:rsid w:val="008628C6"/>
    <w:rsid w:val="008629D5"/>
    <w:rsid w:val="00862E33"/>
    <w:rsid w:val="00862E9C"/>
    <w:rsid w:val="00862EBF"/>
    <w:rsid w:val="00862F3A"/>
    <w:rsid w:val="008631C5"/>
    <w:rsid w:val="00863767"/>
    <w:rsid w:val="0086387C"/>
    <w:rsid w:val="00863EC2"/>
    <w:rsid w:val="008644AD"/>
    <w:rsid w:val="008645D9"/>
    <w:rsid w:val="0086464F"/>
    <w:rsid w:val="00864A4C"/>
    <w:rsid w:val="00864F04"/>
    <w:rsid w:val="00865104"/>
    <w:rsid w:val="008651C6"/>
    <w:rsid w:val="00865720"/>
    <w:rsid w:val="00865F84"/>
    <w:rsid w:val="00866D4C"/>
    <w:rsid w:val="00866FD6"/>
    <w:rsid w:val="0086721E"/>
    <w:rsid w:val="00867458"/>
    <w:rsid w:val="008675DB"/>
    <w:rsid w:val="00867656"/>
    <w:rsid w:val="008679BB"/>
    <w:rsid w:val="00867C02"/>
    <w:rsid w:val="00867EF3"/>
    <w:rsid w:val="008703F6"/>
    <w:rsid w:val="008704AF"/>
    <w:rsid w:val="00870BF4"/>
    <w:rsid w:val="00871005"/>
    <w:rsid w:val="008711FF"/>
    <w:rsid w:val="00871228"/>
    <w:rsid w:val="008718D6"/>
    <w:rsid w:val="00871A50"/>
    <w:rsid w:val="00871B40"/>
    <w:rsid w:val="00871B7D"/>
    <w:rsid w:val="00872F88"/>
    <w:rsid w:val="00872FD1"/>
    <w:rsid w:val="008735CF"/>
    <w:rsid w:val="008736A2"/>
    <w:rsid w:val="00873A36"/>
    <w:rsid w:val="00873A46"/>
    <w:rsid w:val="00873B03"/>
    <w:rsid w:val="008740FF"/>
    <w:rsid w:val="00874170"/>
    <w:rsid w:val="0087417C"/>
    <w:rsid w:val="008742E5"/>
    <w:rsid w:val="0087460C"/>
    <w:rsid w:val="008746AE"/>
    <w:rsid w:val="00874B52"/>
    <w:rsid w:val="00874B8C"/>
    <w:rsid w:val="00874BB2"/>
    <w:rsid w:val="00874D52"/>
    <w:rsid w:val="00874E4A"/>
    <w:rsid w:val="00875251"/>
    <w:rsid w:val="0087543D"/>
    <w:rsid w:val="0087574D"/>
    <w:rsid w:val="008757C5"/>
    <w:rsid w:val="00875EC6"/>
    <w:rsid w:val="008763D1"/>
    <w:rsid w:val="00876A11"/>
    <w:rsid w:val="00876B5E"/>
    <w:rsid w:val="00876D48"/>
    <w:rsid w:val="0087701D"/>
    <w:rsid w:val="008777D8"/>
    <w:rsid w:val="0087789A"/>
    <w:rsid w:val="008778C1"/>
    <w:rsid w:val="0087797B"/>
    <w:rsid w:val="00877B2D"/>
    <w:rsid w:val="00877DFD"/>
    <w:rsid w:val="00877E08"/>
    <w:rsid w:val="00877EA0"/>
    <w:rsid w:val="00880100"/>
    <w:rsid w:val="00880251"/>
    <w:rsid w:val="00880557"/>
    <w:rsid w:val="00880974"/>
    <w:rsid w:val="00880A61"/>
    <w:rsid w:val="00880B91"/>
    <w:rsid w:val="00880E51"/>
    <w:rsid w:val="00880F8F"/>
    <w:rsid w:val="00881270"/>
    <w:rsid w:val="008812CE"/>
    <w:rsid w:val="0088187B"/>
    <w:rsid w:val="00881AD1"/>
    <w:rsid w:val="00881B0E"/>
    <w:rsid w:val="00881BD5"/>
    <w:rsid w:val="00881C5C"/>
    <w:rsid w:val="00881D60"/>
    <w:rsid w:val="00882011"/>
    <w:rsid w:val="00882DFB"/>
    <w:rsid w:val="008832EE"/>
    <w:rsid w:val="008833DA"/>
    <w:rsid w:val="008838C2"/>
    <w:rsid w:val="00883CE2"/>
    <w:rsid w:val="008844EA"/>
    <w:rsid w:val="00884D42"/>
    <w:rsid w:val="00885144"/>
    <w:rsid w:val="00885257"/>
    <w:rsid w:val="008853E8"/>
    <w:rsid w:val="0088546E"/>
    <w:rsid w:val="008858D7"/>
    <w:rsid w:val="00885C6B"/>
    <w:rsid w:val="00885E45"/>
    <w:rsid w:val="0088626F"/>
    <w:rsid w:val="0088649B"/>
    <w:rsid w:val="00886620"/>
    <w:rsid w:val="00886827"/>
    <w:rsid w:val="00886A55"/>
    <w:rsid w:val="00886E16"/>
    <w:rsid w:val="00886E76"/>
    <w:rsid w:val="00887007"/>
    <w:rsid w:val="008875A3"/>
    <w:rsid w:val="008877F9"/>
    <w:rsid w:val="00887856"/>
    <w:rsid w:val="00887BC9"/>
    <w:rsid w:val="00887FFA"/>
    <w:rsid w:val="008902DE"/>
    <w:rsid w:val="00890890"/>
    <w:rsid w:val="00890B1D"/>
    <w:rsid w:val="00890E41"/>
    <w:rsid w:val="00890F30"/>
    <w:rsid w:val="008912FA"/>
    <w:rsid w:val="00891355"/>
    <w:rsid w:val="0089168C"/>
    <w:rsid w:val="00891BE3"/>
    <w:rsid w:val="0089206F"/>
    <w:rsid w:val="00892493"/>
    <w:rsid w:val="00892872"/>
    <w:rsid w:val="00892B9F"/>
    <w:rsid w:val="00892CB3"/>
    <w:rsid w:val="00893562"/>
    <w:rsid w:val="00893AF4"/>
    <w:rsid w:val="0089412B"/>
    <w:rsid w:val="008942B4"/>
    <w:rsid w:val="00894612"/>
    <w:rsid w:val="008946E8"/>
    <w:rsid w:val="0089475E"/>
    <w:rsid w:val="0089483E"/>
    <w:rsid w:val="008949E5"/>
    <w:rsid w:val="00894D6E"/>
    <w:rsid w:val="0089516B"/>
    <w:rsid w:val="00895620"/>
    <w:rsid w:val="008956C3"/>
    <w:rsid w:val="00895ABD"/>
    <w:rsid w:val="00895DFE"/>
    <w:rsid w:val="00895EA6"/>
    <w:rsid w:val="008960FC"/>
    <w:rsid w:val="00896102"/>
    <w:rsid w:val="00896202"/>
    <w:rsid w:val="00896248"/>
    <w:rsid w:val="0089634F"/>
    <w:rsid w:val="00896946"/>
    <w:rsid w:val="008969D2"/>
    <w:rsid w:val="00896E3C"/>
    <w:rsid w:val="00897022"/>
    <w:rsid w:val="00897255"/>
    <w:rsid w:val="0089797E"/>
    <w:rsid w:val="00897B45"/>
    <w:rsid w:val="00897C4F"/>
    <w:rsid w:val="008A03B0"/>
    <w:rsid w:val="008A0EC4"/>
    <w:rsid w:val="008A0FC4"/>
    <w:rsid w:val="008A14C4"/>
    <w:rsid w:val="008A1AB2"/>
    <w:rsid w:val="008A1EA8"/>
    <w:rsid w:val="008A1FBE"/>
    <w:rsid w:val="008A2180"/>
    <w:rsid w:val="008A2196"/>
    <w:rsid w:val="008A220C"/>
    <w:rsid w:val="008A22D6"/>
    <w:rsid w:val="008A265D"/>
    <w:rsid w:val="008A26D8"/>
    <w:rsid w:val="008A28AE"/>
    <w:rsid w:val="008A29D0"/>
    <w:rsid w:val="008A3054"/>
    <w:rsid w:val="008A30EF"/>
    <w:rsid w:val="008A30F7"/>
    <w:rsid w:val="008A3AF4"/>
    <w:rsid w:val="008A4143"/>
    <w:rsid w:val="008A4207"/>
    <w:rsid w:val="008A4A6B"/>
    <w:rsid w:val="008A4A93"/>
    <w:rsid w:val="008A4B74"/>
    <w:rsid w:val="008A4E50"/>
    <w:rsid w:val="008A505C"/>
    <w:rsid w:val="008A56ED"/>
    <w:rsid w:val="008A5709"/>
    <w:rsid w:val="008A575C"/>
    <w:rsid w:val="008A59E3"/>
    <w:rsid w:val="008A5C10"/>
    <w:rsid w:val="008A61D3"/>
    <w:rsid w:val="008A6624"/>
    <w:rsid w:val="008A67B2"/>
    <w:rsid w:val="008A6C43"/>
    <w:rsid w:val="008A6EB8"/>
    <w:rsid w:val="008A71E8"/>
    <w:rsid w:val="008A74EA"/>
    <w:rsid w:val="008A786C"/>
    <w:rsid w:val="008A7A44"/>
    <w:rsid w:val="008A7CB2"/>
    <w:rsid w:val="008A7D19"/>
    <w:rsid w:val="008B0070"/>
    <w:rsid w:val="008B02DA"/>
    <w:rsid w:val="008B04A6"/>
    <w:rsid w:val="008B0710"/>
    <w:rsid w:val="008B0D4F"/>
    <w:rsid w:val="008B142A"/>
    <w:rsid w:val="008B14B9"/>
    <w:rsid w:val="008B1602"/>
    <w:rsid w:val="008B1ADF"/>
    <w:rsid w:val="008B1B6F"/>
    <w:rsid w:val="008B1E65"/>
    <w:rsid w:val="008B1F43"/>
    <w:rsid w:val="008B28EC"/>
    <w:rsid w:val="008B2952"/>
    <w:rsid w:val="008B29A2"/>
    <w:rsid w:val="008B2A67"/>
    <w:rsid w:val="008B3D3D"/>
    <w:rsid w:val="008B4303"/>
    <w:rsid w:val="008B454F"/>
    <w:rsid w:val="008B4620"/>
    <w:rsid w:val="008B4748"/>
    <w:rsid w:val="008B491E"/>
    <w:rsid w:val="008B4F96"/>
    <w:rsid w:val="008B5220"/>
    <w:rsid w:val="008B5491"/>
    <w:rsid w:val="008B583F"/>
    <w:rsid w:val="008B5EE7"/>
    <w:rsid w:val="008B6066"/>
    <w:rsid w:val="008B62D5"/>
    <w:rsid w:val="008B6583"/>
    <w:rsid w:val="008B6638"/>
    <w:rsid w:val="008B680E"/>
    <w:rsid w:val="008B6862"/>
    <w:rsid w:val="008B69AE"/>
    <w:rsid w:val="008B6D8A"/>
    <w:rsid w:val="008B72F6"/>
    <w:rsid w:val="008B7655"/>
    <w:rsid w:val="008B7721"/>
    <w:rsid w:val="008B77B2"/>
    <w:rsid w:val="008C03D2"/>
    <w:rsid w:val="008C06DC"/>
    <w:rsid w:val="008C0905"/>
    <w:rsid w:val="008C0B5A"/>
    <w:rsid w:val="008C0C4C"/>
    <w:rsid w:val="008C0E92"/>
    <w:rsid w:val="008C1C74"/>
    <w:rsid w:val="008C1CBF"/>
    <w:rsid w:val="008C2691"/>
    <w:rsid w:val="008C2D81"/>
    <w:rsid w:val="008C3155"/>
    <w:rsid w:val="008C3B8E"/>
    <w:rsid w:val="008C3C4D"/>
    <w:rsid w:val="008C3C63"/>
    <w:rsid w:val="008C3E21"/>
    <w:rsid w:val="008C3F06"/>
    <w:rsid w:val="008C46D4"/>
    <w:rsid w:val="008C46D8"/>
    <w:rsid w:val="008C4E97"/>
    <w:rsid w:val="008C4EB9"/>
    <w:rsid w:val="008C5291"/>
    <w:rsid w:val="008C5596"/>
    <w:rsid w:val="008C587B"/>
    <w:rsid w:val="008C5B25"/>
    <w:rsid w:val="008C5FBD"/>
    <w:rsid w:val="008C639F"/>
    <w:rsid w:val="008C6445"/>
    <w:rsid w:val="008C676D"/>
    <w:rsid w:val="008C69BF"/>
    <w:rsid w:val="008C7237"/>
    <w:rsid w:val="008C725C"/>
    <w:rsid w:val="008C7F50"/>
    <w:rsid w:val="008D06BD"/>
    <w:rsid w:val="008D0D73"/>
    <w:rsid w:val="008D132F"/>
    <w:rsid w:val="008D14C2"/>
    <w:rsid w:val="008D16D2"/>
    <w:rsid w:val="008D179C"/>
    <w:rsid w:val="008D1914"/>
    <w:rsid w:val="008D1923"/>
    <w:rsid w:val="008D1AC2"/>
    <w:rsid w:val="008D1BD0"/>
    <w:rsid w:val="008D1CCE"/>
    <w:rsid w:val="008D1EDF"/>
    <w:rsid w:val="008D25D3"/>
    <w:rsid w:val="008D27F8"/>
    <w:rsid w:val="008D2959"/>
    <w:rsid w:val="008D2CBE"/>
    <w:rsid w:val="008D2CD2"/>
    <w:rsid w:val="008D2CFB"/>
    <w:rsid w:val="008D31EB"/>
    <w:rsid w:val="008D3320"/>
    <w:rsid w:val="008D3CCC"/>
    <w:rsid w:val="008D3F0B"/>
    <w:rsid w:val="008D4415"/>
    <w:rsid w:val="008D4683"/>
    <w:rsid w:val="008D4BD5"/>
    <w:rsid w:val="008D53F8"/>
    <w:rsid w:val="008D5590"/>
    <w:rsid w:val="008D651E"/>
    <w:rsid w:val="008D65BF"/>
    <w:rsid w:val="008D6A02"/>
    <w:rsid w:val="008D6A3C"/>
    <w:rsid w:val="008D6CC0"/>
    <w:rsid w:val="008D7307"/>
    <w:rsid w:val="008D7344"/>
    <w:rsid w:val="008D7605"/>
    <w:rsid w:val="008D7903"/>
    <w:rsid w:val="008D7A90"/>
    <w:rsid w:val="008E0686"/>
    <w:rsid w:val="008E08C3"/>
    <w:rsid w:val="008E0BFC"/>
    <w:rsid w:val="008E1467"/>
    <w:rsid w:val="008E14DF"/>
    <w:rsid w:val="008E1787"/>
    <w:rsid w:val="008E1AC5"/>
    <w:rsid w:val="008E1E32"/>
    <w:rsid w:val="008E1FB3"/>
    <w:rsid w:val="008E1FFC"/>
    <w:rsid w:val="008E231A"/>
    <w:rsid w:val="008E281B"/>
    <w:rsid w:val="008E2824"/>
    <w:rsid w:val="008E2879"/>
    <w:rsid w:val="008E2F9C"/>
    <w:rsid w:val="008E3148"/>
    <w:rsid w:val="008E31CB"/>
    <w:rsid w:val="008E323F"/>
    <w:rsid w:val="008E362B"/>
    <w:rsid w:val="008E3BF1"/>
    <w:rsid w:val="008E3F35"/>
    <w:rsid w:val="008E4087"/>
    <w:rsid w:val="008E4216"/>
    <w:rsid w:val="008E46CF"/>
    <w:rsid w:val="008E47D2"/>
    <w:rsid w:val="008E4869"/>
    <w:rsid w:val="008E4C17"/>
    <w:rsid w:val="008E50B5"/>
    <w:rsid w:val="008E5534"/>
    <w:rsid w:val="008E6083"/>
    <w:rsid w:val="008E619A"/>
    <w:rsid w:val="008E6243"/>
    <w:rsid w:val="008E62BD"/>
    <w:rsid w:val="008E62EA"/>
    <w:rsid w:val="008E64FF"/>
    <w:rsid w:val="008E66D7"/>
    <w:rsid w:val="008E6AD2"/>
    <w:rsid w:val="008E7092"/>
    <w:rsid w:val="008E7123"/>
    <w:rsid w:val="008E72E6"/>
    <w:rsid w:val="008F01C7"/>
    <w:rsid w:val="008F05EC"/>
    <w:rsid w:val="008F0D27"/>
    <w:rsid w:val="008F10BF"/>
    <w:rsid w:val="008F10FA"/>
    <w:rsid w:val="008F13C8"/>
    <w:rsid w:val="008F164B"/>
    <w:rsid w:val="008F20D5"/>
    <w:rsid w:val="008F2741"/>
    <w:rsid w:val="008F2875"/>
    <w:rsid w:val="008F2C42"/>
    <w:rsid w:val="008F2E7D"/>
    <w:rsid w:val="008F2EF6"/>
    <w:rsid w:val="008F2FFA"/>
    <w:rsid w:val="008F3041"/>
    <w:rsid w:val="008F3AF0"/>
    <w:rsid w:val="008F3B3B"/>
    <w:rsid w:val="008F3E0B"/>
    <w:rsid w:val="008F40BA"/>
    <w:rsid w:val="008F40C2"/>
    <w:rsid w:val="008F4104"/>
    <w:rsid w:val="008F440E"/>
    <w:rsid w:val="008F44A8"/>
    <w:rsid w:val="008F4AFB"/>
    <w:rsid w:val="008F4B8A"/>
    <w:rsid w:val="008F4D93"/>
    <w:rsid w:val="008F4E2B"/>
    <w:rsid w:val="008F517E"/>
    <w:rsid w:val="008F53CC"/>
    <w:rsid w:val="008F541C"/>
    <w:rsid w:val="008F550D"/>
    <w:rsid w:val="008F5A40"/>
    <w:rsid w:val="008F5DAA"/>
    <w:rsid w:val="008F5F24"/>
    <w:rsid w:val="008F6232"/>
    <w:rsid w:val="008F6312"/>
    <w:rsid w:val="008F6557"/>
    <w:rsid w:val="008F6715"/>
    <w:rsid w:val="008F6727"/>
    <w:rsid w:val="008F6CDB"/>
    <w:rsid w:val="008F7085"/>
    <w:rsid w:val="008F71A4"/>
    <w:rsid w:val="008F7579"/>
    <w:rsid w:val="008F7702"/>
    <w:rsid w:val="008F776A"/>
    <w:rsid w:val="00900134"/>
    <w:rsid w:val="009004AE"/>
    <w:rsid w:val="00900564"/>
    <w:rsid w:val="0090086C"/>
    <w:rsid w:val="00900873"/>
    <w:rsid w:val="00900F92"/>
    <w:rsid w:val="00901007"/>
    <w:rsid w:val="00901170"/>
    <w:rsid w:val="0090138E"/>
    <w:rsid w:val="00901726"/>
    <w:rsid w:val="0090173D"/>
    <w:rsid w:val="00901D64"/>
    <w:rsid w:val="009022B1"/>
    <w:rsid w:val="00902959"/>
    <w:rsid w:val="00902FAF"/>
    <w:rsid w:val="0090336E"/>
    <w:rsid w:val="00903767"/>
    <w:rsid w:val="0090393B"/>
    <w:rsid w:val="00903AB5"/>
    <w:rsid w:val="00903C7D"/>
    <w:rsid w:val="0090403B"/>
    <w:rsid w:val="00904675"/>
    <w:rsid w:val="00904751"/>
    <w:rsid w:val="00904E0E"/>
    <w:rsid w:val="00904EC4"/>
    <w:rsid w:val="00905142"/>
    <w:rsid w:val="00905616"/>
    <w:rsid w:val="009058DC"/>
    <w:rsid w:val="00906165"/>
    <w:rsid w:val="009062B0"/>
    <w:rsid w:val="009062FD"/>
    <w:rsid w:val="00906318"/>
    <w:rsid w:val="009063F8"/>
    <w:rsid w:val="009064A1"/>
    <w:rsid w:val="009064E1"/>
    <w:rsid w:val="0090680C"/>
    <w:rsid w:val="009071BD"/>
    <w:rsid w:val="009071EE"/>
    <w:rsid w:val="0090786C"/>
    <w:rsid w:val="00907A64"/>
    <w:rsid w:val="00907AC8"/>
    <w:rsid w:val="00907BAC"/>
    <w:rsid w:val="00907BDB"/>
    <w:rsid w:val="009104B1"/>
    <w:rsid w:val="00910517"/>
    <w:rsid w:val="009107D7"/>
    <w:rsid w:val="0091086D"/>
    <w:rsid w:val="009109E9"/>
    <w:rsid w:val="00910B24"/>
    <w:rsid w:val="00911277"/>
    <w:rsid w:val="009112B6"/>
    <w:rsid w:val="009112D3"/>
    <w:rsid w:val="009115FA"/>
    <w:rsid w:val="00911732"/>
    <w:rsid w:val="00911871"/>
    <w:rsid w:val="00911B39"/>
    <w:rsid w:val="00911C01"/>
    <w:rsid w:val="00911D80"/>
    <w:rsid w:val="00912163"/>
    <w:rsid w:val="009121AB"/>
    <w:rsid w:val="009125B1"/>
    <w:rsid w:val="009128B5"/>
    <w:rsid w:val="00912BE2"/>
    <w:rsid w:val="00912F54"/>
    <w:rsid w:val="00913074"/>
    <w:rsid w:val="009130F6"/>
    <w:rsid w:val="009132F6"/>
    <w:rsid w:val="009139D4"/>
    <w:rsid w:val="00913BD7"/>
    <w:rsid w:val="00913C39"/>
    <w:rsid w:val="00913C4C"/>
    <w:rsid w:val="00913D1C"/>
    <w:rsid w:val="00913D57"/>
    <w:rsid w:val="00914358"/>
    <w:rsid w:val="0091445B"/>
    <w:rsid w:val="00914761"/>
    <w:rsid w:val="0091496D"/>
    <w:rsid w:val="00914B3D"/>
    <w:rsid w:val="00914B70"/>
    <w:rsid w:val="00914D34"/>
    <w:rsid w:val="00914F67"/>
    <w:rsid w:val="009151D4"/>
    <w:rsid w:val="00915504"/>
    <w:rsid w:val="00915972"/>
    <w:rsid w:val="00915D9D"/>
    <w:rsid w:val="00915DBC"/>
    <w:rsid w:val="0091630A"/>
    <w:rsid w:val="00916409"/>
    <w:rsid w:val="0091656F"/>
    <w:rsid w:val="00916859"/>
    <w:rsid w:val="0091690A"/>
    <w:rsid w:val="00916DB5"/>
    <w:rsid w:val="00916F66"/>
    <w:rsid w:val="009171B2"/>
    <w:rsid w:val="009171BC"/>
    <w:rsid w:val="009172EE"/>
    <w:rsid w:val="00917374"/>
    <w:rsid w:val="0091751A"/>
    <w:rsid w:val="00917523"/>
    <w:rsid w:val="00917C54"/>
    <w:rsid w:val="0092040F"/>
    <w:rsid w:val="009204CF"/>
    <w:rsid w:val="00920988"/>
    <w:rsid w:val="00921100"/>
    <w:rsid w:val="00921459"/>
    <w:rsid w:val="00921A03"/>
    <w:rsid w:val="00921C16"/>
    <w:rsid w:val="00921E81"/>
    <w:rsid w:val="00922106"/>
    <w:rsid w:val="009225BC"/>
    <w:rsid w:val="00922652"/>
    <w:rsid w:val="0092268C"/>
    <w:rsid w:val="00922C9F"/>
    <w:rsid w:val="00923109"/>
    <w:rsid w:val="00923274"/>
    <w:rsid w:val="009233FC"/>
    <w:rsid w:val="00923927"/>
    <w:rsid w:val="00923978"/>
    <w:rsid w:val="00923E72"/>
    <w:rsid w:val="00923F65"/>
    <w:rsid w:val="00924469"/>
    <w:rsid w:val="009246D4"/>
    <w:rsid w:val="0092491D"/>
    <w:rsid w:val="0092553B"/>
    <w:rsid w:val="00925559"/>
    <w:rsid w:val="00925B29"/>
    <w:rsid w:val="00925F82"/>
    <w:rsid w:val="00925FFA"/>
    <w:rsid w:val="009260C2"/>
    <w:rsid w:val="00926200"/>
    <w:rsid w:val="00926526"/>
    <w:rsid w:val="0092655E"/>
    <w:rsid w:val="009267DF"/>
    <w:rsid w:val="009269B8"/>
    <w:rsid w:val="00926B06"/>
    <w:rsid w:val="00926B2A"/>
    <w:rsid w:val="00926FCA"/>
    <w:rsid w:val="00926FF5"/>
    <w:rsid w:val="009275EB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04AF"/>
    <w:rsid w:val="00930C8B"/>
    <w:rsid w:val="0093105E"/>
    <w:rsid w:val="009312B1"/>
    <w:rsid w:val="0093153A"/>
    <w:rsid w:val="00931A71"/>
    <w:rsid w:val="00931A7F"/>
    <w:rsid w:val="00931FD6"/>
    <w:rsid w:val="009321F3"/>
    <w:rsid w:val="00932519"/>
    <w:rsid w:val="0093256B"/>
    <w:rsid w:val="0093281B"/>
    <w:rsid w:val="009330B2"/>
    <w:rsid w:val="00933375"/>
    <w:rsid w:val="009335E5"/>
    <w:rsid w:val="0093482A"/>
    <w:rsid w:val="00934C3C"/>
    <w:rsid w:val="00934CBD"/>
    <w:rsid w:val="009350D7"/>
    <w:rsid w:val="009359F6"/>
    <w:rsid w:val="00935E31"/>
    <w:rsid w:val="00936094"/>
    <w:rsid w:val="0093620B"/>
    <w:rsid w:val="009362AD"/>
    <w:rsid w:val="0093655C"/>
    <w:rsid w:val="0093664D"/>
    <w:rsid w:val="00937711"/>
    <w:rsid w:val="009378CF"/>
    <w:rsid w:val="00937C1B"/>
    <w:rsid w:val="00937C44"/>
    <w:rsid w:val="00937E3F"/>
    <w:rsid w:val="00937EF8"/>
    <w:rsid w:val="00940094"/>
    <w:rsid w:val="00940138"/>
    <w:rsid w:val="0094060B"/>
    <w:rsid w:val="009408F2"/>
    <w:rsid w:val="00940BEA"/>
    <w:rsid w:val="00940EFE"/>
    <w:rsid w:val="00941235"/>
    <w:rsid w:val="00941287"/>
    <w:rsid w:val="00941657"/>
    <w:rsid w:val="00941707"/>
    <w:rsid w:val="0094191E"/>
    <w:rsid w:val="00941C4A"/>
    <w:rsid w:val="0094224D"/>
    <w:rsid w:val="00942399"/>
    <w:rsid w:val="00942436"/>
    <w:rsid w:val="00942CEB"/>
    <w:rsid w:val="009435E7"/>
    <w:rsid w:val="00943695"/>
    <w:rsid w:val="009437C7"/>
    <w:rsid w:val="0094381C"/>
    <w:rsid w:val="00943B0B"/>
    <w:rsid w:val="00943E83"/>
    <w:rsid w:val="0094428D"/>
    <w:rsid w:val="009446A3"/>
    <w:rsid w:val="009449DA"/>
    <w:rsid w:val="00944C09"/>
    <w:rsid w:val="00944D2C"/>
    <w:rsid w:val="00944DF4"/>
    <w:rsid w:val="00945062"/>
    <w:rsid w:val="00945084"/>
    <w:rsid w:val="00945324"/>
    <w:rsid w:val="00945499"/>
    <w:rsid w:val="0094557D"/>
    <w:rsid w:val="00945895"/>
    <w:rsid w:val="009458B8"/>
    <w:rsid w:val="00945CCE"/>
    <w:rsid w:val="00945E00"/>
    <w:rsid w:val="00945EB4"/>
    <w:rsid w:val="00946537"/>
    <w:rsid w:val="00946745"/>
    <w:rsid w:val="009467D5"/>
    <w:rsid w:val="009467E0"/>
    <w:rsid w:val="009469F1"/>
    <w:rsid w:val="00946C24"/>
    <w:rsid w:val="009470CE"/>
    <w:rsid w:val="00947259"/>
    <w:rsid w:val="0094740B"/>
    <w:rsid w:val="009474C8"/>
    <w:rsid w:val="0094762F"/>
    <w:rsid w:val="00947A70"/>
    <w:rsid w:val="00947ABA"/>
    <w:rsid w:val="00950F81"/>
    <w:rsid w:val="009510F4"/>
    <w:rsid w:val="00951182"/>
    <w:rsid w:val="0095133F"/>
    <w:rsid w:val="009514A4"/>
    <w:rsid w:val="00951562"/>
    <w:rsid w:val="00951694"/>
    <w:rsid w:val="00951949"/>
    <w:rsid w:val="00951A54"/>
    <w:rsid w:val="00951AC4"/>
    <w:rsid w:val="00951AE4"/>
    <w:rsid w:val="00951AE5"/>
    <w:rsid w:val="00951C04"/>
    <w:rsid w:val="009524F2"/>
    <w:rsid w:val="0095272A"/>
    <w:rsid w:val="009527D6"/>
    <w:rsid w:val="00952D7B"/>
    <w:rsid w:val="0095368D"/>
    <w:rsid w:val="009536D0"/>
    <w:rsid w:val="0095392E"/>
    <w:rsid w:val="00953F3B"/>
    <w:rsid w:val="00953F93"/>
    <w:rsid w:val="00954001"/>
    <w:rsid w:val="00954041"/>
    <w:rsid w:val="009543DD"/>
    <w:rsid w:val="009544BE"/>
    <w:rsid w:val="00954CB4"/>
    <w:rsid w:val="00955080"/>
    <w:rsid w:val="009551F2"/>
    <w:rsid w:val="0095571A"/>
    <w:rsid w:val="00955882"/>
    <w:rsid w:val="0095592A"/>
    <w:rsid w:val="00955ADB"/>
    <w:rsid w:val="00955C14"/>
    <w:rsid w:val="00955E41"/>
    <w:rsid w:val="0095603A"/>
    <w:rsid w:val="00956202"/>
    <w:rsid w:val="0095643B"/>
    <w:rsid w:val="00956618"/>
    <w:rsid w:val="00956A4F"/>
    <w:rsid w:val="00956AF2"/>
    <w:rsid w:val="00956E12"/>
    <w:rsid w:val="0095748F"/>
    <w:rsid w:val="00957751"/>
    <w:rsid w:val="00957849"/>
    <w:rsid w:val="00960152"/>
    <w:rsid w:val="00960157"/>
    <w:rsid w:val="00960224"/>
    <w:rsid w:val="0096023A"/>
    <w:rsid w:val="0096048C"/>
    <w:rsid w:val="0096086D"/>
    <w:rsid w:val="00960D9D"/>
    <w:rsid w:val="0096109B"/>
    <w:rsid w:val="00961127"/>
    <w:rsid w:val="009612ED"/>
    <w:rsid w:val="00961465"/>
    <w:rsid w:val="00961865"/>
    <w:rsid w:val="009619AF"/>
    <w:rsid w:val="00961FA3"/>
    <w:rsid w:val="009621C3"/>
    <w:rsid w:val="00962569"/>
    <w:rsid w:val="00962C35"/>
    <w:rsid w:val="00962CD8"/>
    <w:rsid w:val="00962D8B"/>
    <w:rsid w:val="00962FCB"/>
    <w:rsid w:val="00963301"/>
    <w:rsid w:val="009633CB"/>
    <w:rsid w:val="00963429"/>
    <w:rsid w:val="0096358F"/>
    <w:rsid w:val="009635C0"/>
    <w:rsid w:val="00963B4E"/>
    <w:rsid w:val="00963D88"/>
    <w:rsid w:val="009640CF"/>
    <w:rsid w:val="00964358"/>
    <w:rsid w:val="009645BF"/>
    <w:rsid w:val="009649C4"/>
    <w:rsid w:val="00965061"/>
    <w:rsid w:val="0096560A"/>
    <w:rsid w:val="00965795"/>
    <w:rsid w:val="009659BC"/>
    <w:rsid w:val="00965C7D"/>
    <w:rsid w:val="00965D09"/>
    <w:rsid w:val="00965F37"/>
    <w:rsid w:val="0096601A"/>
    <w:rsid w:val="00966323"/>
    <w:rsid w:val="009665BF"/>
    <w:rsid w:val="00966621"/>
    <w:rsid w:val="009666BF"/>
    <w:rsid w:val="00967106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1F89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029"/>
    <w:rsid w:val="00975673"/>
    <w:rsid w:val="00975900"/>
    <w:rsid w:val="00975AD0"/>
    <w:rsid w:val="00975BE7"/>
    <w:rsid w:val="00975CE0"/>
    <w:rsid w:val="00975DAF"/>
    <w:rsid w:val="00975DF8"/>
    <w:rsid w:val="009771F8"/>
    <w:rsid w:val="009776A7"/>
    <w:rsid w:val="00977948"/>
    <w:rsid w:val="00977E48"/>
    <w:rsid w:val="009800D0"/>
    <w:rsid w:val="00980797"/>
    <w:rsid w:val="009808A5"/>
    <w:rsid w:val="00980958"/>
    <w:rsid w:val="009809E2"/>
    <w:rsid w:val="00980C78"/>
    <w:rsid w:val="00980DDF"/>
    <w:rsid w:val="00980DFA"/>
    <w:rsid w:val="00980F87"/>
    <w:rsid w:val="0098118D"/>
    <w:rsid w:val="009811A8"/>
    <w:rsid w:val="009811B1"/>
    <w:rsid w:val="009811E6"/>
    <w:rsid w:val="00981205"/>
    <w:rsid w:val="00981680"/>
    <w:rsid w:val="00981DD0"/>
    <w:rsid w:val="009820F7"/>
    <w:rsid w:val="00982498"/>
    <w:rsid w:val="009827B0"/>
    <w:rsid w:val="00982A77"/>
    <w:rsid w:val="00982D69"/>
    <w:rsid w:val="00982DA3"/>
    <w:rsid w:val="00982E8B"/>
    <w:rsid w:val="00982EA1"/>
    <w:rsid w:val="00983003"/>
    <w:rsid w:val="009831C0"/>
    <w:rsid w:val="0098325B"/>
    <w:rsid w:val="00983504"/>
    <w:rsid w:val="0098363D"/>
    <w:rsid w:val="0098366C"/>
    <w:rsid w:val="00983BD5"/>
    <w:rsid w:val="009840EB"/>
    <w:rsid w:val="00984574"/>
    <w:rsid w:val="00984685"/>
    <w:rsid w:val="00984939"/>
    <w:rsid w:val="00984D62"/>
    <w:rsid w:val="009850FC"/>
    <w:rsid w:val="009851DC"/>
    <w:rsid w:val="00985345"/>
    <w:rsid w:val="009853C4"/>
    <w:rsid w:val="009855F6"/>
    <w:rsid w:val="00985788"/>
    <w:rsid w:val="009862F1"/>
    <w:rsid w:val="00986C51"/>
    <w:rsid w:val="00986C76"/>
    <w:rsid w:val="00986D7D"/>
    <w:rsid w:val="0098709A"/>
    <w:rsid w:val="009872A2"/>
    <w:rsid w:val="0098755D"/>
    <w:rsid w:val="0098771C"/>
    <w:rsid w:val="00987922"/>
    <w:rsid w:val="00987D1F"/>
    <w:rsid w:val="00987DF8"/>
    <w:rsid w:val="00987E0C"/>
    <w:rsid w:val="0099018C"/>
    <w:rsid w:val="00990360"/>
    <w:rsid w:val="0099037E"/>
    <w:rsid w:val="009903D4"/>
    <w:rsid w:val="00990404"/>
    <w:rsid w:val="0099051C"/>
    <w:rsid w:val="0099074D"/>
    <w:rsid w:val="0099099D"/>
    <w:rsid w:val="00990D7D"/>
    <w:rsid w:val="00990F60"/>
    <w:rsid w:val="00991197"/>
    <w:rsid w:val="0099125C"/>
    <w:rsid w:val="00991664"/>
    <w:rsid w:val="0099197F"/>
    <w:rsid w:val="009919A8"/>
    <w:rsid w:val="00991A47"/>
    <w:rsid w:val="00991F8C"/>
    <w:rsid w:val="009921E3"/>
    <w:rsid w:val="00992714"/>
    <w:rsid w:val="00992A0B"/>
    <w:rsid w:val="00992F6D"/>
    <w:rsid w:val="0099359F"/>
    <w:rsid w:val="00993ACA"/>
    <w:rsid w:val="00993CA4"/>
    <w:rsid w:val="00993F32"/>
    <w:rsid w:val="00993FC6"/>
    <w:rsid w:val="009942A1"/>
    <w:rsid w:val="00994923"/>
    <w:rsid w:val="00994BE8"/>
    <w:rsid w:val="00994EE1"/>
    <w:rsid w:val="00995231"/>
    <w:rsid w:val="009953CE"/>
    <w:rsid w:val="0099545C"/>
    <w:rsid w:val="009954B2"/>
    <w:rsid w:val="00995BBD"/>
    <w:rsid w:val="00995BD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A9C"/>
    <w:rsid w:val="00997CDB"/>
    <w:rsid w:val="00997E0A"/>
    <w:rsid w:val="00997F02"/>
    <w:rsid w:val="00997F5B"/>
    <w:rsid w:val="009A0432"/>
    <w:rsid w:val="009A04ED"/>
    <w:rsid w:val="009A06D9"/>
    <w:rsid w:val="009A0B29"/>
    <w:rsid w:val="009A0D07"/>
    <w:rsid w:val="009A114C"/>
    <w:rsid w:val="009A116C"/>
    <w:rsid w:val="009A13CA"/>
    <w:rsid w:val="009A15D8"/>
    <w:rsid w:val="009A1AA9"/>
    <w:rsid w:val="009A1DFB"/>
    <w:rsid w:val="009A2337"/>
    <w:rsid w:val="009A23CC"/>
    <w:rsid w:val="009A2566"/>
    <w:rsid w:val="009A2A57"/>
    <w:rsid w:val="009A2A5E"/>
    <w:rsid w:val="009A2B1F"/>
    <w:rsid w:val="009A2E5E"/>
    <w:rsid w:val="009A320C"/>
    <w:rsid w:val="009A3393"/>
    <w:rsid w:val="009A3589"/>
    <w:rsid w:val="009A3E2E"/>
    <w:rsid w:val="009A4105"/>
    <w:rsid w:val="009A4417"/>
    <w:rsid w:val="009A4CB6"/>
    <w:rsid w:val="009A4E5B"/>
    <w:rsid w:val="009A51EB"/>
    <w:rsid w:val="009A5310"/>
    <w:rsid w:val="009A5444"/>
    <w:rsid w:val="009A58E9"/>
    <w:rsid w:val="009A58EC"/>
    <w:rsid w:val="009A5BB9"/>
    <w:rsid w:val="009A5DE5"/>
    <w:rsid w:val="009A6232"/>
    <w:rsid w:val="009A643B"/>
    <w:rsid w:val="009A66F1"/>
    <w:rsid w:val="009A670E"/>
    <w:rsid w:val="009A677A"/>
    <w:rsid w:val="009A69DF"/>
    <w:rsid w:val="009A6C0E"/>
    <w:rsid w:val="009A6C46"/>
    <w:rsid w:val="009A6F1A"/>
    <w:rsid w:val="009A6FEC"/>
    <w:rsid w:val="009A7418"/>
    <w:rsid w:val="009A7ECE"/>
    <w:rsid w:val="009B041B"/>
    <w:rsid w:val="009B0587"/>
    <w:rsid w:val="009B0628"/>
    <w:rsid w:val="009B0930"/>
    <w:rsid w:val="009B10C1"/>
    <w:rsid w:val="009B1134"/>
    <w:rsid w:val="009B16CE"/>
    <w:rsid w:val="009B1BFA"/>
    <w:rsid w:val="009B1E8F"/>
    <w:rsid w:val="009B1F3B"/>
    <w:rsid w:val="009B214C"/>
    <w:rsid w:val="009B2229"/>
    <w:rsid w:val="009B23C3"/>
    <w:rsid w:val="009B2CFF"/>
    <w:rsid w:val="009B2FF6"/>
    <w:rsid w:val="009B3031"/>
    <w:rsid w:val="009B34CD"/>
    <w:rsid w:val="009B3837"/>
    <w:rsid w:val="009B385D"/>
    <w:rsid w:val="009B3971"/>
    <w:rsid w:val="009B39B7"/>
    <w:rsid w:val="009B39CD"/>
    <w:rsid w:val="009B3FA5"/>
    <w:rsid w:val="009B477D"/>
    <w:rsid w:val="009B47AB"/>
    <w:rsid w:val="009B49CF"/>
    <w:rsid w:val="009B4CB4"/>
    <w:rsid w:val="009B4EAE"/>
    <w:rsid w:val="009B4F70"/>
    <w:rsid w:val="009B5675"/>
    <w:rsid w:val="009B5921"/>
    <w:rsid w:val="009B5F2E"/>
    <w:rsid w:val="009B5FC7"/>
    <w:rsid w:val="009B67CC"/>
    <w:rsid w:val="009B67F2"/>
    <w:rsid w:val="009B683A"/>
    <w:rsid w:val="009B6A50"/>
    <w:rsid w:val="009B6A60"/>
    <w:rsid w:val="009B6BE1"/>
    <w:rsid w:val="009B6E22"/>
    <w:rsid w:val="009B74E3"/>
    <w:rsid w:val="009B7902"/>
    <w:rsid w:val="009C01BE"/>
    <w:rsid w:val="009C0684"/>
    <w:rsid w:val="009C084E"/>
    <w:rsid w:val="009C0926"/>
    <w:rsid w:val="009C0A65"/>
    <w:rsid w:val="009C0C9B"/>
    <w:rsid w:val="009C0E6F"/>
    <w:rsid w:val="009C0EA8"/>
    <w:rsid w:val="009C11CB"/>
    <w:rsid w:val="009C128B"/>
    <w:rsid w:val="009C1357"/>
    <w:rsid w:val="009C1A17"/>
    <w:rsid w:val="009C1CF6"/>
    <w:rsid w:val="009C211E"/>
    <w:rsid w:val="009C2195"/>
    <w:rsid w:val="009C237F"/>
    <w:rsid w:val="009C24C9"/>
    <w:rsid w:val="009C2596"/>
    <w:rsid w:val="009C25AF"/>
    <w:rsid w:val="009C27D8"/>
    <w:rsid w:val="009C28E1"/>
    <w:rsid w:val="009C2ABB"/>
    <w:rsid w:val="009C31CF"/>
    <w:rsid w:val="009C3516"/>
    <w:rsid w:val="009C35EB"/>
    <w:rsid w:val="009C39DF"/>
    <w:rsid w:val="009C3E14"/>
    <w:rsid w:val="009C3E35"/>
    <w:rsid w:val="009C3F36"/>
    <w:rsid w:val="009C405B"/>
    <w:rsid w:val="009C42EA"/>
    <w:rsid w:val="009C468B"/>
    <w:rsid w:val="009C4795"/>
    <w:rsid w:val="009C4DF7"/>
    <w:rsid w:val="009C5132"/>
    <w:rsid w:val="009C5363"/>
    <w:rsid w:val="009C5624"/>
    <w:rsid w:val="009C5855"/>
    <w:rsid w:val="009C59FD"/>
    <w:rsid w:val="009C5A92"/>
    <w:rsid w:val="009C6064"/>
    <w:rsid w:val="009C619E"/>
    <w:rsid w:val="009C65D8"/>
    <w:rsid w:val="009C686B"/>
    <w:rsid w:val="009C6D4C"/>
    <w:rsid w:val="009C71CF"/>
    <w:rsid w:val="009C731B"/>
    <w:rsid w:val="009C7394"/>
    <w:rsid w:val="009C741E"/>
    <w:rsid w:val="009C7549"/>
    <w:rsid w:val="009C7659"/>
    <w:rsid w:val="009C772A"/>
    <w:rsid w:val="009C792A"/>
    <w:rsid w:val="009C7C0A"/>
    <w:rsid w:val="009D0062"/>
    <w:rsid w:val="009D00F4"/>
    <w:rsid w:val="009D08D0"/>
    <w:rsid w:val="009D0D13"/>
    <w:rsid w:val="009D0F51"/>
    <w:rsid w:val="009D0FE6"/>
    <w:rsid w:val="009D11E3"/>
    <w:rsid w:val="009D14D2"/>
    <w:rsid w:val="009D1CE0"/>
    <w:rsid w:val="009D1F29"/>
    <w:rsid w:val="009D1F81"/>
    <w:rsid w:val="009D208C"/>
    <w:rsid w:val="009D2109"/>
    <w:rsid w:val="009D23CB"/>
    <w:rsid w:val="009D2BA2"/>
    <w:rsid w:val="009D2BFF"/>
    <w:rsid w:val="009D2D1B"/>
    <w:rsid w:val="009D2E44"/>
    <w:rsid w:val="009D2F22"/>
    <w:rsid w:val="009D317C"/>
    <w:rsid w:val="009D3420"/>
    <w:rsid w:val="009D381B"/>
    <w:rsid w:val="009D3A1F"/>
    <w:rsid w:val="009D3A64"/>
    <w:rsid w:val="009D3DE3"/>
    <w:rsid w:val="009D3E4D"/>
    <w:rsid w:val="009D3F16"/>
    <w:rsid w:val="009D44AC"/>
    <w:rsid w:val="009D46EB"/>
    <w:rsid w:val="009D4852"/>
    <w:rsid w:val="009D48E4"/>
    <w:rsid w:val="009D4907"/>
    <w:rsid w:val="009D4E4F"/>
    <w:rsid w:val="009D4ED3"/>
    <w:rsid w:val="009D5173"/>
    <w:rsid w:val="009D529C"/>
    <w:rsid w:val="009D5367"/>
    <w:rsid w:val="009D5440"/>
    <w:rsid w:val="009D54DA"/>
    <w:rsid w:val="009D5726"/>
    <w:rsid w:val="009D58BE"/>
    <w:rsid w:val="009D5BFF"/>
    <w:rsid w:val="009D5E76"/>
    <w:rsid w:val="009D5F35"/>
    <w:rsid w:val="009D61A7"/>
    <w:rsid w:val="009D6B02"/>
    <w:rsid w:val="009D6BD3"/>
    <w:rsid w:val="009D70F8"/>
    <w:rsid w:val="009D73F8"/>
    <w:rsid w:val="009D775A"/>
    <w:rsid w:val="009D7959"/>
    <w:rsid w:val="009D7F9D"/>
    <w:rsid w:val="009E001F"/>
    <w:rsid w:val="009E0123"/>
    <w:rsid w:val="009E0146"/>
    <w:rsid w:val="009E0437"/>
    <w:rsid w:val="009E06B2"/>
    <w:rsid w:val="009E0BF6"/>
    <w:rsid w:val="009E1011"/>
    <w:rsid w:val="009E104D"/>
    <w:rsid w:val="009E14B3"/>
    <w:rsid w:val="009E1680"/>
    <w:rsid w:val="009E1861"/>
    <w:rsid w:val="009E19E8"/>
    <w:rsid w:val="009E1B4A"/>
    <w:rsid w:val="009E2B73"/>
    <w:rsid w:val="009E2F51"/>
    <w:rsid w:val="009E2FAC"/>
    <w:rsid w:val="009E3BCD"/>
    <w:rsid w:val="009E3EFA"/>
    <w:rsid w:val="009E3FEE"/>
    <w:rsid w:val="009E4568"/>
    <w:rsid w:val="009E46C5"/>
    <w:rsid w:val="009E4925"/>
    <w:rsid w:val="009E4E8B"/>
    <w:rsid w:val="009E50F0"/>
    <w:rsid w:val="009E5847"/>
    <w:rsid w:val="009E5A2E"/>
    <w:rsid w:val="009E61FA"/>
    <w:rsid w:val="009E6F0F"/>
    <w:rsid w:val="009E737B"/>
    <w:rsid w:val="009E765E"/>
    <w:rsid w:val="009E76A3"/>
    <w:rsid w:val="009E76BC"/>
    <w:rsid w:val="009E79D5"/>
    <w:rsid w:val="009F019D"/>
    <w:rsid w:val="009F0266"/>
    <w:rsid w:val="009F054F"/>
    <w:rsid w:val="009F0715"/>
    <w:rsid w:val="009F0E93"/>
    <w:rsid w:val="009F1072"/>
    <w:rsid w:val="009F11D0"/>
    <w:rsid w:val="009F1366"/>
    <w:rsid w:val="009F18D6"/>
    <w:rsid w:val="009F1ABC"/>
    <w:rsid w:val="009F1C1F"/>
    <w:rsid w:val="009F20A7"/>
    <w:rsid w:val="009F214D"/>
    <w:rsid w:val="009F22AA"/>
    <w:rsid w:val="009F2340"/>
    <w:rsid w:val="009F2356"/>
    <w:rsid w:val="009F33B5"/>
    <w:rsid w:val="009F3406"/>
    <w:rsid w:val="009F3417"/>
    <w:rsid w:val="009F35E7"/>
    <w:rsid w:val="009F36AC"/>
    <w:rsid w:val="009F3BF6"/>
    <w:rsid w:val="009F3F55"/>
    <w:rsid w:val="009F4095"/>
    <w:rsid w:val="009F419A"/>
    <w:rsid w:val="009F42C3"/>
    <w:rsid w:val="009F4D38"/>
    <w:rsid w:val="009F4DE0"/>
    <w:rsid w:val="009F4F64"/>
    <w:rsid w:val="009F5578"/>
    <w:rsid w:val="009F564D"/>
    <w:rsid w:val="009F57C2"/>
    <w:rsid w:val="009F58FF"/>
    <w:rsid w:val="009F5E3F"/>
    <w:rsid w:val="009F60C7"/>
    <w:rsid w:val="009F61CD"/>
    <w:rsid w:val="009F6294"/>
    <w:rsid w:val="009F62E4"/>
    <w:rsid w:val="009F64C5"/>
    <w:rsid w:val="009F674B"/>
    <w:rsid w:val="009F6FA8"/>
    <w:rsid w:val="009F70BF"/>
    <w:rsid w:val="009F7122"/>
    <w:rsid w:val="009F71BF"/>
    <w:rsid w:val="009F71FC"/>
    <w:rsid w:val="009F7315"/>
    <w:rsid w:val="009F735B"/>
    <w:rsid w:val="009F73CC"/>
    <w:rsid w:val="009F7470"/>
    <w:rsid w:val="009F7837"/>
    <w:rsid w:val="009F7AFD"/>
    <w:rsid w:val="009F7B13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09B"/>
    <w:rsid w:val="00A01A1B"/>
    <w:rsid w:val="00A01A79"/>
    <w:rsid w:val="00A01B40"/>
    <w:rsid w:val="00A01BD8"/>
    <w:rsid w:val="00A01CAA"/>
    <w:rsid w:val="00A01D03"/>
    <w:rsid w:val="00A01E5C"/>
    <w:rsid w:val="00A01EBB"/>
    <w:rsid w:val="00A02292"/>
    <w:rsid w:val="00A025AF"/>
    <w:rsid w:val="00A02698"/>
    <w:rsid w:val="00A02802"/>
    <w:rsid w:val="00A031AB"/>
    <w:rsid w:val="00A032C5"/>
    <w:rsid w:val="00A03899"/>
    <w:rsid w:val="00A03DA7"/>
    <w:rsid w:val="00A03E25"/>
    <w:rsid w:val="00A04BAF"/>
    <w:rsid w:val="00A04BD3"/>
    <w:rsid w:val="00A04C44"/>
    <w:rsid w:val="00A04C6F"/>
    <w:rsid w:val="00A04C8A"/>
    <w:rsid w:val="00A04D72"/>
    <w:rsid w:val="00A04D85"/>
    <w:rsid w:val="00A056BD"/>
    <w:rsid w:val="00A05A3C"/>
    <w:rsid w:val="00A05BB7"/>
    <w:rsid w:val="00A05BE5"/>
    <w:rsid w:val="00A05EE2"/>
    <w:rsid w:val="00A06488"/>
    <w:rsid w:val="00A069AA"/>
    <w:rsid w:val="00A06ABE"/>
    <w:rsid w:val="00A06DE0"/>
    <w:rsid w:val="00A07324"/>
    <w:rsid w:val="00A07356"/>
    <w:rsid w:val="00A0752B"/>
    <w:rsid w:val="00A078FB"/>
    <w:rsid w:val="00A100D7"/>
    <w:rsid w:val="00A10786"/>
    <w:rsid w:val="00A10A75"/>
    <w:rsid w:val="00A10DD6"/>
    <w:rsid w:val="00A112EE"/>
    <w:rsid w:val="00A11340"/>
    <w:rsid w:val="00A115D1"/>
    <w:rsid w:val="00A11641"/>
    <w:rsid w:val="00A11918"/>
    <w:rsid w:val="00A11E0C"/>
    <w:rsid w:val="00A11E3D"/>
    <w:rsid w:val="00A122EA"/>
    <w:rsid w:val="00A123A4"/>
    <w:rsid w:val="00A125EB"/>
    <w:rsid w:val="00A127BD"/>
    <w:rsid w:val="00A12852"/>
    <w:rsid w:val="00A12C93"/>
    <w:rsid w:val="00A13D2A"/>
    <w:rsid w:val="00A1432D"/>
    <w:rsid w:val="00A1442F"/>
    <w:rsid w:val="00A15A0A"/>
    <w:rsid w:val="00A15A4A"/>
    <w:rsid w:val="00A16379"/>
    <w:rsid w:val="00A163B0"/>
    <w:rsid w:val="00A168D7"/>
    <w:rsid w:val="00A16C52"/>
    <w:rsid w:val="00A16EB5"/>
    <w:rsid w:val="00A1728E"/>
    <w:rsid w:val="00A1737A"/>
    <w:rsid w:val="00A17456"/>
    <w:rsid w:val="00A175DD"/>
    <w:rsid w:val="00A17B53"/>
    <w:rsid w:val="00A17EBE"/>
    <w:rsid w:val="00A20E78"/>
    <w:rsid w:val="00A212D7"/>
    <w:rsid w:val="00A21CEC"/>
    <w:rsid w:val="00A22036"/>
    <w:rsid w:val="00A22339"/>
    <w:rsid w:val="00A2252A"/>
    <w:rsid w:val="00A22E8A"/>
    <w:rsid w:val="00A2377F"/>
    <w:rsid w:val="00A23CF4"/>
    <w:rsid w:val="00A23D45"/>
    <w:rsid w:val="00A24003"/>
    <w:rsid w:val="00A24530"/>
    <w:rsid w:val="00A24724"/>
    <w:rsid w:val="00A24A4F"/>
    <w:rsid w:val="00A24BE7"/>
    <w:rsid w:val="00A24CF9"/>
    <w:rsid w:val="00A24D3C"/>
    <w:rsid w:val="00A24E78"/>
    <w:rsid w:val="00A250C6"/>
    <w:rsid w:val="00A25157"/>
    <w:rsid w:val="00A251B5"/>
    <w:rsid w:val="00A25C99"/>
    <w:rsid w:val="00A2623D"/>
    <w:rsid w:val="00A262B0"/>
    <w:rsid w:val="00A26827"/>
    <w:rsid w:val="00A26AB9"/>
    <w:rsid w:val="00A26C44"/>
    <w:rsid w:val="00A26C83"/>
    <w:rsid w:val="00A26CDC"/>
    <w:rsid w:val="00A273E7"/>
    <w:rsid w:val="00A27644"/>
    <w:rsid w:val="00A27AFA"/>
    <w:rsid w:val="00A3042E"/>
    <w:rsid w:val="00A30B57"/>
    <w:rsid w:val="00A30C4C"/>
    <w:rsid w:val="00A30F1A"/>
    <w:rsid w:val="00A3125F"/>
    <w:rsid w:val="00A3158F"/>
    <w:rsid w:val="00A3187F"/>
    <w:rsid w:val="00A31E15"/>
    <w:rsid w:val="00A32CC9"/>
    <w:rsid w:val="00A33143"/>
    <w:rsid w:val="00A331EB"/>
    <w:rsid w:val="00A33E9A"/>
    <w:rsid w:val="00A33F02"/>
    <w:rsid w:val="00A34689"/>
    <w:rsid w:val="00A348A6"/>
    <w:rsid w:val="00A34D8A"/>
    <w:rsid w:val="00A35114"/>
    <w:rsid w:val="00A352B2"/>
    <w:rsid w:val="00A35326"/>
    <w:rsid w:val="00A3547A"/>
    <w:rsid w:val="00A35568"/>
    <w:rsid w:val="00A3584D"/>
    <w:rsid w:val="00A359FA"/>
    <w:rsid w:val="00A35A80"/>
    <w:rsid w:val="00A35CF2"/>
    <w:rsid w:val="00A35EEA"/>
    <w:rsid w:val="00A36041"/>
    <w:rsid w:val="00A36271"/>
    <w:rsid w:val="00A363C3"/>
    <w:rsid w:val="00A36643"/>
    <w:rsid w:val="00A36A77"/>
    <w:rsid w:val="00A36CF5"/>
    <w:rsid w:val="00A36D2B"/>
    <w:rsid w:val="00A36FC2"/>
    <w:rsid w:val="00A379C8"/>
    <w:rsid w:val="00A37B5D"/>
    <w:rsid w:val="00A37BA7"/>
    <w:rsid w:val="00A37F8A"/>
    <w:rsid w:val="00A40109"/>
    <w:rsid w:val="00A40432"/>
    <w:rsid w:val="00A40532"/>
    <w:rsid w:val="00A4110B"/>
    <w:rsid w:val="00A41326"/>
    <w:rsid w:val="00A4145E"/>
    <w:rsid w:val="00A4148B"/>
    <w:rsid w:val="00A4168E"/>
    <w:rsid w:val="00A41B8A"/>
    <w:rsid w:val="00A41BC5"/>
    <w:rsid w:val="00A41CB2"/>
    <w:rsid w:val="00A41FA4"/>
    <w:rsid w:val="00A42083"/>
    <w:rsid w:val="00A422F1"/>
    <w:rsid w:val="00A42757"/>
    <w:rsid w:val="00A4313D"/>
    <w:rsid w:val="00A431B5"/>
    <w:rsid w:val="00A43759"/>
    <w:rsid w:val="00A437D6"/>
    <w:rsid w:val="00A43C27"/>
    <w:rsid w:val="00A43C88"/>
    <w:rsid w:val="00A43E4D"/>
    <w:rsid w:val="00A446E2"/>
    <w:rsid w:val="00A44822"/>
    <w:rsid w:val="00A448F0"/>
    <w:rsid w:val="00A44A04"/>
    <w:rsid w:val="00A44A61"/>
    <w:rsid w:val="00A451D2"/>
    <w:rsid w:val="00A4541F"/>
    <w:rsid w:val="00A45697"/>
    <w:rsid w:val="00A47103"/>
    <w:rsid w:val="00A472E0"/>
    <w:rsid w:val="00A4795A"/>
    <w:rsid w:val="00A4795F"/>
    <w:rsid w:val="00A47E10"/>
    <w:rsid w:val="00A47E78"/>
    <w:rsid w:val="00A47F63"/>
    <w:rsid w:val="00A47FAE"/>
    <w:rsid w:val="00A500A6"/>
    <w:rsid w:val="00A50398"/>
    <w:rsid w:val="00A5060C"/>
    <w:rsid w:val="00A5060D"/>
    <w:rsid w:val="00A506A4"/>
    <w:rsid w:val="00A506E2"/>
    <w:rsid w:val="00A5079C"/>
    <w:rsid w:val="00A50B65"/>
    <w:rsid w:val="00A50D21"/>
    <w:rsid w:val="00A50F5B"/>
    <w:rsid w:val="00A51147"/>
    <w:rsid w:val="00A51191"/>
    <w:rsid w:val="00A5121F"/>
    <w:rsid w:val="00A51386"/>
    <w:rsid w:val="00A51679"/>
    <w:rsid w:val="00A51D69"/>
    <w:rsid w:val="00A51FE1"/>
    <w:rsid w:val="00A521F2"/>
    <w:rsid w:val="00A5220A"/>
    <w:rsid w:val="00A523E1"/>
    <w:rsid w:val="00A52A7D"/>
    <w:rsid w:val="00A52B87"/>
    <w:rsid w:val="00A52D39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379"/>
    <w:rsid w:val="00A5446D"/>
    <w:rsid w:val="00A54519"/>
    <w:rsid w:val="00A54B09"/>
    <w:rsid w:val="00A5535D"/>
    <w:rsid w:val="00A55716"/>
    <w:rsid w:val="00A558A3"/>
    <w:rsid w:val="00A55A6D"/>
    <w:rsid w:val="00A55DA8"/>
    <w:rsid w:val="00A5628C"/>
    <w:rsid w:val="00A565B8"/>
    <w:rsid w:val="00A56728"/>
    <w:rsid w:val="00A56B09"/>
    <w:rsid w:val="00A56F56"/>
    <w:rsid w:val="00A56FD1"/>
    <w:rsid w:val="00A57003"/>
    <w:rsid w:val="00A57131"/>
    <w:rsid w:val="00A5750C"/>
    <w:rsid w:val="00A57882"/>
    <w:rsid w:val="00A5799D"/>
    <w:rsid w:val="00A57B67"/>
    <w:rsid w:val="00A608B7"/>
    <w:rsid w:val="00A60AA8"/>
    <w:rsid w:val="00A60EDE"/>
    <w:rsid w:val="00A61057"/>
    <w:rsid w:val="00A6110F"/>
    <w:rsid w:val="00A612AA"/>
    <w:rsid w:val="00A615C3"/>
    <w:rsid w:val="00A616F3"/>
    <w:rsid w:val="00A61883"/>
    <w:rsid w:val="00A61A57"/>
    <w:rsid w:val="00A61F8C"/>
    <w:rsid w:val="00A6229B"/>
    <w:rsid w:val="00A622E1"/>
    <w:rsid w:val="00A623DF"/>
    <w:rsid w:val="00A62444"/>
    <w:rsid w:val="00A62467"/>
    <w:rsid w:val="00A624DB"/>
    <w:rsid w:val="00A627D9"/>
    <w:rsid w:val="00A62C66"/>
    <w:rsid w:val="00A62D16"/>
    <w:rsid w:val="00A62D8F"/>
    <w:rsid w:val="00A62F28"/>
    <w:rsid w:val="00A63194"/>
    <w:rsid w:val="00A6342D"/>
    <w:rsid w:val="00A6364B"/>
    <w:rsid w:val="00A637A5"/>
    <w:rsid w:val="00A63BFD"/>
    <w:rsid w:val="00A640DB"/>
    <w:rsid w:val="00A646AC"/>
    <w:rsid w:val="00A651BC"/>
    <w:rsid w:val="00A6559E"/>
    <w:rsid w:val="00A6591A"/>
    <w:rsid w:val="00A65BBF"/>
    <w:rsid w:val="00A65E47"/>
    <w:rsid w:val="00A662CD"/>
    <w:rsid w:val="00A675BD"/>
    <w:rsid w:val="00A67D52"/>
    <w:rsid w:val="00A67D6F"/>
    <w:rsid w:val="00A7004B"/>
    <w:rsid w:val="00A702E4"/>
    <w:rsid w:val="00A7044E"/>
    <w:rsid w:val="00A705FC"/>
    <w:rsid w:val="00A7066F"/>
    <w:rsid w:val="00A708D2"/>
    <w:rsid w:val="00A70981"/>
    <w:rsid w:val="00A70BFE"/>
    <w:rsid w:val="00A70DBF"/>
    <w:rsid w:val="00A70E4D"/>
    <w:rsid w:val="00A70E7C"/>
    <w:rsid w:val="00A70F37"/>
    <w:rsid w:val="00A71424"/>
    <w:rsid w:val="00A7167A"/>
    <w:rsid w:val="00A717D4"/>
    <w:rsid w:val="00A71B86"/>
    <w:rsid w:val="00A71CB7"/>
    <w:rsid w:val="00A71CF3"/>
    <w:rsid w:val="00A71D8E"/>
    <w:rsid w:val="00A720E2"/>
    <w:rsid w:val="00A7223A"/>
    <w:rsid w:val="00A72376"/>
    <w:rsid w:val="00A7280A"/>
    <w:rsid w:val="00A72A43"/>
    <w:rsid w:val="00A72EAE"/>
    <w:rsid w:val="00A7309F"/>
    <w:rsid w:val="00A733FC"/>
    <w:rsid w:val="00A73462"/>
    <w:rsid w:val="00A7349F"/>
    <w:rsid w:val="00A73555"/>
    <w:rsid w:val="00A738A2"/>
    <w:rsid w:val="00A739A4"/>
    <w:rsid w:val="00A73BE6"/>
    <w:rsid w:val="00A73D68"/>
    <w:rsid w:val="00A7404E"/>
    <w:rsid w:val="00A7422E"/>
    <w:rsid w:val="00A743A3"/>
    <w:rsid w:val="00A744B4"/>
    <w:rsid w:val="00A74538"/>
    <w:rsid w:val="00A747AA"/>
    <w:rsid w:val="00A74A71"/>
    <w:rsid w:val="00A74E4C"/>
    <w:rsid w:val="00A74FCD"/>
    <w:rsid w:val="00A75473"/>
    <w:rsid w:val="00A75BFF"/>
    <w:rsid w:val="00A75E01"/>
    <w:rsid w:val="00A76316"/>
    <w:rsid w:val="00A7634D"/>
    <w:rsid w:val="00A763BE"/>
    <w:rsid w:val="00A766FF"/>
    <w:rsid w:val="00A769B2"/>
    <w:rsid w:val="00A76D0B"/>
    <w:rsid w:val="00A76E24"/>
    <w:rsid w:val="00A778B2"/>
    <w:rsid w:val="00A77BFD"/>
    <w:rsid w:val="00A8021B"/>
    <w:rsid w:val="00A803BA"/>
    <w:rsid w:val="00A804A2"/>
    <w:rsid w:val="00A80EAA"/>
    <w:rsid w:val="00A810F0"/>
    <w:rsid w:val="00A81421"/>
    <w:rsid w:val="00A816AA"/>
    <w:rsid w:val="00A8176D"/>
    <w:rsid w:val="00A818C1"/>
    <w:rsid w:val="00A81F44"/>
    <w:rsid w:val="00A82444"/>
    <w:rsid w:val="00A826B4"/>
    <w:rsid w:val="00A82E46"/>
    <w:rsid w:val="00A83304"/>
    <w:rsid w:val="00A83364"/>
    <w:rsid w:val="00A834CC"/>
    <w:rsid w:val="00A8385A"/>
    <w:rsid w:val="00A83998"/>
    <w:rsid w:val="00A83E6B"/>
    <w:rsid w:val="00A84048"/>
    <w:rsid w:val="00A84A0F"/>
    <w:rsid w:val="00A84BDB"/>
    <w:rsid w:val="00A84FFF"/>
    <w:rsid w:val="00A850F8"/>
    <w:rsid w:val="00A85200"/>
    <w:rsid w:val="00A854FE"/>
    <w:rsid w:val="00A85946"/>
    <w:rsid w:val="00A85CDD"/>
    <w:rsid w:val="00A85D5E"/>
    <w:rsid w:val="00A86100"/>
    <w:rsid w:val="00A86786"/>
    <w:rsid w:val="00A86BC6"/>
    <w:rsid w:val="00A86C0B"/>
    <w:rsid w:val="00A86CDB"/>
    <w:rsid w:val="00A870E9"/>
    <w:rsid w:val="00A87405"/>
    <w:rsid w:val="00A87546"/>
    <w:rsid w:val="00A87C6B"/>
    <w:rsid w:val="00A87EAB"/>
    <w:rsid w:val="00A90068"/>
    <w:rsid w:val="00A901E5"/>
    <w:rsid w:val="00A90C1D"/>
    <w:rsid w:val="00A90E0A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8C2"/>
    <w:rsid w:val="00A93AD4"/>
    <w:rsid w:val="00A93BD4"/>
    <w:rsid w:val="00A93EBF"/>
    <w:rsid w:val="00A93F58"/>
    <w:rsid w:val="00A9406B"/>
    <w:rsid w:val="00A941F1"/>
    <w:rsid w:val="00A9432C"/>
    <w:rsid w:val="00A9441E"/>
    <w:rsid w:val="00A9454E"/>
    <w:rsid w:val="00A94A2C"/>
    <w:rsid w:val="00A94A60"/>
    <w:rsid w:val="00A94FE8"/>
    <w:rsid w:val="00A95383"/>
    <w:rsid w:val="00A95ACC"/>
    <w:rsid w:val="00A9622B"/>
    <w:rsid w:val="00A96282"/>
    <w:rsid w:val="00A963EF"/>
    <w:rsid w:val="00A96B24"/>
    <w:rsid w:val="00A96C17"/>
    <w:rsid w:val="00A96F3C"/>
    <w:rsid w:val="00A971C0"/>
    <w:rsid w:val="00A97652"/>
    <w:rsid w:val="00A97A96"/>
    <w:rsid w:val="00A97AC1"/>
    <w:rsid w:val="00A97B3B"/>
    <w:rsid w:val="00A97D8C"/>
    <w:rsid w:val="00A97F9B"/>
    <w:rsid w:val="00AA0127"/>
    <w:rsid w:val="00AA1020"/>
    <w:rsid w:val="00AA14B9"/>
    <w:rsid w:val="00AA1527"/>
    <w:rsid w:val="00AA166E"/>
    <w:rsid w:val="00AA1AB0"/>
    <w:rsid w:val="00AA200A"/>
    <w:rsid w:val="00AA217F"/>
    <w:rsid w:val="00AA21B6"/>
    <w:rsid w:val="00AA21F6"/>
    <w:rsid w:val="00AA25BB"/>
    <w:rsid w:val="00AA26C9"/>
    <w:rsid w:val="00AA274A"/>
    <w:rsid w:val="00AA28A0"/>
    <w:rsid w:val="00AA2A98"/>
    <w:rsid w:val="00AA2AF2"/>
    <w:rsid w:val="00AA2BBB"/>
    <w:rsid w:val="00AA2D83"/>
    <w:rsid w:val="00AA2E7D"/>
    <w:rsid w:val="00AA2EBA"/>
    <w:rsid w:val="00AA3117"/>
    <w:rsid w:val="00AA3179"/>
    <w:rsid w:val="00AA3770"/>
    <w:rsid w:val="00AA3866"/>
    <w:rsid w:val="00AA3D1A"/>
    <w:rsid w:val="00AA4340"/>
    <w:rsid w:val="00AA4431"/>
    <w:rsid w:val="00AA4514"/>
    <w:rsid w:val="00AA4A27"/>
    <w:rsid w:val="00AA4AB1"/>
    <w:rsid w:val="00AA4CEC"/>
    <w:rsid w:val="00AA4E61"/>
    <w:rsid w:val="00AA4F32"/>
    <w:rsid w:val="00AA5695"/>
    <w:rsid w:val="00AA57C6"/>
    <w:rsid w:val="00AA5889"/>
    <w:rsid w:val="00AA5BD9"/>
    <w:rsid w:val="00AA5BE1"/>
    <w:rsid w:val="00AA6999"/>
    <w:rsid w:val="00AA6C1D"/>
    <w:rsid w:val="00AA6ECC"/>
    <w:rsid w:val="00AA7042"/>
    <w:rsid w:val="00AA71D9"/>
    <w:rsid w:val="00AA7574"/>
    <w:rsid w:val="00AA78B6"/>
    <w:rsid w:val="00AA7A97"/>
    <w:rsid w:val="00AA7B46"/>
    <w:rsid w:val="00AB037A"/>
    <w:rsid w:val="00AB0770"/>
    <w:rsid w:val="00AB081D"/>
    <w:rsid w:val="00AB0E23"/>
    <w:rsid w:val="00AB10D3"/>
    <w:rsid w:val="00AB134D"/>
    <w:rsid w:val="00AB1BBF"/>
    <w:rsid w:val="00AB2C11"/>
    <w:rsid w:val="00AB2EF5"/>
    <w:rsid w:val="00AB2FCE"/>
    <w:rsid w:val="00AB31F2"/>
    <w:rsid w:val="00AB33DA"/>
    <w:rsid w:val="00AB385E"/>
    <w:rsid w:val="00AB4114"/>
    <w:rsid w:val="00AB474E"/>
    <w:rsid w:val="00AB4A50"/>
    <w:rsid w:val="00AB4C79"/>
    <w:rsid w:val="00AB4D60"/>
    <w:rsid w:val="00AB50D5"/>
    <w:rsid w:val="00AB595B"/>
    <w:rsid w:val="00AB5D1E"/>
    <w:rsid w:val="00AB625F"/>
    <w:rsid w:val="00AB6273"/>
    <w:rsid w:val="00AB6823"/>
    <w:rsid w:val="00AB686A"/>
    <w:rsid w:val="00AB6AB6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A8C"/>
    <w:rsid w:val="00AC2BC8"/>
    <w:rsid w:val="00AC2E1F"/>
    <w:rsid w:val="00AC320E"/>
    <w:rsid w:val="00AC3932"/>
    <w:rsid w:val="00AC3B41"/>
    <w:rsid w:val="00AC4011"/>
    <w:rsid w:val="00AC424C"/>
    <w:rsid w:val="00AC4BBD"/>
    <w:rsid w:val="00AC4CBF"/>
    <w:rsid w:val="00AC4EB5"/>
    <w:rsid w:val="00AC527D"/>
    <w:rsid w:val="00AC6083"/>
    <w:rsid w:val="00AC625A"/>
    <w:rsid w:val="00AC64CC"/>
    <w:rsid w:val="00AC66F2"/>
    <w:rsid w:val="00AC67AB"/>
    <w:rsid w:val="00AC67C2"/>
    <w:rsid w:val="00AC685C"/>
    <w:rsid w:val="00AC68E2"/>
    <w:rsid w:val="00AC6B07"/>
    <w:rsid w:val="00AC6B22"/>
    <w:rsid w:val="00AC6E40"/>
    <w:rsid w:val="00AC7066"/>
    <w:rsid w:val="00AC76FE"/>
    <w:rsid w:val="00AC781B"/>
    <w:rsid w:val="00AC7A52"/>
    <w:rsid w:val="00AC7B7B"/>
    <w:rsid w:val="00AC7EA9"/>
    <w:rsid w:val="00AD0087"/>
    <w:rsid w:val="00AD0296"/>
    <w:rsid w:val="00AD029B"/>
    <w:rsid w:val="00AD02B9"/>
    <w:rsid w:val="00AD048B"/>
    <w:rsid w:val="00AD0C7B"/>
    <w:rsid w:val="00AD185C"/>
    <w:rsid w:val="00AD1EF6"/>
    <w:rsid w:val="00AD1F2B"/>
    <w:rsid w:val="00AD1FA6"/>
    <w:rsid w:val="00AD2159"/>
    <w:rsid w:val="00AD21EE"/>
    <w:rsid w:val="00AD2897"/>
    <w:rsid w:val="00AD29C6"/>
    <w:rsid w:val="00AD2CE2"/>
    <w:rsid w:val="00AD3164"/>
    <w:rsid w:val="00AD32AE"/>
    <w:rsid w:val="00AD3B42"/>
    <w:rsid w:val="00AD3D7D"/>
    <w:rsid w:val="00AD3F21"/>
    <w:rsid w:val="00AD3FBF"/>
    <w:rsid w:val="00AD4153"/>
    <w:rsid w:val="00AD42F5"/>
    <w:rsid w:val="00AD442A"/>
    <w:rsid w:val="00AD5014"/>
    <w:rsid w:val="00AD5282"/>
    <w:rsid w:val="00AD5457"/>
    <w:rsid w:val="00AD561C"/>
    <w:rsid w:val="00AD5BA1"/>
    <w:rsid w:val="00AD5CCC"/>
    <w:rsid w:val="00AD65A6"/>
    <w:rsid w:val="00AD669D"/>
    <w:rsid w:val="00AD6734"/>
    <w:rsid w:val="00AD6A48"/>
    <w:rsid w:val="00AD6B56"/>
    <w:rsid w:val="00AD6FBE"/>
    <w:rsid w:val="00AD71C4"/>
    <w:rsid w:val="00AD761E"/>
    <w:rsid w:val="00AD7701"/>
    <w:rsid w:val="00AD7805"/>
    <w:rsid w:val="00AD7A51"/>
    <w:rsid w:val="00AD7AF8"/>
    <w:rsid w:val="00AE0156"/>
    <w:rsid w:val="00AE05F0"/>
    <w:rsid w:val="00AE07B1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5BE"/>
    <w:rsid w:val="00AE2C86"/>
    <w:rsid w:val="00AE3063"/>
    <w:rsid w:val="00AE337F"/>
    <w:rsid w:val="00AE353C"/>
    <w:rsid w:val="00AE37A0"/>
    <w:rsid w:val="00AE3891"/>
    <w:rsid w:val="00AE3966"/>
    <w:rsid w:val="00AE3C97"/>
    <w:rsid w:val="00AE3D7C"/>
    <w:rsid w:val="00AE3DC1"/>
    <w:rsid w:val="00AE44BB"/>
    <w:rsid w:val="00AE4B0F"/>
    <w:rsid w:val="00AE4D1F"/>
    <w:rsid w:val="00AE4ED7"/>
    <w:rsid w:val="00AE50D8"/>
    <w:rsid w:val="00AE571A"/>
    <w:rsid w:val="00AE5EBD"/>
    <w:rsid w:val="00AE6393"/>
    <w:rsid w:val="00AE63E4"/>
    <w:rsid w:val="00AE6807"/>
    <w:rsid w:val="00AE6919"/>
    <w:rsid w:val="00AE69C2"/>
    <w:rsid w:val="00AE6AC9"/>
    <w:rsid w:val="00AE6D5E"/>
    <w:rsid w:val="00AE6DE8"/>
    <w:rsid w:val="00AE6F54"/>
    <w:rsid w:val="00AE6FB3"/>
    <w:rsid w:val="00AE752F"/>
    <w:rsid w:val="00AE7CC4"/>
    <w:rsid w:val="00AE7F89"/>
    <w:rsid w:val="00AF030C"/>
    <w:rsid w:val="00AF0327"/>
    <w:rsid w:val="00AF0633"/>
    <w:rsid w:val="00AF093F"/>
    <w:rsid w:val="00AF0F6A"/>
    <w:rsid w:val="00AF1257"/>
    <w:rsid w:val="00AF14CC"/>
    <w:rsid w:val="00AF1830"/>
    <w:rsid w:val="00AF197E"/>
    <w:rsid w:val="00AF1BA8"/>
    <w:rsid w:val="00AF1E3D"/>
    <w:rsid w:val="00AF24D9"/>
    <w:rsid w:val="00AF2644"/>
    <w:rsid w:val="00AF2D62"/>
    <w:rsid w:val="00AF30A1"/>
    <w:rsid w:val="00AF36D3"/>
    <w:rsid w:val="00AF373E"/>
    <w:rsid w:val="00AF4254"/>
    <w:rsid w:val="00AF43CC"/>
    <w:rsid w:val="00AF440E"/>
    <w:rsid w:val="00AF4549"/>
    <w:rsid w:val="00AF4584"/>
    <w:rsid w:val="00AF48A8"/>
    <w:rsid w:val="00AF4BF6"/>
    <w:rsid w:val="00AF4CF9"/>
    <w:rsid w:val="00AF4DE4"/>
    <w:rsid w:val="00AF52A6"/>
    <w:rsid w:val="00AF59F9"/>
    <w:rsid w:val="00AF5E63"/>
    <w:rsid w:val="00AF5FEF"/>
    <w:rsid w:val="00AF6088"/>
    <w:rsid w:val="00AF60A7"/>
    <w:rsid w:val="00AF62E2"/>
    <w:rsid w:val="00AF6355"/>
    <w:rsid w:val="00AF6588"/>
    <w:rsid w:val="00AF6589"/>
    <w:rsid w:val="00AF6670"/>
    <w:rsid w:val="00AF6711"/>
    <w:rsid w:val="00AF6F32"/>
    <w:rsid w:val="00AF7023"/>
    <w:rsid w:val="00AF7434"/>
    <w:rsid w:val="00AF74E1"/>
    <w:rsid w:val="00AF7A69"/>
    <w:rsid w:val="00AF7FE4"/>
    <w:rsid w:val="00B00293"/>
    <w:rsid w:val="00B0082C"/>
    <w:rsid w:val="00B00ACE"/>
    <w:rsid w:val="00B00F81"/>
    <w:rsid w:val="00B0103C"/>
    <w:rsid w:val="00B010DA"/>
    <w:rsid w:val="00B01130"/>
    <w:rsid w:val="00B014C1"/>
    <w:rsid w:val="00B01C14"/>
    <w:rsid w:val="00B01CF4"/>
    <w:rsid w:val="00B01DF1"/>
    <w:rsid w:val="00B02C5C"/>
    <w:rsid w:val="00B02F6C"/>
    <w:rsid w:val="00B031B2"/>
    <w:rsid w:val="00B0332B"/>
    <w:rsid w:val="00B03697"/>
    <w:rsid w:val="00B0370B"/>
    <w:rsid w:val="00B03D8B"/>
    <w:rsid w:val="00B03FB4"/>
    <w:rsid w:val="00B0412A"/>
    <w:rsid w:val="00B04490"/>
    <w:rsid w:val="00B0461D"/>
    <w:rsid w:val="00B05050"/>
    <w:rsid w:val="00B05460"/>
    <w:rsid w:val="00B0581B"/>
    <w:rsid w:val="00B05BEF"/>
    <w:rsid w:val="00B05D0A"/>
    <w:rsid w:val="00B06344"/>
    <w:rsid w:val="00B063F5"/>
    <w:rsid w:val="00B065E8"/>
    <w:rsid w:val="00B066AB"/>
    <w:rsid w:val="00B06712"/>
    <w:rsid w:val="00B067F0"/>
    <w:rsid w:val="00B06B26"/>
    <w:rsid w:val="00B06C26"/>
    <w:rsid w:val="00B06EC3"/>
    <w:rsid w:val="00B0730E"/>
    <w:rsid w:val="00B07316"/>
    <w:rsid w:val="00B07549"/>
    <w:rsid w:val="00B07B83"/>
    <w:rsid w:val="00B07F4E"/>
    <w:rsid w:val="00B1027E"/>
    <w:rsid w:val="00B11509"/>
    <w:rsid w:val="00B12116"/>
    <w:rsid w:val="00B12254"/>
    <w:rsid w:val="00B1334F"/>
    <w:rsid w:val="00B1345F"/>
    <w:rsid w:val="00B1383D"/>
    <w:rsid w:val="00B1387D"/>
    <w:rsid w:val="00B139A4"/>
    <w:rsid w:val="00B13A2C"/>
    <w:rsid w:val="00B14788"/>
    <w:rsid w:val="00B14867"/>
    <w:rsid w:val="00B15333"/>
    <w:rsid w:val="00B1535D"/>
    <w:rsid w:val="00B15763"/>
    <w:rsid w:val="00B15867"/>
    <w:rsid w:val="00B15B43"/>
    <w:rsid w:val="00B15B74"/>
    <w:rsid w:val="00B16013"/>
    <w:rsid w:val="00B1647D"/>
    <w:rsid w:val="00B167AF"/>
    <w:rsid w:val="00B16A7B"/>
    <w:rsid w:val="00B16F31"/>
    <w:rsid w:val="00B17400"/>
    <w:rsid w:val="00B175BF"/>
    <w:rsid w:val="00B176EF"/>
    <w:rsid w:val="00B17D08"/>
    <w:rsid w:val="00B202CC"/>
    <w:rsid w:val="00B202D3"/>
    <w:rsid w:val="00B20A1A"/>
    <w:rsid w:val="00B20BD1"/>
    <w:rsid w:val="00B20F33"/>
    <w:rsid w:val="00B21B8E"/>
    <w:rsid w:val="00B223AA"/>
    <w:rsid w:val="00B223C1"/>
    <w:rsid w:val="00B22DE9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CB4"/>
    <w:rsid w:val="00B25EFD"/>
    <w:rsid w:val="00B26038"/>
    <w:rsid w:val="00B26257"/>
    <w:rsid w:val="00B263FE"/>
    <w:rsid w:val="00B2669F"/>
    <w:rsid w:val="00B27160"/>
    <w:rsid w:val="00B27AAF"/>
    <w:rsid w:val="00B27DB1"/>
    <w:rsid w:val="00B27FAF"/>
    <w:rsid w:val="00B30178"/>
    <w:rsid w:val="00B3037F"/>
    <w:rsid w:val="00B30421"/>
    <w:rsid w:val="00B3052E"/>
    <w:rsid w:val="00B3054E"/>
    <w:rsid w:val="00B311DE"/>
    <w:rsid w:val="00B31291"/>
    <w:rsid w:val="00B314A9"/>
    <w:rsid w:val="00B3166C"/>
    <w:rsid w:val="00B3243D"/>
    <w:rsid w:val="00B32494"/>
    <w:rsid w:val="00B3254A"/>
    <w:rsid w:val="00B32720"/>
    <w:rsid w:val="00B32A3C"/>
    <w:rsid w:val="00B32CA4"/>
    <w:rsid w:val="00B32E9F"/>
    <w:rsid w:val="00B33063"/>
    <w:rsid w:val="00B33093"/>
    <w:rsid w:val="00B337F1"/>
    <w:rsid w:val="00B33F91"/>
    <w:rsid w:val="00B34873"/>
    <w:rsid w:val="00B3493A"/>
    <w:rsid w:val="00B34AFA"/>
    <w:rsid w:val="00B34E33"/>
    <w:rsid w:val="00B34F68"/>
    <w:rsid w:val="00B35564"/>
    <w:rsid w:val="00B355AB"/>
    <w:rsid w:val="00B35A0E"/>
    <w:rsid w:val="00B35B40"/>
    <w:rsid w:val="00B35C34"/>
    <w:rsid w:val="00B35C8C"/>
    <w:rsid w:val="00B3608F"/>
    <w:rsid w:val="00B360B6"/>
    <w:rsid w:val="00B362EB"/>
    <w:rsid w:val="00B36419"/>
    <w:rsid w:val="00B368F8"/>
    <w:rsid w:val="00B36A53"/>
    <w:rsid w:val="00B36E74"/>
    <w:rsid w:val="00B37586"/>
    <w:rsid w:val="00B3775B"/>
    <w:rsid w:val="00B37C86"/>
    <w:rsid w:val="00B406CB"/>
    <w:rsid w:val="00B406E5"/>
    <w:rsid w:val="00B40CBD"/>
    <w:rsid w:val="00B410F7"/>
    <w:rsid w:val="00B4116D"/>
    <w:rsid w:val="00B41647"/>
    <w:rsid w:val="00B417A5"/>
    <w:rsid w:val="00B41E59"/>
    <w:rsid w:val="00B42496"/>
    <w:rsid w:val="00B425CF"/>
    <w:rsid w:val="00B42762"/>
    <w:rsid w:val="00B429C6"/>
    <w:rsid w:val="00B43081"/>
    <w:rsid w:val="00B43224"/>
    <w:rsid w:val="00B433CA"/>
    <w:rsid w:val="00B4378A"/>
    <w:rsid w:val="00B43A96"/>
    <w:rsid w:val="00B43ABD"/>
    <w:rsid w:val="00B43CE6"/>
    <w:rsid w:val="00B44136"/>
    <w:rsid w:val="00B443C1"/>
    <w:rsid w:val="00B4469B"/>
    <w:rsid w:val="00B44738"/>
    <w:rsid w:val="00B44782"/>
    <w:rsid w:val="00B44ADD"/>
    <w:rsid w:val="00B44F4D"/>
    <w:rsid w:val="00B45413"/>
    <w:rsid w:val="00B45A95"/>
    <w:rsid w:val="00B45F52"/>
    <w:rsid w:val="00B463FF"/>
    <w:rsid w:val="00B4647C"/>
    <w:rsid w:val="00B46849"/>
    <w:rsid w:val="00B469DF"/>
    <w:rsid w:val="00B46C1B"/>
    <w:rsid w:val="00B47797"/>
    <w:rsid w:val="00B4782F"/>
    <w:rsid w:val="00B47864"/>
    <w:rsid w:val="00B47BDC"/>
    <w:rsid w:val="00B50000"/>
    <w:rsid w:val="00B50278"/>
    <w:rsid w:val="00B50831"/>
    <w:rsid w:val="00B50AFA"/>
    <w:rsid w:val="00B50CB8"/>
    <w:rsid w:val="00B51718"/>
    <w:rsid w:val="00B518C2"/>
    <w:rsid w:val="00B51B4D"/>
    <w:rsid w:val="00B51FD0"/>
    <w:rsid w:val="00B5218D"/>
    <w:rsid w:val="00B52499"/>
    <w:rsid w:val="00B524E6"/>
    <w:rsid w:val="00B5294D"/>
    <w:rsid w:val="00B52F02"/>
    <w:rsid w:val="00B531AE"/>
    <w:rsid w:val="00B5349D"/>
    <w:rsid w:val="00B535DD"/>
    <w:rsid w:val="00B537D7"/>
    <w:rsid w:val="00B53DE5"/>
    <w:rsid w:val="00B53ED3"/>
    <w:rsid w:val="00B53EE2"/>
    <w:rsid w:val="00B54297"/>
    <w:rsid w:val="00B54356"/>
    <w:rsid w:val="00B5449D"/>
    <w:rsid w:val="00B54990"/>
    <w:rsid w:val="00B54AB9"/>
    <w:rsid w:val="00B54C88"/>
    <w:rsid w:val="00B54EF9"/>
    <w:rsid w:val="00B553FF"/>
    <w:rsid w:val="00B559DD"/>
    <w:rsid w:val="00B55B94"/>
    <w:rsid w:val="00B55DC4"/>
    <w:rsid w:val="00B55EEB"/>
    <w:rsid w:val="00B56399"/>
    <w:rsid w:val="00B56653"/>
    <w:rsid w:val="00B56668"/>
    <w:rsid w:val="00B56CB5"/>
    <w:rsid w:val="00B576BB"/>
    <w:rsid w:val="00B57717"/>
    <w:rsid w:val="00B57ECB"/>
    <w:rsid w:val="00B600E0"/>
    <w:rsid w:val="00B60EF9"/>
    <w:rsid w:val="00B60F18"/>
    <w:rsid w:val="00B60FF3"/>
    <w:rsid w:val="00B611B1"/>
    <w:rsid w:val="00B6135A"/>
    <w:rsid w:val="00B61569"/>
    <w:rsid w:val="00B61A84"/>
    <w:rsid w:val="00B62522"/>
    <w:rsid w:val="00B627C9"/>
    <w:rsid w:val="00B628AC"/>
    <w:rsid w:val="00B62A56"/>
    <w:rsid w:val="00B63039"/>
    <w:rsid w:val="00B63186"/>
    <w:rsid w:val="00B63A53"/>
    <w:rsid w:val="00B6413E"/>
    <w:rsid w:val="00B648B8"/>
    <w:rsid w:val="00B64986"/>
    <w:rsid w:val="00B64B01"/>
    <w:rsid w:val="00B64E9C"/>
    <w:rsid w:val="00B64F55"/>
    <w:rsid w:val="00B65939"/>
    <w:rsid w:val="00B65ECE"/>
    <w:rsid w:val="00B66756"/>
    <w:rsid w:val="00B67276"/>
    <w:rsid w:val="00B67854"/>
    <w:rsid w:val="00B67A42"/>
    <w:rsid w:val="00B70531"/>
    <w:rsid w:val="00B706B9"/>
    <w:rsid w:val="00B7072B"/>
    <w:rsid w:val="00B70757"/>
    <w:rsid w:val="00B70997"/>
    <w:rsid w:val="00B70AC6"/>
    <w:rsid w:val="00B70EE8"/>
    <w:rsid w:val="00B71022"/>
    <w:rsid w:val="00B71250"/>
    <w:rsid w:val="00B715DA"/>
    <w:rsid w:val="00B71B52"/>
    <w:rsid w:val="00B71ED4"/>
    <w:rsid w:val="00B71FAA"/>
    <w:rsid w:val="00B72051"/>
    <w:rsid w:val="00B72852"/>
    <w:rsid w:val="00B72AD3"/>
    <w:rsid w:val="00B72B67"/>
    <w:rsid w:val="00B72C3E"/>
    <w:rsid w:val="00B72DAF"/>
    <w:rsid w:val="00B72E6F"/>
    <w:rsid w:val="00B73335"/>
    <w:rsid w:val="00B73350"/>
    <w:rsid w:val="00B733B2"/>
    <w:rsid w:val="00B734A6"/>
    <w:rsid w:val="00B73620"/>
    <w:rsid w:val="00B73807"/>
    <w:rsid w:val="00B73816"/>
    <w:rsid w:val="00B738D0"/>
    <w:rsid w:val="00B73984"/>
    <w:rsid w:val="00B73B4A"/>
    <w:rsid w:val="00B73FBA"/>
    <w:rsid w:val="00B74158"/>
    <w:rsid w:val="00B74728"/>
    <w:rsid w:val="00B74F07"/>
    <w:rsid w:val="00B7536D"/>
    <w:rsid w:val="00B75533"/>
    <w:rsid w:val="00B755A3"/>
    <w:rsid w:val="00B75912"/>
    <w:rsid w:val="00B75DC2"/>
    <w:rsid w:val="00B76160"/>
    <w:rsid w:val="00B76181"/>
    <w:rsid w:val="00B766B0"/>
    <w:rsid w:val="00B76714"/>
    <w:rsid w:val="00B76912"/>
    <w:rsid w:val="00B76BE5"/>
    <w:rsid w:val="00B76C9C"/>
    <w:rsid w:val="00B772A7"/>
    <w:rsid w:val="00B774D7"/>
    <w:rsid w:val="00B777B9"/>
    <w:rsid w:val="00B77A22"/>
    <w:rsid w:val="00B80316"/>
    <w:rsid w:val="00B80358"/>
    <w:rsid w:val="00B80522"/>
    <w:rsid w:val="00B807FD"/>
    <w:rsid w:val="00B80B77"/>
    <w:rsid w:val="00B80DDD"/>
    <w:rsid w:val="00B80E87"/>
    <w:rsid w:val="00B80EC6"/>
    <w:rsid w:val="00B80FB3"/>
    <w:rsid w:val="00B8137E"/>
    <w:rsid w:val="00B81A92"/>
    <w:rsid w:val="00B81FEF"/>
    <w:rsid w:val="00B82706"/>
    <w:rsid w:val="00B828B1"/>
    <w:rsid w:val="00B8290F"/>
    <w:rsid w:val="00B829E6"/>
    <w:rsid w:val="00B82C6A"/>
    <w:rsid w:val="00B82C7A"/>
    <w:rsid w:val="00B8305F"/>
    <w:rsid w:val="00B83297"/>
    <w:rsid w:val="00B834CF"/>
    <w:rsid w:val="00B834F3"/>
    <w:rsid w:val="00B83686"/>
    <w:rsid w:val="00B8384A"/>
    <w:rsid w:val="00B839C4"/>
    <w:rsid w:val="00B8403C"/>
    <w:rsid w:val="00B84042"/>
    <w:rsid w:val="00B84087"/>
    <w:rsid w:val="00B840FF"/>
    <w:rsid w:val="00B84516"/>
    <w:rsid w:val="00B84942"/>
    <w:rsid w:val="00B84CEE"/>
    <w:rsid w:val="00B85103"/>
    <w:rsid w:val="00B851B1"/>
    <w:rsid w:val="00B85971"/>
    <w:rsid w:val="00B85AF6"/>
    <w:rsid w:val="00B85B39"/>
    <w:rsid w:val="00B85F33"/>
    <w:rsid w:val="00B864D0"/>
    <w:rsid w:val="00B8688F"/>
    <w:rsid w:val="00B86950"/>
    <w:rsid w:val="00B86F1C"/>
    <w:rsid w:val="00B875B1"/>
    <w:rsid w:val="00B87F45"/>
    <w:rsid w:val="00B90020"/>
    <w:rsid w:val="00B90124"/>
    <w:rsid w:val="00B90242"/>
    <w:rsid w:val="00B9028D"/>
    <w:rsid w:val="00B90435"/>
    <w:rsid w:val="00B9054E"/>
    <w:rsid w:val="00B90919"/>
    <w:rsid w:val="00B90B0D"/>
    <w:rsid w:val="00B90B1C"/>
    <w:rsid w:val="00B90DBE"/>
    <w:rsid w:val="00B90F62"/>
    <w:rsid w:val="00B91487"/>
    <w:rsid w:val="00B914B0"/>
    <w:rsid w:val="00B9187B"/>
    <w:rsid w:val="00B92A2D"/>
    <w:rsid w:val="00B92FBA"/>
    <w:rsid w:val="00B93042"/>
    <w:rsid w:val="00B93373"/>
    <w:rsid w:val="00B935FE"/>
    <w:rsid w:val="00B93761"/>
    <w:rsid w:val="00B9380F"/>
    <w:rsid w:val="00B93835"/>
    <w:rsid w:val="00B939A1"/>
    <w:rsid w:val="00B939F3"/>
    <w:rsid w:val="00B93A37"/>
    <w:rsid w:val="00B93E68"/>
    <w:rsid w:val="00B93EF6"/>
    <w:rsid w:val="00B94041"/>
    <w:rsid w:val="00B942D9"/>
    <w:rsid w:val="00B94301"/>
    <w:rsid w:val="00B9482B"/>
    <w:rsid w:val="00B94FE2"/>
    <w:rsid w:val="00B95030"/>
    <w:rsid w:val="00B95053"/>
    <w:rsid w:val="00B951CA"/>
    <w:rsid w:val="00B95AAF"/>
    <w:rsid w:val="00B95BE6"/>
    <w:rsid w:val="00B95C67"/>
    <w:rsid w:val="00B95C6A"/>
    <w:rsid w:val="00B95FF1"/>
    <w:rsid w:val="00B96051"/>
    <w:rsid w:val="00B9630D"/>
    <w:rsid w:val="00B963EB"/>
    <w:rsid w:val="00B965E4"/>
    <w:rsid w:val="00B968BA"/>
    <w:rsid w:val="00B96A66"/>
    <w:rsid w:val="00B96C5B"/>
    <w:rsid w:val="00B970E7"/>
    <w:rsid w:val="00B97420"/>
    <w:rsid w:val="00B974A6"/>
    <w:rsid w:val="00B975B1"/>
    <w:rsid w:val="00B976E0"/>
    <w:rsid w:val="00B97B33"/>
    <w:rsid w:val="00B97D3C"/>
    <w:rsid w:val="00B97F57"/>
    <w:rsid w:val="00BA050F"/>
    <w:rsid w:val="00BA05A6"/>
    <w:rsid w:val="00BA0752"/>
    <w:rsid w:val="00BA0831"/>
    <w:rsid w:val="00BA0950"/>
    <w:rsid w:val="00BA0AFB"/>
    <w:rsid w:val="00BA1371"/>
    <w:rsid w:val="00BA1BC0"/>
    <w:rsid w:val="00BA1C0B"/>
    <w:rsid w:val="00BA1DF3"/>
    <w:rsid w:val="00BA1E26"/>
    <w:rsid w:val="00BA1E3B"/>
    <w:rsid w:val="00BA2032"/>
    <w:rsid w:val="00BA2145"/>
    <w:rsid w:val="00BA2272"/>
    <w:rsid w:val="00BA2C44"/>
    <w:rsid w:val="00BA2E24"/>
    <w:rsid w:val="00BA2E8C"/>
    <w:rsid w:val="00BA3169"/>
    <w:rsid w:val="00BA3222"/>
    <w:rsid w:val="00BA32B6"/>
    <w:rsid w:val="00BA4169"/>
    <w:rsid w:val="00BA4B17"/>
    <w:rsid w:val="00BA50ED"/>
    <w:rsid w:val="00BA52FB"/>
    <w:rsid w:val="00BA5370"/>
    <w:rsid w:val="00BA5BA1"/>
    <w:rsid w:val="00BA5EB3"/>
    <w:rsid w:val="00BA60A3"/>
    <w:rsid w:val="00BA60EB"/>
    <w:rsid w:val="00BA620D"/>
    <w:rsid w:val="00BA6358"/>
    <w:rsid w:val="00BA707B"/>
    <w:rsid w:val="00BA7210"/>
    <w:rsid w:val="00BA7274"/>
    <w:rsid w:val="00BA7494"/>
    <w:rsid w:val="00BA7598"/>
    <w:rsid w:val="00BA79AF"/>
    <w:rsid w:val="00BA7E56"/>
    <w:rsid w:val="00BB054A"/>
    <w:rsid w:val="00BB056A"/>
    <w:rsid w:val="00BB0777"/>
    <w:rsid w:val="00BB0915"/>
    <w:rsid w:val="00BB0922"/>
    <w:rsid w:val="00BB0D98"/>
    <w:rsid w:val="00BB0DFD"/>
    <w:rsid w:val="00BB0FE6"/>
    <w:rsid w:val="00BB105F"/>
    <w:rsid w:val="00BB156B"/>
    <w:rsid w:val="00BB17D8"/>
    <w:rsid w:val="00BB1E2A"/>
    <w:rsid w:val="00BB1EF2"/>
    <w:rsid w:val="00BB1FE3"/>
    <w:rsid w:val="00BB22E6"/>
    <w:rsid w:val="00BB2707"/>
    <w:rsid w:val="00BB2B14"/>
    <w:rsid w:val="00BB2FC3"/>
    <w:rsid w:val="00BB3406"/>
    <w:rsid w:val="00BB3AB6"/>
    <w:rsid w:val="00BB3E18"/>
    <w:rsid w:val="00BB3F9F"/>
    <w:rsid w:val="00BB4217"/>
    <w:rsid w:val="00BB43F1"/>
    <w:rsid w:val="00BB44E8"/>
    <w:rsid w:val="00BB48E3"/>
    <w:rsid w:val="00BB4982"/>
    <w:rsid w:val="00BB4B14"/>
    <w:rsid w:val="00BB4B4A"/>
    <w:rsid w:val="00BB4CA7"/>
    <w:rsid w:val="00BB505F"/>
    <w:rsid w:val="00BB54D3"/>
    <w:rsid w:val="00BB54F8"/>
    <w:rsid w:val="00BB564B"/>
    <w:rsid w:val="00BB5FF2"/>
    <w:rsid w:val="00BB601E"/>
    <w:rsid w:val="00BB60C1"/>
    <w:rsid w:val="00BB648B"/>
    <w:rsid w:val="00BB6553"/>
    <w:rsid w:val="00BB67EB"/>
    <w:rsid w:val="00BB6CB4"/>
    <w:rsid w:val="00BB6E2B"/>
    <w:rsid w:val="00BB71F8"/>
    <w:rsid w:val="00BB72E3"/>
    <w:rsid w:val="00BB7C9D"/>
    <w:rsid w:val="00BC0626"/>
    <w:rsid w:val="00BC14FA"/>
    <w:rsid w:val="00BC15E4"/>
    <w:rsid w:val="00BC1716"/>
    <w:rsid w:val="00BC1822"/>
    <w:rsid w:val="00BC18DD"/>
    <w:rsid w:val="00BC24C7"/>
    <w:rsid w:val="00BC2873"/>
    <w:rsid w:val="00BC29BB"/>
    <w:rsid w:val="00BC2F2C"/>
    <w:rsid w:val="00BC319F"/>
    <w:rsid w:val="00BC32D4"/>
    <w:rsid w:val="00BC33C2"/>
    <w:rsid w:val="00BC351B"/>
    <w:rsid w:val="00BC389C"/>
    <w:rsid w:val="00BC3B7B"/>
    <w:rsid w:val="00BC3C9F"/>
    <w:rsid w:val="00BC456E"/>
    <w:rsid w:val="00BC481C"/>
    <w:rsid w:val="00BC485A"/>
    <w:rsid w:val="00BC4A11"/>
    <w:rsid w:val="00BC4A7C"/>
    <w:rsid w:val="00BC513D"/>
    <w:rsid w:val="00BC52D3"/>
    <w:rsid w:val="00BC5470"/>
    <w:rsid w:val="00BC5626"/>
    <w:rsid w:val="00BC61AE"/>
    <w:rsid w:val="00BC6236"/>
    <w:rsid w:val="00BC6D19"/>
    <w:rsid w:val="00BC704F"/>
    <w:rsid w:val="00BC780F"/>
    <w:rsid w:val="00BC7EA3"/>
    <w:rsid w:val="00BD0099"/>
    <w:rsid w:val="00BD05DA"/>
    <w:rsid w:val="00BD08C9"/>
    <w:rsid w:val="00BD0BE4"/>
    <w:rsid w:val="00BD130E"/>
    <w:rsid w:val="00BD1426"/>
    <w:rsid w:val="00BD1615"/>
    <w:rsid w:val="00BD1712"/>
    <w:rsid w:val="00BD1C4C"/>
    <w:rsid w:val="00BD1EC8"/>
    <w:rsid w:val="00BD20D2"/>
    <w:rsid w:val="00BD256D"/>
    <w:rsid w:val="00BD268B"/>
    <w:rsid w:val="00BD292D"/>
    <w:rsid w:val="00BD2C6D"/>
    <w:rsid w:val="00BD33E2"/>
    <w:rsid w:val="00BD488B"/>
    <w:rsid w:val="00BD4A06"/>
    <w:rsid w:val="00BD4B2E"/>
    <w:rsid w:val="00BD4CC5"/>
    <w:rsid w:val="00BD4D91"/>
    <w:rsid w:val="00BD4E05"/>
    <w:rsid w:val="00BD4E6B"/>
    <w:rsid w:val="00BD5097"/>
    <w:rsid w:val="00BD50BE"/>
    <w:rsid w:val="00BD553B"/>
    <w:rsid w:val="00BD56D1"/>
    <w:rsid w:val="00BD5F46"/>
    <w:rsid w:val="00BD5F4C"/>
    <w:rsid w:val="00BD60AA"/>
    <w:rsid w:val="00BD62CA"/>
    <w:rsid w:val="00BD660C"/>
    <w:rsid w:val="00BD66BC"/>
    <w:rsid w:val="00BD6B89"/>
    <w:rsid w:val="00BD6DB1"/>
    <w:rsid w:val="00BD700B"/>
    <w:rsid w:val="00BD773B"/>
    <w:rsid w:val="00BD77B6"/>
    <w:rsid w:val="00BD7B8B"/>
    <w:rsid w:val="00BD7CA2"/>
    <w:rsid w:val="00BD7F9E"/>
    <w:rsid w:val="00BE024E"/>
    <w:rsid w:val="00BE0334"/>
    <w:rsid w:val="00BE03C3"/>
    <w:rsid w:val="00BE07D0"/>
    <w:rsid w:val="00BE0A38"/>
    <w:rsid w:val="00BE0D7A"/>
    <w:rsid w:val="00BE0FC1"/>
    <w:rsid w:val="00BE1425"/>
    <w:rsid w:val="00BE1451"/>
    <w:rsid w:val="00BE1945"/>
    <w:rsid w:val="00BE1A3C"/>
    <w:rsid w:val="00BE1BD6"/>
    <w:rsid w:val="00BE1F25"/>
    <w:rsid w:val="00BE20FC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2E23"/>
    <w:rsid w:val="00BE3386"/>
    <w:rsid w:val="00BE3AFF"/>
    <w:rsid w:val="00BE3BA3"/>
    <w:rsid w:val="00BE3FE5"/>
    <w:rsid w:val="00BE4352"/>
    <w:rsid w:val="00BE442C"/>
    <w:rsid w:val="00BE4B7A"/>
    <w:rsid w:val="00BE4EBB"/>
    <w:rsid w:val="00BE4F94"/>
    <w:rsid w:val="00BE52AC"/>
    <w:rsid w:val="00BE5606"/>
    <w:rsid w:val="00BE5CFF"/>
    <w:rsid w:val="00BE5ECD"/>
    <w:rsid w:val="00BE64F2"/>
    <w:rsid w:val="00BE651D"/>
    <w:rsid w:val="00BE6E1E"/>
    <w:rsid w:val="00BE6F1F"/>
    <w:rsid w:val="00BE7177"/>
    <w:rsid w:val="00BE72D3"/>
    <w:rsid w:val="00BE760C"/>
    <w:rsid w:val="00BE78E4"/>
    <w:rsid w:val="00BE7C89"/>
    <w:rsid w:val="00BE7D4C"/>
    <w:rsid w:val="00BF00F8"/>
    <w:rsid w:val="00BF0266"/>
    <w:rsid w:val="00BF0410"/>
    <w:rsid w:val="00BF0718"/>
    <w:rsid w:val="00BF0CDE"/>
    <w:rsid w:val="00BF1358"/>
    <w:rsid w:val="00BF18B3"/>
    <w:rsid w:val="00BF18CC"/>
    <w:rsid w:val="00BF1C6F"/>
    <w:rsid w:val="00BF23D8"/>
    <w:rsid w:val="00BF2963"/>
    <w:rsid w:val="00BF2A1F"/>
    <w:rsid w:val="00BF2B96"/>
    <w:rsid w:val="00BF357A"/>
    <w:rsid w:val="00BF367E"/>
    <w:rsid w:val="00BF3D1C"/>
    <w:rsid w:val="00BF3D58"/>
    <w:rsid w:val="00BF4116"/>
    <w:rsid w:val="00BF4316"/>
    <w:rsid w:val="00BF431E"/>
    <w:rsid w:val="00BF4772"/>
    <w:rsid w:val="00BF482F"/>
    <w:rsid w:val="00BF497C"/>
    <w:rsid w:val="00BF4B15"/>
    <w:rsid w:val="00BF4B68"/>
    <w:rsid w:val="00BF50FE"/>
    <w:rsid w:val="00BF5362"/>
    <w:rsid w:val="00BF5472"/>
    <w:rsid w:val="00BF5844"/>
    <w:rsid w:val="00BF5CFE"/>
    <w:rsid w:val="00BF5D3D"/>
    <w:rsid w:val="00BF60E4"/>
    <w:rsid w:val="00BF6681"/>
    <w:rsid w:val="00BF6DCF"/>
    <w:rsid w:val="00BF6EDC"/>
    <w:rsid w:val="00BF6EE6"/>
    <w:rsid w:val="00BF6F96"/>
    <w:rsid w:val="00BF7362"/>
    <w:rsid w:val="00BF767E"/>
    <w:rsid w:val="00BF7A98"/>
    <w:rsid w:val="00BF7E13"/>
    <w:rsid w:val="00C002C5"/>
    <w:rsid w:val="00C009E2"/>
    <w:rsid w:val="00C00E83"/>
    <w:rsid w:val="00C00FAD"/>
    <w:rsid w:val="00C014B0"/>
    <w:rsid w:val="00C0155B"/>
    <w:rsid w:val="00C015F5"/>
    <w:rsid w:val="00C01633"/>
    <w:rsid w:val="00C01811"/>
    <w:rsid w:val="00C01D0E"/>
    <w:rsid w:val="00C01F0A"/>
    <w:rsid w:val="00C01F14"/>
    <w:rsid w:val="00C02005"/>
    <w:rsid w:val="00C021DD"/>
    <w:rsid w:val="00C023EC"/>
    <w:rsid w:val="00C0276A"/>
    <w:rsid w:val="00C02904"/>
    <w:rsid w:val="00C02C62"/>
    <w:rsid w:val="00C02F1E"/>
    <w:rsid w:val="00C02F4D"/>
    <w:rsid w:val="00C03712"/>
    <w:rsid w:val="00C0371E"/>
    <w:rsid w:val="00C03955"/>
    <w:rsid w:val="00C03BF2"/>
    <w:rsid w:val="00C03D34"/>
    <w:rsid w:val="00C03E10"/>
    <w:rsid w:val="00C03F10"/>
    <w:rsid w:val="00C047AF"/>
    <w:rsid w:val="00C04852"/>
    <w:rsid w:val="00C04879"/>
    <w:rsid w:val="00C04DE9"/>
    <w:rsid w:val="00C05721"/>
    <w:rsid w:val="00C05749"/>
    <w:rsid w:val="00C057B5"/>
    <w:rsid w:val="00C05E3F"/>
    <w:rsid w:val="00C066C3"/>
    <w:rsid w:val="00C067C2"/>
    <w:rsid w:val="00C0694B"/>
    <w:rsid w:val="00C06C39"/>
    <w:rsid w:val="00C0721F"/>
    <w:rsid w:val="00C07521"/>
    <w:rsid w:val="00C07B6E"/>
    <w:rsid w:val="00C07BCE"/>
    <w:rsid w:val="00C07C4D"/>
    <w:rsid w:val="00C07CC3"/>
    <w:rsid w:val="00C07E36"/>
    <w:rsid w:val="00C07F18"/>
    <w:rsid w:val="00C100A0"/>
    <w:rsid w:val="00C108DF"/>
    <w:rsid w:val="00C10D1B"/>
    <w:rsid w:val="00C11292"/>
    <w:rsid w:val="00C115CE"/>
    <w:rsid w:val="00C11882"/>
    <w:rsid w:val="00C11BF5"/>
    <w:rsid w:val="00C124A3"/>
    <w:rsid w:val="00C128D1"/>
    <w:rsid w:val="00C12957"/>
    <w:rsid w:val="00C12F4D"/>
    <w:rsid w:val="00C13096"/>
    <w:rsid w:val="00C13BE3"/>
    <w:rsid w:val="00C13C3A"/>
    <w:rsid w:val="00C14088"/>
    <w:rsid w:val="00C143C5"/>
    <w:rsid w:val="00C145AD"/>
    <w:rsid w:val="00C146A4"/>
    <w:rsid w:val="00C14798"/>
    <w:rsid w:val="00C1479F"/>
    <w:rsid w:val="00C148EE"/>
    <w:rsid w:val="00C149F7"/>
    <w:rsid w:val="00C1526B"/>
    <w:rsid w:val="00C15422"/>
    <w:rsid w:val="00C1596B"/>
    <w:rsid w:val="00C159E3"/>
    <w:rsid w:val="00C15AD0"/>
    <w:rsid w:val="00C15CDA"/>
    <w:rsid w:val="00C16794"/>
    <w:rsid w:val="00C16C78"/>
    <w:rsid w:val="00C16D3F"/>
    <w:rsid w:val="00C17160"/>
    <w:rsid w:val="00C17D5C"/>
    <w:rsid w:val="00C17E10"/>
    <w:rsid w:val="00C20211"/>
    <w:rsid w:val="00C202F5"/>
    <w:rsid w:val="00C2065E"/>
    <w:rsid w:val="00C208EF"/>
    <w:rsid w:val="00C20B1D"/>
    <w:rsid w:val="00C20D42"/>
    <w:rsid w:val="00C20D69"/>
    <w:rsid w:val="00C20EB0"/>
    <w:rsid w:val="00C212DB"/>
    <w:rsid w:val="00C216F5"/>
    <w:rsid w:val="00C219E6"/>
    <w:rsid w:val="00C21C1C"/>
    <w:rsid w:val="00C21F5C"/>
    <w:rsid w:val="00C2251A"/>
    <w:rsid w:val="00C22619"/>
    <w:rsid w:val="00C22ADE"/>
    <w:rsid w:val="00C22FE4"/>
    <w:rsid w:val="00C23337"/>
    <w:rsid w:val="00C2335D"/>
    <w:rsid w:val="00C233AB"/>
    <w:rsid w:val="00C235B9"/>
    <w:rsid w:val="00C23A04"/>
    <w:rsid w:val="00C23BB7"/>
    <w:rsid w:val="00C23C86"/>
    <w:rsid w:val="00C23E58"/>
    <w:rsid w:val="00C23E67"/>
    <w:rsid w:val="00C24360"/>
    <w:rsid w:val="00C24641"/>
    <w:rsid w:val="00C246F9"/>
    <w:rsid w:val="00C24B8B"/>
    <w:rsid w:val="00C25037"/>
    <w:rsid w:val="00C2553B"/>
    <w:rsid w:val="00C255E8"/>
    <w:rsid w:val="00C25632"/>
    <w:rsid w:val="00C25BB6"/>
    <w:rsid w:val="00C25BE7"/>
    <w:rsid w:val="00C25D1B"/>
    <w:rsid w:val="00C2618F"/>
    <w:rsid w:val="00C263D6"/>
    <w:rsid w:val="00C2653F"/>
    <w:rsid w:val="00C269B0"/>
    <w:rsid w:val="00C26A42"/>
    <w:rsid w:val="00C271F9"/>
    <w:rsid w:val="00C277A6"/>
    <w:rsid w:val="00C27EA7"/>
    <w:rsid w:val="00C30213"/>
    <w:rsid w:val="00C30377"/>
    <w:rsid w:val="00C30496"/>
    <w:rsid w:val="00C30560"/>
    <w:rsid w:val="00C308FC"/>
    <w:rsid w:val="00C30BD8"/>
    <w:rsid w:val="00C31228"/>
    <w:rsid w:val="00C318ED"/>
    <w:rsid w:val="00C31B2D"/>
    <w:rsid w:val="00C31B9D"/>
    <w:rsid w:val="00C32B90"/>
    <w:rsid w:val="00C33099"/>
    <w:rsid w:val="00C3323F"/>
    <w:rsid w:val="00C33723"/>
    <w:rsid w:val="00C33C00"/>
    <w:rsid w:val="00C33D55"/>
    <w:rsid w:val="00C340F9"/>
    <w:rsid w:val="00C34129"/>
    <w:rsid w:val="00C34584"/>
    <w:rsid w:val="00C34919"/>
    <w:rsid w:val="00C34A61"/>
    <w:rsid w:val="00C34D03"/>
    <w:rsid w:val="00C35676"/>
    <w:rsid w:val="00C35694"/>
    <w:rsid w:val="00C35B23"/>
    <w:rsid w:val="00C360A2"/>
    <w:rsid w:val="00C36904"/>
    <w:rsid w:val="00C36940"/>
    <w:rsid w:val="00C36D69"/>
    <w:rsid w:val="00C3732D"/>
    <w:rsid w:val="00C37592"/>
    <w:rsid w:val="00C37782"/>
    <w:rsid w:val="00C37BB8"/>
    <w:rsid w:val="00C37EE7"/>
    <w:rsid w:val="00C40161"/>
    <w:rsid w:val="00C40D23"/>
    <w:rsid w:val="00C40DF3"/>
    <w:rsid w:val="00C40F08"/>
    <w:rsid w:val="00C40FBD"/>
    <w:rsid w:val="00C4103A"/>
    <w:rsid w:val="00C4118B"/>
    <w:rsid w:val="00C411B4"/>
    <w:rsid w:val="00C414D6"/>
    <w:rsid w:val="00C420BC"/>
    <w:rsid w:val="00C429AD"/>
    <w:rsid w:val="00C42C81"/>
    <w:rsid w:val="00C431F5"/>
    <w:rsid w:val="00C43AB0"/>
    <w:rsid w:val="00C43CC4"/>
    <w:rsid w:val="00C43D94"/>
    <w:rsid w:val="00C44303"/>
    <w:rsid w:val="00C44384"/>
    <w:rsid w:val="00C44866"/>
    <w:rsid w:val="00C44DB1"/>
    <w:rsid w:val="00C44EDD"/>
    <w:rsid w:val="00C45507"/>
    <w:rsid w:val="00C45725"/>
    <w:rsid w:val="00C4585F"/>
    <w:rsid w:val="00C45D7D"/>
    <w:rsid w:val="00C461ED"/>
    <w:rsid w:val="00C465B4"/>
    <w:rsid w:val="00C467D7"/>
    <w:rsid w:val="00C469CF"/>
    <w:rsid w:val="00C46A0B"/>
    <w:rsid w:val="00C46C3E"/>
    <w:rsid w:val="00C46CBE"/>
    <w:rsid w:val="00C47442"/>
    <w:rsid w:val="00C47785"/>
    <w:rsid w:val="00C47C23"/>
    <w:rsid w:val="00C5005E"/>
    <w:rsid w:val="00C500A1"/>
    <w:rsid w:val="00C50D73"/>
    <w:rsid w:val="00C50E55"/>
    <w:rsid w:val="00C51386"/>
    <w:rsid w:val="00C51570"/>
    <w:rsid w:val="00C51902"/>
    <w:rsid w:val="00C51A4D"/>
    <w:rsid w:val="00C51BD1"/>
    <w:rsid w:val="00C51DBE"/>
    <w:rsid w:val="00C51EEA"/>
    <w:rsid w:val="00C52010"/>
    <w:rsid w:val="00C522D1"/>
    <w:rsid w:val="00C52453"/>
    <w:rsid w:val="00C5290F"/>
    <w:rsid w:val="00C52AD0"/>
    <w:rsid w:val="00C52BFA"/>
    <w:rsid w:val="00C52CC7"/>
    <w:rsid w:val="00C52CC8"/>
    <w:rsid w:val="00C53055"/>
    <w:rsid w:val="00C5320E"/>
    <w:rsid w:val="00C538A6"/>
    <w:rsid w:val="00C539D4"/>
    <w:rsid w:val="00C53AEA"/>
    <w:rsid w:val="00C53C5C"/>
    <w:rsid w:val="00C53D3B"/>
    <w:rsid w:val="00C53D73"/>
    <w:rsid w:val="00C53DF0"/>
    <w:rsid w:val="00C54205"/>
    <w:rsid w:val="00C54234"/>
    <w:rsid w:val="00C543E1"/>
    <w:rsid w:val="00C54452"/>
    <w:rsid w:val="00C544CC"/>
    <w:rsid w:val="00C54857"/>
    <w:rsid w:val="00C54AE8"/>
    <w:rsid w:val="00C55565"/>
    <w:rsid w:val="00C556AD"/>
    <w:rsid w:val="00C55960"/>
    <w:rsid w:val="00C55C1D"/>
    <w:rsid w:val="00C55DD6"/>
    <w:rsid w:val="00C55E7A"/>
    <w:rsid w:val="00C56280"/>
    <w:rsid w:val="00C5658B"/>
    <w:rsid w:val="00C566F7"/>
    <w:rsid w:val="00C571BB"/>
    <w:rsid w:val="00C57283"/>
    <w:rsid w:val="00C57612"/>
    <w:rsid w:val="00C57E51"/>
    <w:rsid w:val="00C600ED"/>
    <w:rsid w:val="00C608D8"/>
    <w:rsid w:val="00C60D94"/>
    <w:rsid w:val="00C60F31"/>
    <w:rsid w:val="00C6105D"/>
    <w:rsid w:val="00C6131B"/>
    <w:rsid w:val="00C61760"/>
    <w:rsid w:val="00C61B51"/>
    <w:rsid w:val="00C61D5E"/>
    <w:rsid w:val="00C62B80"/>
    <w:rsid w:val="00C62F6F"/>
    <w:rsid w:val="00C63273"/>
    <w:rsid w:val="00C634A7"/>
    <w:rsid w:val="00C63A88"/>
    <w:rsid w:val="00C63F45"/>
    <w:rsid w:val="00C64AA3"/>
    <w:rsid w:val="00C650BE"/>
    <w:rsid w:val="00C652A0"/>
    <w:rsid w:val="00C652AE"/>
    <w:rsid w:val="00C6548D"/>
    <w:rsid w:val="00C655CD"/>
    <w:rsid w:val="00C658B9"/>
    <w:rsid w:val="00C65F2E"/>
    <w:rsid w:val="00C6624E"/>
    <w:rsid w:val="00C663FF"/>
    <w:rsid w:val="00C66DC3"/>
    <w:rsid w:val="00C66E1B"/>
    <w:rsid w:val="00C673B2"/>
    <w:rsid w:val="00C67459"/>
    <w:rsid w:val="00C675B3"/>
    <w:rsid w:val="00C67801"/>
    <w:rsid w:val="00C67862"/>
    <w:rsid w:val="00C67E28"/>
    <w:rsid w:val="00C70462"/>
    <w:rsid w:val="00C70594"/>
    <w:rsid w:val="00C70A4E"/>
    <w:rsid w:val="00C70B22"/>
    <w:rsid w:val="00C71272"/>
    <w:rsid w:val="00C71291"/>
    <w:rsid w:val="00C713C8"/>
    <w:rsid w:val="00C7146E"/>
    <w:rsid w:val="00C71642"/>
    <w:rsid w:val="00C718F1"/>
    <w:rsid w:val="00C71BCB"/>
    <w:rsid w:val="00C72212"/>
    <w:rsid w:val="00C72394"/>
    <w:rsid w:val="00C723AA"/>
    <w:rsid w:val="00C724E1"/>
    <w:rsid w:val="00C72733"/>
    <w:rsid w:val="00C72E70"/>
    <w:rsid w:val="00C7314C"/>
    <w:rsid w:val="00C731FA"/>
    <w:rsid w:val="00C7382C"/>
    <w:rsid w:val="00C73957"/>
    <w:rsid w:val="00C73996"/>
    <w:rsid w:val="00C73E1F"/>
    <w:rsid w:val="00C74190"/>
    <w:rsid w:val="00C74260"/>
    <w:rsid w:val="00C745CA"/>
    <w:rsid w:val="00C74D85"/>
    <w:rsid w:val="00C74EA5"/>
    <w:rsid w:val="00C75198"/>
    <w:rsid w:val="00C75254"/>
    <w:rsid w:val="00C753FD"/>
    <w:rsid w:val="00C755A6"/>
    <w:rsid w:val="00C75B2E"/>
    <w:rsid w:val="00C75B89"/>
    <w:rsid w:val="00C75FD9"/>
    <w:rsid w:val="00C7645E"/>
    <w:rsid w:val="00C76602"/>
    <w:rsid w:val="00C76615"/>
    <w:rsid w:val="00C76669"/>
    <w:rsid w:val="00C76C53"/>
    <w:rsid w:val="00C770DF"/>
    <w:rsid w:val="00C770FB"/>
    <w:rsid w:val="00C773B8"/>
    <w:rsid w:val="00C77B17"/>
    <w:rsid w:val="00C77BE0"/>
    <w:rsid w:val="00C77D50"/>
    <w:rsid w:val="00C801D2"/>
    <w:rsid w:val="00C80213"/>
    <w:rsid w:val="00C80E81"/>
    <w:rsid w:val="00C811BF"/>
    <w:rsid w:val="00C819E1"/>
    <w:rsid w:val="00C81BA4"/>
    <w:rsid w:val="00C82735"/>
    <w:rsid w:val="00C82CD9"/>
    <w:rsid w:val="00C82D76"/>
    <w:rsid w:val="00C833BA"/>
    <w:rsid w:val="00C8342D"/>
    <w:rsid w:val="00C838E8"/>
    <w:rsid w:val="00C839F2"/>
    <w:rsid w:val="00C83B57"/>
    <w:rsid w:val="00C83E6E"/>
    <w:rsid w:val="00C83F40"/>
    <w:rsid w:val="00C8416E"/>
    <w:rsid w:val="00C842DA"/>
    <w:rsid w:val="00C843B6"/>
    <w:rsid w:val="00C84959"/>
    <w:rsid w:val="00C84A37"/>
    <w:rsid w:val="00C84AD3"/>
    <w:rsid w:val="00C84D1C"/>
    <w:rsid w:val="00C85048"/>
    <w:rsid w:val="00C8507D"/>
    <w:rsid w:val="00C8539F"/>
    <w:rsid w:val="00C854D1"/>
    <w:rsid w:val="00C85954"/>
    <w:rsid w:val="00C85B94"/>
    <w:rsid w:val="00C85C53"/>
    <w:rsid w:val="00C85FD7"/>
    <w:rsid w:val="00C862A6"/>
    <w:rsid w:val="00C865B8"/>
    <w:rsid w:val="00C86756"/>
    <w:rsid w:val="00C869DD"/>
    <w:rsid w:val="00C86B69"/>
    <w:rsid w:val="00C86C0B"/>
    <w:rsid w:val="00C86E47"/>
    <w:rsid w:val="00C86FC0"/>
    <w:rsid w:val="00C87788"/>
    <w:rsid w:val="00C87B54"/>
    <w:rsid w:val="00C87D31"/>
    <w:rsid w:val="00C87E62"/>
    <w:rsid w:val="00C87F5D"/>
    <w:rsid w:val="00C90350"/>
    <w:rsid w:val="00C9049A"/>
    <w:rsid w:val="00C90A4B"/>
    <w:rsid w:val="00C90FA1"/>
    <w:rsid w:val="00C9120E"/>
    <w:rsid w:val="00C91336"/>
    <w:rsid w:val="00C915E9"/>
    <w:rsid w:val="00C918B7"/>
    <w:rsid w:val="00C919FA"/>
    <w:rsid w:val="00C91AD8"/>
    <w:rsid w:val="00C91DE5"/>
    <w:rsid w:val="00C925D6"/>
    <w:rsid w:val="00C928B2"/>
    <w:rsid w:val="00C92962"/>
    <w:rsid w:val="00C929B7"/>
    <w:rsid w:val="00C934A9"/>
    <w:rsid w:val="00C93590"/>
    <w:rsid w:val="00C93D92"/>
    <w:rsid w:val="00C942A4"/>
    <w:rsid w:val="00C9471D"/>
    <w:rsid w:val="00C95470"/>
    <w:rsid w:val="00C956C0"/>
    <w:rsid w:val="00C95745"/>
    <w:rsid w:val="00C9593A"/>
    <w:rsid w:val="00C95A61"/>
    <w:rsid w:val="00C96024"/>
    <w:rsid w:val="00C960F0"/>
    <w:rsid w:val="00C964AB"/>
    <w:rsid w:val="00C96AAF"/>
    <w:rsid w:val="00C96F23"/>
    <w:rsid w:val="00C97040"/>
    <w:rsid w:val="00C9709D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0CBE"/>
    <w:rsid w:val="00CA1171"/>
    <w:rsid w:val="00CA1218"/>
    <w:rsid w:val="00CA13D9"/>
    <w:rsid w:val="00CA15E0"/>
    <w:rsid w:val="00CA167B"/>
    <w:rsid w:val="00CA1750"/>
    <w:rsid w:val="00CA178B"/>
    <w:rsid w:val="00CA1A47"/>
    <w:rsid w:val="00CA1B52"/>
    <w:rsid w:val="00CA1B67"/>
    <w:rsid w:val="00CA1DB9"/>
    <w:rsid w:val="00CA2474"/>
    <w:rsid w:val="00CA2667"/>
    <w:rsid w:val="00CA2783"/>
    <w:rsid w:val="00CA2BC7"/>
    <w:rsid w:val="00CA2E22"/>
    <w:rsid w:val="00CA34B3"/>
    <w:rsid w:val="00CA37FE"/>
    <w:rsid w:val="00CA3E68"/>
    <w:rsid w:val="00CA4206"/>
    <w:rsid w:val="00CA446F"/>
    <w:rsid w:val="00CA4478"/>
    <w:rsid w:val="00CA457C"/>
    <w:rsid w:val="00CA4DB3"/>
    <w:rsid w:val="00CA4FF0"/>
    <w:rsid w:val="00CA5122"/>
    <w:rsid w:val="00CA5729"/>
    <w:rsid w:val="00CA5990"/>
    <w:rsid w:val="00CA5BC3"/>
    <w:rsid w:val="00CA605C"/>
    <w:rsid w:val="00CA60C7"/>
    <w:rsid w:val="00CA66DC"/>
    <w:rsid w:val="00CA6BFA"/>
    <w:rsid w:val="00CA6E32"/>
    <w:rsid w:val="00CA6FD1"/>
    <w:rsid w:val="00CA755F"/>
    <w:rsid w:val="00CA7A3E"/>
    <w:rsid w:val="00CA7BF7"/>
    <w:rsid w:val="00CA7C1C"/>
    <w:rsid w:val="00CB07C6"/>
    <w:rsid w:val="00CB09F8"/>
    <w:rsid w:val="00CB0A57"/>
    <w:rsid w:val="00CB0BC1"/>
    <w:rsid w:val="00CB0D0D"/>
    <w:rsid w:val="00CB0F7D"/>
    <w:rsid w:val="00CB136E"/>
    <w:rsid w:val="00CB1393"/>
    <w:rsid w:val="00CB1762"/>
    <w:rsid w:val="00CB182D"/>
    <w:rsid w:val="00CB18B3"/>
    <w:rsid w:val="00CB1EC0"/>
    <w:rsid w:val="00CB2439"/>
    <w:rsid w:val="00CB3303"/>
    <w:rsid w:val="00CB34B9"/>
    <w:rsid w:val="00CB3581"/>
    <w:rsid w:val="00CB3C82"/>
    <w:rsid w:val="00CB3E95"/>
    <w:rsid w:val="00CB3F02"/>
    <w:rsid w:val="00CB406D"/>
    <w:rsid w:val="00CB418F"/>
    <w:rsid w:val="00CB5029"/>
    <w:rsid w:val="00CB5240"/>
    <w:rsid w:val="00CB5291"/>
    <w:rsid w:val="00CB586E"/>
    <w:rsid w:val="00CB645A"/>
    <w:rsid w:val="00CB6D66"/>
    <w:rsid w:val="00CB7773"/>
    <w:rsid w:val="00CB7890"/>
    <w:rsid w:val="00CB7BEA"/>
    <w:rsid w:val="00CB7C2E"/>
    <w:rsid w:val="00CB7E28"/>
    <w:rsid w:val="00CB7E79"/>
    <w:rsid w:val="00CC086C"/>
    <w:rsid w:val="00CC0903"/>
    <w:rsid w:val="00CC0BF1"/>
    <w:rsid w:val="00CC0CCA"/>
    <w:rsid w:val="00CC0CE3"/>
    <w:rsid w:val="00CC0F45"/>
    <w:rsid w:val="00CC1515"/>
    <w:rsid w:val="00CC191F"/>
    <w:rsid w:val="00CC1969"/>
    <w:rsid w:val="00CC2BAB"/>
    <w:rsid w:val="00CC2BD1"/>
    <w:rsid w:val="00CC2C29"/>
    <w:rsid w:val="00CC2F11"/>
    <w:rsid w:val="00CC3195"/>
    <w:rsid w:val="00CC33F6"/>
    <w:rsid w:val="00CC38BF"/>
    <w:rsid w:val="00CC3EC3"/>
    <w:rsid w:val="00CC3F43"/>
    <w:rsid w:val="00CC4860"/>
    <w:rsid w:val="00CC4A97"/>
    <w:rsid w:val="00CC4F1A"/>
    <w:rsid w:val="00CC53BE"/>
    <w:rsid w:val="00CC57B4"/>
    <w:rsid w:val="00CC6921"/>
    <w:rsid w:val="00CC6946"/>
    <w:rsid w:val="00CC7089"/>
    <w:rsid w:val="00CC71F1"/>
    <w:rsid w:val="00CC771C"/>
    <w:rsid w:val="00CC78A6"/>
    <w:rsid w:val="00CC78B9"/>
    <w:rsid w:val="00CC7AAD"/>
    <w:rsid w:val="00CC7AEE"/>
    <w:rsid w:val="00CC7F29"/>
    <w:rsid w:val="00CD00EF"/>
    <w:rsid w:val="00CD06CC"/>
    <w:rsid w:val="00CD09B2"/>
    <w:rsid w:val="00CD0E6D"/>
    <w:rsid w:val="00CD17B0"/>
    <w:rsid w:val="00CD1CF1"/>
    <w:rsid w:val="00CD1D5D"/>
    <w:rsid w:val="00CD1E1D"/>
    <w:rsid w:val="00CD1E24"/>
    <w:rsid w:val="00CD1FEE"/>
    <w:rsid w:val="00CD24A9"/>
    <w:rsid w:val="00CD26CC"/>
    <w:rsid w:val="00CD3165"/>
    <w:rsid w:val="00CD3197"/>
    <w:rsid w:val="00CD3884"/>
    <w:rsid w:val="00CD3A56"/>
    <w:rsid w:val="00CD3A86"/>
    <w:rsid w:val="00CD3D79"/>
    <w:rsid w:val="00CD3ECD"/>
    <w:rsid w:val="00CD3F27"/>
    <w:rsid w:val="00CD3F47"/>
    <w:rsid w:val="00CD4046"/>
    <w:rsid w:val="00CD41B7"/>
    <w:rsid w:val="00CD425F"/>
    <w:rsid w:val="00CD485B"/>
    <w:rsid w:val="00CD4982"/>
    <w:rsid w:val="00CD4CF0"/>
    <w:rsid w:val="00CD5165"/>
    <w:rsid w:val="00CD54E9"/>
    <w:rsid w:val="00CD5638"/>
    <w:rsid w:val="00CD5831"/>
    <w:rsid w:val="00CD5877"/>
    <w:rsid w:val="00CD58E3"/>
    <w:rsid w:val="00CD5AF6"/>
    <w:rsid w:val="00CD5E43"/>
    <w:rsid w:val="00CD62D7"/>
    <w:rsid w:val="00CD67FE"/>
    <w:rsid w:val="00CD6D68"/>
    <w:rsid w:val="00CD6DA7"/>
    <w:rsid w:val="00CD71DB"/>
    <w:rsid w:val="00CD7275"/>
    <w:rsid w:val="00CD76DE"/>
    <w:rsid w:val="00CD789E"/>
    <w:rsid w:val="00CD7B49"/>
    <w:rsid w:val="00CD7E59"/>
    <w:rsid w:val="00CD7EBB"/>
    <w:rsid w:val="00CE020A"/>
    <w:rsid w:val="00CE0431"/>
    <w:rsid w:val="00CE0990"/>
    <w:rsid w:val="00CE0C60"/>
    <w:rsid w:val="00CE0E37"/>
    <w:rsid w:val="00CE1015"/>
    <w:rsid w:val="00CE183A"/>
    <w:rsid w:val="00CE1FBE"/>
    <w:rsid w:val="00CE2870"/>
    <w:rsid w:val="00CE29FB"/>
    <w:rsid w:val="00CE2A35"/>
    <w:rsid w:val="00CE2B5F"/>
    <w:rsid w:val="00CE2BD5"/>
    <w:rsid w:val="00CE3DCC"/>
    <w:rsid w:val="00CE436E"/>
    <w:rsid w:val="00CE46DB"/>
    <w:rsid w:val="00CE4757"/>
    <w:rsid w:val="00CE4B61"/>
    <w:rsid w:val="00CE4EEB"/>
    <w:rsid w:val="00CE509F"/>
    <w:rsid w:val="00CE51FB"/>
    <w:rsid w:val="00CE5594"/>
    <w:rsid w:val="00CE5E61"/>
    <w:rsid w:val="00CE6598"/>
    <w:rsid w:val="00CE6AB7"/>
    <w:rsid w:val="00CE6C21"/>
    <w:rsid w:val="00CE6EAE"/>
    <w:rsid w:val="00CE7412"/>
    <w:rsid w:val="00CE7583"/>
    <w:rsid w:val="00CE7603"/>
    <w:rsid w:val="00CF056F"/>
    <w:rsid w:val="00CF0B4B"/>
    <w:rsid w:val="00CF0D44"/>
    <w:rsid w:val="00CF0EAE"/>
    <w:rsid w:val="00CF1198"/>
    <w:rsid w:val="00CF186A"/>
    <w:rsid w:val="00CF1BB2"/>
    <w:rsid w:val="00CF1E42"/>
    <w:rsid w:val="00CF1E45"/>
    <w:rsid w:val="00CF1ECF"/>
    <w:rsid w:val="00CF2769"/>
    <w:rsid w:val="00CF27E1"/>
    <w:rsid w:val="00CF3ACD"/>
    <w:rsid w:val="00CF3CA6"/>
    <w:rsid w:val="00CF470E"/>
    <w:rsid w:val="00CF4AA4"/>
    <w:rsid w:val="00CF4AA6"/>
    <w:rsid w:val="00CF4F36"/>
    <w:rsid w:val="00CF500F"/>
    <w:rsid w:val="00CF57C2"/>
    <w:rsid w:val="00CF597C"/>
    <w:rsid w:val="00CF5AC7"/>
    <w:rsid w:val="00CF6224"/>
    <w:rsid w:val="00CF626A"/>
    <w:rsid w:val="00CF640D"/>
    <w:rsid w:val="00CF64BE"/>
    <w:rsid w:val="00CF6952"/>
    <w:rsid w:val="00CF6EE2"/>
    <w:rsid w:val="00CF6FF5"/>
    <w:rsid w:val="00CF71D7"/>
    <w:rsid w:val="00CF743F"/>
    <w:rsid w:val="00CF7537"/>
    <w:rsid w:val="00CF75C6"/>
    <w:rsid w:val="00CF7D9D"/>
    <w:rsid w:val="00D001D5"/>
    <w:rsid w:val="00D002F1"/>
    <w:rsid w:val="00D00775"/>
    <w:rsid w:val="00D008F1"/>
    <w:rsid w:val="00D00AEA"/>
    <w:rsid w:val="00D00BC5"/>
    <w:rsid w:val="00D00EC9"/>
    <w:rsid w:val="00D00F47"/>
    <w:rsid w:val="00D01B1D"/>
    <w:rsid w:val="00D01DE4"/>
    <w:rsid w:val="00D0210C"/>
    <w:rsid w:val="00D02143"/>
    <w:rsid w:val="00D023BE"/>
    <w:rsid w:val="00D02931"/>
    <w:rsid w:val="00D02C33"/>
    <w:rsid w:val="00D02E6C"/>
    <w:rsid w:val="00D02FA8"/>
    <w:rsid w:val="00D030BB"/>
    <w:rsid w:val="00D0362B"/>
    <w:rsid w:val="00D03728"/>
    <w:rsid w:val="00D03A75"/>
    <w:rsid w:val="00D03AE5"/>
    <w:rsid w:val="00D03B0C"/>
    <w:rsid w:val="00D03CC1"/>
    <w:rsid w:val="00D03E57"/>
    <w:rsid w:val="00D03F17"/>
    <w:rsid w:val="00D04073"/>
    <w:rsid w:val="00D04081"/>
    <w:rsid w:val="00D04486"/>
    <w:rsid w:val="00D0465F"/>
    <w:rsid w:val="00D052F3"/>
    <w:rsid w:val="00D053D9"/>
    <w:rsid w:val="00D05520"/>
    <w:rsid w:val="00D058E4"/>
    <w:rsid w:val="00D059EA"/>
    <w:rsid w:val="00D059EC"/>
    <w:rsid w:val="00D06110"/>
    <w:rsid w:val="00D066ED"/>
    <w:rsid w:val="00D06824"/>
    <w:rsid w:val="00D06A5D"/>
    <w:rsid w:val="00D06F8D"/>
    <w:rsid w:val="00D06FC4"/>
    <w:rsid w:val="00D070F2"/>
    <w:rsid w:val="00D071E9"/>
    <w:rsid w:val="00D07581"/>
    <w:rsid w:val="00D103AC"/>
    <w:rsid w:val="00D10477"/>
    <w:rsid w:val="00D1057B"/>
    <w:rsid w:val="00D1062F"/>
    <w:rsid w:val="00D106FA"/>
    <w:rsid w:val="00D1077A"/>
    <w:rsid w:val="00D107B1"/>
    <w:rsid w:val="00D10C9C"/>
    <w:rsid w:val="00D10D01"/>
    <w:rsid w:val="00D110DA"/>
    <w:rsid w:val="00D1132A"/>
    <w:rsid w:val="00D1132B"/>
    <w:rsid w:val="00D11552"/>
    <w:rsid w:val="00D11993"/>
    <w:rsid w:val="00D11BBD"/>
    <w:rsid w:val="00D121CF"/>
    <w:rsid w:val="00D12598"/>
    <w:rsid w:val="00D12765"/>
    <w:rsid w:val="00D1294C"/>
    <w:rsid w:val="00D12EE4"/>
    <w:rsid w:val="00D13262"/>
    <w:rsid w:val="00D135B5"/>
    <w:rsid w:val="00D13812"/>
    <w:rsid w:val="00D139EF"/>
    <w:rsid w:val="00D13BFF"/>
    <w:rsid w:val="00D14042"/>
    <w:rsid w:val="00D140BA"/>
    <w:rsid w:val="00D14216"/>
    <w:rsid w:val="00D14357"/>
    <w:rsid w:val="00D14492"/>
    <w:rsid w:val="00D14597"/>
    <w:rsid w:val="00D1470B"/>
    <w:rsid w:val="00D14A2C"/>
    <w:rsid w:val="00D14CA9"/>
    <w:rsid w:val="00D14E01"/>
    <w:rsid w:val="00D15277"/>
    <w:rsid w:val="00D15681"/>
    <w:rsid w:val="00D15BDF"/>
    <w:rsid w:val="00D15E9D"/>
    <w:rsid w:val="00D15F78"/>
    <w:rsid w:val="00D16112"/>
    <w:rsid w:val="00D16283"/>
    <w:rsid w:val="00D165FF"/>
    <w:rsid w:val="00D16628"/>
    <w:rsid w:val="00D16CE7"/>
    <w:rsid w:val="00D16DA9"/>
    <w:rsid w:val="00D16EFA"/>
    <w:rsid w:val="00D16F44"/>
    <w:rsid w:val="00D16FE3"/>
    <w:rsid w:val="00D17028"/>
    <w:rsid w:val="00D17269"/>
    <w:rsid w:val="00D1755D"/>
    <w:rsid w:val="00D17ABE"/>
    <w:rsid w:val="00D17C9B"/>
    <w:rsid w:val="00D201F8"/>
    <w:rsid w:val="00D20395"/>
    <w:rsid w:val="00D20A2C"/>
    <w:rsid w:val="00D20BA8"/>
    <w:rsid w:val="00D20C9F"/>
    <w:rsid w:val="00D211DE"/>
    <w:rsid w:val="00D216B4"/>
    <w:rsid w:val="00D216BF"/>
    <w:rsid w:val="00D21807"/>
    <w:rsid w:val="00D21AF3"/>
    <w:rsid w:val="00D22406"/>
    <w:rsid w:val="00D22739"/>
    <w:rsid w:val="00D22FB9"/>
    <w:rsid w:val="00D2315A"/>
    <w:rsid w:val="00D231E7"/>
    <w:rsid w:val="00D233AD"/>
    <w:rsid w:val="00D2409C"/>
    <w:rsid w:val="00D240D5"/>
    <w:rsid w:val="00D241B4"/>
    <w:rsid w:val="00D242D3"/>
    <w:rsid w:val="00D245F5"/>
    <w:rsid w:val="00D248F6"/>
    <w:rsid w:val="00D24AD3"/>
    <w:rsid w:val="00D24E83"/>
    <w:rsid w:val="00D25168"/>
    <w:rsid w:val="00D2521B"/>
    <w:rsid w:val="00D25813"/>
    <w:rsid w:val="00D25980"/>
    <w:rsid w:val="00D263A3"/>
    <w:rsid w:val="00D264DA"/>
    <w:rsid w:val="00D26832"/>
    <w:rsid w:val="00D26E46"/>
    <w:rsid w:val="00D27118"/>
    <w:rsid w:val="00D2737E"/>
    <w:rsid w:val="00D273E5"/>
    <w:rsid w:val="00D2755D"/>
    <w:rsid w:val="00D2762B"/>
    <w:rsid w:val="00D279EB"/>
    <w:rsid w:val="00D27A70"/>
    <w:rsid w:val="00D27A96"/>
    <w:rsid w:val="00D27D83"/>
    <w:rsid w:val="00D303BD"/>
    <w:rsid w:val="00D306E2"/>
    <w:rsid w:val="00D30846"/>
    <w:rsid w:val="00D30BCE"/>
    <w:rsid w:val="00D3159E"/>
    <w:rsid w:val="00D317B2"/>
    <w:rsid w:val="00D3184E"/>
    <w:rsid w:val="00D322C9"/>
    <w:rsid w:val="00D32605"/>
    <w:rsid w:val="00D32B0F"/>
    <w:rsid w:val="00D32C7F"/>
    <w:rsid w:val="00D32D2D"/>
    <w:rsid w:val="00D32F6E"/>
    <w:rsid w:val="00D33004"/>
    <w:rsid w:val="00D33382"/>
    <w:rsid w:val="00D339B6"/>
    <w:rsid w:val="00D33C55"/>
    <w:rsid w:val="00D34400"/>
    <w:rsid w:val="00D346CA"/>
    <w:rsid w:val="00D34B39"/>
    <w:rsid w:val="00D34EA0"/>
    <w:rsid w:val="00D34FDB"/>
    <w:rsid w:val="00D34FF4"/>
    <w:rsid w:val="00D35327"/>
    <w:rsid w:val="00D353E6"/>
    <w:rsid w:val="00D35544"/>
    <w:rsid w:val="00D355CC"/>
    <w:rsid w:val="00D362F6"/>
    <w:rsid w:val="00D364AF"/>
    <w:rsid w:val="00D36E99"/>
    <w:rsid w:val="00D372AB"/>
    <w:rsid w:val="00D40693"/>
    <w:rsid w:val="00D4077F"/>
    <w:rsid w:val="00D40D8E"/>
    <w:rsid w:val="00D4112C"/>
    <w:rsid w:val="00D41263"/>
    <w:rsid w:val="00D4132D"/>
    <w:rsid w:val="00D415AC"/>
    <w:rsid w:val="00D41B29"/>
    <w:rsid w:val="00D41BC0"/>
    <w:rsid w:val="00D41D14"/>
    <w:rsid w:val="00D41E35"/>
    <w:rsid w:val="00D41FE8"/>
    <w:rsid w:val="00D42071"/>
    <w:rsid w:val="00D420DC"/>
    <w:rsid w:val="00D42106"/>
    <w:rsid w:val="00D422CD"/>
    <w:rsid w:val="00D427FB"/>
    <w:rsid w:val="00D428C6"/>
    <w:rsid w:val="00D43005"/>
    <w:rsid w:val="00D43346"/>
    <w:rsid w:val="00D439EE"/>
    <w:rsid w:val="00D43C70"/>
    <w:rsid w:val="00D44122"/>
    <w:rsid w:val="00D441E5"/>
    <w:rsid w:val="00D4433D"/>
    <w:rsid w:val="00D44417"/>
    <w:rsid w:val="00D44ABE"/>
    <w:rsid w:val="00D4530E"/>
    <w:rsid w:val="00D45460"/>
    <w:rsid w:val="00D458E0"/>
    <w:rsid w:val="00D45AD8"/>
    <w:rsid w:val="00D45ADD"/>
    <w:rsid w:val="00D45B08"/>
    <w:rsid w:val="00D45B8C"/>
    <w:rsid w:val="00D45C4A"/>
    <w:rsid w:val="00D46066"/>
    <w:rsid w:val="00D461BF"/>
    <w:rsid w:val="00D463C5"/>
    <w:rsid w:val="00D464FB"/>
    <w:rsid w:val="00D4702B"/>
    <w:rsid w:val="00D47654"/>
    <w:rsid w:val="00D47B6B"/>
    <w:rsid w:val="00D50000"/>
    <w:rsid w:val="00D50072"/>
    <w:rsid w:val="00D50153"/>
    <w:rsid w:val="00D501DD"/>
    <w:rsid w:val="00D5054A"/>
    <w:rsid w:val="00D505B5"/>
    <w:rsid w:val="00D50632"/>
    <w:rsid w:val="00D50809"/>
    <w:rsid w:val="00D50848"/>
    <w:rsid w:val="00D50F64"/>
    <w:rsid w:val="00D50F93"/>
    <w:rsid w:val="00D50FF9"/>
    <w:rsid w:val="00D51521"/>
    <w:rsid w:val="00D51962"/>
    <w:rsid w:val="00D51C4F"/>
    <w:rsid w:val="00D51F14"/>
    <w:rsid w:val="00D529D3"/>
    <w:rsid w:val="00D52C16"/>
    <w:rsid w:val="00D53348"/>
    <w:rsid w:val="00D5343F"/>
    <w:rsid w:val="00D53443"/>
    <w:rsid w:val="00D53630"/>
    <w:rsid w:val="00D5381B"/>
    <w:rsid w:val="00D538E1"/>
    <w:rsid w:val="00D53D4E"/>
    <w:rsid w:val="00D5422C"/>
    <w:rsid w:val="00D54480"/>
    <w:rsid w:val="00D546E5"/>
    <w:rsid w:val="00D54785"/>
    <w:rsid w:val="00D547DB"/>
    <w:rsid w:val="00D547FB"/>
    <w:rsid w:val="00D548F2"/>
    <w:rsid w:val="00D54C9D"/>
    <w:rsid w:val="00D54E08"/>
    <w:rsid w:val="00D5510A"/>
    <w:rsid w:val="00D55600"/>
    <w:rsid w:val="00D55656"/>
    <w:rsid w:val="00D55D35"/>
    <w:rsid w:val="00D563DB"/>
    <w:rsid w:val="00D564CB"/>
    <w:rsid w:val="00D565A4"/>
    <w:rsid w:val="00D569A3"/>
    <w:rsid w:val="00D56C46"/>
    <w:rsid w:val="00D56DC3"/>
    <w:rsid w:val="00D56E4B"/>
    <w:rsid w:val="00D56E90"/>
    <w:rsid w:val="00D56EEB"/>
    <w:rsid w:val="00D56F32"/>
    <w:rsid w:val="00D573A3"/>
    <w:rsid w:val="00D575D2"/>
    <w:rsid w:val="00D5772E"/>
    <w:rsid w:val="00D57B2B"/>
    <w:rsid w:val="00D60035"/>
    <w:rsid w:val="00D601F0"/>
    <w:rsid w:val="00D602FA"/>
    <w:rsid w:val="00D6074B"/>
    <w:rsid w:val="00D60E60"/>
    <w:rsid w:val="00D6111D"/>
    <w:rsid w:val="00D61452"/>
    <w:rsid w:val="00D61941"/>
    <w:rsid w:val="00D61DE0"/>
    <w:rsid w:val="00D61F0E"/>
    <w:rsid w:val="00D61F93"/>
    <w:rsid w:val="00D62338"/>
    <w:rsid w:val="00D62607"/>
    <w:rsid w:val="00D6264A"/>
    <w:rsid w:val="00D6274D"/>
    <w:rsid w:val="00D62A2C"/>
    <w:rsid w:val="00D62DCF"/>
    <w:rsid w:val="00D62E51"/>
    <w:rsid w:val="00D62FC4"/>
    <w:rsid w:val="00D63315"/>
    <w:rsid w:val="00D633DF"/>
    <w:rsid w:val="00D6343D"/>
    <w:rsid w:val="00D63609"/>
    <w:rsid w:val="00D6375C"/>
    <w:rsid w:val="00D63BD9"/>
    <w:rsid w:val="00D63E87"/>
    <w:rsid w:val="00D6407C"/>
    <w:rsid w:val="00D6445E"/>
    <w:rsid w:val="00D645EA"/>
    <w:rsid w:val="00D64849"/>
    <w:rsid w:val="00D649A1"/>
    <w:rsid w:val="00D64A3F"/>
    <w:rsid w:val="00D64C89"/>
    <w:rsid w:val="00D6505C"/>
    <w:rsid w:val="00D65462"/>
    <w:rsid w:val="00D6561D"/>
    <w:rsid w:val="00D65684"/>
    <w:rsid w:val="00D656EA"/>
    <w:rsid w:val="00D65A24"/>
    <w:rsid w:val="00D65A69"/>
    <w:rsid w:val="00D65C1D"/>
    <w:rsid w:val="00D65F5F"/>
    <w:rsid w:val="00D6605B"/>
    <w:rsid w:val="00D66126"/>
    <w:rsid w:val="00D66C89"/>
    <w:rsid w:val="00D66D6F"/>
    <w:rsid w:val="00D6751C"/>
    <w:rsid w:val="00D6759D"/>
    <w:rsid w:val="00D675B6"/>
    <w:rsid w:val="00D6780F"/>
    <w:rsid w:val="00D6782C"/>
    <w:rsid w:val="00D67A0E"/>
    <w:rsid w:val="00D67D70"/>
    <w:rsid w:val="00D70088"/>
    <w:rsid w:val="00D7019F"/>
    <w:rsid w:val="00D70555"/>
    <w:rsid w:val="00D7086E"/>
    <w:rsid w:val="00D70BD0"/>
    <w:rsid w:val="00D70C9C"/>
    <w:rsid w:val="00D70D88"/>
    <w:rsid w:val="00D70F13"/>
    <w:rsid w:val="00D70F9B"/>
    <w:rsid w:val="00D71017"/>
    <w:rsid w:val="00D71221"/>
    <w:rsid w:val="00D717F2"/>
    <w:rsid w:val="00D719B2"/>
    <w:rsid w:val="00D71B11"/>
    <w:rsid w:val="00D7217C"/>
    <w:rsid w:val="00D7265B"/>
    <w:rsid w:val="00D72726"/>
    <w:rsid w:val="00D7290A"/>
    <w:rsid w:val="00D72B7F"/>
    <w:rsid w:val="00D72FE1"/>
    <w:rsid w:val="00D73130"/>
    <w:rsid w:val="00D731DC"/>
    <w:rsid w:val="00D7351D"/>
    <w:rsid w:val="00D736B8"/>
    <w:rsid w:val="00D737FF"/>
    <w:rsid w:val="00D73D38"/>
    <w:rsid w:val="00D7465B"/>
    <w:rsid w:val="00D74BAA"/>
    <w:rsid w:val="00D74CFE"/>
    <w:rsid w:val="00D74D83"/>
    <w:rsid w:val="00D74F8A"/>
    <w:rsid w:val="00D75096"/>
    <w:rsid w:val="00D750B1"/>
    <w:rsid w:val="00D75524"/>
    <w:rsid w:val="00D75798"/>
    <w:rsid w:val="00D75895"/>
    <w:rsid w:val="00D75AF7"/>
    <w:rsid w:val="00D75B2F"/>
    <w:rsid w:val="00D75FE4"/>
    <w:rsid w:val="00D76062"/>
    <w:rsid w:val="00D76231"/>
    <w:rsid w:val="00D765E4"/>
    <w:rsid w:val="00D7690F"/>
    <w:rsid w:val="00D76AAB"/>
    <w:rsid w:val="00D76EEC"/>
    <w:rsid w:val="00D77074"/>
    <w:rsid w:val="00D77087"/>
    <w:rsid w:val="00D77392"/>
    <w:rsid w:val="00D77475"/>
    <w:rsid w:val="00D77545"/>
    <w:rsid w:val="00D77954"/>
    <w:rsid w:val="00D779C5"/>
    <w:rsid w:val="00D77E0C"/>
    <w:rsid w:val="00D80550"/>
    <w:rsid w:val="00D80586"/>
    <w:rsid w:val="00D80A06"/>
    <w:rsid w:val="00D80C97"/>
    <w:rsid w:val="00D81050"/>
    <w:rsid w:val="00D81586"/>
    <w:rsid w:val="00D815F9"/>
    <w:rsid w:val="00D816DA"/>
    <w:rsid w:val="00D81A29"/>
    <w:rsid w:val="00D81AB3"/>
    <w:rsid w:val="00D81EFD"/>
    <w:rsid w:val="00D81FFB"/>
    <w:rsid w:val="00D82482"/>
    <w:rsid w:val="00D826DF"/>
    <w:rsid w:val="00D82FDB"/>
    <w:rsid w:val="00D83175"/>
    <w:rsid w:val="00D8342F"/>
    <w:rsid w:val="00D83673"/>
    <w:rsid w:val="00D839B6"/>
    <w:rsid w:val="00D84079"/>
    <w:rsid w:val="00D84447"/>
    <w:rsid w:val="00D84745"/>
    <w:rsid w:val="00D849B2"/>
    <w:rsid w:val="00D849FF"/>
    <w:rsid w:val="00D84D26"/>
    <w:rsid w:val="00D851A7"/>
    <w:rsid w:val="00D85406"/>
    <w:rsid w:val="00D8547A"/>
    <w:rsid w:val="00D856C8"/>
    <w:rsid w:val="00D85E6E"/>
    <w:rsid w:val="00D86036"/>
    <w:rsid w:val="00D860D0"/>
    <w:rsid w:val="00D8623A"/>
    <w:rsid w:val="00D86957"/>
    <w:rsid w:val="00D86D9D"/>
    <w:rsid w:val="00D86DE3"/>
    <w:rsid w:val="00D86EB8"/>
    <w:rsid w:val="00D87192"/>
    <w:rsid w:val="00D873D5"/>
    <w:rsid w:val="00D875F4"/>
    <w:rsid w:val="00D87E39"/>
    <w:rsid w:val="00D901E6"/>
    <w:rsid w:val="00D90A92"/>
    <w:rsid w:val="00D90BFF"/>
    <w:rsid w:val="00D90FE5"/>
    <w:rsid w:val="00D91002"/>
    <w:rsid w:val="00D91184"/>
    <w:rsid w:val="00D9149F"/>
    <w:rsid w:val="00D9153B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4D91"/>
    <w:rsid w:val="00D954AD"/>
    <w:rsid w:val="00D957BC"/>
    <w:rsid w:val="00D9580B"/>
    <w:rsid w:val="00D95C44"/>
    <w:rsid w:val="00D95CCE"/>
    <w:rsid w:val="00D964AF"/>
    <w:rsid w:val="00D96A7E"/>
    <w:rsid w:val="00D96EE4"/>
    <w:rsid w:val="00D96F15"/>
    <w:rsid w:val="00D97061"/>
    <w:rsid w:val="00D97311"/>
    <w:rsid w:val="00D975A0"/>
    <w:rsid w:val="00D97AD6"/>
    <w:rsid w:val="00D97CB1"/>
    <w:rsid w:val="00D97F37"/>
    <w:rsid w:val="00DA0307"/>
    <w:rsid w:val="00DA06B4"/>
    <w:rsid w:val="00DA1534"/>
    <w:rsid w:val="00DA2196"/>
    <w:rsid w:val="00DA2BC3"/>
    <w:rsid w:val="00DA3138"/>
    <w:rsid w:val="00DA33DA"/>
    <w:rsid w:val="00DA370F"/>
    <w:rsid w:val="00DA3A1F"/>
    <w:rsid w:val="00DA3B6E"/>
    <w:rsid w:val="00DA3C42"/>
    <w:rsid w:val="00DA46B4"/>
    <w:rsid w:val="00DA46CB"/>
    <w:rsid w:val="00DA47E1"/>
    <w:rsid w:val="00DA4AD6"/>
    <w:rsid w:val="00DA4B2F"/>
    <w:rsid w:val="00DA5080"/>
    <w:rsid w:val="00DA50B2"/>
    <w:rsid w:val="00DA50DA"/>
    <w:rsid w:val="00DA57CF"/>
    <w:rsid w:val="00DA5859"/>
    <w:rsid w:val="00DA594E"/>
    <w:rsid w:val="00DA5D3E"/>
    <w:rsid w:val="00DA60A7"/>
    <w:rsid w:val="00DA6693"/>
    <w:rsid w:val="00DA6785"/>
    <w:rsid w:val="00DA6A74"/>
    <w:rsid w:val="00DA6AF7"/>
    <w:rsid w:val="00DA6D83"/>
    <w:rsid w:val="00DA744B"/>
    <w:rsid w:val="00DA7556"/>
    <w:rsid w:val="00DA7AA6"/>
    <w:rsid w:val="00DA7C29"/>
    <w:rsid w:val="00DA7D63"/>
    <w:rsid w:val="00DA7F99"/>
    <w:rsid w:val="00DB00A0"/>
    <w:rsid w:val="00DB0210"/>
    <w:rsid w:val="00DB0373"/>
    <w:rsid w:val="00DB05B7"/>
    <w:rsid w:val="00DB0912"/>
    <w:rsid w:val="00DB0CCC"/>
    <w:rsid w:val="00DB0F29"/>
    <w:rsid w:val="00DB0F5F"/>
    <w:rsid w:val="00DB1498"/>
    <w:rsid w:val="00DB1AD4"/>
    <w:rsid w:val="00DB1EED"/>
    <w:rsid w:val="00DB21F3"/>
    <w:rsid w:val="00DB247F"/>
    <w:rsid w:val="00DB28E0"/>
    <w:rsid w:val="00DB2DEE"/>
    <w:rsid w:val="00DB2EF6"/>
    <w:rsid w:val="00DB3366"/>
    <w:rsid w:val="00DB3AC5"/>
    <w:rsid w:val="00DB406A"/>
    <w:rsid w:val="00DB4122"/>
    <w:rsid w:val="00DB41D5"/>
    <w:rsid w:val="00DB4349"/>
    <w:rsid w:val="00DB4D52"/>
    <w:rsid w:val="00DB4F18"/>
    <w:rsid w:val="00DB5135"/>
    <w:rsid w:val="00DB54A3"/>
    <w:rsid w:val="00DB56CF"/>
    <w:rsid w:val="00DB57B0"/>
    <w:rsid w:val="00DB5B77"/>
    <w:rsid w:val="00DB5F8B"/>
    <w:rsid w:val="00DB631E"/>
    <w:rsid w:val="00DB64A0"/>
    <w:rsid w:val="00DB64CD"/>
    <w:rsid w:val="00DB65EE"/>
    <w:rsid w:val="00DB66DE"/>
    <w:rsid w:val="00DB6740"/>
    <w:rsid w:val="00DB6E94"/>
    <w:rsid w:val="00DB71FD"/>
    <w:rsid w:val="00DB73DA"/>
    <w:rsid w:val="00DB75BD"/>
    <w:rsid w:val="00DB7786"/>
    <w:rsid w:val="00DB7814"/>
    <w:rsid w:val="00DB7D6A"/>
    <w:rsid w:val="00DC03B8"/>
    <w:rsid w:val="00DC0427"/>
    <w:rsid w:val="00DC0885"/>
    <w:rsid w:val="00DC08F6"/>
    <w:rsid w:val="00DC0A29"/>
    <w:rsid w:val="00DC0D26"/>
    <w:rsid w:val="00DC13A8"/>
    <w:rsid w:val="00DC1608"/>
    <w:rsid w:val="00DC1728"/>
    <w:rsid w:val="00DC1873"/>
    <w:rsid w:val="00DC1897"/>
    <w:rsid w:val="00DC1D6F"/>
    <w:rsid w:val="00DC24AB"/>
    <w:rsid w:val="00DC2A57"/>
    <w:rsid w:val="00DC2AC0"/>
    <w:rsid w:val="00DC34AF"/>
    <w:rsid w:val="00DC386D"/>
    <w:rsid w:val="00DC3ECE"/>
    <w:rsid w:val="00DC3F55"/>
    <w:rsid w:val="00DC4031"/>
    <w:rsid w:val="00DC42CC"/>
    <w:rsid w:val="00DC4F47"/>
    <w:rsid w:val="00DC53AA"/>
    <w:rsid w:val="00DC5AB1"/>
    <w:rsid w:val="00DC5E0E"/>
    <w:rsid w:val="00DC5F58"/>
    <w:rsid w:val="00DC6124"/>
    <w:rsid w:val="00DC61F5"/>
    <w:rsid w:val="00DC6508"/>
    <w:rsid w:val="00DC6824"/>
    <w:rsid w:val="00DC73F2"/>
    <w:rsid w:val="00DC7645"/>
    <w:rsid w:val="00DC7692"/>
    <w:rsid w:val="00DD0071"/>
    <w:rsid w:val="00DD05D3"/>
    <w:rsid w:val="00DD07B7"/>
    <w:rsid w:val="00DD092C"/>
    <w:rsid w:val="00DD1014"/>
    <w:rsid w:val="00DD1110"/>
    <w:rsid w:val="00DD1330"/>
    <w:rsid w:val="00DD13B7"/>
    <w:rsid w:val="00DD1745"/>
    <w:rsid w:val="00DD1A49"/>
    <w:rsid w:val="00DD23A0"/>
    <w:rsid w:val="00DD24EA"/>
    <w:rsid w:val="00DD2512"/>
    <w:rsid w:val="00DD257F"/>
    <w:rsid w:val="00DD281A"/>
    <w:rsid w:val="00DD28AA"/>
    <w:rsid w:val="00DD28AD"/>
    <w:rsid w:val="00DD311A"/>
    <w:rsid w:val="00DD3260"/>
    <w:rsid w:val="00DD392B"/>
    <w:rsid w:val="00DD4844"/>
    <w:rsid w:val="00DD5079"/>
    <w:rsid w:val="00DD582D"/>
    <w:rsid w:val="00DD586E"/>
    <w:rsid w:val="00DD5B89"/>
    <w:rsid w:val="00DD5C12"/>
    <w:rsid w:val="00DD5FF4"/>
    <w:rsid w:val="00DD6581"/>
    <w:rsid w:val="00DD6F5B"/>
    <w:rsid w:val="00DD71A6"/>
    <w:rsid w:val="00DD724F"/>
    <w:rsid w:val="00DD7637"/>
    <w:rsid w:val="00DD78CA"/>
    <w:rsid w:val="00DD7998"/>
    <w:rsid w:val="00DD7A5D"/>
    <w:rsid w:val="00DE0AAE"/>
    <w:rsid w:val="00DE0ACF"/>
    <w:rsid w:val="00DE0AD3"/>
    <w:rsid w:val="00DE0C3F"/>
    <w:rsid w:val="00DE1097"/>
    <w:rsid w:val="00DE10C3"/>
    <w:rsid w:val="00DE1698"/>
    <w:rsid w:val="00DE17E0"/>
    <w:rsid w:val="00DE1DA6"/>
    <w:rsid w:val="00DE1F11"/>
    <w:rsid w:val="00DE20B6"/>
    <w:rsid w:val="00DE21B1"/>
    <w:rsid w:val="00DE2256"/>
    <w:rsid w:val="00DE2680"/>
    <w:rsid w:val="00DE27C5"/>
    <w:rsid w:val="00DE341C"/>
    <w:rsid w:val="00DE342B"/>
    <w:rsid w:val="00DE3C03"/>
    <w:rsid w:val="00DE3EF8"/>
    <w:rsid w:val="00DE4103"/>
    <w:rsid w:val="00DE432A"/>
    <w:rsid w:val="00DE4423"/>
    <w:rsid w:val="00DE44F6"/>
    <w:rsid w:val="00DE459F"/>
    <w:rsid w:val="00DE46D4"/>
    <w:rsid w:val="00DE4921"/>
    <w:rsid w:val="00DE4A33"/>
    <w:rsid w:val="00DE4DB0"/>
    <w:rsid w:val="00DE5176"/>
    <w:rsid w:val="00DE51B0"/>
    <w:rsid w:val="00DE5609"/>
    <w:rsid w:val="00DE5F42"/>
    <w:rsid w:val="00DE644B"/>
    <w:rsid w:val="00DE6632"/>
    <w:rsid w:val="00DE67CF"/>
    <w:rsid w:val="00DE6A82"/>
    <w:rsid w:val="00DE6EC8"/>
    <w:rsid w:val="00DE72B2"/>
    <w:rsid w:val="00DE732C"/>
    <w:rsid w:val="00DE740E"/>
    <w:rsid w:val="00DE7525"/>
    <w:rsid w:val="00DE7A0F"/>
    <w:rsid w:val="00DE7C15"/>
    <w:rsid w:val="00DE7C86"/>
    <w:rsid w:val="00DF00E0"/>
    <w:rsid w:val="00DF0240"/>
    <w:rsid w:val="00DF0469"/>
    <w:rsid w:val="00DF04BA"/>
    <w:rsid w:val="00DF11E9"/>
    <w:rsid w:val="00DF14E2"/>
    <w:rsid w:val="00DF1A87"/>
    <w:rsid w:val="00DF1CC0"/>
    <w:rsid w:val="00DF1CCA"/>
    <w:rsid w:val="00DF1FC0"/>
    <w:rsid w:val="00DF2480"/>
    <w:rsid w:val="00DF2597"/>
    <w:rsid w:val="00DF28C1"/>
    <w:rsid w:val="00DF31A2"/>
    <w:rsid w:val="00DF31C9"/>
    <w:rsid w:val="00DF35B0"/>
    <w:rsid w:val="00DF44C6"/>
    <w:rsid w:val="00DF46D0"/>
    <w:rsid w:val="00DF4CAD"/>
    <w:rsid w:val="00DF4E25"/>
    <w:rsid w:val="00DF5317"/>
    <w:rsid w:val="00DF53C6"/>
    <w:rsid w:val="00DF5547"/>
    <w:rsid w:val="00DF56E8"/>
    <w:rsid w:val="00DF5885"/>
    <w:rsid w:val="00DF58AA"/>
    <w:rsid w:val="00DF58DC"/>
    <w:rsid w:val="00DF5A0C"/>
    <w:rsid w:val="00DF5ACF"/>
    <w:rsid w:val="00DF5C30"/>
    <w:rsid w:val="00DF5E13"/>
    <w:rsid w:val="00DF5FB3"/>
    <w:rsid w:val="00DF60D0"/>
    <w:rsid w:val="00DF6165"/>
    <w:rsid w:val="00DF6380"/>
    <w:rsid w:val="00DF73EA"/>
    <w:rsid w:val="00DF7894"/>
    <w:rsid w:val="00DF7F9D"/>
    <w:rsid w:val="00E0049A"/>
    <w:rsid w:val="00E0065E"/>
    <w:rsid w:val="00E0079B"/>
    <w:rsid w:val="00E007CC"/>
    <w:rsid w:val="00E00820"/>
    <w:rsid w:val="00E00B1B"/>
    <w:rsid w:val="00E00C3B"/>
    <w:rsid w:val="00E00F42"/>
    <w:rsid w:val="00E01172"/>
    <w:rsid w:val="00E01279"/>
    <w:rsid w:val="00E0185F"/>
    <w:rsid w:val="00E01A99"/>
    <w:rsid w:val="00E01EFF"/>
    <w:rsid w:val="00E02081"/>
    <w:rsid w:val="00E0255E"/>
    <w:rsid w:val="00E02CD7"/>
    <w:rsid w:val="00E033F3"/>
    <w:rsid w:val="00E03690"/>
    <w:rsid w:val="00E038FC"/>
    <w:rsid w:val="00E03BBE"/>
    <w:rsid w:val="00E04283"/>
    <w:rsid w:val="00E042B8"/>
    <w:rsid w:val="00E045FD"/>
    <w:rsid w:val="00E04839"/>
    <w:rsid w:val="00E04D51"/>
    <w:rsid w:val="00E04EB9"/>
    <w:rsid w:val="00E05132"/>
    <w:rsid w:val="00E0515C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BC"/>
    <w:rsid w:val="00E06FD4"/>
    <w:rsid w:val="00E070B8"/>
    <w:rsid w:val="00E0759A"/>
    <w:rsid w:val="00E07663"/>
    <w:rsid w:val="00E07689"/>
    <w:rsid w:val="00E07D1D"/>
    <w:rsid w:val="00E103BE"/>
    <w:rsid w:val="00E106E2"/>
    <w:rsid w:val="00E10BDF"/>
    <w:rsid w:val="00E10C0A"/>
    <w:rsid w:val="00E10C4C"/>
    <w:rsid w:val="00E10EB3"/>
    <w:rsid w:val="00E10FA0"/>
    <w:rsid w:val="00E112A7"/>
    <w:rsid w:val="00E1146B"/>
    <w:rsid w:val="00E116DB"/>
    <w:rsid w:val="00E117F3"/>
    <w:rsid w:val="00E1185F"/>
    <w:rsid w:val="00E11A94"/>
    <w:rsid w:val="00E11C95"/>
    <w:rsid w:val="00E123AA"/>
    <w:rsid w:val="00E12773"/>
    <w:rsid w:val="00E128AF"/>
    <w:rsid w:val="00E12A91"/>
    <w:rsid w:val="00E12AA9"/>
    <w:rsid w:val="00E13573"/>
    <w:rsid w:val="00E13D46"/>
    <w:rsid w:val="00E13E96"/>
    <w:rsid w:val="00E141FF"/>
    <w:rsid w:val="00E14347"/>
    <w:rsid w:val="00E14367"/>
    <w:rsid w:val="00E145BC"/>
    <w:rsid w:val="00E146E6"/>
    <w:rsid w:val="00E14E56"/>
    <w:rsid w:val="00E15589"/>
    <w:rsid w:val="00E1572B"/>
    <w:rsid w:val="00E1596B"/>
    <w:rsid w:val="00E15B4B"/>
    <w:rsid w:val="00E15BC4"/>
    <w:rsid w:val="00E15CF1"/>
    <w:rsid w:val="00E15D02"/>
    <w:rsid w:val="00E15D6C"/>
    <w:rsid w:val="00E1629D"/>
    <w:rsid w:val="00E1640C"/>
    <w:rsid w:val="00E167CD"/>
    <w:rsid w:val="00E17032"/>
    <w:rsid w:val="00E17251"/>
    <w:rsid w:val="00E17486"/>
    <w:rsid w:val="00E176BB"/>
    <w:rsid w:val="00E17789"/>
    <w:rsid w:val="00E17908"/>
    <w:rsid w:val="00E20335"/>
    <w:rsid w:val="00E20382"/>
    <w:rsid w:val="00E206F2"/>
    <w:rsid w:val="00E2086B"/>
    <w:rsid w:val="00E2091E"/>
    <w:rsid w:val="00E20A3D"/>
    <w:rsid w:val="00E20FAC"/>
    <w:rsid w:val="00E2136C"/>
    <w:rsid w:val="00E214E9"/>
    <w:rsid w:val="00E217A2"/>
    <w:rsid w:val="00E218EA"/>
    <w:rsid w:val="00E219B7"/>
    <w:rsid w:val="00E21DEE"/>
    <w:rsid w:val="00E21F5A"/>
    <w:rsid w:val="00E22305"/>
    <w:rsid w:val="00E22AA1"/>
    <w:rsid w:val="00E23023"/>
    <w:rsid w:val="00E230C1"/>
    <w:rsid w:val="00E23392"/>
    <w:rsid w:val="00E23A4C"/>
    <w:rsid w:val="00E23BEF"/>
    <w:rsid w:val="00E23FDF"/>
    <w:rsid w:val="00E244D1"/>
    <w:rsid w:val="00E24AE2"/>
    <w:rsid w:val="00E2650A"/>
    <w:rsid w:val="00E2654D"/>
    <w:rsid w:val="00E26701"/>
    <w:rsid w:val="00E26A07"/>
    <w:rsid w:val="00E26C2E"/>
    <w:rsid w:val="00E2727F"/>
    <w:rsid w:val="00E2736F"/>
    <w:rsid w:val="00E2745D"/>
    <w:rsid w:val="00E276D2"/>
    <w:rsid w:val="00E27768"/>
    <w:rsid w:val="00E27ACD"/>
    <w:rsid w:val="00E27AF9"/>
    <w:rsid w:val="00E27B1A"/>
    <w:rsid w:val="00E30457"/>
    <w:rsid w:val="00E311D4"/>
    <w:rsid w:val="00E31261"/>
    <w:rsid w:val="00E313D3"/>
    <w:rsid w:val="00E31791"/>
    <w:rsid w:val="00E317EB"/>
    <w:rsid w:val="00E31B26"/>
    <w:rsid w:val="00E31CEC"/>
    <w:rsid w:val="00E31F18"/>
    <w:rsid w:val="00E321B8"/>
    <w:rsid w:val="00E32C16"/>
    <w:rsid w:val="00E33143"/>
    <w:rsid w:val="00E337CA"/>
    <w:rsid w:val="00E33847"/>
    <w:rsid w:val="00E33BF1"/>
    <w:rsid w:val="00E3423F"/>
    <w:rsid w:val="00E34703"/>
    <w:rsid w:val="00E348B9"/>
    <w:rsid w:val="00E348DC"/>
    <w:rsid w:val="00E34B00"/>
    <w:rsid w:val="00E34E70"/>
    <w:rsid w:val="00E35247"/>
    <w:rsid w:val="00E3556E"/>
    <w:rsid w:val="00E35722"/>
    <w:rsid w:val="00E358E4"/>
    <w:rsid w:val="00E360C9"/>
    <w:rsid w:val="00E36495"/>
    <w:rsid w:val="00E3651A"/>
    <w:rsid w:val="00E365B8"/>
    <w:rsid w:val="00E369F5"/>
    <w:rsid w:val="00E36C59"/>
    <w:rsid w:val="00E3738C"/>
    <w:rsid w:val="00E37484"/>
    <w:rsid w:val="00E376C7"/>
    <w:rsid w:val="00E379FD"/>
    <w:rsid w:val="00E37B70"/>
    <w:rsid w:val="00E37D12"/>
    <w:rsid w:val="00E400B6"/>
    <w:rsid w:val="00E4054A"/>
    <w:rsid w:val="00E4074A"/>
    <w:rsid w:val="00E40794"/>
    <w:rsid w:val="00E40A1E"/>
    <w:rsid w:val="00E40B38"/>
    <w:rsid w:val="00E40DB6"/>
    <w:rsid w:val="00E415E7"/>
    <w:rsid w:val="00E416AD"/>
    <w:rsid w:val="00E4182E"/>
    <w:rsid w:val="00E41AD5"/>
    <w:rsid w:val="00E41C4E"/>
    <w:rsid w:val="00E4207D"/>
    <w:rsid w:val="00E421D6"/>
    <w:rsid w:val="00E42642"/>
    <w:rsid w:val="00E42B15"/>
    <w:rsid w:val="00E42C0B"/>
    <w:rsid w:val="00E42C54"/>
    <w:rsid w:val="00E42EAB"/>
    <w:rsid w:val="00E42FD3"/>
    <w:rsid w:val="00E43107"/>
    <w:rsid w:val="00E435D0"/>
    <w:rsid w:val="00E43A4E"/>
    <w:rsid w:val="00E44101"/>
    <w:rsid w:val="00E447E5"/>
    <w:rsid w:val="00E45124"/>
    <w:rsid w:val="00E46179"/>
    <w:rsid w:val="00E4633F"/>
    <w:rsid w:val="00E4684F"/>
    <w:rsid w:val="00E46A52"/>
    <w:rsid w:val="00E46AE4"/>
    <w:rsid w:val="00E46E25"/>
    <w:rsid w:val="00E4796A"/>
    <w:rsid w:val="00E47F6D"/>
    <w:rsid w:val="00E50193"/>
    <w:rsid w:val="00E50273"/>
    <w:rsid w:val="00E503FD"/>
    <w:rsid w:val="00E506E9"/>
    <w:rsid w:val="00E50B16"/>
    <w:rsid w:val="00E50BA4"/>
    <w:rsid w:val="00E50DB7"/>
    <w:rsid w:val="00E50E59"/>
    <w:rsid w:val="00E50FF4"/>
    <w:rsid w:val="00E513DC"/>
    <w:rsid w:val="00E514BB"/>
    <w:rsid w:val="00E51631"/>
    <w:rsid w:val="00E51971"/>
    <w:rsid w:val="00E5210E"/>
    <w:rsid w:val="00E52357"/>
    <w:rsid w:val="00E52831"/>
    <w:rsid w:val="00E5298A"/>
    <w:rsid w:val="00E52B0D"/>
    <w:rsid w:val="00E52B8F"/>
    <w:rsid w:val="00E52D18"/>
    <w:rsid w:val="00E52D97"/>
    <w:rsid w:val="00E52D9A"/>
    <w:rsid w:val="00E52E77"/>
    <w:rsid w:val="00E52E91"/>
    <w:rsid w:val="00E53377"/>
    <w:rsid w:val="00E533B4"/>
    <w:rsid w:val="00E535EC"/>
    <w:rsid w:val="00E53696"/>
    <w:rsid w:val="00E537E6"/>
    <w:rsid w:val="00E53B61"/>
    <w:rsid w:val="00E54159"/>
    <w:rsid w:val="00E5419E"/>
    <w:rsid w:val="00E5437E"/>
    <w:rsid w:val="00E5466F"/>
    <w:rsid w:val="00E5472A"/>
    <w:rsid w:val="00E54897"/>
    <w:rsid w:val="00E54B4E"/>
    <w:rsid w:val="00E54F81"/>
    <w:rsid w:val="00E54FB9"/>
    <w:rsid w:val="00E55096"/>
    <w:rsid w:val="00E55589"/>
    <w:rsid w:val="00E55A13"/>
    <w:rsid w:val="00E55B9E"/>
    <w:rsid w:val="00E55C66"/>
    <w:rsid w:val="00E55CDB"/>
    <w:rsid w:val="00E55F6A"/>
    <w:rsid w:val="00E569D6"/>
    <w:rsid w:val="00E56E98"/>
    <w:rsid w:val="00E57049"/>
    <w:rsid w:val="00E570FF"/>
    <w:rsid w:val="00E5739E"/>
    <w:rsid w:val="00E573EA"/>
    <w:rsid w:val="00E57A24"/>
    <w:rsid w:val="00E57C1A"/>
    <w:rsid w:val="00E57C38"/>
    <w:rsid w:val="00E57D61"/>
    <w:rsid w:val="00E600FB"/>
    <w:rsid w:val="00E6054F"/>
    <w:rsid w:val="00E60757"/>
    <w:rsid w:val="00E60810"/>
    <w:rsid w:val="00E60864"/>
    <w:rsid w:val="00E60C11"/>
    <w:rsid w:val="00E61002"/>
    <w:rsid w:val="00E6109E"/>
    <w:rsid w:val="00E616A6"/>
    <w:rsid w:val="00E6177C"/>
    <w:rsid w:val="00E61804"/>
    <w:rsid w:val="00E61B55"/>
    <w:rsid w:val="00E61BC1"/>
    <w:rsid w:val="00E61C8C"/>
    <w:rsid w:val="00E6207C"/>
    <w:rsid w:val="00E628D0"/>
    <w:rsid w:val="00E62A8E"/>
    <w:rsid w:val="00E631DE"/>
    <w:rsid w:val="00E635D2"/>
    <w:rsid w:val="00E644BB"/>
    <w:rsid w:val="00E64571"/>
    <w:rsid w:val="00E645EA"/>
    <w:rsid w:val="00E64A8C"/>
    <w:rsid w:val="00E64AA9"/>
    <w:rsid w:val="00E64B67"/>
    <w:rsid w:val="00E64FC5"/>
    <w:rsid w:val="00E6505C"/>
    <w:rsid w:val="00E65114"/>
    <w:rsid w:val="00E65BBD"/>
    <w:rsid w:val="00E65BD3"/>
    <w:rsid w:val="00E65C6F"/>
    <w:rsid w:val="00E65CA8"/>
    <w:rsid w:val="00E65CC9"/>
    <w:rsid w:val="00E65DCD"/>
    <w:rsid w:val="00E65E0B"/>
    <w:rsid w:val="00E66074"/>
    <w:rsid w:val="00E66501"/>
    <w:rsid w:val="00E66568"/>
    <w:rsid w:val="00E66893"/>
    <w:rsid w:val="00E668C9"/>
    <w:rsid w:val="00E67183"/>
    <w:rsid w:val="00E67319"/>
    <w:rsid w:val="00E675C6"/>
    <w:rsid w:val="00E67634"/>
    <w:rsid w:val="00E67D81"/>
    <w:rsid w:val="00E67DB9"/>
    <w:rsid w:val="00E67F0A"/>
    <w:rsid w:val="00E70098"/>
    <w:rsid w:val="00E7032A"/>
    <w:rsid w:val="00E70753"/>
    <w:rsid w:val="00E70928"/>
    <w:rsid w:val="00E70BC5"/>
    <w:rsid w:val="00E70E56"/>
    <w:rsid w:val="00E70FE4"/>
    <w:rsid w:val="00E7103C"/>
    <w:rsid w:val="00E71067"/>
    <w:rsid w:val="00E710AA"/>
    <w:rsid w:val="00E71176"/>
    <w:rsid w:val="00E71257"/>
    <w:rsid w:val="00E713EF"/>
    <w:rsid w:val="00E71AB4"/>
    <w:rsid w:val="00E71C4A"/>
    <w:rsid w:val="00E71F7E"/>
    <w:rsid w:val="00E72054"/>
    <w:rsid w:val="00E7213A"/>
    <w:rsid w:val="00E724A2"/>
    <w:rsid w:val="00E72B73"/>
    <w:rsid w:val="00E72B93"/>
    <w:rsid w:val="00E72FEB"/>
    <w:rsid w:val="00E73117"/>
    <w:rsid w:val="00E73685"/>
    <w:rsid w:val="00E73787"/>
    <w:rsid w:val="00E73AC8"/>
    <w:rsid w:val="00E73BB7"/>
    <w:rsid w:val="00E73E04"/>
    <w:rsid w:val="00E73E49"/>
    <w:rsid w:val="00E73F44"/>
    <w:rsid w:val="00E74136"/>
    <w:rsid w:val="00E742D1"/>
    <w:rsid w:val="00E7437E"/>
    <w:rsid w:val="00E7458A"/>
    <w:rsid w:val="00E745F4"/>
    <w:rsid w:val="00E7491B"/>
    <w:rsid w:val="00E74C97"/>
    <w:rsid w:val="00E74D53"/>
    <w:rsid w:val="00E74E17"/>
    <w:rsid w:val="00E751DF"/>
    <w:rsid w:val="00E75242"/>
    <w:rsid w:val="00E753D8"/>
    <w:rsid w:val="00E75474"/>
    <w:rsid w:val="00E75E03"/>
    <w:rsid w:val="00E75E0A"/>
    <w:rsid w:val="00E75E4B"/>
    <w:rsid w:val="00E761E4"/>
    <w:rsid w:val="00E765D7"/>
    <w:rsid w:val="00E7697F"/>
    <w:rsid w:val="00E76D0E"/>
    <w:rsid w:val="00E76F61"/>
    <w:rsid w:val="00E7709E"/>
    <w:rsid w:val="00E770BA"/>
    <w:rsid w:val="00E773F3"/>
    <w:rsid w:val="00E776A4"/>
    <w:rsid w:val="00E77765"/>
    <w:rsid w:val="00E80162"/>
    <w:rsid w:val="00E80359"/>
    <w:rsid w:val="00E80653"/>
    <w:rsid w:val="00E80698"/>
    <w:rsid w:val="00E81059"/>
    <w:rsid w:val="00E81322"/>
    <w:rsid w:val="00E81501"/>
    <w:rsid w:val="00E81704"/>
    <w:rsid w:val="00E8193C"/>
    <w:rsid w:val="00E819B3"/>
    <w:rsid w:val="00E81CE3"/>
    <w:rsid w:val="00E81DD8"/>
    <w:rsid w:val="00E81FF0"/>
    <w:rsid w:val="00E822D4"/>
    <w:rsid w:val="00E825C9"/>
    <w:rsid w:val="00E82698"/>
    <w:rsid w:val="00E82B8F"/>
    <w:rsid w:val="00E82E32"/>
    <w:rsid w:val="00E834BE"/>
    <w:rsid w:val="00E8393F"/>
    <w:rsid w:val="00E847B5"/>
    <w:rsid w:val="00E84881"/>
    <w:rsid w:val="00E84A61"/>
    <w:rsid w:val="00E84CB5"/>
    <w:rsid w:val="00E84CBD"/>
    <w:rsid w:val="00E84E31"/>
    <w:rsid w:val="00E84FC9"/>
    <w:rsid w:val="00E85077"/>
    <w:rsid w:val="00E85210"/>
    <w:rsid w:val="00E85497"/>
    <w:rsid w:val="00E85541"/>
    <w:rsid w:val="00E863BA"/>
    <w:rsid w:val="00E87096"/>
    <w:rsid w:val="00E8790B"/>
    <w:rsid w:val="00E87AE8"/>
    <w:rsid w:val="00E87CB0"/>
    <w:rsid w:val="00E9015D"/>
    <w:rsid w:val="00E902D7"/>
    <w:rsid w:val="00E903F3"/>
    <w:rsid w:val="00E906F3"/>
    <w:rsid w:val="00E9080B"/>
    <w:rsid w:val="00E9088A"/>
    <w:rsid w:val="00E90B0F"/>
    <w:rsid w:val="00E910F5"/>
    <w:rsid w:val="00E911E5"/>
    <w:rsid w:val="00E912DB"/>
    <w:rsid w:val="00E916F6"/>
    <w:rsid w:val="00E91943"/>
    <w:rsid w:val="00E91A50"/>
    <w:rsid w:val="00E91F1F"/>
    <w:rsid w:val="00E91F6E"/>
    <w:rsid w:val="00E91F6F"/>
    <w:rsid w:val="00E920C1"/>
    <w:rsid w:val="00E9214E"/>
    <w:rsid w:val="00E92618"/>
    <w:rsid w:val="00E927C0"/>
    <w:rsid w:val="00E9282B"/>
    <w:rsid w:val="00E92C7C"/>
    <w:rsid w:val="00E92F2E"/>
    <w:rsid w:val="00E92F49"/>
    <w:rsid w:val="00E93108"/>
    <w:rsid w:val="00E9327E"/>
    <w:rsid w:val="00E932D1"/>
    <w:rsid w:val="00E93654"/>
    <w:rsid w:val="00E93795"/>
    <w:rsid w:val="00E937B5"/>
    <w:rsid w:val="00E939C0"/>
    <w:rsid w:val="00E93A08"/>
    <w:rsid w:val="00E93BC1"/>
    <w:rsid w:val="00E93FA3"/>
    <w:rsid w:val="00E940AD"/>
    <w:rsid w:val="00E941BD"/>
    <w:rsid w:val="00E9428F"/>
    <w:rsid w:val="00E9448F"/>
    <w:rsid w:val="00E946C5"/>
    <w:rsid w:val="00E947DB"/>
    <w:rsid w:val="00E94FAC"/>
    <w:rsid w:val="00E95319"/>
    <w:rsid w:val="00E9531D"/>
    <w:rsid w:val="00E95790"/>
    <w:rsid w:val="00E95A7F"/>
    <w:rsid w:val="00E95BDA"/>
    <w:rsid w:val="00E95EEF"/>
    <w:rsid w:val="00E95FDF"/>
    <w:rsid w:val="00E96214"/>
    <w:rsid w:val="00E963B7"/>
    <w:rsid w:val="00E964D7"/>
    <w:rsid w:val="00E965BD"/>
    <w:rsid w:val="00E965ED"/>
    <w:rsid w:val="00E96BDD"/>
    <w:rsid w:val="00E96F57"/>
    <w:rsid w:val="00E96FD1"/>
    <w:rsid w:val="00E970CB"/>
    <w:rsid w:val="00E970D0"/>
    <w:rsid w:val="00E97122"/>
    <w:rsid w:val="00E97351"/>
    <w:rsid w:val="00E97444"/>
    <w:rsid w:val="00E97790"/>
    <w:rsid w:val="00E9794C"/>
    <w:rsid w:val="00E97AB3"/>
    <w:rsid w:val="00E97AEF"/>
    <w:rsid w:val="00E97B53"/>
    <w:rsid w:val="00E97EFF"/>
    <w:rsid w:val="00EA0049"/>
    <w:rsid w:val="00EA005D"/>
    <w:rsid w:val="00EA00DC"/>
    <w:rsid w:val="00EA0233"/>
    <w:rsid w:val="00EA03CE"/>
    <w:rsid w:val="00EA09DF"/>
    <w:rsid w:val="00EA0AF7"/>
    <w:rsid w:val="00EA0E31"/>
    <w:rsid w:val="00EA0F4D"/>
    <w:rsid w:val="00EA150B"/>
    <w:rsid w:val="00EA19F4"/>
    <w:rsid w:val="00EA1AE7"/>
    <w:rsid w:val="00EA1F80"/>
    <w:rsid w:val="00EA1FC5"/>
    <w:rsid w:val="00EA21BD"/>
    <w:rsid w:val="00EA2210"/>
    <w:rsid w:val="00EA25EF"/>
    <w:rsid w:val="00EA260F"/>
    <w:rsid w:val="00EA2C60"/>
    <w:rsid w:val="00EA2DE1"/>
    <w:rsid w:val="00EA300D"/>
    <w:rsid w:val="00EA3219"/>
    <w:rsid w:val="00EA36B8"/>
    <w:rsid w:val="00EA3A16"/>
    <w:rsid w:val="00EA3B30"/>
    <w:rsid w:val="00EA3D6F"/>
    <w:rsid w:val="00EA3DDD"/>
    <w:rsid w:val="00EA418F"/>
    <w:rsid w:val="00EA4509"/>
    <w:rsid w:val="00EA4615"/>
    <w:rsid w:val="00EA4628"/>
    <w:rsid w:val="00EA4925"/>
    <w:rsid w:val="00EA497D"/>
    <w:rsid w:val="00EA4DE3"/>
    <w:rsid w:val="00EA4E49"/>
    <w:rsid w:val="00EA5149"/>
    <w:rsid w:val="00EA52C5"/>
    <w:rsid w:val="00EA5751"/>
    <w:rsid w:val="00EA584B"/>
    <w:rsid w:val="00EA5A69"/>
    <w:rsid w:val="00EA5B9F"/>
    <w:rsid w:val="00EA5DE7"/>
    <w:rsid w:val="00EA5E56"/>
    <w:rsid w:val="00EA5F8D"/>
    <w:rsid w:val="00EA692F"/>
    <w:rsid w:val="00EA6BF8"/>
    <w:rsid w:val="00EA6E7E"/>
    <w:rsid w:val="00EA77D8"/>
    <w:rsid w:val="00EA7ABE"/>
    <w:rsid w:val="00EA7EAF"/>
    <w:rsid w:val="00EA7F37"/>
    <w:rsid w:val="00EB005C"/>
    <w:rsid w:val="00EB00E1"/>
    <w:rsid w:val="00EB0412"/>
    <w:rsid w:val="00EB06C3"/>
    <w:rsid w:val="00EB0795"/>
    <w:rsid w:val="00EB087A"/>
    <w:rsid w:val="00EB09AC"/>
    <w:rsid w:val="00EB0B10"/>
    <w:rsid w:val="00EB0D05"/>
    <w:rsid w:val="00EB12F5"/>
    <w:rsid w:val="00EB13AA"/>
    <w:rsid w:val="00EB19E7"/>
    <w:rsid w:val="00EB1CB0"/>
    <w:rsid w:val="00EB1DC5"/>
    <w:rsid w:val="00EB203E"/>
    <w:rsid w:val="00EB2262"/>
    <w:rsid w:val="00EB2F2C"/>
    <w:rsid w:val="00EB2FC4"/>
    <w:rsid w:val="00EB32F7"/>
    <w:rsid w:val="00EB33B0"/>
    <w:rsid w:val="00EB34DA"/>
    <w:rsid w:val="00EB3D27"/>
    <w:rsid w:val="00EB3ED4"/>
    <w:rsid w:val="00EB3F1F"/>
    <w:rsid w:val="00EB40B1"/>
    <w:rsid w:val="00EB445E"/>
    <w:rsid w:val="00EB4588"/>
    <w:rsid w:val="00EB4922"/>
    <w:rsid w:val="00EB498C"/>
    <w:rsid w:val="00EB4BCC"/>
    <w:rsid w:val="00EB4CF3"/>
    <w:rsid w:val="00EB5567"/>
    <w:rsid w:val="00EB5623"/>
    <w:rsid w:val="00EB56D4"/>
    <w:rsid w:val="00EB5B2B"/>
    <w:rsid w:val="00EB5CC9"/>
    <w:rsid w:val="00EB5CF9"/>
    <w:rsid w:val="00EB5D79"/>
    <w:rsid w:val="00EB65BF"/>
    <w:rsid w:val="00EB6F4C"/>
    <w:rsid w:val="00EB7060"/>
    <w:rsid w:val="00EB71C4"/>
    <w:rsid w:val="00EB739C"/>
    <w:rsid w:val="00EB75CE"/>
    <w:rsid w:val="00EB7687"/>
    <w:rsid w:val="00EC0228"/>
    <w:rsid w:val="00EC04C0"/>
    <w:rsid w:val="00EC0513"/>
    <w:rsid w:val="00EC0AE0"/>
    <w:rsid w:val="00EC0C99"/>
    <w:rsid w:val="00EC0FBE"/>
    <w:rsid w:val="00EC126A"/>
    <w:rsid w:val="00EC1571"/>
    <w:rsid w:val="00EC1D33"/>
    <w:rsid w:val="00EC2227"/>
    <w:rsid w:val="00EC2296"/>
    <w:rsid w:val="00EC2FE1"/>
    <w:rsid w:val="00EC3032"/>
    <w:rsid w:val="00EC30B5"/>
    <w:rsid w:val="00EC3516"/>
    <w:rsid w:val="00EC362C"/>
    <w:rsid w:val="00EC390C"/>
    <w:rsid w:val="00EC4284"/>
    <w:rsid w:val="00EC46D8"/>
    <w:rsid w:val="00EC4B4C"/>
    <w:rsid w:val="00EC524A"/>
    <w:rsid w:val="00EC5355"/>
    <w:rsid w:val="00EC53FC"/>
    <w:rsid w:val="00EC5419"/>
    <w:rsid w:val="00EC57C8"/>
    <w:rsid w:val="00EC5B3D"/>
    <w:rsid w:val="00EC6080"/>
    <w:rsid w:val="00EC60E9"/>
    <w:rsid w:val="00EC62B8"/>
    <w:rsid w:val="00EC6382"/>
    <w:rsid w:val="00EC662B"/>
    <w:rsid w:val="00EC68D8"/>
    <w:rsid w:val="00EC6BC0"/>
    <w:rsid w:val="00EC6E2E"/>
    <w:rsid w:val="00EC6EA3"/>
    <w:rsid w:val="00EC71F6"/>
    <w:rsid w:val="00EC7A73"/>
    <w:rsid w:val="00EC7E64"/>
    <w:rsid w:val="00EC7ED8"/>
    <w:rsid w:val="00ED039F"/>
    <w:rsid w:val="00ED064E"/>
    <w:rsid w:val="00ED0935"/>
    <w:rsid w:val="00ED093E"/>
    <w:rsid w:val="00ED098F"/>
    <w:rsid w:val="00ED0B2B"/>
    <w:rsid w:val="00ED0E6E"/>
    <w:rsid w:val="00ED0F6A"/>
    <w:rsid w:val="00ED1045"/>
    <w:rsid w:val="00ED12B4"/>
    <w:rsid w:val="00ED138C"/>
    <w:rsid w:val="00ED18C0"/>
    <w:rsid w:val="00ED1907"/>
    <w:rsid w:val="00ED1C8B"/>
    <w:rsid w:val="00ED274A"/>
    <w:rsid w:val="00ED29D3"/>
    <w:rsid w:val="00ED2F0F"/>
    <w:rsid w:val="00ED2FA1"/>
    <w:rsid w:val="00ED383B"/>
    <w:rsid w:val="00ED38C6"/>
    <w:rsid w:val="00ED3FAF"/>
    <w:rsid w:val="00ED427A"/>
    <w:rsid w:val="00ED44BA"/>
    <w:rsid w:val="00ED4926"/>
    <w:rsid w:val="00ED4ACE"/>
    <w:rsid w:val="00ED4AFB"/>
    <w:rsid w:val="00ED51A3"/>
    <w:rsid w:val="00ED5526"/>
    <w:rsid w:val="00ED5597"/>
    <w:rsid w:val="00ED5B83"/>
    <w:rsid w:val="00ED5E4F"/>
    <w:rsid w:val="00ED5E9F"/>
    <w:rsid w:val="00ED6554"/>
    <w:rsid w:val="00ED65CA"/>
    <w:rsid w:val="00ED664A"/>
    <w:rsid w:val="00ED6718"/>
    <w:rsid w:val="00ED68CF"/>
    <w:rsid w:val="00ED7314"/>
    <w:rsid w:val="00ED7682"/>
    <w:rsid w:val="00ED7E78"/>
    <w:rsid w:val="00ED7EF5"/>
    <w:rsid w:val="00EE00BD"/>
    <w:rsid w:val="00EE0197"/>
    <w:rsid w:val="00EE074B"/>
    <w:rsid w:val="00EE0814"/>
    <w:rsid w:val="00EE0985"/>
    <w:rsid w:val="00EE0B9D"/>
    <w:rsid w:val="00EE0DF4"/>
    <w:rsid w:val="00EE138E"/>
    <w:rsid w:val="00EE1F54"/>
    <w:rsid w:val="00EE1FBA"/>
    <w:rsid w:val="00EE2513"/>
    <w:rsid w:val="00EE2FB1"/>
    <w:rsid w:val="00EE3040"/>
    <w:rsid w:val="00EE3478"/>
    <w:rsid w:val="00EE3BEA"/>
    <w:rsid w:val="00EE3DCC"/>
    <w:rsid w:val="00EE3F21"/>
    <w:rsid w:val="00EE437C"/>
    <w:rsid w:val="00EE48B6"/>
    <w:rsid w:val="00EE48D0"/>
    <w:rsid w:val="00EE4B65"/>
    <w:rsid w:val="00EE4D3F"/>
    <w:rsid w:val="00EE503E"/>
    <w:rsid w:val="00EE525B"/>
    <w:rsid w:val="00EE5268"/>
    <w:rsid w:val="00EE543E"/>
    <w:rsid w:val="00EE54D1"/>
    <w:rsid w:val="00EE5827"/>
    <w:rsid w:val="00EE59CD"/>
    <w:rsid w:val="00EE5B2B"/>
    <w:rsid w:val="00EE5F04"/>
    <w:rsid w:val="00EE693C"/>
    <w:rsid w:val="00EE6A08"/>
    <w:rsid w:val="00EE6ABB"/>
    <w:rsid w:val="00EE7513"/>
    <w:rsid w:val="00EE7549"/>
    <w:rsid w:val="00EE76E9"/>
    <w:rsid w:val="00EE7765"/>
    <w:rsid w:val="00EE7F6F"/>
    <w:rsid w:val="00EF02F8"/>
    <w:rsid w:val="00EF0909"/>
    <w:rsid w:val="00EF0F24"/>
    <w:rsid w:val="00EF1131"/>
    <w:rsid w:val="00EF1630"/>
    <w:rsid w:val="00EF1695"/>
    <w:rsid w:val="00EF21B3"/>
    <w:rsid w:val="00EF2244"/>
    <w:rsid w:val="00EF22D0"/>
    <w:rsid w:val="00EF2C20"/>
    <w:rsid w:val="00EF2C9C"/>
    <w:rsid w:val="00EF314C"/>
    <w:rsid w:val="00EF38E0"/>
    <w:rsid w:val="00EF3B46"/>
    <w:rsid w:val="00EF3DCD"/>
    <w:rsid w:val="00EF3EE3"/>
    <w:rsid w:val="00EF4220"/>
    <w:rsid w:val="00EF45BC"/>
    <w:rsid w:val="00EF47BA"/>
    <w:rsid w:val="00EF4812"/>
    <w:rsid w:val="00EF4DB3"/>
    <w:rsid w:val="00EF4E0E"/>
    <w:rsid w:val="00EF5198"/>
    <w:rsid w:val="00EF55E6"/>
    <w:rsid w:val="00EF580D"/>
    <w:rsid w:val="00EF5998"/>
    <w:rsid w:val="00EF59DF"/>
    <w:rsid w:val="00EF5B97"/>
    <w:rsid w:val="00EF5DB5"/>
    <w:rsid w:val="00EF5F13"/>
    <w:rsid w:val="00EF639A"/>
    <w:rsid w:val="00EF6A7D"/>
    <w:rsid w:val="00EF6BFB"/>
    <w:rsid w:val="00EF7753"/>
    <w:rsid w:val="00EF7898"/>
    <w:rsid w:val="00EF7A60"/>
    <w:rsid w:val="00EF7AFD"/>
    <w:rsid w:val="00EF7B4F"/>
    <w:rsid w:val="00EF7C36"/>
    <w:rsid w:val="00F0036C"/>
    <w:rsid w:val="00F0047B"/>
    <w:rsid w:val="00F006B2"/>
    <w:rsid w:val="00F009AC"/>
    <w:rsid w:val="00F0127F"/>
    <w:rsid w:val="00F01333"/>
    <w:rsid w:val="00F01808"/>
    <w:rsid w:val="00F01D94"/>
    <w:rsid w:val="00F01F83"/>
    <w:rsid w:val="00F026E9"/>
    <w:rsid w:val="00F0283D"/>
    <w:rsid w:val="00F0298D"/>
    <w:rsid w:val="00F02AC3"/>
    <w:rsid w:val="00F0333B"/>
    <w:rsid w:val="00F0344B"/>
    <w:rsid w:val="00F038F3"/>
    <w:rsid w:val="00F03CDD"/>
    <w:rsid w:val="00F03F1C"/>
    <w:rsid w:val="00F0411C"/>
    <w:rsid w:val="00F046DE"/>
    <w:rsid w:val="00F04E91"/>
    <w:rsid w:val="00F050AD"/>
    <w:rsid w:val="00F050FA"/>
    <w:rsid w:val="00F054FB"/>
    <w:rsid w:val="00F05572"/>
    <w:rsid w:val="00F057E7"/>
    <w:rsid w:val="00F057EB"/>
    <w:rsid w:val="00F05A3B"/>
    <w:rsid w:val="00F05B10"/>
    <w:rsid w:val="00F06185"/>
    <w:rsid w:val="00F068B0"/>
    <w:rsid w:val="00F06D46"/>
    <w:rsid w:val="00F071BC"/>
    <w:rsid w:val="00F0721F"/>
    <w:rsid w:val="00F072CF"/>
    <w:rsid w:val="00F07845"/>
    <w:rsid w:val="00F07901"/>
    <w:rsid w:val="00F07BDF"/>
    <w:rsid w:val="00F07E7B"/>
    <w:rsid w:val="00F10842"/>
    <w:rsid w:val="00F10D92"/>
    <w:rsid w:val="00F111CC"/>
    <w:rsid w:val="00F113EB"/>
    <w:rsid w:val="00F113FF"/>
    <w:rsid w:val="00F11422"/>
    <w:rsid w:val="00F114C5"/>
    <w:rsid w:val="00F11504"/>
    <w:rsid w:val="00F11550"/>
    <w:rsid w:val="00F11839"/>
    <w:rsid w:val="00F11A3F"/>
    <w:rsid w:val="00F11A92"/>
    <w:rsid w:val="00F11E3B"/>
    <w:rsid w:val="00F128CC"/>
    <w:rsid w:val="00F12900"/>
    <w:rsid w:val="00F12B8C"/>
    <w:rsid w:val="00F12C71"/>
    <w:rsid w:val="00F12D03"/>
    <w:rsid w:val="00F13048"/>
    <w:rsid w:val="00F13147"/>
    <w:rsid w:val="00F141D8"/>
    <w:rsid w:val="00F142F1"/>
    <w:rsid w:val="00F14333"/>
    <w:rsid w:val="00F1473B"/>
    <w:rsid w:val="00F14889"/>
    <w:rsid w:val="00F14923"/>
    <w:rsid w:val="00F14F92"/>
    <w:rsid w:val="00F15947"/>
    <w:rsid w:val="00F15C9B"/>
    <w:rsid w:val="00F15E4F"/>
    <w:rsid w:val="00F16002"/>
    <w:rsid w:val="00F1673D"/>
    <w:rsid w:val="00F16C9E"/>
    <w:rsid w:val="00F16CD2"/>
    <w:rsid w:val="00F16D93"/>
    <w:rsid w:val="00F16EE6"/>
    <w:rsid w:val="00F17330"/>
    <w:rsid w:val="00F176C1"/>
    <w:rsid w:val="00F177CB"/>
    <w:rsid w:val="00F20134"/>
    <w:rsid w:val="00F203F6"/>
    <w:rsid w:val="00F206F8"/>
    <w:rsid w:val="00F20C16"/>
    <w:rsid w:val="00F20D92"/>
    <w:rsid w:val="00F20FB3"/>
    <w:rsid w:val="00F21190"/>
    <w:rsid w:val="00F21C6E"/>
    <w:rsid w:val="00F21CE9"/>
    <w:rsid w:val="00F21E5F"/>
    <w:rsid w:val="00F22164"/>
    <w:rsid w:val="00F2218D"/>
    <w:rsid w:val="00F22486"/>
    <w:rsid w:val="00F22E34"/>
    <w:rsid w:val="00F22FEB"/>
    <w:rsid w:val="00F231B3"/>
    <w:rsid w:val="00F231F6"/>
    <w:rsid w:val="00F23BB6"/>
    <w:rsid w:val="00F23C86"/>
    <w:rsid w:val="00F23DB7"/>
    <w:rsid w:val="00F23DC9"/>
    <w:rsid w:val="00F23ED5"/>
    <w:rsid w:val="00F25A4D"/>
    <w:rsid w:val="00F264FF"/>
    <w:rsid w:val="00F26753"/>
    <w:rsid w:val="00F26762"/>
    <w:rsid w:val="00F26967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295"/>
    <w:rsid w:val="00F31338"/>
    <w:rsid w:val="00F314E6"/>
    <w:rsid w:val="00F31D32"/>
    <w:rsid w:val="00F31E98"/>
    <w:rsid w:val="00F32287"/>
    <w:rsid w:val="00F3237D"/>
    <w:rsid w:val="00F33968"/>
    <w:rsid w:val="00F33F9F"/>
    <w:rsid w:val="00F34E0A"/>
    <w:rsid w:val="00F34E16"/>
    <w:rsid w:val="00F34E77"/>
    <w:rsid w:val="00F34E90"/>
    <w:rsid w:val="00F354E5"/>
    <w:rsid w:val="00F35535"/>
    <w:rsid w:val="00F35F94"/>
    <w:rsid w:val="00F3664E"/>
    <w:rsid w:val="00F36DE5"/>
    <w:rsid w:val="00F36EBE"/>
    <w:rsid w:val="00F37791"/>
    <w:rsid w:val="00F377A1"/>
    <w:rsid w:val="00F37C20"/>
    <w:rsid w:val="00F37D0E"/>
    <w:rsid w:val="00F37F8E"/>
    <w:rsid w:val="00F401B3"/>
    <w:rsid w:val="00F40514"/>
    <w:rsid w:val="00F40665"/>
    <w:rsid w:val="00F406C9"/>
    <w:rsid w:val="00F41193"/>
    <w:rsid w:val="00F412E7"/>
    <w:rsid w:val="00F41347"/>
    <w:rsid w:val="00F419D6"/>
    <w:rsid w:val="00F41A7B"/>
    <w:rsid w:val="00F41C39"/>
    <w:rsid w:val="00F41EFD"/>
    <w:rsid w:val="00F42001"/>
    <w:rsid w:val="00F420A5"/>
    <w:rsid w:val="00F421C2"/>
    <w:rsid w:val="00F42687"/>
    <w:rsid w:val="00F42810"/>
    <w:rsid w:val="00F4291E"/>
    <w:rsid w:val="00F42AF8"/>
    <w:rsid w:val="00F42C05"/>
    <w:rsid w:val="00F42C5C"/>
    <w:rsid w:val="00F433CC"/>
    <w:rsid w:val="00F4353E"/>
    <w:rsid w:val="00F43555"/>
    <w:rsid w:val="00F436BE"/>
    <w:rsid w:val="00F4372B"/>
    <w:rsid w:val="00F4445F"/>
    <w:rsid w:val="00F445C7"/>
    <w:rsid w:val="00F44682"/>
    <w:rsid w:val="00F44835"/>
    <w:rsid w:val="00F44BE6"/>
    <w:rsid w:val="00F44C8E"/>
    <w:rsid w:val="00F45245"/>
    <w:rsid w:val="00F45862"/>
    <w:rsid w:val="00F45D15"/>
    <w:rsid w:val="00F45ED2"/>
    <w:rsid w:val="00F46518"/>
    <w:rsid w:val="00F4681B"/>
    <w:rsid w:val="00F46B57"/>
    <w:rsid w:val="00F46E66"/>
    <w:rsid w:val="00F470B8"/>
    <w:rsid w:val="00F471DF"/>
    <w:rsid w:val="00F47217"/>
    <w:rsid w:val="00F472A1"/>
    <w:rsid w:val="00F476C6"/>
    <w:rsid w:val="00F47871"/>
    <w:rsid w:val="00F47D25"/>
    <w:rsid w:val="00F47E3A"/>
    <w:rsid w:val="00F47F7F"/>
    <w:rsid w:val="00F5016D"/>
    <w:rsid w:val="00F50484"/>
    <w:rsid w:val="00F50493"/>
    <w:rsid w:val="00F50861"/>
    <w:rsid w:val="00F50B07"/>
    <w:rsid w:val="00F510AA"/>
    <w:rsid w:val="00F512E8"/>
    <w:rsid w:val="00F51303"/>
    <w:rsid w:val="00F51989"/>
    <w:rsid w:val="00F51C59"/>
    <w:rsid w:val="00F51FEC"/>
    <w:rsid w:val="00F525E5"/>
    <w:rsid w:val="00F527D9"/>
    <w:rsid w:val="00F52D67"/>
    <w:rsid w:val="00F52F30"/>
    <w:rsid w:val="00F5315F"/>
    <w:rsid w:val="00F53CCD"/>
    <w:rsid w:val="00F540ED"/>
    <w:rsid w:val="00F540FB"/>
    <w:rsid w:val="00F54314"/>
    <w:rsid w:val="00F54844"/>
    <w:rsid w:val="00F549D1"/>
    <w:rsid w:val="00F54CAE"/>
    <w:rsid w:val="00F54F0A"/>
    <w:rsid w:val="00F550FE"/>
    <w:rsid w:val="00F551E2"/>
    <w:rsid w:val="00F554B7"/>
    <w:rsid w:val="00F556B6"/>
    <w:rsid w:val="00F55906"/>
    <w:rsid w:val="00F5591F"/>
    <w:rsid w:val="00F55E65"/>
    <w:rsid w:val="00F56CB2"/>
    <w:rsid w:val="00F56FD5"/>
    <w:rsid w:val="00F5706E"/>
    <w:rsid w:val="00F577D0"/>
    <w:rsid w:val="00F60439"/>
    <w:rsid w:val="00F605BC"/>
    <w:rsid w:val="00F608F9"/>
    <w:rsid w:val="00F60C84"/>
    <w:rsid w:val="00F60C9F"/>
    <w:rsid w:val="00F61127"/>
    <w:rsid w:val="00F61319"/>
    <w:rsid w:val="00F615E7"/>
    <w:rsid w:val="00F6191A"/>
    <w:rsid w:val="00F61AEF"/>
    <w:rsid w:val="00F61B38"/>
    <w:rsid w:val="00F62253"/>
    <w:rsid w:val="00F622AD"/>
    <w:rsid w:val="00F62D2A"/>
    <w:rsid w:val="00F63221"/>
    <w:rsid w:val="00F6345D"/>
    <w:rsid w:val="00F639AA"/>
    <w:rsid w:val="00F63C0E"/>
    <w:rsid w:val="00F63FE1"/>
    <w:rsid w:val="00F6414A"/>
    <w:rsid w:val="00F643EE"/>
    <w:rsid w:val="00F644FF"/>
    <w:rsid w:val="00F645D0"/>
    <w:rsid w:val="00F64644"/>
    <w:rsid w:val="00F64B71"/>
    <w:rsid w:val="00F64F61"/>
    <w:rsid w:val="00F65177"/>
    <w:rsid w:val="00F65B7C"/>
    <w:rsid w:val="00F664D5"/>
    <w:rsid w:val="00F66D07"/>
    <w:rsid w:val="00F66E40"/>
    <w:rsid w:val="00F66F38"/>
    <w:rsid w:val="00F67AA6"/>
    <w:rsid w:val="00F70017"/>
    <w:rsid w:val="00F700D9"/>
    <w:rsid w:val="00F70513"/>
    <w:rsid w:val="00F705F8"/>
    <w:rsid w:val="00F70A60"/>
    <w:rsid w:val="00F71353"/>
    <w:rsid w:val="00F7188B"/>
    <w:rsid w:val="00F71977"/>
    <w:rsid w:val="00F71A10"/>
    <w:rsid w:val="00F71F15"/>
    <w:rsid w:val="00F72016"/>
    <w:rsid w:val="00F72436"/>
    <w:rsid w:val="00F72C2A"/>
    <w:rsid w:val="00F72F42"/>
    <w:rsid w:val="00F731A6"/>
    <w:rsid w:val="00F74475"/>
    <w:rsid w:val="00F748C4"/>
    <w:rsid w:val="00F74C06"/>
    <w:rsid w:val="00F74C0F"/>
    <w:rsid w:val="00F751E8"/>
    <w:rsid w:val="00F75A83"/>
    <w:rsid w:val="00F75ABD"/>
    <w:rsid w:val="00F76258"/>
    <w:rsid w:val="00F76291"/>
    <w:rsid w:val="00F76725"/>
    <w:rsid w:val="00F76B18"/>
    <w:rsid w:val="00F76B2B"/>
    <w:rsid w:val="00F76D37"/>
    <w:rsid w:val="00F770AD"/>
    <w:rsid w:val="00F777EF"/>
    <w:rsid w:val="00F77AEE"/>
    <w:rsid w:val="00F77F0E"/>
    <w:rsid w:val="00F77F98"/>
    <w:rsid w:val="00F80787"/>
    <w:rsid w:val="00F80B52"/>
    <w:rsid w:val="00F81038"/>
    <w:rsid w:val="00F811B5"/>
    <w:rsid w:val="00F8152F"/>
    <w:rsid w:val="00F81AB0"/>
    <w:rsid w:val="00F81B0B"/>
    <w:rsid w:val="00F81C7E"/>
    <w:rsid w:val="00F81E06"/>
    <w:rsid w:val="00F81ECA"/>
    <w:rsid w:val="00F821D4"/>
    <w:rsid w:val="00F821FA"/>
    <w:rsid w:val="00F82601"/>
    <w:rsid w:val="00F8261E"/>
    <w:rsid w:val="00F8287E"/>
    <w:rsid w:val="00F8316A"/>
    <w:rsid w:val="00F831B1"/>
    <w:rsid w:val="00F8321A"/>
    <w:rsid w:val="00F832B2"/>
    <w:rsid w:val="00F83429"/>
    <w:rsid w:val="00F83476"/>
    <w:rsid w:val="00F836F9"/>
    <w:rsid w:val="00F83889"/>
    <w:rsid w:val="00F83D6E"/>
    <w:rsid w:val="00F83E42"/>
    <w:rsid w:val="00F84019"/>
    <w:rsid w:val="00F84735"/>
    <w:rsid w:val="00F84DB3"/>
    <w:rsid w:val="00F850A5"/>
    <w:rsid w:val="00F85383"/>
    <w:rsid w:val="00F8561D"/>
    <w:rsid w:val="00F859E5"/>
    <w:rsid w:val="00F85A28"/>
    <w:rsid w:val="00F85D88"/>
    <w:rsid w:val="00F85DA5"/>
    <w:rsid w:val="00F860B1"/>
    <w:rsid w:val="00F861F8"/>
    <w:rsid w:val="00F86363"/>
    <w:rsid w:val="00F86414"/>
    <w:rsid w:val="00F86516"/>
    <w:rsid w:val="00F86666"/>
    <w:rsid w:val="00F86C74"/>
    <w:rsid w:val="00F86EAA"/>
    <w:rsid w:val="00F86EF2"/>
    <w:rsid w:val="00F86F41"/>
    <w:rsid w:val="00F871C4"/>
    <w:rsid w:val="00F8720D"/>
    <w:rsid w:val="00F8725E"/>
    <w:rsid w:val="00F8734E"/>
    <w:rsid w:val="00F87614"/>
    <w:rsid w:val="00F87771"/>
    <w:rsid w:val="00F900DD"/>
    <w:rsid w:val="00F9034E"/>
    <w:rsid w:val="00F9047C"/>
    <w:rsid w:val="00F90631"/>
    <w:rsid w:val="00F9085C"/>
    <w:rsid w:val="00F90997"/>
    <w:rsid w:val="00F90A27"/>
    <w:rsid w:val="00F90B74"/>
    <w:rsid w:val="00F90C95"/>
    <w:rsid w:val="00F90E2F"/>
    <w:rsid w:val="00F911D6"/>
    <w:rsid w:val="00F915D8"/>
    <w:rsid w:val="00F91618"/>
    <w:rsid w:val="00F9161B"/>
    <w:rsid w:val="00F919FA"/>
    <w:rsid w:val="00F91E45"/>
    <w:rsid w:val="00F92666"/>
    <w:rsid w:val="00F92793"/>
    <w:rsid w:val="00F928A3"/>
    <w:rsid w:val="00F92A5C"/>
    <w:rsid w:val="00F92CC6"/>
    <w:rsid w:val="00F93970"/>
    <w:rsid w:val="00F93B3E"/>
    <w:rsid w:val="00F93B5E"/>
    <w:rsid w:val="00F93C4A"/>
    <w:rsid w:val="00F9463C"/>
    <w:rsid w:val="00F94921"/>
    <w:rsid w:val="00F94BAE"/>
    <w:rsid w:val="00F94FE2"/>
    <w:rsid w:val="00F95860"/>
    <w:rsid w:val="00F96128"/>
    <w:rsid w:val="00F96173"/>
    <w:rsid w:val="00F96234"/>
    <w:rsid w:val="00F9633A"/>
    <w:rsid w:val="00F96655"/>
    <w:rsid w:val="00F96894"/>
    <w:rsid w:val="00F96C9E"/>
    <w:rsid w:val="00F9709D"/>
    <w:rsid w:val="00F9728A"/>
    <w:rsid w:val="00F97346"/>
    <w:rsid w:val="00F9773C"/>
    <w:rsid w:val="00FA0027"/>
    <w:rsid w:val="00FA028C"/>
    <w:rsid w:val="00FA0380"/>
    <w:rsid w:val="00FA0465"/>
    <w:rsid w:val="00FA04C0"/>
    <w:rsid w:val="00FA04C6"/>
    <w:rsid w:val="00FA04F4"/>
    <w:rsid w:val="00FA0540"/>
    <w:rsid w:val="00FA0B21"/>
    <w:rsid w:val="00FA0BF8"/>
    <w:rsid w:val="00FA0DC5"/>
    <w:rsid w:val="00FA0E3E"/>
    <w:rsid w:val="00FA0E43"/>
    <w:rsid w:val="00FA17B8"/>
    <w:rsid w:val="00FA1A34"/>
    <w:rsid w:val="00FA1A79"/>
    <w:rsid w:val="00FA2029"/>
    <w:rsid w:val="00FA21F8"/>
    <w:rsid w:val="00FA2D25"/>
    <w:rsid w:val="00FA3299"/>
    <w:rsid w:val="00FA32A5"/>
    <w:rsid w:val="00FA3316"/>
    <w:rsid w:val="00FA36FE"/>
    <w:rsid w:val="00FA3DE3"/>
    <w:rsid w:val="00FA3DF9"/>
    <w:rsid w:val="00FA3EA6"/>
    <w:rsid w:val="00FA400D"/>
    <w:rsid w:val="00FA4BED"/>
    <w:rsid w:val="00FA4CE4"/>
    <w:rsid w:val="00FA5563"/>
    <w:rsid w:val="00FA5BDC"/>
    <w:rsid w:val="00FA5DB2"/>
    <w:rsid w:val="00FA5F52"/>
    <w:rsid w:val="00FA62BE"/>
    <w:rsid w:val="00FA67DC"/>
    <w:rsid w:val="00FA6913"/>
    <w:rsid w:val="00FA6FBB"/>
    <w:rsid w:val="00FA76EB"/>
    <w:rsid w:val="00FB022C"/>
    <w:rsid w:val="00FB07B9"/>
    <w:rsid w:val="00FB092D"/>
    <w:rsid w:val="00FB0A81"/>
    <w:rsid w:val="00FB0D37"/>
    <w:rsid w:val="00FB0DE6"/>
    <w:rsid w:val="00FB0F74"/>
    <w:rsid w:val="00FB1132"/>
    <w:rsid w:val="00FB13EB"/>
    <w:rsid w:val="00FB160D"/>
    <w:rsid w:val="00FB16B3"/>
    <w:rsid w:val="00FB17F9"/>
    <w:rsid w:val="00FB1900"/>
    <w:rsid w:val="00FB1BA5"/>
    <w:rsid w:val="00FB1D82"/>
    <w:rsid w:val="00FB1DF6"/>
    <w:rsid w:val="00FB20AC"/>
    <w:rsid w:val="00FB2394"/>
    <w:rsid w:val="00FB2712"/>
    <w:rsid w:val="00FB29A8"/>
    <w:rsid w:val="00FB365F"/>
    <w:rsid w:val="00FB3719"/>
    <w:rsid w:val="00FB3C66"/>
    <w:rsid w:val="00FB3D32"/>
    <w:rsid w:val="00FB3DE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3E5"/>
    <w:rsid w:val="00FB6746"/>
    <w:rsid w:val="00FB6837"/>
    <w:rsid w:val="00FB6F6B"/>
    <w:rsid w:val="00FB702B"/>
    <w:rsid w:val="00FB7061"/>
    <w:rsid w:val="00FB70A5"/>
    <w:rsid w:val="00FB7380"/>
    <w:rsid w:val="00FB7C38"/>
    <w:rsid w:val="00FB7F93"/>
    <w:rsid w:val="00FC00D3"/>
    <w:rsid w:val="00FC0212"/>
    <w:rsid w:val="00FC0228"/>
    <w:rsid w:val="00FC0A20"/>
    <w:rsid w:val="00FC1369"/>
    <w:rsid w:val="00FC1A7A"/>
    <w:rsid w:val="00FC1BA2"/>
    <w:rsid w:val="00FC1C53"/>
    <w:rsid w:val="00FC2078"/>
    <w:rsid w:val="00FC2246"/>
    <w:rsid w:val="00FC2778"/>
    <w:rsid w:val="00FC2A9B"/>
    <w:rsid w:val="00FC2AD9"/>
    <w:rsid w:val="00FC2D27"/>
    <w:rsid w:val="00FC3504"/>
    <w:rsid w:val="00FC3A66"/>
    <w:rsid w:val="00FC3C57"/>
    <w:rsid w:val="00FC3D7D"/>
    <w:rsid w:val="00FC3E73"/>
    <w:rsid w:val="00FC3EFC"/>
    <w:rsid w:val="00FC4021"/>
    <w:rsid w:val="00FC465F"/>
    <w:rsid w:val="00FC4665"/>
    <w:rsid w:val="00FC5244"/>
    <w:rsid w:val="00FC6357"/>
    <w:rsid w:val="00FC63BE"/>
    <w:rsid w:val="00FC66EE"/>
    <w:rsid w:val="00FC6A05"/>
    <w:rsid w:val="00FC6D60"/>
    <w:rsid w:val="00FC7055"/>
    <w:rsid w:val="00FC7B21"/>
    <w:rsid w:val="00FC7C33"/>
    <w:rsid w:val="00FC7CCB"/>
    <w:rsid w:val="00FC7DB7"/>
    <w:rsid w:val="00FD0B18"/>
    <w:rsid w:val="00FD0BC8"/>
    <w:rsid w:val="00FD0E13"/>
    <w:rsid w:val="00FD16ED"/>
    <w:rsid w:val="00FD1795"/>
    <w:rsid w:val="00FD1843"/>
    <w:rsid w:val="00FD1FE4"/>
    <w:rsid w:val="00FD2019"/>
    <w:rsid w:val="00FD233E"/>
    <w:rsid w:val="00FD2822"/>
    <w:rsid w:val="00FD28DA"/>
    <w:rsid w:val="00FD2CA3"/>
    <w:rsid w:val="00FD315C"/>
    <w:rsid w:val="00FD3379"/>
    <w:rsid w:val="00FD33AE"/>
    <w:rsid w:val="00FD397D"/>
    <w:rsid w:val="00FD3C91"/>
    <w:rsid w:val="00FD3FB1"/>
    <w:rsid w:val="00FD4100"/>
    <w:rsid w:val="00FD4286"/>
    <w:rsid w:val="00FD4C31"/>
    <w:rsid w:val="00FD4C74"/>
    <w:rsid w:val="00FD4F12"/>
    <w:rsid w:val="00FD50BE"/>
    <w:rsid w:val="00FD50F6"/>
    <w:rsid w:val="00FD546E"/>
    <w:rsid w:val="00FD5529"/>
    <w:rsid w:val="00FD5613"/>
    <w:rsid w:val="00FD57C3"/>
    <w:rsid w:val="00FD5A00"/>
    <w:rsid w:val="00FD5B8E"/>
    <w:rsid w:val="00FD60CA"/>
    <w:rsid w:val="00FD6127"/>
    <w:rsid w:val="00FD6380"/>
    <w:rsid w:val="00FD656C"/>
    <w:rsid w:val="00FD66F5"/>
    <w:rsid w:val="00FD6CA7"/>
    <w:rsid w:val="00FD6D29"/>
    <w:rsid w:val="00FD6DD7"/>
    <w:rsid w:val="00FD6FC1"/>
    <w:rsid w:val="00FD70CD"/>
    <w:rsid w:val="00FD7497"/>
    <w:rsid w:val="00FD7FBB"/>
    <w:rsid w:val="00FE0F9C"/>
    <w:rsid w:val="00FE10DE"/>
    <w:rsid w:val="00FE1569"/>
    <w:rsid w:val="00FE15AF"/>
    <w:rsid w:val="00FE182D"/>
    <w:rsid w:val="00FE1C0B"/>
    <w:rsid w:val="00FE2351"/>
    <w:rsid w:val="00FE251B"/>
    <w:rsid w:val="00FE25B7"/>
    <w:rsid w:val="00FE2663"/>
    <w:rsid w:val="00FE2989"/>
    <w:rsid w:val="00FE29F5"/>
    <w:rsid w:val="00FE2AA7"/>
    <w:rsid w:val="00FE3099"/>
    <w:rsid w:val="00FE388A"/>
    <w:rsid w:val="00FE38EB"/>
    <w:rsid w:val="00FE415B"/>
    <w:rsid w:val="00FE4391"/>
    <w:rsid w:val="00FE4A4A"/>
    <w:rsid w:val="00FE5A8E"/>
    <w:rsid w:val="00FE5A9E"/>
    <w:rsid w:val="00FE5FE9"/>
    <w:rsid w:val="00FE6482"/>
    <w:rsid w:val="00FE6966"/>
    <w:rsid w:val="00FE6BA4"/>
    <w:rsid w:val="00FE6C01"/>
    <w:rsid w:val="00FE6C04"/>
    <w:rsid w:val="00FE6C77"/>
    <w:rsid w:val="00FE6DFC"/>
    <w:rsid w:val="00FE6EB0"/>
    <w:rsid w:val="00FE79C1"/>
    <w:rsid w:val="00FE7AD1"/>
    <w:rsid w:val="00FE7BD9"/>
    <w:rsid w:val="00FE7D31"/>
    <w:rsid w:val="00FE7E8D"/>
    <w:rsid w:val="00FE7E9D"/>
    <w:rsid w:val="00FF002A"/>
    <w:rsid w:val="00FF0098"/>
    <w:rsid w:val="00FF0318"/>
    <w:rsid w:val="00FF047D"/>
    <w:rsid w:val="00FF14D2"/>
    <w:rsid w:val="00FF1813"/>
    <w:rsid w:val="00FF1A80"/>
    <w:rsid w:val="00FF1C77"/>
    <w:rsid w:val="00FF1DDE"/>
    <w:rsid w:val="00FF2327"/>
    <w:rsid w:val="00FF2AB5"/>
    <w:rsid w:val="00FF2BA2"/>
    <w:rsid w:val="00FF312F"/>
    <w:rsid w:val="00FF3301"/>
    <w:rsid w:val="00FF3444"/>
    <w:rsid w:val="00FF387D"/>
    <w:rsid w:val="00FF3FFC"/>
    <w:rsid w:val="00FF41B6"/>
    <w:rsid w:val="00FF434B"/>
    <w:rsid w:val="00FF45FB"/>
    <w:rsid w:val="00FF47AA"/>
    <w:rsid w:val="00FF4989"/>
    <w:rsid w:val="00FF4ABE"/>
    <w:rsid w:val="00FF4EE0"/>
    <w:rsid w:val="00FF5371"/>
    <w:rsid w:val="00FF5617"/>
    <w:rsid w:val="00FF5C6B"/>
    <w:rsid w:val="00FF5CD1"/>
    <w:rsid w:val="00FF5D1F"/>
    <w:rsid w:val="00FF5DF3"/>
    <w:rsid w:val="00FF5E99"/>
    <w:rsid w:val="00FF6111"/>
    <w:rsid w:val="00FF6643"/>
    <w:rsid w:val="00FF6879"/>
    <w:rsid w:val="00FF69F3"/>
    <w:rsid w:val="00FF6E1D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08E8DE"/>
  <w15:docId w15:val="{0BD49FAC-2E6E-485D-BA25-8F20133E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A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F0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108"/>
      <w:jc w:val="thaiDistribute"/>
    </w:pPr>
    <w:rPr>
      <w:rFonts w:asciiTheme="majorBidi" w:hAnsiTheme="majorBidi" w:cstheme="majorBidi"/>
      <w:sz w:val="28"/>
      <w:szCs w:val="28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DF0240"/>
    <w:rPr>
      <w:rFonts w:asciiTheme="majorBidi" w:hAnsiTheme="majorBidi" w:cstheme="majorBidi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4F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544F29"/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F7A98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0719F0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719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lt-edited1">
    <w:name w:val="alt-edited1"/>
    <w:basedOn w:val="DefaultParagraphFont"/>
    <w:rsid w:val="00C06C39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C06C3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C06C3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06C39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C06C3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6C39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96128-126B-495B-81A0-83C8625B7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BC998F-F851-4C36-888F-2693468DC8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6AF0F5-80CF-44D6-B73B-4DDD128CC2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13607</Words>
  <Characters>77563</Characters>
  <Application>Microsoft Office Word</Application>
  <DocSecurity>0</DocSecurity>
  <Lines>646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90989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2024-02-29T19:33:00Z</cp:lastPrinted>
  <dcterms:created xsi:type="dcterms:W3CDTF">2024-03-01T01:30:00Z</dcterms:created>
  <dcterms:modified xsi:type="dcterms:W3CDTF">2024-03-01T01:32:00Z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