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176F71" w14:textId="77777777" w:rsidR="006C19CD" w:rsidRPr="0008263F" w:rsidRDefault="006C19CD" w:rsidP="001C287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  <w:cs/>
        </w:rPr>
      </w:pPr>
    </w:p>
    <w:p w14:paraId="091B3CF0" w14:textId="77777777" w:rsidR="006C19CD" w:rsidRPr="0008263F" w:rsidRDefault="006C19CD" w:rsidP="001C287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14:paraId="74FD7277" w14:textId="3D22E669" w:rsidR="006C19CD" w:rsidRDefault="006C19CD" w:rsidP="001C287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14:paraId="7EEE2AE0" w14:textId="77777777" w:rsidR="00892633" w:rsidRPr="0008263F" w:rsidRDefault="00892633" w:rsidP="001C287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14:paraId="3A1D30AC" w14:textId="3B2E262E" w:rsidR="006C19CD" w:rsidRPr="0008263F" w:rsidRDefault="009E6429" w:rsidP="009E6429">
      <w:pPr>
        <w:pStyle w:val="ReportHeading1"/>
        <w:framePr w:w="0" w:hRule="auto" w:hSpace="0" w:wrap="auto" w:vAnchor="margin" w:hAnchor="text" w:xAlign="left" w:yAlign="inline"/>
        <w:tabs>
          <w:tab w:val="left" w:pos="5810"/>
        </w:tabs>
        <w:spacing w:line="240" w:lineRule="auto"/>
        <w:ind w:right="-43"/>
        <w:rPr>
          <w:rFonts w:ascii="Angsana New" w:hAnsi="Angsana New" w:cs="Angsana New"/>
          <w:sz w:val="52"/>
          <w:szCs w:val="52"/>
        </w:rPr>
      </w:pPr>
      <w:r>
        <w:rPr>
          <w:rFonts w:ascii="Angsana New" w:hAnsi="Angsana New" w:cs="Angsana New"/>
          <w:sz w:val="52"/>
          <w:szCs w:val="52"/>
        </w:rPr>
        <w:tab/>
      </w:r>
    </w:p>
    <w:p w14:paraId="219E4C9B" w14:textId="77777777" w:rsidR="00EA685C" w:rsidRPr="0008263F" w:rsidRDefault="00EA685C" w:rsidP="00693C03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rPr>
          <w:rFonts w:ascii="Angsana New" w:hAnsi="Angsana New" w:cs="Angsana New"/>
          <w:sz w:val="52"/>
          <w:szCs w:val="52"/>
        </w:rPr>
      </w:pPr>
    </w:p>
    <w:p w14:paraId="50EDA608" w14:textId="77777777" w:rsidR="00E8622D" w:rsidRPr="004F5DBF" w:rsidRDefault="00E8622D" w:rsidP="00E862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  <w:r w:rsidRPr="004F5DBF">
        <w:rPr>
          <w:rFonts w:ascii="Angsana New" w:hAnsi="Angsana New" w:hint="cs"/>
          <w:b/>
          <w:bCs/>
          <w:sz w:val="52"/>
          <w:szCs w:val="52"/>
          <w:cs/>
        </w:rPr>
        <w:t>บริษัท</w:t>
      </w:r>
      <w:r w:rsidRPr="004F5DBF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4F5DBF">
        <w:rPr>
          <w:rFonts w:ascii="Angsana New" w:hAnsi="Angsana New" w:hint="cs"/>
          <w:b/>
          <w:bCs/>
          <w:sz w:val="52"/>
          <w:szCs w:val="52"/>
          <w:cs/>
        </w:rPr>
        <w:t>ไฟน์</w:t>
      </w:r>
      <w:r w:rsidRPr="004F5DBF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4F5DBF">
        <w:rPr>
          <w:rFonts w:ascii="Angsana New" w:hAnsi="Angsana New" w:hint="cs"/>
          <w:b/>
          <w:bCs/>
          <w:sz w:val="52"/>
          <w:szCs w:val="52"/>
          <w:cs/>
        </w:rPr>
        <w:t>เม็ททัล</w:t>
      </w:r>
      <w:r w:rsidRPr="004F5DBF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4F5DBF">
        <w:rPr>
          <w:rFonts w:ascii="Angsana New" w:hAnsi="Angsana New" w:hint="cs"/>
          <w:b/>
          <w:bCs/>
          <w:sz w:val="52"/>
          <w:szCs w:val="52"/>
          <w:cs/>
        </w:rPr>
        <w:t>เทคโนโลยีส์</w:t>
      </w:r>
      <w:r w:rsidRPr="004F5DBF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4F5DBF">
        <w:rPr>
          <w:rFonts w:ascii="Angsana New" w:hAnsi="Angsana New" w:hint="cs"/>
          <w:b/>
          <w:bCs/>
          <w:sz w:val="52"/>
          <w:szCs w:val="52"/>
          <w:cs/>
        </w:rPr>
        <w:t>จำกัด</w:t>
      </w:r>
      <w:r w:rsidRPr="004F5DBF">
        <w:rPr>
          <w:rFonts w:ascii="Angsana New" w:hAnsi="Angsana New"/>
          <w:b/>
          <w:bCs/>
          <w:sz w:val="52"/>
          <w:szCs w:val="52"/>
          <w:cs/>
        </w:rPr>
        <w:t xml:space="preserve"> (</w:t>
      </w:r>
      <w:r w:rsidRPr="004F5DBF">
        <w:rPr>
          <w:rFonts w:ascii="Angsana New" w:hAnsi="Angsana New" w:hint="cs"/>
          <w:b/>
          <w:bCs/>
          <w:sz w:val="52"/>
          <w:szCs w:val="52"/>
          <w:cs/>
        </w:rPr>
        <w:t>มหาชน</w:t>
      </w:r>
      <w:r w:rsidRPr="004F5DBF">
        <w:rPr>
          <w:rFonts w:ascii="Angsana New" w:hAnsi="Angsana New"/>
          <w:b/>
          <w:bCs/>
          <w:sz w:val="52"/>
          <w:szCs w:val="52"/>
          <w:cs/>
        </w:rPr>
        <w:t>)</w:t>
      </w:r>
    </w:p>
    <w:p w14:paraId="480764EF" w14:textId="77777777" w:rsidR="006C19CD" w:rsidRPr="0008263F" w:rsidRDefault="006C19CD" w:rsidP="001C2877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EB81178" w14:textId="77777777" w:rsidR="00812542" w:rsidRPr="0008263F" w:rsidRDefault="00812542" w:rsidP="0081254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8263F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D045F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08263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568310F8" w14:textId="0D747423" w:rsidR="00812542" w:rsidRPr="006B6495" w:rsidRDefault="00F968E3" w:rsidP="00962ED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6B6495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</w:t>
      </w:r>
      <w:r w:rsidRPr="006B6495">
        <w:rPr>
          <w:rFonts w:ascii="Angsana New" w:hAnsi="Angsana New" w:cs="Angsana New"/>
          <w:b w:val="0"/>
          <w:bCs w:val="0"/>
          <w:sz w:val="32"/>
          <w:szCs w:val="32"/>
          <w:cs/>
        </w:rPr>
        <w:t>สิ้นสุดวันที่</w:t>
      </w:r>
      <w:r w:rsidR="00962EDB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CD766C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CD766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="00C43E5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9C33E0" w:rsidRPr="009C33E0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FD3474">
        <w:rPr>
          <w:rFonts w:ascii="Angsana New" w:hAnsi="Angsana New" w:cs="Angsana New"/>
          <w:b w:val="0"/>
          <w:bCs w:val="0"/>
          <w:sz w:val="32"/>
          <w:szCs w:val="32"/>
        </w:rPr>
        <w:t>7</w:t>
      </w:r>
    </w:p>
    <w:p w14:paraId="7D2ED4E7" w14:textId="77777777" w:rsidR="00812542" w:rsidRPr="0008263F" w:rsidRDefault="00812542" w:rsidP="0081254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lang w:val="th-TH"/>
        </w:rPr>
      </w:pPr>
      <w:r w:rsidRPr="0008263F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8AAA7D2" w14:textId="77777777" w:rsidR="00812542" w:rsidRPr="0008263F" w:rsidRDefault="00D045FF" w:rsidP="0081254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045FF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15F4C72F" w14:textId="77777777" w:rsidR="00FF0612" w:rsidRPr="0008263F" w:rsidRDefault="00FF0612" w:rsidP="001C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  <w:cs/>
        </w:rPr>
      </w:pPr>
    </w:p>
    <w:p w14:paraId="6A8A09C6" w14:textId="77777777" w:rsidR="00484E04" w:rsidRPr="0008263F" w:rsidRDefault="00484E04" w:rsidP="001C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</w:p>
    <w:p w14:paraId="4CA5D782" w14:textId="77777777" w:rsidR="00484E04" w:rsidRPr="0008263F" w:rsidRDefault="00484E04" w:rsidP="001C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</w:p>
    <w:p w14:paraId="11496342" w14:textId="77777777" w:rsidR="00484E04" w:rsidRPr="0008263F" w:rsidRDefault="00484E04" w:rsidP="001C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</w:p>
    <w:p w14:paraId="477183F6" w14:textId="77777777" w:rsidR="00D6250B" w:rsidRDefault="00D6250B" w:rsidP="001C2877">
      <w:pPr>
        <w:pStyle w:val="Heading5"/>
        <w:spacing w:line="240" w:lineRule="auto"/>
        <w:ind w:right="-43"/>
        <w:jc w:val="thaiDistribute"/>
        <w:rPr>
          <w:rFonts w:ascii="Angsana New" w:hAnsi="Angsana New" w:cs="Angsana New"/>
        </w:rPr>
      </w:pPr>
    </w:p>
    <w:p w14:paraId="68E05BEA" w14:textId="77777777" w:rsidR="007F2FBC" w:rsidRDefault="007F2FBC" w:rsidP="00856649">
      <w:pPr>
        <w:rPr>
          <w:rFonts w:ascii="Angsana New" w:hAnsi="Angsana New"/>
          <w:b/>
          <w:bCs/>
          <w:sz w:val="32"/>
          <w:szCs w:val="32"/>
        </w:rPr>
      </w:pPr>
    </w:p>
    <w:p w14:paraId="02332143" w14:textId="77777777" w:rsidR="0064070A" w:rsidRDefault="0064070A" w:rsidP="00856649">
      <w:pPr>
        <w:rPr>
          <w:sz w:val="32"/>
          <w:szCs w:val="32"/>
        </w:rPr>
        <w:sectPr w:rsidR="0064070A" w:rsidSect="00C43E5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p w14:paraId="7E8FC77A" w14:textId="77777777" w:rsidR="0064070A" w:rsidRPr="00173600" w:rsidRDefault="0064070A" w:rsidP="0064070A">
      <w:pPr>
        <w:rPr>
          <w:sz w:val="32"/>
          <w:szCs w:val="32"/>
        </w:rPr>
      </w:pPr>
    </w:p>
    <w:p w14:paraId="6CE47FBE" w14:textId="77777777" w:rsidR="0064070A" w:rsidRDefault="0064070A" w:rsidP="0064070A">
      <w:pPr>
        <w:rPr>
          <w:sz w:val="32"/>
          <w:szCs w:val="32"/>
        </w:rPr>
      </w:pPr>
    </w:p>
    <w:p w14:paraId="15058680" w14:textId="77777777" w:rsidR="00173600" w:rsidRDefault="00173600" w:rsidP="0064070A">
      <w:pPr>
        <w:rPr>
          <w:sz w:val="32"/>
          <w:szCs w:val="32"/>
        </w:rPr>
      </w:pPr>
    </w:p>
    <w:p w14:paraId="10059453" w14:textId="77777777" w:rsidR="00173600" w:rsidRDefault="00173600" w:rsidP="0064070A">
      <w:pPr>
        <w:rPr>
          <w:sz w:val="32"/>
          <w:szCs w:val="32"/>
        </w:rPr>
      </w:pPr>
    </w:p>
    <w:p w14:paraId="4EF827D2" w14:textId="77777777" w:rsidR="00173600" w:rsidRDefault="00173600" w:rsidP="0064070A">
      <w:pPr>
        <w:rPr>
          <w:sz w:val="32"/>
          <w:szCs w:val="32"/>
        </w:rPr>
      </w:pPr>
    </w:p>
    <w:p w14:paraId="211C873F" w14:textId="77777777" w:rsidR="00173600" w:rsidRDefault="00173600" w:rsidP="0064070A">
      <w:pPr>
        <w:rPr>
          <w:sz w:val="32"/>
          <w:szCs w:val="32"/>
        </w:rPr>
      </w:pPr>
    </w:p>
    <w:p w14:paraId="5E7D3B33" w14:textId="77777777" w:rsidR="00173600" w:rsidRDefault="00173600" w:rsidP="0064070A">
      <w:pPr>
        <w:rPr>
          <w:sz w:val="32"/>
          <w:szCs w:val="32"/>
        </w:rPr>
      </w:pPr>
    </w:p>
    <w:p w14:paraId="05550007" w14:textId="04E9A2D0" w:rsidR="0064070A" w:rsidRDefault="0064070A" w:rsidP="0064070A">
      <w:pPr>
        <w:rPr>
          <w:sz w:val="32"/>
          <w:szCs w:val="32"/>
        </w:rPr>
      </w:pPr>
    </w:p>
    <w:p w14:paraId="1217C421" w14:textId="77777777" w:rsidR="00827A88" w:rsidRPr="00173600" w:rsidRDefault="00827A88" w:rsidP="0064070A">
      <w:pPr>
        <w:rPr>
          <w:sz w:val="32"/>
          <w:szCs w:val="32"/>
        </w:rPr>
      </w:pPr>
    </w:p>
    <w:p w14:paraId="28EEC09F" w14:textId="77777777" w:rsidR="00484E04" w:rsidRPr="0008263F" w:rsidRDefault="00484E04" w:rsidP="001C2877">
      <w:pPr>
        <w:pStyle w:val="Heading5"/>
        <w:spacing w:line="240" w:lineRule="auto"/>
        <w:ind w:right="-43"/>
        <w:jc w:val="thaiDistribute"/>
        <w:rPr>
          <w:rFonts w:ascii="Angsana New" w:hAnsi="Angsana New" w:cs="Angsana New"/>
        </w:rPr>
      </w:pPr>
      <w:r w:rsidRPr="0008263F">
        <w:rPr>
          <w:rFonts w:ascii="Angsana New" w:hAnsi="Angsana New" w:cs="Angsana New"/>
          <w:cs/>
        </w:rPr>
        <w:t>รายงานการสอบทาน</w:t>
      </w:r>
      <w:r w:rsidR="006E7AEA" w:rsidRPr="0008263F">
        <w:rPr>
          <w:rFonts w:ascii="Angsana New" w:hAnsi="Angsana New" w:cs="Angsana New"/>
          <w:cs/>
          <w:lang w:val="th-TH"/>
        </w:rPr>
        <w:t>ข้อมูลทางการเงินระหว่าง</w:t>
      </w:r>
      <w:r w:rsidR="006E7AEA" w:rsidRPr="003772AA">
        <w:rPr>
          <w:rFonts w:ascii="Angsana New" w:hAnsi="Angsana New" w:cs="Angsana New"/>
          <w:cs/>
          <w:lang w:val="th-TH"/>
        </w:rPr>
        <w:t>กาล</w:t>
      </w:r>
      <w:r w:rsidRPr="003772AA">
        <w:rPr>
          <w:rFonts w:ascii="Angsana New" w:hAnsi="Angsana New" w:cs="Angsana New"/>
          <w:cs/>
        </w:rPr>
        <w:t>โดย</w:t>
      </w:r>
      <w:r w:rsidRPr="0008263F">
        <w:rPr>
          <w:rFonts w:ascii="Angsana New" w:hAnsi="Angsana New" w:cs="Angsana New"/>
          <w:cs/>
        </w:rPr>
        <w:t>ผู้สอบบัญชีรับอนุญาต</w:t>
      </w:r>
    </w:p>
    <w:p w14:paraId="6A605074" w14:textId="77777777" w:rsidR="00484E04" w:rsidRPr="0086788A" w:rsidRDefault="00484E04" w:rsidP="00B202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  <w:u w:val="single"/>
        </w:rPr>
      </w:pPr>
    </w:p>
    <w:p w14:paraId="0BFB50EE" w14:textId="77777777" w:rsidR="00415307" w:rsidRDefault="00E8622D" w:rsidP="00415307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b/>
          <w:bCs/>
          <w:spacing w:val="-2"/>
          <w:sz w:val="30"/>
          <w:szCs w:val="30"/>
        </w:rPr>
      </w:pPr>
      <w:r w:rsidRPr="006A45D9">
        <w:rPr>
          <w:rFonts w:ascii="Angsana New" w:hAnsi="Angsana New"/>
          <w:b/>
          <w:bCs/>
          <w:spacing w:val="-2"/>
          <w:sz w:val="30"/>
          <w:szCs w:val="30"/>
          <w:cs/>
        </w:rPr>
        <w:t xml:space="preserve">เสนอ </w:t>
      </w:r>
      <w:r w:rsidR="00913D65">
        <w:rPr>
          <w:rFonts w:ascii="Angsana New" w:hAnsi="Angsana New" w:hint="cs"/>
          <w:b/>
          <w:bCs/>
          <w:spacing w:val="-2"/>
          <w:sz w:val="30"/>
          <w:szCs w:val="30"/>
          <w:cs/>
        </w:rPr>
        <w:t>คณะกรรมการ</w:t>
      </w:r>
      <w:r w:rsidRPr="006A45D9">
        <w:rPr>
          <w:rFonts w:ascii="Angsana New" w:hAnsi="Angsana New" w:hint="cs"/>
          <w:b/>
          <w:bCs/>
          <w:spacing w:val="-2"/>
          <w:sz w:val="30"/>
          <w:szCs w:val="30"/>
          <w:cs/>
        </w:rPr>
        <w:t>บริษัท</w:t>
      </w:r>
      <w:r w:rsidRPr="006A45D9">
        <w:rPr>
          <w:rFonts w:ascii="Angsana New" w:hAnsi="Angsana New"/>
          <w:b/>
          <w:bCs/>
          <w:spacing w:val="-2"/>
          <w:sz w:val="30"/>
          <w:szCs w:val="30"/>
        </w:rPr>
        <w:t xml:space="preserve"> </w:t>
      </w:r>
      <w:r w:rsidRPr="006A45D9">
        <w:rPr>
          <w:rFonts w:ascii="Angsana New" w:hAnsi="Angsana New" w:hint="cs"/>
          <w:b/>
          <w:bCs/>
          <w:spacing w:val="-2"/>
          <w:sz w:val="30"/>
          <w:szCs w:val="30"/>
          <w:cs/>
        </w:rPr>
        <w:t>ไฟน์</w:t>
      </w:r>
      <w:r w:rsidRPr="006A45D9">
        <w:rPr>
          <w:rFonts w:ascii="Angsana New" w:hAnsi="Angsana New"/>
          <w:b/>
          <w:bCs/>
          <w:spacing w:val="-2"/>
          <w:sz w:val="30"/>
          <w:szCs w:val="30"/>
          <w:cs/>
        </w:rPr>
        <w:t xml:space="preserve"> </w:t>
      </w:r>
      <w:r w:rsidRPr="006A45D9">
        <w:rPr>
          <w:rFonts w:ascii="Angsana New" w:hAnsi="Angsana New" w:hint="cs"/>
          <w:b/>
          <w:bCs/>
          <w:spacing w:val="-2"/>
          <w:sz w:val="30"/>
          <w:szCs w:val="30"/>
          <w:cs/>
        </w:rPr>
        <w:t>เม็ททัล</w:t>
      </w:r>
      <w:r w:rsidRPr="006A45D9">
        <w:rPr>
          <w:rFonts w:ascii="Angsana New" w:hAnsi="Angsana New"/>
          <w:b/>
          <w:bCs/>
          <w:spacing w:val="-2"/>
          <w:sz w:val="30"/>
          <w:szCs w:val="30"/>
          <w:cs/>
        </w:rPr>
        <w:t xml:space="preserve"> </w:t>
      </w:r>
      <w:r w:rsidRPr="006A45D9">
        <w:rPr>
          <w:rFonts w:ascii="Angsana New" w:hAnsi="Angsana New" w:hint="cs"/>
          <w:b/>
          <w:bCs/>
          <w:spacing w:val="-2"/>
          <w:sz w:val="30"/>
          <w:szCs w:val="30"/>
          <w:cs/>
        </w:rPr>
        <w:t>เทคโนโลยีส์</w:t>
      </w:r>
      <w:r w:rsidRPr="006A45D9">
        <w:rPr>
          <w:rFonts w:ascii="Angsana New" w:hAnsi="Angsana New"/>
          <w:b/>
          <w:bCs/>
          <w:spacing w:val="-2"/>
          <w:sz w:val="30"/>
          <w:szCs w:val="30"/>
          <w:cs/>
        </w:rPr>
        <w:t xml:space="preserve"> </w:t>
      </w:r>
      <w:r w:rsidRPr="006A45D9">
        <w:rPr>
          <w:rFonts w:ascii="Angsana New" w:hAnsi="Angsana New" w:hint="cs"/>
          <w:b/>
          <w:bCs/>
          <w:spacing w:val="-2"/>
          <w:sz w:val="30"/>
          <w:szCs w:val="30"/>
          <w:cs/>
        </w:rPr>
        <w:t>จำกัด</w:t>
      </w:r>
      <w:r w:rsidRPr="006A45D9">
        <w:rPr>
          <w:rFonts w:ascii="Angsana New" w:hAnsi="Angsana New"/>
          <w:b/>
          <w:bCs/>
          <w:spacing w:val="-2"/>
          <w:sz w:val="30"/>
          <w:szCs w:val="30"/>
          <w:cs/>
        </w:rPr>
        <w:t xml:space="preserve"> (</w:t>
      </w:r>
      <w:r w:rsidRPr="006A45D9">
        <w:rPr>
          <w:rFonts w:ascii="Angsana New" w:hAnsi="Angsana New" w:hint="cs"/>
          <w:b/>
          <w:bCs/>
          <w:spacing w:val="-2"/>
          <w:sz w:val="30"/>
          <w:szCs w:val="30"/>
          <w:cs/>
        </w:rPr>
        <w:t>มหาชน</w:t>
      </w:r>
      <w:r w:rsidRPr="006A45D9">
        <w:rPr>
          <w:rFonts w:ascii="Angsana New" w:hAnsi="Angsana New"/>
          <w:b/>
          <w:bCs/>
          <w:spacing w:val="-2"/>
          <w:sz w:val="30"/>
          <w:szCs w:val="30"/>
          <w:cs/>
        </w:rPr>
        <w:t>)</w:t>
      </w:r>
    </w:p>
    <w:p w14:paraId="435C6552" w14:textId="77777777" w:rsidR="00E8622D" w:rsidRPr="0086788A" w:rsidRDefault="00E8622D" w:rsidP="00415307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7DED563" w14:textId="6A133DE8" w:rsidR="00CD766C" w:rsidRPr="00E049BA" w:rsidRDefault="00CD766C" w:rsidP="00CD766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8263F">
        <w:rPr>
          <w:rFonts w:ascii="Angsana New" w:hAnsi="Angsana New"/>
          <w:sz w:val="30"/>
          <w:szCs w:val="30"/>
          <w:cs/>
        </w:rPr>
        <w:t>ข้าพเจ้าได้สอบทาน</w:t>
      </w:r>
      <w:r w:rsidR="00511C80">
        <w:rPr>
          <w:rFonts w:ascii="Angsana New" w:hAnsi="Angsana New"/>
          <w:sz w:val="30"/>
          <w:szCs w:val="30"/>
          <w:cs/>
        </w:rPr>
        <w:t>งบฐานะการเงิน</w:t>
      </w:r>
      <w:r w:rsidR="00962EDB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ณ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วันที่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9C33E0">
        <w:rPr>
          <w:rFonts w:ascii="Angsana New" w:hAnsi="Angsana New"/>
          <w:sz w:val="30"/>
          <w:szCs w:val="30"/>
        </w:rPr>
        <w:t>31</w:t>
      </w:r>
      <w:r w:rsidRPr="00C83188">
        <w:rPr>
          <w:rFonts w:ascii="Angsana New" w:hAnsi="Angsana New"/>
          <w:sz w:val="30"/>
          <w:szCs w:val="30"/>
        </w:rPr>
        <w:t xml:space="preserve"> </w:t>
      </w:r>
      <w:r w:rsidRPr="00C83188">
        <w:rPr>
          <w:rFonts w:ascii="Angsana New" w:hAnsi="Angsana New"/>
          <w:sz w:val="30"/>
          <w:szCs w:val="30"/>
          <w:cs/>
        </w:rPr>
        <w:t>มีนาคม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9C33E0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 xml:space="preserve">7 </w:t>
      </w:r>
      <w:r w:rsidRPr="0008263F">
        <w:rPr>
          <w:rFonts w:ascii="Angsana New" w:hAnsi="Angsana New"/>
          <w:sz w:val="30"/>
          <w:szCs w:val="30"/>
          <w:cs/>
        </w:rPr>
        <w:t>งบกำไรขาดทุนเบ็ด</w:t>
      </w:r>
      <w:r>
        <w:rPr>
          <w:rFonts w:ascii="Angsana New" w:hAnsi="Angsana New" w:hint="cs"/>
          <w:sz w:val="30"/>
          <w:szCs w:val="30"/>
          <w:cs/>
        </w:rPr>
        <w:t>เสร็จ</w:t>
      </w:r>
      <w:r>
        <w:rPr>
          <w:rFonts w:ascii="Angsana New" w:hAnsi="Angsana New"/>
          <w:sz w:val="30"/>
          <w:szCs w:val="30"/>
        </w:rPr>
        <w:t xml:space="preserve"> </w:t>
      </w:r>
      <w:r w:rsidR="00511C80">
        <w:rPr>
          <w:rFonts w:ascii="Angsana New" w:hAnsi="Angsana New"/>
          <w:sz w:val="30"/>
          <w:szCs w:val="30"/>
          <w:cs/>
        </w:rPr>
        <w:t>งบการเปลี่ยนแปลงส่วนของ</w:t>
      </w:r>
      <w:r w:rsidR="00962EDB">
        <w:rPr>
          <w:rFonts w:ascii="Angsana New" w:hAnsi="Angsana New"/>
          <w:sz w:val="30"/>
          <w:szCs w:val="30"/>
        </w:rPr>
        <w:br/>
      </w:r>
      <w:r w:rsidR="00511C80">
        <w:rPr>
          <w:rFonts w:ascii="Angsana New" w:hAnsi="Angsana New"/>
          <w:sz w:val="30"/>
          <w:szCs w:val="30"/>
          <w:cs/>
        </w:rPr>
        <w:t>ผู้ถือหุ้น</w:t>
      </w:r>
      <w:r>
        <w:rPr>
          <w:rFonts w:ascii="Angsana New" w:hAnsi="Angsana New"/>
          <w:spacing w:val="-4"/>
          <w:sz w:val="30"/>
          <w:szCs w:val="30"/>
          <w:cs/>
        </w:rPr>
        <w:t>และงบกระแสเงินสด</w:t>
      </w:r>
      <w:r w:rsidRPr="0008263F">
        <w:rPr>
          <w:rFonts w:ascii="Angsana New" w:hAnsi="Angsana New"/>
          <w:spacing w:val="-4"/>
          <w:sz w:val="30"/>
          <w:szCs w:val="30"/>
          <w:cs/>
        </w:rPr>
        <w:t>สำหรับง</w:t>
      </w:r>
      <w:r>
        <w:rPr>
          <w:rFonts w:ascii="Angsana New" w:hAnsi="Angsana New" w:hint="cs"/>
          <w:spacing w:val="-4"/>
          <w:sz w:val="30"/>
          <w:szCs w:val="30"/>
          <w:cs/>
        </w:rPr>
        <w:t>วดสามเดือน</w:t>
      </w:r>
      <w:r w:rsidRPr="00B202CB">
        <w:rPr>
          <w:rFonts w:ascii="Angsana New" w:hAnsi="Angsana New"/>
          <w:sz w:val="30"/>
          <w:szCs w:val="30"/>
          <w:cs/>
        </w:rPr>
        <w:t>สิ้นสุดวันที่</w:t>
      </w:r>
      <w:r w:rsidRPr="00B202CB">
        <w:rPr>
          <w:rFonts w:ascii="Angsana New" w:hAnsi="Angsana New"/>
          <w:sz w:val="30"/>
          <w:szCs w:val="30"/>
        </w:rPr>
        <w:t xml:space="preserve"> </w:t>
      </w:r>
      <w:r w:rsidRPr="009C33E0">
        <w:rPr>
          <w:rFonts w:ascii="Angsana New" w:hAnsi="Angsana New"/>
          <w:sz w:val="30"/>
          <w:szCs w:val="30"/>
        </w:rPr>
        <w:t>31</w:t>
      </w:r>
      <w:r w:rsidRPr="00C83188">
        <w:rPr>
          <w:rFonts w:ascii="Angsana New" w:hAnsi="Angsana New"/>
          <w:sz w:val="30"/>
          <w:szCs w:val="30"/>
        </w:rPr>
        <w:t xml:space="preserve"> </w:t>
      </w:r>
      <w:r w:rsidRPr="00C83188">
        <w:rPr>
          <w:rFonts w:ascii="Angsana New" w:hAnsi="Angsana New"/>
          <w:sz w:val="30"/>
          <w:szCs w:val="30"/>
          <w:cs/>
        </w:rPr>
        <w:t>มีนาคม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9C33E0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 xml:space="preserve">7 </w:t>
      </w:r>
      <w:r w:rsidRPr="00B202CB">
        <w:rPr>
          <w:rFonts w:ascii="Angsana New" w:hAnsi="Angsana New"/>
          <w:sz w:val="30"/>
          <w:szCs w:val="30"/>
          <w:cs/>
        </w:rPr>
        <w:t>และหมายเหตุประกอบงบการเงิน</w:t>
      </w:r>
      <w:r w:rsidRPr="00B202CB">
        <w:rPr>
          <w:rFonts w:ascii="Angsana New" w:hAnsi="Angsana New" w:hint="cs"/>
          <w:sz w:val="30"/>
          <w:szCs w:val="30"/>
          <w:cs/>
        </w:rPr>
        <w:t>แ</w:t>
      </w:r>
      <w:r w:rsidRPr="0008263F">
        <w:rPr>
          <w:rFonts w:ascii="Angsana New" w:hAnsi="Angsana New"/>
          <w:sz w:val="30"/>
          <w:szCs w:val="30"/>
          <w:cs/>
        </w:rPr>
        <w:t xml:space="preserve">บบย่อ </w:t>
      </w:r>
      <w:r w:rsidRPr="0008263F"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>ข้อมูลทาง</w:t>
      </w:r>
      <w:r w:rsidRPr="0008263F">
        <w:rPr>
          <w:rFonts w:ascii="Angsana New" w:hAnsi="Angsana New"/>
          <w:sz w:val="30"/>
          <w:szCs w:val="30"/>
          <w:cs/>
        </w:rPr>
        <w:t>การเงินระหว่างกาล) ของ</w:t>
      </w:r>
      <w:r w:rsidRPr="00B44823">
        <w:rPr>
          <w:rFonts w:ascii="Angsana New" w:hAnsi="Angsana New"/>
          <w:sz w:val="30"/>
          <w:szCs w:val="30"/>
          <w:cs/>
        </w:rPr>
        <w:t>บริษัท</w:t>
      </w:r>
      <w:r w:rsidRPr="00B44823">
        <w:rPr>
          <w:rFonts w:ascii="Angsana New" w:hAnsi="Angsana New"/>
          <w:sz w:val="30"/>
          <w:szCs w:val="30"/>
        </w:rPr>
        <w:t xml:space="preserve"> </w:t>
      </w:r>
      <w:r w:rsidRPr="004F5DBF">
        <w:rPr>
          <w:rFonts w:ascii="Angsana New" w:hAnsi="Angsana New" w:hint="cs"/>
          <w:sz w:val="30"/>
          <w:szCs w:val="30"/>
          <w:cs/>
        </w:rPr>
        <w:t>ไฟน์</w:t>
      </w:r>
      <w:r w:rsidRPr="004F5DBF">
        <w:rPr>
          <w:rFonts w:ascii="Angsana New" w:hAnsi="Angsana New"/>
          <w:sz w:val="30"/>
          <w:szCs w:val="30"/>
          <w:cs/>
        </w:rPr>
        <w:t xml:space="preserve"> </w:t>
      </w:r>
      <w:r w:rsidRPr="004F5DBF">
        <w:rPr>
          <w:rFonts w:ascii="Angsana New" w:hAnsi="Angsana New" w:hint="cs"/>
          <w:sz w:val="30"/>
          <w:szCs w:val="30"/>
          <w:cs/>
        </w:rPr>
        <w:t>เม็ททัล</w:t>
      </w:r>
      <w:r w:rsidRPr="004F5DBF">
        <w:rPr>
          <w:rFonts w:ascii="Angsana New" w:hAnsi="Angsana New"/>
          <w:sz w:val="30"/>
          <w:szCs w:val="30"/>
          <w:cs/>
        </w:rPr>
        <w:t xml:space="preserve"> </w:t>
      </w:r>
      <w:r w:rsidRPr="004F5DBF">
        <w:rPr>
          <w:rFonts w:ascii="Angsana New" w:hAnsi="Angsana New" w:hint="cs"/>
          <w:sz w:val="30"/>
          <w:szCs w:val="30"/>
          <w:cs/>
        </w:rPr>
        <w:t>เทคโนโลยีส์</w:t>
      </w:r>
      <w:r w:rsidRPr="004F5DBF">
        <w:rPr>
          <w:rFonts w:ascii="Angsana New" w:hAnsi="Angsana New"/>
          <w:sz w:val="30"/>
          <w:szCs w:val="30"/>
          <w:cs/>
        </w:rPr>
        <w:t xml:space="preserve"> </w:t>
      </w:r>
      <w:r w:rsidRPr="004F5DBF">
        <w:rPr>
          <w:rFonts w:ascii="Angsana New" w:hAnsi="Angsana New" w:hint="cs"/>
          <w:sz w:val="30"/>
          <w:szCs w:val="30"/>
          <w:cs/>
        </w:rPr>
        <w:t>จำกัด</w:t>
      </w:r>
      <w:r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</w:rPr>
        <w:t>(</w:t>
      </w:r>
      <w:r w:rsidRPr="0008263F">
        <w:rPr>
          <w:rFonts w:ascii="Angsana New" w:hAnsi="Angsana New"/>
          <w:sz w:val="30"/>
          <w:szCs w:val="30"/>
          <w:cs/>
        </w:rPr>
        <w:t>มหาชน</w:t>
      </w:r>
      <w:r w:rsidRPr="0008263F">
        <w:rPr>
          <w:rFonts w:ascii="Angsana New" w:hAnsi="Angsana New"/>
          <w:sz w:val="30"/>
          <w:szCs w:val="30"/>
        </w:rPr>
        <w:t xml:space="preserve">) </w:t>
      </w:r>
      <w:r w:rsidRPr="0008263F">
        <w:rPr>
          <w:rFonts w:ascii="Angsana New" w:hAnsi="Angsana New"/>
          <w:sz w:val="30"/>
          <w:szCs w:val="30"/>
          <w:cs/>
        </w:rPr>
        <w:t>ซึ่งผู้บริหารของกิจการ</w:t>
      </w:r>
      <w:r>
        <w:rPr>
          <w:rFonts w:ascii="Angsana New" w:hAnsi="Angsana New" w:hint="cs"/>
          <w:sz w:val="30"/>
          <w:szCs w:val="30"/>
          <w:cs/>
        </w:rPr>
        <w:t>เ</w:t>
      </w:r>
      <w:r w:rsidRPr="0008263F">
        <w:rPr>
          <w:rFonts w:ascii="Angsana New" w:hAnsi="Angsana New"/>
          <w:sz w:val="30"/>
          <w:szCs w:val="30"/>
          <w:cs/>
        </w:rPr>
        <w:t>ป็นผู้รับผิดชอบในการจัดทำและนำเสนอข้อมูลทาง</w:t>
      </w:r>
      <w:r w:rsidRPr="00C45150">
        <w:rPr>
          <w:rFonts w:ascii="Angsana New" w:hAnsi="Angsana New"/>
          <w:sz w:val="30"/>
          <w:szCs w:val="30"/>
          <w:cs/>
        </w:rPr>
        <w:t xml:space="preserve">การเงินระหว่างกาลเหล่านี้ตามมาตรฐานการบัญชี ฉบับที่ </w:t>
      </w:r>
      <w:r w:rsidRPr="009C33E0">
        <w:rPr>
          <w:rFonts w:ascii="Angsana New" w:hAnsi="Angsana New"/>
          <w:sz w:val="30"/>
          <w:szCs w:val="30"/>
        </w:rPr>
        <w:t>34</w:t>
      </w:r>
      <w:r w:rsidRPr="00C45150">
        <w:rPr>
          <w:rFonts w:ascii="Angsana New" w:hAnsi="Angsana New"/>
          <w:sz w:val="30"/>
          <w:szCs w:val="30"/>
        </w:rPr>
        <w:t xml:space="preserve"> </w:t>
      </w:r>
      <w:r w:rsidRPr="00C45150">
        <w:rPr>
          <w:rFonts w:ascii="Angsana New" w:hAnsi="Angsana New"/>
          <w:sz w:val="30"/>
          <w:szCs w:val="30"/>
          <w:cs/>
        </w:rPr>
        <w:t xml:space="preserve">เรื่อง </w:t>
      </w:r>
      <w:r>
        <w:rPr>
          <w:rFonts w:ascii="Angsana New" w:hAnsi="Angsana New"/>
          <w:sz w:val="30"/>
          <w:szCs w:val="30"/>
          <w:cs/>
        </w:rPr>
        <w:br/>
      </w:r>
      <w:r w:rsidRPr="00C45150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C45150">
        <w:rPr>
          <w:rFonts w:ascii="Angsana New" w:hAnsi="Angsana New"/>
          <w:sz w:val="30"/>
          <w:szCs w:val="30"/>
          <w:cs/>
        </w:rPr>
        <w:t>การเงินระหว่างกาล ส่วนข้าพเจ้า</w:t>
      </w:r>
      <w:r>
        <w:rPr>
          <w:rFonts w:ascii="Angsana New" w:hAnsi="Angsana New"/>
          <w:sz w:val="30"/>
          <w:szCs w:val="30"/>
          <w:cs/>
        </w:rPr>
        <w:t>เป็</w:t>
      </w:r>
      <w:r>
        <w:rPr>
          <w:rFonts w:ascii="Angsana New" w:hAnsi="Angsana New" w:hint="cs"/>
          <w:sz w:val="30"/>
          <w:szCs w:val="30"/>
          <w:cs/>
        </w:rPr>
        <w:t>น</w:t>
      </w:r>
      <w:r w:rsidRPr="0008263F">
        <w:rPr>
          <w:rFonts w:ascii="Angsana New" w:hAnsi="Angsana New"/>
          <w:sz w:val="30"/>
          <w:szCs w:val="30"/>
          <w:cs/>
        </w:rPr>
        <w:t>ผู้ร</w:t>
      </w:r>
      <w:r>
        <w:rPr>
          <w:rFonts w:ascii="Angsana New" w:hAnsi="Angsana New" w:hint="cs"/>
          <w:sz w:val="30"/>
          <w:szCs w:val="30"/>
          <w:cs/>
        </w:rPr>
        <w:t>ับผิ</w:t>
      </w:r>
      <w:r w:rsidRPr="0008263F">
        <w:rPr>
          <w:rFonts w:ascii="Angsana New" w:hAnsi="Angsana New"/>
          <w:sz w:val="30"/>
          <w:szCs w:val="30"/>
          <w:cs/>
        </w:rPr>
        <w:t>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08263F">
        <w:rPr>
          <w:rFonts w:ascii="Angsana New" w:hAnsi="Angsana New"/>
          <w:sz w:val="30"/>
          <w:szCs w:val="30"/>
        </w:rPr>
        <w:t xml:space="preserve"> </w:t>
      </w:r>
    </w:p>
    <w:p w14:paraId="22FF7CE3" w14:textId="77777777" w:rsidR="00847E53" w:rsidRPr="00CD766C" w:rsidRDefault="00847E53" w:rsidP="0086788A">
      <w:pPr>
        <w:pStyle w:val="FSBlank"/>
        <w:rPr>
          <w:sz w:val="30"/>
          <w:szCs w:val="30"/>
        </w:rPr>
      </w:pPr>
    </w:p>
    <w:p w14:paraId="3E66D9F8" w14:textId="77777777" w:rsidR="00847E53" w:rsidRPr="0008263F" w:rsidRDefault="00847E53" w:rsidP="00847E5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08263F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0AC4E034" w14:textId="77777777" w:rsidR="00847E53" w:rsidRPr="00173600" w:rsidRDefault="00847E53" w:rsidP="0086788A">
      <w:pPr>
        <w:pStyle w:val="FSBlank"/>
        <w:rPr>
          <w:sz w:val="30"/>
          <w:szCs w:val="30"/>
        </w:rPr>
      </w:pPr>
    </w:p>
    <w:p w14:paraId="1DA6E276" w14:textId="169D87DF" w:rsidR="004E38EC" w:rsidRDefault="00847E53" w:rsidP="0064070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8263F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รหัส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="009C33E0" w:rsidRPr="009C33E0">
        <w:rPr>
          <w:rFonts w:ascii="Angsana New" w:hAnsi="Angsana New"/>
          <w:sz w:val="30"/>
          <w:szCs w:val="30"/>
        </w:rPr>
        <w:t>2410</w:t>
      </w:r>
      <w:r w:rsidRPr="0008263F">
        <w:rPr>
          <w:rFonts w:ascii="Angsana New" w:hAnsi="Angsana New"/>
          <w:sz w:val="30"/>
          <w:szCs w:val="30"/>
        </w:rPr>
        <w:t xml:space="preserve"> “</w:t>
      </w:r>
      <w:r w:rsidRPr="0008263F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8263F">
        <w:rPr>
          <w:rFonts w:ascii="Angsana New" w:hAnsi="Angsana New"/>
          <w:sz w:val="30"/>
          <w:szCs w:val="30"/>
        </w:rPr>
        <w:t>”</w:t>
      </w:r>
      <w:r w:rsidRPr="0008263F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</w:t>
      </w:r>
      <w:r w:rsidR="00D65400" w:rsidRPr="0008263F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6592EE18" w14:textId="77777777" w:rsidR="00611EB4" w:rsidRDefault="00611EB4" w:rsidP="0064070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DD9EDF4" w14:textId="13600455" w:rsidR="00611EB4" w:rsidRPr="0064070A" w:rsidRDefault="00611EB4" w:rsidP="0064070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  <w:sectPr w:rsidR="00611EB4" w:rsidRPr="0064070A" w:rsidSect="00C43E59">
          <w:footerReference w:type="default" r:id="rId17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166793F0" w14:textId="410A12C3" w:rsidR="00847E53" w:rsidRPr="00804EB4" w:rsidRDefault="00847E53" w:rsidP="00847E5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804EB4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0F7EF338" w14:textId="77777777" w:rsidR="00892633" w:rsidRDefault="00892633" w:rsidP="00847E5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51C880F" w14:textId="36E1CCEA" w:rsidR="00847E53" w:rsidRPr="00804EB4" w:rsidRDefault="00847E53" w:rsidP="00847E5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804EB4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9C33E0" w:rsidRPr="009C33E0">
        <w:rPr>
          <w:rFonts w:ascii="Angsana New" w:hAnsi="Angsana New"/>
          <w:sz w:val="30"/>
          <w:szCs w:val="30"/>
        </w:rPr>
        <w:t>34</w:t>
      </w:r>
      <w:r w:rsidR="00E049BA" w:rsidRPr="00804EB4">
        <w:rPr>
          <w:rFonts w:ascii="Angsana New" w:hAnsi="Angsana New"/>
          <w:sz w:val="30"/>
          <w:szCs w:val="30"/>
          <w:cs/>
        </w:rPr>
        <w:t xml:space="preserve"> เรื่อง การรายงานทาง</w:t>
      </w:r>
      <w:r w:rsidRPr="00804EB4">
        <w:rPr>
          <w:rFonts w:ascii="Angsana New" w:hAnsi="Angsana New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68CEA45C" w14:textId="41F07BA8" w:rsidR="00DA5F86" w:rsidRPr="00804EB4" w:rsidRDefault="00DA5F86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</w:p>
    <w:p w14:paraId="41C4B0A0" w14:textId="31B8C6BD" w:rsidR="00804EB4" w:rsidRPr="00804EB4" w:rsidRDefault="00804EB4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</w:p>
    <w:p w14:paraId="18AD079F" w14:textId="77777777" w:rsidR="00804EB4" w:rsidRPr="00804EB4" w:rsidRDefault="00804EB4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</w:p>
    <w:p w14:paraId="5A845049" w14:textId="77777777" w:rsidR="00981C3D" w:rsidRPr="00804EB4" w:rsidRDefault="00981C3D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</w:p>
    <w:p w14:paraId="2108EBD2" w14:textId="77777777" w:rsidR="00A86E49" w:rsidRPr="00804EB4" w:rsidRDefault="00A86E49" w:rsidP="00D65400">
      <w:pPr>
        <w:pStyle w:val="T"/>
        <w:ind w:left="0" w:right="-43"/>
        <w:jc w:val="left"/>
        <w:rPr>
          <w:rFonts w:ascii="Angsana New" w:hAnsi="Angsana New" w:cs="Angsana New"/>
          <w:cs/>
          <w:lang w:val="en-US"/>
        </w:rPr>
      </w:pPr>
    </w:p>
    <w:p w14:paraId="6E4B8EF5" w14:textId="578F945A" w:rsidR="00484E04" w:rsidRPr="00804EB4" w:rsidRDefault="00C815FA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  <w:r w:rsidRPr="00804EB4">
        <w:rPr>
          <w:rFonts w:ascii="Angsana New" w:hAnsi="Angsana New" w:cs="Angsana New"/>
          <w:cs/>
        </w:rPr>
        <w:t>(</w:t>
      </w:r>
      <w:r w:rsidR="00693C03">
        <w:rPr>
          <w:rFonts w:ascii="Angsana New" w:hAnsi="Angsana New" w:cs="Angsana New" w:hint="cs"/>
          <w:cs/>
        </w:rPr>
        <w:t>จามจุรี สถาพรชัยวัฒน์</w:t>
      </w:r>
      <w:r w:rsidR="00844BEB" w:rsidRPr="00804EB4">
        <w:rPr>
          <w:rFonts w:ascii="Angsana New" w:hAnsi="Angsana New" w:cs="Angsana New"/>
          <w:cs/>
        </w:rPr>
        <w:t>)</w:t>
      </w:r>
    </w:p>
    <w:p w14:paraId="63B84BA2" w14:textId="77777777" w:rsidR="00484E04" w:rsidRPr="00804EB4" w:rsidRDefault="00484E04" w:rsidP="00D65400">
      <w:pPr>
        <w:pStyle w:val="T"/>
        <w:ind w:left="0" w:right="-43"/>
        <w:jc w:val="left"/>
        <w:rPr>
          <w:rFonts w:ascii="Angsana New" w:hAnsi="Angsana New" w:cs="Angsana New"/>
          <w:cs/>
        </w:rPr>
      </w:pPr>
      <w:r w:rsidRPr="00804EB4">
        <w:rPr>
          <w:rFonts w:ascii="Angsana New" w:hAnsi="Angsana New" w:cs="Angsana New"/>
          <w:cs/>
        </w:rPr>
        <w:t>ผู้สอบบัญชีรับอนุญาต</w:t>
      </w:r>
    </w:p>
    <w:p w14:paraId="303A5ECB" w14:textId="10B22362" w:rsidR="00484E04" w:rsidRPr="00804EB4" w:rsidRDefault="0043541E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  <w:r w:rsidRPr="00804EB4">
        <w:rPr>
          <w:rFonts w:ascii="Angsana New" w:hAnsi="Angsana New" w:cs="Angsana New"/>
          <w:cs/>
        </w:rPr>
        <w:t>เลข</w:t>
      </w:r>
      <w:r w:rsidR="007E3EE3" w:rsidRPr="00804EB4">
        <w:rPr>
          <w:rFonts w:ascii="Angsana New" w:hAnsi="Angsana New" w:cs="Angsana New"/>
          <w:cs/>
        </w:rPr>
        <w:t xml:space="preserve">ทะเบียน </w:t>
      </w:r>
      <w:r w:rsidR="009C33E0" w:rsidRPr="009C33E0">
        <w:rPr>
          <w:rFonts w:ascii="Angsana New" w:hAnsi="Angsana New" w:cs="Angsana New"/>
          <w:lang w:val="en-US"/>
        </w:rPr>
        <w:t>11567</w:t>
      </w:r>
    </w:p>
    <w:p w14:paraId="4A535C86" w14:textId="77777777" w:rsidR="00484E04" w:rsidRPr="00804EB4" w:rsidRDefault="00484E04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</w:p>
    <w:p w14:paraId="7B116528" w14:textId="77777777" w:rsidR="00484E04" w:rsidRPr="0008263F" w:rsidRDefault="00484E04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  <w:r w:rsidRPr="0008263F">
        <w:rPr>
          <w:rFonts w:ascii="Angsana New" w:hAnsi="Angsana New" w:cs="Angsana New"/>
          <w:cs/>
          <w:lang w:val="en-US"/>
        </w:rPr>
        <w:t>บริษัท เคพีเอ็มจี ภูมิไชย สอบบัญชี จำกัด</w:t>
      </w:r>
    </w:p>
    <w:p w14:paraId="65629F9F" w14:textId="77777777" w:rsidR="00484E04" w:rsidRPr="003772AA" w:rsidRDefault="00484E04" w:rsidP="00D65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  <w:r w:rsidRPr="003772AA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3928CC7" w14:textId="3F27B6AD" w:rsidR="005F4458" w:rsidRPr="008D08B1" w:rsidRDefault="00E33943" w:rsidP="008D08B1">
      <w:pPr>
        <w:pStyle w:val="T"/>
        <w:ind w:left="0" w:right="-43"/>
        <w:jc w:val="left"/>
        <w:rPr>
          <w:rFonts w:ascii="Angsana New" w:hAnsi="Angsana New" w:cs="Angsana New"/>
        </w:rPr>
      </w:pPr>
      <w:r>
        <w:rPr>
          <w:rFonts w:ascii="Angsana New" w:hAnsi="Angsana New" w:cs="Angsana New"/>
          <w:lang w:val="en-US"/>
        </w:rPr>
        <w:t>29</w:t>
      </w:r>
      <w:r w:rsidR="00B2659C">
        <w:rPr>
          <w:rFonts w:ascii="Angsana New" w:hAnsi="Angsana New" w:cs="Angsana New"/>
          <w:lang w:val="en-US"/>
        </w:rPr>
        <w:t xml:space="preserve"> </w:t>
      </w:r>
      <w:r w:rsidR="00CD766C">
        <w:rPr>
          <w:rFonts w:ascii="Angsana New" w:hAnsi="Angsana New" w:cs="Angsana New" w:hint="cs"/>
          <w:cs/>
          <w:lang w:val="en-US"/>
        </w:rPr>
        <w:t>เมษายน</w:t>
      </w:r>
      <w:r w:rsidR="00B2659C">
        <w:rPr>
          <w:rFonts w:ascii="Angsana New" w:hAnsi="Angsana New" w:cs="Angsana New" w:hint="cs"/>
          <w:cs/>
          <w:lang w:val="en-US"/>
        </w:rPr>
        <w:t xml:space="preserve"> </w:t>
      </w:r>
      <w:r w:rsidR="00B2659C">
        <w:rPr>
          <w:rFonts w:ascii="Angsana New" w:hAnsi="Angsana New" w:cs="Angsana New"/>
          <w:lang w:val="en-US"/>
        </w:rPr>
        <w:t>256</w:t>
      </w:r>
      <w:r w:rsidR="00CD766C">
        <w:rPr>
          <w:rFonts w:ascii="Angsana New" w:hAnsi="Angsana New" w:cs="Angsana New"/>
          <w:lang w:val="en-US"/>
        </w:rPr>
        <w:t>7</w:t>
      </w:r>
    </w:p>
    <w:sectPr w:rsidR="005F4458" w:rsidRPr="008D08B1" w:rsidSect="00C43E59">
      <w:headerReference w:type="default" r:id="rId18"/>
      <w:footerReference w:type="default" r:id="rId19"/>
      <w:headerReference w:type="first" r:id="rId20"/>
      <w:footerReference w:type="first" r:id="rId21"/>
      <w:pgSz w:w="11909" w:h="16834" w:code="9"/>
      <w:pgMar w:top="691" w:right="1152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8182C2" w14:textId="77777777" w:rsidR="0004661D" w:rsidRDefault="0004661D">
      <w:r>
        <w:separator/>
      </w:r>
    </w:p>
  </w:endnote>
  <w:endnote w:type="continuationSeparator" w:id="0">
    <w:p w14:paraId="610E3C42" w14:textId="77777777" w:rsidR="0004661D" w:rsidRDefault="0004661D">
      <w:r>
        <w:continuationSeparator/>
      </w:r>
    </w:p>
  </w:endnote>
  <w:endnote w:type="continuationNotice" w:id="1">
    <w:p w14:paraId="4FA7C98F" w14:textId="77777777" w:rsidR="0004661D" w:rsidRDefault="0004661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3EBFE" w14:textId="11F206D5" w:rsidR="00FC13B3" w:rsidRDefault="00FC13B3" w:rsidP="0050124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2</w:t>
    </w:r>
    <w:r w:rsidR="009C33E0" w:rsidRPr="009C33E0">
      <w:rPr>
        <w:rStyle w:val="PageNumber"/>
        <w:noProof/>
      </w:rPr>
      <w:t>0</w:t>
    </w:r>
    <w:r>
      <w:rPr>
        <w:rStyle w:val="PageNumber"/>
        <w:cs/>
      </w:rPr>
      <w:fldChar w:fldCharType="end"/>
    </w:r>
  </w:p>
  <w:p w14:paraId="26415A20" w14:textId="77777777" w:rsidR="00FC13B3" w:rsidRDefault="00FC13B3" w:rsidP="00A03E4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A0290" w14:textId="77777777" w:rsidR="00FC13B3" w:rsidRPr="00B501AF" w:rsidRDefault="00FC13B3" w:rsidP="00C70DC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3439D" w14:textId="41468163" w:rsidR="00FC13B3" w:rsidRPr="00DA5F86" w:rsidRDefault="009C33E0">
    <w:pPr>
      <w:pStyle w:val="Footer"/>
      <w:jc w:val="center"/>
      <w:rPr>
        <w:rFonts w:ascii="Angsana New" w:hAnsi="Angsana New"/>
        <w:sz w:val="30"/>
        <w:szCs w:val="30"/>
      </w:rPr>
    </w:pPr>
    <w:r w:rsidRPr="009C33E0">
      <w:rPr>
        <w:rFonts w:ascii="Angsana New" w:hAnsi="Angsana New"/>
        <w:sz w:val="30"/>
        <w:szCs w:val="30"/>
      </w:rPr>
      <w:t>2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0E497" w14:textId="77777777" w:rsidR="005F1AA8" w:rsidRPr="00B501AF" w:rsidRDefault="005F1AA8" w:rsidP="00C70DC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F9CE2" w14:textId="211CB9D5" w:rsidR="00FC13B3" w:rsidRPr="001C2877" w:rsidRDefault="00FC13B3" w:rsidP="001C2877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1C2877">
      <w:rPr>
        <w:rStyle w:val="PageNumber"/>
        <w:rFonts w:ascii="Angsana New" w:hAnsi="Angsana New"/>
        <w:sz w:val="30"/>
        <w:szCs w:val="30"/>
      </w:rPr>
      <w:fldChar w:fldCharType="begin"/>
    </w:r>
    <w:r w:rsidRPr="001C2877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C2877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="009C33E0" w:rsidRPr="009C33E0">
      <w:rPr>
        <w:rStyle w:val="PageNumber"/>
        <w:rFonts w:ascii="Angsana New" w:hAnsi="Angsana New"/>
        <w:noProof/>
        <w:sz w:val="30"/>
        <w:szCs w:val="30"/>
      </w:rPr>
      <w:t>6</w:t>
    </w:r>
    <w:r w:rsidRPr="001C2877">
      <w:rPr>
        <w:rStyle w:val="PageNumber"/>
        <w:rFonts w:ascii="Angsana New" w:hAnsi="Angsana New"/>
        <w:sz w:val="30"/>
        <w:szCs w:val="30"/>
      </w:rPr>
      <w:fldChar w:fldCharType="end"/>
    </w:r>
  </w:p>
  <w:p w14:paraId="6A425E18" w14:textId="77777777" w:rsidR="00FC13B3" w:rsidRPr="00C70DC4" w:rsidRDefault="00FC13B3" w:rsidP="00C70DC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21978" w14:textId="7C93103B" w:rsidR="00FC13B3" w:rsidRPr="00C70DC4" w:rsidRDefault="00FC13B3" w:rsidP="00CD1287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70DC4">
      <w:rPr>
        <w:rStyle w:val="PageNumber"/>
        <w:rFonts w:ascii="Angsana New" w:hAnsi="Angsana New"/>
        <w:sz w:val="30"/>
        <w:szCs w:val="30"/>
      </w:rPr>
      <w:fldChar w:fldCharType="begin"/>
    </w:r>
    <w:r w:rsidRPr="00C70DC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70DC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</w:t>
    </w:r>
    <w:r w:rsidR="009C33E0" w:rsidRPr="009C33E0">
      <w:rPr>
        <w:rStyle w:val="PageNumber"/>
        <w:rFonts w:ascii="Angsana New" w:hAnsi="Angsana New"/>
        <w:noProof/>
        <w:sz w:val="30"/>
        <w:szCs w:val="30"/>
      </w:rPr>
      <w:t>1</w:t>
    </w:r>
    <w:r w:rsidRPr="00C70DC4">
      <w:rPr>
        <w:rStyle w:val="PageNumber"/>
        <w:rFonts w:ascii="Angsana New" w:hAnsi="Angsana New"/>
        <w:sz w:val="30"/>
        <w:szCs w:val="30"/>
      </w:rPr>
      <w:fldChar w:fldCharType="end"/>
    </w:r>
  </w:p>
  <w:p w14:paraId="5827F1B3" w14:textId="77777777" w:rsidR="00FC13B3" w:rsidRPr="00C70DC4" w:rsidRDefault="00FC13B3" w:rsidP="003D3E6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jc w:val="right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CE3525" w14:textId="77777777" w:rsidR="0004661D" w:rsidRDefault="0004661D">
      <w:r>
        <w:separator/>
      </w:r>
    </w:p>
  </w:footnote>
  <w:footnote w:type="continuationSeparator" w:id="0">
    <w:p w14:paraId="32CA09F5" w14:textId="77777777" w:rsidR="0004661D" w:rsidRDefault="0004661D">
      <w:r>
        <w:continuationSeparator/>
      </w:r>
    </w:p>
  </w:footnote>
  <w:footnote w:type="continuationNotice" w:id="1">
    <w:p w14:paraId="18616ACE" w14:textId="77777777" w:rsidR="0004661D" w:rsidRDefault="0004661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83BC9" w14:textId="77777777" w:rsidR="00EE58EB" w:rsidRDefault="00EE58E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239D4" w14:textId="77777777" w:rsidR="00EE58EB" w:rsidRDefault="00EE58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DFCDF" w14:textId="77777777" w:rsidR="00EE58EB" w:rsidRDefault="00EE58E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59DF8" w14:textId="77777777" w:rsidR="00FC13B3" w:rsidRPr="00A81676" w:rsidRDefault="00FC13B3" w:rsidP="009F43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81676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ไฟน์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เม็ททัล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เทคโนโลยีส์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จำกัด</w:t>
    </w:r>
    <w:r w:rsidRPr="00A81676">
      <w:rPr>
        <w:rFonts w:ascii="Angsana New" w:hAnsi="Angsana New"/>
        <w:b/>
        <w:bCs/>
        <w:sz w:val="32"/>
        <w:szCs w:val="32"/>
        <w:cs/>
      </w:rPr>
      <w:t xml:space="preserve"> (</w:t>
    </w:r>
    <w:r w:rsidRPr="00A81676">
      <w:rPr>
        <w:rFonts w:ascii="Angsana New" w:hAnsi="Angsana New" w:hint="cs"/>
        <w:b/>
        <w:bCs/>
        <w:sz w:val="32"/>
        <w:szCs w:val="32"/>
        <w:cs/>
      </w:rPr>
      <w:t>มหาชน</w:t>
    </w:r>
    <w:r w:rsidRPr="00A81676">
      <w:rPr>
        <w:rFonts w:ascii="Angsana New" w:hAnsi="Angsana New"/>
        <w:b/>
        <w:bCs/>
        <w:sz w:val="32"/>
        <w:szCs w:val="32"/>
        <w:cs/>
      </w:rPr>
      <w:t>)</w:t>
    </w:r>
  </w:p>
  <w:p w14:paraId="1B1A0777" w14:textId="77777777" w:rsidR="00FC13B3" w:rsidRPr="006C5D17" w:rsidRDefault="00FC13B3" w:rsidP="009F43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C5D17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2FF8D6E3" w14:textId="77777777" w:rsidR="00416C3B" w:rsidRPr="00A86E49" w:rsidRDefault="00416C3B" w:rsidP="00416C3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A86E49">
      <w:rPr>
        <w:rFonts w:ascii="Angsana New" w:hAnsi="Angsana New" w:hint="cs"/>
        <w:b/>
        <w:bCs/>
        <w:sz w:val="32"/>
        <w:szCs w:val="32"/>
        <w:cs/>
      </w:rPr>
      <w:t>สำหรับงวดสามเดือนสิ้นสุด</w:t>
    </w:r>
    <w:r w:rsidRPr="00A86E49">
      <w:rPr>
        <w:rFonts w:ascii="Angsana New" w:hAnsi="Angsana New"/>
        <w:b/>
        <w:bCs/>
        <w:sz w:val="32"/>
        <w:szCs w:val="32"/>
        <w:cs/>
      </w:rPr>
      <w:t>วันที่</w:t>
    </w:r>
    <w:r w:rsidRPr="00CF6615">
      <w:rPr>
        <w:rFonts w:ascii="Angsana New" w:hAnsi="Angsana New"/>
        <w:b/>
        <w:bCs/>
        <w:sz w:val="32"/>
        <w:szCs w:val="32"/>
        <w:cs/>
      </w:rPr>
      <w:t xml:space="preserve"> </w:t>
    </w:r>
    <w:r w:rsidRPr="009C33E0">
      <w:rPr>
        <w:rFonts w:ascii="Angsana New" w:hAnsi="Angsana New"/>
        <w:b/>
        <w:bCs/>
        <w:sz w:val="32"/>
        <w:szCs w:val="32"/>
      </w:rPr>
      <w:t>31</w:t>
    </w:r>
    <w:r w:rsidRPr="00CF6615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Pr="009C33E0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7</w:t>
    </w:r>
    <w:r w:rsidRPr="002E23E1">
      <w:rPr>
        <w:rFonts w:ascii="Angsana New" w:hAnsi="Angsana New"/>
        <w:b/>
        <w:bCs/>
        <w:sz w:val="32"/>
        <w:szCs w:val="32"/>
      </w:rPr>
      <w:t xml:space="preserve"> </w:t>
    </w:r>
    <w:r w:rsidRPr="00A86E49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3811F582" w14:textId="77777777" w:rsidR="00FC13B3" w:rsidRPr="00484F1E" w:rsidRDefault="00FC13B3" w:rsidP="00C417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2D43C" w14:textId="011AC2B2" w:rsidR="00FC13B3" w:rsidRDefault="00FC13B3" w:rsidP="00D5236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</w:p>
  <w:p w14:paraId="7AABC54E" w14:textId="2ABD4CB5" w:rsidR="00EE58EB" w:rsidRDefault="00EE58EB" w:rsidP="00D5236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</w:p>
  <w:p w14:paraId="3B347513" w14:textId="77777777" w:rsidR="00EE58EB" w:rsidRPr="00AB510F" w:rsidRDefault="00EE58EB" w:rsidP="00D5236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582"/>
        </w:tabs>
        <w:ind w:left="158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E5801B4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9046D"/>
    <w:multiLevelType w:val="hybridMultilevel"/>
    <w:tmpl w:val="72A22D9E"/>
    <w:lvl w:ilvl="0" w:tplc="DC541F20">
      <w:start w:val="31"/>
      <w:numFmt w:val="bullet"/>
      <w:lvlText w:val="-"/>
      <w:lvlJc w:val="left"/>
      <w:pPr>
        <w:ind w:left="2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11" w15:restartNumberingAfterBreak="0">
    <w:nsid w:val="05BC27D1"/>
    <w:multiLevelType w:val="hybridMultilevel"/>
    <w:tmpl w:val="5CEAEBA2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AE66467"/>
    <w:multiLevelType w:val="hybridMultilevel"/>
    <w:tmpl w:val="780AAB1C"/>
    <w:lvl w:ilvl="0" w:tplc="BFA46FB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36181F"/>
    <w:multiLevelType w:val="hybridMultilevel"/>
    <w:tmpl w:val="780AAB1C"/>
    <w:lvl w:ilvl="0" w:tplc="BFA46FB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47263C93"/>
    <w:multiLevelType w:val="multilevel"/>
    <w:tmpl w:val="53F072D0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8242B38"/>
    <w:multiLevelType w:val="hybridMultilevel"/>
    <w:tmpl w:val="8B4ED292"/>
    <w:lvl w:ilvl="0" w:tplc="CED8E994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4" w15:restartNumberingAfterBreak="0">
    <w:nsid w:val="6AC85696"/>
    <w:multiLevelType w:val="hybridMultilevel"/>
    <w:tmpl w:val="A8CC266C"/>
    <w:lvl w:ilvl="0" w:tplc="0AF834EC">
      <w:start w:val="1"/>
      <w:numFmt w:val="thaiLetters"/>
      <w:lvlText w:val="(%1)"/>
      <w:lvlJc w:val="left"/>
      <w:pPr>
        <w:ind w:left="552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524713"/>
    <w:multiLevelType w:val="hybridMultilevel"/>
    <w:tmpl w:val="097AF6D4"/>
    <w:lvl w:ilvl="0" w:tplc="97B2ED66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4989807">
    <w:abstractNumId w:val="6"/>
  </w:num>
  <w:num w:numId="2" w16cid:durableId="634024576">
    <w:abstractNumId w:val="5"/>
  </w:num>
  <w:num w:numId="3" w16cid:durableId="890530908">
    <w:abstractNumId w:val="9"/>
  </w:num>
  <w:num w:numId="4" w16cid:durableId="850411896">
    <w:abstractNumId w:val="7"/>
  </w:num>
  <w:num w:numId="5" w16cid:durableId="1005354987">
    <w:abstractNumId w:val="8"/>
  </w:num>
  <w:num w:numId="6" w16cid:durableId="271860376">
    <w:abstractNumId w:val="3"/>
  </w:num>
  <w:num w:numId="7" w16cid:durableId="528760270">
    <w:abstractNumId w:val="2"/>
  </w:num>
  <w:num w:numId="8" w16cid:durableId="1860853606">
    <w:abstractNumId w:val="0"/>
  </w:num>
  <w:num w:numId="9" w16cid:durableId="799613197">
    <w:abstractNumId w:val="1"/>
  </w:num>
  <w:num w:numId="10" w16cid:durableId="848789145">
    <w:abstractNumId w:val="4"/>
  </w:num>
  <w:num w:numId="11" w16cid:durableId="1002969067">
    <w:abstractNumId w:val="17"/>
  </w:num>
  <w:num w:numId="12" w16cid:durableId="1660814258">
    <w:abstractNumId w:val="13"/>
  </w:num>
  <w:num w:numId="13" w16cid:durableId="1419792250">
    <w:abstractNumId w:val="23"/>
  </w:num>
  <w:num w:numId="14" w16cid:durableId="781337936">
    <w:abstractNumId w:val="16"/>
  </w:num>
  <w:num w:numId="15" w16cid:durableId="2045519833">
    <w:abstractNumId w:val="18"/>
  </w:num>
  <w:num w:numId="16" w16cid:durableId="523980739">
    <w:abstractNumId w:val="24"/>
  </w:num>
  <w:num w:numId="17" w16cid:durableId="268784572">
    <w:abstractNumId w:val="21"/>
  </w:num>
  <w:num w:numId="18" w16cid:durableId="1865090183">
    <w:abstractNumId w:val="12"/>
  </w:num>
  <w:num w:numId="19" w16cid:durableId="284701111">
    <w:abstractNumId w:val="22"/>
  </w:num>
  <w:num w:numId="20" w16cid:durableId="1036275408">
    <w:abstractNumId w:val="25"/>
  </w:num>
  <w:num w:numId="21" w16cid:durableId="1578830517">
    <w:abstractNumId w:val="20"/>
  </w:num>
  <w:num w:numId="22" w16cid:durableId="936521719">
    <w:abstractNumId w:val="10"/>
  </w:num>
  <w:num w:numId="23" w16cid:durableId="2026976559">
    <w:abstractNumId w:val="26"/>
  </w:num>
  <w:num w:numId="24" w16cid:durableId="608120305">
    <w:abstractNumId w:val="19"/>
  </w:num>
  <w:num w:numId="25" w16cid:durableId="2060198974">
    <w:abstractNumId w:val="15"/>
  </w:num>
  <w:num w:numId="26" w16cid:durableId="825240911">
    <w:abstractNumId w:val="11"/>
  </w:num>
  <w:num w:numId="27" w16cid:durableId="1820461213">
    <w:abstractNumId w:val="1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1D8A"/>
    <w:rsid w:val="00000FE3"/>
    <w:rsid w:val="00002832"/>
    <w:rsid w:val="00003228"/>
    <w:rsid w:val="00003982"/>
    <w:rsid w:val="00003A59"/>
    <w:rsid w:val="00005588"/>
    <w:rsid w:val="00005A66"/>
    <w:rsid w:val="0000674B"/>
    <w:rsid w:val="00006AA3"/>
    <w:rsid w:val="00006E66"/>
    <w:rsid w:val="0001026B"/>
    <w:rsid w:val="000107B4"/>
    <w:rsid w:val="00011503"/>
    <w:rsid w:val="000116F5"/>
    <w:rsid w:val="00011713"/>
    <w:rsid w:val="000117EA"/>
    <w:rsid w:val="000118D6"/>
    <w:rsid w:val="00012C18"/>
    <w:rsid w:val="000131BF"/>
    <w:rsid w:val="0001326B"/>
    <w:rsid w:val="000145D4"/>
    <w:rsid w:val="00014F66"/>
    <w:rsid w:val="00015051"/>
    <w:rsid w:val="00015376"/>
    <w:rsid w:val="0001565E"/>
    <w:rsid w:val="00017111"/>
    <w:rsid w:val="000221C0"/>
    <w:rsid w:val="000222A9"/>
    <w:rsid w:val="00024B47"/>
    <w:rsid w:val="0002647D"/>
    <w:rsid w:val="00026621"/>
    <w:rsid w:val="00027FD3"/>
    <w:rsid w:val="000304E9"/>
    <w:rsid w:val="000309A0"/>
    <w:rsid w:val="00033861"/>
    <w:rsid w:val="00033AF2"/>
    <w:rsid w:val="00033DF3"/>
    <w:rsid w:val="00034C0B"/>
    <w:rsid w:val="00034F62"/>
    <w:rsid w:val="000368AE"/>
    <w:rsid w:val="00036B01"/>
    <w:rsid w:val="00036E7D"/>
    <w:rsid w:val="000370D8"/>
    <w:rsid w:val="0004030D"/>
    <w:rsid w:val="00041C50"/>
    <w:rsid w:val="00042EA6"/>
    <w:rsid w:val="000435B3"/>
    <w:rsid w:val="0004416A"/>
    <w:rsid w:val="0004661D"/>
    <w:rsid w:val="000466BA"/>
    <w:rsid w:val="000500C4"/>
    <w:rsid w:val="00050A84"/>
    <w:rsid w:val="00050DC1"/>
    <w:rsid w:val="00051891"/>
    <w:rsid w:val="00051A71"/>
    <w:rsid w:val="000523D2"/>
    <w:rsid w:val="000525CD"/>
    <w:rsid w:val="000532AC"/>
    <w:rsid w:val="000532E2"/>
    <w:rsid w:val="00053469"/>
    <w:rsid w:val="000576E6"/>
    <w:rsid w:val="00057AAB"/>
    <w:rsid w:val="000608FA"/>
    <w:rsid w:val="0006092B"/>
    <w:rsid w:val="00060CE2"/>
    <w:rsid w:val="00061710"/>
    <w:rsid w:val="00061BCB"/>
    <w:rsid w:val="00061F90"/>
    <w:rsid w:val="00062052"/>
    <w:rsid w:val="00063FF1"/>
    <w:rsid w:val="0006447D"/>
    <w:rsid w:val="000668DC"/>
    <w:rsid w:val="00066FBA"/>
    <w:rsid w:val="00067EFA"/>
    <w:rsid w:val="00071855"/>
    <w:rsid w:val="00071E99"/>
    <w:rsid w:val="00072380"/>
    <w:rsid w:val="00073E81"/>
    <w:rsid w:val="000753B9"/>
    <w:rsid w:val="00075442"/>
    <w:rsid w:val="00075709"/>
    <w:rsid w:val="0007570B"/>
    <w:rsid w:val="000767FA"/>
    <w:rsid w:val="0007764B"/>
    <w:rsid w:val="00077853"/>
    <w:rsid w:val="00077BDD"/>
    <w:rsid w:val="000801B5"/>
    <w:rsid w:val="00080381"/>
    <w:rsid w:val="00080B06"/>
    <w:rsid w:val="0008263F"/>
    <w:rsid w:val="00083DDF"/>
    <w:rsid w:val="00084E5B"/>
    <w:rsid w:val="00090CC0"/>
    <w:rsid w:val="00090F00"/>
    <w:rsid w:val="000918A8"/>
    <w:rsid w:val="00091AB6"/>
    <w:rsid w:val="000922B5"/>
    <w:rsid w:val="0009235A"/>
    <w:rsid w:val="00094EC6"/>
    <w:rsid w:val="00095E87"/>
    <w:rsid w:val="00096CAA"/>
    <w:rsid w:val="000972AC"/>
    <w:rsid w:val="00097439"/>
    <w:rsid w:val="000A00CD"/>
    <w:rsid w:val="000A2D59"/>
    <w:rsid w:val="000A44E3"/>
    <w:rsid w:val="000A4576"/>
    <w:rsid w:val="000A4F17"/>
    <w:rsid w:val="000A4FE3"/>
    <w:rsid w:val="000A50D5"/>
    <w:rsid w:val="000A51A2"/>
    <w:rsid w:val="000A6584"/>
    <w:rsid w:val="000A6E2F"/>
    <w:rsid w:val="000A7047"/>
    <w:rsid w:val="000A7C3B"/>
    <w:rsid w:val="000B1FA2"/>
    <w:rsid w:val="000B20D1"/>
    <w:rsid w:val="000B3534"/>
    <w:rsid w:val="000B3BFB"/>
    <w:rsid w:val="000B3FFC"/>
    <w:rsid w:val="000B475A"/>
    <w:rsid w:val="000B4FD4"/>
    <w:rsid w:val="000B5036"/>
    <w:rsid w:val="000B6061"/>
    <w:rsid w:val="000B64CC"/>
    <w:rsid w:val="000B7875"/>
    <w:rsid w:val="000B7F4F"/>
    <w:rsid w:val="000B7FA1"/>
    <w:rsid w:val="000C017F"/>
    <w:rsid w:val="000C0585"/>
    <w:rsid w:val="000C1D31"/>
    <w:rsid w:val="000C1E95"/>
    <w:rsid w:val="000C26EC"/>
    <w:rsid w:val="000C4AA8"/>
    <w:rsid w:val="000C4EFB"/>
    <w:rsid w:val="000C5082"/>
    <w:rsid w:val="000C7906"/>
    <w:rsid w:val="000D1AC8"/>
    <w:rsid w:val="000D24C9"/>
    <w:rsid w:val="000D2F17"/>
    <w:rsid w:val="000D41D6"/>
    <w:rsid w:val="000D4947"/>
    <w:rsid w:val="000D530E"/>
    <w:rsid w:val="000D5D1C"/>
    <w:rsid w:val="000D630A"/>
    <w:rsid w:val="000D6513"/>
    <w:rsid w:val="000D66DD"/>
    <w:rsid w:val="000D6915"/>
    <w:rsid w:val="000D734E"/>
    <w:rsid w:val="000D7BCB"/>
    <w:rsid w:val="000E09B7"/>
    <w:rsid w:val="000E218B"/>
    <w:rsid w:val="000E2CDF"/>
    <w:rsid w:val="000E34C4"/>
    <w:rsid w:val="000E3A81"/>
    <w:rsid w:val="000E3B21"/>
    <w:rsid w:val="000E4171"/>
    <w:rsid w:val="000E4A1A"/>
    <w:rsid w:val="000E4A30"/>
    <w:rsid w:val="000E4ED5"/>
    <w:rsid w:val="000E5717"/>
    <w:rsid w:val="000E5895"/>
    <w:rsid w:val="000E593E"/>
    <w:rsid w:val="000E5CBD"/>
    <w:rsid w:val="000E6E07"/>
    <w:rsid w:val="000E7313"/>
    <w:rsid w:val="000E7ABC"/>
    <w:rsid w:val="000E7F8B"/>
    <w:rsid w:val="000F0333"/>
    <w:rsid w:val="000F0C4F"/>
    <w:rsid w:val="000F1F25"/>
    <w:rsid w:val="000F28C4"/>
    <w:rsid w:val="000F2D99"/>
    <w:rsid w:val="000F306F"/>
    <w:rsid w:val="000F3096"/>
    <w:rsid w:val="000F5165"/>
    <w:rsid w:val="000F52B5"/>
    <w:rsid w:val="000F6799"/>
    <w:rsid w:val="000F6D15"/>
    <w:rsid w:val="000F71A0"/>
    <w:rsid w:val="000F78E8"/>
    <w:rsid w:val="001010D0"/>
    <w:rsid w:val="001013B2"/>
    <w:rsid w:val="00102B46"/>
    <w:rsid w:val="001030B1"/>
    <w:rsid w:val="00106F94"/>
    <w:rsid w:val="001074E3"/>
    <w:rsid w:val="00107666"/>
    <w:rsid w:val="00110702"/>
    <w:rsid w:val="001134B2"/>
    <w:rsid w:val="00113B59"/>
    <w:rsid w:val="0011483C"/>
    <w:rsid w:val="00114C18"/>
    <w:rsid w:val="00114EEC"/>
    <w:rsid w:val="00115133"/>
    <w:rsid w:val="001156F5"/>
    <w:rsid w:val="00115E1C"/>
    <w:rsid w:val="0011655A"/>
    <w:rsid w:val="00121275"/>
    <w:rsid w:val="0012169E"/>
    <w:rsid w:val="00121E13"/>
    <w:rsid w:val="00121E85"/>
    <w:rsid w:val="0012210F"/>
    <w:rsid w:val="00122C6C"/>
    <w:rsid w:val="00124E71"/>
    <w:rsid w:val="00125096"/>
    <w:rsid w:val="00126B14"/>
    <w:rsid w:val="001277CD"/>
    <w:rsid w:val="001278A8"/>
    <w:rsid w:val="001310E0"/>
    <w:rsid w:val="00132697"/>
    <w:rsid w:val="001332AB"/>
    <w:rsid w:val="00133885"/>
    <w:rsid w:val="00133A51"/>
    <w:rsid w:val="00134367"/>
    <w:rsid w:val="00134879"/>
    <w:rsid w:val="0013539E"/>
    <w:rsid w:val="00135889"/>
    <w:rsid w:val="00136CFF"/>
    <w:rsid w:val="001409B9"/>
    <w:rsid w:val="001419DE"/>
    <w:rsid w:val="00142A7B"/>
    <w:rsid w:val="00144FA8"/>
    <w:rsid w:val="001458DE"/>
    <w:rsid w:val="0014603A"/>
    <w:rsid w:val="00146A37"/>
    <w:rsid w:val="0014704A"/>
    <w:rsid w:val="0014756A"/>
    <w:rsid w:val="00150232"/>
    <w:rsid w:val="00153FD3"/>
    <w:rsid w:val="0015440C"/>
    <w:rsid w:val="00155F36"/>
    <w:rsid w:val="00156819"/>
    <w:rsid w:val="0016024F"/>
    <w:rsid w:val="00161552"/>
    <w:rsid w:val="00161C73"/>
    <w:rsid w:val="00163454"/>
    <w:rsid w:val="001637EB"/>
    <w:rsid w:val="001640D1"/>
    <w:rsid w:val="00165C39"/>
    <w:rsid w:val="00166199"/>
    <w:rsid w:val="001662E7"/>
    <w:rsid w:val="00170BC4"/>
    <w:rsid w:val="00170F36"/>
    <w:rsid w:val="00171AE8"/>
    <w:rsid w:val="001725A7"/>
    <w:rsid w:val="00172E27"/>
    <w:rsid w:val="00173600"/>
    <w:rsid w:val="00173BBB"/>
    <w:rsid w:val="00173C56"/>
    <w:rsid w:val="00173D34"/>
    <w:rsid w:val="001741F2"/>
    <w:rsid w:val="001746B0"/>
    <w:rsid w:val="00174ADA"/>
    <w:rsid w:val="00175228"/>
    <w:rsid w:val="001756FF"/>
    <w:rsid w:val="0017686A"/>
    <w:rsid w:val="00177183"/>
    <w:rsid w:val="0017723A"/>
    <w:rsid w:val="00180155"/>
    <w:rsid w:val="00180BB6"/>
    <w:rsid w:val="00180C69"/>
    <w:rsid w:val="00181A98"/>
    <w:rsid w:val="00181E5B"/>
    <w:rsid w:val="00182C08"/>
    <w:rsid w:val="001834E7"/>
    <w:rsid w:val="00183549"/>
    <w:rsid w:val="001858E6"/>
    <w:rsid w:val="00185A6B"/>
    <w:rsid w:val="00185B16"/>
    <w:rsid w:val="001869E2"/>
    <w:rsid w:val="00190916"/>
    <w:rsid w:val="00190CDF"/>
    <w:rsid w:val="001919D1"/>
    <w:rsid w:val="00191FF9"/>
    <w:rsid w:val="00194609"/>
    <w:rsid w:val="00194981"/>
    <w:rsid w:val="0019530C"/>
    <w:rsid w:val="00195830"/>
    <w:rsid w:val="00195F57"/>
    <w:rsid w:val="001A0313"/>
    <w:rsid w:val="001A05DC"/>
    <w:rsid w:val="001A0C44"/>
    <w:rsid w:val="001A12CD"/>
    <w:rsid w:val="001A2ED8"/>
    <w:rsid w:val="001A2F86"/>
    <w:rsid w:val="001A34CC"/>
    <w:rsid w:val="001A365F"/>
    <w:rsid w:val="001A41C5"/>
    <w:rsid w:val="001A4653"/>
    <w:rsid w:val="001A5263"/>
    <w:rsid w:val="001A5411"/>
    <w:rsid w:val="001A60A8"/>
    <w:rsid w:val="001A6914"/>
    <w:rsid w:val="001A6F6E"/>
    <w:rsid w:val="001B092A"/>
    <w:rsid w:val="001B1017"/>
    <w:rsid w:val="001B1A63"/>
    <w:rsid w:val="001B2199"/>
    <w:rsid w:val="001B21B6"/>
    <w:rsid w:val="001B22AB"/>
    <w:rsid w:val="001B272C"/>
    <w:rsid w:val="001B3573"/>
    <w:rsid w:val="001B36A6"/>
    <w:rsid w:val="001B47C1"/>
    <w:rsid w:val="001B616A"/>
    <w:rsid w:val="001B71DB"/>
    <w:rsid w:val="001B7203"/>
    <w:rsid w:val="001B757F"/>
    <w:rsid w:val="001B7E60"/>
    <w:rsid w:val="001C10E2"/>
    <w:rsid w:val="001C1727"/>
    <w:rsid w:val="001C187C"/>
    <w:rsid w:val="001C1B15"/>
    <w:rsid w:val="001C1C45"/>
    <w:rsid w:val="001C21BD"/>
    <w:rsid w:val="001C2877"/>
    <w:rsid w:val="001C2D0F"/>
    <w:rsid w:val="001C34FF"/>
    <w:rsid w:val="001C3F7E"/>
    <w:rsid w:val="001C4A2C"/>
    <w:rsid w:val="001C5800"/>
    <w:rsid w:val="001C5867"/>
    <w:rsid w:val="001C592A"/>
    <w:rsid w:val="001C5EF2"/>
    <w:rsid w:val="001C721C"/>
    <w:rsid w:val="001C7372"/>
    <w:rsid w:val="001C7EF9"/>
    <w:rsid w:val="001D0858"/>
    <w:rsid w:val="001D36AD"/>
    <w:rsid w:val="001D4659"/>
    <w:rsid w:val="001D4C7C"/>
    <w:rsid w:val="001D4C9B"/>
    <w:rsid w:val="001D4CB2"/>
    <w:rsid w:val="001D55B5"/>
    <w:rsid w:val="001D5F0D"/>
    <w:rsid w:val="001D5FA7"/>
    <w:rsid w:val="001D60D1"/>
    <w:rsid w:val="001D6492"/>
    <w:rsid w:val="001D64EF"/>
    <w:rsid w:val="001E11D2"/>
    <w:rsid w:val="001E13C8"/>
    <w:rsid w:val="001E2524"/>
    <w:rsid w:val="001E2842"/>
    <w:rsid w:val="001E2C7C"/>
    <w:rsid w:val="001E421E"/>
    <w:rsid w:val="001E6BB5"/>
    <w:rsid w:val="001E6DA9"/>
    <w:rsid w:val="001E77C3"/>
    <w:rsid w:val="001F0F07"/>
    <w:rsid w:val="001F16AE"/>
    <w:rsid w:val="001F1DF1"/>
    <w:rsid w:val="001F2A70"/>
    <w:rsid w:val="001F2DD6"/>
    <w:rsid w:val="001F3639"/>
    <w:rsid w:val="001F3E70"/>
    <w:rsid w:val="001F4477"/>
    <w:rsid w:val="001F4D4E"/>
    <w:rsid w:val="001F5BFF"/>
    <w:rsid w:val="001F7210"/>
    <w:rsid w:val="002002FA"/>
    <w:rsid w:val="0020067D"/>
    <w:rsid w:val="00201402"/>
    <w:rsid w:val="002018BD"/>
    <w:rsid w:val="00202832"/>
    <w:rsid w:val="002028C7"/>
    <w:rsid w:val="00202BED"/>
    <w:rsid w:val="002030BA"/>
    <w:rsid w:val="002043A9"/>
    <w:rsid w:val="00205A6A"/>
    <w:rsid w:val="00205F72"/>
    <w:rsid w:val="00206551"/>
    <w:rsid w:val="00206E43"/>
    <w:rsid w:val="002071BF"/>
    <w:rsid w:val="00212ED2"/>
    <w:rsid w:val="00213D20"/>
    <w:rsid w:val="00214BF1"/>
    <w:rsid w:val="0021502C"/>
    <w:rsid w:val="00215617"/>
    <w:rsid w:val="00217969"/>
    <w:rsid w:val="00217BC6"/>
    <w:rsid w:val="00220B16"/>
    <w:rsid w:val="0022154F"/>
    <w:rsid w:val="00222B8D"/>
    <w:rsid w:val="00223D92"/>
    <w:rsid w:val="002253C8"/>
    <w:rsid w:val="002255A6"/>
    <w:rsid w:val="00227BB7"/>
    <w:rsid w:val="00230B7E"/>
    <w:rsid w:val="00230C71"/>
    <w:rsid w:val="00231412"/>
    <w:rsid w:val="002325AE"/>
    <w:rsid w:val="00234F79"/>
    <w:rsid w:val="00235652"/>
    <w:rsid w:val="00235A08"/>
    <w:rsid w:val="00235C8C"/>
    <w:rsid w:val="002376E3"/>
    <w:rsid w:val="002401AE"/>
    <w:rsid w:val="00241D51"/>
    <w:rsid w:val="00242874"/>
    <w:rsid w:val="00243A8C"/>
    <w:rsid w:val="00243ACB"/>
    <w:rsid w:val="00243BE3"/>
    <w:rsid w:val="002448B1"/>
    <w:rsid w:val="00245B42"/>
    <w:rsid w:val="00247292"/>
    <w:rsid w:val="00247A3F"/>
    <w:rsid w:val="0025054D"/>
    <w:rsid w:val="00250612"/>
    <w:rsid w:val="002510C0"/>
    <w:rsid w:val="00251780"/>
    <w:rsid w:val="00251D54"/>
    <w:rsid w:val="00252A26"/>
    <w:rsid w:val="00253599"/>
    <w:rsid w:val="002544AA"/>
    <w:rsid w:val="0025523F"/>
    <w:rsid w:val="00255A7B"/>
    <w:rsid w:val="00255C9D"/>
    <w:rsid w:val="00255FDB"/>
    <w:rsid w:val="002573C1"/>
    <w:rsid w:val="002607D0"/>
    <w:rsid w:val="00261303"/>
    <w:rsid w:val="00261D31"/>
    <w:rsid w:val="0026204C"/>
    <w:rsid w:val="0026254C"/>
    <w:rsid w:val="002632F3"/>
    <w:rsid w:val="002640A8"/>
    <w:rsid w:val="00266F77"/>
    <w:rsid w:val="00267138"/>
    <w:rsid w:val="002676CB"/>
    <w:rsid w:val="00267E32"/>
    <w:rsid w:val="002717D0"/>
    <w:rsid w:val="00271CB6"/>
    <w:rsid w:val="00271D80"/>
    <w:rsid w:val="002724C5"/>
    <w:rsid w:val="00272E6A"/>
    <w:rsid w:val="00272EB5"/>
    <w:rsid w:val="002731A3"/>
    <w:rsid w:val="00275527"/>
    <w:rsid w:val="00275719"/>
    <w:rsid w:val="00275A15"/>
    <w:rsid w:val="002763EE"/>
    <w:rsid w:val="00276505"/>
    <w:rsid w:val="00277305"/>
    <w:rsid w:val="002809D4"/>
    <w:rsid w:val="002817B3"/>
    <w:rsid w:val="002818C6"/>
    <w:rsid w:val="00283D5F"/>
    <w:rsid w:val="00283DA9"/>
    <w:rsid w:val="002854C0"/>
    <w:rsid w:val="00285EAA"/>
    <w:rsid w:val="0029062F"/>
    <w:rsid w:val="00291247"/>
    <w:rsid w:val="002913DD"/>
    <w:rsid w:val="00291ED6"/>
    <w:rsid w:val="00292AB1"/>
    <w:rsid w:val="00293947"/>
    <w:rsid w:val="00296822"/>
    <w:rsid w:val="00296A3C"/>
    <w:rsid w:val="00297807"/>
    <w:rsid w:val="00297CE1"/>
    <w:rsid w:val="002A03D0"/>
    <w:rsid w:val="002A08D1"/>
    <w:rsid w:val="002A0AA7"/>
    <w:rsid w:val="002A0BCA"/>
    <w:rsid w:val="002A2402"/>
    <w:rsid w:val="002A26C8"/>
    <w:rsid w:val="002A2847"/>
    <w:rsid w:val="002A436C"/>
    <w:rsid w:val="002A4914"/>
    <w:rsid w:val="002A542A"/>
    <w:rsid w:val="002A5FEC"/>
    <w:rsid w:val="002A68BC"/>
    <w:rsid w:val="002A7624"/>
    <w:rsid w:val="002B0713"/>
    <w:rsid w:val="002B08A7"/>
    <w:rsid w:val="002B10DA"/>
    <w:rsid w:val="002B1215"/>
    <w:rsid w:val="002B19A5"/>
    <w:rsid w:val="002B1A09"/>
    <w:rsid w:val="002B348F"/>
    <w:rsid w:val="002B349B"/>
    <w:rsid w:val="002B5FF1"/>
    <w:rsid w:val="002B6A04"/>
    <w:rsid w:val="002B7D6A"/>
    <w:rsid w:val="002C0E6B"/>
    <w:rsid w:val="002C0FE9"/>
    <w:rsid w:val="002C136C"/>
    <w:rsid w:val="002C42D2"/>
    <w:rsid w:val="002C4705"/>
    <w:rsid w:val="002C51F5"/>
    <w:rsid w:val="002C5913"/>
    <w:rsid w:val="002C60CB"/>
    <w:rsid w:val="002C62E8"/>
    <w:rsid w:val="002C6897"/>
    <w:rsid w:val="002C738C"/>
    <w:rsid w:val="002C7BD5"/>
    <w:rsid w:val="002D00F5"/>
    <w:rsid w:val="002D1BD0"/>
    <w:rsid w:val="002D24E1"/>
    <w:rsid w:val="002D3014"/>
    <w:rsid w:val="002D4213"/>
    <w:rsid w:val="002D4AF9"/>
    <w:rsid w:val="002D4D1D"/>
    <w:rsid w:val="002D4F05"/>
    <w:rsid w:val="002D502E"/>
    <w:rsid w:val="002D58F9"/>
    <w:rsid w:val="002D657F"/>
    <w:rsid w:val="002D6A23"/>
    <w:rsid w:val="002D7036"/>
    <w:rsid w:val="002D7F9C"/>
    <w:rsid w:val="002E0835"/>
    <w:rsid w:val="002E1130"/>
    <w:rsid w:val="002E1453"/>
    <w:rsid w:val="002E1A20"/>
    <w:rsid w:val="002E1E38"/>
    <w:rsid w:val="002E23E1"/>
    <w:rsid w:val="002E3646"/>
    <w:rsid w:val="002E480D"/>
    <w:rsid w:val="002E4C8C"/>
    <w:rsid w:val="002E56C0"/>
    <w:rsid w:val="002E6AC7"/>
    <w:rsid w:val="002E6CD3"/>
    <w:rsid w:val="002E7AC9"/>
    <w:rsid w:val="002F1DD9"/>
    <w:rsid w:val="002F303B"/>
    <w:rsid w:val="002F49B3"/>
    <w:rsid w:val="002F5C14"/>
    <w:rsid w:val="002F730D"/>
    <w:rsid w:val="002F76DC"/>
    <w:rsid w:val="002F7DD3"/>
    <w:rsid w:val="003004BD"/>
    <w:rsid w:val="00300F7C"/>
    <w:rsid w:val="00301165"/>
    <w:rsid w:val="00301198"/>
    <w:rsid w:val="00301349"/>
    <w:rsid w:val="00301375"/>
    <w:rsid w:val="0030252A"/>
    <w:rsid w:val="003040CF"/>
    <w:rsid w:val="00305FE5"/>
    <w:rsid w:val="00307D2F"/>
    <w:rsid w:val="0031007F"/>
    <w:rsid w:val="00310D55"/>
    <w:rsid w:val="0031120C"/>
    <w:rsid w:val="00312879"/>
    <w:rsid w:val="00312D8A"/>
    <w:rsid w:val="00313708"/>
    <w:rsid w:val="00314D19"/>
    <w:rsid w:val="00314EF8"/>
    <w:rsid w:val="003153C0"/>
    <w:rsid w:val="003156D6"/>
    <w:rsid w:val="003157A9"/>
    <w:rsid w:val="00316103"/>
    <w:rsid w:val="00316757"/>
    <w:rsid w:val="00316B7F"/>
    <w:rsid w:val="00317859"/>
    <w:rsid w:val="00321091"/>
    <w:rsid w:val="003210A4"/>
    <w:rsid w:val="00321558"/>
    <w:rsid w:val="00322FB7"/>
    <w:rsid w:val="00324867"/>
    <w:rsid w:val="00325572"/>
    <w:rsid w:val="003256E1"/>
    <w:rsid w:val="00326634"/>
    <w:rsid w:val="00326CD8"/>
    <w:rsid w:val="00326CE2"/>
    <w:rsid w:val="003304D6"/>
    <w:rsid w:val="00330632"/>
    <w:rsid w:val="00331006"/>
    <w:rsid w:val="00331221"/>
    <w:rsid w:val="0033324C"/>
    <w:rsid w:val="00333C6D"/>
    <w:rsid w:val="003351AC"/>
    <w:rsid w:val="003355D7"/>
    <w:rsid w:val="00335B4E"/>
    <w:rsid w:val="00335EB8"/>
    <w:rsid w:val="003364AC"/>
    <w:rsid w:val="00336E21"/>
    <w:rsid w:val="00336EA8"/>
    <w:rsid w:val="0033724F"/>
    <w:rsid w:val="00337AC8"/>
    <w:rsid w:val="00337EAE"/>
    <w:rsid w:val="00340ECB"/>
    <w:rsid w:val="00342099"/>
    <w:rsid w:val="00342DDA"/>
    <w:rsid w:val="00343AC8"/>
    <w:rsid w:val="00343BC3"/>
    <w:rsid w:val="0034421B"/>
    <w:rsid w:val="003448E1"/>
    <w:rsid w:val="00344CDB"/>
    <w:rsid w:val="00345012"/>
    <w:rsid w:val="0034538C"/>
    <w:rsid w:val="00346203"/>
    <w:rsid w:val="00346F05"/>
    <w:rsid w:val="0035090A"/>
    <w:rsid w:val="003509E9"/>
    <w:rsid w:val="00351628"/>
    <w:rsid w:val="0035193E"/>
    <w:rsid w:val="00352FCA"/>
    <w:rsid w:val="00352FE2"/>
    <w:rsid w:val="00353363"/>
    <w:rsid w:val="00353E7C"/>
    <w:rsid w:val="0035630D"/>
    <w:rsid w:val="00357055"/>
    <w:rsid w:val="00360ABC"/>
    <w:rsid w:val="00360B81"/>
    <w:rsid w:val="00363746"/>
    <w:rsid w:val="0036490C"/>
    <w:rsid w:val="0036497D"/>
    <w:rsid w:val="00364FA2"/>
    <w:rsid w:val="003664C6"/>
    <w:rsid w:val="003669C0"/>
    <w:rsid w:val="00367951"/>
    <w:rsid w:val="00367B7E"/>
    <w:rsid w:val="00370104"/>
    <w:rsid w:val="0037055C"/>
    <w:rsid w:val="0037365C"/>
    <w:rsid w:val="00374B43"/>
    <w:rsid w:val="003757A2"/>
    <w:rsid w:val="00375D12"/>
    <w:rsid w:val="003762C4"/>
    <w:rsid w:val="003768E9"/>
    <w:rsid w:val="003772AA"/>
    <w:rsid w:val="00377A88"/>
    <w:rsid w:val="00377EA8"/>
    <w:rsid w:val="003814A6"/>
    <w:rsid w:val="00381505"/>
    <w:rsid w:val="003824DF"/>
    <w:rsid w:val="0038287C"/>
    <w:rsid w:val="00384E79"/>
    <w:rsid w:val="003850B5"/>
    <w:rsid w:val="00391D68"/>
    <w:rsid w:val="00391FFC"/>
    <w:rsid w:val="00392D29"/>
    <w:rsid w:val="00393896"/>
    <w:rsid w:val="00393F4F"/>
    <w:rsid w:val="003947FD"/>
    <w:rsid w:val="00395753"/>
    <w:rsid w:val="00395E78"/>
    <w:rsid w:val="003963BE"/>
    <w:rsid w:val="003A0896"/>
    <w:rsid w:val="003A0F59"/>
    <w:rsid w:val="003A10FF"/>
    <w:rsid w:val="003A2B5E"/>
    <w:rsid w:val="003A3063"/>
    <w:rsid w:val="003A30B0"/>
    <w:rsid w:val="003A39A0"/>
    <w:rsid w:val="003A4109"/>
    <w:rsid w:val="003A4771"/>
    <w:rsid w:val="003A5736"/>
    <w:rsid w:val="003A5B15"/>
    <w:rsid w:val="003A62D7"/>
    <w:rsid w:val="003A67B2"/>
    <w:rsid w:val="003A7938"/>
    <w:rsid w:val="003A7C57"/>
    <w:rsid w:val="003B04ED"/>
    <w:rsid w:val="003B1874"/>
    <w:rsid w:val="003B3018"/>
    <w:rsid w:val="003B52C9"/>
    <w:rsid w:val="003B58DB"/>
    <w:rsid w:val="003B6B95"/>
    <w:rsid w:val="003C0089"/>
    <w:rsid w:val="003C0602"/>
    <w:rsid w:val="003C1F24"/>
    <w:rsid w:val="003C25D9"/>
    <w:rsid w:val="003C2C10"/>
    <w:rsid w:val="003C3F97"/>
    <w:rsid w:val="003C42BE"/>
    <w:rsid w:val="003C460C"/>
    <w:rsid w:val="003C4AB7"/>
    <w:rsid w:val="003C546B"/>
    <w:rsid w:val="003D09F9"/>
    <w:rsid w:val="003D0FF1"/>
    <w:rsid w:val="003D147D"/>
    <w:rsid w:val="003D3976"/>
    <w:rsid w:val="003D3E63"/>
    <w:rsid w:val="003D4848"/>
    <w:rsid w:val="003D515D"/>
    <w:rsid w:val="003D52C3"/>
    <w:rsid w:val="003D5E6A"/>
    <w:rsid w:val="003D7BA7"/>
    <w:rsid w:val="003E12B6"/>
    <w:rsid w:val="003E1629"/>
    <w:rsid w:val="003E17AB"/>
    <w:rsid w:val="003E1EAD"/>
    <w:rsid w:val="003E2EA2"/>
    <w:rsid w:val="003E2EDC"/>
    <w:rsid w:val="003E4045"/>
    <w:rsid w:val="003E4AA9"/>
    <w:rsid w:val="003E5758"/>
    <w:rsid w:val="003E63B8"/>
    <w:rsid w:val="003E6848"/>
    <w:rsid w:val="003E6CAE"/>
    <w:rsid w:val="003E6E3C"/>
    <w:rsid w:val="003E7CE3"/>
    <w:rsid w:val="003F10EB"/>
    <w:rsid w:val="003F13B2"/>
    <w:rsid w:val="003F1515"/>
    <w:rsid w:val="003F1DA7"/>
    <w:rsid w:val="003F1DDE"/>
    <w:rsid w:val="003F215F"/>
    <w:rsid w:val="003F3071"/>
    <w:rsid w:val="003F45D8"/>
    <w:rsid w:val="003F4AD8"/>
    <w:rsid w:val="003F4BBE"/>
    <w:rsid w:val="003F5EF5"/>
    <w:rsid w:val="003F6830"/>
    <w:rsid w:val="003F68F2"/>
    <w:rsid w:val="003F73C3"/>
    <w:rsid w:val="003F76D6"/>
    <w:rsid w:val="003F7C08"/>
    <w:rsid w:val="0040129E"/>
    <w:rsid w:val="00401B31"/>
    <w:rsid w:val="00401F5F"/>
    <w:rsid w:val="00403B12"/>
    <w:rsid w:val="00403B8D"/>
    <w:rsid w:val="004042F7"/>
    <w:rsid w:val="004044A8"/>
    <w:rsid w:val="0040482E"/>
    <w:rsid w:val="004059C7"/>
    <w:rsid w:val="0040683C"/>
    <w:rsid w:val="00410385"/>
    <w:rsid w:val="004105D8"/>
    <w:rsid w:val="004106D4"/>
    <w:rsid w:val="0041098F"/>
    <w:rsid w:val="00411F3E"/>
    <w:rsid w:val="00412311"/>
    <w:rsid w:val="00412FD5"/>
    <w:rsid w:val="00414BF6"/>
    <w:rsid w:val="00415307"/>
    <w:rsid w:val="004163B7"/>
    <w:rsid w:val="00416C3B"/>
    <w:rsid w:val="00417561"/>
    <w:rsid w:val="00420B7B"/>
    <w:rsid w:val="0042195F"/>
    <w:rsid w:val="00423A25"/>
    <w:rsid w:val="00423D00"/>
    <w:rsid w:val="00424550"/>
    <w:rsid w:val="00425859"/>
    <w:rsid w:val="004259D8"/>
    <w:rsid w:val="004262B0"/>
    <w:rsid w:val="00426768"/>
    <w:rsid w:val="00427483"/>
    <w:rsid w:val="00427981"/>
    <w:rsid w:val="00427BFE"/>
    <w:rsid w:val="0043017C"/>
    <w:rsid w:val="00430BF6"/>
    <w:rsid w:val="004322CC"/>
    <w:rsid w:val="00432BC9"/>
    <w:rsid w:val="0043380A"/>
    <w:rsid w:val="00433B82"/>
    <w:rsid w:val="00434752"/>
    <w:rsid w:val="004353EB"/>
    <w:rsid w:val="0043541E"/>
    <w:rsid w:val="0043573C"/>
    <w:rsid w:val="00435877"/>
    <w:rsid w:val="00436CFE"/>
    <w:rsid w:val="00437AF5"/>
    <w:rsid w:val="00437DF7"/>
    <w:rsid w:val="00440D6F"/>
    <w:rsid w:val="00441471"/>
    <w:rsid w:val="00442BD3"/>
    <w:rsid w:val="004430C8"/>
    <w:rsid w:val="0044478C"/>
    <w:rsid w:val="00444C25"/>
    <w:rsid w:val="00446E5E"/>
    <w:rsid w:val="00446F0F"/>
    <w:rsid w:val="0045089E"/>
    <w:rsid w:val="0045242F"/>
    <w:rsid w:val="00452728"/>
    <w:rsid w:val="00452908"/>
    <w:rsid w:val="00453FFF"/>
    <w:rsid w:val="0045400C"/>
    <w:rsid w:val="00455DB9"/>
    <w:rsid w:val="0045639B"/>
    <w:rsid w:val="004575C4"/>
    <w:rsid w:val="00457793"/>
    <w:rsid w:val="00457810"/>
    <w:rsid w:val="004606DE"/>
    <w:rsid w:val="00460EE0"/>
    <w:rsid w:val="0046261B"/>
    <w:rsid w:val="0046396D"/>
    <w:rsid w:val="00463A8E"/>
    <w:rsid w:val="00463C1E"/>
    <w:rsid w:val="004648D6"/>
    <w:rsid w:val="00467021"/>
    <w:rsid w:val="004702AB"/>
    <w:rsid w:val="00470887"/>
    <w:rsid w:val="00471460"/>
    <w:rsid w:val="00471A82"/>
    <w:rsid w:val="00472A18"/>
    <w:rsid w:val="00473742"/>
    <w:rsid w:val="00473775"/>
    <w:rsid w:val="00474623"/>
    <w:rsid w:val="00474859"/>
    <w:rsid w:val="004758B5"/>
    <w:rsid w:val="00475A07"/>
    <w:rsid w:val="00477218"/>
    <w:rsid w:val="00477244"/>
    <w:rsid w:val="004803D6"/>
    <w:rsid w:val="00480547"/>
    <w:rsid w:val="00480910"/>
    <w:rsid w:val="00480944"/>
    <w:rsid w:val="00480EE8"/>
    <w:rsid w:val="00481110"/>
    <w:rsid w:val="00481B37"/>
    <w:rsid w:val="00481E65"/>
    <w:rsid w:val="00482BC8"/>
    <w:rsid w:val="00484A4A"/>
    <w:rsid w:val="00484A70"/>
    <w:rsid w:val="00484D24"/>
    <w:rsid w:val="00484E04"/>
    <w:rsid w:val="00484F1E"/>
    <w:rsid w:val="004858DE"/>
    <w:rsid w:val="00485930"/>
    <w:rsid w:val="00485D17"/>
    <w:rsid w:val="00486845"/>
    <w:rsid w:val="004871CA"/>
    <w:rsid w:val="0049013E"/>
    <w:rsid w:val="0049049D"/>
    <w:rsid w:val="00491767"/>
    <w:rsid w:val="00491AB3"/>
    <w:rsid w:val="0049222C"/>
    <w:rsid w:val="0049370C"/>
    <w:rsid w:val="00493DE7"/>
    <w:rsid w:val="00494ECA"/>
    <w:rsid w:val="004969BE"/>
    <w:rsid w:val="00496EE4"/>
    <w:rsid w:val="004A038F"/>
    <w:rsid w:val="004A0715"/>
    <w:rsid w:val="004A0807"/>
    <w:rsid w:val="004A128F"/>
    <w:rsid w:val="004A12F2"/>
    <w:rsid w:val="004A1AC0"/>
    <w:rsid w:val="004A2436"/>
    <w:rsid w:val="004A2546"/>
    <w:rsid w:val="004A2BE5"/>
    <w:rsid w:val="004A3360"/>
    <w:rsid w:val="004A3703"/>
    <w:rsid w:val="004A475A"/>
    <w:rsid w:val="004A4BBA"/>
    <w:rsid w:val="004A5D87"/>
    <w:rsid w:val="004A5EF7"/>
    <w:rsid w:val="004A5F51"/>
    <w:rsid w:val="004A6097"/>
    <w:rsid w:val="004A6757"/>
    <w:rsid w:val="004A7BA7"/>
    <w:rsid w:val="004B019D"/>
    <w:rsid w:val="004B17F2"/>
    <w:rsid w:val="004B1B62"/>
    <w:rsid w:val="004B2057"/>
    <w:rsid w:val="004B24AE"/>
    <w:rsid w:val="004B2CC9"/>
    <w:rsid w:val="004B32C2"/>
    <w:rsid w:val="004B3982"/>
    <w:rsid w:val="004B52ED"/>
    <w:rsid w:val="004B6428"/>
    <w:rsid w:val="004B675D"/>
    <w:rsid w:val="004B6AE8"/>
    <w:rsid w:val="004B6CB7"/>
    <w:rsid w:val="004B721C"/>
    <w:rsid w:val="004B73A4"/>
    <w:rsid w:val="004B752F"/>
    <w:rsid w:val="004B7BD2"/>
    <w:rsid w:val="004C05F6"/>
    <w:rsid w:val="004C1ED8"/>
    <w:rsid w:val="004C20E7"/>
    <w:rsid w:val="004C3AB8"/>
    <w:rsid w:val="004C457C"/>
    <w:rsid w:val="004C493E"/>
    <w:rsid w:val="004C50E7"/>
    <w:rsid w:val="004C54D8"/>
    <w:rsid w:val="004C567E"/>
    <w:rsid w:val="004C6E5A"/>
    <w:rsid w:val="004C70B4"/>
    <w:rsid w:val="004C7CC5"/>
    <w:rsid w:val="004D0040"/>
    <w:rsid w:val="004D0A3A"/>
    <w:rsid w:val="004D132B"/>
    <w:rsid w:val="004D25B7"/>
    <w:rsid w:val="004D2D58"/>
    <w:rsid w:val="004D3075"/>
    <w:rsid w:val="004D3109"/>
    <w:rsid w:val="004D5C72"/>
    <w:rsid w:val="004D5DF8"/>
    <w:rsid w:val="004D6138"/>
    <w:rsid w:val="004D6425"/>
    <w:rsid w:val="004D68A6"/>
    <w:rsid w:val="004D745D"/>
    <w:rsid w:val="004D7B3A"/>
    <w:rsid w:val="004E1BEF"/>
    <w:rsid w:val="004E3085"/>
    <w:rsid w:val="004E38EC"/>
    <w:rsid w:val="004E488C"/>
    <w:rsid w:val="004E4DA7"/>
    <w:rsid w:val="004E4DF4"/>
    <w:rsid w:val="004E500E"/>
    <w:rsid w:val="004E5916"/>
    <w:rsid w:val="004E60C3"/>
    <w:rsid w:val="004E60DE"/>
    <w:rsid w:val="004E6A51"/>
    <w:rsid w:val="004E6CAA"/>
    <w:rsid w:val="004F0186"/>
    <w:rsid w:val="004F02B3"/>
    <w:rsid w:val="004F166C"/>
    <w:rsid w:val="004F1AFD"/>
    <w:rsid w:val="004F293C"/>
    <w:rsid w:val="004F4704"/>
    <w:rsid w:val="004F6D48"/>
    <w:rsid w:val="005011CB"/>
    <w:rsid w:val="00501242"/>
    <w:rsid w:val="005018FE"/>
    <w:rsid w:val="00502310"/>
    <w:rsid w:val="00502453"/>
    <w:rsid w:val="00502DA8"/>
    <w:rsid w:val="00502F40"/>
    <w:rsid w:val="0050302A"/>
    <w:rsid w:val="00503F79"/>
    <w:rsid w:val="00503FB0"/>
    <w:rsid w:val="0050458C"/>
    <w:rsid w:val="00505C0C"/>
    <w:rsid w:val="005062E3"/>
    <w:rsid w:val="0050729A"/>
    <w:rsid w:val="00507417"/>
    <w:rsid w:val="00507AD9"/>
    <w:rsid w:val="0051062F"/>
    <w:rsid w:val="00510951"/>
    <w:rsid w:val="00510F78"/>
    <w:rsid w:val="005117E9"/>
    <w:rsid w:val="0051199F"/>
    <w:rsid w:val="00511C80"/>
    <w:rsid w:val="005120D2"/>
    <w:rsid w:val="005145A0"/>
    <w:rsid w:val="00515333"/>
    <w:rsid w:val="005163C4"/>
    <w:rsid w:val="005171E8"/>
    <w:rsid w:val="0051797F"/>
    <w:rsid w:val="005205C8"/>
    <w:rsid w:val="00520E53"/>
    <w:rsid w:val="00521487"/>
    <w:rsid w:val="00521EC1"/>
    <w:rsid w:val="00522B8D"/>
    <w:rsid w:val="0052305F"/>
    <w:rsid w:val="005239D0"/>
    <w:rsid w:val="005243B5"/>
    <w:rsid w:val="00524CE3"/>
    <w:rsid w:val="0052515E"/>
    <w:rsid w:val="00525167"/>
    <w:rsid w:val="00525AD0"/>
    <w:rsid w:val="005279BB"/>
    <w:rsid w:val="00527E0D"/>
    <w:rsid w:val="005307D3"/>
    <w:rsid w:val="00531638"/>
    <w:rsid w:val="0053370F"/>
    <w:rsid w:val="005346DE"/>
    <w:rsid w:val="00535564"/>
    <w:rsid w:val="0053684C"/>
    <w:rsid w:val="00540516"/>
    <w:rsid w:val="00541AEF"/>
    <w:rsid w:val="00541B4E"/>
    <w:rsid w:val="00542284"/>
    <w:rsid w:val="0054360B"/>
    <w:rsid w:val="0054480A"/>
    <w:rsid w:val="00544AE1"/>
    <w:rsid w:val="005461D5"/>
    <w:rsid w:val="00546630"/>
    <w:rsid w:val="00546816"/>
    <w:rsid w:val="00546F86"/>
    <w:rsid w:val="0054798C"/>
    <w:rsid w:val="0055133C"/>
    <w:rsid w:val="00552D97"/>
    <w:rsid w:val="00553114"/>
    <w:rsid w:val="00553255"/>
    <w:rsid w:val="005544FC"/>
    <w:rsid w:val="00554F24"/>
    <w:rsid w:val="00555CFC"/>
    <w:rsid w:val="00555F94"/>
    <w:rsid w:val="00556D60"/>
    <w:rsid w:val="00556E8D"/>
    <w:rsid w:val="00557D16"/>
    <w:rsid w:val="0056078E"/>
    <w:rsid w:val="00560B5E"/>
    <w:rsid w:val="0056176F"/>
    <w:rsid w:val="005619BA"/>
    <w:rsid w:val="00561B86"/>
    <w:rsid w:val="005625E5"/>
    <w:rsid w:val="005628B4"/>
    <w:rsid w:val="00564CB5"/>
    <w:rsid w:val="00566F47"/>
    <w:rsid w:val="00566F95"/>
    <w:rsid w:val="0056733A"/>
    <w:rsid w:val="00567F1B"/>
    <w:rsid w:val="00571626"/>
    <w:rsid w:val="00572516"/>
    <w:rsid w:val="0057357E"/>
    <w:rsid w:val="00574686"/>
    <w:rsid w:val="00574B3A"/>
    <w:rsid w:val="005754A4"/>
    <w:rsid w:val="00575BAC"/>
    <w:rsid w:val="00576383"/>
    <w:rsid w:val="00576CD1"/>
    <w:rsid w:val="00580BD3"/>
    <w:rsid w:val="00581158"/>
    <w:rsid w:val="00581EF2"/>
    <w:rsid w:val="00582C3D"/>
    <w:rsid w:val="00583BAF"/>
    <w:rsid w:val="00583FA2"/>
    <w:rsid w:val="005842D2"/>
    <w:rsid w:val="00584A3B"/>
    <w:rsid w:val="00584B99"/>
    <w:rsid w:val="00584DFE"/>
    <w:rsid w:val="00586F1D"/>
    <w:rsid w:val="00587520"/>
    <w:rsid w:val="00587FAC"/>
    <w:rsid w:val="00591183"/>
    <w:rsid w:val="005918F3"/>
    <w:rsid w:val="005925B6"/>
    <w:rsid w:val="00594680"/>
    <w:rsid w:val="0059486A"/>
    <w:rsid w:val="005949D5"/>
    <w:rsid w:val="0059572B"/>
    <w:rsid w:val="005958B4"/>
    <w:rsid w:val="005962AF"/>
    <w:rsid w:val="0059655D"/>
    <w:rsid w:val="00597583"/>
    <w:rsid w:val="005976CC"/>
    <w:rsid w:val="00597B94"/>
    <w:rsid w:val="00597D15"/>
    <w:rsid w:val="005A012A"/>
    <w:rsid w:val="005A0698"/>
    <w:rsid w:val="005A0DE3"/>
    <w:rsid w:val="005A13A5"/>
    <w:rsid w:val="005A21E2"/>
    <w:rsid w:val="005A29ED"/>
    <w:rsid w:val="005A2AD2"/>
    <w:rsid w:val="005A2BFA"/>
    <w:rsid w:val="005A32D6"/>
    <w:rsid w:val="005A42AC"/>
    <w:rsid w:val="005A4445"/>
    <w:rsid w:val="005A4563"/>
    <w:rsid w:val="005A4AEF"/>
    <w:rsid w:val="005A6D22"/>
    <w:rsid w:val="005B1C7D"/>
    <w:rsid w:val="005B3160"/>
    <w:rsid w:val="005B32A2"/>
    <w:rsid w:val="005B3986"/>
    <w:rsid w:val="005B415E"/>
    <w:rsid w:val="005B53CD"/>
    <w:rsid w:val="005B5D9E"/>
    <w:rsid w:val="005B5E62"/>
    <w:rsid w:val="005B656E"/>
    <w:rsid w:val="005B67F1"/>
    <w:rsid w:val="005B7FF3"/>
    <w:rsid w:val="005C0BC8"/>
    <w:rsid w:val="005C133A"/>
    <w:rsid w:val="005C162D"/>
    <w:rsid w:val="005C1AD9"/>
    <w:rsid w:val="005C2032"/>
    <w:rsid w:val="005C213D"/>
    <w:rsid w:val="005C222C"/>
    <w:rsid w:val="005C293B"/>
    <w:rsid w:val="005C2C6D"/>
    <w:rsid w:val="005C3FE6"/>
    <w:rsid w:val="005C42B4"/>
    <w:rsid w:val="005C4617"/>
    <w:rsid w:val="005C4B14"/>
    <w:rsid w:val="005C50D9"/>
    <w:rsid w:val="005C5358"/>
    <w:rsid w:val="005C55AD"/>
    <w:rsid w:val="005C6AB3"/>
    <w:rsid w:val="005C7471"/>
    <w:rsid w:val="005C7BD6"/>
    <w:rsid w:val="005C7CEA"/>
    <w:rsid w:val="005D02B1"/>
    <w:rsid w:val="005D05A7"/>
    <w:rsid w:val="005D0C82"/>
    <w:rsid w:val="005D0FE6"/>
    <w:rsid w:val="005D296A"/>
    <w:rsid w:val="005D2EFF"/>
    <w:rsid w:val="005D37A9"/>
    <w:rsid w:val="005D42C4"/>
    <w:rsid w:val="005D4AB1"/>
    <w:rsid w:val="005D4FCD"/>
    <w:rsid w:val="005D554A"/>
    <w:rsid w:val="005D5A64"/>
    <w:rsid w:val="005D5DFD"/>
    <w:rsid w:val="005D7807"/>
    <w:rsid w:val="005D785A"/>
    <w:rsid w:val="005D7FCB"/>
    <w:rsid w:val="005D7FE5"/>
    <w:rsid w:val="005E0D69"/>
    <w:rsid w:val="005E101B"/>
    <w:rsid w:val="005E15B1"/>
    <w:rsid w:val="005E1D31"/>
    <w:rsid w:val="005E1D49"/>
    <w:rsid w:val="005E3767"/>
    <w:rsid w:val="005E45B3"/>
    <w:rsid w:val="005E501D"/>
    <w:rsid w:val="005E5091"/>
    <w:rsid w:val="005E5135"/>
    <w:rsid w:val="005E51F4"/>
    <w:rsid w:val="005E7387"/>
    <w:rsid w:val="005F07C9"/>
    <w:rsid w:val="005F0821"/>
    <w:rsid w:val="005F19A5"/>
    <w:rsid w:val="005F1AA8"/>
    <w:rsid w:val="005F38AC"/>
    <w:rsid w:val="005F4458"/>
    <w:rsid w:val="005F4BB4"/>
    <w:rsid w:val="005F5B0C"/>
    <w:rsid w:val="005F5D82"/>
    <w:rsid w:val="005F66C6"/>
    <w:rsid w:val="005F67DF"/>
    <w:rsid w:val="005F70DE"/>
    <w:rsid w:val="00600016"/>
    <w:rsid w:val="00600302"/>
    <w:rsid w:val="006011B9"/>
    <w:rsid w:val="00601363"/>
    <w:rsid w:val="006017E7"/>
    <w:rsid w:val="00602688"/>
    <w:rsid w:val="0060342A"/>
    <w:rsid w:val="00603A82"/>
    <w:rsid w:val="006040B9"/>
    <w:rsid w:val="00604B2B"/>
    <w:rsid w:val="00605D07"/>
    <w:rsid w:val="00606739"/>
    <w:rsid w:val="00607053"/>
    <w:rsid w:val="0061056C"/>
    <w:rsid w:val="00611275"/>
    <w:rsid w:val="0061156C"/>
    <w:rsid w:val="006117BA"/>
    <w:rsid w:val="00611D9A"/>
    <w:rsid w:val="00611EB4"/>
    <w:rsid w:val="006132BC"/>
    <w:rsid w:val="00615788"/>
    <w:rsid w:val="00615A93"/>
    <w:rsid w:val="00616541"/>
    <w:rsid w:val="00617256"/>
    <w:rsid w:val="00617690"/>
    <w:rsid w:val="00617CE1"/>
    <w:rsid w:val="0062018E"/>
    <w:rsid w:val="00621703"/>
    <w:rsid w:val="00621D1D"/>
    <w:rsid w:val="00621EE5"/>
    <w:rsid w:val="00623D2C"/>
    <w:rsid w:val="0062409D"/>
    <w:rsid w:val="0062430E"/>
    <w:rsid w:val="00624E52"/>
    <w:rsid w:val="00625177"/>
    <w:rsid w:val="0062744B"/>
    <w:rsid w:val="00627703"/>
    <w:rsid w:val="006320E3"/>
    <w:rsid w:val="0063231B"/>
    <w:rsid w:val="00632D56"/>
    <w:rsid w:val="00632FD1"/>
    <w:rsid w:val="00633FFC"/>
    <w:rsid w:val="00637537"/>
    <w:rsid w:val="006375AD"/>
    <w:rsid w:val="0064070A"/>
    <w:rsid w:val="00640D5E"/>
    <w:rsid w:val="0064116F"/>
    <w:rsid w:val="00641DE2"/>
    <w:rsid w:val="00642297"/>
    <w:rsid w:val="0064281C"/>
    <w:rsid w:val="0064451E"/>
    <w:rsid w:val="0064466F"/>
    <w:rsid w:val="00644983"/>
    <w:rsid w:val="006475FC"/>
    <w:rsid w:val="006526C5"/>
    <w:rsid w:val="00652BCC"/>
    <w:rsid w:val="00653567"/>
    <w:rsid w:val="00653577"/>
    <w:rsid w:val="006536F5"/>
    <w:rsid w:val="00653E2E"/>
    <w:rsid w:val="00654C26"/>
    <w:rsid w:val="00654F50"/>
    <w:rsid w:val="006569A4"/>
    <w:rsid w:val="00656A03"/>
    <w:rsid w:val="00656B08"/>
    <w:rsid w:val="00656B29"/>
    <w:rsid w:val="00656C6E"/>
    <w:rsid w:val="00656E1D"/>
    <w:rsid w:val="00657657"/>
    <w:rsid w:val="00657A7B"/>
    <w:rsid w:val="00657D03"/>
    <w:rsid w:val="0066016B"/>
    <w:rsid w:val="00660F39"/>
    <w:rsid w:val="00661C6A"/>
    <w:rsid w:val="0066218E"/>
    <w:rsid w:val="00662F19"/>
    <w:rsid w:val="00663C9A"/>
    <w:rsid w:val="00663F2C"/>
    <w:rsid w:val="00663F6E"/>
    <w:rsid w:val="00664F5C"/>
    <w:rsid w:val="00664FD6"/>
    <w:rsid w:val="006651CB"/>
    <w:rsid w:val="0066538A"/>
    <w:rsid w:val="006661C5"/>
    <w:rsid w:val="0066638A"/>
    <w:rsid w:val="00666C95"/>
    <w:rsid w:val="006670B9"/>
    <w:rsid w:val="00670969"/>
    <w:rsid w:val="0067228D"/>
    <w:rsid w:val="00672580"/>
    <w:rsid w:val="006725AC"/>
    <w:rsid w:val="006733E5"/>
    <w:rsid w:val="00673F8F"/>
    <w:rsid w:val="006745DC"/>
    <w:rsid w:val="006755CA"/>
    <w:rsid w:val="00676199"/>
    <w:rsid w:val="00677881"/>
    <w:rsid w:val="00677AA7"/>
    <w:rsid w:val="00681248"/>
    <w:rsid w:val="006818B3"/>
    <w:rsid w:val="006822F2"/>
    <w:rsid w:val="00682573"/>
    <w:rsid w:val="00682C9C"/>
    <w:rsid w:val="00683027"/>
    <w:rsid w:val="0068338A"/>
    <w:rsid w:val="006834C9"/>
    <w:rsid w:val="00684020"/>
    <w:rsid w:val="00686035"/>
    <w:rsid w:val="00686097"/>
    <w:rsid w:val="0068620A"/>
    <w:rsid w:val="00687325"/>
    <w:rsid w:val="0068794E"/>
    <w:rsid w:val="00690047"/>
    <w:rsid w:val="00690DA4"/>
    <w:rsid w:val="006911B6"/>
    <w:rsid w:val="00692502"/>
    <w:rsid w:val="00692C92"/>
    <w:rsid w:val="00692FA3"/>
    <w:rsid w:val="00693C03"/>
    <w:rsid w:val="00695AEE"/>
    <w:rsid w:val="00696B45"/>
    <w:rsid w:val="00697656"/>
    <w:rsid w:val="006A1257"/>
    <w:rsid w:val="006A16EC"/>
    <w:rsid w:val="006A1B1D"/>
    <w:rsid w:val="006A1D21"/>
    <w:rsid w:val="006A2FFA"/>
    <w:rsid w:val="006A34F6"/>
    <w:rsid w:val="006A418A"/>
    <w:rsid w:val="006A5322"/>
    <w:rsid w:val="006A5E5E"/>
    <w:rsid w:val="006A6436"/>
    <w:rsid w:val="006A7A63"/>
    <w:rsid w:val="006B26C6"/>
    <w:rsid w:val="006B3702"/>
    <w:rsid w:val="006B4519"/>
    <w:rsid w:val="006B5538"/>
    <w:rsid w:val="006B567E"/>
    <w:rsid w:val="006B6495"/>
    <w:rsid w:val="006B6BE7"/>
    <w:rsid w:val="006B71F5"/>
    <w:rsid w:val="006C0B6F"/>
    <w:rsid w:val="006C1749"/>
    <w:rsid w:val="006C19CD"/>
    <w:rsid w:val="006C1AE9"/>
    <w:rsid w:val="006C2819"/>
    <w:rsid w:val="006C2CF8"/>
    <w:rsid w:val="006C330B"/>
    <w:rsid w:val="006C3C38"/>
    <w:rsid w:val="006C5C22"/>
    <w:rsid w:val="006C646D"/>
    <w:rsid w:val="006C64CF"/>
    <w:rsid w:val="006C6A3C"/>
    <w:rsid w:val="006C7525"/>
    <w:rsid w:val="006D07E2"/>
    <w:rsid w:val="006D102C"/>
    <w:rsid w:val="006D2E2C"/>
    <w:rsid w:val="006D2EDA"/>
    <w:rsid w:val="006D4B2C"/>
    <w:rsid w:val="006D5D35"/>
    <w:rsid w:val="006D656E"/>
    <w:rsid w:val="006E1434"/>
    <w:rsid w:val="006E165A"/>
    <w:rsid w:val="006E19C5"/>
    <w:rsid w:val="006E23E2"/>
    <w:rsid w:val="006E2BB1"/>
    <w:rsid w:val="006E30E3"/>
    <w:rsid w:val="006E3D0D"/>
    <w:rsid w:val="006E4AA5"/>
    <w:rsid w:val="006E4B1C"/>
    <w:rsid w:val="006E4C08"/>
    <w:rsid w:val="006E582E"/>
    <w:rsid w:val="006E5CA4"/>
    <w:rsid w:val="006E79EC"/>
    <w:rsid w:val="006E7AEA"/>
    <w:rsid w:val="006F1274"/>
    <w:rsid w:val="006F159D"/>
    <w:rsid w:val="006F1AEA"/>
    <w:rsid w:val="006F1C2F"/>
    <w:rsid w:val="006F1DF7"/>
    <w:rsid w:val="006F3609"/>
    <w:rsid w:val="006F3922"/>
    <w:rsid w:val="006F3994"/>
    <w:rsid w:val="006F3A7E"/>
    <w:rsid w:val="006F41B7"/>
    <w:rsid w:val="006F5295"/>
    <w:rsid w:val="006F55A8"/>
    <w:rsid w:val="006F64D0"/>
    <w:rsid w:val="00701353"/>
    <w:rsid w:val="007014EA"/>
    <w:rsid w:val="00701BF0"/>
    <w:rsid w:val="00704D32"/>
    <w:rsid w:val="00704DFA"/>
    <w:rsid w:val="00704F51"/>
    <w:rsid w:val="007056CA"/>
    <w:rsid w:val="00705C71"/>
    <w:rsid w:val="00706C2E"/>
    <w:rsid w:val="00706D0B"/>
    <w:rsid w:val="00706DC1"/>
    <w:rsid w:val="007074B0"/>
    <w:rsid w:val="00710640"/>
    <w:rsid w:val="00710F87"/>
    <w:rsid w:val="007111D9"/>
    <w:rsid w:val="00711BA2"/>
    <w:rsid w:val="00711FB8"/>
    <w:rsid w:val="00713762"/>
    <w:rsid w:val="0071383B"/>
    <w:rsid w:val="007139F0"/>
    <w:rsid w:val="00713BBD"/>
    <w:rsid w:val="00714A24"/>
    <w:rsid w:val="00714CBD"/>
    <w:rsid w:val="00717EF3"/>
    <w:rsid w:val="00720D11"/>
    <w:rsid w:val="00720DB1"/>
    <w:rsid w:val="00721C78"/>
    <w:rsid w:val="0072209F"/>
    <w:rsid w:val="00722F8C"/>
    <w:rsid w:val="00724E4F"/>
    <w:rsid w:val="007263BE"/>
    <w:rsid w:val="00727F19"/>
    <w:rsid w:val="00730BBC"/>
    <w:rsid w:val="0073220F"/>
    <w:rsid w:val="00732F2F"/>
    <w:rsid w:val="0073344E"/>
    <w:rsid w:val="007340C5"/>
    <w:rsid w:val="00734453"/>
    <w:rsid w:val="00734D75"/>
    <w:rsid w:val="0073533F"/>
    <w:rsid w:val="00735E26"/>
    <w:rsid w:val="00741101"/>
    <w:rsid w:val="0074159E"/>
    <w:rsid w:val="00743160"/>
    <w:rsid w:val="007433ED"/>
    <w:rsid w:val="007438CD"/>
    <w:rsid w:val="00744113"/>
    <w:rsid w:val="00744A19"/>
    <w:rsid w:val="00745EB8"/>
    <w:rsid w:val="00745F33"/>
    <w:rsid w:val="00746DE4"/>
    <w:rsid w:val="00747AFE"/>
    <w:rsid w:val="00750A2C"/>
    <w:rsid w:val="0075131A"/>
    <w:rsid w:val="00751C72"/>
    <w:rsid w:val="00751ED7"/>
    <w:rsid w:val="007527B6"/>
    <w:rsid w:val="007527B7"/>
    <w:rsid w:val="00752EF5"/>
    <w:rsid w:val="00754134"/>
    <w:rsid w:val="0075489D"/>
    <w:rsid w:val="00756671"/>
    <w:rsid w:val="007568B3"/>
    <w:rsid w:val="00756A9E"/>
    <w:rsid w:val="007601CB"/>
    <w:rsid w:val="00760442"/>
    <w:rsid w:val="007606D5"/>
    <w:rsid w:val="0076152D"/>
    <w:rsid w:val="00761B44"/>
    <w:rsid w:val="007621D6"/>
    <w:rsid w:val="0076222E"/>
    <w:rsid w:val="00762466"/>
    <w:rsid w:val="00763EF8"/>
    <w:rsid w:val="00763F89"/>
    <w:rsid w:val="00764021"/>
    <w:rsid w:val="00764B70"/>
    <w:rsid w:val="00764C04"/>
    <w:rsid w:val="007676FF"/>
    <w:rsid w:val="00767812"/>
    <w:rsid w:val="00767DD6"/>
    <w:rsid w:val="00767E3D"/>
    <w:rsid w:val="00770B07"/>
    <w:rsid w:val="0077299E"/>
    <w:rsid w:val="00772FF5"/>
    <w:rsid w:val="00773D6D"/>
    <w:rsid w:val="00773E5F"/>
    <w:rsid w:val="00774349"/>
    <w:rsid w:val="00774478"/>
    <w:rsid w:val="0077658B"/>
    <w:rsid w:val="00776632"/>
    <w:rsid w:val="00780D21"/>
    <w:rsid w:val="00780FB0"/>
    <w:rsid w:val="0078151E"/>
    <w:rsid w:val="00783A94"/>
    <w:rsid w:val="0078468B"/>
    <w:rsid w:val="00785B2C"/>
    <w:rsid w:val="0078751A"/>
    <w:rsid w:val="007904F8"/>
    <w:rsid w:val="00791090"/>
    <w:rsid w:val="007911F4"/>
    <w:rsid w:val="0079322D"/>
    <w:rsid w:val="00795067"/>
    <w:rsid w:val="007959FA"/>
    <w:rsid w:val="00795E3D"/>
    <w:rsid w:val="007968E9"/>
    <w:rsid w:val="007A0971"/>
    <w:rsid w:val="007A1335"/>
    <w:rsid w:val="007A3DAD"/>
    <w:rsid w:val="007A4B97"/>
    <w:rsid w:val="007A4E3D"/>
    <w:rsid w:val="007A4EE3"/>
    <w:rsid w:val="007A58C4"/>
    <w:rsid w:val="007A5AFD"/>
    <w:rsid w:val="007A5DD3"/>
    <w:rsid w:val="007A645B"/>
    <w:rsid w:val="007B011A"/>
    <w:rsid w:val="007B4051"/>
    <w:rsid w:val="007B417A"/>
    <w:rsid w:val="007B4261"/>
    <w:rsid w:val="007B5BA7"/>
    <w:rsid w:val="007B6E05"/>
    <w:rsid w:val="007C0405"/>
    <w:rsid w:val="007C0D5E"/>
    <w:rsid w:val="007C125B"/>
    <w:rsid w:val="007C1486"/>
    <w:rsid w:val="007C27B6"/>
    <w:rsid w:val="007C3D64"/>
    <w:rsid w:val="007C4125"/>
    <w:rsid w:val="007C4E20"/>
    <w:rsid w:val="007C5DF3"/>
    <w:rsid w:val="007C68E9"/>
    <w:rsid w:val="007C7CEB"/>
    <w:rsid w:val="007D0498"/>
    <w:rsid w:val="007D081F"/>
    <w:rsid w:val="007D15EE"/>
    <w:rsid w:val="007D3B97"/>
    <w:rsid w:val="007D3C5C"/>
    <w:rsid w:val="007D3D70"/>
    <w:rsid w:val="007D3D74"/>
    <w:rsid w:val="007D3DF5"/>
    <w:rsid w:val="007D6679"/>
    <w:rsid w:val="007D6D31"/>
    <w:rsid w:val="007D7354"/>
    <w:rsid w:val="007D7630"/>
    <w:rsid w:val="007E095C"/>
    <w:rsid w:val="007E10A3"/>
    <w:rsid w:val="007E120F"/>
    <w:rsid w:val="007E2E28"/>
    <w:rsid w:val="007E349E"/>
    <w:rsid w:val="007E3EE3"/>
    <w:rsid w:val="007E4555"/>
    <w:rsid w:val="007E5493"/>
    <w:rsid w:val="007E649A"/>
    <w:rsid w:val="007E7F66"/>
    <w:rsid w:val="007F0CA7"/>
    <w:rsid w:val="007F0EAF"/>
    <w:rsid w:val="007F2A2E"/>
    <w:rsid w:val="007F2E00"/>
    <w:rsid w:val="007F2FBC"/>
    <w:rsid w:val="007F339E"/>
    <w:rsid w:val="007F3B6B"/>
    <w:rsid w:val="007F425D"/>
    <w:rsid w:val="007F4348"/>
    <w:rsid w:val="007F509B"/>
    <w:rsid w:val="007F53C1"/>
    <w:rsid w:val="007F6268"/>
    <w:rsid w:val="007F6A5E"/>
    <w:rsid w:val="007F785A"/>
    <w:rsid w:val="007F78BD"/>
    <w:rsid w:val="00800F59"/>
    <w:rsid w:val="00801B40"/>
    <w:rsid w:val="00801E91"/>
    <w:rsid w:val="00801FF8"/>
    <w:rsid w:val="00802369"/>
    <w:rsid w:val="00802DC3"/>
    <w:rsid w:val="0080357B"/>
    <w:rsid w:val="00804493"/>
    <w:rsid w:val="00804D6F"/>
    <w:rsid w:val="00804EB4"/>
    <w:rsid w:val="00804F53"/>
    <w:rsid w:val="00805250"/>
    <w:rsid w:val="00806443"/>
    <w:rsid w:val="0080651F"/>
    <w:rsid w:val="0080781D"/>
    <w:rsid w:val="008115A7"/>
    <w:rsid w:val="00811B18"/>
    <w:rsid w:val="0081213E"/>
    <w:rsid w:val="00812542"/>
    <w:rsid w:val="00812543"/>
    <w:rsid w:val="00813728"/>
    <w:rsid w:val="00813E26"/>
    <w:rsid w:val="00813E75"/>
    <w:rsid w:val="008141B1"/>
    <w:rsid w:val="0081645E"/>
    <w:rsid w:val="008165BD"/>
    <w:rsid w:val="0081747E"/>
    <w:rsid w:val="00817D5D"/>
    <w:rsid w:val="00821DFA"/>
    <w:rsid w:val="008220B2"/>
    <w:rsid w:val="0082287F"/>
    <w:rsid w:val="00822A87"/>
    <w:rsid w:val="00823918"/>
    <w:rsid w:val="0082446D"/>
    <w:rsid w:val="00824615"/>
    <w:rsid w:val="00827A88"/>
    <w:rsid w:val="00830DED"/>
    <w:rsid w:val="00831E59"/>
    <w:rsid w:val="00832A95"/>
    <w:rsid w:val="00832D3B"/>
    <w:rsid w:val="00832E1A"/>
    <w:rsid w:val="00833725"/>
    <w:rsid w:val="0083558C"/>
    <w:rsid w:val="00835A44"/>
    <w:rsid w:val="00835C41"/>
    <w:rsid w:val="00836D56"/>
    <w:rsid w:val="00837007"/>
    <w:rsid w:val="00837A93"/>
    <w:rsid w:val="00840262"/>
    <w:rsid w:val="00841CFE"/>
    <w:rsid w:val="008420A9"/>
    <w:rsid w:val="00842F07"/>
    <w:rsid w:val="00842F2D"/>
    <w:rsid w:val="008431FE"/>
    <w:rsid w:val="00843E53"/>
    <w:rsid w:val="0084439D"/>
    <w:rsid w:val="00844BEB"/>
    <w:rsid w:val="008454FD"/>
    <w:rsid w:val="0084593C"/>
    <w:rsid w:val="00845ADB"/>
    <w:rsid w:val="00846C9C"/>
    <w:rsid w:val="008473B2"/>
    <w:rsid w:val="00847E53"/>
    <w:rsid w:val="00850520"/>
    <w:rsid w:val="00851395"/>
    <w:rsid w:val="00851E51"/>
    <w:rsid w:val="00853C92"/>
    <w:rsid w:val="00855897"/>
    <w:rsid w:val="008563D6"/>
    <w:rsid w:val="00856649"/>
    <w:rsid w:val="00856A01"/>
    <w:rsid w:val="00856A18"/>
    <w:rsid w:val="00857806"/>
    <w:rsid w:val="00857D71"/>
    <w:rsid w:val="00857D9F"/>
    <w:rsid w:val="0086034E"/>
    <w:rsid w:val="00860C33"/>
    <w:rsid w:val="00860C5D"/>
    <w:rsid w:val="00861640"/>
    <w:rsid w:val="008618FD"/>
    <w:rsid w:val="008620C8"/>
    <w:rsid w:val="00862821"/>
    <w:rsid w:val="0086435F"/>
    <w:rsid w:val="008655BC"/>
    <w:rsid w:val="0086788A"/>
    <w:rsid w:val="00870A79"/>
    <w:rsid w:val="00871008"/>
    <w:rsid w:val="00871350"/>
    <w:rsid w:val="0087135A"/>
    <w:rsid w:val="00871576"/>
    <w:rsid w:val="008736DD"/>
    <w:rsid w:val="0087481B"/>
    <w:rsid w:val="00875C51"/>
    <w:rsid w:val="00875C81"/>
    <w:rsid w:val="00875DBA"/>
    <w:rsid w:val="008772FF"/>
    <w:rsid w:val="00877DDD"/>
    <w:rsid w:val="0088090B"/>
    <w:rsid w:val="00880A7E"/>
    <w:rsid w:val="00880DE7"/>
    <w:rsid w:val="00882EA2"/>
    <w:rsid w:val="00884DA8"/>
    <w:rsid w:val="00885623"/>
    <w:rsid w:val="0088680D"/>
    <w:rsid w:val="00886E55"/>
    <w:rsid w:val="00887034"/>
    <w:rsid w:val="008902F0"/>
    <w:rsid w:val="00890649"/>
    <w:rsid w:val="00890A7E"/>
    <w:rsid w:val="00890CF8"/>
    <w:rsid w:val="00891B93"/>
    <w:rsid w:val="008925EC"/>
    <w:rsid w:val="00892633"/>
    <w:rsid w:val="00892A56"/>
    <w:rsid w:val="008958AB"/>
    <w:rsid w:val="00895F77"/>
    <w:rsid w:val="00896984"/>
    <w:rsid w:val="008969FE"/>
    <w:rsid w:val="008A0A8D"/>
    <w:rsid w:val="008A0D60"/>
    <w:rsid w:val="008A1477"/>
    <w:rsid w:val="008A1C02"/>
    <w:rsid w:val="008A244F"/>
    <w:rsid w:val="008A30AA"/>
    <w:rsid w:val="008A3710"/>
    <w:rsid w:val="008A3721"/>
    <w:rsid w:val="008A474B"/>
    <w:rsid w:val="008A6330"/>
    <w:rsid w:val="008B02A6"/>
    <w:rsid w:val="008B0875"/>
    <w:rsid w:val="008B0ABD"/>
    <w:rsid w:val="008B125A"/>
    <w:rsid w:val="008B1C94"/>
    <w:rsid w:val="008B245C"/>
    <w:rsid w:val="008B2598"/>
    <w:rsid w:val="008B2E09"/>
    <w:rsid w:val="008B3C4E"/>
    <w:rsid w:val="008B4054"/>
    <w:rsid w:val="008B4CC0"/>
    <w:rsid w:val="008B4D82"/>
    <w:rsid w:val="008B589C"/>
    <w:rsid w:val="008B5AB3"/>
    <w:rsid w:val="008B5E1C"/>
    <w:rsid w:val="008B68F2"/>
    <w:rsid w:val="008B693A"/>
    <w:rsid w:val="008B709E"/>
    <w:rsid w:val="008B710B"/>
    <w:rsid w:val="008C0645"/>
    <w:rsid w:val="008C0764"/>
    <w:rsid w:val="008C1101"/>
    <w:rsid w:val="008C2FE5"/>
    <w:rsid w:val="008C3A34"/>
    <w:rsid w:val="008C3AD6"/>
    <w:rsid w:val="008C3D67"/>
    <w:rsid w:val="008C4277"/>
    <w:rsid w:val="008C42C9"/>
    <w:rsid w:val="008C4550"/>
    <w:rsid w:val="008C615D"/>
    <w:rsid w:val="008C71D0"/>
    <w:rsid w:val="008D0200"/>
    <w:rsid w:val="008D08B1"/>
    <w:rsid w:val="008D0A9D"/>
    <w:rsid w:val="008D11BF"/>
    <w:rsid w:val="008D159A"/>
    <w:rsid w:val="008D30D9"/>
    <w:rsid w:val="008D3666"/>
    <w:rsid w:val="008D5621"/>
    <w:rsid w:val="008D58DC"/>
    <w:rsid w:val="008D7940"/>
    <w:rsid w:val="008D7ED1"/>
    <w:rsid w:val="008E0174"/>
    <w:rsid w:val="008E028B"/>
    <w:rsid w:val="008E2500"/>
    <w:rsid w:val="008E32A7"/>
    <w:rsid w:val="008E362F"/>
    <w:rsid w:val="008E3C93"/>
    <w:rsid w:val="008E4699"/>
    <w:rsid w:val="008E5479"/>
    <w:rsid w:val="008E6235"/>
    <w:rsid w:val="008E6C73"/>
    <w:rsid w:val="008E7FA2"/>
    <w:rsid w:val="008F0261"/>
    <w:rsid w:val="008F1624"/>
    <w:rsid w:val="008F2256"/>
    <w:rsid w:val="008F4797"/>
    <w:rsid w:val="008F47F0"/>
    <w:rsid w:val="008F4BB2"/>
    <w:rsid w:val="008F4F83"/>
    <w:rsid w:val="008F52EB"/>
    <w:rsid w:val="008F55AE"/>
    <w:rsid w:val="008F78D1"/>
    <w:rsid w:val="008F7EC5"/>
    <w:rsid w:val="009004B2"/>
    <w:rsid w:val="009005FD"/>
    <w:rsid w:val="009007C7"/>
    <w:rsid w:val="00902232"/>
    <w:rsid w:val="00902439"/>
    <w:rsid w:val="00902CFB"/>
    <w:rsid w:val="00903AE1"/>
    <w:rsid w:val="00903BD0"/>
    <w:rsid w:val="009048A9"/>
    <w:rsid w:val="00904CE5"/>
    <w:rsid w:val="00907850"/>
    <w:rsid w:val="0090798A"/>
    <w:rsid w:val="00907CF5"/>
    <w:rsid w:val="00907D5D"/>
    <w:rsid w:val="0091116B"/>
    <w:rsid w:val="00911826"/>
    <w:rsid w:val="009120C9"/>
    <w:rsid w:val="00912D9A"/>
    <w:rsid w:val="00913D65"/>
    <w:rsid w:val="00914D8E"/>
    <w:rsid w:val="009167BB"/>
    <w:rsid w:val="00916A5B"/>
    <w:rsid w:val="00916F5F"/>
    <w:rsid w:val="00916F7E"/>
    <w:rsid w:val="009216D9"/>
    <w:rsid w:val="00921F53"/>
    <w:rsid w:val="00923276"/>
    <w:rsid w:val="00924C19"/>
    <w:rsid w:val="009252ED"/>
    <w:rsid w:val="00926194"/>
    <w:rsid w:val="00934055"/>
    <w:rsid w:val="00934134"/>
    <w:rsid w:val="0093424E"/>
    <w:rsid w:val="009365A2"/>
    <w:rsid w:val="00937854"/>
    <w:rsid w:val="009379F3"/>
    <w:rsid w:val="00937E21"/>
    <w:rsid w:val="00941D8A"/>
    <w:rsid w:val="0094334B"/>
    <w:rsid w:val="00943BAB"/>
    <w:rsid w:val="009443D4"/>
    <w:rsid w:val="00944567"/>
    <w:rsid w:val="009504DC"/>
    <w:rsid w:val="00951578"/>
    <w:rsid w:val="0095288E"/>
    <w:rsid w:val="0095389D"/>
    <w:rsid w:val="00954C7F"/>
    <w:rsid w:val="00956D3B"/>
    <w:rsid w:val="00957E57"/>
    <w:rsid w:val="0096067A"/>
    <w:rsid w:val="00960C72"/>
    <w:rsid w:val="00960E4E"/>
    <w:rsid w:val="00961A76"/>
    <w:rsid w:val="009626D0"/>
    <w:rsid w:val="0096277E"/>
    <w:rsid w:val="00962EDB"/>
    <w:rsid w:val="00962FFF"/>
    <w:rsid w:val="00964075"/>
    <w:rsid w:val="009643CA"/>
    <w:rsid w:val="009645E7"/>
    <w:rsid w:val="00965164"/>
    <w:rsid w:val="00965A3B"/>
    <w:rsid w:val="00966116"/>
    <w:rsid w:val="009673F8"/>
    <w:rsid w:val="009703AE"/>
    <w:rsid w:val="009709AD"/>
    <w:rsid w:val="00970BDC"/>
    <w:rsid w:val="00971616"/>
    <w:rsid w:val="00971A51"/>
    <w:rsid w:val="009720C4"/>
    <w:rsid w:val="0097341F"/>
    <w:rsid w:val="00973858"/>
    <w:rsid w:val="00974CA7"/>
    <w:rsid w:val="009752E9"/>
    <w:rsid w:val="00976896"/>
    <w:rsid w:val="009772ED"/>
    <w:rsid w:val="009775A5"/>
    <w:rsid w:val="00980563"/>
    <w:rsid w:val="0098081D"/>
    <w:rsid w:val="00981955"/>
    <w:rsid w:val="00981C3D"/>
    <w:rsid w:val="0098251C"/>
    <w:rsid w:val="00983880"/>
    <w:rsid w:val="009838A0"/>
    <w:rsid w:val="009846AE"/>
    <w:rsid w:val="00985004"/>
    <w:rsid w:val="00985167"/>
    <w:rsid w:val="009856B6"/>
    <w:rsid w:val="009857AB"/>
    <w:rsid w:val="00985BB6"/>
    <w:rsid w:val="00987EE0"/>
    <w:rsid w:val="00990139"/>
    <w:rsid w:val="0099092B"/>
    <w:rsid w:val="00992289"/>
    <w:rsid w:val="009923DD"/>
    <w:rsid w:val="009924FF"/>
    <w:rsid w:val="00992580"/>
    <w:rsid w:val="00993384"/>
    <w:rsid w:val="00994CDC"/>
    <w:rsid w:val="00995A0F"/>
    <w:rsid w:val="00995F96"/>
    <w:rsid w:val="00996111"/>
    <w:rsid w:val="009964BF"/>
    <w:rsid w:val="00997789"/>
    <w:rsid w:val="00997E2F"/>
    <w:rsid w:val="00997EA0"/>
    <w:rsid w:val="009A0446"/>
    <w:rsid w:val="009A0F8A"/>
    <w:rsid w:val="009A1F3B"/>
    <w:rsid w:val="009A20EF"/>
    <w:rsid w:val="009A34B3"/>
    <w:rsid w:val="009A4A05"/>
    <w:rsid w:val="009A4B41"/>
    <w:rsid w:val="009A5627"/>
    <w:rsid w:val="009A5B9D"/>
    <w:rsid w:val="009A5DDF"/>
    <w:rsid w:val="009A618B"/>
    <w:rsid w:val="009A6AD6"/>
    <w:rsid w:val="009A6D52"/>
    <w:rsid w:val="009A7EC8"/>
    <w:rsid w:val="009B0871"/>
    <w:rsid w:val="009B0C5A"/>
    <w:rsid w:val="009B12C3"/>
    <w:rsid w:val="009B13EF"/>
    <w:rsid w:val="009B2A99"/>
    <w:rsid w:val="009B51F9"/>
    <w:rsid w:val="009B5852"/>
    <w:rsid w:val="009B5A00"/>
    <w:rsid w:val="009B67B4"/>
    <w:rsid w:val="009B691D"/>
    <w:rsid w:val="009B7C29"/>
    <w:rsid w:val="009B7CD8"/>
    <w:rsid w:val="009B7F5D"/>
    <w:rsid w:val="009C0A85"/>
    <w:rsid w:val="009C1261"/>
    <w:rsid w:val="009C12CC"/>
    <w:rsid w:val="009C1690"/>
    <w:rsid w:val="009C1762"/>
    <w:rsid w:val="009C1AAF"/>
    <w:rsid w:val="009C1B22"/>
    <w:rsid w:val="009C201C"/>
    <w:rsid w:val="009C33C8"/>
    <w:rsid w:val="009C33E0"/>
    <w:rsid w:val="009C3BFC"/>
    <w:rsid w:val="009C452B"/>
    <w:rsid w:val="009C5045"/>
    <w:rsid w:val="009D0B29"/>
    <w:rsid w:val="009D0CE5"/>
    <w:rsid w:val="009D2616"/>
    <w:rsid w:val="009D44DC"/>
    <w:rsid w:val="009D4549"/>
    <w:rsid w:val="009D47E5"/>
    <w:rsid w:val="009D4AB1"/>
    <w:rsid w:val="009D5F40"/>
    <w:rsid w:val="009D6730"/>
    <w:rsid w:val="009D686E"/>
    <w:rsid w:val="009D7142"/>
    <w:rsid w:val="009D722B"/>
    <w:rsid w:val="009D73F8"/>
    <w:rsid w:val="009E037D"/>
    <w:rsid w:val="009E0ADE"/>
    <w:rsid w:val="009E0F64"/>
    <w:rsid w:val="009E0FBA"/>
    <w:rsid w:val="009E198F"/>
    <w:rsid w:val="009E1D47"/>
    <w:rsid w:val="009E305A"/>
    <w:rsid w:val="009E417F"/>
    <w:rsid w:val="009E53D6"/>
    <w:rsid w:val="009E553B"/>
    <w:rsid w:val="009E6429"/>
    <w:rsid w:val="009E6B99"/>
    <w:rsid w:val="009E6EEE"/>
    <w:rsid w:val="009E7597"/>
    <w:rsid w:val="009E7E13"/>
    <w:rsid w:val="009F0256"/>
    <w:rsid w:val="009F0A78"/>
    <w:rsid w:val="009F0EF1"/>
    <w:rsid w:val="009F2552"/>
    <w:rsid w:val="009F29ED"/>
    <w:rsid w:val="009F3066"/>
    <w:rsid w:val="009F3F38"/>
    <w:rsid w:val="009F4393"/>
    <w:rsid w:val="009F65FA"/>
    <w:rsid w:val="009F676F"/>
    <w:rsid w:val="00A00439"/>
    <w:rsid w:val="00A00658"/>
    <w:rsid w:val="00A008C0"/>
    <w:rsid w:val="00A00D29"/>
    <w:rsid w:val="00A019D6"/>
    <w:rsid w:val="00A027C4"/>
    <w:rsid w:val="00A02DA8"/>
    <w:rsid w:val="00A03E4D"/>
    <w:rsid w:val="00A048CD"/>
    <w:rsid w:val="00A05617"/>
    <w:rsid w:val="00A06328"/>
    <w:rsid w:val="00A06A92"/>
    <w:rsid w:val="00A1098B"/>
    <w:rsid w:val="00A109FE"/>
    <w:rsid w:val="00A11645"/>
    <w:rsid w:val="00A117DE"/>
    <w:rsid w:val="00A11D60"/>
    <w:rsid w:val="00A131CE"/>
    <w:rsid w:val="00A13635"/>
    <w:rsid w:val="00A137DC"/>
    <w:rsid w:val="00A13B1B"/>
    <w:rsid w:val="00A13E6A"/>
    <w:rsid w:val="00A13E77"/>
    <w:rsid w:val="00A14B7B"/>
    <w:rsid w:val="00A1561F"/>
    <w:rsid w:val="00A17C73"/>
    <w:rsid w:val="00A17F2D"/>
    <w:rsid w:val="00A17F8B"/>
    <w:rsid w:val="00A224B8"/>
    <w:rsid w:val="00A23F5B"/>
    <w:rsid w:val="00A25A65"/>
    <w:rsid w:val="00A26163"/>
    <w:rsid w:val="00A26303"/>
    <w:rsid w:val="00A26CCD"/>
    <w:rsid w:val="00A27410"/>
    <w:rsid w:val="00A308FD"/>
    <w:rsid w:val="00A31F1E"/>
    <w:rsid w:val="00A33C2B"/>
    <w:rsid w:val="00A345D5"/>
    <w:rsid w:val="00A34CF1"/>
    <w:rsid w:val="00A36845"/>
    <w:rsid w:val="00A369CF"/>
    <w:rsid w:val="00A37037"/>
    <w:rsid w:val="00A37308"/>
    <w:rsid w:val="00A41284"/>
    <w:rsid w:val="00A4198E"/>
    <w:rsid w:val="00A4220D"/>
    <w:rsid w:val="00A423BC"/>
    <w:rsid w:val="00A4283B"/>
    <w:rsid w:val="00A42937"/>
    <w:rsid w:val="00A436D7"/>
    <w:rsid w:val="00A4408B"/>
    <w:rsid w:val="00A447EA"/>
    <w:rsid w:val="00A44AA9"/>
    <w:rsid w:val="00A46A03"/>
    <w:rsid w:val="00A47980"/>
    <w:rsid w:val="00A50196"/>
    <w:rsid w:val="00A504F9"/>
    <w:rsid w:val="00A516F0"/>
    <w:rsid w:val="00A51BC3"/>
    <w:rsid w:val="00A522CD"/>
    <w:rsid w:val="00A523CD"/>
    <w:rsid w:val="00A52458"/>
    <w:rsid w:val="00A52955"/>
    <w:rsid w:val="00A52A3D"/>
    <w:rsid w:val="00A52A4E"/>
    <w:rsid w:val="00A5371D"/>
    <w:rsid w:val="00A54EA5"/>
    <w:rsid w:val="00A55125"/>
    <w:rsid w:val="00A56C05"/>
    <w:rsid w:val="00A577B8"/>
    <w:rsid w:val="00A57F12"/>
    <w:rsid w:val="00A57F1C"/>
    <w:rsid w:val="00A60F02"/>
    <w:rsid w:val="00A610A8"/>
    <w:rsid w:val="00A616CB"/>
    <w:rsid w:val="00A618F7"/>
    <w:rsid w:val="00A61D8D"/>
    <w:rsid w:val="00A623AE"/>
    <w:rsid w:val="00A63799"/>
    <w:rsid w:val="00A637DD"/>
    <w:rsid w:val="00A63AAC"/>
    <w:rsid w:val="00A657F5"/>
    <w:rsid w:val="00A65BD4"/>
    <w:rsid w:val="00A67C1D"/>
    <w:rsid w:val="00A67D16"/>
    <w:rsid w:val="00A67FE5"/>
    <w:rsid w:val="00A71221"/>
    <w:rsid w:val="00A73227"/>
    <w:rsid w:val="00A73ED7"/>
    <w:rsid w:val="00A740E9"/>
    <w:rsid w:val="00A74EA5"/>
    <w:rsid w:val="00A75B29"/>
    <w:rsid w:val="00A766E2"/>
    <w:rsid w:val="00A76BEF"/>
    <w:rsid w:val="00A80969"/>
    <w:rsid w:val="00A817A2"/>
    <w:rsid w:val="00A8226D"/>
    <w:rsid w:val="00A82823"/>
    <w:rsid w:val="00A82C8F"/>
    <w:rsid w:val="00A83265"/>
    <w:rsid w:val="00A83683"/>
    <w:rsid w:val="00A84589"/>
    <w:rsid w:val="00A84909"/>
    <w:rsid w:val="00A85852"/>
    <w:rsid w:val="00A85BF9"/>
    <w:rsid w:val="00A85DB4"/>
    <w:rsid w:val="00A86491"/>
    <w:rsid w:val="00A86E49"/>
    <w:rsid w:val="00A87A83"/>
    <w:rsid w:val="00A87E7F"/>
    <w:rsid w:val="00A90300"/>
    <w:rsid w:val="00A90A68"/>
    <w:rsid w:val="00A9144F"/>
    <w:rsid w:val="00A91636"/>
    <w:rsid w:val="00A91AD7"/>
    <w:rsid w:val="00A91AF9"/>
    <w:rsid w:val="00A92232"/>
    <w:rsid w:val="00A92A88"/>
    <w:rsid w:val="00A93AF0"/>
    <w:rsid w:val="00A940C7"/>
    <w:rsid w:val="00A94325"/>
    <w:rsid w:val="00A94C0A"/>
    <w:rsid w:val="00A95BC1"/>
    <w:rsid w:val="00A960F0"/>
    <w:rsid w:val="00A96371"/>
    <w:rsid w:val="00A9728D"/>
    <w:rsid w:val="00AA021E"/>
    <w:rsid w:val="00AA103B"/>
    <w:rsid w:val="00AA15AD"/>
    <w:rsid w:val="00AA16A4"/>
    <w:rsid w:val="00AA2201"/>
    <w:rsid w:val="00AA25B6"/>
    <w:rsid w:val="00AA27E3"/>
    <w:rsid w:val="00AA452B"/>
    <w:rsid w:val="00AA46F1"/>
    <w:rsid w:val="00AA599A"/>
    <w:rsid w:val="00AA5B31"/>
    <w:rsid w:val="00AA5BCC"/>
    <w:rsid w:val="00AA5D10"/>
    <w:rsid w:val="00AA64E7"/>
    <w:rsid w:val="00AA6FAF"/>
    <w:rsid w:val="00AA72BE"/>
    <w:rsid w:val="00AB06B6"/>
    <w:rsid w:val="00AB0912"/>
    <w:rsid w:val="00AB1A19"/>
    <w:rsid w:val="00AB1EAB"/>
    <w:rsid w:val="00AB261A"/>
    <w:rsid w:val="00AB33B4"/>
    <w:rsid w:val="00AB3E4D"/>
    <w:rsid w:val="00AB45F6"/>
    <w:rsid w:val="00AB4AC7"/>
    <w:rsid w:val="00AB4AFD"/>
    <w:rsid w:val="00AB5D41"/>
    <w:rsid w:val="00AC0800"/>
    <w:rsid w:val="00AC293D"/>
    <w:rsid w:val="00AC38FF"/>
    <w:rsid w:val="00AC519E"/>
    <w:rsid w:val="00AC5892"/>
    <w:rsid w:val="00AC6C28"/>
    <w:rsid w:val="00AC7850"/>
    <w:rsid w:val="00AC7C6A"/>
    <w:rsid w:val="00AD05E4"/>
    <w:rsid w:val="00AD0D80"/>
    <w:rsid w:val="00AD0D8A"/>
    <w:rsid w:val="00AD14D5"/>
    <w:rsid w:val="00AD22D0"/>
    <w:rsid w:val="00AD367B"/>
    <w:rsid w:val="00AD3A25"/>
    <w:rsid w:val="00AD449B"/>
    <w:rsid w:val="00AD460C"/>
    <w:rsid w:val="00AD5E84"/>
    <w:rsid w:val="00AD5EC5"/>
    <w:rsid w:val="00AD6540"/>
    <w:rsid w:val="00AD6CFE"/>
    <w:rsid w:val="00AD74FE"/>
    <w:rsid w:val="00AD7929"/>
    <w:rsid w:val="00AD7BEF"/>
    <w:rsid w:val="00AE08C9"/>
    <w:rsid w:val="00AE0A5A"/>
    <w:rsid w:val="00AE1722"/>
    <w:rsid w:val="00AE1DBC"/>
    <w:rsid w:val="00AE2ACC"/>
    <w:rsid w:val="00AE35A7"/>
    <w:rsid w:val="00AE3B67"/>
    <w:rsid w:val="00AE414A"/>
    <w:rsid w:val="00AE53E1"/>
    <w:rsid w:val="00AE616B"/>
    <w:rsid w:val="00AE6DD3"/>
    <w:rsid w:val="00AE7097"/>
    <w:rsid w:val="00AF0D13"/>
    <w:rsid w:val="00AF10A0"/>
    <w:rsid w:val="00AF11F7"/>
    <w:rsid w:val="00AF14F8"/>
    <w:rsid w:val="00AF2445"/>
    <w:rsid w:val="00AF284C"/>
    <w:rsid w:val="00AF378F"/>
    <w:rsid w:val="00AF379E"/>
    <w:rsid w:val="00AF39C7"/>
    <w:rsid w:val="00AF486C"/>
    <w:rsid w:val="00AF7924"/>
    <w:rsid w:val="00AF7E19"/>
    <w:rsid w:val="00B00993"/>
    <w:rsid w:val="00B01192"/>
    <w:rsid w:val="00B020DA"/>
    <w:rsid w:val="00B04636"/>
    <w:rsid w:val="00B04EFB"/>
    <w:rsid w:val="00B06263"/>
    <w:rsid w:val="00B06768"/>
    <w:rsid w:val="00B06A11"/>
    <w:rsid w:val="00B0746C"/>
    <w:rsid w:val="00B10B51"/>
    <w:rsid w:val="00B10FC8"/>
    <w:rsid w:val="00B11678"/>
    <w:rsid w:val="00B122B3"/>
    <w:rsid w:val="00B133AD"/>
    <w:rsid w:val="00B1392A"/>
    <w:rsid w:val="00B14C81"/>
    <w:rsid w:val="00B15054"/>
    <w:rsid w:val="00B15CB9"/>
    <w:rsid w:val="00B1600E"/>
    <w:rsid w:val="00B170BE"/>
    <w:rsid w:val="00B17890"/>
    <w:rsid w:val="00B202CB"/>
    <w:rsid w:val="00B205A6"/>
    <w:rsid w:val="00B20FB4"/>
    <w:rsid w:val="00B21516"/>
    <w:rsid w:val="00B221C3"/>
    <w:rsid w:val="00B22380"/>
    <w:rsid w:val="00B22830"/>
    <w:rsid w:val="00B24088"/>
    <w:rsid w:val="00B25342"/>
    <w:rsid w:val="00B2624A"/>
    <w:rsid w:val="00B2659C"/>
    <w:rsid w:val="00B2666A"/>
    <w:rsid w:val="00B27BDF"/>
    <w:rsid w:val="00B3080E"/>
    <w:rsid w:val="00B308BA"/>
    <w:rsid w:val="00B32AC4"/>
    <w:rsid w:val="00B33005"/>
    <w:rsid w:val="00B33405"/>
    <w:rsid w:val="00B34662"/>
    <w:rsid w:val="00B34D21"/>
    <w:rsid w:val="00B36C3B"/>
    <w:rsid w:val="00B36EC2"/>
    <w:rsid w:val="00B36F35"/>
    <w:rsid w:val="00B37F05"/>
    <w:rsid w:val="00B404F1"/>
    <w:rsid w:val="00B408D2"/>
    <w:rsid w:val="00B41529"/>
    <w:rsid w:val="00B41F48"/>
    <w:rsid w:val="00B41FFB"/>
    <w:rsid w:val="00B4496C"/>
    <w:rsid w:val="00B44BC0"/>
    <w:rsid w:val="00B46FBD"/>
    <w:rsid w:val="00B47AF5"/>
    <w:rsid w:val="00B501AF"/>
    <w:rsid w:val="00B51262"/>
    <w:rsid w:val="00B51282"/>
    <w:rsid w:val="00B52302"/>
    <w:rsid w:val="00B5291A"/>
    <w:rsid w:val="00B531CF"/>
    <w:rsid w:val="00B57B3A"/>
    <w:rsid w:val="00B625D1"/>
    <w:rsid w:val="00B62EDB"/>
    <w:rsid w:val="00B62EEB"/>
    <w:rsid w:val="00B63E88"/>
    <w:rsid w:val="00B642DF"/>
    <w:rsid w:val="00B64CCE"/>
    <w:rsid w:val="00B65DA9"/>
    <w:rsid w:val="00B65DEB"/>
    <w:rsid w:val="00B6688F"/>
    <w:rsid w:val="00B67F8B"/>
    <w:rsid w:val="00B71DBA"/>
    <w:rsid w:val="00B72207"/>
    <w:rsid w:val="00B74402"/>
    <w:rsid w:val="00B75CFD"/>
    <w:rsid w:val="00B805A2"/>
    <w:rsid w:val="00B80737"/>
    <w:rsid w:val="00B80CAA"/>
    <w:rsid w:val="00B817A4"/>
    <w:rsid w:val="00B819BF"/>
    <w:rsid w:val="00B8289E"/>
    <w:rsid w:val="00B829AF"/>
    <w:rsid w:val="00B82BA8"/>
    <w:rsid w:val="00B839BF"/>
    <w:rsid w:val="00B84032"/>
    <w:rsid w:val="00B84334"/>
    <w:rsid w:val="00B85DA2"/>
    <w:rsid w:val="00B86C23"/>
    <w:rsid w:val="00B87965"/>
    <w:rsid w:val="00B87D1D"/>
    <w:rsid w:val="00B93165"/>
    <w:rsid w:val="00B936BE"/>
    <w:rsid w:val="00B949BA"/>
    <w:rsid w:val="00B94D20"/>
    <w:rsid w:val="00B951BD"/>
    <w:rsid w:val="00B9536F"/>
    <w:rsid w:val="00B957C0"/>
    <w:rsid w:val="00B9609A"/>
    <w:rsid w:val="00B96A34"/>
    <w:rsid w:val="00B96BFB"/>
    <w:rsid w:val="00B974F7"/>
    <w:rsid w:val="00BA1251"/>
    <w:rsid w:val="00BA33EA"/>
    <w:rsid w:val="00BA36B7"/>
    <w:rsid w:val="00BA5610"/>
    <w:rsid w:val="00BA5A52"/>
    <w:rsid w:val="00BB07A6"/>
    <w:rsid w:val="00BB0E5E"/>
    <w:rsid w:val="00BB14D8"/>
    <w:rsid w:val="00BB16B0"/>
    <w:rsid w:val="00BB228D"/>
    <w:rsid w:val="00BB28F5"/>
    <w:rsid w:val="00BB2E34"/>
    <w:rsid w:val="00BB4632"/>
    <w:rsid w:val="00BB71A5"/>
    <w:rsid w:val="00BB75DD"/>
    <w:rsid w:val="00BB7AC3"/>
    <w:rsid w:val="00BC058F"/>
    <w:rsid w:val="00BC0A42"/>
    <w:rsid w:val="00BC0A45"/>
    <w:rsid w:val="00BC115A"/>
    <w:rsid w:val="00BC11BA"/>
    <w:rsid w:val="00BC1285"/>
    <w:rsid w:val="00BC1D30"/>
    <w:rsid w:val="00BC2AB6"/>
    <w:rsid w:val="00BC30AB"/>
    <w:rsid w:val="00BC38B9"/>
    <w:rsid w:val="00BC3D2C"/>
    <w:rsid w:val="00BC6274"/>
    <w:rsid w:val="00BD0102"/>
    <w:rsid w:val="00BD0E05"/>
    <w:rsid w:val="00BD1CE9"/>
    <w:rsid w:val="00BD208E"/>
    <w:rsid w:val="00BD275C"/>
    <w:rsid w:val="00BD28CA"/>
    <w:rsid w:val="00BD2A80"/>
    <w:rsid w:val="00BD3B46"/>
    <w:rsid w:val="00BD49EB"/>
    <w:rsid w:val="00BD518A"/>
    <w:rsid w:val="00BD565A"/>
    <w:rsid w:val="00BD5C6D"/>
    <w:rsid w:val="00BD6258"/>
    <w:rsid w:val="00BD79DD"/>
    <w:rsid w:val="00BE2D02"/>
    <w:rsid w:val="00BE346A"/>
    <w:rsid w:val="00BE3BA5"/>
    <w:rsid w:val="00BE3CB5"/>
    <w:rsid w:val="00BE5491"/>
    <w:rsid w:val="00BE555C"/>
    <w:rsid w:val="00BE60E1"/>
    <w:rsid w:val="00BE78CA"/>
    <w:rsid w:val="00BE7E43"/>
    <w:rsid w:val="00BF1098"/>
    <w:rsid w:val="00BF1C46"/>
    <w:rsid w:val="00BF1D7D"/>
    <w:rsid w:val="00BF2845"/>
    <w:rsid w:val="00BF2EDE"/>
    <w:rsid w:val="00BF5085"/>
    <w:rsid w:val="00BF53B5"/>
    <w:rsid w:val="00BF583B"/>
    <w:rsid w:val="00BF59D5"/>
    <w:rsid w:val="00BF66AC"/>
    <w:rsid w:val="00BF6A67"/>
    <w:rsid w:val="00C0235E"/>
    <w:rsid w:val="00C03CAA"/>
    <w:rsid w:val="00C048B2"/>
    <w:rsid w:val="00C05576"/>
    <w:rsid w:val="00C055BD"/>
    <w:rsid w:val="00C06118"/>
    <w:rsid w:val="00C0675D"/>
    <w:rsid w:val="00C06D44"/>
    <w:rsid w:val="00C074A1"/>
    <w:rsid w:val="00C07534"/>
    <w:rsid w:val="00C07A00"/>
    <w:rsid w:val="00C07D9F"/>
    <w:rsid w:val="00C10FCA"/>
    <w:rsid w:val="00C11B13"/>
    <w:rsid w:val="00C125D4"/>
    <w:rsid w:val="00C1383D"/>
    <w:rsid w:val="00C139CE"/>
    <w:rsid w:val="00C15AA3"/>
    <w:rsid w:val="00C15CBC"/>
    <w:rsid w:val="00C16186"/>
    <w:rsid w:val="00C16AA3"/>
    <w:rsid w:val="00C1752B"/>
    <w:rsid w:val="00C1797A"/>
    <w:rsid w:val="00C210E4"/>
    <w:rsid w:val="00C2117E"/>
    <w:rsid w:val="00C21E3C"/>
    <w:rsid w:val="00C240A5"/>
    <w:rsid w:val="00C248B4"/>
    <w:rsid w:val="00C251CC"/>
    <w:rsid w:val="00C25CA5"/>
    <w:rsid w:val="00C26781"/>
    <w:rsid w:val="00C26865"/>
    <w:rsid w:val="00C30058"/>
    <w:rsid w:val="00C3042C"/>
    <w:rsid w:val="00C3056B"/>
    <w:rsid w:val="00C30724"/>
    <w:rsid w:val="00C3083A"/>
    <w:rsid w:val="00C30B18"/>
    <w:rsid w:val="00C32A8B"/>
    <w:rsid w:val="00C32B06"/>
    <w:rsid w:val="00C34536"/>
    <w:rsid w:val="00C348CD"/>
    <w:rsid w:val="00C348D9"/>
    <w:rsid w:val="00C35044"/>
    <w:rsid w:val="00C37600"/>
    <w:rsid w:val="00C37884"/>
    <w:rsid w:val="00C40076"/>
    <w:rsid w:val="00C406B5"/>
    <w:rsid w:val="00C406FB"/>
    <w:rsid w:val="00C40B95"/>
    <w:rsid w:val="00C40D6D"/>
    <w:rsid w:val="00C41766"/>
    <w:rsid w:val="00C42E5A"/>
    <w:rsid w:val="00C43285"/>
    <w:rsid w:val="00C43633"/>
    <w:rsid w:val="00C43A7B"/>
    <w:rsid w:val="00C43E59"/>
    <w:rsid w:val="00C45150"/>
    <w:rsid w:val="00C45280"/>
    <w:rsid w:val="00C45DD2"/>
    <w:rsid w:val="00C46059"/>
    <w:rsid w:val="00C472FC"/>
    <w:rsid w:val="00C475EF"/>
    <w:rsid w:val="00C47B54"/>
    <w:rsid w:val="00C47D90"/>
    <w:rsid w:val="00C5038C"/>
    <w:rsid w:val="00C50F0F"/>
    <w:rsid w:val="00C5244D"/>
    <w:rsid w:val="00C5265C"/>
    <w:rsid w:val="00C53226"/>
    <w:rsid w:val="00C53235"/>
    <w:rsid w:val="00C534CC"/>
    <w:rsid w:val="00C54797"/>
    <w:rsid w:val="00C55073"/>
    <w:rsid w:val="00C56592"/>
    <w:rsid w:val="00C56635"/>
    <w:rsid w:val="00C57192"/>
    <w:rsid w:val="00C57BE5"/>
    <w:rsid w:val="00C57F93"/>
    <w:rsid w:val="00C6123A"/>
    <w:rsid w:val="00C61CBC"/>
    <w:rsid w:val="00C62C1F"/>
    <w:rsid w:val="00C63463"/>
    <w:rsid w:val="00C64660"/>
    <w:rsid w:val="00C649F3"/>
    <w:rsid w:val="00C64CBE"/>
    <w:rsid w:val="00C65A9E"/>
    <w:rsid w:val="00C66688"/>
    <w:rsid w:val="00C673C5"/>
    <w:rsid w:val="00C6740C"/>
    <w:rsid w:val="00C70049"/>
    <w:rsid w:val="00C703B4"/>
    <w:rsid w:val="00C70828"/>
    <w:rsid w:val="00C70DC4"/>
    <w:rsid w:val="00C74B23"/>
    <w:rsid w:val="00C75956"/>
    <w:rsid w:val="00C7603F"/>
    <w:rsid w:val="00C76158"/>
    <w:rsid w:val="00C768A9"/>
    <w:rsid w:val="00C76930"/>
    <w:rsid w:val="00C80783"/>
    <w:rsid w:val="00C807DC"/>
    <w:rsid w:val="00C80945"/>
    <w:rsid w:val="00C80E48"/>
    <w:rsid w:val="00C815FA"/>
    <w:rsid w:val="00C82040"/>
    <w:rsid w:val="00C82358"/>
    <w:rsid w:val="00C82C35"/>
    <w:rsid w:val="00C83188"/>
    <w:rsid w:val="00C838FE"/>
    <w:rsid w:val="00C83CF7"/>
    <w:rsid w:val="00C863C6"/>
    <w:rsid w:val="00C8706C"/>
    <w:rsid w:val="00C87C5A"/>
    <w:rsid w:val="00C87C8F"/>
    <w:rsid w:val="00C87CB6"/>
    <w:rsid w:val="00C87CD0"/>
    <w:rsid w:val="00C90B64"/>
    <w:rsid w:val="00C9178D"/>
    <w:rsid w:val="00C91BBF"/>
    <w:rsid w:val="00C91F77"/>
    <w:rsid w:val="00C9359E"/>
    <w:rsid w:val="00C94268"/>
    <w:rsid w:val="00C94640"/>
    <w:rsid w:val="00C949F3"/>
    <w:rsid w:val="00C94F20"/>
    <w:rsid w:val="00C953AC"/>
    <w:rsid w:val="00C95E25"/>
    <w:rsid w:val="00C95FA6"/>
    <w:rsid w:val="00C962AE"/>
    <w:rsid w:val="00C96577"/>
    <w:rsid w:val="00C96B00"/>
    <w:rsid w:val="00C96E06"/>
    <w:rsid w:val="00C9785B"/>
    <w:rsid w:val="00C978FE"/>
    <w:rsid w:val="00CA05FC"/>
    <w:rsid w:val="00CA090C"/>
    <w:rsid w:val="00CA17C9"/>
    <w:rsid w:val="00CA1D70"/>
    <w:rsid w:val="00CA358D"/>
    <w:rsid w:val="00CA368E"/>
    <w:rsid w:val="00CA582E"/>
    <w:rsid w:val="00CA649B"/>
    <w:rsid w:val="00CA6715"/>
    <w:rsid w:val="00CB2098"/>
    <w:rsid w:val="00CB28ED"/>
    <w:rsid w:val="00CB39F1"/>
    <w:rsid w:val="00CB51EF"/>
    <w:rsid w:val="00CB5415"/>
    <w:rsid w:val="00CB708D"/>
    <w:rsid w:val="00CB7652"/>
    <w:rsid w:val="00CB7A22"/>
    <w:rsid w:val="00CB7F5C"/>
    <w:rsid w:val="00CC1CE6"/>
    <w:rsid w:val="00CC1DB0"/>
    <w:rsid w:val="00CC24E5"/>
    <w:rsid w:val="00CC2A46"/>
    <w:rsid w:val="00CC3204"/>
    <w:rsid w:val="00CC3DDD"/>
    <w:rsid w:val="00CC5F44"/>
    <w:rsid w:val="00CC6025"/>
    <w:rsid w:val="00CC60A4"/>
    <w:rsid w:val="00CC7866"/>
    <w:rsid w:val="00CC792C"/>
    <w:rsid w:val="00CD041F"/>
    <w:rsid w:val="00CD0F1E"/>
    <w:rsid w:val="00CD1287"/>
    <w:rsid w:val="00CD27B0"/>
    <w:rsid w:val="00CD2DBE"/>
    <w:rsid w:val="00CD50AA"/>
    <w:rsid w:val="00CD588F"/>
    <w:rsid w:val="00CD58A5"/>
    <w:rsid w:val="00CD63D0"/>
    <w:rsid w:val="00CD649F"/>
    <w:rsid w:val="00CD766C"/>
    <w:rsid w:val="00CD7B72"/>
    <w:rsid w:val="00CE01E4"/>
    <w:rsid w:val="00CE0CFD"/>
    <w:rsid w:val="00CE2A44"/>
    <w:rsid w:val="00CE3F87"/>
    <w:rsid w:val="00CE6074"/>
    <w:rsid w:val="00CE61C8"/>
    <w:rsid w:val="00CE660F"/>
    <w:rsid w:val="00CE6EBE"/>
    <w:rsid w:val="00CE7896"/>
    <w:rsid w:val="00CF031F"/>
    <w:rsid w:val="00CF05BD"/>
    <w:rsid w:val="00CF0D51"/>
    <w:rsid w:val="00CF12FB"/>
    <w:rsid w:val="00CF1E9F"/>
    <w:rsid w:val="00CF1F09"/>
    <w:rsid w:val="00CF2625"/>
    <w:rsid w:val="00CF3686"/>
    <w:rsid w:val="00CF4630"/>
    <w:rsid w:val="00CF4C9C"/>
    <w:rsid w:val="00CF6615"/>
    <w:rsid w:val="00CF75FC"/>
    <w:rsid w:val="00CF7B89"/>
    <w:rsid w:val="00CF7FCD"/>
    <w:rsid w:val="00D006D6"/>
    <w:rsid w:val="00D015AA"/>
    <w:rsid w:val="00D01C1A"/>
    <w:rsid w:val="00D026D5"/>
    <w:rsid w:val="00D02887"/>
    <w:rsid w:val="00D02F9D"/>
    <w:rsid w:val="00D03213"/>
    <w:rsid w:val="00D03736"/>
    <w:rsid w:val="00D039AA"/>
    <w:rsid w:val="00D03AD5"/>
    <w:rsid w:val="00D045FF"/>
    <w:rsid w:val="00D0525D"/>
    <w:rsid w:val="00D0528E"/>
    <w:rsid w:val="00D059A3"/>
    <w:rsid w:val="00D05A57"/>
    <w:rsid w:val="00D063B1"/>
    <w:rsid w:val="00D0686C"/>
    <w:rsid w:val="00D06D01"/>
    <w:rsid w:val="00D07C3D"/>
    <w:rsid w:val="00D10315"/>
    <w:rsid w:val="00D1063B"/>
    <w:rsid w:val="00D10C77"/>
    <w:rsid w:val="00D1371B"/>
    <w:rsid w:val="00D13B74"/>
    <w:rsid w:val="00D1422C"/>
    <w:rsid w:val="00D148BD"/>
    <w:rsid w:val="00D14B26"/>
    <w:rsid w:val="00D14E65"/>
    <w:rsid w:val="00D1549F"/>
    <w:rsid w:val="00D15CE3"/>
    <w:rsid w:val="00D15EC7"/>
    <w:rsid w:val="00D16D69"/>
    <w:rsid w:val="00D17898"/>
    <w:rsid w:val="00D213AA"/>
    <w:rsid w:val="00D2225E"/>
    <w:rsid w:val="00D223CC"/>
    <w:rsid w:val="00D2244F"/>
    <w:rsid w:val="00D22BA3"/>
    <w:rsid w:val="00D22D18"/>
    <w:rsid w:val="00D23D54"/>
    <w:rsid w:val="00D24616"/>
    <w:rsid w:val="00D26EC8"/>
    <w:rsid w:val="00D27E96"/>
    <w:rsid w:val="00D30112"/>
    <w:rsid w:val="00D301A8"/>
    <w:rsid w:val="00D30902"/>
    <w:rsid w:val="00D3144E"/>
    <w:rsid w:val="00D31576"/>
    <w:rsid w:val="00D33292"/>
    <w:rsid w:val="00D358B0"/>
    <w:rsid w:val="00D421D2"/>
    <w:rsid w:val="00D42474"/>
    <w:rsid w:val="00D42FCB"/>
    <w:rsid w:val="00D4307E"/>
    <w:rsid w:val="00D43A4D"/>
    <w:rsid w:val="00D44731"/>
    <w:rsid w:val="00D453A6"/>
    <w:rsid w:val="00D46411"/>
    <w:rsid w:val="00D46FE3"/>
    <w:rsid w:val="00D47F4F"/>
    <w:rsid w:val="00D500FC"/>
    <w:rsid w:val="00D501A9"/>
    <w:rsid w:val="00D5077B"/>
    <w:rsid w:val="00D51D4D"/>
    <w:rsid w:val="00D5236B"/>
    <w:rsid w:val="00D52D5F"/>
    <w:rsid w:val="00D5343C"/>
    <w:rsid w:val="00D53616"/>
    <w:rsid w:val="00D53D9E"/>
    <w:rsid w:val="00D53FDC"/>
    <w:rsid w:val="00D5444B"/>
    <w:rsid w:val="00D5447D"/>
    <w:rsid w:val="00D5455B"/>
    <w:rsid w:val="00D560C0"/>
    <w:rsid w:val="00D56AD7"/>
    <w:rsid w:val="00D56BE4"/>
    <w:rsid w:val="00D572C1"/>
    <w:rsid w:val="00D60804"/>
    <w:rsid w:val="00D61B1F"/>
    <w:rsid w:val="00D61DA1"/>
    <w:rsid w:val="00D6250B"/>
    <w:rsid w:val="00D62545"/>
    <w:rsid w:val="00D62AC6"/>
    <w:rsid w:val="00D63258"/>
    <w:rsid w:val="00D63520"/>
    <w:rsid w:val="00D637E7"/>
    <w:rsid w:val="00D641A3"/>
    <w:rsid w:val="00D648EE"/>
    <w:rsid w:val="00D64AE2"/>
    <w:rsid w:val="00D64C65"/>
    <w:rsid w:val="00D65400"/>
    <w:rsid w:val="00D658F4"/>
    <w:rsid w:val="00D65A0D"/>
    <w:rsid w:val="00D670A1"/>
    <w:rsid w:val="00D67296"/>
    <w:rsid w:val="00D67DB2"/>
    <w:rsid w:val="00D70BF5"/>
    <w:rsid w:val="00D71674"/>
    <w:rsid w:val="00D71B94"/>
    <w:rsid w:val="00D72275"/>
    <w:rsid w:val="00D72647"/>
    <w:rsid w:val="00D7294A"/>
    <w:rsid w:val="00D72A2E"/>
    <w:rsid w:val="00D72DE7"/>
    <w:rsid w:val="00D73090"/>
    <w:rsid w:val="00D738F2"/>
    <w:rsid w:val="00D73D97"/>
    <w:rsid w:val="00D75768"/>
    <w:rsid w:val="00D770E3"/>
    <w:rsid w:val="00D8131E"/>
    <w:rsid w:val="00D813BF"/>
    <w:rsid w:val="00D821DF"/>
    <w:rsid w:val="00D826BE"/>
    <w:rsid w:val="00D83C06"/>
    <w:rsid w:val="00D840D3"/>
    <w:rsid w:val="00D845F1"/>
    <w:rsid w:val="00D84EFC"/>
    <w:rsid w:val="00D8511E"/>
    <w:rsid w:val="00D8528A"/>
    <w:rsid w:val="00D8544F"/>
    <w:rsid w:val="00D85690"/>
    <w:rsid w:val="00D86904"/>
    <w:rsid w:val="00D87300"/>
    <w:rsid w:val="00D90B14"/>
    <w:rsid w:val="00D9157E"/>
    <w:rsid w:val="00D92280"/>
    <w:rsid w:val="00D92288"/>
    <w:rsid w:val="00D92377"/>
    <w:rsid w:val="00D92B12"/>
    <w:rsid w:val="00D92B56"/>
    <w:rsid w:val="00D92EC0"/>
    <w:rsid w:val="00D93287"/>
    <w:rsid w:val="00D9435A"/>
    <w:rsid w:val="00D9494D"/>
    <w:rsid w:val="00D94F60"/>
    <w:rsid w:val="00D95854"/>
    <w:rsid w:val="00D975CD"/>
    <w:rsid w:val="00D97CC7"/>
    <w:rsid w:val="00DA0D2D"/>
    <w:rsid w:val="00DA0EFE"/>
    <w:rsid w:val="00DA1CA1"/>
    <w:rsid w:val="00DA3378"/>
    <w:rsid w:val="00DA3600"/>
    <w:rsid w:val="00DA3E4B"/>
    <w:rsid w:val="00DA4553"/>
    <w:rsid w:val="00DA4DAC"/>
    <w:rsid w:val="00DA5F86"/>
    <w:rsid w:val="00DA6D0F"/>
    <w:rsid w:val="00DB0370"/>
    <w:rsid w:val="00DB1F9F"/>
    <w:rsid w:val="00DB4667"/>
    <w:rsid w:val="00DB4CEE"/>
    <w:rsid w:val="00DB53E0"/>
    <w:rsid w:val="00DB5F19"/>
    <w:rsid w:val="00DB6743"/>
    <w:rsid w:val="00DB7499"/>
    <w:rsid w:val="00DB7E07"/>
    <w:rsid w:val="00DC2064"/>
    <w:rsid w:val="00DC3A00"/>
    <w:rsid w:val="00DC49B8"/>
    <w:rsid w:val="00DC56A2"/>
    <w:rsid w:val="00DC604C"/>
    <w:rsid w:val="00DD0D21"/>
    <w:rsid w:val="00DD0FDB"/>
    <w:rsid w:val="00DD1D66"/>
    <w:rsid w:val="00DD364B"/>
    <w:rsid w:val="00DD38FF"/>
    <w:rsid w:val="00DD5D97"/>
    <w:rsid w:val="00DE06EB"/>
    <w:rsid w:val="00DE0E99"/>
    <w:rsid w:val="00DE0FB6"/>
    <w:rsid w:val="00DE2149"/>
    <w:rsid w:val="00DE40FB"/>
    <w:rsid w:val="00DE5297"/>
    <w:rsid w:val="00DE5687"/>
    <w:rsid w:val="00DE68A1"/>
    <w:rsid w:val="00DE7036"/>
    <w:rsid w:val="00DE7A2F"/>
    <w:rsid w:val="00DE7DCF"/>
    <w:rsid w:val="00DF073E"/>
    <w:rsid w:val="00DF0B5E"/>
    <w:rsid w:val="00DF10CA"/>
    <w:rsid w:val="00DF15DD"/>
    <w:rsid w:val="00DF2A13"/>
    <w:rsid w:val="00DF2BEF"/>
    <w:rsid w:val="00DF2CAC"/>
    <w:rsid w:val="00DF4342"/>
    <w:rsid w:val="00DF4C11"/>
    <w:rsid w:val="00DF508F"/>
    <w:rsid w:val="00DF51B1"/>
    <w:rsid w:val="00DF525D"/>
    <w:rsid w:val="00DF52BD"/>
    <w:rsid w:val="00DF59D8"/>
    <w:rsid w:val="00DF77EF"/>
    <w:rsid w:val="00E00B06"/>
    <w:rsid w:val="00E00DC3"/>
    <w:rsid w:val="00E013FD"/>
    <w:rsid w:val="00E01FCC"/>
    <w:rsid w:val="00E02C91"/>
    <w:rsid w:val="00E03EB3"/>
    <w:rsid w:val="00E0404F"/>
    <w:rsid w:val="00E049BA"/>
    <w:rsid w:val="00E05A35"/>
    <w:rsid w:val="00E05F38"/>
    <w:rsid w:val="00E0603F"/>
    <w:rsid w:val="00E1056E"/>
    <w:rsid w:val="00E10E68"/>
    <w:rsid w:val="00E128C5"/>
    <w:rsid w:val="00E147E8"/>
    <w:rsid w:val="00E158DF"/>
    <w:rsid w:val="00E2007B"/>
    <w:rsid w:val="00E218C0"/>
    <w:rsid w:val="00E21AFA"/>
    <w:rsid w:val="00E22C43"/>
    <w:rsid w:val="00E23A9F"/>
    <w:rsid w:val="00E24A70"/>
    <w:rsid w:val="00E25DBE"/>
    <w:rsid w:val="00E262B1"/>
    <w:rsid w:val="00E26795"/>
    <w:rsid w:val="00E26CE3"/>
    <w:rsid w:val="00E2746A"/>
    <w:rsid w:val="00E278E2"/>
    <w:rsid w:val="00E31409"/>
    <w:rsid w:val="00E31803"/>
    <w:rsid w:val="00E32398"/>
    <w:rsid w:val="00E3348F"/>
    <w:rsid w:val="00E33943"/>
    <w:rsid w:val="00E34160"/>
    <w:rsid w:val="00E34587"/>
    <w:rsid w:val="00E34D4E"/>
    <w:rsid w:val="00E35BAE"/>
    <w:rsid w:val="00E3794C"/>
    <w:rsid w:val="00E40F08"/>
    <w:rsid w:val="00E40FC0"/>
    <w:rsid w:val="00E41BC1"/>
    <w:rsid w:val="00E4203B"/>
    <w:rsid w:val="00E42EC7"/>
    <w:rsid w:val="00E459FB"/>
    <w:rsid w:val="00E46035"/>
    <w:rsid w:val="00E46461"/>
    <w:rsid w:val="00E46493"/>
    <w:rsid w:val="00E46511"/>
    <w:rsid w:val="00E46CBE"/>
    <w:rsid w:val="00E47348"/>
    <w:rsid w:val="00E476C6"/>
    <w:rsid w:val="00E47848"/>
    <w:rsid w:val="00E5036B"/>
    <w:rsid w:val="00E5155C"/>
    <w:rsid w:val="00E54428"/>
    <w:rsid w:val="00E560A8"/>
    <w:rsid w:val="00E56E07"/>
    <w:rsid w:val="00E56F98"/>
    <w:rsid w:val="00E577FC"/>
    <w:rsid w:val="00E57F9E"/>
    <w:rsid w:val="00E60026"/>
    <w:rsid w:val="00E6021C"/>
    <w:rsid w:val="00E60E60"/>
    <w:rsid w:val="00E60FA4"/>
    <w:rsid w:val="00E615AC"/>
    <w:rsid w:val="00E61B05"/>
    <w:rsid w:val="00E622DA"/>
    <w:rsid w:val="00E623F0"/>
    <w:rsid w:val="00E62845"/>
    <w:rsid w:val="00E648B6"/>
    <w:rsid w:val="00E64B0C"/>
    <w:rsid w:val="00E64C75"/>
    <w:rsid w:val="00E65E56"/>
    <w:rsid w:val="00E66783"/>
    <w:rsid w:val="00E66F86"/>
    <w:rsid w:val="00E677D6"/>
    <w:rsid w:val="00E67B49"/>
    <w:rsid w:val="00E703F7"/>
    <w:rsid w:val="00E71A0C"/>
    <w:rsid w:val="00E72794"/>
    <w:rsid w:val="00E739A4"/>
    <w:rsid w:val="00E74344"/>
    <w:rsid w:val="00E75F48"/>
    <w:rsid w:val="00E76A0D"/>
    <w:rsid w:val="00E77107"/>
    <w:rsid w:val="00E807C1"/>
    <w:rsid w:val="00E80B67"/>
    <w:rsid w:val="00E8157A"/>
    <w:rsid w:val="00E817BF"/>
    <w:rsid w:val="00E82129"/>
    <w:rsid w:val="00E82172"/>
    <w:rsid w:val="00E825A3"/>
    <w:rsid w:val="00E8269E"/>
    <w:rsid w:val="00E831E1"/>
    <w:rsid w:val="00E84539"/>
    <w:rsid w:val="00E85BB8"/>
    <w:rsid w:val="00E8622D"/>
    <w:rsid w:val="00E863B3"/>
    <w:rsid w:val="00E8709F"/>
    <w:rsid w:val="00E90CC9"/>
    <w:rsid w:val="00E918A0"/>
    <w:rsid w:val="00E91BB3"/>
    <w:rsid w:val="00E91DC7"/>
    <w:rsid w:val="00E91F37"/>
    <w:rsid w:val="00E93BD0"/>
    <w:rsid w:val="00E93C50"/>
    <w:rsid w:val="00E947A8"/>
    <w:rsid w:val="00E94EFD"/>
    <w:rsid w:val="00E96695"/>
    <w:rsid w:val="00E96D3A"/>
    <w:rsid w:val="00E97747"/>
    <w:rsid w:val="00EA07E8"/>
    <w:rsid w:val="00EA07FD"/>
    <w:rsid w:val="00EA0B4B"/>
    <w:rsid w:val="00EA0DAA"/>
    <w:rsid w:val="00EA1B06"/>
    <w:rsid w:val="00EA287F"/>
    <w:rsid w:val="00EA28CB"/>
    <w:rsid w:val="00EA35B6"/>
    <w:rsid w:val="00EA4364"/>
    <w:rsid w:val="00EA490F"/>
    <w:rsid w:val="00EA6646"/>
    <w:rsid w:val="00EA685C"/>
    <w:rsid w:val="00EA7672"/>
    <w:rsid w:val="00EB0DE6"/>
    <w:rsid w:val="00EB20A7"/>
    <w:rsid w:val="00EB2A56"/>
    <w:rsid w:val="00EB390E"/>
    <w:rsid w:val="00EB3BE0"/>
    <w:rsid w:val="00EB519B"/>
    <w:rsid w:val="00EB526D"/>
    <w:rsid w:val="00EB54A4"/>
    <w:rsid w:val="00EB6DBA"/>
    <w:rsid w:val="00EB7249"/>
    <w:rsid w:val="00EB73D8"/>
    <w:rsid w:val="00EB77C7"/>
    <w:rsid w:val="00EC0913"/>
    <w:rsid w:val="00EC0D26"/>
    <w:rsid w:val="00EC153A"/>
    <w:rsid w:val="00EC1966"/>
    <w:rsid w:val="00EC1C8D"/>
    <w:rsid w:val="00EC3952"/>
    <w:rsid w:val="00EC4AD2"/>
    <w:rsid w:val="00EC4EF2"/>
    <w:rsid w:val="00EC5D21"/>
    <w:rsid w:val="00EC6749"/>
    <w:rsid w:val="00EC6AC9"/>
    <w:rsid w:val="00EC724E"/>
    <w:rsid w:val="00EC761E"/>
    <w:rsid w:val="00EC798B"/>
    <w:rsid w:val="00EC7EBB"/>
    <w:rsid w:val="00ED1757"/>
    <w:rsid w:val="00ED2115"/>
    <w:rsid w:val="00ED27E6"/>
    <w:rsid w:val="00ED374E"/>
    <w:rsid w:val="00ED409B"/>
    <w:rsid w:val="00ED4706"/>
    <w:rsid w:val="00ED4A85"/>
    <w:rsid w:val="00ED55CC"/>
    <w:rsid w:val="00ED6418"/>
    <w:rsid w:val="00ED6E43"/>
    <w:rsid w:val="00ED7290"/>
    <w:rsid w:val="00ED7331"/>
    <w:rsid w:val="00ED79FB"/>
    <w:rsid w:val="00EE0099"/>
    <w:rsid w:val="00EE0176"/>
    <w:rsid w:val="00EE0EB7"/>
    <w:rsid w:val="00EE2363"/>
    <w:rsid w:val="00EE3ADF"/>
    <w:rsid w:val="00EE3B27"/>
    <w:rsid w:val="00EE443F"/>
    <w:rsid w:val="00EE4BE0"/>
    <w:rsid w:val="00EE52F4"/>
    <w:rsid w:val="00EE58EB"/>
    <w:rsid w:val="00EE7748"/>
    <w:rsid w:val="00EF0744"/>
    <w:rsid w:val="00EF0CE7"/>
    <w:rsid w:val="00EF1173"/>
    <w:rsid w:val="00EF1474"/>
    <w:rsid w:val="00EF14FB"/>
    <w:rsid w:val="00EF1D4E"/>
    <w:rsid w:val="00EF203E"/>
    <w:rsid w:val="00EF2486"/>
    <w:rsid w:val="00EF2D34"/>
    <w:rsid w:val="00EF3AE1"/>
    <w:rsid w:val="00EF4CAD"/>
    <w:rsid w:val="00EF4F46"/>
    <w:rsid w:val="00EF58A9"/>
    <w:rsid w:val="00EF5ADC"/>
    <w:rsid w:val="00EF6276"/>
    <w:rsid w:val="00F00934"/>
    <w:rsid w:val="00F0123A"/>
    <w:rsid w:val="00F020B9"/>
    <w:rsid w:val="00F049DB"/>
    <w:rsid w:val="00F04D3D"/>
    <w:rsid w:val="00F04DD1"/>
    <w:rsid w:val="00F05DC0"/>
    <w:rsid w:val="00F07693"/>
    <w:rsid w:val="00F0782B"/>
    <w:rsid w:val="00F1341B"/>
    <w:rsid w:val="00F135A0"/>
    <w:rsid w:val="00F1379E"/>
    <w:rsid w:val="00F139FE"/>
    <w:rsid w:val="00F13AA0"/>
    <w:rsid w:val="00F13F30"/>
    <w:rsid w:val="00F141EB"/>
    <w:rsid w:val="00F14431"/>
    <w:rsid w:val="00F14A97"/>
    <w:rsid w:val="00F162BB"/>
    <w:rsid w:val="00F17419"/>
    <w:rsid w:val="00F174DF"/>
    <w:rsid w:val="00F17C44"/>
    <w:rsid w:val="00F20572"/>
    <w:rsid w:val="00F205AD"/>
    <w:rsid w:val="00F23339"/>
    <w:rsid w:val="00F23E5F"/>
    <w:rsid w:val="00F2467E"/>
    <w:rsid w:val="00F24B13"/>
    <w:rsid w:val="00F25829"/>
    <w:rsid w:val="00F26055"/>
    <w:rsid w:val="00F26721"/>
    <w:rsid w:val="00F274BB"/>
    <w:rsid w:val="00F27D8C"/>
    <w:rsid w:val="00F304A9"/>
    <w:rsid w:val="00F3096C"/>
    <w:rsid w:val="00F30C35"/>
    <w:rsid w:val="00F30C5B"/>
    <w:rsid w:val="00F30EF4"/>
    <w:rsid w:val="00F3190D"/>
    <w:rsid w:val="00F31D80"/>
    <w:rsid w:val="00F33099"/>
    <w:rsid w:val="00F34992"/>
    <w:rsid w:val="00F34B8B"/>
    <w:rsid w:val="00F406A7"/>
    <w:rsid w:val="00F410F6"/>
    <w:rsid w:val="00F42458"/>
    <w:rsid w:val="00F425F7"/>
    <w:rsid w:val="00F43AD1"/>
    <w:rsid w:val="00F44082"/>
    <w:rsid w:val="00F4436B"/>
    <w:rsid w:val="00F443AB"/>
    <w:rsid w:val="00F446D4"/>
    <w:rsid w:val="00F459B3"/>
    <w:rsid w:val="00F46A3C"/>
    <w:rsid w:val="00F46D3E"/>
    <w:rsid w:val="00F470D1"/>
    <w:rsid w:val="00F479F6"/>
    <w:rsid w:val="00F47AF3"/>
    <w:rsid w:val="00F50EE8"/>
    <w:rsid w:val="00F51723"/>
    <w:rsid w:val="00F520C5"/>
    <w:rsid w:val="00F5245C"/>
    <w:rsid w:val="00F52C74"/>
    <w:rsid w:val="00F52CD9"/>
    <w:rsid w:val="00F53FC1"/>
    <w:rsid w:val="00F54051"/>
    <w:rsid w:val="00F54CC2"/>
    <w:rsid w:val="00F55D38"/>
    <w:rsid w:val="00F55DE3"/>
    <w:rsid w:val="00F55E2D"/>
    <w:rsid w:val="00F56750"/>
    <w:rsid w:val="00F56A15"/>
    <w:rsid w:val="00F56E8A"/>
    <w:rsid w:val="00F57584"/>
    <w:rsid w:val="00F6094D"/>
    <w:rsid w:val="00F6143B"/>
    <w:rsid w:val="00F61E2A"/>
    <w:rsid w:val="00F61E2C"/>
    <w:rsid w:val="00F622A9"/>
    <w:rsid w:val="00F62D82"/>
    <w:rsid w:val="00F62DE7"/>
    <w:rsid w:val="00F6388F"/>
    <w:rsid w:val="00F64DE5"/>
    <w:rsid w:val="00F652E2"/>
    <w:rsid w:val="00F656CE"/>
    <w:rsid w:val="00F65AB4"/>
    <w:rsid w:val="00F65EA7"/>
    <w:rsid w:val="00F66FF9"/>
    <w:rsid w:val="00F67440"/>
    <w:rsid w:val="00F67818"/>
    <w:rsid w:val="00F67834"/>
    <w:rsid w:val="00F67BB4"/>
    <w:rsid w:val="00F70E3E"/>
    <w:rsid w:val="00F71198"/>
    <w:rsid w:val="00F712DB"/>
    <w:rsid w:val="00F720F1"/>
    <w:rsid w:val="00F737D6"/>
    <w:rsid w:val="00F74DF9"/>
    <w:rsid w:val="00F75A35"/>
    <w:rsid w:val="00F7794A"/>
    <w:rsid w:val="00F77DCA"/>
    <w:rsid w:val="00F80E24"/>
    <w:rsid w:val="00F82DF2"/>
    <w:rsid w:val="00F842C7"/>
    <w:rsid w:val="00F8576F"/>
    <w:rsid w:val="00F85D50"/>
    <w:rsid w:val="00F902D7"/>
    <w:rsid w:val="00F90AA2"/>
    <w:rsid w:val="00F91D52"/>
    <w:rsid w:val="00F91D79"/>
    <w:rsid w:val="00F93008"/>
    <w:rsid w:val="00F95596"/>
    <w:rsid w:val="00F95996"/>
    <w:rsid w:val="00F95C73"/>
    <w:rsid w:val="00F9602C"/>
    <w:rsid w:val="00F968E3"/>
    <w:rsid w:val="00F969D8"/>
    <w:rsid w:val="00F970EB"/>
    <w:rsid w:val="00FA1517"/>
    <w:rsid w:val="00FA1C05"/>
    <w:rsid w:val="00FA1DB1"/>
    <w:rsid w:val="00FA26C9"/>
    <w:rsid w:val="00FA2927"/>
    <w:rsid w:val="00FA3E95"/>
    <w:rsid w:val="00FA4609"/>
    <w:rsid w:val="00FA472A"/>
    <w:rsid w:val="00FA4F29"/>
    <w:rsid w:val="00FA53A4"/>
    <w:rsid w:val="00FA59EC"/>
    <w:rsid w:val="00FA6101"/>
    <w:rsid w:val="00FA69F2"/>
    <w:rsid w:val="00FB13F5"/>
    <w:rsid w:val="00FB1451"/>
    <w:rsid w:val="00FB39A8"/>
    <w:rsid w:val="00FB4960"/>
    <w:rsid w:val="00FB5130"/>
    <w:rsid w:val="00FB5144"/>
    <w:rsid w:val="00FB61FB"/>
    <w:rsid w:val="00FB6D6B"/>
    <w:rsid w:val="00FB789A"/>
    <w:rsid w:val="00FC13B3"/>
    <w:rsid w:val="00FC28B0"/>
    <w:rsid w:val="00FC359C"/>
    <w:rsid w:val="00FC3C5D"/>
    <w:rsid w:val="00FC4522"/>
    <w:rsid w:val="00FC4AC0"/>
    <w:rsid w:val="00FC6073"/>
    <w:rsid w:val="00FC60FB"/>
    <w:rsid w:val="00FC642D"/>
    <w:rsid w:val="00FC7209"/>
    <w:rsid w:val="00FD0569"/>
    <w:rsid w:val="00FD1B10"/>
    <w:rsid w:val="00FD1DA6"/>
    <w:rsid w:val="00FD22F8"/>
    <w:rsid w:val="00FD2329"/>
    <w:rsid w:val="00FD2D2C"/>
    <w:rsid w:val="00FD2E88"/>
    <w:rsid w:val="00FD2F43"/>
    <w:rsid w:val="00FD31C0"/>
    <w:rsid w:val="00FD3474"/>
    <w:rsid w:val="00FD3503"/>
    <w:rsid w:val="00FD4535"/>
    <w:rsid w:val="00FD472D"/>
    <w:rsid w:val="00FD478E"/>
    <w:rsid w:val="00FD4D11"/>
    <w:rsid w:val="00FD4E10"/>
    <w:rsid w:val="00FD5205"/>
    <w:rsid w:val="00FD54AA"/>
    <w:rsid w:val="00FD54BD"/>
    <w:rsid w:val="00FD7822"/>
    <w:rsid w:val="00FE1447"/>
    <w:rsid w:val="00FE23D9"/>
    <w:rsid w:val="00FE4081"/>
    <w:rsid w:val="00FE527F"/>
    <w:rsid w:val="00FE548E"/>
    <w:rsid w:val="00FE55AF"/>
    <w:rsid w:val="00FE5B99"/>
    <w:rsid w:val="00FE6818"/>
    <w:rsid w:val="00FE709E"/>
    <w:rsid w:val="00FF0612"/>
    <w:rsid w:val="00FF0C0D"/>
    <w:rsid w:val="00FF145A"/>
    <w:rsid w:val="00FF1CFB"/>
    <w:rsid w:val="00FF2804"/>
    <w:rsid w:val="00FF2AF9"/>
    <w:rsid w:val="00FF363A"/>
    <w:rsid w:val="00FF388C"/>
    <w:rsid w:val="00FF3C0D"/>
    <w:rsid w:val="00FF3CE0"/>
    <w:rsid w:val="00FF4314"/>
    <w:rsid w:val="00FF580E"/>
    <w:rsid w:val="00FF5AEA"/>
    <w:rsid w:val="00FF618F"/>
    <w:rsid w:val="00FF619A"/>
    <w:rsid w:val="00FF66C3"/>
    <w:rsid w:val="00FF6841"/>
    <w:rsid w:val="00FF6922"/>
    <w:rsid w:val="00FF6EDC"/>
    <w:rsid w:val="00FF7319"/>
    <w:rsid w:val="00FF7835"/>
    <w:rsid w:val="00FF7844"/>
    <w:rsid w:val="08C43FE0"/>
    <w:rsid w:val="0F49F1FA"/>
    <w:rsid w:val="1D765A0F"/>
    <w:rsid w:val="30A4CDD3"/>
    <w:rsid w:val="40151838"/>
    <w:rsid w:val="4B451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D28C13D"/>
  <w15:chartTrackingRefBased/>
  <w15:docId w15:val="{D79B430F-4325-4E10-A8DC-623F37DA7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31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47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2"/>
      <w:outlineLvl w:val="5"/>
    </w:pPr>
    <w:rPr>
      <w:rFonts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72"/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920"/>
      </w:tabs>
      <w:spacing w:line="240" w:lineRule="auto"/>
      <w:outlineLvl w:val="8"/>
    </w:pPr>
    <w:rPr>
      <w:rFonts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paragraph" w:styleId="BodyTextIndent">
    <w:name w:val="Body Text Indent"/>
    <w:aliases w:val="i"/>
    <w:basedOn w:val="Normal"/>
    <w:link w:val="BodyTextIndentChar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T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sz w:val="22"/>
      <w:szCs w:val="22"/>
    </w:r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T0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SSETS">
    <w:name w:val="ASSETS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b/>
      <w:bCs/>
      <w:sz w:val="22"/>
      <w:szCs w:val="22"/>
      <w:u w:val="single"/>
      <w:lang w:val="th-TH"/>
    </w:r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uiPriority w:val="39"/>
    <w:rsid w:val="003C2C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"/>
    <w:basedOn w:val="Normal"/>
    <w:uiPriority w:val="99"/>
    <w:rsid w:val="005106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42F07"/>
    <w:pPr>
      <w:spacing w:after="120" w:line="480" w:lineRule="auto"/>
    </w:pPr>
  </w:style>
  <w:style w:type="character" w:customStyle="1" w:styleId="Heading2Char">
    <w:name w:val="Heading 2 Char"/>
    <w:link w:val="Heading2"/>
    <w:rsid w:val="004D6425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3">
    <w:name w:val="?????3????"/>
    <w:basedOn w:val="Normal"/>
    <w:uiPriority w:val="99"/>
    <w:rsid w:val="004D64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C46059"/>
    <w:rPr>
      <w:rFonts w:ascii="Tahoma" w:hAnsi="Tahoma" w:cs="Tahoma"/>
      <w:sz w:val="16"/>
      <w:szCs w:val="16"/>
    </w:rPr>
  </w:style>
  <w:style w:type="paragraph" w:customStyle="1" w:styleId="block">
    <w:name w:val="block"/>
    <w:aliases w:val="b"/>
    <w:basedOn w:val="BodyText"/>
    <w:rsid w:val="00353E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lang w:val="en-GB" w:bidi="ar-SA"/>
    </w:rPr>
  </w:style>
  <w:style w:type="paragraph" w:customStyle="1" w:styleId="index">
    <w:name w:val="index"/>
    <w:aliases w:val="ix"/>
    <w:basedOn w:val="BodyText"/>
    <w:rsid w:val="00692F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lang w:val="en-GB" w:bidi="ar-SA"/>
    </w:rPr>
  </w:style>
  <w:style w:type="character" w:styleId="Emphasis">
    <w:name w:val="Emphasis"/>
    <w:uiPriority w:val="20"/>
    <w:qFormat/>
    <w:rsid w:val="00660F39"/>
    <w:rPr>
      <w:b w:val="0"/>
      <w:bCs w:val="0"/>
      <w:i w:val="0"/>
      <w:iCs w:val="0"/>
      <w:color w:val="CC0033"/>
    </w:rPr>
  </w:style>
  <w:style w:type="paragraph" w:styleId="ListParagraph">
    <w:name w:val="List Paragraph"/>
    <w:basedOn w:val="Normal"/>
    <w:link w:val="ListParagraphChar"/>
    <w:uiPriority w:val="34"/>
    <w:qFormat/>
    <w:rsid w:val="0077658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7D66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lang w:val="en-GB" w:bidi="ar-SA"/>
    </w:rPr>
  </w:style>
  <w:style w:type="paragraph" w:customStyle="1" w:styleId="acctfourfigures">
    <w:name w:val="acct four figures"/>
    <w:aliases w:val="a4,a4 + Angsana New,Before:  3 pt,Line spacing:  At l...,a4 + 8 pt,(Complex) + 8 pt,(Complex),Thai Distribute..."/>
    <w:basedOn w:val="Normal"/>
    <w:rsid w:val="00943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lang w:val="en-GB" w:bidi="ar-SA"/>
    </w:rPr>
  </w:style>
  <w:style w:type="character" w:customStyle="1" w:styleId="Heading1Char">
    <w:name w:val="Heading 1 Char"/>
    <w:link w:val="Heading1"/>
    <w:rsid w:val="00D53D9E"/>
    <w:rPr>
      <w:rFonts w:cs="Times New Roman"/>
      <w:b/>
      <w:bCs/>
      <w:u w:val="single"/>
      <w:shd w:val="solid" w:color="FFFFFF" w:fill="FFFFFF"/>
    </w:rPr>
  </w:style>
  <w:style w:type="paragraph" w:customStyle="1" w:styleId="a1">
    <w:name w:val="Åº"/>
    <w:basedOn w:val="Normal"/>
    <w:rsid w:val="00FD2E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character" w:customStyle="1" w:styleId="FooterChar">
    <w:name w:val="Footer Char"/>
    <w:link w:val="Footer"/>
    <w:uiPriority w:val="99"/>
    <w:rsid w:val="00B501AF"/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1074E3"/>
    <w:rPr>
      <w:rFonts w:ascii="Arial" w:hAnsi="Arial"/>
      <w:sz w:val="18"/>
      <w:szCs w:val="18"/>
    </w:rPr>
  </w:style>
  <w:style w:type="character" w:styleId="CommentReference">
    <w:name w:val="annotation reference"/>
    <w:uiPriority w:val="99"/>
    <w:rsid w:val="001074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074E3"/>
    <w:rPr>
      <w:szCs w:val="25"/>
    </w:rPr>
  </w:style>
  <w:style w:type="character" w:customStyle="1" w:styleId="CommentTextChar">
    <w:name w:val="Comment Text Char"/>
    <w:link w:val="CommentText"/>
    <w:uiPriority w:val="99"/>
    <w:rsid w:val="001074E3"/>
    <w:rPr>
      <w:rFonts w:ascii="Arial" w:hAnsi="Arial"/>
      <w:szCs w:val="25"/>
    </w:rPr>
  </w:style>
  <w:style w:type="paragraph" w:customStyle="1" w:styleId="normalAngsanaNew">
    <w:name w:val="normal + Angsana New"/>
    <w:aliases w:val="15 pt,Left,Before:  0 pt,Line spacing:  At least..."/>
    <w:basedOn w:val="Normal"/>
    <w:rsid w:val="008C3D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eastAsia="PMingLiU" w:cs="Times New Roman"/>
      <w:sz w:val="22"/>
      <w:lang w:val="en-GB" w:bidi="ar-SA"/>
    </w:rPr>
  </w:style>
  <w:style w:type="character" w:customStyle="1" w:styleId="BodyTextChar">
    <w:name w:val="Body Text Char"/>
    <w:aliases w:val="bt Char,body text Char,Body Char,Body Char Char"/>
    <w:rsid w:val="00D15CE3"/>
    <w:rPr>
      <w:rFonts w:ascii="Arial" w:hAnsi="Arial"/>
      <w:sz w:val="18"/>
      <w:szCs w:val="18"/>
      <w:lang w:val="en-US" w:eastAsia="en-US" w:bidi="th-TH"/>
    </w:rPr>
  </w:style>
  <w:style w:type="paragraph" w:customStyle="1" w:styleId="FSBlank">
    <w:name w:val="FS_Blank"/>
    <w:basedOn w:val="Normal"/>
    <w:link w:val="FSBlankChar"/>
    <w:qFormat/>
    <w:rsid w:val="00FE70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</w:rPr>
  </w:style>
  <w:style w:type="character" w:customStyle="1" w:styleId="FSBlankChar">
    <w:name w:val="FS_Blank Char"/>
    <w:link w:val="FSBlank"/>
    <w:rsid w:val="00FE709E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296A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96A3C"/>
    <w:rPr>
      <w:rFonts w:ascii="Angsana New" w:eastAsia="MS Mincho" w:hAnsi="Angsana New"/>
      <w:sz w:val="30"/>
      <w:szCs w:val="30"/>
    </w:rPr>
  </w:style>
  <w:style w:type="paragraph" w:styleId="BodyText3">
    <w:name w:val="Body Text 3"/>
    <w:basedOn w:val="Normal"/>
    <w:link w:val="BodyText3Char"/>
    <w:rsid w:val="00242874"/>
    <w:pPr>
      <w:spacing w:after="120"/>
    </w:pPr>
    <w:rPr>
      <w:sz w:val="16"/>
    </w:rPr>
  </w:style>
  <w:style w:type="character" w:customStyle="1" w:styleId="BodyText3Char">
    <w:name w:val="Body Text 3 Char"/>
    <w:link w:val="BodyText3"/>
    <w:rsid w:val="00242874"/>
    <w:rPr>
      <w:rFonts w:ascii="Arial" w:hAnsi="Arial"/>
      <w:sz w:val="16"/>
    </w:rPr>
  </w:style>
  <w:style w:type="paragraph" w:customStyle="1" w:styleId="FSHeadMain">
    <w:name w:val="FS_Head Main"/>
    <w:basedOn w:val="Normal"/>
    <w:link w:val="FSHeadMainChar"/>
    <w:qFormat/>
    <w:rsid w:val="00DE40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18"/>
      </w:tabs>
      <w:ind w:left="518" w:hanging="518"/>
      <w:jc w:val="thaiDistribute"/>
    </w:pPr>
    <w:rPr>
      <w:rFonts w:ascii="Angsana New" w:eastAsia="MS Mincho" w:hAnsi="Angsana New"/>
      <w:b/>
      <w:bCs/>
      <w:sz w:val="30"/>
      <w:szCs w:val="30"/>
      <w:lang w:val="th-TH"/>
    </w:rPr>
  </w:style>
  <w:style w:type="character" w:customStyle="1" w:styleId="FSHeadMainChar">
    <w:name w:val="FS_Head Main Char"/>
    <w:link w:val="FSHeadMain"/>
    <w:rsid w:val="00DE40FB"/>
    <w:rPr>
      <w:rFonts w:ascii="Angsana New" w:eastAsia="MS Mincho" w:hAnsi="Angsana New"/>
      <w:b/>
      <w:bCs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801F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character" w:customStyle="1" w:styleId="Heading3Char">
    <w:name w:val="Heading 3 Char"/>
    <w:basedOn w:val="BodyTextChar"/>
    <w:link w:val="Heading3"/>
    <w:locked/>
    <w:rsid w:val="003E4AA9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3E4AA9"/>
    <w:rPr>
      <w:rFonts w:cs="Times New Roman"/>
      <w:b/>
      <w:bCs/>
    </w:rPr>
  </w:style>
  <w:style w:type="character" w:customStyle="1" w:styleId="Heading5Char">
    <w:name w:val="Heading 5 Char"/>
    <w:basedOn w:val="DefaultParagraphFont"/>
    <w:link w:val="Heading5"/>
    <w:locked/>
    <w:rsid w:val="003E4AA9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3E4AA9"/>
    <w:rPr>
      <w:rFonts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locked/>
    <w:rsid w:val="003E4AA9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3E4AA9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3E4AA9"/>
    <w:rPr>
      <w:rFonts w:cs="EucrosiaUPC"/>
      <w:b/>
      <w:bCs/>
      <w:sz w:val="32"/>
      <w:szCs w:val="32"/>
    </w:rPr>
  </w:style>
  <w:style w:type="character" w:customStyle="1" w:styleId="HeaderChar">
    <w:name w:val="Header Char"/>
    <w:basedOn w:val="DefaultParagraphFont"/>
    <w:link w:val="Header"/>
    <w:locked/>
    <w:rsid w:val="003E4AA9"/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3E4AA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3E4AA9"/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3E4AA9"/>
  </w:style>
  <w:style w:type="paragraph" w:customStyle="1" w:styleId="30">
    <w:name w:val="µÒÃÒ§3ªèÍ§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locked/>
    <w:rsid w:val="003E4AA9"/>
  </w:style>
  <w:style w:type="paragraph" w:customStyle="1" w:styleId="a3">
    <w:name w:val="??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4">
    <w:name w:val="ºÇ¡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E4AA9"/>
    <w:rPr>
      <w:rFonts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3E4AA9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3E4AA9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3E4AA9"/>
    <w:pPr>
      <w:spacing w:line="240" w:lineRule="auto"/>
    </w:pPr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link w:val="Signature"/>
    <w:rsid w:val="003E4AA9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3E4A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3E4AA9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3E4AA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E4AA9"/>
    <w:pPr>
      <w:spacing w:after="0"/>
    </w:pPr>
  </w:style>
  <w:style w:type="paragraph" w:customStyle="1" w:styleId="acctdividends">
    <w:name w:val="acct dividends"/>
    <w:aliases w:val="a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E4AA9"/>
    <w:pPr>
      <w:spacing w:after="0"/>
    </w:pPr>
  </w:style>
  <w:style w:type="paragraph" w:customStyle="1" w:styleId="acctindent">
    <w:name w:val="acct indent"/>
    <w:aliases w:val="ai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cs="Times New Roman"/>
      <w:sz w:val="22"/>
      <w:lang w:val="en-GB" w:bidi="ar-SA"/>
    </w:rPr>
  </w:style>
  <w:style w:type="paragraph" w:customStyle="1" w:styleId="acctnotecolumn">
    <w:name w:val="acct note column"/>
    <w:aliases w:val="a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3E4AA9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cs="Times New Roman"/>
      <w:sz w:val="22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E4AA9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E4AA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E4AA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E4AA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E4AA9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E4AA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3E4AA9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E4AA9"/>
    <w:pPr>
      <w:spacing w:after="0"/>
    </w:pPr>
  </w:style>
  <w:style w:type="paragraph" w:customStyle="1" w:styleId="List1a">
    <w:name w:val="List 1a"/>
    <w:aliases w:val="1a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cs="Times New Roman"/>
      <w:sz w:val="22"/>
      <w:lang w:val="en-GB" w:bidi="ar-SA"/>
    </w:rPr>
  </w:style>
  <w:style w:type="paragraph" w:styleId="MacroText">
    <w:name w:val="macro"/>
    <w:link w:val="MacroTextChar"/>
    <w:rsid w:val="003E4AA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3E4AA9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3E4AA9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3E4AA9"/>
  </w:style>
  <w:style w:type="paragraph" w:customStyle="1" w:styleId="zreportaddinfo">
    <w:name w:val="zreport addinfo"/>
    <w:basedOn w:val="Normal"/>
    <w:rsid w:val="003E4AA9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3E4AA9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3E4AA9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3E4AA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cs="Times New Roman"/>
      <w:sz w:val="22"/>
      <w:lang w:val="en-GB" w:bidi="ar-SA"/>
    </w:rPr>
  </w:style>
  <w:style w:type="paragraph" w:customStyle="1" w:styleId="ind">
    <w:name w:val="*ind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cs="Times New Roman"/>
      <w:sz w:val="22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E4AA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3E4AA9"/>
    <w:rPr>
      <w:b/>
      <w:bCs/>
    </w:rPr>
  </w:style>
  <w:style w:type="paragraph" w:customStyle="1" w:styleId="nineptbodytext">
    <w:name w:val="nine pt body text"/>
    <w:aliases w:val="9bt"/>
    <w:basedOn w:val="nineptnormal"/>
    <w:rsid w:val="003E4AA9"/>
    <w:pPr>
      <w:spacing w:after="220"/>
    </w:pPr>
  </w:style>
  <w:style w:type="paragraph" w:customStyle="1" w:styleId="nineptnormal">
    <w:name w:val="nine pt normal"/>
    <w:aliases w:val="9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E4AA9"/>
    <w:pPr>
      <w:jc w:val="center"/>
    </w:pPr>
  </w:style>
  <w:style w:type="paragraph" w:customStyle="1" w:styleId="heading">
    <w:name w:val="heading"/>
    <w:aliases w:val="h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b/>
      <w:sz w:val="22"/>
      <w:lang w:val="en-GB" w:bidi="ar-SA"/>
    </w:rPr>
  </w:style>
  <w:style w:type="paragraph" w:customStyle="1" w:styleId="headingcentred">
    <w:name w:val="heading centred"/>
    <w:aliases w:val="hc"/>
    <w:basedOn w:val="heading"/>
    <w:rsid w:val="003E4AA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E4AA9"/>
  </w:style>
  <w:style w:type="paragraph" w:customStyle="1" w:styleId="nineptheadingcentredbold">
    <w:name w:val="nine pt heading centred bold"/>
    <w:aliases w:val="9hcb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E4AA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E4AA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E4AA9"/>
    <w:rPr>
      <w:b/>
    </w:rPr>
  </w:style>
  <w:style w:type="paragraph" w:customStyle="1" w:styleId="nineptcolumntab1">
    <w:name w:val="nine pt column tab1"/>
    <w:aliases w:val="a91"/>
    <w:basedOn w:val="nineptnormal"/>
    <w:rsid w:val="003E4AA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E4AA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E4AA9"/>
    <w:pPr>
      <w:jc w:val="center"/>
    </w:pPr>
  </w:style>
  <w:style w:type="paragraph" w:customStyle="1" w:styleId="Normalheading">
    <w:name w:val="Normal heading"/>
    <w:aliases w:val="nh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E4AA9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cs="Times New Roman"/>
      <w:sz w:val="22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E4AA9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cs="Times New Roman"/>
      <w:sz w:val="22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E4AA9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cs="Times New Roman"/>
      <w:sz w:val="22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E4AA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cs="Times New Roman"/>
      <w:i/>
      <w:iCs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cs="Times New Roman"/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cs="Times New Roman"/>
      <w:sz w:val="22"/>
      <w:lang w:val="en-GB" w:bidi="ar-SA"/>
    </w:rPr>
  </w:style>
  <w:style w:type="paragraph" w:customStyle="1" w:styleId="keeptogether">
    <w:name w:val="keep together"/>
    <w:aliases w:val="kt"/>
    <w:basedOn w:val="BodyText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i/>
      <w:iCs/>
      <w:sz w:val="22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cs="Times New Roman"/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E4AA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E4AA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E4AA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E4AA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 w:val="22"/>
      <w:lang w:val="en-GB" w:bidi="ar-SA"/>
    </w:rPr>
  </w:style>
  <w:style w:type="paragraph" w:customStyle="1" w:styleId="block2bullet">
    <w:name w:val="block2bullet"/>
    <w:aliases w:val="b2b"/>
    <w:basedOn w:val="block2"/>
    <w:rsid w:val="003E4AA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E4AA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E4AA9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3E4AA9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E4AA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3E4AA9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E4AA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E4AA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E4AA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E4AA9"/>
    <w:pPr>
      <w:spacing w:after="0"/>
    </w:pPr>
  </w:style>
  <w:style w:type="paragraph" w:customStyle="1" w:styleId="smallreturn">
    <w:name w:val="small return"/>
    <w:aliases w:val="sr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E4AA9"/>
    <w:pPr>
      <w:spacing w:after="0"/>
    </w:pPr>
  </w:style>
  <w:style w:type="paragraph" w:customStyle="1" w:styleId="headingbolditalic">
    <w:name w:val="heading bold italic"/>
    <w:aliases w:val="hbi"/>
    <w:basedOn w:val="heading"/>
    <w:rsid w:val="003E4AA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E4A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E4A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3E4AA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E4AA9"/>
    <w:pPr>
      <w:spacing w:after="0"/>
    </w:pPr>
  </w:style>
  <w:style w:type="paragraph" w:customStyle="1" w:styleId="blockbullet">
    <w:name w:val="block bullet"/>
    <w:aliases w:val="bb"/>
    <w:basedOn w:val="block"/>
    <w:rsid w:val="003E4AA9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E4AA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E4AA9"/>
    <w:pPr>
      <w:spacing w:after="0"/>
    </w:pPr>
  </w:style>
  <w:style w:type="paragraph" w:customStyle="1" w:styleId="eightptnormal">
    <w:name w:val="eight pt normal"/>
    <w:aliases w:val="8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E4AA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E4AA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E4AA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E4AA9"/>
    <w:rPr>
      <w:b/>
      <w:bCs/>
    </w:rPr>
  </w:style>
  <w:style w:type="paragraph" w:customStyle="1" w:styleId="eightptbodytext">
    <w:name w:val="eight pt body text"/>
    <w:aliases w:val="8bt"/>
    <w:basedOn w:val="eightptnormal"/>
    <w:rsid w:val="003E4AA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E4AA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E4AA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E4AA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E4AA9"/>
    <w:pPr>
      <w:spacing w:after="0"/>
    </w:pPr>
  </w:style>
  <w:style w:type="paragraph" w:customStyle="1" w:styleId="eightptblock">
    <w:name w:val="eight pt block"/>
    <w:aliases w:val="8b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E4AA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E4AA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E4AA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E4AA9"/>
    <w:pPr>
      <w:spacing w:after="0"/>
    </w:pPr>
  </w:style>
  <w:style w:type="paragraph" w:customStyle="1" w:styleId="blockindent">
    <w:name w:val="block indent"/>
    <w:aliases w:val="bi"/>
    <w:basedOn w:val="block"/>
    <w:rsid w:val="003E4AA9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E4AA9"/>
    <w:pPr>
      <w:jc w:val="center"/>
    </w:pPr>
  </w:style>
  <w:style w:type="paragraph" w:customStyle="1" w:styleId="nineptcol">
    <w:name w:val="nine pt %col"/>
    <w:aliases w:val="9%"/>
    <w:basedOn w:val="nineptnormal"/>
    <w:rsid w:val="003E4AA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E4AA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E4AA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E4AA9"/>
    <w:pPr>
      <w:spacing w:after="0"/>
    </w:pPr>
  </w:style>
  <w:style w:type="paragraph" w:customStyle="1" w:styleId="nineptblocklist">
    <w:name w:val="nine pt block list"/>
    <w:aliases w:val="9bl"/>
    <w:basedOn w:val="nineptblock"/>
    <w:rsid w:val="003E4AA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E4AA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E4AA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E4AA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E4AA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E4AA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E4AA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E4AA9"/>
    <w:pPr>
      <w:spacing w:after="20"/>
    </w:pPr>
  </w:style>
  <w:style w:type="paragraph" w:customStyle="1" w:styleId="blockbulletnospaceafter">
    <w:name w:val="block bullet no space after"/>
    <w:aliases w:val="bbn,block bullet no sp"/>
    <w:rsid w:val="003E4AA9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3E4AA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E4AA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E4AA9"/>
    <w:pPr>
      <w:spacing w:after="80"/>
    </w:pPr>
  </w:style>
  <w:style w:type="paragraph" w:customStyle="1" w:styleId="nineptratecol">
    <w:name w:val="nine pt rate col"/>
    <w:aliases w:val="a9r"/>
    <w:basedOn w:val="nineptnormal"/>
    <w:rsid w:val="003E4AA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E4AA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E4AA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E4AA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E4AA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E4AA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E4AA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E4AA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E4AA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E4AA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E4AA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E4AA9"/>
    <w:pPr>
      <w:ind w:left="907" w:hanging="340"/>
    </w:pPr>
  </w:style>
  <w:style w:type="paragraph" w:customStyle="1" w:styleId="List3i">
    <w:name w:val="List 3i"/>
    <w:aliases w:val="3i"/>
    <w:basedOn w:val="List2i"/>
    <w:rsid w:val="003E4AA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E4AA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E4AA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E4AA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E4AA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E4AA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E4AA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E4AA9"/>
    <w:pPr>
      <w:spacing w:after="80"/>
    </w:pPr>
  </w:style>
  <w:style w:type="paragraph" w:customStyle="1" w:styleId="blockbullet2">
    <w:name w:val="block bullet 2"/>
    <w:aliases w:val="bb2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cs="Times New Roman"/>
      <w:sz w:val="22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E4AA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E4AA9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3E4AA9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E4AA9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3E4AA9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lang w:val="en-GB" w:bidi="ar-SA"/>
    </w:rPr>
  </w:style>
  <w:style w:type="paragraph" w:customStyle="1" w:styleId="Single">
    <w:name w:val="Singl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3E4AA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E4AA9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3E4AA9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lang w:val="en-GB" w:bidi="ar-SA"/>
    </w:rPr>
  </w:style>
  <w:style w:type="character" w:customStyle="1" w:styleId="DocumentMapChar">
    <w:name w:val="Document Map Char"/>
    <w:basedOn w:val="DefaultParagraphFont"/>
    <w:link w:val="DocumentMap"/>
    <w:rsid w:val="003E4AA9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3E4AA9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3E4AA9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3E4AA9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3E4AA9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3E4AA9"/>
    <w:rPr>
      <w:rFonts w:cs="Times New Roman"/>
    </w:rPr>
  </w:style>
  <w:style w:type="paragraph" w:customStyle="1" w:styleId="Default">
    <w:name w:val="Default"/>
    <w:rsid w:val="003E4AA9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3E4AA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3E4AA9"/>
    <w:rPr>
      <w:rFonts w:ascii="Consolas" w:hAnsi="Consolas"/>
      <w:sz w:val="21"/>
      <w:szCs w:val="26"/>
    </w:rPr>
  </w:style>
  <w:style w:type="paragraph" w:styleId="CommentSubject">
    <w:name w:val="annotation subject"/>
    <w:basedOn w:val="CommentText"/>
    <w:next w:val="CommentText"/>
    <w:link w:val="CommentSubjectChar"/>
    <w:rsid w:val="003E4AA9"/>
    <w:pPr>
      <w:spacing w:line="240" w:lineRule="auto"/>
    </w:pPr>
    <w:rPr>
      <w:rFonts w:ascii="Arial" w:hAnsi="Arial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3E4AA9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3E4AA9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E4AA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3E4AA9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Reference">
    <w:name w:val="Reference"/>
    <w:rsid w:val="003E4AA9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E4AA9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E4AA9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E4AA9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3E4AA9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3E4AA9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3E4AA9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3E4AA9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3E4AA9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3E4AA9"/>
  </w:style>
  <w:style w:type="table" w:styleId="Table3Deffects2">
    <w:name w:val="Table 3D effects 2"/>
    <w:basedOn w:val="TableNormal"/>
    <w:rsid w:val="003E4AA9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unhideWhenUsed/>
    <w:rsid w:val="003E4AA9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E4AA9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3E4AA9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3E4AA9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3E4AA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FollowedHyperlink">
    <w:name w:val="FollowedHyperlink"/>
    <w:basedOn w:val="DefaultParagraphFont"/>
    <w:uiPriority w:val="99"/>
    <w:unhideWhenUsed/>
    <w:rsid w:val="003E4AA9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3E4AA9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8622D"/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5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3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6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C2DC3A-956D-4464-80E0-09C1636E2D05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D2187F04-9386-4394-8B7E-86C4CA58FA4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47E9CE9-7535-45A8-9CE6-8F1364ABE7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CEC8F8-90DD-47CF-8F75-EA2CEFC1302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30</TotalTime>
  <Pages>3</Pages>
  <Words>340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ฟูรูกาวา เม็ททัล (ไทยแลนด์) จำกัด (มหาชน)</vt:lpstr>
    </vt:vector>
  </TitlesOfParts>
  <Company>KPMG</Company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ฟูรูกาวา เม็ททัล (ไทยแลนด์) จำกัด (มหาชน)</dc:title>
  <dc:subject/>
  <dc:creator>typist03</dc:creator>
  <cp:keywords/>
  <cp:lastModifiedBy>Kornsiri, Chongaksorn</cp:lastModifiedBy>
  <cp:revision>9</cp:revision>
  <cp:lastPrinted>2023-10-19T05:59:00Z</cp:lastPrinted>
  <dcterms:created xsi:type="dcterms:W3CDTF">2024-04-19T13:10:00Z</dcterms:created>
  <dcterms:modified xsi:type="dcterms:W3CDTF">2024-04-25T06:19:00Z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