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3364AC" w:rsidRPr="0008263F" w14:paraId="630EF785" w14:textId="77777777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976648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BA81A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BACE661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สารบัญ</w:t>
            </w:r>
          </w:p>
        </w:tc>
      </w:tr>
      <w:tr w:rsidR="003364AC" w:rsidRPr="00711FB8" w14:paraId="4C5AD60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A92E4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20C0B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34EC52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364AC" w:rsidRPr="0008263F" w14:paraId="12B2F8E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D205B7" w14:textId="4DB586F7" w:rsidR="003364AC" w:rsidRPr="0008263F" w:rsidRDefault="009C33E0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320D48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3447CB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364AC" w:rsidRPr="0008263F" w14:paraId="2F6A3A6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03C507" w14:textId="6324CFDC" w:rsidR="003364AC" w:rsidRPr="00D94F60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AA9B32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10BE88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364AC" w:rsidRPr="0008263F" w14:paraId="6A875D8D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504B54" w14:textId="6B8D4CD8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66A64A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06376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364AC" w:rsidRPr="0008263F" w14:paraId="0DCC4585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1CD7D7" w14:textId="1695B99B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914957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78093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364AC" w:rsidRPr="0008263F" w14:paraId="219B3DBC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93C90B" w14:textId="5F80714F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94A10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F1A6DE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3364AC" w:rsidRPr="0008263F" w14:paraId="76F1357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9C19C8" w14:textId="47A7376D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95E83F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FB8384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16C3B" w:rsidRPr="0008263F" w14:paraId="08E528F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E1B1C" w14:textId="44FB59D0" w:rsidR="00416C3B" w:rsidRPr="00FD22F8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82D039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AE662" w14:textId="7733A09E" w:rsidR="00416C3B" w:rsidRPr="003772AA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16C3B" w:rsidRPr="0008263F" w14:paraId="5D6FC57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61BD76" w14:textId="72F5F50A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2AE2C02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DB4842" w14:textId="7B5D9AD4" w:rsidR="00416C3B" w:rsidRPr="003664C6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16C3B" w:rsidRPr="0008263F" w14:paraId="795A95EB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F68C78" w14:textId="65B32005" w:rsidR="00416C3B" w:rsidRDefault="001D4C9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779A34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63A916" w14:textId="310E66A1" w:rsidR="00416C3B" w:rsidRPr="00DB5F19" w:rsidRDefault="001D4C9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4C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16C3B" w:rsidRPr="0008263F" w14:paraId="0FC4B023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64BEA" w14:textId="5BD53476" w:rsidR="00416C3B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B0714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1B7783" w14:textId="1D4A6E22" w:rsidR="00416C3B" w:rsidRPr="00DB5F19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16C3B" w:rsidRPr="0008263F" w14:paraId="4D4CD58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A5F680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E406E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A6AB7" w14:textId="77777777" w:rsidR="00416C3B" w:rsidRPr="0008263F" w:rsidRDefault="00416C3B" w:rsidP="00416C3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16C3B" w:rsidRPr="0008263F" w14:paraId="1270E89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A7ACB4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92C04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3A58E4" w14:textId="77777777" w:rsidR="00416C3B" w:rsidRPr="0008263F" w:rsidRDefault="00416C3B" w:rsidP="00416C3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6C3B" w:rsidRPr="0008263F" w14:paraId="26B9EC6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97A075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35371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D4CC99" w14:textId="77777777" w:rsidR="00416C3B" w:rsidRPr="0008263F" w:rsidRDefault="00416C3B" w:rsidP="00416C3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AF6863" w14:textId="77777777" w:rsidR="003364AC" w:rsidRPr="006E4B1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5447B8C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5F44A5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77C622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9CE2CC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598105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15B738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30EDA31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796597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4DF2CEDF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76F71407" w14:textId="77777777" w:rsidR="003364A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FC85AA2" w14:textId="77777777" w:rsidR="003364AC" w:rsidRDefault="003364AC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4449F010" w14:textId="77777777" w:rsidR="003364AC" w:rsidRPr="006F159D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Pr="004969BE">
        <w:rPr>
          <w:rFonts w:ascii="Angsana New" w:hAnsi="Angsana New"/>
          <w:sz w:val="30"/>
          <w:szCs w:val="30"/>
          <w:cs/>
        </w:rPr>
        <w:t>หมายเหตุ</w:t>
      </w:r>
      <w:r w:rsidRPr="006F159D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ประกอบงบการเงินเป็นส่วนหนึ่งของงบการเงินระหว่างกาลนี้</w:t>
      </w:r>
    </w:p>
    <w:p w14:paraId="638B6F5A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773BABDB" w14:textId="5F4201FC" w:rsidR="003364AC" w:rsidRPr="006F159D" w:rsidRDefault="003364AC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6F159D">
        <w:rPr>
          <w:rFonts w:ascii="Angsana New" w:hAnsi="Angsana New" w:hint="cs"/>
          <w:sz w:val="30"/>
          <w:szCs w:val="30"/>
          <w:cs/>
        </w:rPr>
        <w:t>คณะ</w:t>
      </w:r>
      <w:r w:rsidRPr="006F15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Pr="006F159D">
        <w:rPr>
          <w:rFonts w:ascii="Angsana New" w:hAnsi="Angsana New" w:hint="cs"/>
          <w:sz w:val="30"/>
          <w:szCs w:val="30"/>
          <w:cs/>
        </w:rPr>
        <w:t xml:space="preserve"> </w:t>
      </w:r>
      <w:r w:rsidR="00351628">
        <w:rPr>
          <w:rFonts w:ascii="Angsana New" w:hAnsi="Angsana New"/>
          <w:sz w:val="30"/>
          <w:szCs w:val="30"/>
        </w:rPr>
        <w:t>29</w:t>
      </w:r>
      <w:r w:rsidR="00CD766C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="00B2659C">
        <w:rPr>
          <w:rFonts w:ascii="Angsana New" w:hAnsi="Angsana New" w:hint="cs"/>
          <w:sz w:val="30"/>
          <w:szCs w:val="30"/>
          <w:cs/>
        </w:rPr>
        <w:t xml:space="preserve"> </w:t>
      </w:r>
      <w:r w:rsidR="00B2659C">
        <w:rPr>
          <w:rFonts w:ascii="Angsana New" w:hAnsi="Angsana New"/>
          <w:sz w:val="30"/>
          <w:szCs w:val="30"/>
        </w:rPr>
        <w:t>256</w:t>
      </w:r>
      <w:r w:rsidR="00CD766C">
        <w:rPr>
          <w:rFonts w:ascii="Angsana New" w:hAnsi="Angsana New"/>
          <w:sz w:val="30"/>
          <w:szCs w:val="30"/>
        </w:rPr>
        <w:t>7</w:t>
      </w:r>
    </w:p>
    <w:p w14:paraId="473CDA6F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0494A121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4F6296E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2A054E1" w14:textId="77777777" w:rsidR="003364AC" w:rsidRPr="006F159D" w:rsidRDefault="003364AC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บริษัทดำเนินธุรกิจหลักเกี่ยวกับการผลิตและจำหน่ายท่อทองแดงไร้ตะเข็บชนิดต่าง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ๆ ซึ่งเป็นส่วนประกอบที่สำคัญที่จะนำไปใช้ในอุตสาหกรรมการผลิตเครื่องปรับอากาศและตู้เย็น </w:t>
      </w:r>
    </w:p>
    <w:p w14:paraId="5BE4EF23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78B702C8" w14:textId="72662304" w:rsidR="003364AC" w:rsidRPr="006F159D" w:rsidRDefault="005E7387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7387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บริษัท </w:t>
      </w:r>
      <w:r w:rsidRPr="005E7387">
        <w:rPr>
          <w:rFonts w:ascii="Angsana New" w:hAnsi="Angsana New"/>
          <w:sz w:val="30"/>
          <w:szCs w:val="30"/>
        </w:rPr>
        <w:t>CTJ Holdings</w:t>
      </w:r>
      <w:r w:rsidRPr="005E7387">
        <w:rPr>
          <w:rFonts w:ascii="Angsana New" w:hAnsi="Angsana New"/>
          <w:sz w:val="30"/>
          <w:szCs w:val="30"/>
          <w:cs/>
        </w:rPr>
        <w:t>2</w:t>
      </w:r>
      <w:r w:rsidRPr="005E7387">
        <w:rPr>
          <w:rFonts w:ascii="Angsana New" w:hAnsi="Angsana New"/>
          <w:sz w:val="30"/>
          <w:szCs w:val="30"/>
        </w:rPr>
        <w:t>, Ltd. (</w:t>
      </w:r>
      <w:r w:rsidRPr="005E7387">
        <w:rPr>
          <w:rFonts w:ascii="Angsana New" w:hAnsi="Angsana New"/>
          <w:sz w:val="30"/>
          <w:szCs w:val="30"/>
          <w:cs/>
        </w:rPr>
        <w:t>ถือหุ้นร้อยละ 42.25) ซึ่งเป็นนิติบุคคลที่จัดตั้งขึ้นในประเทศญี่ปุ่น</w:t>
      </w:r>
    </w:p>
    <w:p w14:paraId="1FF2A72C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B0407D8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4ADC08A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38C02428" w14:textId="64B21789" w:rsidR="003364AC" w:rsidRPr="006F159D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 w:hint="cs"/>
          <w:sz w:val="30"/>
          <w:szCs w:val="30"/>
          <w:cs/>
        </w:rPr>
        <w:t>งบ</w:t>
      </w:r>
      <w:r w:rsidRPr="006F159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F159D">
        <w:rPr>
          <w:rFonts w:ascii="Angsana New" w:hAnsi="Angsana New" w:hint="cs"/>
          <w:sz w:val="30"/>
          <w:szCs w:val="30"/>
          <w:cs/>
        </w:rPr>
        <w:t>แบบย่อ</w:t>
      </w:r>
      <w:r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6F159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6F159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6F159D">
        <w:rPr>
          <w:rFonts w:ascii="Angsana New" w:hAnsi="Angsana New"/>
          <w:sz w:val="30"/>
          <w:szCs w:val="30"/>
          <w:cs/>
        </w:rPr>
        <w:t>จัดทำ</w:t>
      </w:r>
      <w:r w:rsidRPr="006F159D">
        <w:rPr>
          <w:rFonts w:ascii="Angsana New" w:hAnsi="Angsana New"/>
          <w:sz w:val="30"/>
          <w:szCs w:val="30"/>
          <w:cs/>
        </w:rPr>
        <w:br/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6F159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6F159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34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เรื่อง 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F159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6F159D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C33E0" w:rsidRPr="009C33E0">
        <w:rPr>
          <w:rFonts w:ascii="Angsana New" w:hAnsi="Angsana New"/>
          <w:sz w:val="30"/>
          <w:szCs w:val="30"/>
        </w:rPr>
        <w:t>31</w:t>
      </w:r>
      <w:r w:rsidRPr="006F15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3E0" w:rsidRPr="009C33E0">
        <w:rPr>
          <w:rFonts w:ascii="Angsana New" w:hAnsi="Angsana New"/>
          <w:sz w:val="30"/>
          <w:szCs w:val="30"/>
        </w:rPr>
        <w:t>256</w:t>
      </w:r>
      <w:r w:rsidR="00962EDB">
        <w:rPr>
          <w:rFonts w:ascii="Angsana New" w:hAnsi="Angsana New"/>
          <w:sz w:val="30"/>
          <w:szCs w:val="30"/>
        </w:rPr>
        <w:t>6</w:t>
      </w:r>
    </w:p>
    <w:p w14:paraId="3E37EAF2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023D2CA5" w14:textId="0FA4C307" w:rsidR="003364AC" w:rsidRDefault="003364AC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</w:t>
      </w:r>
      <w:r w:rsidRPr="00D637E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9C33E0" w:rsidRPr="009C33E0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3E0" w:rsidRPr="009C33E0">
        <w:rPr>
          <w:rFonts w:ascii="Angsana New" w:hAnsi="Angsana New"/>
          <w:sz w:val="30"/>
          <w:szCs w:val="30"/>
        </w:rPr>
        <w:t>256</w:t>
      </w:r>
      <w:r w:rsidR="00962EDB">
        <w:rPr>
          <w:rFonts w:ascii="Angsana New" w:hAnsi="Angsana New"/>
          <w:sz w:val="30"/>
          <w:szCs w:val="30"/>
        </w:rPr>
        <w:t>6</w:t>
      </w:r>
    </w:p>
    <w:p w14:paraId="7FE66A8A" w14:textId="77777777" w:rsidR="003364AC" w:rsidRPr="00AD05E4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5921D9B" w14:textId="77777777" w:rsidR="003364AC" w:rsidRPr="00AF10A0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11869C40" w14:textId="77777777" w:rsidR="003364AC" w:rsidRPr="00515333" w:rsidRDefault="003364AC" w:rsidP="00467021">
      <w:pPr>
        <w:pStyle w:val="FSBlank"/>
      </w:pPr>
    </w:p>
    <w:p w14:paraId="74250E07" w14:textId="2065C4E6" w:rsidR="003364AC" w:rsidRPr="00DD3A60" w:rsidRDefault="003364AC">
      <w:pPr>
        <w:pStyle w:val="FSContent"/>
      </w:pPr>
      <w:r w:rsidRPr="00DD3A60">
        <w:rPr>
          <w:cs/>
        </w:rPr>
        <w:t>รายการที่สำคัญกับบุคคลหรือกิจการที่เกี่ยวข้องกัน</w:t>
      </w:r>
      <w:r w:rsidR="00F968E3" w:rsidRPr="006F159D">
        <w:rPr>
          <w:cs/>
        </w:rPr>
        <w:t>สำหรับ</w:t>
      </w:r>
      <w:r w:rsidR="00F968E3" w:rsidRPr="006F159D">
        <w:rPr>
          <w:rFonts w:hint="cs"/>
          <w:cs/>
        </w:rPr>
        <w:t>งวด</w:t>
      </w:r>
      <w:r w:rsidR="00F968E3">
        <w:rPr>
          <w:rFonts w:hint="cs"/>
          <w:cs/>
        </w:rPr>
        <w:t>สามเดือน</w:t>
      </w:r>
      <w:r w:rsidR="00F968E3" w:rsidRPr="006F159D">
        <w:rPr>
          <w:cs/>
        </w:rPr>
        <w:t xml:space="preserve">สิ้นสุดวันที่ </w:t>
      </w:r>
      <w:r w:rsidR="00F968E3" w:rsidRPr="006F159D">
        <w:t>3</w:t>
      </w:r>
      <w:r w:rsidR="000435B3">
        <w:t>1</w:t>
      </w:r>
      <w:r w:rsidR="00F968E3">
        <w:t xml:space="preserve"> </w:t>
      </w:r>
      <w:r w:rsidR="000435B3">
        <w:rPr>
          <w:rFonts w:hint="cs"/>
          <w:cs/>
        </w:rPr>
        <w:t>มีนาคม</w:t>
      </w:r>
      <w:r w:rsidR="00C43E59">
        <w:rPr>
          <w:rFonts w:hint="cs"/>
          <w:cs/>
        </w:rPr>
        <w:t xml:space="preserve"> </w:t>
      </w:r>
      <w:r w:rsidRPr="00DD3A60">
        <w:rPr>
          <w:cs/>
        </w:rPr>
        <w:t>สรุปได้ดังนี้</w:t>
      </w:r>
    </w:p>
    <w:p w14:paraId="4C980705" w14:textId="17080DA6" w:rsidR="003364AC" w:rsidRDefault="003364AC" w:rsidP="00463C1E">
      <w:pPr>
        <w:pStyle w:val="FSContent"/>
        <w:rPr>
          <w:sz w:val="20"/>
          <w:szCs w:val="2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C43E59" w:rsidRPr="00D5409B" w14:paraId="449360E5" w14:textId="77777777" w:rsidTr="00E82A73">
        <w:trPr>
          <w:tblHeader/>
        </w:trPr>
        <w:tc>
          <w:tcPr>
            <w:tcW w:w="6290" w:type="dxa"/>
          </w:tcPr>
          <w:p w14:paraId="10E6E595" w14:textId="54AD1D99" w:rsidR="00C43E59" w:rsidRPr="00D5409B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D76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CD76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4" w:type="dxa"/>
          </w:tcPr>
          <w:p w14:paraId="05024545" w14:textId="130202A1" w:rsidR="00C43E59" w:rsidRPr="00D5409B" w:rsidRDefault="00C43E59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CD766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3282E20" w14:textId="77777777" w:rsidR="00C43E59" w:rsidRPr="00D5409B" w:rsidRDefault="00C43E59" w:rsidP="00E82A73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77E5518" w14:textId="4EAC7E4A" w:rsidR="00C43E59" w:rsidRPr="00D5409B" w:rsidRDefault="00C43E59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CD766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43E59" w:rsidRPr="00D5409B" w14:paraId="1288C361" w14:textId="77777777" w:rsidTr="00E82A73">
        <w:trPr>
          <w:tblHeader/>
        </w:trPr>
        <w:tc>
          <w:tcPr>
            <w:tcW w:w="6290" w:type="dxa"/>
          </w:tcPr>
          <w:p w14:paraId="64F90FAD" w14:textId="77777777" w:rsidR="00C43E59" w:rsidRPr="00D5409B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41DB3B8F" w14:textId="77777777" w:rsidR="00C43E59" w:rsidRPr="00D5409B" w:rsidRDefault="00C43E59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3E59" w:rsidRPr="0037579F" w14:paraId="7691854B" w14:textId="77777777" w:rsidTr="00E82A73">
        <w:tc>
          <w:tcPr>
            <w:tcW w:w="6290" w:type="dxa"/>
          </w:tcPr>
          <w:p w14:paraId="23BC1F54" w14:textId="77777777" w:rsidR="00C43E59" w:rsidRPr="0037579F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030AB11C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393F9C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B4A259B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766C" w:rsidRPr="0037579F" w14:paraId="367CA700" w14:textId="77777777" w:rsidTr="00E82A73">
        <w:tc>
          <w:tcPr>
            <w:tcW w:w="6290" w:type="dxa"/>
          </w:tcPr>
          <w:p w14:paraId="47B39438" w14:textId="77777777" w:rsidR="00CD766C" w:rsidRPr="0037579F" w:rsidRDefault="00CD766C" w:rsidP="00CD766C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F49F97E" w14:textId="0A87E82A" w:rsidR="00CD766C" w:rsidRPr="00FF4314" w:rsidRDefault="00F23339" w:rsidP="00CD7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sz w:val="30"/>
                <w:szCs w:val="30"/>
              </w:rPr>
              <w:t>329,479</w:t>
            </w:r>
          </w:p>
        </w:tc>
        <w:tc>
          <w:tcPr>
            <w:tcW w:w="236" w:type="dxa"/>
          </w:tcPr>
          <w:p w14:paraId="63F525BF" w14:textId="77777777" w:rsidR="00CD766C" w:rsidRPr="00FF4314" w:rsidRDefault="00CD766C" w:rsidP="00CD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EB5FB75" w14:textId="34273628" w:rsidR="00CD766C" w:rsidRPr="00FF4314" w:rsidRDefault="00CD766C" w:rsidP="00CD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430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F23339" w:rsidRPr="0037579F" w14:paraId="411A38E4" w14:textId="77777777" w:rsidTr="00E82A73">
        <w:tc>
          <w:tcPr>
            <w:tcW w:w="6290" w:type="dxa"/>
          </w:tcPr>
          <w:p w14:paraId="4756ECDF" w14:textId="222B171B" w:rsidR="00F23339" w:rsidRPr="0037579F" w:rsidRDefault="00F23339" w:rsidP="00CD766C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3339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354" w:type="dxa"/>
          </w:tcPr>
          <w:p w14:paraId="6CC9F875" w14:textId="58E7F841" w:rsidR="00F23339" w:rsidRPr="00F23339" w:rsidRDefault="00F23339" w:rsidP="00CD7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sz w:val="30"/>
                <w:szCs w:val="30"/>
              </w:rPr>
              <w:t>12,424</w:t>
            </w:r>
          </w:p>
        </w:tc>
        <w:tc>
          <w:tcPr>
            <w:tcW w:w="236" w:type="dxa"/>
          </w:tcPr>
          <w:p w14:paraId="1B4D8B5B" w14:textId="77777777" w:rsidR="00F23339" w:rsidRPr="00FF4314" w:rsidRDefault="00F23339" w:rsidP="00CD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8E7D670" w14:textId="41F3CE35" w:rsidR="00F23339" w:rsidRPr="00F23339" w:rsidRDefault="00F23339" w:rsidP="00F2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D766C" w:rsidRPr="0037579F" w14:paraId="76B9E6E0" w14:textId="77777777" w:rsidTr="00E82A73">
        <w:tc>
          <w:tcPr>
            <w:tcW w:w="6290" w:type="dxa"/>
          </w:tcPr>
          <w:p w14:paraId="4A83C9A1" w14:textId="77777777" w:rsidR="00CD766C" w:rsidRPr="0037579F" w:rsidRDefault="00CD766C" w:rsidP="00CD766C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3CDB1090" w14:textId="78BDAEC0" w:rsidR="00CD766C" w:rsidRPr="00FF4314" w:rsidRDefault="00F23339" w:rsidP="00CD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sz w:val="30"/>
                <w:szCs w:val="30"/>
              </w:rPr>
              <w:t>2,470</w:t>
            </w:r>
          </w:p>
        </w:tc>
        <w:tc>
          <w:tcPr>
            <w:tcW w:w="236" w:type="dxa"/>
          </w:tcPr>
          <w:p w14:paraId="3B172D71" w14:textId="77777777" w:rsidR="00CD766C" w:rsidRPr="00FF4314" w:rsidRDefault="00CD766C" w:rsidP="00CD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3372CAF" w14:textId="6DA7E0CD" w:rsidR="00CD766C" w:rsidRPr="00FF4314" w:rsidRDefault="00CD766C" w:rsidP="00CD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</w:tr>
      <w:tr w:rsidR="00CD766C" w:rsidRPr="0037579F" w14:paraId="43689BBE" w14:textId="77777777" w:rsidTr="00E82A73">
        <w:tc>
          <w:tcPr>
            <w:tcW w:w="6290" w:type="dxa"/>
          </w:tcPr>
          <w:p w14:paraId="54DB0D25" w14:textId="77777777" w:rsidR="00CD766C" w:rsidRPr="0037579F" w:rsidRDefault="00CD766C" w:rsidP="00CD766C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72943940" w14:textId="6D40CF12" w:rsidR="00CD766C" w:rsidRPr="00FF4314" w:rsidRDefault="00F23339" w:rsidP="00CD7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sz w:val="30"/>
                <w:szCs w:val="30"/>
              </w:rPr>
              <w:t>1,043</w:t>
            </w:r>
          </w:p>
        </w:tc>
        <w:tc>
          <w:tcPr>
            <w:tcW w:w="236" w:type="dxa"/>
          </w:tcPr>
          <w:p w14:paraId="3B655345" w14:textId="77777777" w:rsidR="00CD766C" w:rsidRPr="00FF4314" w:rsidRDefault="00CD766C" w:rsidP="00CD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9386432" w14:textId="64AA27E3" w:rsidR="00CD766C" w:rsidRPr="00FF4314" w:rsidRDefault="00F23339" w:rsidP="00CD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sz w:val="30"/>
                <w:szCs w:val="30"/>
              </w:rPr>
              <w:t>1,191</w:t>
            </w:r>
          </w:p>
        </w:tc>
      </w:tr>
      <w:tr w:rsidR="00C43E59" w:rsidRPr="00515333" w14:paraId="6E933761" w14:textId="77777777" w:rsidTr="00E82A73">
        <w:tc>
          <w:tcPr>
            <w:tcW w:w="6290" w:type="dxa"/>
          </w:tcPr>
          <w:p w14:paraId="1F2BB01A" w14:textId="77777777" w:rsidR="00C43E59" w:rsidRPr="00515333" w:rsidRDefault="00C43E59" w:rsidP="00E82A7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4" w:type="dxa"/>
          </w:tcPr>
          <w:p w14:paraId="6A0F9462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BC639E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0469371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E59" w:rsidRPr="0037579F" w14:paraId="124D7E36" w14:textId="77777777" w:rsidTr="00E82A73">
        <w:trPr>
          <w:trHeight w:val="281"/>
        </w:trPr>
        <w:tc>
          <w:tcPr>
            <w:tcW w:w="6290" w:type="dxa"/>
          </w:tcPr>
          <w:p w14:paraId="20C08292" w14:textId="77777777" w:rsidR="00C43E59" w:rsidRPr="0037579F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145DD81C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385F12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0A41885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E59" w:rsidRPr="0037579F" w14:paraId="22062E78" w14:textId="77777777" w:rsidTr="00E82A73">
        <w:tc>
          <w:tcPr>
            <w:tcW w:w="6290" w:type="dxa"/>
          </w:tcPr>
          <w:p w14:paraId="41EF9391" w14:textId="77777777" w:rsidR="00C43E59" w:rsidRPr="0037579F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1EFCF320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07D71B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CD427C2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766C" w:rsidRPr="0037579F" w14:paraId="239BC916" w14:textId="77777777" w:rsidTr="00E82A73">
        <w:tc>
          <w:tcPr>
            <w:tcW w:w="6290" w:type="dxa"/>
          </w:tcPr>
          <w:p w14:paraId="62318822" w14:textId="77777777" w:rsidR="00CD766C" w:rsidRPr="0037579F" w:rsidRDefault="00CD766C" w:rsidP="00CD766C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214078B0" w14:textId="78375EF1" w:rsidR="00CD766C" w:rsidRPr="00FF4314" w:rsidRDefault="00F23339" w:rsidP="00CD7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sz w:val="30"/>
                <w:szCs w:val="30"/>
              </w:rPr>
              <w:t>6,674</w:t>
            </w:r>
          </w:p>
        </w:tc>
        <w:tc>
          <w:tcPr>
            <w:tcW w:w="236" w:type="dxa"/>
          </w:tcPr>
          <w:p w14:paraId="4162C6D6" w14:textId="77777777" w:rsidR="00CD766C" w:rsidRPr="00FF4314" w:rsidRDefault="00CD766C" w:rsidP="00CD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572E3DA" w14:textId="45B6670B" w:rsidR="00CD766C" w:rsidRPr="00FF4314" w:rsidRDefault="00CD766C" w:rsidP="00CD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</w:tr>
      <w:tr w:rsidR="00CD766C" w:rsidRPr="0037579F" w14:paraId="29572CF5" w14:textId="77777777" w:rsidTr="00E82A73">
        <w:tc>
          <w:tcPr>
            <w:tcW w:w="6290" w:type="dxa"/>
          </w:tcPr>
          <w:p w14:paraId="2A7E0EE2" w14:textId="77777777" w:rsidR="00CD766C" w:rsidRPr="0037579F" w:rsidRDefault="00CD766C" w:rsidP="00CD766C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410DCF4A" w14:textId="0CEE0772" w:rsidR="00CD766C" w:rsidRPr="00FF4314" w:rsidRDefault="00F23339" w:rsidP="00F2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D625E5" w14:textId="77777777" w:rsidR="00CD766C" w:rsidRPr="00FF4314" w:rsidRDefault="00CD766C" w:rsidP="00CD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7789E21" w14:textId="54481407" w:rsidR="00CD766C" w:rsidRPr="00FF4314" w:rsidRDefault="00CD766C" w:rsidP="00CD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CD766C" w:rsidRPr="0037579F" w14:paraId="7BD0A94B" w14:textId="77777777" w:rsidTr="00E82A73">
        <w:tc>
          <w:tcPr>
            <w:tcW w:w="6290" w:type="dxa"/>
          </w:tcPr>
          <w:p w14:paraId="10648C19" w14:textId="77777777" w:rsidR="00CD766C" w:rsidRPr="0037579F" w:rsidRDefault="00CD766C" w:rsidP="00CD766C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C5F4D6E" w14:textId="3BE558F8" w:rsidR="00CD766C" w:rsidRPr="00FF4314" w:rsidRDefault="00F23339" w:rsidP="00CD7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6,674</w:t>
            </w:r>
          </w:p>
        </w:tc>
        <w:tc>
          <w:tcPr>
            <w:tcW w:w="236" w:type="dxa"/>
          </w:tcPr>
          <w:p w14:paraId="6F2A778F" w14:textId="77777777" w:rsidR="00CD766C" w:rsidRPr="00FF4314" w:rsidRDefault="00CD766C" w:rsidP="00CD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B3999DE" w14:textId="4F62A655" w:rsidR="00CD766C" w:rsidRPr="00FF4314" w:rsidRDefault="00CD766C" w:rsidP="00CD7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950</w:t>
            </w:r>
          </w:p>
        </w:tc>
      </w:tr>
    </w:tbl>
    <w:p w14:paraId="0EFBA5AC" w14:textId="77777777" w:rsidR="00C43E59" w:rsidRPr="00515333" w:rsidRDefault="00C43E59" w:rsidP="00C43E5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2B004D15" w14:textId="4599E5D0" w:rsidR="00C43E59" w:rsidRDefault="00C43E59" w:rsidP="00463C1E">
      <w:pPr>
        <w:pStyle w:val="FSContent"/>
        <w:rPr>
          <w:sz w:val="20"/>
          <w:szCs w:val="2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73"/>
        <w:gridCol w:w="1350"/>
        <w:gridCol w:w="239"/>
        <w:gridCol w:w="1309"/>
      </w:tblGrid>
      <w:tr w:rsidR="003364AC" w:rsidRPr="0021502C" w14:paraId="023E58F1" w14:textId="77777777" w:rsidTr="00B2659C">
        <w:trPr>
          <w:tblHeader/>
        </w:trPr>
        <w:tc>
          <w:tcPr>
            <w:tcW w:w="6273" w:type="dxa"/>
          </w:tcPr>
          <w:p w14:paraId="5CE6C0BA" w14:textId="77777777" w:rsidR="003364AC" w:rsidRPr="00B5291A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7C7BBC" w14:textId="4A7538D6" w:rsidR="003364AC" w:rsidRPr="00D94F60" w:rsidRDefault="00C43E59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35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766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11A39ECF" w14:textId="77777777" w:rsidR="003364AC" w:rsidRPr="0021502C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4D1037ED" w14:textId="1B33EDEF" w:rsidR="003364AC" w:rsidRPr="00D94F60" w:rsidRDefault="009C33E0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364AC" w:rsidRPr="0021502C" w14:paraId="5BF587A0" w14:textId="77777777" w:rsidTr="00B2659C">
        <w:trPr>
          <w:tblHeader/>
        </w:trPr>
        <w:tc>
          <w:tcPr>
            <w:tcW w:w="6273" w:type="dxa"/>
          </w:tcPr>
          <w:p w14:paraId="2CE6C0DC" w14:textId="77777777" w:rsidR="003364AC" w:rsidRPr="00B5291A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91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350" w:type="dxa"/>
          </w:tcPr>
          <w:p w14:paraId="2B819151" w14:textId="4790AAD3" w:rsidR="003364AC" w:rsidRPr="0021502C" w:rsidRDefault="009C33E0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766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24B08F4B" w14:textId="77777777" w:rsidR="003364AC" w:rsidRPr="0021502C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2475F2EF" w14:textId="6715121E" w:rsidR="003364AC" w:rsidRPr="0021502C" w:rsidRDefault="009C33E0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76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364AC" w:rsidRPr="0021502C" w14:paraId="405D6FB7" w14:textId="77777777" w:rsidTr="000E593E">
        <w:trPr>
          <w:tblHeader/>
        </w:trPr>
        <w:tc>
          <w:tcPr>
            <w:tcW w:w="6273" w:type="dxa"/>
          </w:tcPr>
          <w:p w14:paraId="7560E5EE" w14:textId="77777777" w:rsidR="003364AC" w:rsidRPr="0021502C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2161CF61" w14:textId="77777777" w:rsidR="003364AC" w:rsidRPr="0021502C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21502C" w14:paraId="3F1C622D" w14:textId="77777777" w:rsidTr="000E593E">
        <w:tc>
          <w:tcPr>
            <w:tcW w:w="6273" w:type="dxa"/>
          </w:tcPr>
          <w:p w14:paraId="5B939127" w14:textId="77777777" w:rsidR="003364AC" w:rsidRPr="0021502C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98" w:type="dxa"/>
            <w:gridSpan w:val="3"/>
          </w:tcPr>
          <w:p w14:paraId="47345E8F" w14:textId="77777777" w:rsidR="003364AC" w:rsidRPr="0021502C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683C" w:rsidRPr="0021502C" w14:paraId="3EB24E63" w14:textId="77777777" w:rsidTr="00B2659C">
        <w:tc>
          <w:tcPr>
            <w:tcW w:w="6273" w:type="dxa"/>
            <w:vAlign w:val="bottom"/>
          </w:tcPr>
          <w:p w14:paraId="3EEF241A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748C56B" w14:textId="2F4542F4" w:rsidR="0040683C" w:rsidRPr="0021502C" w:rsidRDefault="009A20EF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20E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377</w:t>
            </w:r>
            <w:r w:rsidRPr="009A2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A20E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032</w:t>
            </w:r>
          </w:p>
        </w:tc>
        <w:tc>
          <w:tcPr>
            <w:tcW w:w="239" w:type="dxa"/>
            <w:vAlign w:val="bottom"/>
          </w:tcPr>
          <w:p w14:paraId="3DCAA11E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2193D07F" w14:textId="0A09E867" w:rsidR="0040683C" w:rsidRPr="0021502C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269,842</w:t>
            </w:r>
          </w:p>
        </w:tc>
      </w:tr>
      <w:tr w:rsidR="00995F96" w:rsidRPr="0021502C" w14:paraId="730944A1" w14:textId="77777777" w:rsidTr="00E52C15">
        <w:tc>
          <w:tcPr>
            <w:tcW w:w="6273" w:type="dxa"/>
          </w:tcPr>
          <w:p w14:paraId="7D90A204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A45D1A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2C948CC8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59E9A26E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5F96" w:rsidRPr="0021502C" w14:paraId="455A69C8" w14:textId="77777777" w:rsidTr="00E52C15">
        <w:tc>
          <w:tcPr>
            <w:tcW w:w="6273" w:type="dxa"/>
            <w:vAlign w:val="bottom"/>
          </w:tcPr>
          <w:p w14:paraId="459AB931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350" w:type="dxa"/>
            <w:vAlign w:val="bottom"/>
          </w:tcPr>
          <w:p w14:paraId="5BBF6B6F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9896AF9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07D9B0A5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83C" w:rsidRPr="0021502C" w14:paraId="424224A0" w14:textId="77777777" w:rsidTr="00E52C15">
        <w:tc>
          <w:tcPr>
            <w:tcW w:w="6273" w:type="dxa"/>
            <w:vAlign w:val="bottom"/>
          </w:tcPr>
          <w:p w14:paraId="3898EE34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F724D8" w14:textId="4D0251F7" w:rsidR="0040683C" w:rsidRPr="00CA649B" w:rsidRDefault="009A20EF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0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2,553</w:t>
            </w:r>
          </w:p>
        </w:tc>
        <w:tc>
          <w:tcPr>
            <w:tcW w:w="239" w:type="dxa"/>
            <w:vAlign w:val="bottom"/>
          </w:tcPr>
          <w:p w14:paraId="6D4D5825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4B3B6FF0" w14:textId="70EFA353" w:rsidR="0040683C" w:rsidRPr="0021502C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800</w:t>
            </w:r>
          </w:p>
        </w:tc>
      </w:tr>
      <w:tr w:rsidR="00432BC9" w:rsidRPr="00515333" w14:paraId="17C395F0" w14:textId="77777777" w:rsidTr="00B2659C">
        <w:tc>
          <w:tcPr>
            <w:tcW w:w="6273" w:type="dxa"/>
          </w:tcPr>
          <w:p w14:paraId="3AFB0EB0" w14:textId="77777777" w:rsidR="00432BC9" w:rsidRPr="00515333" w:rsidRDefault="00432BC9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C6F510D" w14:textId="77777777" w:rsidR="00432BC9" w:rsidRPr="00515333" w:rsidRDefault="00432BC9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658534C4" w14:textId="77777777" w:rsidR="00432BC9" w:rsidRPr="00515333" w:rsidRDefault="00432BC9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42462343" w14:textId="77777777" w:rsidR="00432BC9" w:rsidRPr="00515333" w:rsidRDefault="00432BC9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C761E" w:rsidRPr="0021502C" w14:paraId="1C51AA87" w14:textId="77777777" w:rsidTr="001C3F7E">
        <w:tc>
          <w:tcPr>
            <w:tcW w:w="6273" w:type="dxa"/>
            <w:vAlign w:val="bottom"/>
          </w:tcPr>
          <w:p w14:paraId="3FBD98B0" w14:textId="42A09364" w:rsidR="00EC761E" w:rsidRDefault="001C3F7E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67976C75" w14:textId="77777777" w:rsidR="00EC761E" w:rsidRPr="0021502C" w:rsidRDefault="00EC761E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728B127" w14:textId="77777777" w:rsidR="00EC761E" w:rsidRPr="0021502C" w:rsidRDefault="00EC761E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2F20E72E" w14:textId="77777777" w:rsidR="00EC761E" w:rsidRPr="0021502C" w:rsidRDefault="00EC761E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F7E" w:rsidRPr="0021502C" w14:paraId="356506C1" w14:textId="77777777" w:rsidTr="001C3F7E">
        <w:tc>
          <w:tcPr>
            <w:tcW w:w="6273" w:type="dxa"/>
            <w:vAlign w:val="bottom"/>
          </w:tcPr>
          <w:p w14:paraId="66745190" w14:textId="0366586B" w:rsidR="001C3F7E" w:rsidRPr="00EC761E" w:rsidRDefault="001C3F7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61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769EB30" w14:textId="29754D35" w:rsidR="001C3F7E" w:rsidRPr="001C3F7E" w:rsidRDefault="009A20EF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6,225</w:t>
            </w:r>
          </w:p>
        </w:tc>
        <w:tc>
          <w:tcPr>
            <w:tcW w:w="239" w:type="dxa"/>
          </w:tcPr>
          <w:p w14:paraId="55705D2A" w14:textId="77777777" w:rsidR="001C3F7E" w:rsidRPr="0021502C" w:rsidRDefault="001C3F7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</w:tcPr>
          <w:p w14:paraId="52B2EE19" w14:textId="401651FE" w:rsidR="001C3F7E" w:rsidRPr="000435B3" w:rsidRDefault="001C3F7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35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C761E" w:rsidRPr="0021502C" w14:paraId="26AFB2FC" w14:textId="77777777" w:rsidTr="001C3F7E">
        <w:tc>
          <w:tcPr>
            <w:tcW w:w="6273" w:type="dxa"/>
          </w:tcPr>
          <w:p w14:paraId="09204F29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89999C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34D6B49D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2BDBB4B1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A649B" w:rsidRPr="00515333" w14:paraId="02DD55CD" w14:textId="77777777" w:rsidTr="00B2659C">
        <w:tc>
          <w:tcPr>
            <w:tcW w:w="6273" w:type="dxa"/>
          </w:tcPr>
          <w:p w14:paraId="21A2B28F" w14:textId="44E2C6CE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79A8E679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5F9E9795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</w:tcPr>
          <w:p w14:paraId="622A110F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0683C" w:rsidRPr="00515333" w14:paraId="61DA9F88" w14:textId="77777777" w:rsidTr="00682226">
        <w:tc>
          <w:tcPr>
            <w:tcW w:w="6273" w:type="dxa"/>
          </w:tcPr>
          <w:p w14:paraId="59A9C17E" w14:textId="7BF76211" w:rsidR="0040683C" w:rsidRPr="00515333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070EAAB" w14:textId="2C42EE93" w:rsidR="0040683C" w:rsidRPr="00B2659C" w:rsidRDefault="009A20EF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A20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3,477</w:t>
            </w:r>
          </w:p>
        </w:tc>
        <w:tc>
          <w:tcPr>
            <w:tcW w:w="239" w:type="dxa"/>
          </w:tcPr>
          <w:p w14:paraId="66E7918A" w14:textId="77777777" w:rsidR="0040683C" w:rsidRPr="00515333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5CC738CB" w14:textId="1887AACD" w:rsidR="0040683C" w:rsidRPr="00515333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4,116</w:t>
            </w:r>
          </w:p>
        </w:tc>
      </w:tr>
    </w:tbl>
    <w:p w14:paraId="071E342E" w14:textId="77777777" w:rsidR="003364AC" w:rsidRPr="00995F96" w:rsidRDefault="003364AC" w:rsidP="00F96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2D13BE6" w14:textId="77777777" w:rsidR="000435B3" w:rsidRDefault="000435B3" w:rsidP="00662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98F4718" w14:textId="4DC3FEFA" w:rsidR="003364AC" w:rsidRPr="000E593E" w:rsidRDefault="003364AC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8A723C8" w14:textId="77777777" w:rsidR="003364AC" w:rsidRPr="000E593E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5324"/>
        <w:gridCol w:w="927"/>
        <w:gridCol w:w="1341"/>
        <w:gridCol w:w="236"/>
        <w:gridCol w:w="34"/>
        <w:gridCol w:w="1309"/>
      </w:tblGrid>
      <w:tr w:rsidR="003364AC" w:rsidRPr="000E593E" w14:paraId="41950614" w14:textId="77777777" w:rsidTr="0040683C">
        <w:tc>
          <w:tcPr>
            <w:tcW w:w="5324" w:type="dxa"/>
            <w:shd w:val="clear" w:color="auto" w:fill="auto"/>
          </w:tcPr>
          <w:p w14:paraId="1F14951D" w14:textId="77777777" w:rsidR="003364AC" w:rsidRPr="000E593E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3A92AC3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3BDA61A4" w14:textId="2C314A8F" w:rsidR="003364AC" w:rsidRPr="000E593E" w:rsidRDefault="00C43E59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683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40683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43E0B282" w14:textId="77777777" w:rsidR="003364AC" w:rsidRPr="000E593E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1E2D0E94" w14:textId="441BFA5C" w:rsidR="003364AC" w:rsidRPr="000E593E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0E593E" w14:paraId="29842BE2" w14:textId="77777777" w:rsidTr="0040683C">
        <w:tc>
          <w:tcPr>
            <w:tcW w:w="5324" w:type="dxa"/>
            <w:shd w:val="clear" w:color="auto" w:fill="auto"/>
          </w:tcPr>
          <w:p w14:paraId="0D16FD98" w14:textId="77777777" w:rsidR="003364AC" w:rsidRPr="000E593E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0B58E8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1" w:type="dxa"/>
            <w:shd w:val="clear" w:color="auto" w:fill="auto"/>
          </w:tcPr>
          <w:p w14:paraId="3C5E87F6" w14:textId="33EFA003" w:rsidR="003364AC" w:rsidRPr="000E593E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68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192AD61" w14:textId="77777777" w:rsidR="003364AC" w:rsidRPr="000E593E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431220E1" w14:textId="768C4F69" w:rsidR="003364AC" w:rsidRPr="000E593E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68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364AC" w:rsidRPr="000E593E" w14:paraId="19F3647C" w14:textId="77777777" w:rsidTr="00B2659C">
        <w:tc>
          <w:tcPr>
            <w:tcW w:w="5324" w:type="dxa"/>
            <w:shd w:val="clear" w:color="auto" w:fill="auto"/>
          </w:tcPr>
          <w:p w14:paraId="4E945644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BBE4E63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0" w:type="dxa"/>
            <w:gridSpan w:val="4"/>
            <w:shd w:val="clear" w:color="auto" w:fill="auto"/>
          </w:tcPr>
          <w:p w14:paraId="3ED20415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364AC" w:rsidRPr="000E593E" w14:paraId="778CB012" w14:textId="77777777" w:rsidTr="0040683C">
        <w:tc>
          <w:tcPr>
            <w:tcW w:w="5324" w:type="dxa"/>
            <w:shd w:val="clear" w:color="auto" w:fill="auto"/>
          </w:tcPr>
          <w:p w14:paraId="2962AE22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27" w:type="dxa"/>
            <w:shd w:val="clear" w:color="auto" w:fill="auto"/>
          </w:tcPr>
          <w:p w14:paraId="49BF13F6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426D9464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0E299DF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035B5D0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683C" w:rsidRPr="000E593E" w14:paraId="0B0F444E" w14:textId="77777777" w:rsidTr="0040683C">
        <w:tc>
          <w:tcPr>
            <w:tcW w:w="5324" w:type="dxa"/>
            <w:shd w:val="clear" w:color="auto" w:fill="auto"/>
          </w:tcPr>
          <w:p w14:paraId="6B4BA121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4F715783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4A37256A" w14:textId="22C8282B" w:rsidR="0040683C" w:rsidRPr="000E593E" w:rsidRDefault="009A20EF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0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371,868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A331C5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4FB9195F" w14:textId="5BB4CB33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27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269,842</w:t>
            </w:r>
          </w:p>
        </w:tc>
      </w:tr>
      <w:tr w:rsidR="0040683C" w:rsidRPr="000E593E" w14:paraId="21765B78" w14:textId="77777777" w:rsidTr="0040683C">
        <w:tc>
          <w:tcPr>
            <w:tcW w:w="5324" w:type="dxa"/>
            <w:shd w:val="clear" w:color="auto" w:fill="auto"/>
          </w:tcPr>
          <w:p w14:paraId="4F6FB069" w14:textId="355344B9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27" w:type="dxa"/>
            <w:shd w:val="clear" w:color="auto" w:fill="auto"/>
          </w:tcPr>
          <w:p w14:paraId="0ACF9845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591146A9" w14:textId="77777777" w:rsidR="0040683C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6D0B90F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0582B00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27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0683C" w:rsidRPr="000E593E" w14:paraId="7F846D47" w14:textId="77777777" w:rsidTr="0040683C">
        <w:tc>
          <w:tcPr>
            <w:tcW w:w="5324" w:type="dxa"/>
            <w:shd w:val="clear" w:color="auto" w:fill="auto"/>
          </w:tcPr>
          <w:p w14:paraId="4B82ED66" w14:textId="568048B2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0E5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27" w:type="dxa"/>
            <w:shd w:val="clear" w:color="auto" w:fill="auto"/>
          </w:tcPr>
          <w:p w14:paraId="78DA5059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6A494E8E" w14:textId="361C7C7B" w:rsidR="0040683C" w:rsidRDefault="009A20EF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0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5790E7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4F5EB64C" w14:textId="355F9E18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5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0683C" w:rsidRPr="000E593E" w14:paraId="6B475777" w14:textId="77777777" w:rsidTr="0040683C">
        <w:tc>
          <w:tcPr>
            <w:tcW w:w="5324" w:type="dxa"/>
            <w:shd w:val="clear" w:color="auto" w:fill="auto"/>
          </w:tcPr>
          <w:p w14:paraId="63BC224D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37CC621" w14:textId="239EDD4A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9B7E2" w14:textId="6BD6A309" w:rsidR="0040683C" w:rsidRPr="000E593E" w:rsidRDefault="009A20EF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0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377,032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A00F0C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E372C" w14:textId="2126EB18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269,842</w:t>
            </w:r>
          </w:p>
        </w:tc>
      </w:tr>
      <w:tr w:rsidR="0040683C" w:rsidRPr="000E593E" w14:paraId="5C5E0433" w14:textId="77777777" w:rsidTr="0040683C">
        <w:tc>
          <w:tcPr>
            <w:tcW w:w="5324" w:type="dxa"/>
            <w:shd w:val="clear" w:color="auto" w:fill="auto"/>
          </w:tcPr>
          <w:p w14:paraId="2AF3712F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5849E2C7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258DC9CE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83B1B0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6447C37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0683C" w:rsidRPr="000E593E" w14:paraId="3E046693" w14:textId="77777777" w:rsidTr="0040683C">
        <w:tc>
          <w:tcPr>
            <w:tcW w:w="5324" w:type="dxa"/>
            <w:shd w:val="clear" w:color="auto" w:fill="auto"/>
          </w:tcPr>
          <w:p w14:paraId="1DD3F78A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27" w:type="dxa"/>
            <w:shd w:val="clear" w:color="auto" w:fill="auto"/>
          </w:tcPr>
          <w:p w14:paraId="67CC28E5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1E49C923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B6056E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54FB0BE6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683C" w:rsidRPr="000E593E" w14:paraId="4C081FD4" w14:textId="77777777" w:rsidTr="0040683C">
        <w:tc>
          <w:tcPr>
            <w:tcW w:w="5324" w:type="dxa"/>
            <w:shd w:val="clear" w:color="auto" w:fill="auto"/>
          </w:tcPr>
          <w:p w14:paraId="49DFDE15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7" w:type="dxa"/>
            <w:shd w:val="clear" w:color="auto" w:fill="auto"/>
          </w:tcPr>
          <w:p w14:paraId="2C57ACD0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3A8D7198" w14:textId="70DA43AA" w:rsidR="0040683C" w:rsidRPr="000E593E" w:rsidRDefault="009A20EF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0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1,163,876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4B9960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7247EAD0" w14:textId="00CCE45F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854,744</w:t>
            </w:r>
          </w:p>
        </w:tc>
      </w:tr>
      <w:tr w:rsidR="0040683C" w:rsidRPr="000E593E" w14:paraId="7E3BD073" w14:textId="77777777" w:rsidTr="0040683C">
        <w:tc>
          <w:tcPr>
            <w:tcW w:w="5324" w:type="dxa"/>
            <w:shd w:val="clear" w:color="auto" w:fill="auto"/>
          </w:tcPr>
          <w:p w14:paraId="6EB9E201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27" w:type="dxa"/>
            <w:shd w:val="clear" w:color="auto" w:fill="auto"/>
          </w:tcPr>
          <w:p w14:paraId="6C201FF8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2777649B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5B5D5C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0E195E1A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683C" w:rsidRPr="000E593E" w14:paraId="4C5EF14E" w14:textId="77777777" w:rsidTr="0040683C">
        <w:tc>
          <w:tcPr>
            <w:tcW w:w="5324" w:type="dxa"/>
            <w:shd w:val="clear" w:color="auto" w:fill="auto"/>
          </w:tcPr>
          <w:p w14:paraId="57B8D725" w14:textId="5E8A86F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0E5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27" w:type="dxa"/>
            <w:shd w:val="clear" w:color="auto" w:fill="auto"/>
          </w:tcPr>
          <w:p w14:paraId="69227A95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AC5A5A8" w14:textId="530E680E" w:rsidR="0040683C" w:rsidRPr="000E593E" w:rsidRDefault="009A20EF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0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0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70FDB7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78C22DAB" w14:textId="76D079C0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4,301</w:t>
            </w:r>
          </w:p>
        </w:tc>
      </w:tr>
      <w:tr w:rsidR="0040683C" w:rsidRPr="000E593E" w14:paraId="7AFE8B1E" w14:textId="77777777" w:rsidTr="0040683C">
        <w:tc>
          <w:tcPr>
            <w:tcW w:w="5324" w:type="dxa"/>
            <w:shd w:val="clear" w:color="auto" w:fill="auto"/>
          </w:tcPr>
          <w:p w14:paraId="715C24A9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6F753BD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46CAE" w14:textId="35EDBA00" w:rsidR="0040683C" w:rsidRPr="000E593E" w:rsidRDefault="009A20EF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0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1,163,960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D9FBCC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D7781" w14:textId="24AEAAD6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859,045</w:t>
            </w:r>
          </w:p>
        </w:tc>
      </w:tr>
      <w:tr w:rsidR="0040683C" w:rsidRPr="000E593E" w14:paraId="7C3F79FC" w14:textId="77777777" w:rsidTr="0040683C">
        <w:tc>
          <w:tcPr>
            <w:tcW w:w="5324" w:type="dxa"/>
            <w:shd w:val="clear" w:color="auto" w:fill="auto"/>
          </w:tcPr>
          <w:p w14:paraId="122BF676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shd w:val="clear" w:color="auto" w:fill="auto"/>
          </w:tcPr>
          <w:p w14:paraId="3B9ACA62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3C52F050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D9F751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48F1B87D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0683C" w:rsidRPr="000E593E" w14:paraId="54D04DC1" w14:textId="77777777" w:rsidTr="0040683C">
        <w:tc>
          <w:tcPr>
            <w:tcW w:w="5324" w:type="dxa"/>
            <w:shd w:val="clear" w:color="auto" w:fill="auto"/>
          </w:tcPr>
          <w:p w14:paraId="2A37ABF0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14:paraId="34CBE58A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0D31A053" w14:textId="616CA3D9" w:rsidR="0040683C" w:rsidRPr="000E593E" w:rsidRDefault="009A20EF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0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1,540,992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E044AD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0DB7875A" w14:textId="430D280A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1,128,887</w:t>
            </w:r>
          </w:p>
        </w:tc>
      </w:tr>
    </w:tbl>
    <w:p w14:paraId="7F5CADA8" w14:textId="77777777" w:rsidR="00E23A9F" w:rsidRDefault="00E23A9F" w:rsidP="00E23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D134D" w14:textId="09EDB59B" w:rsidR="003364AC" w:rsidRPr="00E23A9F" w:rsidRDefault="003364AC" w:rsidP="00E23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23A9F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F968E3" w:rsidRPr="00E23A9F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F968E3" w:rsidRPr="00E23A9F">
        <w:rPr>
          <w:rFonts w:asciiTheme="majorBidi" w:hAnsiTheme="majorBidi" w:cstheme="majorBidi"/>
          <w:sz w:val="30"/>
          <w:szCs w:val="30"/>
        </w:rPr>
        <w:t>3</w:t>
      </w:r>
      <w:r w:rsidR="0040683C" w:rsidRPr="00E23A9F">
        <w:rPr>
          <w:rFonts w:asciiTheme="majorBidi" w:hAnsiTheme="majorBidi" w:cstheme="majorBidi"/>
          <w:sz w:val="30"/>
          <w:szCs w:val="30"/>
        </w:rPr>
        <w:t xml:space="preserve">1 </w:t>
      </w:r>
      <w:r w:rsidR="0040683C" w:rsidRPr="00E23A9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C33E0" w:rsidRPr="00E23A9F">
        <w:rPr>
          <w:rFonts w:asciiTheme="majorBidi" w:hAnsiTheme="majorBidi" w:cstheme="majorBidi"/>
          <w:sz w:val="30"/>
          <w:szCs w:val="30"/>
        </w:rPr>
        <w:t>256</w:t>
      </w:r>
      <w:r w:rsidR="0040683C" w:rsidRPr="00E23A9F">
        <w:rPr>
          <w:rFonts w:asciiTheme="majorBidi" w:hAnsiTheme="majorBidi" w:cstheme="majorBidi"/>
          <w:sz w:val="30"/>
          <w:szCs w:val="30"/>
        </w:rPr>
        <w:t>7</w:t>
      </w:r>
      <w:r w:rsidRPr="00E23A9F">
        <w:rPr>
          <w:rFonts w:asciiTheme="majorBidi" w:hAnsiTheme="majorBidi" w:cstheme="majorBidi"/>
          <w:sz w:val="30"/>
          <w:szCs w:val="30"/>
        </w:rPr>
        <w:t xml:space="preserve"> </w:t>
      </w:r>
      <w:r w:rsidRPr="00E23A9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C33E0" w:rsidRPr="00E23A9F">
        <w:rPr>
          <w:rFonts w:asciiTheme="majorBidi" w:hAnsiTheme="majorBidi" w:cstheme="majorBidi"/>
          <w:sz w:val="30"/>
          <w:szCs w:val="30"/>
        </w:rPr>
        <w:t>31</w:t>
      </w:r>
      <w:r w:rsidRPr="00E23A9F">
        <w:rPr>
          <w:rFonts w:asciiTheme="majorBidi" w:hAnsiTheme="majorBidi" w:cstheme="majorBidi"/>
          <w:sz w:val="30"/>
          <w:szCs w:val="30"/>
        </w:rPr>
        <w:t xml:space="preserve"> </w:t>
      </w:r>
      <w:r w:rsidRPr="00E23A9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C33E0" w:rsidRPr="00E23A9F">
        <w:rPr>
          <w:rFonts w:asciiTheme="majorBidi" w:hAnsiTheme="majorBidi" w:cstheme="majorBidi"/>
          <w:sz w:val="30"/>
          <w:szCs w:val="30"/>
        </w:rPr>
        <w:t>256</w:t>
      </w:r>
      <w:r w:rsidR="0040683C" w:rsidRPr="00E23A9F">
        <w:rPr>
          <w:rFonts w:asciiTheme="majorBidi" w:hAnsiTheme="majorBidi" w:cstheme="majorBidi"/>
          <w:sz w:val="30"/>
          <w:szCs w:val="30"/>
        </w:rPr>
        <w:t>6</w:t>
      </w:r>
      <w:r w:rsidRPr="00E23A9F">
        <w:rPr>
          <w:rFonts w:asciiTheme="majorBidi" w:hAnsiTheme="majorBidi" w:cstheme="majorBidi"/>
          <w:sz w:val="30"/>
          <w:szCs w:val="30"/>
        </w:rPr>
        <w:t xml:space="preserve"> </w:t>
      </w:r>
      <w:r w:rsidRPr="00E23A9F">
        <w:rPr>
          <w:rFonts w:asciiTheme="majorBidi" w:hAnsiTheme="majorBidi" w:cstheme="majorBidi" w:hint="cs"/>
          <w:sz w:val="30"/>
          <w:szCs w:val="30"/>
          <w:cs/>
        </w:rPr>
        <w:t>บริษั</w:t>
      </w:r>
      <w:r w:rsidR="0040683C" w:rsidRPr="00E23A9F">
        <w:rPr>
          <w:rFonts w:asciiTheme="majorBidi" w:hAnsiTheme="majorBidi" w:cstheme="majorBidi" w:hint="cs"/>
          <w:sz w:val="30"/>
          <w:szCs w:val="30"/>
          <w:cs/>
        </w:rPr>
        <w:t>ท</w:t>
      </w:r>
      <w:r w:rsidR="000435B3" w:rsidRPr="00E23A9F">
        <w:rPr>
          <w:rFonts w:ascii="Angsana New" w:hAnsi="Angsana New"/>
          <w:sz w:val="30"/>
          <w:szCs w:val="30"/>
          <w:cs/>
        </w:rPr>
        <w:t>ไม่มีผลขาดทุนจากการด้อยค่าของลูกหนี้การค้า</w:t>
      </w:r>
    </w:p>
    <w:p w14:paraId="1E767BB6" w14:textId="77777777" w:rsidR="0052305F" w:rsidRPr="000E593E" w:rsidRDefault="0052305F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3F522" w14:textId="724FDCD5" w:rsidR="003364AC" w:rsidRPr="000E593E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สัญญาขายลดลูกหนี้</w:t>
      </w:r>
    </w:p>
    <w:p w14:paraId="548FDD89" w14:textId="77777777" w:rsidR="003364AC" w:rsidRPr="000E593E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720F1" w14:textId="6EA1C644" w:rsidR="003364AC" w:rsidRPr="000E593E" w:rsidRDefault="008F1624" w:rsidP="00F96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9C33E0">
        <w:rPr>
          <w:rFonts w:asciiTheme="majorBidi" w:hAnsiTheme="majorBidi" w:cstheme="majorBidi"/>
          <w:sz w:val="30"/>
          <w:szCs w:val="30"/>
        </w:rPr>
        <w:t>31</w:t>
      </w:r>
      <w:r w:rsidRPr="0047080D">
        <w:rPr>
          <w:rFonts w:asciiTheme="majorBidi" w:hAnsiTheme="majorBidi" w:cstheme="majorBidi"/>
          <w:sz w:val="30"/>
          <w:szCs w:val="30"/>
        </w:rPr>
        <w:t xml:space="preserve"> </w:t>
      </w:r>
      <w:r w:rsidRPr="0047080D">
        <w:rPr>
          <w:rFonts w:asciiTheme="majorBidi" w:hAnsiTheme="majorBidi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C33E0">
        <w:rPr>
          <w:rFonts w:asciiTheme="majorBidi" w:hAnsiTheme="majorBidi" w:cstheme="majorBidi"/>
          <w:sz w:val="30"/>
          <w:szCs w:val="30"/>
        </w:rPr>
        <w:t>256</w:t>
      </w:r>
      <w:r w:rsidR="000435B3">
        <w:rPr>
          <w:rFonts w:asciiTheme="majorBidi" w:hAnsiTheme="majorBidi" w:cstheme="majorBidi"/>
          <w:sz w:val="30"/>
          <w:szCs w:val="30"/>
        </w:rPr>
        <w:t>7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บริษัทได้โอนสิทธิเรียกร้องที่จะได้รับชำระหนี้จากลูกหนี้จำนวนเงิน</w:t>
      </w:r>
      <w:r w:rsidR="003364AC"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="009A20EF">
        <w:rPr>
          <w:rFonts w:asciiTheme="majorBidi" w:hAnsiTheme="majorBidi" w:cstheme="majorBidi"/>
          <w:sz w:val="30"/>
          <w:szCs w:val="30"/>
        </w:rPr>
        <w:t>284.6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9C33E0" w:rsidRPr="000E593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C33E0" w:rsidRPr="000E593E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8F1624">
        <w:rPr>
          <w:rFonts w:ascii="Angsana New" w:hAnsi="Angsana New"/>
          <w:i/>
          <w:iCs/>
          <w:sz w:val="30"/>
          <w:szCs w:val="30"/>
        </w:rPr>
        <w:t xml:space="preserve">1,236.9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3364AC"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โดยบริษัทได้รับเงินจากสถาบันการเงิน </w:t>
      </w:r>
      <w:r w:rsidR="009A20EF">
        <w:rPr>
          <w:rFonts w:asciiTheme="majorBidi" w:hAnsiTheme="majorBidi" w:cstheme="majorBidi"/>
          <w:sz w:val="30"/>
          <w:szCs w:val="30"/>
        </w:rPr>
        <w:t>278.4</w:t>
      </w:r>
      <w:r w:rsidR="003364AC"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9C33E0" w:rsidRPr="000E593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C33E0" w:rsidRPr="000E593E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8F1624">
        <w:rPr>
          <w:rFonts w:ascii="Angsana New" w:hAnsi="Angsana New"/>
          <w:i/>
          <w:iCs/>
          <w:sz w:val="30"/>
          <w:szCs w:val="30"/>
        </w:rPr>
        <w:t xml:space="preserve">1,217.0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 ทั้งนี้ 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47E43A61" w14:textId="77777777" w:rsidR="00E85BB8" w:rsidRPr="000E593E" w:rsidRDefault="00E85BB8" w:rsidP="00F96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3EA6E0" w14:textId="0E2666E0" w:rsidR="008F1624" w:rsidRDefault="008F1624" w:rsidP="008F1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24563A2" w14:textId="6B0C29E5" w:rsidR="008F1624" w:rsidRDefault="008F1624" w:rsidP="008F1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CB033B2" w14:textId="1EBC1719" w:rsidR="008F1624" w:rsidRDefault="008F1624" w:rsidP="008F1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0CECEFC" w14:textId="77777777" w:rsidR="008F1624" w:rsidRPr="008F1624" w:rsidRDefault="008F1624" w:rsidP="008F1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737B8F4" w14:textId="4D8DCEAD" w:rsidR="003364AC" w:rsidRPr="000E593E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2FBF6F10" w14:textId="77777777" w:rsidR="003364AC" w:rsidRPr="000E593E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01" w:type="dxa"/>
        <w:tblInd w:w="450" w:type="dxa"/>
        <w:tblLook w:val="0000" w:firstRow="0" w:lastRow="0" w:firstColumn="0" w:lastColumn="0" w:noHBand="0" w:noVBand="0"/>
      </w:tblPr>
      <w:tblGrid>
        <w:gridCol w:w="6300"/>
        <w:gridCol w:w="1347"/>
        <w:gridCol w:w="270"/>
        <w:gridCol w:w="1284"/>
      </w:tblGrid>
      <w:tr w:rsidR="003364AC" w:rsidRPr="00422193" w14:paraId="43C804F2" w14:textId="77777777" w:rsidTr="001C187C">
        <w:tc>
          <w:tcPr>
            <w:tcW w:w="6300" w:type="dxa"/>
          </w:tcPr>
          <w:p w14:paraId="5E148D8E" w14:textId="77777777" w:rsidR="003364AC" w:rsidRPr="00DE07C8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55876B22" w14:textId="27E786A4" w:rsidR="003364AC" w:rsidRPr="00FF5AEA" w:rsidRDefault="00C43E59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F16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8F162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725DC6E" w14:textId="77777777" w:rsidR="003364AC" w:rsidRPr="00FF5AEA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2864314" w14:textId="417721BF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422193" w14:paraId="368E31C8" w14:textId="77777777" w:rsidTr="001C187C">
        <w:tc>
          <w:tcPr>
            <w:tcW w:w="6300" w:type="dxa"/>
          </w:tcPr>
          <w:p w14:paraId="6B7297F8" w14:textId="77777777" w:rsidR="003364AC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14:paraId="263D000E" w14:textId="42156F7E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162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D37CF6A" w14:textId="77777777" w:rsidR="003364AC" w:rsidRPr="00FF5AEA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11CBD12" w14:textId="31CCF35D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162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364AC" w:rsidRPr="00F17C44" w14:paraId="6D4C04C2" w14:textId="77777777" w:rsidTr="001C187C">
        <w:tc>
          <w:tcPr>
            <w:tcW w:w="6300" w:type="dxa"/>
          </w:tcPr>
          <w:p w14:paraId="0818A21F" w14:textId="77777777" w:rsidR="003364AC" w:rsidRPr="00A345D5" w:rsidRDefault="003364AC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1" w:type="dxa"/>
            <w:gridSpan w:val="3"/>
          </w:tcPr>
          <w:p w14:paraId="34103849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F17C44" w14:paraId="7A1E6868" w14:textId="77777777" w:rsidTr="001C187C">
        <w:tc>
          <w:tcPr>
            <w:tcW w:w="6300" w:type="dxa"/>
          </w:tcPr>
          <w:p w14:paraId="185F882E" w14:textId="77777777" w:rsidR="003364AC" w:rsidRPr="008B589C" w:rsidRDefault="003364AC" w:rsidP="0082287F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47" w:type="dxa"/>
          </w:tcPr>
          <w:p w14:paraId="23F81060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8E72C" w14:textId="77777777" w:rsidR="003364AC" w:rsidRPr="00F17C44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AE97AF2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4AC" w:rsidRPr="00F17C44" w14:paraId="72E9F3BD" w14:textId="77777777" w:rsidTr="001C187C">
        <w:tc>
          <w:tcPr>
            <w:tcW w:w="6300" w:type="dxa"/>
          </w:tcPr>
          <w:p w14:paraId="7B985D75" w14:textId="77777777" w:rsidR="003364AC" w:rsidRPr="008B589C" w:rsidRDefault="003364AC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47" w:type="dxa"/>
          </w:tcPr>
          <w:p w14:paraId="1F463F20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07E92" w14:textId="77777777" w:rsidR="003364AC" w:rsidRPr="00F17C44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79349FF8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624" w:rsidRPr="00F17C44" w14:paraId="7C2015E3" w14:textId="77777777" w:rsidTr="001C187C">
        <w:trPr>
          <w:cantSplit/>
        </w:trPr>
        <w:tc>
          <w:tcPr>
            <w:tcW w:w="6300" w:type="dxa"/>
          </w:tcPr>
          <w:p w14:paraId="1438833D" w14:textId="77777777" w:rsidR="008F1624" w:rsidRPr="00096CAA" w:rsidRDefault="008F1624" w:rsidP="008F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6C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70F6C16" w14:textId="5FF0AB7D" w:rsidR="008F1624" w:rsidRPr="002B1215" w:rsidRDefault="002731A3" w:rsidP="008F162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731A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475,000</w:t>
            </w:r>
          </w:p>
        </w:tc>
        <w:tc>
          <w:tcPr>
            <w:tcW w:w="270" w:type="dxa"/>
          </w:tcPr>
          <w:p w14:paraId="05B2794A" w14:textId="77777777" w:rsidR="008F1624" w:rsidRPr="00656B08" w:rsidRDefault="008F1624" w:rsidP="008F1624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2AE3B193" w14:textId="401EFE8C" w:rsidR="008F1624" w:rsidRPr="00656B08" w:rsidRDefault="008F1624" w:rsidP="008F162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50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700,000</w:t>
            </w:r>
          </w:p>
        </w:tc>
      </w:tr>
    </w:tbl>
    <w:p w14:paraId="75F49C39" w14:textId="77777777" w:rsidR="003364AC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1A332A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3C29A0DC" w14:textId="77777777" w:rsidR="003364AC" w:rsidRPr="006F159D" w:rsidRDefault="003364AC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40CE028" w14:textId="5C2A2980" w:rsidR="003364AC" w:rsidRPr="006F159D" w:rsidRDefault="003364AC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F968E3" w:rsidRPr="006F159D">
        <w:rPr>
          <w:rFonts w:ascii="Angsana New" w:hAnsi="Angsana New"/>
          <w:spacing w:val="-2"/>
          <w:sz w:val="30"/>
          <w:szCs w:val="30"/>
        </w:rPr>
        <w:t>3</w:t>
      </w:r>
      <w:r w:rsidR="008F1624">
        <w:rPr>
          <w:rFonts w:ascii="Angsana New" w:hAnsi="Angsana New"/>
          <w:spacing w:val="-2"/>
          <w:sz w:val="30"/>
          <w:szCs w:val="30"/>
        </w:rPr>
        <w:t>1</w:t>
      </w:r>
      <w:r w:rsidR="00F968E3">
        <w:rPr>
          <w:rFonts w:ascii="Angsana New" w:hAnsi="Angsana New"/>
          <w:spacing w:val="-2"/>
          <w:sz w:val="30"/>
          <w:szCs w:val="30"/>
        </w:rPr>
        <w:t xml:space="preserve"> </w:t>
      </w:r>
      <w:r w:rsidR="008F1624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C43E5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C33E0" w:rsidRPr="009C33E0">
        <w:rPr>
          <w:rFonts w:ascii="Angsana New" w:hAnsi="Angsana New"/>
          <w:spacing w:val="-2"/>
          <w:sz w:val="30"/>
          <w:szCs w:val="30"/>
        </w:rPr>
        <w:t>256</w:t>
      </w:r>
      <w:r w:rsidR="008F1624">
        <w:rPr>
          <w:rFonts w:ascii="Angsana New" w:hAnsi="Angsana New"/>
          <w:spacing w:val="-2"/>
          <w:sz w:val="30"/>
          <w:szCs w:val="30"/>
        </w:rPr>
        <w:t>7</w:t>
      </w:r>
      <w:r w:rsidRPr="006F159D">
        <w:rPr>
          <w:rFonts w:ascii="Angsana New" w:hAnsi="Angsana New"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เงินกู้ยืมระยะสั้นจากสถาบันการเงินจำนวน</w:t>
      </w:r>
      <w:r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731A3">
        <w:rPr>
          <w:rFonts w:asciiTheme="majorBidi" w:hAnsiTheme="majorBidi" w:cstheme="majorBidi"/>
          <w:spacing w:val="-2"/>
          <w:sz w:val="30"/>
          <w:szCs w:val="30"/>
        </w:rPr>
        <w:t>475</w:t>
      </w:r>
      <w:r w:rsidR="00217B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BB0E5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B0E5E"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BB0E5E" w:rsidRPr="009C33E0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BB0E5E" w:rsidRPr="00274B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BB0E5E"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BB0E5E" w:rsidRPr="009C33E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B0E5E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BB0E5E" w:rsidRPr="00274B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BB0E5E">
        <w:rPr>
          <w:rFonts w:asciiTheme="majorBidi" w:hAnsiTheme="majorBidi"/>
          <w:i/>
          <w:iCs/>
          <w:spacing w:val="-2"/>
          <w:sz w:val="30"/>
          <w:szCs w:val="30"/>
        </w:rPr>
        <w:t>700</w:t>
      </w:r>
      <w:r w:rsidR="00BB0E5E" w:rsidRPr="00BB0E5E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00BB0E5E"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</w:t>
      </w:r>
      <w:r w:rsidRPr="006F159D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ซึ่งเงินกู้ยืมดังกล่าวมีดอกเบี้ยในอัตราร้อยล</w:t>
      </w:r>
      <w:r w:rsidRPr="006F159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2731A3">
        <w:rPr>
          <w:rFonts w:asciiTheme="majorBidi" w:hAnsiTheme="majorBidi" w:cstheme="majorBidi"/>
          <w:spacing w:val="-2"/>
          <w:sz w:val="30"/>
          <w:szCs w:val="30"/>
        </w:rPr>
        <w:t>3.08 – 3.30</w:t>
      </w:r>
      <w:r w:rsidR="00E80B6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9C33E0" w:rsidRPr="009C33E0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9C33E0" w:rsidRPr="009C33E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8F1624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274BD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8F1624" w:rsidRPr="008F1624">
        <w:rPr>
          <w:rFonts w:ascii="Angsana New" w:hAnsi="Angsana New"/>
          <w:i/>
          <w:iCs/>
          <w:spacing w:val="-2"/>
          <w:sz w:val="30"/>
          <w:szCs w:val="30"/>
        </w:rPr>
        <w:t xml:space="preserve">1.83 - 3.30 </w:t>
      </w:r>
      <w:r w:rsidRPr="00274BD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1D0015E8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5521AD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6FD5A38B" w14:textId="77777777" w:rsidR="000E593E" w:rsidRDefault="000E593E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0ED3CABA" w14:textId="4AE885A5" w:rsidR="000E593E" w:rsidRDefault="003364AC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8F1624">
        <w:rPr>
          <w:rFonts w:ascii="Angsana New" w:hAnsi="Angsana New"/>
          <w:spacing w:val="-2"/>
          <w:sz w:val="30"/>
          <w:szCs w:val="30"/>
        </w:rPr>
        <w:t xml:space="preserve">31 </w:t>
      </w:r>
      <w:r w:rsidR="008F1624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8F1624">
        <w:rPr>
          <w:rFonts w:ascii="Angsana New" w:hAnsi="Angsana New"/>
          <w:spacing w:val="-2"/>
          <w:sz w:val="30"/>
          <w:szCs w:val="30"/>
        </w:rPr>
        <w:t>2567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Pr="006F15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2731A3">
        <w:rPr>
          <w:rFonts w:asciiTheme="majorBidi" w:hAnsiTheme="majorBidi" w:cstheme="majorBidi"/>
          <w:spacing w:val="6"/>
          <w:sz w:val="30"/>
          <w:szCs w:val="30"/>
        </w:rPr>
        <w:t>6</w:t>
      </w:r>
      <w:r w:rsidRPr="006F15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="002731A3">
        <w:rPr>
          <w:rFonts w:asciiTheme="majorBidi" w:hAnsiTheme="majorBidi" w:cstheme="majorBidi"/>
          <w:sz w:val="30"/>
          <w:szCs w:val="30"/>
        </w:rPr>
        <w:t>1,885</w:t>
      </w: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F1624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F1624" w:rsidRPr="008F1624">
        <w:rPr>
          <w:rFonts w:asciiTheme="majorBidi" w:hAnsiTheme="majorBidi" w:cstheme="majorBidi"/>
          <w:i/>
          <w:iCs/>
          <w:sz w:val="30"/>
          <w:szCs w:val="30"/>
        </w:rPr>
        <w:t xml:space="preserve">6 </w:t>
      </w:r>
      <w:r w:rsidR="008F1624" w:rsidRPr="008F1624">
        <w:rPr>
          <w:rFonts w:asciiTheme="majorBidi" w:hAnsiTheme="majorBidi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8F1624" w:rsidRPr="008F1624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8F1624">
        <w:rPr>
          <w:rFonts w:asciiTheme="majorBidi" w:hAnsiTheme="majorBidi" w:cstheme="majorBidi"/>
          <w:i/>
          <w:iCs/>
          <w:sz w:val="30"/>
          <w:szCs w:val="30"/>
        </w:rPr>
        <w:t>660</w:t>
      </w:r>
      <w:r w:rsidR="008F1624" w:rsidRPr="008F16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1624" w:rsidRPr="008F1624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5687AC4" w14:textId="77777777" w:rsidR="000E593E" w:rsidRDefault="000E593E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D8F85" w14:textId="6E14F784" w:rsidR="003364AC" w:rsidRPr="00785B2C" w:rsidRDefault="003364AC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3BE44AA" w14:textId="368AB2EF" w:rsidR="008C0645" w:rsidRDefault="003364AC" w:rsidP="008C064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01FF4EBF" w14:textId="3A7CB9A6" w:rsidR="005F5D82" w:rsidRDefault="005F5D82" w:rsidP="005F5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0"/>
        <w:gridCol w:w="1106"/>
        <w:gridCol w:w="269"/>
        <w:gridCol w:w="1097"/>
        <w:gridCol w:w="269"/>
        <w:gridCol w:w="1106"/>
        <w:gridCol w:w="254"/>
        <w:gridCol w:w="1101"/>
      </w:tblGrid>
      <w:tr w:rsidR="000E593E" w:rsidRPr="00B57B3A" w14:paraId="75D744E8" w14:textId="77777777" w:rsidTr="008F1624">
        <w:tc>
          <w:tcPr>
            <w:tcW w:w="2136" w:type="pct"/>
          </w:tcPr>
          <w:p w14:paraId="1AA3D4D1" w14:textId="70C7480C" w:rsidR="005F5D82" w:rsidRPr="00B57B3A" w:rsidRDefault="008F1624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F4BB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C33E0"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  <w:t>31</w:t>
            </w:r>
            <w:r w:rsidRPr="003F4BBE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09" w:type="pct"/>
          </w:tcPr>
          <w:p w14:paraId="1A280A87" w14:textId="1896BAD9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D28A427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B2E2E1A" w14:textId="194C20E5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AB95A7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hideMark/>
          </w:tcPr>
          <w:p w14:paraId="02990B67" w14:textId="5231007F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</w:t>
            </w:r>
            <w:r w:rsidR="00DB53E0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445718D4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hideMark/>
          </w:tcPr>
          <w:p w14:paraId="5C604F83" w14:textId="65AED09D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</w:t>
            </w:r>
            <w:r w:rsidR="00DB53E0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</w:tr>
      <w:tr w:rsidR="008F1624" w:rsidRPr="00B57B3A" w14:paraId="76DC1BEC" w14:textId="77777777" w:rsidTr="008F1624">
        <w:tc>
          <w:tcPr>
            <w:tcW w:w="2136" w:type="pct"/>
          </w:tcPr>
          <w:p w14:paraId="7935F635" w14:textId="77777777" w:rsidR="008F1624" w:rsidRPr="003F4BBE" w:rsidRDefault="008F1624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263348DD" w14:textId="77777777" w:rsidR="008F1624" w:rsidRPr="00B57B3A" w:rsidRDefault="008F1624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7F18A2" w14:textId="77777777" w:rsidR="008F1624" w:rsidRPr="00B57B3A" w:rsidRDefault="008F1624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EE0CA3A" w14:textId="77777777" w:rsidR="008F1624" w:rsidRPr="00B57B3A" w:rsidRDefault="008F1624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BB08EE" w14:textId="77777777" w:rsidR="008F1624" w:rsidRPr="00B57B3A" w:rsidRDefault="008F1624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14720FFD" w14:textId="69CA85E6" w:rsidR="008F1624" w:rsidRPr="00B57B3A" w:rsidRDefault="008F1624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593E" w:rsidRPr="00B57B3A" w14:paraId="3AFCED37" w14:textId="77777777" w:rsidTr="000E593E">
        <w:trPr>
          <w:trHeight w:val="74"/>
        </w:trPr>
        <w:tc>
          <w:tcPr>
            <w:tcW w:w="2136" w:type="pct"/>
          </w:tcPr>
          <w:p w14:paraId="5E78AEFB" w14:textId="77777777" w:rsidR="005F5D82" w:rsidRPr="0037579F" w:rsidRDefault="005F5D82" w:rsidP="000E59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09" w:type="pct"/>
            <w:vAlign w:val="bottom"/>
          </w:tcPr>
          <w:p w14:paraId="56DDC12D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1448CE11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vAlign w:val="bottom"/>
          </w:tcPr>
          <w:p w14:paraId="4816192C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12D09344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</w:tcPr>
          <w:p w14:paraId="66AE48DB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72DD964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44F9B761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93E" w:rsidRPr="00B57B3A" w14:paraId="102322B2" w14:textId="77777777" w:rsidTr="000E593E">
        <w:trPr>
          <w:trHeight w:val="74"/>
        </w:trPr>
        <w:tc>
          <w:tcPr>
            <w:tcW w:w="2136" w:type="pct"/>
          </w:tcPr>
          <w:p w14:paraId="14251CD1" w14:textId="77777777" w:rsidR="005F5D82" w:rsidRPr="0037579F" w:rsidRDefault="005F5D82" w:rsidP="000E59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609" w:type="pct"/>
            <w:vAlign w:val="bottom"/>
          </w:tcPr>
          <w:p w14:paraId="6ECF3C7D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1F507AF4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vAlign w:val="bottom"/>
          </w:tcPr>
          <w:p w14:paraId="6D8999B6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52DAC85D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</w:tcPr>
          <w:p w14:paraId="2E456B55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83363A9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268324AF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6C3B" w:rsidRPr="005163C4" w14:paraId="7A18A9C7" w14:textId="77777777" w:rsidTr="008F1624">
        <w:trPr>
          <w:trHeight w:val="74"/>
        </w:trPr>
        <w:tc>
          <w:tcPr>
            <w:tcW w:w="2136" w:type="pct"/>
            <w:vAlign w:val="bottom"/>
            <w:hideMark/>
          </w:tcPr>
          <w:p w14:paraId="2EF6C754" w14:textId="77777777" w:rsidR="00416C3B" w:rsidRPr="00B57B3A" w:rsidRDefault="00416C3B" w:rsidP="00416C3B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9" w:type="pct"/>
            <w:vAlign w:val="bottom"/>
          </w:tcPr>
          <w:p w14:paraId="4C49B1FD" w14:textId="3609B2A6" w:rsidR="00416C3B" w:rsidRPr="005163C4" w:rsidRDefault="00416C3B" w:rsidP="00416C3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423E13E5" w14:textId="77777777" w:rsidR="00416C3B" w:rsidRPr="005163C4" w:rsidRDefault="00416C3B" w:rsidP="00416C3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vAlign w:val="bottom"/>
          </w:tcPr>
          <w:p w14:paraId="628E21FD" w14:textId="6C528D75" w:rsidR="00416C3B" w:rsidRPr="005163C4" w:rsidRDefault="00416C3B" w:rsidP="00416C3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01BAD309" w14:textId="77777777" w:rsidR="00416C3B" w:rsidRPr="005163C4" w:rsidRDefault="00416C3B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</w:tcPr>
          <w:p w14:paraId="773EB7DD" w14:textId="199674C6" w:rsidR="00416C3B" w:rsidRPr="005163C4" w:rsidRDefault="002731A3" w:rsidP="00416C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31A3">
              <w:rPr>
                <w:rFonts w:asciiTheme="majorBidi" w:hAnsiTheme="majorBidi" w:cstheme="majorBidi"/>
                <w:sz w:val="30"/>
                <w:szCs w:val="30"/>
              </w:rPr>
              <w:t>1,108,972</w:t>
            </w:r>
          </w:p>
        </w:tc>
        <w:tc>
          <w:tcPr>
            <w:tcW w:w="140" w:type="pct"/>
            <w:vAlign w:val="bottom"/>
          </w:tcPr>
          <w:p w14:paraId="3C2090F3" w14:textId="77777777" w:rsidR="00416C3B" w:rsidRPr="005163C4" w:rsidRDefault="00416C3B" w:rsidP="00416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  <w:hideMark/>
          </w:tcPr>
          <w:p w14:paraId="486587D4" w14:textId="64FAA0E8" w:rsidR="00416C3B" w:rsidRPr="005163C4" w:rsidRDefault="00416C3B" w:rsidP="00416C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416C3B" w:rsidRPr="005163C4" w14:paraId="4E6E499E" w14:textId="77777777" w:rsidTr="008F1624">
        <w:tc>
          <w:tcPr>
            <w:tcW w:w="2136" w:type="pct"/>
            <w:vAlign w:val="bottom"/>
            <w:hideMark/>
          </w:tcPr>
          <w:p w14:paraId="68AF4810" w14:textId="77777777" w:rsidR="00416C3B" w:rsidRPr="00B57B3A" w:rsidRDefault="00416C3B" w:rsidP="00416C3B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09" w:type="pct"/>
            <w:vAlign w:val="bottom"/>
          </w:tcPr>
          <w:p w14:paraId="276C7896" w14:textId="7147E0B4" w:rsidR="00416C3B" w:rsidRPr="005163C4" w:rsidRDefault="00416C3B" w:rsidP="00416C3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75AE61E" w14:textId="77777777" w:rsidR="00416C3B" w:rsidRPr="005163C4" w:rsidRDefault="00416C3B" w:rsidP="00416C3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53AB549" w14:textId="2D174892" w:rsidR="00416C3B" w:rsidRPr="005163C4" w:rsidRDefault="00416C3B" w:rsidP="00416C3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84987AF" w14:textId="77777777" w:rsidR="00416C3B" w:rsidRPr="005163C4" w:rsidRDefault="00416C3B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37E7406E" w14:textId="5C0073FD" w:rsidR="00416C3B" w:rsidRPr="005163C4" w:rsidRDefault="002731A3" w:rsidP="00416C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31A3">
              <w:rPr>
                <w:rFonts w:asciiTheme="majorBidi" w:hAnsiTheme="majorBidi" w:cstheme="majorBidi"/>
                <w:sz w:val="30"/>
                <w:szCs w:val="30"/>
              </w:rPr>
              <w:t>96,92</w:t>
            </w:r>
            <w:r w:rsidR="00E825A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0" w:type="pct"/>
            <w:vAlign w:val="bottom"/>
          </w:tcPr>
          <w:p w14:paraId="3D9F9F8B" w14:textId="77777777" w:rsidR="00416C3B" w:rsidRPr="005163C4" w:rsidRDefault="00416C3B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  <w:hideMark/>
          </w:tcPr>
          <w:p w14:paraId="2FB85A55" w14:textId="40881C9A" w:rsidR="00416C3B" w:rsidRPr="005163C4" w:rsidRDefault="00416C3B" w:rsidP="00416C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416C3B" w:rsidRPr="005163C4" w14:paraId="03B332D7" w14:textId="77777777" w:rsidTr="000E593E">
        <w:tc>
          <w:tcPr>
            <w:tcW w:w="2136" w:type="pct"/>
            <w:vAlign w:val="bottom"/>
          </w:tcPr>
          <w:p w14:paraId="49BE15D6" w14:textId="10B54ED0" w:rsidR="00416C3B" w:rsidRPr="0037579F" w:rsidRDefault="00416C3B" w:rsidP="00416C3B">
            <w:pPr>
              <w:ind w:left="16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09" w:type="pct"/>
            <w:vAlign w:val="bottom"/>
          </w:tcPr>
          <w:p w14:paraId="1C5895E0" w14:textId="06AACDC9" w:rsidR="00416C3B" w:rsidRDefault="00416C3B" w:rsidP="00416C3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D7A71C5" w14:textId="77777777" w:rsidR="00416C3B" w:rsidRPr="005163C4" w:rsidRDefault="00416C3B" w:rsidP="00416C3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D6B394E" w14:textId="6D844728" w:rsidR="00416C3B" w:rsidRPr="005163C4" w:rsidRDefault="00416C3B" w:rsidP="00416C3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5823BA8" w14:textId="77777777" w:rsidR="00416C3B" w:rsidRPr="005163C4" w:rsidRDefault="00416C3B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0375918" w14:textId="4E37F045" w:rsidR="00416C3B" w:rsidRDefault="002731A3" w:rsidP="00416C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31A3">
              <w:rPr>
                <w:rFonts w:asciiTheme="majorBidi" w:hAnsiTheme="majorBidi" w:cstheme="majorBidi"/>
                <w:sz w:val="30"/>
                <w:szCs w:val="30"/>
              </w:rPr>
              <w:t>96,863</w:t>
            </w:r>
          </w:p>
        </w:tc>
        <w:tc>
          <w:tcPr>
            <w:tcW w:w="140" w:type="pct"/>
            <w:vAlign w:val="bottom"/>
          </w:tcPr>
          <w:p w14:paraId="1661EF59" w14:textId="77777777" w:rsidR="00416C3B" w:rsidRPr="005163C4" w:rsidRDefault="00416C3B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4627E619" w14:textId="58B37CE5" w:rsidR="00416C3B" w:rsidRPr="005163C4" w:rsidRDefault="00416C3B" w:rsidP="00416C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042</w:t>
            </w:r>
          </w:p>
        </w:tc>
      </w:tr>
      <w:tr w:rsidR="00416C3B" w:rsidRPr="005163C4" w14:paraId="3FDF2F46" w14:textId="77777777" w:rsidTr="00E23A9F">
        <w:tc>
          <w:tcPr>
            <w:tcW w:w="2136" w:type="pct"/>
            <w:vAlign w:val="bottom"/>
            <w:hideMark/>
          </w:tcPr>
          <w:p w14:paraId="38BD2D72" w14:textId="77777777" w:rsidR="00416C3B" w:rsidRPr="00B57B3A" w:rsidRDefault="00416C3B" w:rsidP="00416C3B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09" w:type="pct"/>
            <w:tcBorders>
              <w:top w:val="nil"/>
              <w:left w:val="nil"/>
              <w:right w:val="nil"/>
            </w:tcBorders>
          </w:tcPr>
          <w:p w14:paraId="4C853FF0" w14:textId="1AFDF374" w:rsidR="00416C3B" w:rsidRPr="005163C4" w:rsidRDefault="00416C3B" w:rsidP="00416C3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F2A5A4" w14:textId="77777777" w:rsidR="00416C3B" w:rsidRPr="005163C4" w:rsidRDefault="00416C3B" w:rsidP="00416C3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right w:val="nil"/>
            </w:tcBorders>
          </w:tcPr>
          <w:p w14:paraId="2DC95B0C" w14:textId="61A53C0F" w:rsidR="00416C3B" w:rsidRPr="005163C4" w:rsidRDefault="00416C3B" w:rsidP="00416C3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20B6A65D" w14:textId="77777777" w:rsidR="00416C3B" w:rsidRPr="005163C4" w:rsidRDefault="00416C3B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910CF" w14:textId="50510CB2" w:rsidR="00416C3B" w:rsidRPr="005163C4" w:rsidRDefault="002731A3" w:rsidP="00416C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31A3">
              <w:rPr>
                <w:rFonts w:asciiTheme="majorBidi" w:hAnsiTheme="majorBidi" w:cstheme="majorBidi"/>
                <w:sz w:val="30"/>
                <w:szCs w:val="30"/>
              </w:rPr>
              <w:t>576,250</w:t>
            </w:r>
          </w:p>
        </w:tc>
        <w:tc>
          <w:tcPr>
            <w:tcW w:w="140" w:type="pct"/>
          </w:tcPr>
          <w:p w14:paraId="4EA69291" w14:textId="77777777" w:rsidR="00416C3B" w:rsidRPr="005163C4" w:rsidRDefault="00416C3B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519572" w14:textId="2AF91251" w:rsidR="00416C3B" w:rsidRPr="005163C4" w:rsidRDefault="00416C3B" w:rsidP="00416C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416C3B" w:rsidRPr="005163C4" w14:paraId="28109998" w14:textId="77777777" w:rsidTr="00E23A9F">
        <w:tc>
          <w:tcPr>
            <w:tcW w:w="2136" w:type="pct"/>
            <w:vAlign w:val="bottom"/>
            <w:hideMark/>
          </w:tcPr>
          <w:p w14:paraId="702569BE" w14:textId="77777777" w:rsidR="00416C3B" w:rsidRPr="00B57B3A" w:rsidRDefault="00416C3B" w:rsidP="00416C3B">
            <w:pPr>
              <w:tabs>
                <w:tab w:val="left" w:pos="16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left w:val="nil"/>
              <w:right w:val="nil"/>
            </w:tcBorders>
            <w:vAlign w:val="bottom"/>
          </w:tcPr>
          <w:p w14:paraId="66568BA4" w14:textId="67A7634F" w:rsidR="00416C3B" w:rsidRPr="005163C4" w:rsidRDefault="00416C3B" w:rsidP="00416C3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213808E4" w14:textId="77777777" w:rsidR="00416C3B" w:rsidRPr="005163C4" w:rsidRDefault="00416C3B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left w:val="nil"/>
              <w:right w:val="nil"/>
            </w:tcBorders>
            <w:vAlign w:val="bottom"/>
          </w:tcPr>
          <w:p w14:paraId="7DB9E565" w14:textId="1B71611D" w:rsidR="00416C3B" w:rsidRPr="005163C4" w:rsidRDefault="00416C3B" w:rsidP="00416C3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FA25A56" w14:textId="77777777" w:rsidR="00416C3B" w:rsidRPr="005163C4" w:rsidRDefault="00416C3B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707ED0" w14:textId="63635E34" w:rsidR="00416C3B" w:rsidRPr="005163C4" w:rsidRDefault="002731A3" w:rsidP="00416C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731A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1,879,00</w:t>
            </w:r>
            <w:r w:rsidR="00E825A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0" w:type="pct"/>
            <w:vAlign w:val="bottom"/>
          </w:tcPr>
          <w:p w14:paraId="60BDEF24" w14:textId="77777777" w:rsidR="00416C3B" w:rsidRPr="005163C4" w:rsidRDefault="00416C3B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8C2266" w14:textId="331135BA" w:rsidR="00416C3B" w:rsidRPr="005163C4" w:rsidRDefault="00416C3B" w:rsidP="00416C3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</w:tr>
    </w:tbl>
    <w:p w14:paraId="1DB0807D" w14:textId="77777777" w:rsidR="000E593E" w:rsidRDefault="008C0645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/>
          <w:spacing w:val="6"/>
          <w:sz w:val="30"/>
          <w:szCs w:val="30"/>
        </w:rPr>
        <w:tab/>
      </w:r>
    </w:p>
    <w:p w14:paraId="0F0DBE54" w14:textId="173DEEF7" w:rsidR="003364AC" w:rsidRDefault="000E593E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/>
          <w:spacing w:val="6"/>
          <w:sz w:val="30"/>
          <w:szCs w:val="30"/>
        </w:rPr>
        <w:tab/>
      </w:r>
      <w:r w:rsidR="003364AC"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7022B418" w14:textId="77777777" w:rsidR="008C0645" w:rsidRDefault="008C0645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034A53F2" w14:textId="55832907" w:rsidR="005F5D82" w:rsidRDefault="005F5D82" w:rsidP="005F5D8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23C9E1A4" w14:textId="12E210DF" w:rsidR="005F5D82" w:rsidRDefault="005F5D82" w:rsidP="005F5D8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05ADE8A6" w14:textId="77777777" w:rsidR="005F5D82" w:rsidRDefault="005F5D82" w:rsidP="005F5D8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57DEAA65" w14:textId="1D4B6307" w:rsidR="008C0645" w:rsidRPr="001B71D9" w:rsidRDefault="008C0645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C0645" w:rsidRPr="001B71D9" w:rsidSect="0025359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72"/>
        </w:sectPr>
      </w:pPr>
    </w:p>
    <w:p w14:paraId="143BC0B5" w14:textId="77777777" w:rsidR="003364AC" w:rsidRPr="00166199" w:rsidRDefault="003364AC" w:rsidP="0059655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2" w:name="_Hlk14918793"/>
      <w:r w:rsidRPr="00166199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166199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535C9554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2"/>
          <w:szCs w:val="12"/>
          <w:cs/>
          <w:lang w:val="en-GB"/>
        </w:rPr>
      </w:pPr>
    </w:p>
    <w:p w14:paraId="21D98C7D" w14:textId="77777777" w:rsidR="003364AC" w:rsidRPr="00E8622D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1EF4A23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2"/>
          <w:szCs w:val="12"/>
        </w:rPr>
      </w:pPr>
    </w:p>
    <w:p w14:paraId="43FBF96E" w14:textId="54001B58" w:rsidR="003364AC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484D2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349CCD33" w14:textId="77777777" w:rsidR="003364AC" w:rsidRPr="00426768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6"/>
        <w:gridCol w:w="1294"/>
        <w:gridCol w:w="236"/>
        <w:gridCol w:w="1384"/>
        <w:gridCol w:w="236"/>
        <w:gridCol w:w="1294"/>
        <w:gridCol w:w="236"/>
        <w:gridCol w:w="1474"/>
      </w:tblGrid>
      <w:tr w:rsidR="00BB0E5E" w:rsidRPr="001D5F0D" w14:paraId="16D9E78F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E78E801" w14:textId="77777777" w:rsidR="00BB0E5E" w:rsidRPr="001D5F0D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58122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2E602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54" w:type="dxa"/>
            <w:gridSpan w:val="7"/>
            <w:vAlign w:val="bottom"/>
          </w:tcPr>
          <w:p w14:paraId="762C26D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B0E5E" w:rsidRPr="001D5F0D" w14:paraId="1FE8AF67" w14:textId="77777777" w:rsidTr="00BB0E5E">
        <w:trPr>
          <w:trHeight w:val="261"/>
          <w:tblHeader/>
        </w:trPr>
        <w:tc>
          <w:tcPr>
            <w:tcW w:w="6120" w:type="dxa"/>
            <w:vAlign w:val="bottom"/>
            <w:hideMark/>
          </w:tcPr>
          <w:p w14:paraId="4095254D" w14:textId="4FBDC77A" w:rsidR="00BB0E5E" w:rsidRPr="001D5F0D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9AA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56C24BB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6E048BB" w14:textId="5CE4B49D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5531B2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30468742" w14:textId="6D0831F6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CBFB6C3" w14:textId="77777777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01D30AC5" w14:textId="66A153E2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1850D65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703AEED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0E5E" w:rsidRPr="001D5F0D" w14:paraId="7F2CF338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C9DD66A" w14:textId="3E9A70C2" w:rsidR="00BB0E5E" w:rsidRPr="001D5F0D" w:rsidRDefault="00BB0E5E" w:rsidP="001C187C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7920" w:type="dxa"/>
            <w:gridSpan w:val="9"/>
          </w:tcPr>
          <w:p w14:paraId="0E376BBD" w14:textId="378603E2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B0E5E" w:rsidRPr="001D5F0D" w14:paraId="223847FC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A7BA912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75120FF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A1171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A30C40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BDC8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5E9150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9D83DBB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7C4EB67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87984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4EA793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2D0621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642E59B3" w14:textId="77777777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D5F0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613408FC" w14:textId="3EBD7319" w:rsidR="00BB0E5E" w:rsidRPr="001D5F0D" w:rsidRDefault="00BB0E5E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2,227</w:t>
            </w:r>
          </w:p>
        </w:tc>
        <w:tc>
          <w:tcPr>
            <w:tcW w:w="236" w:type="dxa"/>
          </w:tcPr>
          <w:p w14:paraId="0CB78BA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874E598" w14:textId="64391161" w:rsidR="00BB0E5E" w:rsidRPr="001D5F0D" w:rsidRDefault="00BB0E5E" w:rsidP="001C187C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799025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03FA87EA" w14:textId="0ED05101" w:rsidR="00BB0E5E" w:rsidRPr="001D5F0D" w:rsidRDefault="00BB0E5E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923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2,227</w:t>
            </w:r>
          </w:p>
        </w:tc>
        <w:tc>
          <w:tcPr>
            <w:tcW w:w="236" w:type="dxa"/>
          </w:tcPr>
          <w:p w14:paraId="3D3CCF1C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0E23A5D" w14:textId="08D06142" w:rsidR="00BB0E5E" w:rsidRPr="001D5F0D" w:rsidRDefault="00BB0E5E" w:rsidP="001C187C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5EFC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2C9802" w14:textId="6020C69C" w:rsidR="00BB0E5E" w:rsidRPr="001D5F0D" w:rsidRDefault="00BB0E5E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9237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2,227</w:t>
            </w:r>
          </w:p>
        </w:tc>
      </w:tr>
      <w:tr w:rsidR="00BB0E5E" w:rsidRPr="001D5F0D" w14:paraId="5647455B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4F4FCC45" w14:textId="77777777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5C4A95" w14:textId="2A7A53BD" w:rsidR="00BB0E5E" w:rsidRPr="001D5F0D" w:rsidRDefault="00BB0E5E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42,543</w:t>
            </w:r>
          </w:p>
        </w:tc>
        <w:tc>
          <w:tcPr>
            <w:tcW w:w="236" w:type="dxa"/>
          </w:tcPr>
          <w:p w14:paraId="6B9A4D8E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99E3002" w14:textId="7C5CA26E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4A47419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406C5D7" w14:textId="299B4E25" w:rsidR="00BB0E5E" w:rsidRPr="001D5F0D" w:rsidRDefault="00BB0E5E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923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42,543</w:t>
            </w:r>
          </w:p>
        </w:tc>
        <w:tc>
          <w:tcPr>
            <w:tcW w:w="236" w:type="dxa"/>
          </w:tcPr>
          <w:p w14:paraId="62E08C04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B685729" w14:textId="3D2FC7DD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4945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81B9C47" w14:textId="0DA692A6" w:rsidR="00BB0E5E" w:rsidRPr="001D5F0D" w:rsidRDefault="00BB0E5E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9237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42,543</w:t>
            </w:r>
          </w:p>
        </w:tc>
      </w:tr>
      <w:tr w:rsidR="00BB0E5E" w:rsidRPr="001D5F0D" w14:paraId="0D48BA40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73C8DC0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16C27C" w14:textId="5F89EDE4" w:rsidR="00BB0E5E" w:rsidRPr="001D5F0D" w:rsidRDefault="00BB0E5E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E23A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44,770</w:t>
            </w:r>
          </w:p>
        </w:tc>
        <w:tc>
          <w:tcPr>
            <w:tcW w:w="236" w:type="dxa"/>
          </w:tcPr>
          <w:p w14:paraId="1E5F234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2D8DB51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6296A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253B6C67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3BA6110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2AA51D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F0D1E9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055AF3D4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E33CA03" w14:textId="77777777" w:rsidTr="00BB0E5E">
        <w:trPr>
          <w:trHeight w:val="141"/>
          <w:tblHeader/>
        </w:trPr>
        <w:tc>
          <w:tcPr>
            <w:tcW w:w="6120" w:type="dxa"/>
            <w:vAlign w:val="bottom"/>
          </w:tcPr>
          <w:p w14:paraId="3A1DDF80" w14:textId="77777777" w:rsidR="00BB0E5E" w:rsidRPr="001D5F0D" w:rsidRDefault="00BB0E5E" w:rsidP="001C187C">
            <w:pPr>
              <w:spacing w:line="240" w:lineRule="auto"/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713F87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AB67C3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5C78CB0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36D25C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D506949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0E415B9" w14:textId="77777777" w:rsidR="00BB0E5E" w:rsidRPr="001D5F0D" w:rsidRDefault="00BB0E5E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9222BF5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FD0FF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5B9A1B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9214A03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3D9A484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F89241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F98280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B44149F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DD7D2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BA808CD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866A099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42BFECD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DAC3A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18FEA6E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60658A90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D213CF1" w14:textId="77777777" w:rsidR="00BB0E5E" w:rsidRPr="001D5F0D" w:rsidRDefault="00BB0E5E" w:rsidP="00720DB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1F2BB9F3" w14:textId="539D68FE" w:rsidR="00BB0E5E" w:rsidRPr="001D5F0D" w:rsidRDefault="00BB0E5E" w:rsidP="00720DB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9237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</w:t>
            </w:r>
            <w:r w:rsidRPr="002A5F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071</w:t>
            </w:r>
            <w:r w:rsidRPr="00D9237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5A46C443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7E419C0" w14:textId="6D134D89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4BCCBAB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49DE2EB2" w14:textId="6357FF1E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(4,071)</w:t>
            </w:r>
          </w:p>
        </w:tc>
        <w:tc>
          <w:tcPr>
            <w:tcW w:w="236" w:type="dxa"/>
          </w:tcPr>
          <w:p w14:paraId="6BB238C1" w14:textId="77777777" w:rsidR="00BB0E5E" w:rsidRPr="001D5F0D" w:rsidRDefault="00BB0E5E" w:rsidP="00720DB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F383901" w14:textId="18928253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F9CA1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55887FA" w14:textId="1615CF10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9237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(4,071)</w:t>
            </w:r>
          </w:p>
        </w:tc>
      </w:tr>
      <w:tr w:rsidR="00BB0E5E" w:rsidRPr="001D5F0D" w14:paraId="43ABA29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281A32F" w14:textId="77777777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325E18FE" w14:textId="22E846C2" w:rsidR="00BB0E5E" w:rsidRPr="001D5F0D" w:rsidRDefault="00BB0E5E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9237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(44,</w:t>
            </w:r>
            <w:r w:rsidRPr="002A5F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138</w:t>
            </w:r>
            <w:r w:rsidRPr="00D9237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7676532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46105F7" w14:textId="479E5FE0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2EA5E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D9E77B6" w14:textId="6D3EE013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(44,138)</w:t>
            </w:r>
          </w:p>
        </w:tc>
        <w:tc>
          <w:tcPr>
            <w:tcW w:w="236" w:type="dxa"/>
          </w:tcPr>
          <w:p w14:paraId="23636C31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83A5CEE" w14:textId="21D0F748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0BFB1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10AC7906" w14:textId="2E010E56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9237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(44,138)</w:t>
            </w:r>
          </w:p>
        </w:tc>
      </w:tr>
      <w:tr w:rsidR="00BB0E5E" w:rsidRPr="001D5F0D" w14:paraId="54F091AD" w14:textId="77777777" w:rsidTr="00BB0E5E">
        <w:trPr>
          <w:trHeight w:val="254"/>
          <w:tblHeader/>
        </w:trPr>
        <w:tc>
          <w:tcPr>
            <w:tcW w:w="6120" w:type="dxa"/>
            <w:vAlign w:val="bottom"/>
          </w:tcPr>
          <w:p w14:paraId="2A89324E" w14:textId="77777777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B9DB2" w14:textId="0C04E826" w:rsidR="00BB0E5E" w:rsidRPr="001D5F0D" w:rsidRDefault="00BB0E5E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9237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(48,209)</w:t>
            </w:r>
          </w:p>
        </w:tc>
        <w:tc>
          <w:tcPr>
            <w:tcW w:w="236" w:type="dxa"/>
          </w:tcPr>
          <w:p w14:paraId="18EB072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B7DB10B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FDB8FA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3AE41A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F1AC1F1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08F45FE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7CFC76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CEE16E0" w14:textId="77777777" w:rsidR="00BB0E5E" w:rsidRPr="001D5F0D" w:rsidRDefault="00BB0E5E" w:rsidP="001C187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2"/>
    </w:tbl>
    <w:p w14:paraId="2C116EE5" w14:textId="77777777" w:rsidR="003364AC" w:rsidRDefault="003364AC" w:rsidP="002E1453"/>
    <w:p w14:paraId="33D800E3" w14:textId="77777777" w:rsidR="003364AC" w:rsidRPr="007C3D64" w:rsidRDefault="003364AC" w:rsidP="007C3D64">
      <w:pPr>
        <w:sectPr w:rsidR="003364AC" w:rsidRPr="007C3D64" w:rsidSect="00C43E59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7"/>
        <w:gridCol w:w="1293"/>
        <w:gridCol w:w="236"/>
        <w:gridCol w:w="1384"/>
        <w:gridCol w:w="270"/>
        <w:gridCol w:w="1260"/>
        <w:gridCol w:w="270"/>
        <w:gridCol w:w="1440"/>
      </w:tblGrid>
      <w:tr w:rsidR="00BB0E5E" w:rsidRPr="001D5F0D" w14:paraId="3E7F86A9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0A6D910" w14:textId="77777777" w:rsidR="00BB0E5E" w:rsidRPr="001D5F0D" w:rsidRDefault="00BB0E5E" w:rsidP="00BB0E5E">
            <w:pPr>
              <w:spacing w:line="340" w:lineRule="exact"/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81654AA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7" w:type="dxa"/>
          </w:tcPr>
          <w:p w14:paraId="45E9B9C5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-86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53" w:type="dxa"/>
            <w:gridSpan w:val="7"/>
          </w:tcPr>
          <w:p w14:paraId="3288A06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B0E5E" w:rsidRPr="001D5F0D" w14:paraId="49D20EF9" w14:textId="77777777" w:rsidTr="00BB0E5E">
        <w:trPr>
          <w:trHeight w:val="261"/>
          <w:tblHeader/>
        </w:trPr>
        <w:tc>
          <w:tcPr>
            <w:tcW w:w="6120" w:type="dxa"/>
            <w:vAlign w:val="bottom"/>
            <w:hideMark/>
          </w:tcPr>
          <w:p w14:paraId="3D5DCE0C" w14:textId="37936F22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52B6753B" w14:textId="77777777" w:rsidR="00BB0E5E" w:rsidRPr="001D5F0D" w:rsidRDefault="00BB0E5E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3CBC2E3A" w14:textId="77777777" w:rsidR="00BB0E5E" w:rsidRPr="001D5F0D" w:rsidRDefault="00BB0E5E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เครื่องมือ</w:t>
            </w:r>
          </w:p>
          <w:p w14:paraId="1A464016" w14:textId="77777777" w:rsidR="00BB0E5E" w:rsidRPr="001D5F0D" w:rsidRDefault="00BB0E5E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ที่ใช้ใน</w:t>
            </w:r>
          </w:p>
          <w:p w14:paraId="14155DBE" w14:textId="77777777" w:rsidR="00BB0E5E" w:rsidRPr="001D5F0D" w:rsidRDefault="00BB0E5E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237" w:type="dxa"/>
          </w:tcPr>
          <w:p w14:paraId="3B91D95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  <w:hideMark/>
          </w:tcPr>
          <w:p w14:paraId="654A9905" w14:textId="773E63DE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79DD2F2D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  <w:hideMark/>
          </w:tcPr>
          <w:p w14:paraId="3567D3CC" w14:textId="795EE266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6B351C16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6F83762B" w14:textId="7B88E944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21594B54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9ABAB28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0E5E" w:rsidRPr="001D5F0D" w14:paraId="1349CC1D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A954099" w14:textId="2E1B4DE2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920" w:type="dxa"/>
            <w:gridSpan w:val="9"/>
          </w:tcPr>
          <w:p w14:paraId="6ADBF4C3" w14:textId="1D2BC9D1" w:rsidR="00BB0E5E" w:rsidRPr="001D5F0D" w:rsidRDefault="00BB0E5E" w:rsidP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463"/>
              </w:tabs>
              <w:ind w:left="-43" w:right="-86"/>
              <w:jc w:val="center"/>
              <w:rPr>
                <w:rFonts w:ascii="Angsana New" w:eastAsia="MS Mincho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BB0E5E" w:rsidRPr="001D5F0D" w14:paraId="69161C5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1281DF9" w14:textId="77777777" w:rsidR="00BB0E5E" w:rsidRPr="001D5F0D" w:rsidRDefault="00BB0E5E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4B129E17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39F6ABB6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2648D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2C57D9B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D7075C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643927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F1546C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40A97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B2529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BB0E5E" w:rsidRPr="001D5F0D" w14:paraId="61C7E0E9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7C8F910" w14:textId="20B69F1B" w:rsidR="00BB0E5E" w:rsidRPr="00BB0E5E" w:rsidRDefault="00BB0E5E" w:rsidP="00BB0E5E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</w:tcPr>
          <w:p w14:paraId="0157B9A5" w14:textId="38850B0D" w:rsidR="00BB0E5E" w:rsidRPr="00962EDB" w:rsidRDefault="00BB0E5E" w:rsidP="009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2EDB">
              <w:rPr>
                <w:rFonts w:asciiTheme="majorBidi" w:hAnsiTheme="majorBidi" w:cstheme="majorBidi"/>
                <w:sz w:val="26"/>
                <w:szCs w:val="26"/>
              </w:rPr>
              <w:t>2,461</w:t>
            </w:r>
          </w:p>
        </w:tc>
        <w:tc>
          <w:tcPr>
            <w:tcW w:w="237" w:type="dxa"/>
          </w:tcPr>
          <w:p w14:paraId="0CEC817F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6830A69F" w14:textId="22154CFD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D751886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03AA2B4" w14:textId="332DB3C5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2,461</w:t>
            </w:r>
          </w:p>
        </w:tc>
        <w:tc>
          <w:tcPr>
            <w:tcW w:w="270" w:type="dxa"/>
          </w:tcPr>
          <w:p w14:paraId="64807495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0563E1" w14:textId="3CE2B29C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D5783D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72C3A2" w14:textId="4F25601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2,461</w:t>
            </w:r>
          </w:p>
        </w:tc>
      </w:tr>
      <w:tr w:rsidR="00BB0E5E" w:rsidRPr="001D5F0D" w14:paraId="0C88A0F7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4C0C3A4A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24F517" w14:textId="3B06E33A" w:rsidR="00BB0E5E" w:rsidRPr="00962EDB" w:rsidRDefault="00BB0E5E" w:rsidP="00962ED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2E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73,498</w:t>
            </w:r>
          </w:p>
        </w:tc>
        <w:tc>
          <w:tcPr>
            <w:tcW w:w="237" w:type="dxa"/>
          </w:tcPr>
          <w:p w14:paraId="25647163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95EB35E" w14:textId="63CBBF40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113CCCD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</w:tcPr>
          <w:p w14:paraId="4FA4C264" w14:textId="12A81D9D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73,498</w:t>
            </w:r>
          </w:p>
        </w:tc>
        <w:tc>
          <w:tcPr>
            <w:tcW w:w="270" w:type="dxa"/>
          </w:tcPr>
          <w:p w14:paraId="7EC26212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395463" w14:textId="3CE31A8F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671994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A4D24C6" w14:textId="68ECEB9C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73,498</w:t>
            </w:r>
          </w:p>
        </w:tc>
      </w:tr>
      <w:tr w:rsidR="00BB0E5E" w:rsidRPr="001D5F0D" w14:paraId="69DAFDAF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093DFD2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3FE6F0D" w14:textId="7993FACF" w:rsidR="00BB0E5E" w:rsidRPr="00962EDB" w:rsidRDefault="00BB0E5E" w:rsidP="00962ED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62E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75,959</w:t>
            </w:r>
          </w:p>
        </w:tc>
        <w:tc>
          <w:tcPr>
            <w:tcW w:w="237" w:type="dxa"/>
          </w:tcPr>
          <w:p w14:paraId="2B590E0E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27CF49F" w14:textId="77777777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EC140D1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6E06F96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5B25A947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DBF630" w14:textId="77777777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8070C4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730D88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B0E5E" w:rsidRPr="001D5F0D" w14:paraId="37F14A53" w14:textId="77777777" w:rsidTr="00BB0E5E">
        <w:trPr>
          <w:trHeight w:hRule="exact" w:val="216"/>
          <w:tblHeader/>
        </w:trPr>
        <w:tc>
          <w:tcPr>
            <w:tcW w:w="6120" w:type="dxa"/>
            <w:vAlign w:val="bottom"/>
          </w:tcPr>
          <w:p w14:paraId="11431644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5B9F390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27CC3E3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73A292" w14:textId="77777777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A30A357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6F71472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7FD8636E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6B6348" w14:textId="77777777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CC7F6C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4129E7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B0E5E" w:rsidRPr="001D5F0D" w14:paraId="20081E1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EBD2FF7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7AE5DA16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4E51CA4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2488A6E8" w14:textId="77777777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977D844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5B07534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0D8D3731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8B0A78" w14:textId="77777777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1D9C39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FF0FA6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B0E5E" w:rsidRPr="001D5F0D" w14:paraId="01C61731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57E62BE6" w14:textId="1323A409" w:rsidR="00BB0E5E" w:rsidRPr="00BB0E5E" w:rsidRDefault="00BB0E5E" w:rsidP="00BB0E5E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</w:tcPr>
          <w:p w14:paraId="0C01F3BD" w14:textId="341775B1" w:rsidR="00BB0E5E" w:rsidRPr="00962EDB" w:rsidRDefault="00BB0E5E" w:rsidP="009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2EDB">
              <w:rPr>
                <w:rFonts w:asciiTheme="majorBidi" w:hAnsiTheme="majorBidi" w:cstheme="majorBidi"/>
                <w:sz w:val="26"/>
                <w:szCs w:val="26"/>
              </w:rPr>
              <w:t>(4,936)</w:t>
            </w:r>
          </w:p>
        </w:tc>
        <w:tc>
          <w:tcPr>
            <w:tcW w:w="237" w:type="dxa"/>
          </w:tcPr>
          <w:p w14:paraId="0EADCC30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3C7F0BC7" w14:textId="7FE00104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0F3AFED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FB100BF" w14:textId="7AA6B9FC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(4,936)</w:t>
            </w:r>
          </w:p>
        </w:tc>
        <w:tc>
          <w:tcPr>
            <w:tcW w:w="270" w:type="dxa"/>
          </w:tcPr>
          <w:p w14:paraId="54767DB8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C1EFFB" w14:textId="6E7EE149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205EDB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E3B5E5" w14:textId="4D9AFF80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(4,936)</w:t>
            </w:r>
          </w:p>
        </w:tc>
      </w:tr>
      <w:tr w:rsidR="00BB0E5E" w:rsidRPr="001D5F0D" w14:paraId="57181865" w14:textId="77777777" w:rsidTr="00BB0E5E">
        <w:trPr>
          <w:trHeight w:val="254"/>
          <w:tblHeader/>
        </w:trPr>
        <w:tc>
          <w:tcPr>
            <w:tcW w:w="6120" w:type="dxa"/>
            <w:vAlign w:val="bottom"/>
          </w:tcPr>
          <w:p w14:paraId="2774762A" w14:textId="77777777" w:rsidR="00BB0E5E" w:rsidRPr="001D5F0D" w:rsidRDefault="00BB0E5E" w:rsidP="00416C3B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E5E80D" w14:textId="5848F317" w:rsidR="00BB0E5E" w:rsidRPr="00962EDB" w:rsidRDefault="00BB0E5E" w:rsidP="009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2EDB">
              <w:rPr>
                <w:rFonts w:asciiTheme="majorBidi" w:hAnsiTheme="majorBidi" w:cstheme="majorBidi"/>
                <w:sz w:val="26"/>
                <w:szCs w:val="26"/>
              </w:rPr>
              <w:t>(69,373)</w:t>
            </w:r>
          </w:p>
        </w:tc>
        <w:tc>
          <w:tcPr>
            <w:tcW w:w="237" w:type="dxa"/>
          </w:tcPr>
          <w:p w14:paraId="303F1C48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02CCA15" w14:textId="0CE90998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1512586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11971BB" w14:textId="1FE0CB8E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(69,373)</w:t>
            </w:r>
          </w:p>
        </w:tc>
        <w:tc>
          <w:tcPr>
            <w:tcW w:w="270" w:type="dxa"/>
          </w:tcPr>
          <w:p w14:paraId="382CD1F3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7F27E7" w14:textId="76C24A0E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2A8D7A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8262E0" w14:textId="11CE7F30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(69,373)</w:t>
            </w:r>
          </w:p>
        </w:tc>
      </w:tr>
      <w:tr w:rsidR="00BB0E5E" w:rsidRPr="001D5F0D" w14:paraId="625C1053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526CBF8B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FD2412" w14:textId="17067816" w:rsidR="00BB0E5E" w:rsidRPr="00962EDB" w:rsidRDefault="00BB0E5E" w:rsidP="009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2E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(74,309)</w:t>
            </w:r>
          </w:p>
        </w:tc>
        <w:tc>
          <w:tcPr>
            <w:tcW w:w="237" w:type="dxa"/>
          </w:tcPr>
          <w:p w14:paraId="50FAC9FE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023FA5A" w14:textId="77777777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F4829CF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E78BF3E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94D8D96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3D61B8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DAD2D1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D68940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BB0E5E" w:rsidRPr="001D5F0D" w14:paraId="7B48E5B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6BB6B96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F1B18F5" w14:textId="77777777" w:rsidR="00BB0E5E" w:rsidRPr="000810E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F66E7A1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9D0E555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DFA9930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1D39FD5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A7563E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A45447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420AC7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A425BE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</w:tbl>
    <w:p w14:paraId="00EB2336" w14:textId="77777777" w:rsidR="003364AC" w:rsidRDefault="003364AC" w:rsidP="00E8622D">
      <w:pPr>
        <w:pStyle w:val="FSBlank"/>
        <w:ind w:left="0"/>
        <w:rPr>
          <w:b/>
          <w:bCs/>
          <w:sz w:val="30"/>
          <w:szCs w:val="30"/>
          <w:cs/>
        </w:rPr>
        <w:sectPr w:rsidR="003364AC" w:rsidSect="00C43E59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7B28709" w14:textId="59294EE2" w:rsidR="003364AC" w:rsidRPr="00505C0C" w:rsidRDefault="003364AC" w:rsidP="00546F86">
      <w:pPr>
        <w:pStyle w:val="FSContent"/>
        <w:ind w:left="540"/>
        <w:rPr>
          <w:cs/>
        </w:rPr>
      </w:pPr>
      <w:r w:rsidRPr="00505C0C">
        <w:rPr>
          <w:rFonts w:hint="cs"/>
          <w:cs/>
        </w:rPr>
        <w:t>ตาราง</w:t>
      </w:r>
      <w:r>
        <w:rPr>
          <w:rFonts w:hint="cs"/>
          <w:cs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br/>
      </w:r>
      <w:r w:rsidR="00CD766C">
        <w:rPr>
          <w:rFonts w:hint="cs"/>
          <w:cs/>
        </w:rPr>
        <w:t>งบฐานะการเงิน</w:t>
      </w:r>
    </w:p>
    <w:p w14:paraId="76F35BDA" w14:textId="77777777" w:rsidR="003364AC" w:rsidRPr="006F159D" w:rsidRDefault="003364AC" w:rsidP="00546F86">
      <w:pPr>
        <w:pStyle w:val="FSContent"/>
        <w:ind w:left="540"/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3364AC" w:rsidRPr="005D08DD" w14:paraId="4C7413F1" w14:textId="77777777" w:rsidTr="006D4B2C">
        <w:trPr>
          <w:tblHeader/>
        </w:trPr>
        <w:tc>
          <w:tcPr>
            <w:tcW w:w="2340" w:type="dxa"/>
          </w:tcPr>
          <w:p w14:paraId="7117C1F6" w14:textId="77777777" w:rsidR="003364AC" w:rsidRPr="00A41284" w:rsidRDefault="003364AC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78FFAA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7F4FBFE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64AC" w:rsidRPr="005D08DD" w14:paraId="61FD6DE9" w14:textId="77777777" w:rsidTr="006D4B2C">
        <w:tc>
          <w:tcPr>
            <w:tcW w:w="2340" w:type="dxa"/>
          </w:tcPr>
          <w:p w14:paraId="1C2DE822" w14:textId="77777777" w:rsidR="003364AC" w:rsidRPr="00A41284" w:rsidRDefault="003364AC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282F2330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365C32D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3364AC" w:rsidRPr="005D08DD" w14:paraId="254A17B0" w14:textId="77777777" w:rsidTr="006D4B2C">
        <w:tc>
          <w:tcPr>
            <w:tcW w:w="2340" w:type="dxa"/>
          </w:tcPr>
          <w:p w14:paraId="526E784F" w14:textId="77777777" w:rsidR="003364AC" w:rsidRPr="00A41284" w:rsidRDefault="003364AC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730A416B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6B7C9417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267B92FB" w14:textId="77777777" w:rsidR="003364AC" w:rsidRPr="00C0675D" w:rsidRDefault="003364AC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DC26B11" w14:textId="77777777" w:rsidR="003364AC" w:rsidRPr="00D301A8" w:rsidRDefault="003364AC" w:rsidP="006D4B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sz w:val="30"/>
          <w:szCs w:val="30"/>
        </w:rPr>
      </w:pPr>
      <w:r w:rsidRPr="00D301A8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56925ABE" w14:textId="77777777" w:rsidR="003364AC" w:rsidRPr="006F159D" w:rsidRDefault="003364AC" w:rsidP="003153C0">
      <w:pPr>
        <w:pStyle w:val="FSBlank"/>
        <w:rPr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30"/>
        <w:gridCol w:w="1314"/>
      </w:tblGrid>
      <w:tr w:rsidR="00446F0F" w:rsidRPr="00484F1E" w14:paraId="64A56BF1" w14:textId="77777777" w:rsidTr="00446F0F">
        <w:trPr>
          <w:tblHeader/>
        </w:trPr>
        <w:tc>
          <w:tcPr>
            <w:tcW w:w="7830" w:type="dxa"/>
          </w:tcPr>
          <w:p w14:paraId="47B016B2" w14:textId="77777777" w:rsidR="00446F0F" w:rsidRPr="00484F1E" w:rsidRDefault="00446F0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963852D" w14:textId="36CB48C3" w:rsidR="00446F0F" w:rsidRPr="00484F1E" w:rsidRDefault="00446F0F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446F0F" w:rsidRPr="00484F1E" w14:paraId="188B05BD" w14:textId="77777777" w:rsidTr="00446F0F">
        <w:trPr>
          <w:tblHeader/>
        </w:trPr>
        <w:tc>
          <w:tcPr>
            <w:tcW w:w="7830" w:type="dxa"/>
          </w:tcPr>
          <w:p w14:paraId="392AF556" w14:textId="77777777" w:rsidR="00446F0F" w:rsidRPr="00484F1E" w:rsidRDefault="00446F0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012B697" w14:textId="088EA605" w:rsidR="00446F0F" w:rsidRPr="00484F1E" w:rsidRDefault="00446F0F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46F0F" w:rsidRPr="00484F1E" w14:paraId="10E698DB" w14:textId="77777777" w:rsidTr="00446F0F">
        <w:trPr>
          <w:cantSplit/>
          <w:tblHeader/>
        </w:trPr>
        <w:tc>
          <w:tcPr>
            <w:tcW w:w="7830" w:type="dxa"/>
          </w:tcPr>
          <w:p w14:paraId="2867CFF2" w14:textId="77777777" w:rsidR="00446F0F" w:rsidRPr="00484F1E" w:rsidRDefault="00446F0F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6144F8" w14:textId="576C0439" w:rsidR="00446F0F" w:rsidRPr="00484F1E" w:rsidRDefault="00446F0F" w:rsidP="00446F0F">
            <w:pPr>
              <w:tabs>
                <w:tab w:val="left" w:pos="645"/>
                <w:tab w:val="center" w:pos="1267"/>
              </w:tabs>
              <w:spacing w:line="240" w:lineRule="auto"/>
              <w:ind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6F0F" w:rsidRPr="00484F1E" w14:paraId="2ABE31B3" w14:textId="77777777" w:rsidTr="00446F0F">
        <w:tc>
          <w:tcPr>
            <w:tcW w:w="7830" w:type="dxa"/>
          </w:tcPr>
          <w:p w14:paraId="7982B3D1" w14:textId="77777777" w:rsidR="00446F0F" w:rsidRPr="00484F1E" w:rsidRDefault="00446F0F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314" w:type="dxa"/>
          </w:tcPr>
          <w:p w14:paraId="263943DA" w14:textId="77777777" w:rsidR="00446F0F" w:rsidRPr="00484F1E" w:rsidRDefault="00446F0F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6F0F" w:rsidRPr="00484F1E" w14:paraId="3236C5B3" w14:textId="77777777" w:rsidTr="00446F0F">
        <w:tc>
          <w:tcPr>
            <w:tcW w:w="7830" w:type="dxa"/>
          </w:tcPr>
          <w:p w14:paraId="5D857CDD" w14:textId="77777777" w:rsidR="00446F0F" w:rsidRPr="00484F1E" w:rsidRDefault="00446F0F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314" w:type="dxa"/>
          </w:tcPr>
          <w:p w14:paraId="65140625" w14:textId="31A76461" w:rsidR="00446F0F" w:rsidRPr="00484F1E" w:rsidRDefault="00446F0F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E02C91"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  <w:tr w:rsidR="00446F0F" w:rsidRPr="00484F1E" w14:paraId="324F02FC" w14:textId="77777777" w:rsidTr="00446F0F">
        <w:tc>
          <w:tcPr>
            <w:tcW w:w="7830" w:type="dxa"/>
          </w:tcPr>
          <w:p w14:paraId="7A4B43C8" w14:textId="77777777" w:rsidR="00446F0F" w:rsidRPr="00484F1E" w:rsidRDefault="00446F0F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474551B" w14:textId="0EEB1C95" w:rsidR="00446F0F" w:rsidRPr="00484F1E" w:rsidRDefault="00446F0F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E02C91">
              <w:rPr>
                <w:rFonts w:ascii="Angsana New" w:hAnsi="Angsana New"/>
                <w:sz w:val="30"/>
                <w:szCs w:val="30"/>
              </w:rPr>
              <w:t>14,761</w:t>
            </w:r>
          </w:p>
        </w:tc>
      </w:tr>
      <w:tr w:rsidR="00446F0F" w:rsidRPr="00484F1E" w14:paraId="7125F7EC" w14:textId="77777777" w:rsidTr="00446F0F">
        <w:tc>
          <w:tcPr>
            <w:tcW w:w="7830" w:type="dxa"/>
          </w:tcPr>
          <w:p w14:paraId="1C32396B" w14:textId="77777777" w:rsidR="00446F0F" w:rsidRPr="00484F1E" w:rsidRDefault="00446F0F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DD1765E" w14:textId="70FDD7FB" w:rsidR="00446F0F" w:rsidRPr="00484F1E" w:rsidRDefault="00446F0F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2C91">
              <w:rPr>
                <w:rFonts w:ascii="Angsana New" w:hAnsi="Angsana New"/>
                <w:b/>
                <w:bCs/>
                <w:sz w:val="30"/>
                <w:szCs w:val="30"/>
              </w:rPr>
              <w:t>15,478</w:t>
            </w:r>
          </w:p>
        </w:tc>
      </w:tr>
    </w:tbl>
    <w:p w14:paraId="4DC0C348" w14:textId="076C6E5B" w:rsidR="003364AC" w:rsidRDefault="0033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</w:p>
    <w:p w14:paraId="17474161" w14:textId="77777777" w:rsidR="00E02C91" w:rsidRPr="00E02C91" w:rsidRDefault="00E02C91" w:rsidP="00E02C9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E02C91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3A3F07F" w14:textId="77777777" w:rsidR="00E02C91" w:rsidRPr="00BF13E1" w:rsidRDefault="00E02C91" w:rsidP="00E02C91">
      <w:pPr>
        <w:pStyle w:val="FSBlank"/>
        <w:rPr>
          <w:sz w:val="30"/>
          <w:szCs w:val="30"/>
        </w:rPr>
      </w:pPr>
    </w:p>
    <w:p w14:paraId="74590CA6" w14:textId="23FB9D99" w:rsidR="00E02C91" w:rsidRDefault="00E02C91" w:rsidP="009E6429">
      <w:pPr>
        <w:pStyle w:val="FSBlank"/>
        <w:rPr>
          <w:sz w:val="30"/>
          <w:szCs w:val="30"/>
        </w:rPr>
      </w:pPr>
      <w:r w:rsidRPr="00A32931">
        <w:rPr>
          <w:sz w:val="30"/>
          <w:szCs w:val="30"/>
          <w:cs/>
        </w:rPr>
        <w:t>ในการประชุม</w:t>
      </w:r>
      <w:r>
        <w:rPr>
          <w:rFonts w:hint="cs"/>
          <w:sz w:val="30"/>
          <w:szCs w:val="30"/>
          <w:cs/>
        </w:rPr>
        <w:t>สามัญประจำปีของผู้ถือหุ้นของ</w:t>
      </w:r>
      <w:r w:rsidRPr="00A32931">
        <w:rPr>
          <w:sz w:val="30"/>
          <w:szCs w:val="30"/>
          <w:cs/>
        </w:rPr>
        <w:t>บริษัท</w:t>
      </w:r>
      <w:r>
        <w:rPr>
          <w:sz w:val="30"/>
          <w:szCs w:val="30"/>
        </w:rPr>
        <w:t xml:space="preserve"> </w:t>
      </w:r>
      <w:r w:rsidRPr="00A32931">
        <w:rPr>
          <w:sz w:val="30"/>
          <w:szCs w:val="30"/>
          <w:cs/>
        </w:rPr>
        <w:t xml:space="preserve">เมื่อวันที่ </w:t>
      </w:r>
      <w:r w:rsidRPr="00A32931">
        <w:rPr>
          <w:sz w:val="30"/>
          <w:szCs w:val="30"/>
        </w:rPr>
        <w:t>2</w:t>
      </w:r>
      <w:r>
        <w:rPr>
          <w:sz w:val="30"/>
          <w:szCs w:val="30"/>
        </w:rPr>
        <w:t>9</w:t>
      </w:r>
      <w:r w:rsidRPr="00A32931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เมษายน</w:t>
      </w:r>
      <w:r w:rsidRPr="00A32931">
        <w:rPr>
          <w:rFonts w:hint="cs"/>
          <w:sz w:val="30"/>
          <w:szCs w:val="30"/>
          <w:cs/>
        </w:rPr>
        <w:t xml:space="preserve"> </w:t>
      </w:r>
      <w:r w:rsidRPr="00A32931">
        <w:rPr>
          <w:sz w:val="30"/>
          <w:szCs w:val="30"/>
        </w:rPr>
        <w:t xml:space="preserve">2567 </w:t>
      </w:r>
      <w:r>
        <w:rPr>
          <w:rFonts w:hint="cs"/>
          <w:sz w:val="30"/>
          <w:szCs w:val="30"/>
          <w:cs/>
        </w:rPr>
        <w:t>ผู้ถือหุ้น</w:t>
      </w:r>
      <w:r w:rsidRPr="00A32931">
        <w:rPr>
          <w:rFonts w:hint="cs"/>
          <w:sz w:val="30"/>
          <w:szCs w:val="30"/>
          <w:cs/>
        </w:rPr>
        <w:t>มีมติ</w:t>
      </w:r>
      <w:r>
        <w:rPr>
          <w:rFonts w:hint="cs"/>
          <w:sz w:val="30"/>
          <w:szCs w:val="30"/>
          <w:cs/>
        </w:rPr>
        <w:t>อนุมัติการจัดสรรกำไรเป็นเงินปันผล</w:t>
      </w:r>
      <w:r w:rsidRPr="00A32931">
        <w:rPr>
          <w:rFonts w:hint="cs"/>
          <w:sz w:val="30"/>
          <w:szCs w:val="30"/>
          <w:cs/>
        </w:rPr>
        <w:t>ในอัตราหุ้นละ</w:t>
      </w:r>
      <w:r w:rsidRPr="00A32931">
        <w:rPr>
          <w:sz w:val="30"/>
          <w:szCs w:val="30"/>
        </w:rPr>
        <w:t xml:space="preserve"> </w:t>
      </w:r>
      <w:r>
        <w:rPr>
          <w:sz w:val="30"/>
          <w:szCs w:val="30"/>
        </w:rPr>
        <w:t>2.</w:t>
      </w:r>
      <w:r w:rsidR="00E1056E">
        <w:rPr>
          <w:sz w:val="30"/>
          <w:szCs w:val="30"/>
        </w:rPr>
        <w:t>625</w:t>
      </w:r>
      <w:r w:rsidRPr="00E02C91">
        <w:rPr>
          <w:sz w:val="30"/>
          <w:szCs w:val="30"/>
        </w:rPr>
        <w:t xml:space="preserve"> </w:t>
      </w:r>
      <w:r w:rsidRPr="00A32931">
        <w:rPr>
          <w:rFonts w:hint="cs"/>
          <w:sz w:val="30"/>
          <w:szCs w:val="30"/>
          <w:cs/>
        </w:rPr>
        <w:t xml:space="preserve">บาท </w:t>
      </w:r>
      <w:r>
        <w:rPr>
          <w:rFonts w:hint="cs"/>
          <w:sz w:val="30"/>
          <w:szCs w:val="30"/>
          <w:cs/>
        </w:rPr>
        <w:t xml:space="preserve">เป็นจำนวนเงินรวมทั้งสิ้น </w:t>
      </w:r>
      <w:r>
        <w:rPr>
          <w:sz w:val="30"/>
          <w:szCs w:val="30"/>
        </w:rPr>
        <w:t xml:space="preserve">126 </w:t>
      </w:r>
      <w:r>
        <w:rPr>
          <w:rFonts w:hint="cs"/>
          <w:sz w:val="30"/>
          <w:szCs w:val="30"/>
          <w:cs/>
        </w:rPr>
        <w:t>ล้านบาท เงินปันผลดังกล่าวจะจ่ายให้แก่</w:t>
      </w:r>
      <w:r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 xml:space="preserve">ผู้ถือหุ้นสามัญของบริษัทในระหว่างปี </w:t>
      </w:r>
      <w:r>
        <w:rPr>
          <w:sz w:val="30"/>
          <w:szCs w:val="30"/>
        </w:rPr>
        <w:t>2567</w:t>
      </w:r>
    </w:p>
    <w:sectPr w:rsidR="00E02C91" w:rsidSect="00C43E59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182C2" w14:textId="77777777" w:rsidR="0004661D" w:rsidRDefault="0004661D">
      <w:r>
        <w:separator/>
      </w:r>
    </w:p>
  </w:endnote>
  <w:endnote w:type="continuationSeparator" w:id="0">
    <w:p w14:paraId="610E3C42" w14:textId="77777777" w:rsidR="0004661D" w:rsidRDefault="0004661D">
      <w:r>
        <w:continuationSeparator/>
      </w:r>
    </w:p>
  </w:endnote>
  <w:endnote w:type="continuationNotice" w:id="1">
    <w:p w14:paraId="4FA7C98F" w14:textId="77777777" w:rsidR="0004661D" w:rsidRDefault="000466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4E78B" w14:textId="77777777" w:rsidR="003364AC" w:rsidRDefault="00336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53853" w14:textId="28931D17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9954" w14:textId="77777777" w:rsidR="003364AC" w:rsidRDefault="003364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36F49" w14:textId="72449E19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C9347" w14:textId="60C7FCEE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9CE2" w14:textId="211CB9D5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978" w14:textId="7C93103B" w:rsidR="00FC13B3" w:rsidRPr="00C70DC4" w:rsidRDefault="00FC13B3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E3525" w14:textId="77777777" w:rsidR="0004661D" w:rsidRDefault="0004661D">
      <w:r>
        <w:separator/>
      </w:r>
    </w:p>
  </w:footnote>
  <w:footnote w:type="continuationSeparator" w:id="0">
    <w:p w14:paraId="32CA09F5" w14:textId="77777777" w:rsidR="0004661D" w:rsidRDefault="0004661D">
      <w:r>
        <w:continuationSeparator/>
      </w:r>
    </w:p>
  </w:footnote>
  <w:footnote w:type="continuationNotice" w:id="1">
    <w:p w14:paraId="18616ACE" w14:textId="77777777" w:rsidR="0004661D" w:rsidRDefault="0004661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B139" w14:textId="77777777" w:rsidR="003364AC" w:rsidRDefault="00336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70097" w14:textId="77777777" w:rsidR="003364AC" w:rsidRPr="00A81676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0" w:name="_Hlk68857696"/>
    <w:bookmarkStart w:id="1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FFE7048" w14:textId="77777777" w:rsidR="003364AC" w:rsidRPr="006C5D17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bookmarkEnd w:id="0"/>
  <w:bookmarkEnd w:id="1"/>
  <w:p w14:paraId="1E06417D" w14:textId="6D94DAB6" w:rsidR="00CD766C" w:rsidRPr="00A86E49" w:rsidRDefault="00CD766C" w:rsidP="00CD7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9C33E0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9CACDD4" w14:textId="77777777" w:rsidR="003364AC" w:rsidRPr="00AB510F" w:rsidRDefault="003364AC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1CDC" w14:textId="77777777" w:rsidR="003364AC" w:rsidRDefault="003364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C3CEF" w14:textId="77777777" w:rsidR="00C43E59" w:rsidRPr="00A81676" w:rsidRDefault="00C43E59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5DCA6F05" w14:textId="77777777" w:rsidR="00C43E59" w:rsidRPr="006C5D17" w:rsidRDefault="00C43E59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62A52AB5" w14:textId="77777777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9C33E0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E2F0980" w14:textId="77777777" w:rsidR="00C43E59" w:rsidRPr="00AB510F" w:rsidRDefault="00C43E59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453BE" w14:textId="77777777" w:rsidR="003364AC" w:rsidRPr="00A81676" w:rsidRDefault="003364AC" w:rsidP="00E862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2D5D7957" w14:textId="77777777" w:rsidR="003364AC" w:rsidRPr="006C5D17" w:rsidRDefault="003364AC" w:rsidP="00FF61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E084B64" w14:textId="77777777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9C33E0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0277F29" w14:textId="77777777" w:rsidR="003364AC" w:rsidRPr="00AB510F" w:rsidRDefault="003364AC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9DF8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FF8D6E3" w14:textId="77777777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9C33E0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8AE9F" w14:textId="77777777" w:rsidR="00FC13B3" w:rsidRPr="00A81676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71F0077D" w14:textId="77777777" w:rsidR="00FC13B3" w:rsidRPr="006C5D17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F410881" w14:textId="77777777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9C33E0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DE2D43C" w14:textId="77777777" w:rsidR="00FC13B3" w:rsidRPr="00AB510F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7"/>
  </w:num>
  <w:num w:numId="12" w16cid:durableId="1660814258">
    <w:abstractNumId w:val="13"/>
  </w:num>
  <w:num w:numId="13" w16cid:durableId="1419792250">
    <w:abstractNumId w:val="23"/>
  </w:num>
  <w:num w:numId="14" w16cid:durableId="781337936">
    <w:abstractNumId w:val="16"/>
  </w:num>
  <w:num w:numId="15" w16cid:durableId="2045519833">
    <w:abstractNumId w:val="18"/>
  </w:num>
  <w:num w:numId="16" w16cid:durableId="523980739">
    <w:abstractNumId w:val="24"/>
  </w:num>
  <w:num w:numId="17" w16cid:durableId="268784572">
    <w:abstractNumId w:val="21"/>
  </w:num>
  <w:num w:numId="18" w16cid:durableId="1865090183">
    <w:abstractNumId w:val="12"/>
  </w:num>
  <w:num w:numId="19" w16cid:durableId="284701111">
    <w:abstractNumId w:val="22"/>
  </w:num>
  <w:num w:numId="20" w16cid:durableId="1036275408">
    <w:abstractNumId w:val="25"/>
  </w:num>
  <w:num w:numId="21" w16cid:durableId="1578830517">
    <w:abstractNumId w:val="20"/>
  </w:num>
  <w:num w:numId="22" w16cid:durableId="936521719">
    <w:abstractNumId w:val="10"/>
  </w:num>
  <w:num w:numId="23" w16cid:durableId="2026976559">
    <w:abstractNumId w:val="26"/>
  </w:num>
  <w:num w:numId="24" w16cid:durableId="608120305">
    <w:abstractNumId w:val="19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6F"/>
    <w:rsid w:val="000F3096"/>
    <w:rsid w:val="000F5165"/>
    <w:rsid w:val="000F52B5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2C6C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4B1F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721C"/>
    <w:rsid w:val="001C7372"/>
    <w:rsid w:val="001C7EF9"/>
    <w:rsid w:val="001D0858"/>
    <w:rsid w:val="001D36AD"/>
    <w:rsid w:val="001D4659"/>
    <w:rsid w:val="001D4C7C"/>
    <w:rsid w:val="001D4C9B"/>
    <w:rsid w:val="001D4CB2"/>
    <w:rsid w:val="001D55B5"/>
    <w:rsid w:val="001D5F0D"/>
    <w:rsid w:val="001D5FA7"/>
    <w:rsid w:val="001D60D1"/>
    <w:rsid w:val="001D6492"/>
    <w:rsid w:val="001D64EF"/>
    <w:rsid w:val="001E11D2"/>
    <w:rsid w:val="001E13C8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2ED2"/>
    <w:rsid w:val="00213D20"/>
    <w:rsid w:val="00214BF1"/>
    <w:rsid w:val="0021502C"/>
    <w:rsid w:val="00215617"/>
    <w:rsid w:val="00217969"/>
    <w:rsid w:val="00217BC6"/>
    <w:rsid w:val="00220B16"/>
    <w:rsid w:val="0022154F"/>
    <w:rsid w:val="00222B8D"/>
    <w:rsid w:val="00223D92"/>
    <w:rsid w:val="002253C8"/>
    <w:rsid w:val="002255A6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3599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7D0"/>
    <w:rsid w:val="00271CB6"/>
    <w:rsid w:val="00271D80"/>
    <w:rsid w:val="002724C5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67951"/>
    <w:rsid w:val="00367B7E"/>
    <w:rsid w:val="00370104"/>
    <w:rsid w:val="0037055C"/>
    <w:rsid w:val="0037365C"/>
    <w:rsid w:val="00374B43"/>
    <w:rsid w:val="003757A2"/>
    <w:rsid w:val="00375D12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1F24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EF5"/>
    <w:rsid w:val="003F6830"/>
    <w:rsid w:val="003F68F2"/>
    <w:rsid w:val="003F73C3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6C3B"/>
    <w:rsid w:val="00417561"/>
    <w:rsid w:val="00420B7B"/>
    <w:rsid w:val="0042195F"/>
    <w:rsid w:val="00423A25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17C"/>
    <w:rsid w:val="00430BF6"/>
    <w:rsid w:val="004322CC"/>
    <w:rsid w:val="00432BC9"/>
    <w:rsid w:val="0043380A"/>
    <w:rsid w:val="00433B82"/>
    <w:rsid w:val="00434752"/>
    <w:rsid w:val="004353EB"/>
    <w:rsid w:val="0043541E"/>
    <w:rsid w:val="0043573C"/>
    <w:rsid w:val="00435877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46F0F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10"/>
    <w:rsid w:val="00480944"/>
    <w:rsid w:val="00480EE8"/>
    <w:rsid w:val="00481110"/>
    <w:rsid w:val="00481B37"/>
    <w:rsid w:val="00481E65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132B"/>
    <w:rsid w:val="004D25B7"/>
    <w:rsid w:val="004D2D58"/>
    <w:rsid w:val="004D3075"/>
    <w:rsid w:val="004D3109"/>
    <w:rsid w:val="004D5C72"/>
    <w:rsid w:val="004D5DF8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45A0"/>
    <w:rsid w:val="00515333"/>
    <w:rsid w:val="005163C4"/>
    <w:rsid w:val="005171E8"/>
    <w:rsid w:val="0051797F"/>
    <w:rsid w:val="005205C8"/>
    <w:rsid w:val="00520E53"/>
    <w:rsid w:val="00521487"/>
    <w:rsid w:val="00521EC1"/>
    <w:rsid w:val="00522B8D"/>
    <w:rsid w:val="0052305F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C7CEA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7387"/>
    <w:rsid w:val="005F07C9"/>
    <w:rsid w:val="005F0821"/>
    <w:rsid w:val="005F19A5"/>
    <w:rsid w:val="005F1AA8"/>
    <w:rsid w:val="005F38AC"/>
    <w:rsid w:val="005F4458"/>
    <w:rsid w:val="005F4BB4"/>
    <w:rsid w:val="005F5B0C"/>
    <w:rsid w:val="005F5D82"/>
    <w:rsid w:val="005F66C6"/>
    <w:rsid w:val="005F67DF"/>
    <w:rsid w:val="005F70DE"/>
    <w:rsid w:val="00600016"/>
    <w:rsid w:val="00600302"/>
    <w:rsid w:val="006011B9"/>
    <w:rsid w:val="00601363"/>
    <w:rsid w:val="006017E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2CF8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0E3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87F"/>
    <w:rsid w:val="00822A87"/>
    <w:rsid w:val="00823918"/>
    <w:rsid w:val="0082446D"/>
    <w:rsid w:val="00824615"/>
    <w:rsid w:val="00827A88"/>
    <w:rsid w:val="00830DED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A56"/>
    <w:rsid w:val="008958AB"/>
    <w:rsid w:val="00895F77"/>
    <w:rsid w:val="00896984"/>
    <w:rsid w:val="008969FE"/>
    <w:rsid w:val="008A0A8D"/>
    <w:rsid w:val="008A0D60"/>
    <w:rsid w:val="008A1477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1624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004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3E0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98F"/>
    <w:rsid w:val="009E1D47"/>
    <w:rsid w:val="009E305A"/>
    <w:rsid w:val="009E417F"/>
    <w:rsid w:val="009E53D6"/>
    <w:rsid w:val="009E553B"/>
    <w:rsid w:val="009E6429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3F38"/>
    <w:rsid w:val="009F4393"/>
    <w:rsid w:val="009F65FA"/>
    <w:rsid w:val="009F676F"/>
    <w:rsid w:val="00A00439"/>
    <w:rsid w:val="00A00658"/>
    <w:rsid w:val="00A008C0"/>
    <w:rsid w:val="00A00D29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227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0C7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59C"/>
    <w:rsid w:val="00B2666A"/>
    <w:rsid w:val="00B27BDF"/>
    <w:rsid w:val="00B3080E"/>
    <w:rsid w:val="00B308BA"/>
    <w:rsid w:val="00B32AC4"/>
    <w:rsid w:val="00B33005"/>
    <w:rsid w:val="00B33405"/>
    <w:rsid w:val="00B34662"/>
    <w:rsid w:val="00B34D21"/>
    <w:rsid w:val="00B36C3B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47AF5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0E5E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48B2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5150"/>
    <w:rsid w:val="00C45280"/>
    <w:rsid w:val="00C45DD2"/>
    <w:rsid w:val="00C46059"/>
    <w:rsid w:val="00C472FC"/>
    <w:rsid w:val="00C475EF"/>
    <w:rsid w:val="00C47B54"/>
    <w:rsid w:val="00C47D90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17C9"/>
    <w:rsid w:val="00CA1D70"/>
    <w:rsid w:val="00CA358D"/>
    <w:rsid w:val="00CA368E"/>
    <w:rsid w:val="00CA582E"/>
    <w:rsid w:val="00CA649B"/>
    <w:rsid w:val="00CA6715"/>
    <w:rsid w:val="00CB2098"/>
    <w:rsid w:val="00CB28ED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3E0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2C91"/>
    <w:rsid w:val="00E03EB3"/>
    <w:rsid w:val="00E0404F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A9F"/>
    <w:rsid w:val="00E24A70"/>
    <w:rsid w:val="00E25DBE"/>
    <w:rsid w:val="00E262B1"/>
    <w:rsid w:val="00E26795"/>
    <w:rsid w:val="00E26CE3"/>
    <w:rsid w:val="00E2746A"/>
    <w:rsid w:val="00E278E2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348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783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2129"/>
    <w:rsid w:val="00E82172"/>
    <w:rsid w:val="00E825A3"/>
    <w:rsid w:val="00E8269E"/>
    <w:rsid w:val="00E831E1"/>
    <w:rsid w:val="00E84539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7C7"/>
    <w:rsid w:val="00EC0913"/>
    <w:rsid w:val="00EC0D26"/>
    <w:rsid w:val="00EC153A"/>
    <w:rsid w:val="00EC1966"/>
    <w:rsid w:val="00EC1C8D"/>
    <w:rsid w:val="00EC3952"/>
    <w:rsid w:val="00EC4AD2"/>
    <w:rsid w:val="00EC4EF2"/>
    <w:rsid w:val="00EC5D21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0934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339"/>
    <w:rsid w:val="00F23E5F"/>
    <w:rsid w:val="00F2467E"/>
    <w:rsid w:val="00F24B13"/>
    <w:rsid w:val="00F25829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4992"/>
    <w:rsid w:val="00F34B8B"/>
    <w:rsid w:val="00F406A7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7209"/>
    <w:rsid w:val="00FD0569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205"/>
    <w:rsid w:val="00FD54AA"/>
    <w:rsid w:val="00FD54BD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7E9CE9-7535-45A8-9CE6-8F1364ABE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</TotalTime>
  <Pages>9</Pages>
  <Words>1448</Words>
  <Characters>6320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8</cp:revision>
  <cp:lastPrinted>2023-10-19T05:59:00Z</cp:lastPrinted>
  <dcterms:created xsi:type="dcterms:W3CDTF">2024-04-19T13:10:00Z</dcterms:created>
  <dcterms:modified xsi:type="dcterms:W3CDTF">2024-04-25T06:21:00Z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