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7D9916A1" w:rsidR="006D5163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59E8F1F" w14:textId="7433D4D7" w:rsidR="00474207" w:rsidRDefault="006D46D1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037933C5" w14:textId="19B59E87" w:rsidR="00316D89" w:rsidRDefault="00316D89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16D89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3A92F17" w:rsidR="004B5B0B" w:rsidRPr="00F3394F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394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5C803C94" w14:textId="77777777" w:rsidR="00D65B8C" w:rsidRDefault="00D65B8C" w:rsidP="00D65B8C">
      <w:pPr>
        <w:pStyle w:val="IndexHeading1"/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E6205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 w:rsidRPr="00E62058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1126F0" w:rsidRPr="00E62058">
        <w:rPr>
          <w:rFonts w:ascii="Angsana New" w:hAnsi="Angsana New" w:hint="cs"/>
          <w:sz w:val="30"/>
          <w:szCs w:val="30"/>
          <w:cs/>
        </w:rPr>
        <w:t>เ</w:t>
      </w:r>
      <w:r w:rsidR="004818D9" w:rsidRPr="00E6205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E6205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E6205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E6205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64020BB4" w:rsidR="004818D9" w:rsidRPr="00E62058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E62058">
        <w:rPr>
          <w:rFonts w:ascii="Angsana New" w:hAnsi="Angsana New"/>
          <w:sz w:val="30"/>
          <w:szCs w:val="30"/>
          <w:cs/>
        </w:rPr>
        <w:t>คณะ</w:t>
      </w:r>
      <w:r w:rsidRPr="00E6205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E62058">
        <w:rPr>
          <w:rFonts w:ascii="Angsana New" w:hAnsi="Angsana New"/>
          <w:sz w:val="30"/>
          <w:szCs w:val="30"/>
          <w:cs/>
        </w:rPr>
        <w:t>วันที่</w:t>
      </w:r>
      <w:r w:rsidR="0071654B" w:rsidRPr="00E62058">
        <w:rPr>
          <w:rFonts w:ascii="Angsana New" w:hAnsi="Angsana New"/>
          <w:sz w:val="30"/>
          <w:szCs w:val="30"/>
          <w:cs/>
        </w:rPr>
        <w:t xml:space="preserve"> </w:t>
      </w:r>
      <w:r w:rsidR="00456C0A">
        <w:rPr>
          <w:rFonts w:ascii="Angsana New" w:hAnsi="Angsana New"/>
          <w:sz w:val="30"/>
          <w:szCs w:val="30"/>
        </w:rPr>
        <w:t>9</w:t>
      </w:r>
      <w:r w:rsidR="0021066E" w:rsidRPr="007C3302">
        <w:rPr>
          <w:rFonts w:ascii="Angsana New" w:hAnsi="Angsana New"/>
          <w:sz w:val="30"/>
          <w:szCs w:val="30"/>
        </w:rPr>
        <w:t xml:space="preserve"> </w:t>
      </w:r>
      <w:r w:rsidR="0021066E" w:rsidRPr="007C3302">
        <w:rPr>
          <w:rFonts w:ascii="Angsana New" w:hAnsi="Angsana New"/>
          <w:sz w:val="30"/>
          <w:szCs w:val="30"/>
          <w:cs/>
        </w:rPr>
        <w:t xml:space="preserve">พฤษภาคม </w:t>
      </w:r>
      <w:r w:rsidR="009D5497" w:rsidRPr="00DC7576">
        <w:rPr>
          <w:rFonts w:ascii="Angsana New" w:hAnsi="Angsana New"/>
          <w:sz w:val="30"/>
          <w:szCs w:val="30"/>
        </w:rPr>
        <w:t>256</w:t>
      </w:r>
      <w:r w:rsidR="009D5497">
        <w:rPr>
          <w:rFonts w:ascii="Angsana New" w:hAnsi="Angsana New"/>
          <w:sz w:val="30"/>
          <w:szCs w:val="30"/>
        </w:rPr>
        <w:t>7</w:t>
      </w:r>
    </w:p>
    <w:p w14:paraId="381E6FDA" w14:textId="77777777" w:rsidR="00FB2EEF" w:rsidRPr="00E62058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E6205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2058">
        <w:rPr>
          <w:rFonts w:ascii="Angsana New" w:hAnsi="Angsana New"/>
          <w:b/>
          <w:bCs/>
          <w:sz w:val="30"/>
          <w:szCs w:val="30"/>
        </w:rPr>
        <w:t>1</w:t>
      </w:r>
      <w:r w:rsidR="004818D9" w:rsidRPr="00E6205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E6205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1B1D6E9" w14:textId="77777777" w:rsidR="00CC23EB" w:rsidRDefault="00CC23EB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77BA4F6F" w14:textId="5CC24B73" w:rsidR="00117F8F" w:rsidRPr="00E62058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62058">
        <w:rPr>
          <w:rFonts w:ascii="Angsana New" w:hAnsi="Angsana New"/>
          <w:sz w:val="30"/>
          <w:szCs w:val="30"/>
        </w:rPr>
        <w:br/>
      </w:r>
      <w:r w:rsidRPr="00E6205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E62058">
        <w:rPr>
          <w:rFonts w:ascii="Angsana New" w:hAnsi="Angsana New"/>
          <w:sz w:val="30"/>
          <w:szCs w:val="30"/>
        </w:rPr>
        <w:t>(“</w:t>
      </w:r>
      <w:r w:rsidRPr="00E6205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E62058">
        <w:rPr>
          <w:rFonts w:ascii="Angsana New" w:hAnsi="Angsana New"/>
          <w:sz w:val="30"/>
          <w:szCs w:val="30"/>
        </w:rPr>
        <w:t>”)</w:t>
      </w:r>
      <w:r w:rsidRPr="00E62058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E62058">
        <w:rPr>
          <w:rFonts w:ascii="Angsana New" w:hAnsi="Angsana New"/>
          <w:sz w:val="30"/>
          <w:szCs w:val="30"/>
        </w:rPr>
        <w:t xml:space="preserve"> 34</w:t>
      </w:r>
      <w:r w:rsidRPr="00E62058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620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6205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C24328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07E6A" w:rsidRPr="00C24328">
        <w:rPr>
          <w:rFonts w:ascii="Angsana New" w:hAnsi="Angsana New"/>
          <w:spacing w:val="-2"/>
          <w:sz w:val="30"/>
          <w:szCs w:val="30"/>
        </w:rPr>
        <w:t xml:space="preserve"> </w:t>
      </w:r>
      <w:r w:rsidR="00C268D0" w:rsidRPr="00C24328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</w:t>
      </w:r>
      <w:r w:rsidR="00C268D0" w:rsidRPr="00E62058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FB0CED">
        <w:rPr>
          <w:rFonts w:ascii="Angsana New" w:hAnsi="Angsana New" w:hint="cs"/>
          <w:sz w:val="30"/>
          <w:szCs w:val="30"/>
          <w:cs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ๆ</w:t>
      </w:r>
      <w:r w:rsidR="00F66AC1">
        <w:rPr>
          <w:rFonts w:ascii="Angsana New" w:hAnsi="Angsana New"/>
          <w:sz w:val="30"/>
          <w:szCs w:val="30"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เพื่อไม่ให้ซ้ำซ้อนกับข้อมูลที่ได้นำเสนอ</w:t>
      </w:r>
      <w:r w:rsidR="002366DE">
        <w:rPr>
          <w:rFonts w:ascii="Angsana New" w:hAnsi="Angsana New"/>
          <w:sz w:val="30"/>
          <w:szCs w:val="30"/>
        </w:rPr>
        <w:br/>
      </w:r>
      <w:r w:rsidR="00C268D0" w:rsidRPr="00E62058">
        <w:rPr>
          <w:rFonts w:ascii="Angsana New" w:hAnsi="Angsana New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E62058">
        <w:rPr>
          <w:rFonts w:ascii="Angsana New" w:hAnsi="Angsana New"/>
          <w:sz w:val="30"/>
          <w:szCs w:val="30"/>
        </w:rPr>
        <w:t>30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/>
          <w:sz w:val="30"/>
          <w:szCs w:val="30"/>
        </w:rPr>
        <w:t>256</w:t>
      </w:r>
      <w:r w:rsidR="000237B0">
        <w:rPr>
          <w:rFonts w:ascii="Angsana New" w:hAnsi="Angsana New"/>
          <w:sz w:val="30"/>
          <w:szCs w:val="30"/>
        </w:rPr>
        <w:t>6</w:t>
      </w:r>
    </w:p>
    <w:p w14:paraId="41865F44" w14:textId="778BCF3A" w:rsidR="001126F0" w:rsidRPr="00E6205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75D8ED47" w:rsidR="002C6259" w:rsidRPr="00E62058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E6205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E62058">
        <w:rPr>
          <w:rFonts w:ascii="Angsana New" w:hAnsi="Angsana New" w:hint="cs"/>
          <w:sz w:val="30"/>
          <w:szCs w:val="30"/>
          <w:cs/>
        </w:rPr>
        <w:t>ท</w:t>
      </w:r>
      <w:r w:rsidRPr="00E62058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>
        <w:rPr>
          <w:rFonts w:ascii="Angsana New" w:hAnsi="Angsana New" w:hint="cs"/>
          <w:sz w:val="30"/>
          <w:szCs w:val="30"/>
          <w:cs/>
        </w:rPr>
        <w:t>ที่</w:t>
      </w:r>
      <w:r w:rsidRPr="00E6205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2058">
        <w:rPr>
          <w:rFonts w:ascii="Angsana New" w:hAnsi="Angsana New"/>
          <w:sz w:val="30"/>
          <w:szCs w:val="30"/>
        </w:rPr>
        <w:t>30</w:t>
      </w:r>
      <w:r w:rsidRPr="00E62058">
        <w:rPr>
          <w:rFonts w:ascii="Angsana New" w:hAnsi="Angsana New"/>
          <w:sz w:val="30"/>
          <w:szCs w:val="30"/>
          <w:cs/>
        </w:rPr>
        <w:t xml:space="preserve"> </w:t>
      </w:r>
      <w:r w:rsidRPr="00E620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62058">
        <w:rPr>
          <w:rFonts w:ascii="Angsana New" w:hAnsi="Angsana New"/>
          <w:sz w:val="30"/>
          <w:szCs w:val="30"/>
        </w:rPr>
        <w:t>256</w:t>
      </w:r>
      <w:r w:rsidR="000237B0">
        <w:rPr>
          <w:rFonts w:ascii="Angsana New" w:hAnsi="Angsana New"/>
          <w:sz w:val="30"/>
          <w:szCs w:val="30"/>
        </w:rPr>
        <w:t>6</w:t>
      </w:r>
    </w:p>
    <w:p w14:paraId="553C5DA0" w14:textId="1E14EC73" w:rsidR="00653ED5" w:rsidRPr="00E62058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2C52ADB5" w14:textId="2C17549C" w:rsidR="004818D9" w:rsidRPr="00D36B78" w:rsidRDefault="00127CA7" w:rsidP="00E22E5F">
      <w:pPr>
        <w:pStyle w:val="BodyText2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67A3ED" w14:textId="1CE8DB64" w:rsidR="007C3302" w:rsidRPr="00720F7B" w:rsidRDefault="007C3302" w:rsidP="007C330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ตลอดจน</w:t>
      </w:r>
      <w:r w:rsidRPr="00180FD5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</w:t>
      </w:r>
      <w:r w:rsidR="00CF0B8A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180FD5">
        <w:rPr>
          <w:rFonts w:ascii="Angsana New" w:hAnsi="Angsana New"/>
          <w:spacing w:val="-4"/>
          <w:sz w:val="30"/>
          <w:szCs w:val="30"/>
          <w:cs/>
        </w:rPr>
        <w:t>งวด</w:t>
      </w:r>
      <w:r w:rsidR="0021066E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9D5497" w:rsidRPr="00180FD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9D5497" w:rsidRPr="00180FD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9D5497" w:rsidRPr="00180FD5">
        <w:rPr>
          <w:rFonts w:ascii="Angsana New" w:hAnsi="Angsana New"/>
          <w:spacing w:val="-4"/>
          <w:sz w:val="30"/>
          <w:szCs w:val="30"/>
        </w:rPr>
        <w:t xml:space="preserve">31 </w:t>
      </w:r>
      <w:r w:rsidR="0021066E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9D5497" w:rsidRPr="00180FD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5497" w:rsidRPr="00180FD5">
        <w:rPr>
          <w:rFonts w:ascii="Angsana New" w:hAnsi="Angsana New"/>
          <w:spacing w:val="-4"/>
          <w:sz w:val="30"/>
          <w:szCs w:val="30"/>
        </w:rPr>
        <w:t>256</w:t>
      </w:r>
      <w:r w:rsidR="0021066E">
        <w:rPr>
          <w:rFonts w:ascii="Angsana New" w:hAnsi="Angsana New"/>
          <w:spacing w:val="-4"/>
          <w:sz w:val="30"/>
          <w:szCs w:val="30"/>
        </w:rPr>
        <w:t>7</w:t>
      </w:r>
      <w:r w:rsidR="009D5497" w:rsidRPr="00180FD5">
        <w:rPr>
          <w:rFonts w:ascii="Angsana New" w:hAnsi="Angsana New"/>
          <w:spacing w:val="-4"/>
          <w:sz w:val="30"/>
          <w:szCs w:val="30"/>
        </w:rPr>
        <w:t xml:space="preserve"> </w:t>
      </w:r>
      <w:r w:rsidR="009D5497" w:rsidRPr="00180FD5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4F35B5AC" w14:textId="675A7F39" w:rsidR="00A81403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A0" w:firstRow="1" w:lastRow="0" w:firstColumn="1" w:lastColumn="1" w:noHBand="0" w:noVBand="0"/>
      </w:tblPr>
      <w:tblGrid>
        <w:gridCol w:w="3703"/>
        <w:gridCol w:w="1304"/>
        <w:gridCol w:w="243"/>
        <w:gridCol w:w="1269"/>
        <w:gridCol w:w="260"/>
        <w:gridCol w:w="1191"/>
        <w:gridCol w:w="239"/>
        <w:gridCol w:w="1241"/>
      </w:tblGrid>
      <w:tr w:rsidR="00C228B2" w:rsidRPr="00356084" w14:paraId="0CF913D3" w14:textId="77777777" w:rsidTr="00456C0A">
        <w:trPr>
          <w:trHeight w:val="346"/>
          <w:tblHeader/>
        </w:trPr>
        <w:tc>
          <w:tcPr>
            <w:tcW w:w="3703" w:type="dxa"/>
          </w:tcPr>
          <w:p w14:paraId="537CA6AD" w14:textId="77777777" w:rsidR="00C228B2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70132B50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816" w:type="dxa"/>
            <w:gridSpan w:val="3"/>
          </w:tcPr>
          <w:p w14:paraId="2A718E8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176A60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1FCCC046" w14:textId="272AB34A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066E" w:rsidRPr="00356084" w14:paraId="48C7EB93" w14:textId="77777777" w:rsidTr="00456C0A">
        <w:trPr>
          <w:trHeight w:val="346"/>
          <w:tblHeader/>
        </w:trPr>
        <w:tc>
          <w:tcPr>
            <w:tcW w:w="3703" w:type="dxa"/>
          </w:tcPr>
          <w:p w14:paraId="4A7A49B0" w14:textId="4F952B4B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4" w:type="dxa"/>
          </w:tcPr>
          <w:p w14:paraId="5069BC14" w14:textId="00DEBE50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03612EA0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2465E0E" w14:textId="02178A2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0" w:type="dxa"/>
          </w:tcPr>
          <w:p w14:paraId="20932631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2CD6E1" w14:textId="2CA7E734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7B3C4E9A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3A0541E" w14:textId="5EDBBC10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066E" w:rsidRPr="00356084" w14:paraId="3F553B71" w14:textId="77777777" w:rsidTr="00456C0A">
        <w:trPr>
          <w:trHeight w:val="346"/>
          <w:tblHeader/>
        </w:trPr>
        <w:tc>
          <w:tcPr>
            <w:tcW w:w="3703" w:type="dxa"/>
          </w:tcPr>
          <w:p w14:paraId="38A536BA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7" w:type="dxa"/>
            <w:gridSpan w:val="7"/>
          </w:tcPr>
          <w:p w14:paraId="35314C9F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66E" w:rsidRPr="00356084" w14:paraId="6C4EBF04" w14:textId="77777777" w:rsidTr="00456C0A">
        <w:trPr>
          <w:trHeight w:val="346"/>
        </w:trPr>
        <w:tc>
          <w:tcPr>
            <w:tcW w:w="3703" w:type="dxa"/>
          </w:tcPr>
          <w:p w14:paraId="43D6230F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04" w:type="dxa"/>
          </w:tcPr>
          <w:p w14:paraId="090BDB75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EEC549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135AAF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E8ACB42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A47B18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131292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41" w:type="dxa"/>
          </w:tcPr>
          <w:p w14:paraId="78BC567C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66E" w:rsidRPr="00FE0E0B" w14:paraId="33646549" w14:textId="77777777" w:rsidTr="00456C0A">
        <w:trPr>
          <w:trHeight w:val="346"/>
        </w:trPr>
        <w:tc>
          <w:tcPr>
            <w:tcW w:w="3703" w:type="dxa"/>
          </w:tcPr>
          <w:p w14:paraId="2402F2EB" w14:textId="77777777" w:rsidR="0021066E" w:rsidRPr="00712C1C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202DDB98" w14:textId="264A1EA7" w:rsidR="0021066E" w:rsidRPr="00FE0E0B" w:rsidRDefault="00E40FAA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2,720</w:t>
            </w:r>
          </w:p>
        </w:tc>
        <w:tc>
          <w:tcPr>
            <w:tcW w:w="243" w:type="dxa"/>
          </w:tcPr>
          <w:p w14:paraId="1A4E0EDE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9D1A6A" w14:textId="485B3A9E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2,796</w:t>
            </w:r>
          </w:p>
        </w:tc>
        <w:tc>
          <w:tcPr>
            <w:tcW w:w="260" w:type="dxa"/>
          </w:tcPr>
          <w:p w14:paraId="090B1E17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8E1A12" w14:textId="11562DF7" w:rsidR="0021066E" w:rsidRPr="00FE0E0B" w:rsidRDefault="00E40FAA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2,720</w:t>
            </w:r>
          </w:p>
        </w:tc>
        <w:tc>
          <w:tcPr>
            <w:tcW w:w="239" w:type="dxa"/>
          </w:tcPr>
          <w:p w14:paraId="088AE37C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345AF56" w14:textId="2DF5E8CA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2,796</w:t>
            </w:r>
          </w:p>
        </w:tc>
      </w:tr>
      <w:tr w:rsidR="0021066E" w:rsidRPr="00FE0E0B" w14:paraId="01D8FA3C" w14:textId="77777777" w:rsidTr="00456C0A">
        <w:trPr>
          <w:trHeight w:val="346"/>
        </w:trPr>
        <w:tc>
          <w:tcPr>
            <w:tcW w:w="3703" w:type="dxa"/>
          </w:tcPr>
          <w:p w14:paraId="0E077731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F744A2C" w14:textId="53AAB8DF" w:rsidR="0021066E" w:rsidRPr="00FE0E0B" w:rsidRDefault="00E40FAA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  <w:tc>
          <w:tcPr>
            <w:tcW w:w="243" w:type="dxa"/>
          </w:tcPr>
          <w:p w14:paraId="3B4E5CBE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848A7EF" w14:textId="55F0E723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260" w:type="dxa"/>
          </w:tcPr>
          <w:p w14:paraId="265F5D88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93FEDA" w14:textId="6999F923" w:rsidR="0021066E" w:rsidRPr="00FE0E0B" w:rsidRDefault="00E40FAA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  <w:tc>
          <w:tcPr>
            <w:tcW w:w="239" w:type="dxa"/>
          </w:tcPr>
          <w:p w14:paraId="4FA4BFDF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E619D35" w14:textId="198CB4B4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</w:tr>
      <w:tr w:rsidR="0021066E" w:rsidRPr="00FE0E0B" w14:paraId="0C06CCD0" w14:textId="77777777" w:rsidTr="00456C0A">
        <w:trPr>
          <w:trHeight w:val="346"/>
        </w:trPr>
        <w:tc>
          <w:tcPr>
            <w:tcW w:w="3703" w:type="dxa"/>
          </w:tcPr>
          <w:p w14:paraId="62E94E55" w14:textId="77777777" w:rsidR="0021066E" w:rsidRPr="00712C1C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B6EF051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061A4F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2C1C18" w14:textId="77777777" w:rsidR="0021066E" w:rsidRPr="00726ED3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23EA4EE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849FAA1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20C6DC" w14:textId="77777777" w:rsidR="0021066E" w:rsidRPr="00FE0E0B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979ADA1" w14:textId="77777777" w:rsidR="0021066E" w:rsidRPr="00726ED3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66E" w:rsidRPr="00356084" w14:paraId="497887C0" w14:textId="77777777" w:rsidTr="00456C0A">
        <w:trPr>
          <w:trHeight w:val="346"/>
        </w:trPr>
        <w:tc>
          <w:tcPr>
            <w:tcW w:w="3703" w:type="dxa"/>
          </w:tcPr>
          <w:p w14:paraId="4619151F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</w:tcPr>
          <w:p w14:paraId="4B4C2B0A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1C043C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1DB5754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6B1E9B6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25FCDCE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046B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41" w:type="dxa"/>
          </w:tcPr>
          <w:p w14:paraId="7B2159A2" w14:textId="77777777" w:rsidR="0021066E" w:rsidRPr="00356084" w:rsidRDefault="0021066E" w:rsidP="00210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FAA" w:rsidRPr="008167F4" w14:paraId="03AA1CC6" w14:textId="77777777" w:rsidTr="00456C0A">
        <w:trPr>
          <w:trHeight w:val="346"/>
        </w:trPr>
        <w:tc>
          <w:tcPr>
            <w:tcW w:w="3703" w:type="dxa"/>
          </w:tcPr>
          <w:p w14:paraId="2FFC99CE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08A55180" w14:textId="1C67CEFC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3450EC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7115B20" w14:textId="77777777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FE1E251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B43BD4" w14:textId="52F7969F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68681E56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D60BFC6" w14:textId="33DCF67F" w:rsidR="00E40FAA" w:rsidRPr="008167F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40FAA" w:rsidRPr="00F332F2" w14:paraId="353A7965" w14:textId="77777777" w:rsidTr="00456C0A">
        <w:trPr>
          <w:trHeight w:val="346"/>
        </w:trPr>
        <w:tc>
          <w:tcPr>
            <w:tcW w:w="3703" w:type="dxa"/>
          </w:tcPr>
          <w:p w14:paraId="2A1F17D6" w14:textId="062C3C06" w:rsidR="00E40FAA" w:rsidRPr="00ED5E4E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05E2373A" w14:textId="557C55DD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6D4E50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622D47" w14:textId="70F219C2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F6FCAF2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C96AB3" w14:textId="41D764CB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9" w:type="dxa"/>
          </w:tcPr>
          <w:p w14:paraId="500F2520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0101D21" w14:textId="1ED4E08A" w:rsidR="00E40FAA" w:rsidRPr="00726ED3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0FAA" w:rsidRPr="008167F4" w14:paraId="19BD0C8C" w14:textId="77777777" w:rsidTr="00456C0A">
        <w:trPr>
          <w:trHeight w:val="346"/>
        </w:trPr>
        <w:tc>
          <w:tcPr>
            <w:tcW w:w="3703" w:type="dxa"/>
          </w:tcPr>
          <w:p w14:paraId="301E8590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304" w:type="dxa"/>
          </w:tcPr>
          <w:p w14:paraId="1DF6B08B" w14:textId="1DF6E198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DF8610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926C4D0" w14:textId="77777777" w:rsidR="00E40FAA" w:rsidRPr="0094174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F5957D3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18B0195" w14:textId="6DFE9C74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243,588</w:t>
            </w:r>
          </w:p>
        </w:tc>
        <w:tc>
          <w:tcPr>
            <w:tcW w:w="239" w:type="dxa"/>
          </w:tcPr>
          <w:p w14:paraId="7CC8995A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6B00503" w14:textId="6470FF74" w:rsidR="00E40FAA" w:rsidRPr="008167F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225,300</w:t>
            </w:r>
          </w:p>
        </w:tc>
      </w:tr>
      <w:tr w:rsidR="00E40FAA" w:rsidRPr="00356084" w14:paraId="4D044891" w14:textId="77777777" w:rsidTr="00456C0A">
        <w:trPr>
          <w:trHeight w:val="346"/>
        </w:trPr>
        <w:tc>
          <w:tcPr>
            <w:tcW w:w="3703" w:type="dxa"/>
          </w:tcPr>
          <w:p w14:paraId="04972324" w14:textId="4639ACDD" w:rsidR="00E40FAA" w:rsidRPr="00356084" w:rsidRDefault="00E40FAA" w:rsidP="000F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="009216D0">
              <w:rPr>
                <w:rFonts w:ascii="Angsana New" w:hAnsi="Angsana New"/>
                <w:sz w:val="30"/>
                <w:szCs w:val="30"/>
              </w:rPr>
              <w:t xml:space="preserve">                                 </w:t>
            </w:r>
            <w:r w:rsidRPr="000F5AE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0F5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</w:t>
            </w:r>
            <w:r w:rsidRPr="000F5AE4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</w:t>
            </w:r>
          </w:p>
        </w:tc>
        <w:tc>
          <w:tcPr>
            <w:tcW w:w="1304" w:type="dxa"/>
          </w:tcPr>
          <w:p w14:paraId="77231CF9" w14:textId="77777777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2BCC1C" w14:textId="191B63DC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421234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DC15265" w14:textId="77777777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82D01F" w14:textId="77777777" w:rsidR="00E40FAA" w:rsidRPr="0094174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1771087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25B2EC" w14:textId="77777777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C1C7A9" w14:textId="3117011B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16,060</w:t>
            </w:r>
          </w:p>
        </w:tc>
        <w:tc>
          <w:tcPr>
            <w:tcW w:w="239" w:type="dxa"/>
          </w:tcPr>
          <w:p w14:paraId="58157636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CD6CA3F" w14:textId="77777777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82E127" w14:textId="5719D9FB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9,755</w:t>
            </w:r>
          </w:p>
        </w:tc>
      </w:tr>
      <w:tr w:rsidR="00E40FAA" w:rsidRPr="00356084" w14:paraId="50B93BBF" w14:textId="77777777" w:rsidTr="00456C0A">
        <w:trPr>
          <w:trHeight w:val="346"/>
        </w:trPr>
        <w:tc>
          <w:tcPr>
            <w:tcW w:w="3703" w:type="dxa"/>
          </w:tcPr>
          <w:p w14:paraId="3860D3BE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4" w:type="dxa"/>
          </w:tcPr>
          <w:p w14:paraId="75A7FD88" w14:textId="4AD2BBDF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B63E9F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28D291D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C6EFEB9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92EDA18" w14:textId="5A9246D8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71B138" w14:textId="77777777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5A89DC4" w14:textId="5C6D32BE" w:rsidR="00E40FAA" w:rsidRPr="00356084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</w:tr>
      <w:tr w:rsidR="00E40FAA" w:rsidRPr="00356084" w14:paraId="2230907B" w14:textId="77777777" w:rsidTr="00456C0A">
        <w:trPr>
          <w:trHeight w:val="346"/>
        </w:trPr>
        <w:tc>
          <w:tcPr>
            <w:tcW w:w="3703" w:type="dxa"/>
          </w:tcPr>
          <w:p w14:paraId="6D35FC87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4B25C7B2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36ACCDD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341DB8E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0090A2F1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C7AE8C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2801723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7047CB3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FAA" w:rsidRPr="00356084" w14:paraId="53EEE4D4" w14:textId="77777777" w:rsidTr="00456C0A">
        <w:trPr>
          <w:trHeight w:val="346"/>
        </w:trPr>
        <w:tc>
          <w:tcPr>
            <w:tcW w:w="3703" w:type="dxa"/>
          </w:tcPr>
          <w:p w14:paraId="3C239407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</w:tcPr>
          <w:p w14:paraId="3BF2A61D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DB6AA5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971A0E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61CF43F4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76EE2AC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FAC411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640830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FAA" w:rsidRPr="00941748" w14:paraId="6B208597" w14:textId="77777777" w:rsidTr="00456C0A">
        <w:trPr>
          <w:trHeight w:val="346"/>
        </w:trPr>
        <w:tc>
          <w:tcPr>
            <w:tcW w:w="3703" w:type="dxa"/>
          </w:tcPr>
          <w:p w14:paraId="0ECD7196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4" w:type="dxa"/>
          </w:tcPr>
          <w:p w14:paraId="7A8B2F6D" w14:textId="3EEEB2B8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494,022</w:t>
            </w:r>
          </w:p>
        </w:tc>
        <w:tc>
          <w:tcPr>
            <w:tcW w:w="243" w:type="dxa"/>
          </w:tcPr>
          <w:p w14:paraId="48A761AE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5B3E6E" w14:textId="534C280F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475,203</w:t>
            </w:r>
          </w:p>
        </w:tc>
        <w:tc>
          <w:tcPr>
            <w:tcW w:w="260" w:type="dxa"/>
          </w:tcPr>
          <w:p w14:paraId="3F76E33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7AC57" w14:textId="08635A18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494,010</w:t>
            </w:r>
          </w:p>
        </w:tc>
        <w:tc>
          <w:tcPr>
            <w:tcW w:w="239" w:type="dxa"/>
          </w:tcPr>
          <w:p w14:paraId="0E9B6D0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B1B2AD" w14:textId="3B6EF2D8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475,203</w:t>
            </w:r>
          </w:p>
        </w:tc>
      </w:tr>
      <w:tr w:rsidR="00E40FAA" w:rsidRPr="00286F97" w14:paraId="5BC32BC5" w14:textId="77777777" w:rsidTr="00456C0A">
        <w:trPr>
          <w:trHeight w:val="346"/>
        </w:trPr>
        <w:tc>
          <w:tcPr>
            <w:tcW w:w="3703" w:type="dxa"/>
          </w:tcPr>
          <w:p w14:paraId="59B1DDAD" w14:textId="29707411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4" w:type="dxa"/>
          </w:tcPr>
          <w:p w14:paraId="17921E60" w14:textId="5D5817A4" w:rsidR="00E40FAA" w:rsidRPr="00C524F8" w:rsidRDefault="008D6E7D" w:rsidP="008D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A40B4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50E0A2" w14:textId="5A568A8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CC671C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07D1B6" w14:textId="012FA3B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10,285</w:t>
            </w:r>
          </w:p>
        </w:tc>
        <w:tc>
          <w:tcPr>
            <w:tcW w:w="239" w:type="dxa"/>
          </w:tcPr>
          <w:p w14:paraId="3B04F49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828AEB5" w14:textId="309E4719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9,000</w:t>
            </w:r>
          </w:p>
        </w:tc>
      </w:tr>
      <w:tr w:rsidR="00E40FAA" w:rsidRPr="00286F97" w14:paraId="19D9184D" w14:textId="77777777" w:rsidTr="00456C0A">
        <w:trPr>
          <w:trHeight w:val="346"/>
        </w:trPr>
        <w:tc>
          <w:tcPr>
            <w:tcW w:w="3703" w:type="dxa"/>
          </w:tcPr>
          <w:p w14:paraId="6973127C" w14:textId="0432BAB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E990ACA" w14:textId="19EFD191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190,794</w:t>
            </w:r>
          </w:p>
        </w:tc>
        <w:tc>
          <w:tcPr>
            <w:tcW w:w="243" w:type="dxa"/>
          </w:tcPr>
          <w:p w14:paraId="503FEF3A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C96A0C" w14:textId="03AFEFF1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1,812</w:t>
            </w:r>
          </w:p>
        </w:tc>
        <w:tc>
          <w:tcPr>
            <w:tcW w:w="260" w:type="dxa"/>
          </w:tcPr>
          <w:p w14:paraId="2CF6305E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BAA5019" w14:textId="2DD43A3B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190,794</w:t>
            </w:r>
          </w:p>
        </w:tc>
        <w:tc>
          <w:tcPr>
            <w:tcW w:w="239" w:type="dxa"/>
          </w:tcPr>
          <w:p w14:paraId="4FCFDA00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3EB02D8" w14:textId="52E7236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1,812</w:t>
            </w:r>
          </w:p>
        </w:tc>
      </w:tr>
      <w:tr w:rsidR="00E40FAA" w:rsidRPr="00286F97" w14:paraId="594ECB6F" w14:textId="77777777" w:rsidTr="00456C0A">
        <w:trPr>
          <w:trHeight w:val="346"/>
        </w:trPr>
        <w:tc>
          <w:tcPr>
            <w:tcW w:w="3703" w:type="dxa"/>
          </w:tcPr>
          <w:p w14:paraId="0B98231B" w14:textId="5B694C89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FAA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66876B45" w14:textId="71AA0673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42B133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8C8344" w14:textId="39620793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094855F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CCD53CB" w14:textId="22C64C16" w:rsidR="00E40FAA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7C147B1E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C42F13" w14:textId="6CFAA43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0FAA" w:rsidRPr="00356084" w14:paraId="6574B082" w14:textId="77777777" w:rsidTr="00456C0A">
        <w:trPr>
          <w:trHeight w:val="346"/>
        </w:trPr>
        <w:tc>
          <w:tcPr>
            <w:tcW w:w="3703" w:type="dxa"/>
          </w:tcPr>
          <w:p w14:paraId="26F0894E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74D043A2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4BF96EF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50E3D0A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3E48B054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5A15E8F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AB557D6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9F775F3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FAA" w:rsidRPr="00356084" w14:paraId="04D9BD97" w14:textId="77777777" w:rsidTr="00456C0A">
        <w:trPr>
          <w:trHeight w:val="346"/>
        </w:trPr>
        <w:tc>
          <w:tcPr>
            <w:tcW w:w="3703" w:type="dxa"/>
          </w:tcPr>
          <w:p w14:paraId="48A46522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4" w:type="dxa"/>
          </w:tcPr>
          <w:p w14:paraId="65C8B77F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345D6C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3F0F3B7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DC29A81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AE3DB4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81D90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6F31E4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FAA" w:rsidRPr="00356084" w14:paraId="0FA6B8C9" w14:textId="77777777" w:rsidTr="00456C0A">
        <w:trPr>
          <w:trHeight w:val="346"/>
        </w:trPr>
        <w:tc>
          <w:tcPr>
            <w:tcW w:w="3703" w:type="dxa"/>
          </w:tcPr>
          <w:p w14:paraId="304B0174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48839070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48F59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C02D169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73289976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94286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DF8816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F74672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FAA" w:rsidRPr="00941748" w14:paraId="647181EF" w14:textId="77777777" w:rsidTr="00456C0A">
        <w:trPr>
          <w:trHeight w:val="346"/>
        </w:trPr>
        <w:tc>
          <w:tcPr>
            <w:tcW w:w="3703" w:type="dxa"/>
          </w:tcPr>
          <w:p w14:paraId="0A0BBA89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04" w:type="dxa"/>
            <w:shd w:val="clear" w:color="auto" w:fill="auto"/>
          </w:tcPr>
          <w:p w14:paraId="7EFFC021" w14:textId="63F88B7F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4,150</w:t>
            </w:r>
          </w:p>
        </w:tc>
        <w:tc>
          <w:tcPr>
            <w:tcW w:w="243" w:type="dxa"/>
            <w:shd w:val="clear" w:color="auto" w:fill="auto"/>
          </w:tcPr>
          <w:p w14:paraId="347AB231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212D38C" w14:textId="37758DB6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3,235</w:t>
            </w:r>
          </w:p>
        </w:tc>
        <w:tc>
          <w:tcPr>
            <w:tcW w:w="260" w:type="dxa"/>
            <w:shd w:val="clear" w:color="auto" w:fill="auto"/>
          </w:tcPr>
          <w:p w14:paraId="074A8239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50726872" w14:textId="498D4759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4,150</w:t>
            </w:r>
          </w:p>
        </w:tc>
        <w:tc>
          <w:tcPr>
            <w:tcW w:w="239" w:type="dxa"/>
          </w:tcPr>
          <w:p w14:paraId="501DCFE7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22BDBFBD" w14:textId="3B0FA91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3,235</w:t>
            </w:r>
          </w:p>
        </w:tc>
      </w:tr>
      <w:tr w:rsidR="00E40FAA" w:rsidRPr="00941748" w14:paraId="241F82DE" w14:textId="77777777" w:rsidTr="00456C0A">
        <w:trPr>
          <w:trHeight w:val="346"/>
        </w:trPr>
        <w:tc>
          <w:tcPr>
            <w:tcW w:w="3703" w:type="dxa"/>
          </w:tcPr>
          <w:p w14:paraId="7192AA94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shd w:val="clear" w:color="auto" w:fill="auto"/>
          </w:tcPr>
          <w:p w14:paraId="22A6DA2A" w14:textId="009E0000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43" w:type="dxa"/>
            <w:shd w:val="clear" w:color="auto" w:fill="auto"/>
          </w:tcPr>
          <w:p w14:paraId="760C5465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20EB069" w14:textId="70C42EB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60" w:type="dxa"/>
            <w:shd w:val="clear" w:color="auto" w:fill="auto"/>
          </w:tcPr>
          <w:p w14:paraId="18928097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75BEF88" w14:textId="5AAA4ED0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39" w:type="dxa"/>
          </w:tcPr>
          <w:p w14:paraId="2D01039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AF42AED" w14:textId="6207F4F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E40FAA" w14:paraId="70FA6E4B" w14:textId="77777777" w:rsidTr="00456C0A">
        <w:trPr>
          <w:trHeight w:val="346"/>
        </w:trPr>
        <w:tc>
          <w:tcPr>
            <w:tcW w:w="3703" w:type="dxa"/>
          </w:tcPr>
          <w:p w14:paraId="67EC3E09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shd w:val="clear" w:color="auto" w:fill="auto"/>
          </w:tcPr>
          <w:p w14:paraId="6D14D2BB" w14:textId="4872A01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52E54C9D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1B90677" w14:textId="266FD84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7239DE7E" w14:textId="1F2D7373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1196AC1" w14:textId="2DB2B4C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37214601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28770AE" w14:textId="2C32DDF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40FAA" w:rsidRPr="005E426A" w14:paraId="4268AD37" w14:textId="77777777" w:rsidTr="00456C0A">
        <w:trPr>
          <w:trHeight w:val="346"/>
        </w:trPr>
        <w:tc>
          <w:tcPr>
            <w:tcW w:w="3703" w:type="dxa"/>
          </w:tcPr>
          <w:p w14:paraId="52661E18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329D5975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97DB611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69" w:type="dxa"/>
          </w:tcPr>
          <w:p w14:paraId="46BE9ED7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19E070D4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1" w:type="dxa"/>
          </w:tcPr>
          <w:p w14:paraId="52553CDF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0D1845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1" w:type="dxa"/>
          </w:tcPr>
          <w:p w14:paraId="3068E011" w14:textId="77777777" w:rsidR="00E40FAA" w:rsidRPr="004F7F5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0FAA" w:rsidRPr="005E426A" w14:paraId="5CD40344" w14:textId="77777777" w:rsidTr="00456C0A">
        <w:trPr>
          <w:trHeight w:val="346"/>
        </w:trPr>
        <w:tc>
          <w:tcPr>
            <w:tcW w:w="3703" w:type="dxa"/>
          </w:tcPr>
          <w:p w14:paraId="44C9E3EF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4" w:type="dxa"/>
          </w:tcPr>
          <w:p w14:paraId="103A1035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8C8691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</w:tcPr>
          <w:p w14:paraId="10131CD4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845B4AD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35312B8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A5F1230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1" w:type="dxa"/>
          </w:tcPr>
          <w:p w14:paraId="6C498DD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FAA" w:rsidRPr="00511C7A" w14:paraId="722D6425" w14:textId="77777777" w:rsidTr="00456C0A">
        <w:trPr>
          <w:trHeight w:val="346"/>
        </w:trPr>
        <w:tc>
          <w:tcPr>
            <w:tcW w:w="3703" w:type="dxa"/>
          </w:tcPr>
          <w:p w14:paraId="4C8E3985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074179CA" w14:textId="4D40A689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2,373,194</w:t>
            </w:r>
          </w:p>
        </w:tc>
        <w:tc>
          <w:tcPr>
            <w:tcW w:w="243" w:type="dxa"/>
          </w:tcPr>
          <w:p w14:paraId="75E9DF05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9" w:type="dxa"/>
          </w:tcPr>
          <w:p w14:paraId="281DBC34" w14:textId="4729240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2,030,175</w:t>
            </w:r>
          </w:p>
        </w:tc>
        <w:tc>
          <w:tcPr>
            <w:tcW w:w="260" w:type="dxa"/>
          </w:tcPr>
          <w:p w14:paraId="17C9D442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4E0B8C0" w14:textId="51A29186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2,373,194</w:t>
            </w:r>
          </w:p>
        </w:tc>
        <w:tc>
          <w:tcPr>
            <w:tcW w:w="239" w:type="dxa"/>
          </w:tcPr>
          <w:p w14:paraId="2C1C703F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A0AFA33" w14:textId="47F6269B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2,020,051</w:t>
            </w:r>
          </w:p>
        </w:tc>
      </w:tr>
      <w:tr w:rsidR="00E40FAA" w:rsidRPr="00511C7A" w14:paraId="20171FD2" w14:textId="77777777" w:rsidTr="00456C0A">
        <w:trPr>
          <w:trHeight w:val="346"/>
        </w:trPr>
        <w:tc>
          <w:tcPr>
            <w:tcW w:w="3703" w:type="dxa"/>
          </w:tcPr>
          <w:p w14:paraId="5267D5AD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47D3FF6" w14:textId="2EA12C2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69,275</w:t>
            </w:r>
          </w:p>
        </w:tc>
        <w:tc>
          <w:tcPr>
            <w:tcW w:w="243" w:type="dxa"/>
          </w:tcPr>
          <w:p w14:paraId="040BB2B6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D3AAC9" w14:textId="7F432944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47,818</w:t>
            </w:r>
          </w:p>
        </w:tc>
        <w:tc>
          <w:tcPr>
            <w:tcW w:w="260" w:type="dxa"/>
          </w:tcPr>
          <w:p w14:paraId="064BC37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96ECB9" w14:textId="34BED2A6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68,859</w:t>
            </w:r>
          </w:p>
        </w:tc>
        <w:tc>
          <w:tcPr>
            <w:tcW w:w="239" w:type="dxa"/>
          </w:tcPr>
          <w:p w14:paraId="7004410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E3FC936" w14:textId="6746942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46,702</w:t>
            </w:r>
          </w:p>
        </w:tc>
      </w:tr>
      <w:tr w:rsidR="00E40FAA" w:rsidRPr="00511C7A" w14:paraId="70E4C259" w14:textId="77777777" w:rsidTr="00456C0A">
        <w:trPr>
          <w:trHeight w:val="346"/>
        </w:trPr>
        <w:tc>
          <w:tcPr>
            <w:tcW w:w="3703" w:type="dxa"/>
          </w:tcPr>
          <w:p w14:paraId="73B17EB1" w14:textId="1DBDB29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4" w:type="dxa"/>
          </w:tcPr>
          <w:p w14:paraId="7B5653D8" w14:textId="0D1D623F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3,336</w:t>
            </w:r>
          </w:p>
        </w:tc>
        <w:tc>
          <w:tcPr>
            <w:tcW w:w="243" w:type="dxa"/>
          </w:tcPr>
          <w:p w14:paraId="39DB75F0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484464" w14:textId="4E9301E6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3,377</w:t>
            </w:r>
          </w:p>
        </w:tc>
        <w:tc>
          <w:tcPr>
            <w:tcW w:w="260" w:type="dxa"/>
          </w:tcPr>
          <w:p w14:paraId="76747FC0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E55D744" w14:textId="0876AFD6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3,336</w:t>
            </w:r>
          </w:p>
        </w:tc>
        <w:tc>
          <w:tcPr>
            <w:tcW w:w="239" w:type="dxa"/>
          </w:tcPr>
          <w:p w14:paraId="6E3048E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D69DA33" w14:textId="19AEF2D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3,377</w:t>
            </w:r>
          </w:p>
        </w:tc>
      </w:tr>
      <w:tr w:rsidR="00E40FAA" w:rsidRPr="00511C7A" w14:paraId="31FF0D0A" w14:textId="77777777" w:rsidTr="00456C0A">
        <w:trPr>
          <w:trHeight w:val="346"/>
        </w:trPr>
        <w:tc>
          <w:tcPr>
            <w:tcW w:w="3703" w:type="dxa"/>
          </w:tcPr>
          <w:p w14:paraId="4948C6C1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304" w:type="dxa"/>
          </w:tcPr>
          <w:p w14:paraId="07FDB262" w14:textId="4AE1B31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2,299,540</w:t>
            </w:r>
          </w:p>
        </w:tc>
        <w:tc>
          <w:tcPr>
            <w:tcW w:w="243" w:type="dxa"/>
          </w:tcPr>
          <w:p w14:paraId="2AB10C0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5274BBF" w14:textId="7B249738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2,306,815</w:t>
            </w:r>
          </w:p>
        </w:tc>
        <w:tc>
          <w:tcPr>
            <w:tcW w:w="260" w:type="dxa"/>
          </w:tcPr>
          <w:p w14:paraId="2F91CB1C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729BA28" w14:textId="1D6966FB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2,225,030</w:t>
            </w:r>
          </w:p>
        </w:tc>
        <w:tc>
          <w:tcPr>
            <w:tcW w:w="239" w:type="dxa"/>
          </w:tcPr>
          <w:p w14:paraId="66D740DC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AE017D4" w14:textId="08A9CC4B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2,230,218</w:t>
            </w:r>
          </w:p>
        </w:tc>
      </w:tr>
      <w:tr w:rsidR="00E40FAA" w:rsidRPr="00511C7A" w14:paraId="53CABC1D" w14:textId="77777777" w:rsidTr="00456C0A">
        <w:trPr>
          <w:trHeight w:val="346"/>
        </w:trPr>
        <w:tc>
          <w:tcPr>
            <w:tcW w:w="3703" w:type="dxa"/>
          </w:tcPr>
          <w:p w14:paraId="20A3F733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304" w:type="dxa"/>
            <w:shd w:val="clear" w:color="auto" w:fill="FFFFFF"/>
          </w:tcPr>
          <w:p w14:paraId="4D4F2CB4" w14:textId="1CA2C6D3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260,312</w:t>
            </w:r>
          </w:p>
        </w:tc>
        <w:tc>
          <w:tcPr>
            <w:tcW w:w="243" w:type="dxa"/>
          </w:tcPr>
          <w:p w14:paraId="7172D2AC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D091628" w14:textId="7B7EA965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253,213</w:t>
            </w:r>
          </w:p>
        </w:tc>
        <w:tc>
          <w:tcPr>
            <w:tcW w:w="260" w:type="dxa"/>
          </w:tcPr>
          <w:p w14:paraId="40A3D82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FFFFFF"/>
          </w:tcPr>
          <w:p w14:paraId="68A8C914" w14:textId="7CC4D86A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260,312</w:t>
            </w:r>
          </w:p>
        </w:tc>
        <w:tc>
          <w:tcPr>
            <w:tcW w:w="239" w:type="dxa"/>
          </w:tcPr>
          <w:p w14:paraId="2E36EDD7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C4F2853" w14:textId="5D370913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253,213</w:t>
            </w:r>
          </w:p>
        </w:tc>
      </w:tr>
      <w:tr w:rsidR="00E40FAA" w:rsidRPr="00511C7A" w14:paraId="308A72E1" w14:textId="77777777" w:rsidTr="00456C0A">
        <w:trPr>
          <w:trHeight w:val="346"/>
        </w:trPr>
        <w:tc>
          <w:tcPr>
            <w:tcW w:w="3703" w:type="dxa"/>
          </w:tcPr>
          <w:p w14:paraId="239F74B6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</w:tcPr>
          <w:p w14:paraId="374D2B3B" w14:textId="54719C2F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204,907</w:t>
            </w:r>
          </w:p>
        </w:tc>
        <w:tc>
          <w:tcPr>
            <w:tcW w:w="243" w:type="dxa"/>
          </w:tcPr>
          <w:p w14:paraId="26804A5B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B14952" w14:textId="31BF4D1C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237,419</w:t>
            </w:r>
          </w:p>
        </w:tc>
        <w:tc>
          <w:tcPr>
            <w:tcW w:w="260" w:type="dxa"/>
          </w:tcPr>
          <w:p w14:paraId="0656947A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ABCF3" w14:textId="2149D89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204,759</w:t>
            </w:r>
          </w:p>
        </w:tc>
        <w:tc>
          <w:tcPr>
            <w:tcW w:w="239" w:type="dxa"/>
          </w:tcPr>
          <w:p w14:paraId="5F7F8BB2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B1F0833" w14:textId="51D58FA3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237,226</w:t>
            </w:r>
          </w:p>
        </w:tc>
      </w:tr>
      <w:tr w:rsidR="00E40FAA" w:rsidRPr="00511C7A" w14:paraId="0D6683F9" w14:textId="77777777" w:rsidTr="00456C0A">
        <w:trPr>
          <w:trHeight w:val="346"/>
        </w:trPr>
        <w:tc>
          <w:tcPr>
            <w:tcW w:w="3703" w:type="dxa"/>
          </w:tcPr>
          <w:p w14:paraId="4A660039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623666B" w14:textId="43E68D55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73,960</w:t>
            </w:r>
          </w:p>
        </w:tc>
        <w:tc>
          <w:tcPr>
            <w:tcW w:w="243" w:type="dxa"/>
          </w:tcPr>
          <w:p w14:paraId="571CFD4C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E2E3211" w14:textId="33C5D046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65,078</w:t>
            </w:r>
          </w:p>
        </w:tc>
        <w:tc>
          <w:tcPr>
            <w:tcW w:w="260" w:type="dxa"/>
          </w:tcPr>
          <w:p w14:paraId="1D436768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E2C138" w14:textId="72C043E5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70,868</w:t>
            </w:r>
          </w:p>
        </w:tc>
        <w:tc>
          <w:tcPr>
            <w:tcW w:w="239" w:type="dxa"/>
          </w:tcPr>
          <w:p w14:paraId="3F1B6347" w14:textId="77777777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18BC5DC8" w14:textId="1CE27712" w:rsidR="00E40FAA" w:rsidRPr="00C524F8" w:rsidRDefault="00E40FAA" w:rsidP="00E4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24F8">
              <w:rPr>
                <w:rFonts w:asciiTheme="majorBidi" w:hAnsiTheme="majorBidi" w:cstheme="majorBidi"/>
                <w:sz w:val="30"/>
                <w:szCs w:val="30"/>
              </w:rPr>
              <w:t>61,453</w:t>
            </w:r>
          </w:p>
        </w:tc>
      </w:tr>
    </w:tbl>
    <w:p w14:paraId="2A6E906D" w14:textId="77777777" w:rsidR="004F7F58" w:rsidRDefault="004F7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66"/>
        <w:gridCol w:w="1212"/>
        <w:gridCol w:w="273"/>
        <w:gridCol w:w="1265"/>
        <w:gridCol w:w="270"/>
        <w:gridCol w:w="1260"/>
      </w:tblGrid>
      <w:tr w:rsidR="00A93508" w:rsidRPr="00951013" w14:paraId="4B7F6DA0" w14:textId="77777777" w:rsidTr="004F7F58">
        <w:trPr>
          <w:tblHeader/>
        </w:trPr>
        <w:tc>
          <w:tcPr>
            <w:tcW w:w="3697" w:type="dxa"/>
          </w:tcPr>
          <w:p w14:paraId="74FE14B4" w14:textId="04641F21" w:rsidR="00600B8C" w:rsidRPr="00951013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526D2192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3FADB255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14:paraId="059F4DFC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951013" w14:paraId="6038C88C" w14:textId="77777777" w:rsidTr="004F7F58">
        <w:trPr>
          <w:tblHeader/>
        </w:trPr>
        <w:tc>
          <w:tcPr>
            <w:tcW w:w="3697" w:type="dxa"/>
          </w:tcPr>
          <w:p w14:paraId="729D6BFD" w14:textId="3091F48C" w:rsidR="00C228B2" w:rsidRPr="009652D5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207" w:type="dxa"/>
          </w:tcPr>
          <w:p w14:paraId="1C44B316" w14:textId="752E9D2D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294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AE1F9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1297154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91921A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642D1F71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21C2418" w14:textId="04713A6D" w:rsidR="00C228B2" w:rsidRPr="00951013" w:rsidRDefault="00AE1F9A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A171B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94D193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951013" w14:paraId="07D2133A" w14:textId="77777777" w:rsidTr="004F7F58">
        <w:trPr>
          <w:tblHeader/>
        </w:trPr>
        <w:tc>
          <w:tcPr>
            <w:tcW w:w="3697" w:type="dxa"/>
          </w:tcPr>
          <w:p w14:paraId="7D727C05" w14:textId="6A5F7D91" w:rsidR="00C228B2" w:rsidRPr="009652D5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207" w:type="dxa"/>
          </w:tcPr>
          <w:p w14:paraId="2C0CD1DD" w14:textId="3B6EEDFB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F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02DBE37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8B29124" w14:textId="02A5B514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9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0576F96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04AE7C4" w14:textId="5943E8B3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F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AA3401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9D01F" w14:textId="57BDDCC9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9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28B2" w:rsidRPr="00951013" w14:paraId="78E71242" w14:textId="77777777" w:rsidTr="004F7F58">
        <w:trPr>
          <w:tblHeader/>
        </w:trPr>
        <w:tc>
          <w:tcPr>
            <w:tcW w:w="3697" w:type="dxa"/>
          </w:tcPr>
          <w:p w14:paraId="2138430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3" w:type="dxa"/>
            <w:gridSpan w:val="7"/>
          </w:tcPr>
          <w:p w14:paraId="066F5A47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B2" w:rsidRPr="00951013" w14:paraId="07291592" w14:textId="77777777" w:rsidTr="006D3F2A">
        <w:tc>
          <w:tcPr>
            <w:tcW w:w="3697" w:type="dxa"/>
          </w:tcPr>
          <w:p w14:paraId="251A08A8" w14:textId="758181F9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07" w:type="dxa"/>
          </w:tcPr>
          <w:p w14:paraId="72CAD4C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525FB0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52DCB2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8D7D72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B651B48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44A3C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2B30B8AA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951013" w14:paraId="25F629DC" w14:textId="77777777" w:rsidTr="006D3F2A">
        <w:tc>
          <w:tcPr>
            <w:tcW w:w="3697" w:type="dxa"/>
          </w:tcPr>
          <w:p w14:paraId="498F6814" w14:textId="06F8E388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07" w:type="dxa"/>
          </w:tcPr>
          <w:p w14:paraId="1D98AA06" w14:textId="59C7AAD8" w:rsidR="001A2942" w:rsidRPr="00951013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66" w:type="dxa"/>
          </w:tcPr>
          <w:p w14:paraId="04BF6B1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E7C3310" w14:textId="5480A99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273" w:type="dxa"/>
          </w:tcPr>
          <w:p w14:paraId="3DBFC142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065CFA8" w14:textId="37D803A8" w:rsidR="001A2942" w:rsidRPr="00951013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5CDC08DE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4D0645" w14:textId="3137EDE6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</w:tr>
      <w:tr w:rsidR="001A2942" w:rsidRPr="00951013" w14:paraId="4B0EA877" w14:textId="77777777" w:rsidTr="006D3F2A">
        <w:tc>
          <w:tcPr>
            <w:tcW w:w="3697" w:type="dxa"/>
          </w:tcPr>
          <w:p w14:paraId="23404DD4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4F67F33" w14:textId="12C39A9E" w:rsidR="001A2942" w:rsidRPr="00951013" w:rsidRDefault="0058260B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58260B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260B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66" w:type="dxa"/>
          </w:tcPr>
          <w:p w14:paraId="2F7AC8C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47560DF" w14:textId="35642668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368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2A00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76121809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F3106FC" w14:textId="11529640" w:rsidR="001A2942" w:rsidRPr="00951013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527,949</w:t>
            </w:r>
          </w:p>
        </w:tc>
        <w:tc>
          <w:tcPr>
            <w:tcW w:w="270" w:type="dxa"/>
          </w:tcPr>
          <w:p w14:paraId="06E5B2D0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09910E" w14:textId="411AEE8C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367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1A2942" w:rsidRPr="00951013" w14:paraId="11073199" w14:textId="77777777" w:rsidTr="006D3F2A">
        <w:tc>
          <w:tcPr>
            <w:tcW w:w="3697" w:type="dxa"/>
          </w:tcPr>
          <w:p w14:paraId="0C61CA08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349A761B" w:rsidR="001A2942" w:rsidRPr="00951013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528,6</w:t>
            </w:r>
            <w:r w:rsidR="00582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6" w:type="dxa"/>
            <w:tcBorders>
              <w:left w:val="nil"/>
            </w:tcBorders>
          </w:tcPr>
          <w:p w14:paraId="1EBA3A59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D2240" w14:textId="5E97FCFD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368,922</w:t>
            </w:r>
          </w:p>
        </w:tc>
        <w:tc>
          <w:tcPr>
            <w:tcW w:w="273" w:type="dxa"/>
            <w:tcBorders>
              <w:left w:val="nil"/>
            </w:tcBorders>
          </w:tcPr>
          <w:p w14:paraId="34F7DAC0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238FC800" w14:textId="2F54C81F" w:rsidR="001A2942" w:rsidRPr="00951013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528,619</w:t>
            </w:r>
          </w:p>
        </w:tc>
        <w:tc>
          <w:tcPr>
            <w:tcW w:w="270" w:type="dxa"/>
            <w:tcBorders>
              <w:left w:val="nil"/>
            </w:tcBorders>
          </w:tcPr>
          <w:p w14:paraId="5DF87014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A56E" w14:textId="0E34A1A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643</w:t>
            </w:r>
          </w:p>
        </w:tc>
      </w:tr>
      <w:tr w:rsidR="00C228B2" w:rsidRPr="000A75C7" w14:paraId="22CA36CE" w14:textId="77777777" w:rsidTr="006D3F2A">
        <w:tc>
          <w:tcPr>
            <w:tcW w:w="3697" w:type="dxa"/>
          </w:tcPr>
          <w:p w14:paraId="18512D50" w14:textId="77777777" w:rsidR="00C228B2" w:rsidRPr="005525E0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7D440C62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369BFFE4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19B4A413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42072300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shd w:val="clear" w:color="auto" w:fill="auto"/>
          </w:tcPr>
          <w:p w14:paraId="26D69663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541036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FE9C97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28B2" w:rsidRPr="00951013" w14:paraId="6ABAADE0" w14:textId="77777777" w:rsidTr="006D3F2A">
        <w:tc>
          <w:tcPr>
            <w:tcW w:w="3697" w:type="dxa"/>
          </w:tcPr>
          <w:p w14:paraId="7E2700BA" w14:textId="718928A3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07" w:type="dxa"/>
          </w:tcPr>
          <w:p w14:paraId="3953D6EF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0694FE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32C7E1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CEEBC6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DBFB403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987B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87344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951013" w14:paraId="70399BD7" w14:textId="77777777" w:rsidTr="006D3F2A">
        <w:tc>
          <w:tcPr>
            <w:tcW w:w="3697" w:type="dxa"/>
          </w:tcPr>
          <w:p w14:paraId="3F2ABEEA" w14:textId="07D1AEF3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65EAF557" w14:textId="70A02904" w:rsidR="001A2942" w:rsidRPr="00881C8A" w:rsidRDefault="00E40FAA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1D2FEC0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683ADB2" w14:textId="261DEE5E" w:rsidR="001A2942" w:rsidRPr="00951013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4AB4401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95CD000" w14:textId="0E5E40E5" w:rsidR="001A2942" w:rsidRPr="00951013" w:rsidRDefault="00E40FA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1,032</w:t>
            </w:r>
          </w:p>
        </w:tc>
        <w:tc>
          <w:tcPr>
            <w:tcW w:w="270" w:type="dxa"/>
          </w:tcPr>
          <w:p w14:paraId="08A47096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FE324" w14:textId="6E8B575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</w:tr>
      <w:tr w:rsidR="001A2942" w:rsidRPr="00951013" w14:paraId="143E5779" w14:textId="77777777" w:rsidTr="006D3F2A">
        <w:tc>
          <w:tcPr>
            <w:tcW w:w="3697" w:type="dxa"/>
          </w:tcPr>
          <w:p w14:paraId="3B292609" w14:textId="0A107D29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</w:tcPr>
          <w:p w14:paraId="34A4F69F" w14:textId="0C565AE8" w:rsidR="001A2942" w:rsidRPr="001B212F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58,241</w:t>
            </w:r>
          </w:p>
        </w:tc>
        <w:tc>
          <w:tcPr>
            <w:tcW w:w="266" w:type="dxa"/>
          </w:tcPr>
          <w:p w14:paraId="3795F2F3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E962F2B" w14:textId="0ADC75E6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64,749</w:t>
            </w:r>
          </w:p>
        </w:tc>
        <w:tc>
          <w:tcPr>
            <w:tcW w:w="273" w:type="dxa"/>
          </w:tcPr>
          <w:p w14:paraId="329C44C3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06B2E6" w14:textId="0472E531" w:rsidR="001A2942" w:rsidRPr="00951013" w:rsidRDefault="00E40FA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17,526</w:t>
            </w:r>
          </w:p>
        </w:tc>
        <w:tc>
          <w:tcPr>
            <w:tcW w:w="270" w:type="dxa"/>
          </w:tcPr>
          <w:p w14:paraId="0C09F507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9CE5A" w14:textId="701EA641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</w:tr>
      <w:tr w:rsidR="001A2942" w:rsidRPr="00951013" w14:paraId="0F89F7DB" w14:textId="77777777" w:rsidTr="006D3F2A">
        <w:tc>
          <w:tcPr>
            <w:tcW w:w="3697" w:type="dxa"/>
          </w:tcPr>
          <w:p w14:paraId="36AE6B57" w14:textId="113C2256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</w:tcPr>
          <w:p w14:paraId="5C58ACCA" w14:textId="64A0D7F5" w:rsidR="001A2942" w:rsidRPr="001B212F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138,00</w:t>
            </w:r>
            <w:r w:rsidR="0092263E" w:rsidRPr="001B21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50E9A676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EA3D7FB" w14:textId="0E7352F2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127,254</w:t>
            </w:r>
          </w:p>
        </w:tc>
        <w:tc>
          <w:tcPr>
            <w:tcW w:w="273" w:type="dxa"/>
          </w:tcPr>
          <w:p w14:paraId="5EA18D3A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6B3CA20" w14:textId="03B4AA03" w:rsidR="001A2942" w:rsidRPr="00951013" w:rsidRDefault="00E40FA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137,839</w:t>
            </w:r>
          </w:p>
        </w:tc>
        <w:tc>
          <w:tcPr>
            <w:tcW w:w="270" w:type="dxa"/>
          </w:tcPr>
          <w:p w14:paraId="6A5E2894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7B8D1" w14:textId="54DBE584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127,183</w:t>
            </w:r>
          </w:p>
        </w:tc>
      </w:tr>
      <w:tr w:rsidR="001A2942" w:rsidRPr="00951013" w14:paraId="033945E3" w14:textId="77777777" w:rsidTr="006D3F2A">
        <w:tc>
          <w:tcPr>
            <w:tcW w:w="3697" w:type="dxa"/>
          </w:tcPr>
          <w:p w14:paraId="3AF63C70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3797127" w14:textId="0FC13933" w:rsidR="001A2942" w:rsidRPr="001B212F" w:rsidRDefault="00E40FA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196,2</w:t>
            </w:r>
            <w:r w:rsidR="0092263E"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34F69E30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F7A0A" w14:textId="6C095AF6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="Angsana New" w:hAnsi="Angsana New"/>
                <w:b/>
                <w:bCs/>
                <w:sz w:val="30"/>
                <w:szCs w:val="30"/>
              </w:rPr>
              <w:t>192,003</w:t>
            </w:r>
          </w:p>
        </w:tc>
        <w:tc>
          <w:tcPr>
            <w:tcW w:w="273" w:type="dxa"/>
          </w:tcPr>
          <w:p w14:paraId="7699D355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064D4DE8" w14:textId="5C263AEE" w:rsidR="001A2942" w:rsidRPr="00951013" w:rsidRDefault="00E40FA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156,397</w:t>
            </w:r>
          </w:p>
        </w:tc>
        <w:tc>
          <w:tcPr>
            <w:tcW w:w="270" w:type="dxa"/>
          </w:tcPr>
          <w:p w14:paraId="5EB271A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F1298" w14:textId="24B4441D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164,474</w:t>
            </w:r>
          </w:p>
        </w:tc>
      </w:tr>
      <w:tr w:rsidR="007471F0" w:rsidRPr="000A75C7" w14:paraId="6ACA065C" w14:textId="77777777" w:rsidTr="006D3F2A">
        <w:tc>
          <w:tcPr>
            <w:tcW w:w="3697" w:type="dxa"/>
          </w:tcPr>
          <w:p w14:paraId="0881AEA8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72161621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545BEB8B" w14:textId="77777777" w:rsidR="007471F0" w:rsidRPr="001B212F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65682190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66DC8AFE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265" w:type="dxa"/>
            <w:shd w:val="clear" w:color="auto" w:fill="auto"/>
          </w:tcPr>
          <w:p w14:paraId="35CD31E1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FF4507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1260" w:type="dxa"/>
          </w:tcPr>
          <w:p w14:paraId="2B07F18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951013" w14:paraId="713E2B4E" w14:textId="77777777" w:rsidTr="006D3F2A">
        <w:tc>
          <w:tcPr>
            <w:tcW w:w="3697" w:type="dxa"/>
          </w:tcPr>
          <w:p w14:paraId="6AE097D1" w14:textId="680C2B2D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07" w:type="dxa"/>
          </w:tcPr>
          <w:p w14:paraId="452D1959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E323EE0" w14:textId="77777777" w:rsidR="007471F0" w:rsidRPr="001B212F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A30586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11799C1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65" w:type="dxa"/>
            <w:shd w:val="clear" w:color="auto" w:fill="auto"/>
          </w:tcPr>
          <w:p w14:paraId="4172642B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9A467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41A4FB01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951013" w14:paraId="58F1F75C" w14:textId="77777777" w:rsidTr="006D3F2A">
        <w:tc>
          <w:tcPr>
            <w:tcW w:w="3697" w:type="dxa"/>
          </w:tcPr>
          <w:p w14:paraId="551214EF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31BA060B" w14:textId="244159A1" w:rsidR="001A2942" w:rsidRPr="001B212F" w:rsidRDefault="009659C4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8869914" w14:textId="77777777" w:rsidR="001A2942" w:rsidRPr="001B212F" w:rsidRDefault="001A2942" w:rsidP="00881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0"/>
              </w:tabs>
              <w:spacing w:after="0" w:line="240" w:lineRule="auto"/>
              <w:ind w:left="-110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EAB803C" w14:textId="045E3E07" w:rsidR="001A2942" w:rsidRPr="001B212F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463742F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66D089D" w14:textId="09DF9187" w:rsidR="001A2942" w:rsidRPr="00951013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463,543</w:t>
            </w:r>
          </w:p>
        </w:tc>
        <w:tc>
          <w:tcPr>
            <w:tcW w:w="270" w:type="dxa"/>
          </w:tcPr>
          <w:p w14:paraId="0FF04B33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14:paraId="1081A70A" w14:textId="3C25ECC8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439,192</w:t>
            </w:r>
          </w:p>
        </w:tc>
      </w:tr>
      <w:tr w:rsidR="001A2942" w:rsidRPr="00951013" w14:paraId="48A49490" w14:textId="77777777" w:rsidTr="006D3F2A">
        <w:tc>
          <w:tcPr>
            <w:tcW w:w="3697" w:type="dxa"/>
          </w:tcPr>
          <w:p w14:paraId="55AB5E43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  <w:shd w:val="clear" w:color="auto" w:fill="FFFFFF"/>
          </w:tcPr>
          <w:p w14:paraId="2A4C0203" w14:textId="16E2AA41" w:rsidR="001A2942" w:rsidRPr="001B212F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124,874</w:t>
            </w:r>
          </w:p>
        </w:tc>
        <w:tc>
          <w:tcPr>
            <w:tcW w:w="266" w:type="dxa"/>
          </w:tcPr>
          <w:p w14:paraId="40F6067B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9636AE9" w14:textId="3D9BBC20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  <w:tc>
          <w:tcPr>
            <w:tcW w:w="273" w:type="dxa"/>
          </w:tcPr>
          <w:p w14:paraId="36093866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AC56D09" w14:textId="47E9C438" w:rsidR="001A2942" w:rsidRPr="00951013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124,866</w:t>
            </w:r>
          </w:p>
        </w:tc>
        <w:tc>
          <w:tcPr>
            <w:tcW w:w="270" w:type="dxa"/>
          </w:tcPr>
          <w:p w14:paraId="22F4ACCA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14:paraId="1F9595E7" w14:textId="23BF5A15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</w:tr>
      <w:tr w:rsidR="001A2942" w:rsidRPr="00951013" w14:paraId="580620EF" w14:textId="77777777" w:rsidTr="006D3F2A">
        <w:tc>
          <w:tcPr>
            <w:tcW w:w="3697" w:type="dxa"/>
          </w:tcPr>
          <w:p w14:paraId="6CE42363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  <w:shd w:val="clear" w:color="auto" w:fill="FFFFFF"/>
          </w:tcPr>
          <w:p w14:paraId="072E8D52" w14:textId="5017376A" w:rsidR="001A2942" w:rsidRPr="001B212F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543,714</w:t>
            </w:r>
          </w:p>
        </w:tc>
        <w:tc>
          <w:tcPr>
            <w:tcW w:w="266" w:type="dxa"/>
          </w:tcPr>
          <w:p w14:paraId="1FF03C1D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5E3ED649" w14:textId="2D37A6F9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430,315</w:t>
            </w:r>
          </w:p>
        </w:tc>
        <w:tc>
          <w:tcPr>
            <w:tcW w:w="273" w:type="dxa"/>
          </w:tcPr>
          <w:p w14:paraId="2BAF9FBD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B8FDABF" w14:textId="6A9E65FC" w:rsidR="001A2942" w:rsidRPr="00951013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512,258</w:t>
            </w:r>
          </w:p>
        </w:tc>
        <w:tc>
          <w:tcPr>
            <w:tcW w:w="270" w:type="dxa"/>
          </w:tcPr>
          <w:p w14:paraId="28C796FF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vAlign w:val="bottom"/>
          </w:tcPr>
          <w:p w14:paraId="0BF884AA" w14:textId="4C21DE25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398,459</w:t>
            </w:r>
          </w:p>
        </w:tc>
      </w:tr>
      <w:tr w:rsidR="001A2942" w:rsidRPr="00951013" w14:paraId="4B9E9102" w14:textId="77777777" w:rsidTr="006D3F2A">
        <w:tc>
          <w:tcPr>
            <w:tcW w:w="3697" w:type="dxa"/>
          </w:tcPr>
          <w:p w14:paraId="7E2A4CFC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68054643" w:rsidR="001A2942" w:rsidRPr="001B212F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668,588</w:t>
            </w:r>
          </w:p>
        </w:tc>
        <w:tc>
          <w:tcPr>
            <w:tcW w:w="266" w:type="dxa"/>
          </w:tcPr>
          <w:p w14:paraId="7F858108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41714" w14:textId="5A773F33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="Angsana New" w:hAnsi="Angsana New"/>
                <w:b/>
                <w:bCs/>
                <w:sz w:val="30"/>
                <w:szCs w:val="30"/>
              </w:rPr>
              <w:t>568,670</w:t>
            </w:r>
          </w:p>
        </w:tc>
        <w:tc>
          <w:tcPr>
            <w:tcW w:w="273" w:type="dxa"/>
          </w:tcPr>
          <w:p w14:paraId="7AE627D0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6A9256B0" w14:textId="5C8F791C" w:rsidR="001A2942" w:rsidRPr="00951013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1,100,667</w:t>
            </w:r>
          </w:p>
        </w:tc>
        <w:tc>
          <w:tcPr>
            <w:tcW w:w="270" w:type="dxa"/>
          </w:tcPr>
          <w:p w14:paraId="0B148F2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4B69E" w14:textId="16780CDD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976,006</w:t>
            </w:r>
          </w:p>
        </w:tc>
      </w:tr>
      <w:tr w:rsidR="007471F0" w:rsidRPr="000A75C7" w14:paraId="6A53E8E2" w14:textId="77777777" w:rsidTr="006D3F2A">
        <w:tc>
          <w:tcPr>
            <w:tcW w:w="3697" w:type="dxa"/>
          </w:tcPr>
          <w:p w14:paraId="40C0A894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A100A23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1461A86D" w14:textId="77777777" w:rsidR="007471F0" w:rsidRPr="001B212F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01870A8F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34ACC2D4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shd w:val="clear" w:color="auto" w:fill="auto"/>
          </w:tcPr>
          <w:p w14:paraId="62BAFF4E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E132D5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C67EF4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60545B" w14:paraId="0BEBE06F" w14:textId="77777777" w:rsidTr="006D3F2A">
        <w:tc>
          <w:tcPr>
            <w:tcW w:w="3697" w:type="dxa"/>
          </w:tcPr>
          <w:p w14:paraId="72EF030F" w14:textId="520523CE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07" w:type="dxa"/>
          </w:tcPr>
          <w:p w14:paraId="56554019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88DD6B" w14:textId="77777777" w:rsidR="007471F0" w:rsidRPr="001B212F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60A31FA5" w14:textId="77777777" w:rsidR="007471F0" w:rsidRPr="001B212F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D01EB9C" w14:textId="77777777" w:rsidR="007471F0" w:rsidRPr="00B52EF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DB8A45F" w14:textId="77777777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6D583" w14:textId="77777777" w:rsidR="007471F0" w:rsidRPr="00B52EF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9C5F3" w14:textId="77777777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60545B" w14:paraId="667652C5" w14:textId="77777777" w:rsidTr="006D3F2A">
        <w:tc>
          <w:tcPr>
            <w:tcW w:w="3697" w:type="dxa"/>
          </w:tcPr>
          <w:p w14:paraId="50004C25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07" w:type="dxa"/>
          </w:tcPr>
          <w:p w14:paraId="3675FCEF" w14:textId="5239468E" w:rsidR="001A2942" w:rsidRPr="001B212F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66" w:type="dxa"/>
          </w:tcPr>
          <w:p w14:paraId="67754054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831B8C0" w14:textId="76DD0959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73" w:type="dxa"/>
          </w:tcPr>
          <w:p w14:paraId="4689563F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DBE8714" w14:textId="64CD13DB" w:rsidR="001A2942" w:rsidRPr="00B52EF3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3150DC17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6181F52" w14:textId="453587B4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1A2942" w:rsidRPr="0060545B" w14:paraId="1F025F4F" w14:textId="77777777" w:rsidTr="006D3F2A">
        <w:tc>
          <w:tcPr>
            <w:tcW w:w="3697" w:type="dxa"/>
          </w:tcPr>
          <w:p w14:paraId="6452426E" w14:textId="77777777" w:rsidR="001A2942" w:rsidRPr="001B212F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42CB6142" w14:textId="1EBC994C" w:rsidR="001A2942" w:rsidRPr="001B212F" w:rsidRDefault="009659C4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F5EFF04" w14:textId="77777777" w:rsidR="001A2942" w:rsidRPr="001B212F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A69EE5B" w14:textId="17E6BA3D" w:rsidR="001A2942" w:rsidRPr="001B212F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CE9F1D9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5EFF50A" w14:textId="5F34587A" w:rsidR="001A2942" w:rsidRPr="00B52EF3" w:rsidRDefault="009659C4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319846FE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84741" w14:textId="74E22280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</w:tr>
      <w:tr w:rsidR="008C123A" w:rsidRPr="0060545B" w14:paraId="7E49BFC0" w14:textId="77777777" w:rsidTr="006D3F2A">
        <w:tc>
          <w:tcPr>
            <w:tcW w:w="3697" w:type="dxa"/>
          </w:tcPr>
          <w:p w14:paraId="36BC197F" w14:textId="01AA416C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  <w:vAlign w:val="bottom"/>
          </w:tcPr>
          <w:p w14:paraId="692AE1B2" w14:textId="4451B2E7" w:rsidR="008C123A" w:rsidRPr="001B212F" w:rsidRDefault="009659C4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D214B39" w14:textId="77777777" w:rsidR="008C123A" w:rsidRPr="001B212F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714F9036" w14:textId="13EDE791" w:rsidR="008C123A" w:rsidRPr="001B212F" w:rsidRDefault="008C123A" w:rsidP="00A1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3" w:type="dxa"/>
          </w:tcPr>
          <w:p w14:paraId="145C64E6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7979A01" w14:textId="763328EB" w:rsidR="008C123A" w:rsidRPr="00881C8A" w:rsidRDefault="009659C4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BF905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D1ACB" w14:textId="53E8AC69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78"/>
              <w:rPr>
                <w:rFonts w:ascii="Angsana New" w:hAnsi="Angsana New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8C123A" w:rsidRPr="0060545B" w14:paraId="40A9BB59" w14:textId="77777777" w:rsidTr="006D3F2A">
        <w:tc>
          <w:tcPr>
            <w:tcW w:w="3697" w:type="dxa"/>
          </w:tcPr>
          <w:p w14:paraId="390F133F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</w:tcPr>
          <w:p w14:paraId="12621E8C" w14:textId="44F9B59A" w:rsidR="008C123A" w:rsidRPr="001B212F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121,05</w:t>
            </w:r>
            <w:r w:rsidR="0092263E" w:rsidRPr="001B21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593A9F59" w14:textId="77777777" w:rsidR="008C123A" w:rsidRPr="001B212F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90005E7" w14:textId="37E74031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="Angsana New" w:hAnsi="Angsana New"/>
                <w:sz w:val="30"/>
                <w:szCs w:val="30"/>
              </w:rPr>
              <w:t>145,132</w:t>
            </w:r>
          </w:p>
        </w:tc>
        <w:tc>
          <w:tcPr>
            <w:tcW w:w="273" w:type="dxa"/>
          </w:tcPr>
          <w:p w14:paraId="50EF5053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7E95F17" w14:textId="37742D04" w:rsidR="008C123A" w:rsidRPr="00B52EF3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120,526</w:t>
            </w:r>
          </w:p>
        </w:tc>
        <w:tc>
          <w:tcPr>
            <w:tcW w:w="270" w:type="dxa"/>
          </w:tcPr>
          <w:p w14:paraId="1EF1AE27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B2DBDF" w14:textId="32B93B8D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144,518</w:t>
            </w:r>
          </w:p>
        </w:tc>
      </w:tr>
      <w:tr w:rsidR="008C123A" w:rsidRPr="0060545B" w14:paraId="195C0950" w14:textId="77777777" w:rsidTr="006D3F2A">
        <w:tc>
          <w:tcPr>
            <w:tcW w:w="3697" w:type="dxa"/>
          </w:tcPr>
          <w:p w14:paraId="4A852E28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24892CA" w14:textId="3203FC25" w:rsidR="008C123A" w:rsidRPr="001B212F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</w:t>
            </w:r>
            <w:r w:rsidR="0092263E"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14:paraId="65343C8D" w14:textId="77777777" w:rsidR="008C123A" w:rsidRPr="001B212F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E017" w14:textId="4CDDB16B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="Angsana New" w:hAnsi="Angsana New"/>
                <w:b/>
                <w:bCs/>
                <w:sz w:val="30"/>
                <w:szCs w:val="30"/>
              </w:rPr>
              <w:t>146,117</w:t>
            </w:r>
          </w:p>
        </w:tc>
        <w:tc>
          <w:tcPr>
            <w:tcW w:w="273" w:type="dxa"/>
          </w:tcPr>
          <w:p w14:paraId="4FB8974A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1F597401" w:rsidR="008C123A" w:rsidRPr="00B52EF3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121,988</w:t>
            </w:r>
          </w:p>
        </w:tc>
        <w:tc>
          <w:tcPr>
            <w:tcW w:w="270" w:type="dxa"/>
          </w:tcPr>
          <w:p w14:paraId="098542A4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A4027" w14:textId="19E72227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EF3">
              <w:rPr>
                <w:rFonts w:ascii="Angsana New" w:hAnsi="Angsana New"/>
                <w:b/>
                <w:bCs/>
                <w:sz w:val="30"/>
                <w:szCs w:val="30"/>
              </w:rPr>
              <w:t>147,051</w:t>
            </w:r>
          </w:p>
        </w:tc>
      </w:tr>
      <w:tr w:rsidR="00D80E27" w:rsidRPr="0060545B" w14:paraId="7E650E89" w14:textId="77777777" w:rsidTr="006D3F2A">
        <w:tc>
          <w:tcPr>
            <w:tcW w:w="3697" w:type="dxa"/>
          </w:tcPr>
          <w:p w14:paraId="2C984E75" w14:textId="77777777" w:rsidR="00D80E27" w:rsidRPr="001B212F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6A06A11D" w14:textId="77777777" w:rsidR="00D80E27" w:rsidRPr="001B212F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B5FC1BC" w14:textId="77777777" w:rsidR="00D80E27" w:rsidRPr="001B212F" w:rsidRDefault="00D80E27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439807DD" w14:textId="77777777" w:rsidR="00D80E27" w:rsidRPr="001B212F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A727676" w14:textId="77777777" w:rsidR="00D80E27" w:rsidRPr="00127464" w:rsidRDefault="00D80E27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376A27" w14:textId="77777777" w:rsidR="00D80E27" w:rsidRPr="00127464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03979" w14:textId="77777777" w:rsidR="00D80E27" w:rsidRPr="00127464" w:rsidRDefault="00D80E27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D9D8F5" w14:textId="77777777" w:rsidR="00D80E27" w:rsidRPr="00127464" w:rsidRDefault="00D80E27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60545B" w14:paraId="6406705A" w14:textId="77777777" w:rsidTr="006D3F2A">
        <w:tc>
          <w:tcPr>
            <w:tcW w:w="3697" w:type="dxa"/>
          </w:tcPr>
          <w:p w14:paraId="615A7566" w14:textId="4B11F6AA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7" w:type="dxa"/>
          </w:tcPr>
          <w:p w14:paraId="6656C216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960C5BF" w14:textId="77777777" w:rsidR="008C123A" w:rsidRPr="001B212F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008EFE9E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8CA98CB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F54495C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F3ACE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FD40A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60545B" w14:paraId="4166FE5C" w14:textId="77777777" w:rsidTr="006D3F2A">
        <w:tc>
          <w:tcPr>
            <w:tcW w:w="3697" w:type="dxa"/>
          </w:tcPr>
          <w:p w14:paraId="66111C1D" w14:textId="0E81F440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39706232" w14:textId="344CF1EA" w:rsidR="008C123A" w:rsidRPr="001B212F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219,267</w:t>
            </w:r>
          </w:p>
        </w:tc>
        <w:tc>
          <w:tcPr>
            <w:tcW w:w="266" w:type="dxa"/>
          </w:tcPr>
          <w:p w14:paraId="2773F3F4" w14:textId="77777777" w:rsidR="008C123A" w:rsidRPr="001B212F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26629EAD" w14:textId="12A02219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="Angsana New" w:hAnsi="Angsana New"/>
                <w:b/>
                <w:bCs/>
                <w:sz w:val="30"/>
                <w:szCs w:val="30"/>
              </w:rPr>
              <w:t>228,118</w:t>
            </w:r>
          </w:p>
        </w:tc>
        <w:tc>
          <w:tcPr>
            <w:tcW w:w="273" w:type="dxa"/>
          </w:tcPr>
          <w:p w14:paraId="306E0DD1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0914E2E5" w14:textId="1D8459D5" w:rsidR="008C123A" w:rsidRPr="00127464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219,189</w:t>
            </w:r>
          </w:p>
        </w:tc>
        <w:tc>
          <w:tcPr>
            <w:tcW w:w="270" w:type="dxa"/>
          </w:tcPr>
          <w:p w14:paraId="0151281D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7C8780" w14:textId="2B6434A3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="Angsana New" w:hAnsi="Angsana New"/>
                <w:b/>
                <w:bCs/>
                <w:sz w:val="30"/>
                <w:szCs w:val="30"/>
              </w:rPr>
              <w:t>227,924</w:t>
            </w:r>
          </w:p>
        </w:tc>
      </w:tr>
      <w:tr w:rsidR="008C123A" w:rsidRPr="0060545B" w14:paraId="1CC278D0" w14:textId="77777777" w:rsidTr="006D3F2A">
        <w:tc>
          <w:tcPr>
            <w:tcW w:w="3697" w:type="dxa"/>
          </w:tcPr>
          <w:p w14:paraId="55B223CB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2E13FA6A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F7A7BEA" w14:textId="77777777" w:rsidR="008C123A" w:rsidRPr="001B212F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</w:tcPr>
          <w:p w14:paraId="28F09DD2" w14:textId="77777777" w:rsidR="008C123A" w:rsidRPr="001B212F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31E344A7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</w:tcPr>
          <w:p w14:paraId="76CD7974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3B95F96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</w:tcPr>
          <w:p w14:paraId="3994CE7E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8C123A" w:rsidRPr="0060545B" w14:paraId="334A2555" w14:textId="77777777" w:rsidTr="006D3F2A">
        <w:tc>
          <w:tcPr>
            <w:tcW w:w="3697" w:type="dxa"/>
          </w:tcPr>
          <w:p w14:paraId="029F1FAF" w14:textId="036B2990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4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07" w:type="dxa"/>
          </w:tcPr>
          <w:p w14:paraId="2D8F2304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73F0AE6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7891FE1B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3CE48DF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BCE5E9D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09170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A85ED1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60545B" w14:paraId="269AD425" w14:textId="77777777" w:rsidTr="006D3F2A">
        <w:tc>
          <w:tcPr>
            <w:tcW w:w="3697" w:type="dxa"/>
          </w:tcPr>
          <w:p w14:paraId="69723A68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5E3789B6" w14:textId="172E2C94" w:rsidR="008C123A" w:rsidRPr="00127464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3AAF478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207161E8" w14:textId="150177C8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8C5D19B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1806F65C" w14:textId="162BE13F" w:rsidR="008C123A" w:rsidRPr="00127464" w:rsidRDefault="009659C4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5E25F319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EBF174" w14:textId="40143E18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29DEEA6B" w14:textId="29180192" w:rsidR="005D11F0" w:rsidRPr="00BB6E60" w:rsidRDefault="005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highlight w:val="yellow"/>
        </w:rPr>
      </w:pPr>
    </w:p>
    <w:p w14:paraId="13B0F218" w14:textId="20C265A6" w:rsidR="00E02D41" w:rsidRPr="00040278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40278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</w:t>
      </w:r>
      <w:r w:rsidR="00FB0CED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040278">
        <w:rPr>
          <w:rFonts w:ascii="Angsana New" w:hAnsi="Angsana New"/>
          <w:bCs/>
          <w:i/>
          <w:iCs/>
          <w:sz w:val="30"/>
          <w:szCs w:val="30"/>
          <w:cs/>
        </w:rPr>
        <w:t>ๆ</w:t>
      </w:r>
    </w:p>
    <w:p w14:paraId="064436DF" w14:textId="57F1B7FC" w:rsidR="005704BD" w:rsidRDefault="005704BD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66"/>
        <w:gridCol w:w="1212"/>
        <w:gridCol w:w="273"/>
        <w:gridCol w:w="1265"/>
        <w:gridCol w:w="270"/>
        <w:gridCol w:w="1260"/>
      </w:tblGrid>
      <w:tr w:rsidR="00A85BFE" w:rsidRPr="00951013" w14:paraId="3B97AA49" w14:textId="77777777" w:rsidTr="00875C76">
        <w:trPr>
          <w:tblHeader/>
        </w:trPr>
        <w:tc>
          <w:tcPr>
            <w:tcW w:w="3697" w:type="dxa"/>
          </w:tcPr>
          <w:p w14:paraId="0D92F2E5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597CE7C6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27D473B1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14:paraId="1C672232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BFE" w:rsidRPr="00951013" w14:paraId="4E8EA224" w14:textId="77777777" w:rsidTr="00875C76">
        <w:trPr>
          <w:tblHeader/>
        </w:trPr>
        <w:tc>
          <w:tcPr>
            <w:tcW w:w="3697" w:type="dxa"/>
          </w:tcPr>
          <w:p w14:paraId="446C8F5B" w14:textId="787753A5" w:rsidR="00A85BFE" w:rsidRPr="009652D5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13C471EC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725338BB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7DB46181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0C0D9092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F6FEA81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846348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183EC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85BFE" w:rsidRPr="00951013" w14:paraId="1187A06F" w14:textId="77777777" w:rsidTr="00875C76">
        <w:trPr>
          <w:tblHeader/>
        </w:trPr>
        <w:tc>
          <w:tcPr>
            <w:tcW w:w="3697" w:type="dxa"/>
          </w:tcPr>
          <w:p w14:paraId="50EF1BC4" w14:textId="04F2FA41" w:rsidR="00A85BFE" w:rsidRPr="009652D5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207" w:type="dxa"/>
          </w:tcPr>
          <w:p w14:paraId="0008FC22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6" w:type="dxa"/>
          </w:tcPr>
          <w:p w14:paraId="73BD543A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5537E6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7D4E395C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CFB7136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53308F3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EB0E12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85BFE" w:rsidRPr="00951013" w14:paraId="30E20A39" w14:textId="77777777" w:rsidTr="00E9602D">
        <w:trPr>
          <w:trHeight w:val="344"/>
          <w:tblHeader/>
        </w:trPr>
        <w:tc>
          <w:tcPr>
            <w:tcW w:w="3697" w:type="dxa"/>
          </w:tcPr>
          <w:p w14:paraId="1B227846" w14:textId="77777777" w:rsidR="00A85BFE" w:rsidRPr="00951013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3" w:type="dxa"/>
            <w:gridSpan w:val="7"/>
          </w:tcPr>
          <w:p w14:paraId="146CE6E1" w14:textId="53C2178B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126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5BFE" w:rsidRPr="00951013" w14:paraId="3767C8AC" w14:textId="77777777" w:rsidTr="00875C76">
        <w:tc>
          <w:tcPr>
            <w:tcW w:w="3697" w:type="dxa"/>
          </w:tcPr>
          <w:p w14:paraId="63580DAE" w14:textId="06780E04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FE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07" w:type="dxa"/>
          </w:tcPr>
          <w:p w14:paraId="4411A886" w14:textId="3C491354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 w:rsidR="001F4CC4" w:rsidRPr="00DB4421">
              <w:rPr>
                <w:rFonts w:asciiTheme="majorBidi" w:hAnsiTheme="majorBidi" w:cstheme="majorBidi"/>
                <w:sz w:val="30"/>
                <w:szCs w:val="30"/>
              </w:rPr>
              <w:t>,317</w:t>
            </w:r>
          </w:p>
        </w:tc>
        <w:tc>
          <w:tcPr>
            <w:tcW w:w="266" w:type="dxa"/>
          </w:tcPr>
          <w:p w14:paraId="747AEE20" w14:textId="77777777" w:rsidR="00A85BFE" w:rsidRPr="00DB4421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2B0E2C79" w14:textId="69CEA6C0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="Angsana New" w:hAnsi="Angsana New"/>
                <w:sz w:val="30"/>
                <w:szCs w:val="30"/>
              </w:rPr>
              <w:t>471</w:t>
            </w:r>
            <w:r w:rsidR="001F4CC4" w:rsidRPr="00DB4421">
              <w:rPr>
                <w:rFonts w:ascii="Angsana New" w:hAnsi="Angsana New"/>
                <w:sz w:val="30"/>
                <w:szCs w:val="30"/>
              </w:rPr>
              <w:t>,447</w:t>
            </w:r>
          </w:p>
        </w:tc>
        <w:tc>
          <w:tcPr>
            <w:tcW w:w="273" w:type="dxa"/>
          </w:tcPr>
          <w:p w14:paraId="59CCF8B2" w14:textId="77777777" w:rsidR="00A85BFE" w:rsidRPr="00DB4421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76D9D3B" w14:textId="17889B41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0EDC" w:rsidRPr="00DB442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F4CC4" w:rsidRPr="00DB4421">
              <w:rPr>
                <w:rFonts w:asciiTheme="majorBidi" w:hAnsiTheme="majorBidi" w:cstheme="majorBidi"/>
                <w:sz w:val="30"/>
                <w:szCs w:val="30"/>
              </w:rPr>
              <w:t>,311</w:t>
            </w:r>
          </w:p>
        </w:tc>
        <w:tc>
          <w:tcPr>
            <w:tcW w:w="270" w:type="dxa"/>
          </w:tcPr>
          <w:p w14:paraId="3335AEBC" w14:textId="77777777" w:rsidR="00A85BFE" w:rsidRPr="00DB4421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7D3505" w14:textId="3A46063A" w:rsidR="00A85BFE" w:rsidRPr="00DB4421" w:rsidRDefault="000F43E1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="Angsana New" w:hAnsi="Angsana New"/>
                <w:sz w:val="30"/>
                <w:szCs w:val="30"/>
              </w:rPr>
              <w:t>441</w:t>
            </w:r>
            <w:r w:rsidR="001F4CC4" w:rsidRPr="00DB4421">
              <w:rPr>
                <w:rFonts w:ascii="Angsana New" w:hAnsi="Angsana New"/>
                <w:sz w:val="30"/>
                <w:szCs w:val="30"/>
              </w:rPr>
              <w:t>,075</w:t>
            </w:r>
          </w:p>
        </w:tc>
      </w:tr>
      <w:tr w:rsidR="00A85BFE" w:rsidRPr="00951013" w14:paraId="12D0269D" w14:textId="77777777" w:rsidTr="00875C76">
        <w:tc>
          <w:tcPr>
            <w:tcW w:w="3697" w:type="dxa"/>
          </w:tcPr>
          <w:p w14:paraId="238A4FBE" w14:textId="4770B0F1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FE">
              <w:rPr>
                <w:rFonts w:asciiTheme="majorBidi" w:hAnsiTheme="majorBidi"/>
                <w:sz w:val="30"/>
                <w:szCs w:val="30"/>
                <w:cs/>
              </w:rPr>
              <w:t>ค่าบริการอื่น ๆ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C21FD06" w14:textId="0C0975F7" w:rsidR="00A85BFE" w:rsidRPr="00DB4421" w:rsidRDefault="001F4CC4" w:rsidP="00A85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6B0E9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266" w:type="dxa"/>
          </w:tcPr>
          <w:p w14:paraId="0EF49039" w14:textId="77777777" w:rsidR="00A85BFE" w:rsidRPr="00DB4421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74D814B" w14:textId="08B33F39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="Angsana New" w:hAnsi="Angsana New"/>
                <w:sz w:val="30"/>
                <w:szCs w:val="30"/>
              </w:rPr>
              <w:t>70</w:t>
            </w:r>
            <w:r w:rsidR="001F4CC4" w:rsidRPr="00DB4421">
              <w:rPr>
                <w:rFonts w:ascii="Angsana New" w:hAnsi="Angsana New"/>
                <w:sz w:val="30"/>
                <w:szCs w:val="30"/>
              </w:rPr>
              <w:t>,00</w:t>
            </w:r>
            <w:r w:rsidR="006B0E9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536608FD" w14:textId="77777777" w:rsidR="00A85BFE" w:rsidRPr="00DB4421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C73BD96" w14:textId="16E3D50B" w:rsidR="00A85BFE" w:rsidRPr="00DB4421" w:rsidRDefault="001F4CC4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Theme="majorBidi" w:hAnsiTheme="majorBidi" w:cstheme="majorBidi"/>
                <w:sz w:val="30"/>
                <w:szCs w:val="30"/>
              </w:rPr>
              <w:t>19,7</w:t>
            </w:r>
            <w:r w:rsidR="006B0E9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F3CD7A4" w14:textId="77777777" w:rsidR="00A85BFE" w:rsidRPr="00DB4421" w:rsidRDefault="00A85BFE" w:rsidP="00875C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299899" w14:textId="3BE9A8A6" w:rsidR="00A85BFE" w:rsidRPr="00DB4421" w:rsidRDefault="001F4CC4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DB4421">
              <w:rPr>
                <w:rFonts w:ascii="Angsana New" w:hAnsi="Angsana New"/>
                <w:sz w:val="30"/>
                <w:szCs w:val="30"/>
              </w:rPr>
              <w:t>69,</w:t>
            </w:r>
            <w:r w:rsidR="00EA5303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A85BFE" w:rsidRPr="00951013" w14:paraId="7F13B233" w14:textId="77777777" w:rsidTr="00875C76">
        <w:tc>
          <w:tcPr>
            <w:tcW w:w="3697" w:type="dxa"/>
          </w:tcPr>
          <w:p w14:paraId="5666006B" w14:textId="77777777" w:rsidR="00A85BFE" w:rsidRPr="00951013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AE93B" w14:textId="2A49CBA7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 w:rsidR="001F4CC4" w:rsidRPr="00DB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0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66" w:type="dxa"/>
            <w:tcBorders>
              <w:left w:val="nil"/>
            </w:tcBorders>
          </w:tcPr>
          <w:p w14:paraId="63424689" w14:textId="77777777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E844" w14:textId="08D55394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21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  <w:r w:rsidR="001F4CC4" w:rsidRPr="00DB4421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6B0E92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3" w:type="dxa"/>
            <w:tcBorders>
              <w:left w:val="nil"/>
            </w:tcBorders>
          </w:tcPr>
          <w:p w14:paraId="05131ACD" w14:textId="77777777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48F7D063" w14:textId="4D9A9E94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90EDC" w:rsidRPr="00DB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1F4CC4" w:rsidRPr="00DB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6B0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tcBorders>
              <w:left w:val="nil"/>
            </w:tcBorders>
          </w:tcPr>
          <w:p w14:paraId="660247DA" w14:textId="77777777" w:rsidR="00A85BFE" w:rsidRPr="00DB4421" w:rsidRDefault="00A85BFE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B67A4" w14:textId="57259D5D" w:rsidR="00A85BFE" w:rsidRPr="00DB4421" w:rsidRDefault="000F43E1" w:rsidP="00875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4421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  <w:r w:rsidR="001F4CC4" w:rsidRPr="00DB4421">
              <w:rPr>
                <w:rFonts w:ascii="Angsana New" w:hAnsi="Angsana New"/>
                <w:b/>
                <w:bCs/>
                <w:sz w:val="30"/>
                <w:szCs w:val="30"/>
              </w:rPr>
              <w:t>,0</w:t>
            </w:r>
            <w:r w:rsidR="00EA5303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</w:tbl>
    <w:p w14:paraId="6F2C324F" w14:textId="76CD5CF8" w:rsidR="00A85BFE" w:rsidRPr="00630384" w:rsidRDefault="00A85BFE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8BD03" w14:textId="6C7DBC3C" w:rsidR="007C4747" w:rsidRPr="00C230C3" w:rsidRDefault="000C7A72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30C3">
        <w:rPr>
          <w:rFonts w:ascii="Angsana New" w:hAnsi="Angsana New"/>
          <w:b/>
          <w:bCs/>
          <w:sz w:val="30"/>
          <w:szCs w:val="30"/>
        </w:rPr>
        <w:t>3</w:t>
      </w:r>
      <w:r w:rsidR="001C6187" w:rsidRPr="00C230C3">
        <w:rPr>
          <w:rFonts w:ascii="Angsana New" w:hAnsi="Angsana New"/>
          <w:b/>
          <w:bCs/>
          <w:sz w:val="30"/>
          <w:szCs w:val="30"/>
        </w:rPr>
        <w:tab/>
      </w:r>
      <w:r w:rsidR="007C4747" w:rsidRPr="008E7AE6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61FD227F" w14:textId="77777777" w:rsidR="00630384" w:rsidRPr="00630384" w:rsidRDefault="00630384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170"/>
        <w:gridCol w:w="180"/>
        <w:gridCol w:w="1170"/>
        <w:gridCol w:w="180"/>
        <w:gridCol w:w="1262"/>
        <w:gridCol w:w="180"/>
        <w:gridCol w:w="1260"/>
      </w:tblGrid>
      <w:tr w:rsidR="00127CA7" w:rsidRPr="00C230C3" w14:paraId="33DEBDFC" w14:textId="77777777" w:rsidTr="00456C0A">
        <w:trPr>
          <w:cantSplit/>
          <w:tblHeader/>
        </w:trPr>
        <w:tc>
          <w:tcPr>
            <w:tcW w:w="3958" w:type="dxa"/>
            <w:vAlign w:val="bottom"/>
            <w:hideMark/>
          </w:tcPr>
          <w:p w14:paraId="2D489E13" w14:textId="77777777" w:rsidR="00127CA7" w:rsidRPr="00C230C3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E5154B" w14:textId="77777777" w:rsidR="00127CA7" w:rsidRPr="00C230C3" w:rsidRDefault="00127CA7" w:rsidP="005A153C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06EC8A5" w14:textId="77777777" w:rsidR="00127CA7" w:rsidRPr="00C230C3" w:rsidRDefault="00127CA7" w:rsidP="005A153C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5143915" w14:textId="77777777" w:rsidR="00127CA7" w:rsidRPr="00C230C3" w:rsidRDefault="00127CA7" w:rsidP="005A153C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8B2" w:rsidRPr="00C230C3" w14:paraId="1B1EC9F8" w14:textId="77777777" w:rsidTr="00456C0A">
        <w:trPr>
          <w:cantSplit/>
          <w:tblHeader/>
        </w:trPr>
        <w:tc>
          <w:tcPr>
            <w:tcW w:w="3958" w:type="dxa"/>
            <w:vAlign w:val="bottom"/>
          </w:tcPr>
          <w:p w14:paraId="032B40D8" w14:textId="77777777" w:rsidR="00C228B2" w:rsidRPr="00C230C3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D635F35" w14:textId="79049DDD" w:rsidR="00C228B2" w:rsidRPr="00C230C3" w:rsidRDefault="00112B86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="00AE1F9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8484BB2" w14:textId="77777777" w:rsidR="00C228B2" w:rsidRPr="00C230C3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CDB88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ECED183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487803" w14:textId="46FE066E" w:rsidR="00C228B2" w:rsidRPr="00C230C3" w:rsidRDefault="00112B86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E1F9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A30FACE" w14:textId="77777777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2AA5F" w14:textId="77777777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C230C3" w14:paraId="71280D57" w14:textId="77777777" w:rsidTr="00456C0A">
        <w:trPr>
          <w:cantSplit/>
          <w:tblHeader/>
        </w:trPr>
        <w:tc>
          <w:tcPr>
            <w:tcW w:w="3958" w:type="dxa"/>
            <w:vAlign w:val="bottom"/>
          </w:tcPr>
          <w:p w14:paraId="0736DF34" w14:textId="77777777" w:rsidR="00C228B2" w:rsidRPr="00C230C3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1D7287" w14:textId="104C8CEB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E1F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7BF9E6E" w14:textId="77777777" w:rsidR="00C228B2" w:rsidRPr="00C230C3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9F53" w14:textId="293A221E" w:rsidR="00C228B2" w:rsidRPr="00C230C3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12B86"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462A4A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D12B61" w14:textId="5A6B7427" w:rsidR="00C228B2" w:rsidRPr="00C230C3" w:rsidRDefault="00C228B2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F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37A018D" w14:textId="77777777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A6BD7" w14:textId="26C70210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12B86"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228B2" w:rsidRPr="00C230C3" w14:paraId="11A59D0D" w14:textId="77777777" w:rsidTr="00456C0A">
        <w:trPr>
          <w:cantSplit/>
          <w:tblHeader/>
        </w:trPr>
        <w:tc>
          <w:tcPr>
            <w:tcW w:w="3958" w:type="dxa"/>
            <w:vAlign w:val="bottom"/>
          </w:tcPr>
          <w:p w14:paraId="2894B493" w14:textId="77777777" w:rsidR="00C228B2" w:rsidRPr="00C230C3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2" w:type="dxa"/>
            <w:gridSpan w:val="7"/>
            <w:vAlign w:val="bottom"/>
            <w:hideMark/>
          </w:tcPr>
          <w:p w14:paraId="6BE02984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230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2B86" w:rsidRPr="0060545B" w14:paraId="43F5C6DD" w14:textId="77777777" w:rsidTr="00456C0A">
        <w:trPr>
          <w:cantSplit/>
        </w:trPr>
        <w:tc>
          <w:tcPr>
            <w:tcW w:w="3958" w:type="dxa"/>
            <w:hideMark/>
          </w:tcPr>
          <w:p w14:paraId="1986A503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D751AC9" w14:textId="2823D88B" w:rsidR="00112B86" w:rsidRPr="00B524BA" w:rsidRDefault="00AB4D53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4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4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709181C9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192CE406" w14:textId="3419F4F8" w:rsidR="00112B86" w:rsidRPr="00C230C3" w:rsidRDefault="00112B86" w:rsidP="00A6613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576,132</w:t>
            </w:r>
          </w:p>
        </w:tc>
        <w:tc>
          <w:tcPr>
            <w:tcW w:w="180" w:type="dxa"/>
          </w:tcPr>
          <w:p w14:paraId="6A347226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790C0FF1" w14:textId="09FA0922" w:rsidR="00112B86" w:rsidRPr="00B524BA" w:rsidRDefault="006F6ED9" w:rsidP="00A66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6F6ED9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ED9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180" w:type="dxa"/>
          </w:tcPr>
          <w:p w14:paraId="5ECC7F38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6396C1F" w14:textId="56E0406F" w:rsidR="00112B86" w:rsidRPr="00C230C3" w:rsidRDefault="00112B86" w:rsidP="00A6613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575,852</w:t>
            </w:r>
          </w:p>
        </w:tc>
      </w:tr>
      <w:tr w:rsidR="00112B86" w:rsidRPr="0060545B" w14:paraId="6CE8D736" w14:textId="77777777" w:rsidTr="00456C0A">
        <w:trPr>
          <w:cantSplit/>
        </w:trPr>
        <w:tc>
          <w:tcPr>
            <w:tcW w:w="3958" w:type="dxa"/>
            <w:hideMark/>
          </w:tcPr>
          <w:p w14:paraId="46DAF1D0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87B971F" w14:textId="77777777" w:rsidR="00112B86" w:rsidRPr="00B524BA" w:rsidRDefault="00112B86" w:rsidP="00112B86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162F2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B1D99DB" w14:textId="77777777" w:rsidR="00112B86" w:rsidRPr="00C230C3" w:rsidRDefault="00112B86" w:rsidP="00112B86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A44C62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5F13461C" w14:textId="77777777" w:rsidR="00112B86" w:rsidRPr="00B524BA" w:rsidRDefault="00112B86" w:rsidP="00112B86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57957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BCB7EE" w14:textId="77777777" w:rsidR="00112B86" w:rsidRPr="00C230C3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B86" w:rsidRPr="0060545B" w14:paraId="267AB048" w14:textId="77777777" w:rsidTr="00456C0A">
        <w:trPr>
          <w:cantSplit/>
        </w:trPr>
        <w:tc>
          <w:tcPr>
            <w:tcW w:w="3958" w:type="dxa"/>
            <w:hideMark/>
          </w:tcPr>
          <w:p w14:paraId="3B952F56" w14:textId="77777777" w:rsidR="00112B86" w:rsidRPr="00C230C3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C2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45CA16" w14:textId="65A383DC" w:rsidR="00112B86" w:rsidRPr="00B524BA" w:rsidRDefault="00AB4D53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4D5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40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AB4D5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311</w:t>
            </w:r>
          </w:p>
        </w:tc>
        <w:tc>
          <w:tcPr>
            <w:tcW w:w="180" w:type="dxa"/>
          </w:tcPr>
          <w:p w14:paraId="416691A6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6EE571D" w14:textId="0438C5AF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39</w:t>
            </w:r>
            <w:r w:rsidRPr="00C230C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C230C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832</w:t>
            </w:r>
          </w:p>
        </w:tc>
        <w:tc>
          <w:tcPr>
            <w:tcW w:w="180" w:type="dxa"/>
          </w:tcPr>
          <w:p w14:paraId="5090A3CA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57E85552" w14:textId="583D1EEA" w:rsidR="00112B86" w:rsidRPr="00B524BA" w:rsidRDefault="006F6ED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6F6ED9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ED9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80" w:type="dxa"/>
          </w:tcPr>
          <w:p w14:paraId="071E1BEF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9225DF1" w14:textId="5A04EE9E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39,832</w:t>
            </w:r>
          </w:p>
        </w:tc>
      </w:tr>
      <w:tr w:rsidR="00112B86" w:rsidRPr="0060545B" w14:paraId="01928542" w14:textId="77777777" w:rsidTr="00456C0A">
        <w:trPr>
          <w:cantSplit/>
        </w:trPr>
        <w:tc>
          <w:tcPr>
            <w:tcW w:w="3958" w:type="dxa"/>
            <w:hideMark/>
          </w:tcPr>
          <w:p w14:paraId="4BC989CE" w14:textId="77777777" w:rsidR="00112B86" w:rsidRPr="00C230C3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DB880E6" w14:textId="4D067E31" w:rsidR="00112B86" w:rsidRPr="00B524BA" w:rsidRDefault="00AB4D53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AB4D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4D53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7A35C1F5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B5EBC00" w14:textId="74D4A559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  <w:tc>
          <w:tcPr>
            <w:tcW w:w="180" w:type="dxa"/>
          </w:tcPr>
          <w:p w14:paraId="7C5F50B2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6FA7B0E0" w14:textId="3BD7CE60" w:rsidR="00112B86" w:rsidRPr="00B524BA" w:rsidRDefault="006F6ED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6F6E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ED9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0F397717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A9A6E9F" w14:textId="4B1BAF3D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</w:tr>
      <w:tr w:rsidR="00112B86" w:rsidRPr="0060545B" w14:paraId="2121051A" w14:textId="77777777" w:rsidTr="00456C0A">
        <w:trPr>
          <w:cantSplit/>
        </w:trPr>
        <w:tc>
          <w:tcPr>
            <w:tcW w:w="3958" w:type="dxa"/>
            <w:hideMark/>
          </w:tcPr>
          <w:p w14:paraId="6D0EF0FE" w14:textId="77777777" w:rsidR="00112B86" w:rsidRPr="00C230C3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2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2D11" w14:textId="0D23ED87" w:rsidR="00112B86" w:rsidRPr="00B524BA" w:rsidRDefault="00AB4D53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AB4D5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4D53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80" w:type="dxa"/>
          </w:tcPr>
          <w:p w14:paraId="460DE707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4C924" w14:textId="2F1511C3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  <w:tc>
          <w:tcPr>
            <w:tcW w:w="180" w:type="dxa"/>
          </w:tcPr>
          <w:p w14:paraId="1B853C80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CCD8" w14:textId="61150AC5" w:rsidR="00112B86" w:rsidRPr="00B524BA" w:rsidRDefault="006F6ED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6F6ED9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6ED9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180" w:type="dxa"/>
          </w:tcPr>
          <w:p w14:paraId="72B56C35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231E" w14:textId="324E2069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30,770</w:t>
            </w:r>
          </w:p>
        </w:tc>
      </w:tr>
      <w:tr w:rsidR="00112B86" w:rsidRPr="0060545B" w14:paraId="288ED074" w14:textId="77777777" w:rsidTr="00456C0A">
        <w:trPr>
          <w:cantSplit/>
        </w:trPr>
        <w:tc>
          <w:tcPr>
            <w:tcW w:w="3958" w:type="dxa"/>
            <w:hideMark/>
          </w:tcPr>
          <w:p w14:paraId="0ACD69B3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CB4CC" w14:textId="22348B13" w:rsidR="00112B86" w:rsidRPr="00B524BA" w:rsidRDefault="002449D7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4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180" w:type="dxa"/>
          </w:tcPr>
          <w:p w14:paraId="5090B57F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BC9A" w14:textId="6C806463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649,617</w:t>
            </w:r>
          </w:p>
        </w:tc>
        <w:tc>
          <w:tcPr>
            <w:tcW w:w="180" w:type="dxa"/>
          </w:tcPr>
          <w:p w14:paraId="57433643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8BC5" w14:textId="7F4B15DB" w:rsidR="00112B86" w:rsidRPr="00B524BA" w:rsidRDefault="006F6ED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6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6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80" w:type="dxa"/>
          </w:tcPr>
          <w:p w14:paraId="464FDFD4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4AAB00" w14:textId="3ECF6E6F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649,308</w:t>
            </w:r>
          </w:p>
        </w:tc>
      </w:tr>
      <w:tr w:rsidR="00112B86" w:rsidRPr="0060545B" w14:paraId="648B9DA4" w14:textId="77777777" w:rsidTr="00456C0A">
        <w:trPr>
          <w:cantSplit/>
          <w:trHeight w:val="71"/>
        </w:trPr>
        <w:tc>
          <w:tcPr>
            <w:tcW w:w="3958" w:type="dxa"/>
            <w:vAlign w:val="bottom"/>
            <w:hideMark/>
          </w:tcPr>
          <w:p w14:paraId="68F4C11D" w14:textId="6AF8027C" w:rsidR="00112B86" w:rsidRPr="00E9602D" w:rsidRDefault="00112B86" w:rsidP="00E9602D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602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E960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6EA9" w14:textId="54C80C6D" w:rsidR="00112B86" w:rsidRPr="00B524BA" w:rsidRDefault="002449D7" w:rsidP="00A66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49D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9D7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1F0198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E089" w14:textId="2D17DF7A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  <w:tc>
          <w:tcPr>
            <w:tcW w:w="180" w:type="dxa"/>
            <w:vAlign w:val="bottom"/>
          </w:tcPr>
          <w:p w14:paraId="738ECA13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B20BB" w14:textId="599C655A" w:rsidR="00112B86" w:rsidRPr="00B524BA" w:rsidRDefault="006F6ED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49D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49D7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2537A15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77F2A6D" w14:textId="5C7284DC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</w:tr>
      <w:tr w:rsidR="00112B86" w:rsidRPr="0060545B" w14:paraId="1A62A7ED" w14:textId="77777777" w:rsidTr="00630384">
        <w:trPr>
          <w:cantSplit/>
        </w:trPr>
        <w:tc>
          <w:tcPr>
            <w:tcW w:w="3958" w:type="dxa"/>
            <w:hideMark/>
          </w:tcPr>
          <w:p w14:paraId="5B2B9B21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B392D" w14:textId="1991981A" w:rsidR="00112B86" w:rsidRPr="00B524BA" w:rsidRDefault="002449D7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4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449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180" w:type="dxa"/>
          </w:tcPr>
          <w:p w14:paraId="04FD3450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CA70D" w14:textId="77F2BF90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615,834</w:t>
            </w:r>
          </w:p>
        </w:tc>
        <w:tc>
          <w:tcPr>
            <w:tcW w:w="180" w:type="dxa"/>
          </w:tcPr>
          <w:p w14:paraId="463143DC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53A38" w14:textId="7E928125" w:rsidR="00112B86" w:rsidRPr="00B524BA" w:rsidRDefault="006F6ED9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6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F6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779</w:t>
            </w:r>
          </w:p>
        </w:tc>
        <w:tc>
          <w:tcPr>
            <w:tcW w:w="180" w:type="dxa"/>
          </w:tcPr>
          <w:p w14:paraId="42975FD8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single" w:sz="2" w:space="0" w:color="auto"/>
            </w:tcBorders>
          </w:tcPr>
          <w:p w14:paraId="4444B1B8" w14:textId="66BF49AA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615,525</w:t>
            </w:r>
          </w:p>
        </w:tc>
      </w:tr>
    </w:tbl>
    <w:p w14:paraId="1ECF90A7" w14:textId="23A1BD8D" w:rsidR="00456C0A" w:rsidRPr="00630384" w:rsidRDefault="00456C0A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262"/>
        <w:gridCol w:w="180"/>
        <w:gridCol w:w="1260"/>
      </w:tblGrid>
      <w:tr w:rsidR="00C228B2" w:rsidRPr="0060545B" w14:paraId="6F4E1BDC" w14:textId="77777777" w:rsidTr="006179A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CB80D61" w14:textId="77777777" w:rsidR="00C228B2" w:rsidRPr="00B524BA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5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E6236B" w14:textId="77777777" w:rsidR="00C228B2" w:rsidRPr="00B524BA" w:rsidRDefault="00C228B2" w:rsidP="007C22A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524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B043" w14:textId="77777777" w:rsidR="00C228B2" w:rsidRPr="00B524BA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5E1BE5DC" w14:textId="77777777" w:rsidR="00C228B2" w:rsidRPr="00B524BA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B86" w:rsidRPr="0060545B" w14:paraId="32C3567C" w14:textId="77777777" w:rsidTr="006179AE">
        <w:trPr>
          <w:cantSplit/>
          <w:tblHeader/>
        </w:trPr>
        <w:tc>
          <w:tcPr>
            <w:tcW w:w="3870" w:type="dxa"/>
            <w:vAlign w:val="bottom"/>
          </w:tcPr>
          <w:p w14:paraId="228FB931" w14:textId="280FAE05" w:rsidR="00112B86" w:rsidRPr="00B524BA" w:rsidRDefault="00112B86" w:rsidP="00112B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E1F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5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AE1F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EC0406C" w14:textId="6D289A58" w:rsidR="00112B86" w:rsidRPr="00B524BA" w:rsidRDefault="00112B86" w:rsidP="00112B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AE1F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747535" w14:textId="77777777" w:rsidR="00112B86" w:rsidRPr="00B524BA" w:rsidRDefault="00112B86" w:rsidP="00112B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14366" w14:textId="2EB48FA3" w:rsidR="00112B86" w:rsidRPr="00B524BA" w:rsidRDefault="00112B86" w:rsidP="00112B8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AE1F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57439564" w14:textId="77777777" w:rsidR="00112B86" w:rsidRPr="00B524BA" w:rsidRDefault="00112B86" w:rsidP="00112B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6C7088D" w14:textId="57CB3F01" w:rsidR="00112B86" w:rsidRPr="00B524BA" w:rsidRDefault="00112B86" w:rsidP="00112B8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E1F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C9FE04A" w14:textId="77777777" w:rsidR="00112B86" w:rsidRPr="00B524BA" w:rsidRDefault="00112B86" w:rsidP="00112B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5346" w14:textId="5167B46F" w:rsidR="00112B86" w:rsidRPr="00B524BA" w:rsidRDefault="00112B86" w:rsidP="00112B8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AE1F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C228B2" w:rsidRPr="0060545B" w14:paraId="06393F48" w14:textId="77777777" w:rsidTr="006179A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0AD9936A" w14:textId="77777777" w:rsidR="00C228B2" w:rsidRPr="00B524BA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2" w:type="dxa"/>
            <w:gridSpan w:val="7"/>
            <w:vAlign w:val="bottom"/>
            <w:hideMark/>
          </w:tcPr>
          <w:p w14:paraId="57F8FE1B" w14:textId="77777777" w:rsidR="00C228B2" w:rsidRPr="00B524BA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24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28B2" w:rsidRPr="00C9347A" w14:paraId="6F887949" w14:textId="77777777" w:rsidTr="006179AE">
        <w:trPr>
          <w:cantSplit/>
        </w:trPr>
        <w:tc>
          <w:tcPr>
            <w:tcW w:w="3870" w:type="dxa"/>
          </w:tcPr>
          <w:p w14:paraId="5D3D6F17" w14:textId="27D6E9E4" w:rsidR="00C228B2" w:rsidRPr="00B524BA" w:rsidRDefault="00C228B2" w:rsidP="007C22A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4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ขาดทุนด้านเครดิต </w:t>
            </w:r>
          </w:p>
        </w:tc>
        <w:tc>
          <w:tcPr>
            <w:tcW w:w="1170" w:type="dxa"/>
          </w:tcPr>
          <w:p w14:paraId="18DBBF91" w14:textId="133F8802" w:rsidR="00C228B2" w:rsidRPr="00B524BA" w:rsidRDefault="00247165" w:rsidP="00C9347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1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</w:tcPr>
          <w:p w14:paraId="4150DAF8" w14:textId="77777777" w:rsidR="00C228B2" w:rsidRPr="00B524BA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D25E6" w14:textId="04B85915" w:rsidR="00C228B2" w:rsidRPr="00B524BA" w:rsidRDefault="00AE1F9A" w:rsidP="00C934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80" w:type="dxa"/>
          </w:tcPr>
          <w:p w14:paraId="05D3BF2D" w14:textId="77777777" w:rsidR="00C228B2" w:rsidRPr="00B524BA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59D3ED" w14:textId="0823F4F2" w:rsidR="00C228B2" w:rsidRPr="00061D64" w:rsidRDefault="00247165" w:rsidP="00C9347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1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491</w:t>
            </w:r>
          </w:p>
        </w:tc>
        <w:tc>
          <w:tcPr>
            <w:tcW w:w="180" w:type="dxa"/>
          </w:tcPr>
          <w:p w14:paraId="3C23F5E0" w14:textId="77777777" w:rsidR="00C228B2" w:rsidRPr="00B524BA" w:rsidRDefault="00C228B2" w:rsidP="007C22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C76DB" w14:textId="22D48DE2" w:rsidR="00C228B2" w:rsidRPr="00B524BA" w:rsidRDefault="00AE1F9A" w:rsidP="00C934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E4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E42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</w:tbl>
    <w:p w14:paraId="2873D6F7" w14:textId="77777777" w:rsidR="00BB6E60" w:rsidRDefault="00BB6E60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042E58" w14:textId="21C54850" w:rsidR="001C6187" w:rsidRPr="00B524BA" w:rsidRDefault="00E54121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24BA">
        <w:rPr>
          <w:rFonts w:ascii="Angsana New" w:hAnsi="Angsana New"/>
          <w:b/>
          <w:bCs/>
          <w:sz w:val="30"/>
          <w:szCs w:val="30"/>
        </w:rPr>
        <w:t>4</w:t>
      </w:r>
      <w:r w:rsidR="007C4747" w:rsidRPr="00B524BA">
        <w:rPr>
          <w:rFonts w:ascii="Angsana New" w:hAnsi="Angsana New"/>
          <w:b/>
          <w:bCs/>
          <w:sz w:val="30"/>
          <w:szCs w:val="30"/>
        </w:rPr>
        <w:tab/>
      </w:r>
      <w:r w:rsidR="001C6187" w:rsidRPr="00B524BA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1EAEF089" w:rsidR="001C6187" w:rsidRPr="0060545B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530"/>
        <w:gridCol w:w="1530"/>
        <w:gridCol w:w="180"/>
        <w:gridCol w:w="1620"/>
      </w:tblGrid>
      <w:tr w:rsidR="00C228B2" w:rsidRPr="0060545B" w14:paraId="410DFE07" w14:textId="77777777" w:rsidTr="006179AE">
        <w:trPr>
          <w:cantSplit/>
          <w:tblHeader/>
        </w:trPr>
        <w:tc>
          <w:tcPr>
            <w:tcW w:w="4410" w:type="dxa"/>
            <w:vAlign w:val="bottom"/>
          </w:tcPr>
          <w:p w14:paraId="3D8DCD8C" w14:textId="7EBE7CA1" w:rsidR="00C228B2" w:rsidRPr="005F763E" w:rsidRDefault="00AE1F9A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3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30" w:type="dxa"/>
            <w:vAlign w:val="bottom"/>
          </w:tcPr>
          <w:p w14:paraId="04133FD7" w14:textId="77777777" w:rsidR="00C228B2" w:rsidRPr="005F763E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84D59F" w14:textId="77777777" w:rsidR="00C228B2" w:rsidRPr="005F763E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6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42FA6" w14:textId="77777777" w:rsidR="00C228B2" w:rsidRPr="005F763E" w:rsidRDefault="00C228B2" w:rsidP="007C2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A4A297" w14:textId="77777777" w:rsidR="00C228B2" w:rsidRPr="005F763E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F76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5FE1F92" w14:textId="77777777" w:rsidR="00C228B2" w:rsidRPr="005F763E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F76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8B2" w:rsidRPr="0060545B" w14:paraId="2FC7C921" w14:textId="77777777" w:rsidTr="006179AE">
        <w:trPr>
          <w:cantSplit/>
        </w:trPr>
        <w:tc>
          <w:tcPr>
            <w:tcW w:w="4410" w:type="dxa"/>
          </w:tcPr>
          <w:p w14:paraId="50D73227" w14:textId="77777777" w:rsidR="00C228B2" w:rsidRPr="005F763E" w:rsidRDefault="00C228B2" w:rsidP="007C22A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ABD350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5CD69966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76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F76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76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28B2" w:rsidRPr="0060545B" w14:paraId="365BB123" w14:textId="77777777" w:rsidTr="006179AE">
        <w:trPr>
          <w:cantSplit/>
        </w:trPr>
        <w:tc>
          <w:tcPr>
            <w:tcW w:w="4410" w:type="dxa"/>
          </w:tcPr>
          <w:p w14:paraId="1E7BC01F" w14:textId="77777777" w:rsidR="00C228B2" w:rsidRPr="005F763E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63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0C862388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0DC9B6" w14:textId="42DAC9C1" w:rsidR="00C228B2" w:rsidRPr="005F763E" w:rsidRDefault="0088747B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152,425</w:t>
            </w:r>
          </w:p>
        </w:tc>
        <w:tc>
          <w:tcPr>
            <w:tcW w:w="180" w:type="dxa"/>
          </w:tcPr>
          <w:p w14:paraId="59001286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D37C7D" w14:textId="654A6F22" w:rsidR="00C228B2" w:rsidRPr="005F763E" w:rsidRDefault="0088747B" w:rsidP="008622E8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150,726</w:t>
            </w:r>
          </w:p>
        </w:tc>
      </w:tr>
      <w:tr w:rsidR="00D02F23" w:rsidRPr="0060545B" w14:paraId="7037CB8D" w14:textId="77777777" w:rsidTr="006179AE">
        <w:trPr>
          <w:cantSplit/>
          <w:trHeight w:val="405"/>
        </w:trPr>
        <w:tc>
          <w:tcPr>
            <w:tcW w:w="4410" w:type="dxa"/>
          </w:tcPr>
          <w:p w14:paraId="76A74A94" w14:textId="39DB6440" w:rsidR="00D02F23" w:rsidRPr="005F763E" w:rsidRDefault="00D02F23" w:rsidP="00D02F2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5F7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5F7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530" w:type="dxa"/>
          </w:tcPr>
          <w:p w14:paraId="0AE4F8D2" w14:textId="7584B66B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2A36E1" w14:textId="770956C5" w:rsidR="00D02F23" w:rsidRPr="005F763E" w:rsidRDefault="0088747B" w:rsidP="00D02F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(4,967)</w:t>
            </w:r>
          </w:p>
        </w:tc>
        <w:tc>
          <w:tcPr>
            <w:tcW w:w="180" w:type="dxa"/>
          </w:tcPr>
          <w:p w14:paraId="27881E1F" w14:textId="77777777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85092" w14:textId="028D2260" w:rsidR="00D02F23" w:rsidRPr="005F763E" w:rsidRDefault="0088747B" w:rsidP="008622E8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(4,959)</w:t>
            </w:r>
          </w:p>
        </w:tc>
      </w:tr>
      <w:tr w:rsidR="00D02F23" w:rsidRPr="0060545B" w14:paraId="036020DA" w14:textId="77777777" w:rsidTr="006179AE">
        <w:trPr>
          <w:cantSplit/>
        </w:trPr>
        <w:tc>
          <w:tcPr>
            <w:tcW w:w="4410" w:type="dxa"/>
          </w:tcPr>
          <w:p w14:paraId="2788CA3F" w14:textId="77777777" w:rsidR="00D02F23" w:rsidRPr="005F763E" w:rsidRDefault="00D02F23" w:rsidP="00D02F2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63E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30" w:type="dxa"/>
          </w:tcPr>
          <w:p w14:paraId="45C3ADA0" w14:textId="77777777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EE8ABB0" w14:textId="6B544276" w:rsidR="00D02F23" w:rsidRPr="005F763E" w:rsidRDefault="00FE7D7B" w:rsidP="00D02F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88747B">
              <w:rPr>
                <w:rFonts w:asciiTheme="majorBidi" w:hAnsiTheme="majorBidi"/>
                <w:sz w:val="30"/>
                <w:szCs w:val="30"/>
                <w:lang w:val="en-US" w:bidi="th-TH"/>
              </w:rPr>
              <w:t>10,319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0F739A" w14:textId="77777777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D2ADBE" w14:textId="3A02B571" w:rsidR="00D02F23" w:rsidRPr="005F763E" w:rsidRDefault="00FE7D7B" w:rsidP="00ED2750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88747B">
              <w:rPr>
                <w:rFonts w:asciiTheme="majorBidi" w:hAnsiTheme="majorBidi"/>
                <w:sz w:val="30"/>
                <w:szCs w:val="30"/>
                <w:lang w:val="en-US" w:bidi="th-TH"/>
              </w:rPr>
              <w:t>10,319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84E8971" w14:textId="2A0DA018" w:rsidR="00E54121" w:rsidRPr="0060545B" w:rsidRDefault="00E54121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072CC90D" w14:textId="7CC660B5" w:rsidR="001C6187" w:rsidRPr="00962840" w:rsidRDefault="00E54121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 w:rsidRPr="00962840">
        <w:rPr>
          <w:rFonts w:ascii="Angsana New" w:hAnsi="Angsana New" w:cs="Angsana New"/>
          <w:b/>
          <w:bCs/>
          <w:sz w:val="30"/>
          <w:szCs w:val="30"/>
        </w:rPr>
        <w:t>5</w:t>
      </w:r>
      <w:r w:rsidR="001C6187" w:rsidRPr="00962840">
        <w:rPr>
          <w:rFonts w:ascii="Angsana New" w:hAnsi="Angsana New" w:cs="Angsana New"/>
          <w:b/>
          <w:bCs/>
          <w:sz w:val="30"/>
          <w:szCs w:val="30"/>
        </w:rPr>
        <w:tab/>
      </w:r>
      <w:r w:rsidR="001C6187" w:rsidRPr="00962840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4160D71C" w14:textId="7463A1D3" w:rsidR="006F5886" w:rsidRPr="00962840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9C7905" w:rsidRPr="00962840" w14:paraId="3C25E898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5C2E05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755E4264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962840" w14:paraId="528B61B1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58E93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F775DE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671706F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3214D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72514BAE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3D141B5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7DD27B04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0EC6467C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78ACA9A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AE1F9A" w:rsidRPr="0060545B" w14:paraId="02C12D07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CAE8F" w14:textId="1D299ED2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23F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66D1728F" w14:textId="604067E3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4B2FE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F361FB" w14:textId="6C9FCE1A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2E4B9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87DD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221076" w14:textId="673D736A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E5D5B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A2B78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FE7936" w14:textId="1B826154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CCBB5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70E570E8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2334C6" w14:textId="2D29563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gridSpan w:val="2"/>
          </w:tcPr>
          <w:p w14:paraId="75AC4B7F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23972CDD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25EDDF" w14:textId="79A0DACC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23625A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54580AF4" w14:textId="77777777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0A007B" w14:textId="50A91BB0" w:rsidR="00AE1F9A" w:rsidRPr="0096284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C7905" w:rsidRPr="0060545B" w14:paraId="38A772CE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47E91DD0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55299E3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C7905" w:rsidRPr="0060545B" w14:paraId="62EB047B" w14:textId="77777777" w:rsidTr="000A75C7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25FA" w14:textId="77777777" w:rsidR="009C7905" w:rsidRPr="007F5C8D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5C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992D5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2B2E4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5D9E7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3D2D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3989B0C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101F0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42138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AEB0A55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6" w:type="dxa"/>
            <w:shd w:val="clear" w:color="auto" w:fill="auto"/>
          </w:tcPr>
          <w:p w14:paraId="65F82011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3070F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862D750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E1F9A" w:rsidRPr="0060545B" w14:paraId="3CCFC9D3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17DC84" w14:textId="77777777" w:rsidR="00AE1F9A" w:rsidRPr="007F5C8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5C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739B21" w14:textId="1D5A0339" w:rsidR="00AE1F9A" w:rsidRPr="005748DA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31F79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AB40AC" w14:textId="6E0E6DF4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06BD8">
              <w:rPr>
                <w:rFonts w:ascii="Angsana New" w:hAnsi="Angsana New"/>
                <w:b/>
                <w:bCs/>
                <w:sz w:val="30"/>
                <w:szCs w:val="30"/>
              </w:rPr>
              <w:t>1,061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CC68D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9CE50" w14:textId="644CE102" w:rsidR="00AE1F9A" w:rsidRPr="005748DA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CAAA8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BAF78" w14:textId="1CFD642C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sz w:val="30"/>
                <w:szCs w:val="30"/>
              </w:rPr>
              <w:t>1,87</w:t>
            </w:r>
            <w:r w:rsidR="007D6A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A77086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7994AE07" w14:textId="2E33FF9B" w:rsidR="00AE1F9A" w:rsidRPr="005748DA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2B5E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DBD937D" w14:textId="0A7E5BA3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B06B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2,93</w:t>
            </w:r>
            <w:r w:rsidR="007D6A3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</w:tr>
      <w:tr w:rsidR="00AE1F9A" w:rsidRPr="0060545B" w14:paraId="2B57E790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29C5D" w14:textId="77777777" w:rsidR="00AE1F9A" w:rsidRPr="0060545B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258FDA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C5F9C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BCAD1A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99897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6F79AD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BAAC2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F28C39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AFA45F2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0E5A0339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3A5EED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</w:tcPr>
          <w:p w14:paraId="10586CF0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E1F9A" w:rsidRPr="0060545B" w14:paraId="442EFFC6" w14:textId="77777777" w:rsidTr="000A75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57E0" w14:textId="77777777" w:rsidR="00AE1F9A" w:rsidRPr="0060545B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  <w:r w:rsidRPr="007F5C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7210A" w14:textId="265318F1" w:rsidR="00AE1F9A" w:rsidRPr="005748DA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522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4F5B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B01DEA" w14:textId="38F3DC63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482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6BD8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87B43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0B3" w14:textId="42278ED3" w:rsidR="00AE1F9A" w:rsidRPr="005748DA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0AA6E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70AEA" w14:textId="449F0EC6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06BD8">
              <w:rPr>
                <w:rFonts w:ascii="Angsana New" w:hAnsi="Angsana New"/>
                <w:sz w:val="30"/>
                <w:szCs w:val="30"/>
              </w:rPr>
              <w:t>59</w:t>
            </w:r>
            <w:r w:rsidR="007D6A3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A1A7B63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4FC70A3" w14:textId="17E4683F" w:rsidR="00AE1F9A" w:rsidRPr="005748DA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96</w:t>
            </w:r>
            <w:r w:rsidR="00252222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9F7CE" w14:textId="77777777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39246477" w14:textId="66D0DF13" w:rsidR="00AE1F9A" w:rsidRPr="005748D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06BD8">
              <w:rPr>
                <w:rFonts w:ascii="Angsana New" w:hAnsi="Angsana New"/>
                <w:sz w:val="30"/>
                <w:szCs w:val="30"/>
              </w:rPr>
              <w:t>81</w:t>
            </w:r>
            <w:r w:rsidR="007D6A3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54604C0" w14:textId="77777777" w:rsidR="00456C0A" w:rsidRDefault="0045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  <w:sectPr w:rsidR="00456C0A" w:rsidSect="00D81EA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titlePg/>
          <w:docGrid w:linePitch="360"/>
        </w:sectPr>
      </w:pP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306"/>
        <w:gridCol w:w="1235"/>
        <w:gridCol w:w="269"/>
        <w:gridCol w:w="1204"/>
      </w:tblGrid>
      <w:tr w:rsidR="009C7905" w:rsidRPr="008D3D00" w14:paraId="45CC2C71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28E4C9" w14:textId="14AAAFEB" w:rsidR="009C7905" w:rsidRPr="008D3D00" w:rsidRDefault="005964EB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</w:rPr>
              <w:br w:type="page"/>
            </w:r>
            <w:r w:rsidR="009C7905" w:rsidRPr="008D3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FDDB7BB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E4A11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8D3D00" w14:paraId="238917CC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4D1C2B8" w14:textId="50C1A5DA" w:rsidR="009C7905" w:rsidRPr="008D3D00" w:rsidRDefault="00112B86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D3D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23F9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8D3D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8D3D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AE1F9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E27D440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9067910" w14:textId="37DBB1FC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1F9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5F1E2D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4156323" w14:textId="18E9CCD1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E1F9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C7905" w:rsidRPr="008D3D00" w14:paraId="2A58AE38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D62BE08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0211957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EFAF" w14:textId="36402AC4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3D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1F9A" w:rsidRPr="008D3D00" w14:paraId="197147D5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720632D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089899B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CFBE" w14:textId="36A13D33" w:rsidR="00AE1F9A" w:rsidRPr="008D3D0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96</w:t>
            </w:r>
            <w:r w:rsidR="00252222">
              <w:rPr>
                <w:rFonts w:ascii="Angsana New" w:hAnsi="Angsana New"/>
                <w:color w:val="0D0D0D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98B6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3077" w14:textId="148644B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81</w:t>
            </w:r>
            <w:r w:rsidR="007D6A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</w:p>
        </w:tc>
      </w:tr>
      <w:tr w:rsidR="00AE1F9A" w:rsidRPr="008D3D00" w14:paraId="6C207DAF" w14:textId="77777777" w:rsidTr="00C64504">
        <w:trPr>
          <w:trHeight w:val="821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9DD80EF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1A82066" w14:textId="77777777" w:rsidR="00AE1F9A" w:rsidRPr="008D3D00" w:rsidRDefault="00AE1F9A" w:rsidP="00AE1F9A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9EFBF26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E355" w14:textId="6159AEC0" w:rsidR="00AE1F9A" w:rsidRPr="008D3D0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(50)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11F525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7E35" w14:textId="24BA5EA0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(46)</w:t>
            </w:r>
          </w:p>
        </w:tc>
      </w:tr>
      <w:tr w:rsidR="00AE1F9A" w:rsidRPr="008D3D00" w14:paraId="0F8BF6BD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58298E3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E300F1C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8C6C" w14:textId="2C12989C" w:rsidR="00AE1F9A" w:rsidRPr="008D3D0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(697)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9D7F0C4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C4766" w14:textId="68122342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(66</w:t>
            </w:r>
            <w:r w:rsidR="007D6A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</w:t>
            </w:r>
            <w:r w:rsidRPr="009C460F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</w:tr>
      <w:tr w:rsidR="00AE1F9A" w:rsidRPr="008D3D00" w14:paraId="3150E5D6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856C9B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4A435C6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FC100" w14:textId="6C9521D2" w:rsidR="00AE1F9A" w:rsidRPr="008D3D0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21</w:t>
            </w:r>
            <w:r w:rsidR="00252222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8BEF32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434F8" w14:textId="1138DD98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9C460F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105</w:t>
            </w:r>
          </w:p>
        </w:tc>
      </w:tr>
      <w:tr w:rsidR="00112B86" w:rsidRPr="008D3D00" w14:paraId="3611DA43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8E111F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8D3D00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0338596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B598" w14:textId="4D55A902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7B437D" w14:textId="40947B0E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8DFE3" w14:textId="0CBA681A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F9A" w:rsidRPr="008D3D00" w14:paraId="7E88F158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5EF0B2A" w14:textId="77777777" w:rsidR="00AE1F9A" w:rsidRPr="008D3D00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E8C2765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1D01F11" w14:textId="0A6098FE" w:rsidR="00AE1F9A" w:rsidRPr="008D3D0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4</w:t>
            </w:r>
            <w:r w:rsidR="00252222">
              <w:rPr>
                <w:rFonts w:ascii="Angsana New" w:hAnsi="Angsana New"/>
                <w:color w:val="0D0D0D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448CB2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4103" w14:textId="0D799A98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  <w:r w:rsidR="007D6A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</w:t>
            </w:r>
          </w:p>
        </w:tc>
      </w:tr>
      <w:tr w:rsidR="00AE1F9A" w:rsidRPr="008D3D00" w14:paraId="15907E25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69FB454" w14:textId="77777777" w:rsidR="00AE1F9A" w:rsidRPr="008D3D00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7D5E1FF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34BA132" w14:textId="7FCDD23E" w:rsidR="00AE1F9A" w:rsidRPr="00C64504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(16</w:t>
            </w:r>
            <w:r w:rsidR="007D6A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73BF6D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E48" w14:textId="490B4F7D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(148)</w:t>
            </w:r>
          </w:p>
        </w:tc>
      </w:tr>
      <w:tr w:rsidR="00AE1F9A" w:rsidRPr="008D3D00" w14:paraId="7D991066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440EA8" w14:textId="77777777" w:rsidR="00AE1F9A" w:rsidRPr="008D3D00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4F32C3B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FF4AE2C" w14:textId="3A158A03" w:rsidR="00AE1F9A" w:rsidRPr="00C64504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7D6A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CAA68D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3D87" w14:textId="5C66BCAE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</w:t>
            </w:r>
            <w:r w:rsidR="007D6A3B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</w:t>
            </w: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)</w:t>
            </w:r>
          </w:p>
        </w:tc>
      </w:tr>
      <w:tr w:rsidR="00AE1F9A" w:rsidRPr="008D3D00" w14:paraId="5A4701C8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422C13" w14:textId="792A1C7A" w:rsidR="00AE1F9A" w:rsidRPr="008D3D00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9A1A8D2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9D681E9" w14:textId="664507C5" w:rsidR="00AE1F9A" w:rsidRPr="00C64504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</w:t>
            </w:r>
            <w:r w:rsidR="00252222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42D0FD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51CD" w14:textId="77018AE5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44</w:t>
            </w:r>
          </w:p>
        </w:tc>
      </w:tr>
      <w:tr w:rsidR="00AE1F9A" w:rsidRPr="008D3D00" w14:paraId="5BFD435B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A4E5AB0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D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AF9F764" w14:textId="77777777" w:rsidR="00AE1F9A" w:rsidRPr="008D3D00" w:rsidRDefault="00AE1F9A" w:rsidP="00AE1F9A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48EEC" w14:textId="1D37020C" w:rsidR="00AE1F9A" w:rsidRPr="008D3D0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13</w:t>
            </w:r>
            <w:r w:rsidR="00252222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3BB42C" w14:textId="77777777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BDDEA" w14:textId="7E3847A6" w:rsidR="00AE1F9A" w:rsidRPr="008D3D0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885D21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5</w:t>
            </w:r>
            <w:r w:rsidR="00973EC8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</w:t>
            </w:r>
          </w:p>
        </w:tc>
      </w:tr>
    </w:tbl>
    <w:p w14:paraId="65D8F848" w14:textId="460DF66D" w:rsidR="009C7905" w:rsidRPr="0060545B" w:rsidRDefault="009C7905" w:rsidP="00B4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</w:pPr>
    </w:p>
    <w:tbl>
      <w:tblPr>
        <w:tblW w:w="94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28"/>
        <w:gridCol w:w="810"/>
        <w:gridCol w:w="270"/>
        <w:gridCol w:w="810"/>
        <w:gridCol w:w="236"/>
        <w:gridCol w:w="34"/>
        <w:gridCol w:w="810"/>
        <w:gridCol w:w="242"/>
        <w:gridCol w:w="41"/>
        <w:gridCol w:w="707"/>
        <w:gridCol w:w="270"/>
        <w:gridCol w:w="720"/>
        <w:gridCol w:w="62"/>
        <w:gridCol w:w="208"/>
        <w:gridCol w:w="62"/>
        <w:gridCol w:w="740"/>
        <w:gridCol w:w="38"/>
        <w:gridCol w:w="22"/>
      </w:tblGrid>
      <w:tr w:rsidR="00AE1F9A" w:rsidRPr="00356084" w14:paraId="58C01CFF" w14:textId="77777777" w:rsidTr="00826AFC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1F4A1FCD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  <w:bottom w:val="nil"/>
            </w:tcBorders>
          </w:tcPr>
          <w:p w14:paraId="79B2BB15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1F9A" w:rsidRPr="00356084" w14:paraId="649BAB06" w14:textId="77777777" w:rsidTr="00826AFC">
        <w:trPr>
          <w:gridAfter w:val="1"/>
          <w:wAfter w:w="22" w:type="dxa"/>
          <w:tblHeader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14:paraId="5D2552F4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C3F31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131DD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22B6E4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</w:tcBorders>
          </w:tcPr>
          <w:p w14:paraId="27CF06DF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C475BC6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68988EB3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6"/>
          </w:tcPr>
          <w:p w14:paraId="3FA745B7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0F2A4B69" w14:textId="77777777" w:rsidR="00AE1F9A" w:rsidRPr="00356084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AE1F9A" w:rsidRPr="00171211" w14:paraId="48D9938B" w14:textId="77777777" w:rsidTr="00826AFC">
        <w:trPr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FCE1A4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7A692FF5" w14:textId="77777777" w:rsidR="00AE1F9A" w:rsidRPr="0035608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201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E201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61D2F9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775CC" w14:textId="0AE7675E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ED6B2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9F3E5C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82523" w14:textId="2E6DA46B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25A81F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471FF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626E8" w14:textId="65763A65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F6DD8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9866D75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37D7B2" w14:textId="15220D41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5AC4DE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82" w:type="dxa"/>
            <w:gridSpan w:val="2"/>
          </w:tcPr>
          <w:p w14:paraId="757378C0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EB46B" w14:textId="69EC643E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0A6C74B8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  <w:gridSpan w:val="3"/>
          </w:tcPr>
          <w:p w14:paraId="0DF11424" w14:textId="77777777" w:rsidR="00AE1F9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BB4883" w14:textId="749E6C49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E1F9A" w:rsidRPr="00171211" w14:paraId="6A92F1C3" w14:textId="77777777" w:rsidTr="00826AFC">
        <w:trPr>
          <w:gridAfter w:val="2"/>
          <w:wAfter w:w="60" w:type="dxa"/>
          <w:tblHeader/>
        </w:trPr>
        <w:tc>
          <w:tcPr>
            <w:tcW w:w="3328" w:type="dxa"/>
            <w:tcBorders>
              <w:top w:val="nil"/>
              <w:left w:val="nil"/>
              <w:right w:val="nil"/>
            </w:tcBorders>
          </w:tcPr>
          <w:p w14:paraId="5DFE200C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022" w:type="dxa"/>
            <w:gridSpan w:val="15"/>
            <w:tcBorders>
              <w:top w:val="nil"/>
              <w:left w:val="nil"/>
            </w:tcBorders>
            <w:vAlign w:val="bottom"/>
          </w:tcPr>
          <w:p w14:paraId="7920636B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E1F9A" w:rsidRPr="00171211" w14:paraId="45361771" w14:textId="77777777" w:rsidTr="00826AFC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1A347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1A1AD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43D3E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E53BC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F0F77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11C99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307A8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964FE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041727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CF8F374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A0A37F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EAD30CE" w14:textId="77777777" w:rsidR="00AE1F9A" w:rsidRPr="00171211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1F9A" w:rsidRPr="00F74EA4" w14:paraId="34B650F3" w14:textId="77777777" w:rsidTr="00826AFC">
        <w:trPr>
          <w:gridAfter w:val="2"/>
          <w:wAfter w:w="60" w:type="dxa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E2444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3212DA" w14:textId="286A9673" w:rsidR="00AE1F9A" w:rsidRPr="000067C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7C0">
              <w:rPr>
                <w:rFonts w:ascii="Angsana New" w:hAnsi="Angsana New"/>
                <w:b/>
                <w:bCs/>
                <w:sz w:val="30"/>
                <w:szCs w:val="30"/>
              </w:rPr>
              <w:t>2,437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2058" w14:textId="77777777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7A012" w14:textId="0DB1C13A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7C0">
              <w:rPr>
                <w:rFonts w:ascii="Angsana New" w:hAnsi="Angsana New"/>
                <w:b/>
                <w:bCs/>
                <w:sz w:val="30"/>
                <w:szCs w:val="30"/>
              </w:rPr>
              <w:t>2,056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48CAF" w14:textId="77777777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5ED9D" w14:textId="4003EB6E" w:rsidR="00AE1F9A" w:rsidRPr="000067C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290" w:hanging="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7C0">
              <w:rPr>
                <w:rFonts w:ascii="Angsana New" w:hAnsi="Angsana New"/>
                <w:b/>
                <w:bCs/>
                <w:sz w:val="30"/>
                <w:szCs w:val="30"/>
              </w:rPr>
              <w:t>3,846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98A48" w14:textId="77777777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1ADBB9" w14:textId="18D10A45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67C0">
              <w:rPr>
                <w:rFonts w:ascii="Angsana New" w:hAnsi="Angsana New"/>
                <w:b/>
                <w:bCs/>
                <w:sz w:val="30"/>
                <w:szCs w:val="30"/>
              </w:rPr>
              <w:t>3,757</w:t>
            </w:r>
          </w:p>
        </w:tc>
        <w:tc>
          <w:tcPr>
            <w:tcW w:w="270" w:type="dxa"/>
            <w:shd w:val="clear" w:color="auto" w:fill="auto"/>
          </w:tcPr>
          <w:p w14:paraId="306C33CE" w14:textId="77777777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20C3962" w14:textId="257573BF" w:rsidR="00AE1F9A" w:rsidRPr="000067C0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067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6,283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022C61" w14:textId="77777777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6D85E3" w14:textId="762269E0" w:rsidR="00AE1F9A" w:rsidRPr="000067C0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067C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5,813</w:t>
            </w:r>
          </w:p>
        </w:tc>
      </w:tr>
      <w:tr w:rsidR="00AE1F9A" w:rsidRPr="00F23A5D" w14:paraId="7B07F25C" w14:textId="77777777" w:rsidTr="00826AFC">
        <w:trPr>
          <w:gridAfter w:val="2"/>
          <w:wAfter w:w="60" w:type="dxa"/>
          <w:trHeight w:val="60"/>
        </w:trPr>
        <w:tc>
          <w:tcPr>
            <w:tcW w:w="33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C3AF1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7E0005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3C32B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F30C21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54114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3E761A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0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5BB7B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363712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EBA221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EB797BD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452000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E98108" w14:textId="77777777" w:rsidR="00AE1F9A" w:rsidRPr="00F23A5D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1F9A" w:rsidRPr="00F74EA4" w14:paraId="520AFAF9" w14:textId="77777777" w:rsidTr="00826AFC">
        <w:trPr>
          <w:gridAfter w:val="2"/>
          <w:wAfter w:w="60" w:type="dxa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9A72F" w14:textId="77777777" w:rsidR="00AE1F9A" w:rsidRPr="00171211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585EB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BFA856" w14:textId="25D6851A" w:rsidR="00AE1F9A" w:rsidRPr="00F74EA4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EB99" w14:textId="77777777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005E7" w14:textId="18CFB4EA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F4708" w14:textId="77777777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4EF20" w14:textId="7DE0449B" w:rsidR="00AE1F9A" w:rsidRPr="00F74EA4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80" w:hanging="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663B5" w14:textId="77777777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7C02BA" w14:textId="23B02B7B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270" w:type="dxa"/>
            <w:shd w:val="clear" w:color="auto" w:fill="auto"/>
          </w:tcPr>
          <w:p w14:paraId="7F816997" w14:textId="77777777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22BCC5C3" w14:textId="5CB3D9BC" w:rsidR="00AE1F9A" w:rsidRPr="00F74EA4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EFB7FB7" w14:textId="77777777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5F59F5" w14:textId="603D6A34" w:rsidR="00AE1F9A" w:rsidRPr="00F74EA4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</w:tr>
    </w:tbl>
    <w:p w14:paraId="7DB88F37" w14:textId="77777777" w:rsidR="00AE1F9A" w:rsidRDefault="00AE1F9A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pacing w:val="4"/>
          <w:sz w:val="30"/>
          <w:szCs w:val="30"/>
          <w:lang w:eastAsia="th-TH"/>
        </w:rPr>
      </w:pPr>
    </w:p>
    <w:p w14:paraId="2E787B45" w14:textId="77777777" w:rsidR="00123543" w:rsidRDefault="00123543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pacing w:val="4"/>
          <w:sz w:val="30"/>
          <w:szCs w:val="30"/>
          <w:lang w:eastAsia="th-TH"/>
        </w:rPr>
        <w:sectPr w:rsidR="00123543" w:rsidSect="002E7CFB"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tbl>
      <w:tblPr>
        <w:tblW w:w="93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423"/>
        <w:gridCol w:w="1330"/>
        <w:gridCol w:w="265"/>
        <w:gridCol w:w="1349"/>
        <w:gridCol w:w="6"/>
      </w:tblGrid>
      <w:tr w:rsidR="00AE1F9A" w:rsidRPr="009E5849" w14:paraId="2844A190" w14:textId="77777777" w:rsidTr="00826AFC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EE9B1D" w14:textId="77777777" w:rsidR="00AE1F9A" w:rsidRPr="009E584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FC19B12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70557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right="-100" w:hanging="6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1F9A" w:rsidRPr="009E5849" w14:paraId="4D84DA8C" w14:textId="77777777" w:rsidTr="00826AF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BF6EBAC" w14:textId="77777777" w:rsidR="00AE1F9A" w:rsidRPr="009E5849" w:rsidRDefault="00AE1F9A" w:rsidP="0082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</w:t>
            </w:r>
            <w:r w:rsidRPr="009E5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าคม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ABC27EE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1F54DECF" w14:textId="193DCC9C" w:rsidR="00AE1F9A" w:rsidRPr="009E5849" w:rsidRDefault="00AE1F9A" w:rsidP="00826AFC">
            <w:pPr>
              <w:tabs>
                <w:tab w:val="clear" w:pos="680"/>
                <w:tab w:val="clear" w:pos="907"/>
                <w:tab w:val="left" w:pos="540"/>
                <w:tab w:val="left" w:pos="816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9E58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5F45CBB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27E1" w14:textId="7B436590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1F9A" w:rsidRPr="009E5849" w14:paraId="696532FE" w14:textId="77777777" w:rsidTr="00826AFC">
        <w:trPr>
          <w:gridAfter w:val="1"/>
          <w:wAfter w:w="6" w:type="dxa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C117B4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16B75558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1DBAD" w14:textId="77777777" w:rsidR="00AE1F9A" w:rsidRPr="009E5849" w:rsidRDefault="00AE1F9A" w:rsidP="00826AFC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1F9A" w:rsidRPr="000E3BCA" w14:paraId="763FDEEB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A622E7C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39E40AF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A27" w14:textId="24530F19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1,880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8F8B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8742" w14:textId="5F819185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1,595</w:t>
            </w:r>
          </w:p>
        </w:tc>
      </w:tr>
      <w:tr w:rsidR="00AE1F9A" w:rsidRPr="000E3BCA" w14:paraId="541A959E" w14:textId="77777777" w:rsidTr="004600C2">
        <w:trPr>
          <w:trHeight w:val="82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B57DC74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44B10404" w14:textId="77777777" w:rsidR="00AE1F9A" w:rsidRPr="009E5849" w:rsidRDefault="00AE1F9A" w:rsidP="00AE1F9A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spacing w:line="240" w:lineRule="auto"/>
              <w:ind w:left="340" w:hanging="14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5F3D7EE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B46F" w14:textId="45B0EA7C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(102)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DA9BA2D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D949" w14:textId="2919DE32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(94)</w:t>
            </w:r>
          </w:p>
        </w:tc>
      </w:tr>
      <w:tr w:rsidR="00AE1F9A" w:rsidRPr="000E3BCA" w14:paraId="1E29C427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AEAAEE9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844D253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57E0A" w14:textId="21CEFEBA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(1,414)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C010ED6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31357" w14:textId="7218D32F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(1,299)</w:t>
            </w:r>
          </w:p>
        </w:tc>
      </w:tr>
      <w:tr w:rsidR="00AE1F9A" w:rsidRPr="000E3BCA" w14:paraId="34CF6068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356D3F3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50DEB90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2EECC" w14:textId="4AB4D477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364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B5FC8C6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62467" w14:textId="4212366F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202</w:t>
            </w:r>
          </w:p>
        </w:tc>
      </w:tr>
      <w:tr w:rsidR="00AE1F9A" w:rsidRPr="000E3BCA" w14:paraId="0C8A4A2E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2B23938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A49DF1A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C667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BC85514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BD2E" w14:textId="77777777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F9A" w:rsidRPr="000E3BCA" w14:paraId="09F47879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04C9097" w14:textId="77777777" w:rsidR="00AE1F9A" w:rsidRPr="009E5849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0453CE72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99DF" w14:textId="7D93373A" w:rsidR="00AE1F9A" w:rsidRPr="009E5849" w:rsidRDefault="00252222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91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6D2CB2A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EB36" w14:textId="6FC64129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99</w:t>
            </w:r>
          </w:p>
        </w:tc>
      </w:tr>
      <w:tr w:rsidR="00AE1F9A" w:rsidRPr="000E3BCA" w14:paraId="72F71C7E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BE6532" w14:textId="77777777" w:rsidR="00AE1F9A" w:rsidRPr="009E5849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B16FC9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5D3CDB38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EC0F" w14:textId="67DE259E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(328)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516B778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3D07" w14:textId="68EF61D4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(289)</w:t>
            </w:r>
          </w:p>
        </w:tc>
      </w:tr>
      <w:tr w:rsidR="00AE1F9A" w:rsidRPr="000E3BCA" w14:paraId="72FCC0E5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0CFDCB" w14:textId="77777777" w:rsidR="00AE1F9A" w:rsidRPr="009E5849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46711D80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9FA6" w14:textId="2006025F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(7)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D4A8F94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E660" w14:textId="1AB72C15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(7)</w:t>
            </w:r>
          </w:p>
        </w:tc>
      </w:tr>
      <w:tr w:rsidR="00AE1F9A" w:rsidRPr="000E3BCA" w14:paraId="7B4D0740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5811118" w14:textId="77777777" w:rsidR="00AE1F9A" w:rsidRPr="009E5849" w:rsidRDefault="00AE1F9A" w:rsidP="00AE1F9A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spacing w:line="240" w:lineRule="auto"/>
              <w:ind w:left="0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9E584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379A1F5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6FE7C" w14:textId="0642599A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A9DA3A8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C17E2" w14:textId="550E0AB1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85</w:t>
            </w:r>
          </w:p>
        </w:tc>
      </w:tr>
      <w:tr w:rsidR="00AE1F9A" w:rsidRPr="000E3BCA" w14:paraId="458F486C" w14:textId="77777777" w:rsidTr="004600C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51C0D66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8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03AD24E" w14:textId="77777777" w:rsidR="00AE1F9A" w:rsidRPr="009E5849" w:rsidRDefault="00AE1F9A" w:rsidP="00AE1F9A">
            <w:pPr>
              <w:tabs>
                <w:tab w:val="clear" w:pos="680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2C26A" w14:textId="7BC6074B" w:rsidR="00AE1F9A" w:rsidRPr="009E5849" w:rsidRDefault="00462F94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6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19</w:t>
            </w:r>
            <w:r w:rsidR="00252222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E0952AC" w14:textId="77777777" w:rsidR="00AE1F9A" w:rsidRPr="009E5849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B5551F" w14:textId="6F357A89" w:rsidR="00AE1F9A" w:rsidRPr="000E3BCA" w:rsidRDefault="00AE1F9A" w:rsidP="00AE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96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90</w:t>
            </w:r>
          </w:p>
        </w:tc>
      </w:tr>
    </w:tbl>
    <w:p w14:paraId="4CC6D9B3" w14:textId="77777777" w:rsidR="00AE1F9A" w:rsidRDefault="00AE1F9A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pacing w:val="4"/>
          <w:sz w:val="30"/>
          <w:szCs w:val="30"/>
          <w:lang w:eastAsia="th-TH"/>
        </w:rPr>
      </w:pPr>
    </w:p>
    <w:p w14:paraId="21A0EDDC" w14:textId="77777777" w:rsidR="00AE1F9A" w:rsidRPr="009A5843" w:rsidRDefault="00AE1F9A" w:rsidP="00AE1F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A5843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9A584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7B83E1CF" w14:textId="77777777" w:rsidR="001765B9" w:rsidRPr="0060545B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cs/>
          <w:lang w:eastAsia="th-TH"/>
        </w:rPr>
      </w:pPr>
    </w:p>
    <w:p w14:paraId="0D7AAD46" w14:textId="77777777" w:rsidR="008E5E32" w:rsidRPr="000A6464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6464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0A6464">
        <w:rPr>
          <w:rFonts w:ascii="Angsana New" w:hAnsi="Angsana New"/>
          <w:color w:val="FFFFFF"/>
          <w:sz w:val="30"/>
          <w:szCs w:val="30"/>
        </w:rPr>
        <w:t>.</w:t>
      </w:r>
      <w:r w:rsidRPr="000A6464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B999199" w14:textId="336C12A0" w:rsidR="001E7556" w:rsidRDefault="001E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02EF421A" w14:textId="738C17DC" w:rsidR="00316D89" w:rsidRDefault="00316D89" w:rsidP="00316D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Pr="009A5843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2FC784FC" w14:textId="77777777" w:rsidR="00316D89" w:rsidRDefault="00316D89" w:rsidP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Style w:val="TableGrid"/>
        <w:tblW w:w="92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83"/>
        <w:gridCol w:w="1674"/>
        <w:gridCol w:w="1066"/>
        <w:gridCol w:w="231"/>
        <w:gridCol w:w="1313"/>
      </w:tblGrid>
      <w:tr w:rsidR="00316D89" w:rsidRPr="003508E1" w14:paraId="66E4A758" w14:textId="77777777" w:rsidTr="00DE67B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14459177" w14:textId="77777777" w:rsidR="00316D89" w:rsidRPr="00CB7BB3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BEA4B83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65FACCA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F74B72B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4BA3DB24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81ACAD8" w14:textId="77777777" w:rsidR="00316D89" w:rsidRPr="003508E1" w:rsidDel="00D43E7A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16D89" w:rsidRPr="003508E1" w14:paraId="301A76BF" w14:textId="77777777" w:rsidTr="00DE67B4">
        <w:trPr>
          <w:tblHeader/>
        </w:trPr>
        <w:tc>
          <w:tcPr>
            <w:tcW w:w="3330" w:type="dxa"/>
            <w:shd w:val="clear" w:color="auto" w:fill="auto"/>
          </w:tcPr>
          <w:p w14:paraId="6CF4C3DE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auto"/>
          </w:tcPr>
          <w:p w14:paraId="050B00E1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  <w:shd w:val="clear" w:color="auto" w:fill="auto"/>
          </w:tcPr>
          <w:p w14:paraId="122D7A81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75C15444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14CAB7C1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FF8351D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6D89" w:rsidRPr="003508E1" w14:paraId="2BFBD812" w14:textId="77777777" w:rsidTr="00DE67B4">
        <w:tc>
          <w:tcPr>
            <w:tcW w:w="3330" w:type="dxa"/>
            <w:shd w:val="clear" w:color="auto" w:fill="auto"/>
          </w:tcPr>
          <w:p w14:paraId="024A55BB" w14:textId="0CB99006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83" w:type="dxa"/>
            <w:shd w:val="clear" w:color="auto" w:fill="auto"/>
          </w:tcPr>
          <w:p w14:paraId="78C7A053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1D5E959B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509E12AE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5B3F7FF7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2E1D1002" w14:textId="77777777" w:rsidR="00316D89" w:rsidRPr="003508E1" w:rsidRDefault="00316D89" w:rsidP="00DE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29B7" w:rsidRPr="003508E1" w14:paraId="6F87E955" w14:textId="77777777" w:rsidTr="00DE67B4">
        <w:tc>
          <w:tcPr>
            <w:tcW w:w="3330" w:type="dxa"/>
            <w:shd w:val="clear" w:color="auto" w:fill="auto"/>
          </w:tcPr>
          <w:p w14:paraId="779CFEFB" w14:textId="603C0A4C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83" w:type="dxa"/>
            <w:shd w:val="clear" w:color="auto" w:fill="auto"/>
          </w:tcPr>
          <w:p w14:paraId="5CEED838" w14:textId="6DBF5B52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4" w:type="dxa"/>
            <w:shd w:val="clear" w:color="auto" w:fill="auto"/>
          </w:tcPr>
          <w:p w14:paraId="51E9D20E" w14:textId="5C96D0F2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  <w:shd w:val="clear" w:color="auto" w:fill="auto"/>
          </w:tcPr>
          <w:p w14:paraId="122C4AA4" w14:textId="3B0CBA3C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1" w:type="dxa"/>
            <w:shd w:val="clear" w:color="auto" w:fill="auto"/>
          </w:tcPr>
          <w:p w14:paraId="48382A1A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2DB40DF3" w14:textId="5BDE360F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9B7">
              <w:rPr>
                <w:rFonts w:asciiTheme="majorBidi" w:hAnsiTheme="majorBidi" w:cstheme="majorBidi"/>
                <w:sz w:val="30"/>
                <w:szCs w:val="30"/>
              </w:rPr>
              <w:t>138.27</w:t>
            </w:r>
          </w:p>
        </w:tc>
      </w:tr>
      <w:tr w:rsidR="004929B7" w:rsidRPr="003508E1" w14:paraId="7CD664FB" w14:textId="77777777" w:rsidTr="00DE67B4">
        <w:tc>
          <w:tcPr>
            <w:tcW w:w="3330" w:type="dxa"/>
            <w:shd w:val="clear" w:color="auto" w:fill="auto"/>
          </w:tcPr>
          <w:p w14:paraId="4C0F5BB6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  <w:shd w:val="clear" w:color="auto" w:fill="auto"/>
          </w:tcPr>
          <w:p w14:paraId="043E3C73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62A1A765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6E9FC08E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01AAF2E3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1634A624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9B7" w:rsidRPr="003508E1" w14:paraId="260C12FB" w14:textId="77777777" w:rsidTr="00DE67B4">
        <w:tc>
          <w:tcPr>
            <w:tcW w:w="3330" w:type="dxa"/>
            <w:shd w:val="clear" w:color="auto" w:fill="auto"/>
          </w:tcPr>
          <w:p w14:paraId="47ECE0FA" w14:textId="77F5E32E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83" w:type="dxa"/>
            <w:shd w:val="clear" w:color="auto" w:fill="auto"/>
          </w:tcPr>
          <w:p w14:paraId="657FB0F5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74" w:type="dxa"/>
            <w:shd w:val="clear" w:color="auto" w:fill="auto"/>
          </w:tcPr>
          <w:p w14:paraId="6EB4948C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20B3AE21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282BF7CA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39CDC505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9B7" w:rsidRPr="00CB7BB3" w14:paraId="4EC0117C" w14:textId="77777777" w:rsidTr="00DE67B4">
        <w:tc>
          <w:tcPr>
            <w:tcW w:w="3330" w:type="dxa"/>
            <w:shd w:val="clear" w:color="auto" w:fill="auto"/>
          </w:tcPr>
          <w:p w14:paraId="3840E992" w14:textId="7C1E63C9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83" w:type="dxa"/>
            <w:shd w:val="clear" w:color="auto" w:fill="auto"/>
          </w:tcPr>
          <w:p w14:paraId="2D4D5D55" w14:textId="1DD1171D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508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508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4" w:type="dxa"/>
            <w:shd w:val="clear" w:color="auto" w:fill="auto"/>
          </w:tcPr>
          <w:p w14:paraId="0C0250D0" w14:textId="68B3C9AE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4FE2E140" w14:textId="2C583010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8E1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1" w:type="dxa"/>
            <w:shd w:val="clear" w:color="auto" w:fill="auto"/>
          </w:tcPr>
          <w:p w14:paraId="4DE83C1A" w14:textId="77777777" w:rsidR="004929B7" w:rsidRPr="003508E1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dxa"/>
            <w:shd w:val="clear" w:color="auto" w:fill="auto"/>
          </w:tcPr>
          <w:p w14:paraId="615681D7" w14:textId="6B2E1F96" w:rsidR="004929B7" w:rsidRPr="00CB7BB3" w:rsidRDefault="004929B7" w:rsidP="0049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90.40</w:t>
            </w:r>
          </w:p>
        </w:tc>
      </w:tr>
    </w:tbl>
    <w:p w14:paraId="54134948" w14:textId="6EE086C2" w:rsidR="00316D89" w:rsidRDefault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369EB25E" w14:textId="77777777" w:rsidR="00316D89" w:rsidRDefault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  <w:br w:type="page"/>
      </w:r>
    </w:p>
    <w:p w14:paraId="1A938923" w14:textId="192F6B2C" w:rsidR="00D53523" w:rsidRPr="000A6464" w:rsidRDefault="00316D89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475D96" w:rsidRPr="000A6464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0A646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0A6464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54410754" w14:textId="7C154307" w:rsidR="00132745" w:rsidRPr="000A6464" w:rsidRDefault="00E20100" w:rsidP="00A2187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A646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1D6ABB9" w14:textId="4E034A60" w:rsidR="00E20100" w:rsidRDefault="00E20100" w:rsidP="00E2010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6464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0A6464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0A6464">
        <w:rPr>
          <w:rFonts w:ascii="Angsana New" w:hAnsi="Angsana New" w:cs="Angsana New"/>
          <w:sz w:val="30"/>
          <w:szCs w:val="30"/>
          <w:cs/>
          <w:lang w:bidi="th-TH"/>
        </w:rPr>
        <w:t>ที่วัดมูลค่าด้วย</w:t>
      </w:r>
      <w:r w:rsidR="004144F7">
        <w:rPr>
          <w:rFonts w:ascii="Angsana New" w:hAnsi="Angsana New" w:cs="Angsana New"/>
          <w:sz w:val="30"/>
          <w:szCs w:val="30"/>
          <w:lang w:bidi="th-TH"/>
        </w:rPr>
        <w:br/>
      </w:r>
      <w:r w:rsidRPr="000A6464">
        <w:rPr>
          <w:rFonts w:ascii="Angsana New" w:hAnsi="Angsana New" w:cs="Angsana New"/>
          <w:sz w:val="30"/>
          <w:szCs w:val="30"/>
          <w:cs/>
          <w:lang w:bidi="th-TH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6F491845" w14:textId="77777777" w:rsidR="00316D89" w:rsidRPr="000A6464" w:rsidRDefault="00316D89" w:rsidP="00E2010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E20100" w:rsidRPr="0060545B" w14:paraId="157C624F" w14:textId="77777777" w:rsidTr="005964EB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586CFBE0" w14:textId="77777777" w:rsidR="00E20100" w:rsidRPr="0060545B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6807969E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062A07DD" w14:textId="0AD40806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="008742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="008742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0A646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0100" w:rsidRPr="0060545B" w14:paraId="79A7F296" w14:textId="77777777" w:rsidTr="005964EB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5FD42CF1" w14:textId="77777777" w:rsidR="00E20100" w:rsidRPr="0060545B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69CCF4E3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DB9269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8CC033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12B660B0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0100" w:rsidRPr="0060545B" w14:paraId="29CF81D2" w14:textId="77777777" w:rsidTr="005964EB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3B125C9A" w14:textId="7C2DD9DF" w:rsidR="00E20100" w:rsidRPr="0060545B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776061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B93A4F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FED712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8D965F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64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CE8345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68EAFDA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64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FD2A78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D530321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4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4ABD20B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A5CDA8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4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53EA" w:rsidRPr="0060545B" w14:paraId="7BF518E8" w14:textId="77777777" w:rsidTr="00CF2224">
        <w:trPr>
          <w:trHeight w:val="261"/>
          <w:tblHeader/>
        </w:trPr>
        <w:tc>
          <w:tcPr>
            <w:tcW w:w="2610" w:type="dxa"/>
            <w:shd w:val="clear" w:color="auto" w:fill="auto"/>
          </w:tcPr>
          <w:p w14:paraId="18B41C53" w14:textId="77777777" w:rsidR="00FF53EA" w:rsidRPr="0060545B" w:rsidRDefault="00FF53EA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50AF571F" w14:textId="77777777" w:rsidR="00FF53EA" w:rsidRPr="0060545B" w:rsidRDefault="00FF53EA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5751E618" w14:textId="0DE71A1F" w:rsidR="00FF53EA" w:rsidRPr="000A6464" w:rsidRDefault="00FF53EA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64EB" w:rsidRPr="0060545B" w14:paraId="13546E62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3B2CD69" w14:textId="430D1CBE" w:rsidR="005964EB" w:rsidRPr="000A6464" w:rsidRDefault="00AE1F9A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292C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7ED6B6" w14:textId="77777777" w:rsidR="005964EB" w:rsidRPr="0060545B" w:rsidRDefault="005964EB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05FFEC59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61AB8EC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A34FE1E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E058A35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593EDC5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715623A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A6625BC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BC26EE5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25199C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60545B" w14:paraId="30DB178C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4C97598" w14:textId="77777777" w:rsidR="00E20100" w:rsidRPr="000A6464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6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FB0FEB1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0427A82B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06B2143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8E7BE30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D780FC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202308D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90D7EEC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5CAD436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13C097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743D8A5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60545B" w14:paraId="267D7C04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0231506" w14:textId="77777777" w:rsidR="00E20100" w:rsidRPr="000A6464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CEA65BD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074DE658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8A79E9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573C579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56B8706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927E9BD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B3EDB7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763BF8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3E78DD5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538FE3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60545B" w14:paraId="0751D50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4B2AD5AF" w14:textId="77777777" w:rsidR="006A2E62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20100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370B7EFE" w14:textId="19F8E6FA" w:rsidR="00E20100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20100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</w:t>
            </w:r>
            <w:r w:rsidR="00E20100" w:rsidRPr="00B7448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E20100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F13B26F" w14:textId="77777777" w:rsidR="00E20100" w:rsidRPr="00B7448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1B13633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790F41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4B0A74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DCD5D0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365F3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0FDD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C8367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D264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94D92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07208933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9651752" w14:textId="7CC1D00C" w:rsidR="00E950CC" w:rsidRPr="00B74489" w:rsidRDefault="00E950CC" w:rsidP="00E950C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เงินลงทุนในหน่วยลงทุน</w:t>
            </w:r>
          </w:p>
        </w:tc>
        <w:tc>
          <w:tcPr>
            <w:tcW w:w="270" w:type="dxa"/>
          </w:tcPr>
          <w:p w14:paraId="663C9913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C96A82" w14:textId="6982BA6D" w:rsidR="00E950CC" w:rsidRPr="00B74489" w:rsidRDefault="00061D64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1D6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1D64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36" w:type="dxa"/>
          </w:tcPr>
          <w:p w14:paraId="7307D9AF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371453" w14:textId="6CE19EBA" w:rsidR="00E950CC" w:rsidRPr="00F116CE" w:rsidRDefault="00955D26" w:rsidP="00917B0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13707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E8DE7" w14:textId="796A3FF3" w:rsidR="00E950CC" w:rsidRPr="00B74489" w:rsidRDefault="00955D26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55D26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D26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0A269663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401AD" w14:textId="26933BCF" w:rsidR="00E950CC" w:rsidRPr="00F116CE" w:rsidRDefault="00955D26" w:rsidP="00F116C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A0F5AE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DF805" w14:textId="7C243F9D" w:rsidR="00E950CC" w:rsidRPr="00B74489" w:rsidRDefault="00955D26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55D26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5D26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</w:tr>
      <w:tr w:rsidR="00E950CC" w:rsidRPr="0060545B" w14:paraId="2B811C70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063C118C" w14:textId="77777777" w:rsidR="00E950CC" w:rsidRPr="00B74489" w:rsidRDefault="00E950CC" w:rsidP="00E950C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979CBD1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8CE2B3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E1D4CE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ADAC44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B686D8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5FD3A6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77692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A9CB520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D70A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7A351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50CC" w:rsidRPr="0060545B" w14:paraId="69125FDF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5C3EBF0D" w14:textId="77777777" w:rsidR="006A2E62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132CCF82" w14:textId="050E3E67" w:rsidR="00E950CC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3921580A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3B38BF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FCCB4F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1059F5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7F80D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D3E1B6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86FEE7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ED9A1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D4AB6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E03D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380CF3DF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0F4EB72" w14:textId="3C473AD9" w:rsidR="00E950CC" w:rsidRPr="00B74489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B744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EF92A70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DE31B" w14:textId="20D2EBC0" w:rsidR="00E950CC" w:rsidRPr="00B74489" w:rsidRDefault="00061D64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1D64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1D64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36" w:type="dxa"/>
          </w:tcPr>
          <w:p w14:paraId="265E4EA3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FB962A" w14:textId="6A103BF6" w:rsidR="00E950CC" w:rsidRPr="00B74489" w:rsidRDefault="002378CD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78CD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78CD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70BC7FA7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A24EE" w14:textId="36ABD65A" w:rsidR="00E950CC" w:rsidRPr="00F116CE" w:rsidRDefault="00560615" w:rsidP="00F116C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76A4C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5A30C" w14:textId="0BD92A8E" w:rsidR="00E950CC" w:rsidRPr="00B74489" w:rsidRDefault="002378CD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378CD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78CD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06AD017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E00AE" w14:textId="794B1355" w:rsidR="00E950CC" w:rsidRPr="00B74489" w:rsidRDefault="0056061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60615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0615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E950CC" w:rsidRPr="0060545B" w14:paraId="721DEAD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3F471A0" w14:textId="526221C1" w:rsidR="00E950CC" w:rsidRPr="00B74489" w:rsidRDefault="006A2E62" w:rsidP="006A2E6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44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="00E950CC" w:rsidRPr="00B744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3B7E922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7874F" w14:textId="6374B048" w:rsidR="00E950CC" w:rsidRPr="00B74489" w:rsidRDefault="00061D64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1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36" w:type="dxa"/>
          </w:tcPr>
          <w:p w14:paraId="518E9FE4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98BE86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0C92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91A7A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98134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9E7B49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C7FBB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E51A" w14:textId="00DB66C7" w:rsidR="00E950CC" w:rsidRPr="00B74489" w:rsidRDefault="0056061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1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</w:tbl>
    <w:p w14:paraId="3B79BB23" w14:textId="7B5C0111" w:rsidR="00316D89" w:rsidRDefault="00316D89"/>
    <w:p w14:paraId="13A1E5A2" w14:textId="77777777" w:rsidR="00316D89" w:rsidRDefault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316D89" w:rsidRPr="0060545B" w14:paraId="01274D83" w14:textId="77777777" w:rsidTr="00BC7C5E">
        <w:trPr>
          <w:trHeight w:val="261"/>
        </w:trPr>
        <w:tc>
          <w:tcPr>
            <w:tcW w:w="2610" w:type="dxa"/>
            <w:shd w:val="clear" w:color="auto" w:fill="auto"/>
          </w:tcPr>
          <w:p w14:paraId="61C6B4AA" w14:textId="77777777" w:rsidR="00316D89" w:rsidRPr="009E6737" w:rsidRDefault="00316D89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DC41D" w14:textId="77777777" w:rsidR="00316D89" w:rsidRPr="009E6737" w:rsidRDefault="00316D89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088C15A7" w14:textId="1DFB995D" w:rsidR="00316D89" w:rsidRPr="009E6737" w:rsidRDefault="00316D89" w:rsidP="00316D8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0A646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6D89" w:rsidRPr="0060545B" w14:paraId="43610656" w14:textId="77777777" w:rsidTr="005D55FD">
        <w:trPr>
          <w:trHeight w:val="261"/>
        </w:trPr>
        <w:tc>
          <w:tcPr>
            <w:tcW w:w="2610" w:type="dxa"/>
            <w:shd w:val="clear" w:color="auto" w:fill="auto"/>
          </w:tcPr>
          <w:p w14:paraId="5BD543A6" w14:textId="77777777" w:rsidR="00316D89" w:rsidRPr="009E6737" w:rsidRDefault="00316D89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9125D4" w14:textId="77777777" w:rsidR="00316D89" w:rsidRPr="009E6737" w:rsidRDefault="00316D89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E64F1E3" w14:textId="595629C6" w:rsidR="00316D89" w:rsidRPr="009E6737" w:rsidRDefault="00316D89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1A049F7" w14:textId="77777777" w:rsidR="00316D89" w:rsidRPr="009E6737" w:rsidRDefault="00316D89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4" w:type="dxa"/>
            <w:gridSpan w:val="7"/>
          </w:tcPr>
          <w:p w14:paraId="47F955E5" w14:textId="36805E08" w:rsidR="00316D89" w:rsidRPr="009E6737" w:rsidRDefault="00316D89" w:rsidP="00316D8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16D89" w:rsidRPr="0060545B" w14:paraId="58CA7D29" w14:textId="77777777" w:rsidTr="009B285D">
        <w:trPr>
          <w:trHeight w:val="261"/>
        </w:trPr>
        <w:tc>
          <w:tcPr>
            <w:tcW w:w="2610" w:type="dxa"/>
            <w:shd w:val="clear" w:color="auto" w:fill="auto"/>
          </w:tcPr>
          <w:p w14:paraId="7C3CEA67" w14:textId="77777777" w:rsidR="00316D89" w:rsidRPr="009E6737" w:rsidRDefault="00316D89" w:rsidP="00316D8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F97777" w14:textId="77777777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68E86C" w14:textId="77777777" w:rsidR="00316D89" w:rsidRPr="009E6737" w:rsidRDefault="00316D89" w:rsidP="00316D8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9490E" w14:textId="77777777" w:rsidR="00316D89" w:rsidRPr="009E6737" w:rsidRDefault="00316D89" w:rsidP="00316D8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64856A" w14:textId="370F1A0D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16D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335EF991" w14:textId="77777777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D990325" w14:textId="59674860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316D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521A899E" w14:textId="77777777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F1E50CE" w14:textId="6A507B0A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4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316D8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290EE9F2" w14:textId="77777777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31AD19" w14:textId="2C8D2B9D" w:rsidR="00316D89" w:rsidRPr="009E6737" w:rsidRDefault="00316D89" w:rsidP="00316D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4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16D89" w:rsidRPr="0060545B" w14:paraId="65FB7864" w14:textId="77777777" w:rsidTr="00545F43">
        <w:trPr>
          <w:trHeight w:val="261"/>
        </w:trPr>
        <w:tc>
          <w:tcPr>
            <w:tcW w:w="2610" w:type="dxa"/>
            <w:shd w:val="clear" w:color="auto" w:fill="auto"/>
          </w:tcPr>
          <w:p w14:paraId="6B306901" w14:textId="77777777" w:rsidR="00316D89" w:rsidRPr="009E6737" w:rsidRDefault="00316D89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3946C5" w14:textId="77777777" w:rsidR="00316D89" w:rsidRPr="009E6737" w:rsidRDefault="00316D89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745B19D8" w14:textId="47DB0730" w:rsidR="00316D89" w:rsidRPr="009E6737" w:rsidRDefault="00316D89" w:rsidP="00316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64EB" w:rsidRPr="0060545B" w14:paraId="288DE611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1470C408" w14:textId="6ACDA878" w:rsidR="005964EB" w:rsidRPr="009E6737" w:rsidRDefault="005964EB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E6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51D2E3D" w14:textId="77777777" w:rsidR="005964EB" w:rsidRPr="009E6737" w:rsidRDefault="005964EB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83B101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A3AD8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205540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3377D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49BEF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F24BF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19638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AC39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7E44A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48FD32E1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5E11D1A1" w14:textId="77777777" w:rsidR="00E950CC" w:rsidRPr="009E6737" w:rsidRDefault="00E950CC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A4084B" w14:textId="77777777" w:rsidR="00E950CC" w:rsidRPr="009E673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DF1A4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031DE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85F946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8D44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4D6E7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5226D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68685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467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40413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455FC3A9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3495C3BF" w14:textId="77777777" w:rsidR="00E950CC" w:rsidRPr="009E6737" w:rsidRDefault="00E950CC" w:rsidP="00E950C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834057" w14:textId="77777777" w:rsidR="00E950CC" w:rsidRPr="009E673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482E2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FABBE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0C7190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D7D79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374D5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DC1B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9D1A5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C9EF9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BB65B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46A0C131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101BFD64" w14:textId="77777777" w:rsidR="006A2E62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05E1F4F4" w14:textId="596B00A7" w:rsidR="00E950CC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</w:t>
            </w:r>
            <w:r w:rsidR="00E950CC" w:rsidRPr="009E6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E950CC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7EDDDA" w14:textId="77777777" w:rsidR="00E950CC" w:rsidRPr="009E673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11CA4A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8A4769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E2486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09FA3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F9129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4B3E03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96EF67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6B1510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3EE0F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07C0" w:rsidRPr="0060545B" w14:paraId="5375C3A9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20204580" w14:textId="7C3B3C87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11170B08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0EE8FB" w14:textId="600CF5B0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36" w:type="dxa"/>
          </w:tcPr>
          <w:p w14:paraId="230CAC1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31DB92" w14:textId="11A88D90" w:rsidR="006C07C0" w:rsidRPr="009E6737" w:rsidRDefault="006C07C0" w:rsidP="004E58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C1503F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230636A" w14:textId="0DA4168A" w:rsidR="006C07C0" w:rsidRPr="009E6737" w:rsidRDefault="006C07C0" w:rsidP="006C07C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70" w:type="dxa"/>
          </w:tcPr>
          <w:p w14:paraId="4562D45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77F62C" w14:textId="31F3D05C" w:rsidR="006C07C0" w:rsidRPr="009E6737" w:rsidRDefault="006C07C0" w:rsidP="004E58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5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2BF28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38798" w14:textId="4CBB93A3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</w:tr>
      <w:tr w:rsidR="006C07C0" w:rsidRPr="0060545B" w14:paraId="4C7AA094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7E00462" w14:textId="77777777" w:rsidR="006C07C0" w:rsidRPr="009E6737" w:rsidRDefault="006C07C0" w:rsidP="006C07C0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8150336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28FFC3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E8D12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AD969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76361B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68632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57049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057887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1C24BC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A2DC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07C0" w:rsidRPr="0060545B" w14:paraId="7E186BCC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213DCC65" w14:textId="77777777" w:rsidR="006A2E62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176F2895" w14:textId="71D9AF98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E74954D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907526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5EB2C4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0DF11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7B928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70249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F5A5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98F7A5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15873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AEFA5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C07C0" w:rsidRPr="0060545B" w14:paraId="09C6DFD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9EC6FAB" w14:textId="160A85C9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E849EA7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75AF6" w14:textId="6A248768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199,968</w:t>
            </w:r>
          </w:p>
        </w:tc>
        <w:tc>
          <w:tcPr>
            <w:tcW w:w="236" w:type="dxa"/>
          </w:tcPr>
          <w:p w14:paraId="0AF97799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6DCF19" w14:textId="39A9F99E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48,391</w:t>
            </w:r>
          </w:p>
        </w:tc>
        <w:tc>
          <w:tcPr>
            <w:tcW w:w="270" w:type="dxa"/>
          </w:tcPr>
          <w:p w14:paraId="52AEB37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8D892" w14:textId="6B9D99A0" w:rsidR="006C07C0" w:rsidRPr="004E58CF" w:rsidRDefault="006C07C0" w:rsidP="004E58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090CD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D751B" w14:textId="72EC2B8E" w:rsidR="006C07C0" w:rsidRPr="009E6737" w:rsidRDefault="006C07C0" w:rsidP="006C07C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151,577</w:t>
            </w:r>
          </w:p>
        </w:tc>
        <w:tc>
          <w:tcPr>
            <w:tcW w:w="270" w:type="dxa"/>
          </w:tcPr>
          <w:p w14:paraId="17C27C1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EDB11" w14:textId="37A39895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199,968</w:t>
            </w:r>
          </w:p>
        </w:tc>
      </w:tr>
      <w:tr w:rsidR="006C07C0" w:rsidRPr="0060545B" w14:paraId="62ECDEFB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2D84F0BA" w14:textId="10007481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="006C07C0"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013D1F5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6A7B4B" w14:textId="0F853EEE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256,811</w:t>
            </w:r>
          </w:p>
        </w:tc>
        <w:tc>
          <w:tcPr>
            <w:tcW w:w="236" w:type="dxa"/>
          </w:tcPr>
          <w:p w14:paraId="5708DD89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27C330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7C9ED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A597F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983328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F4D17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6D30BD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3A425" w14:textId="7CCB7F23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256,811</w:t>
            </w:r>
          </w:p>
        </w:tc>
      </w:tr>
    </w:tbl>
    <w:p w14:paraId="56A82FD5" w14:textId="229A3FB5" w:rsidR="003508E1" w:rsidRPr="0060545B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67E0A8EA" w14:textId="66FC523F" w:rsidR="00E20100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7B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917B0D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Pr="00917B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ของลำดับชั้น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78EC1DA4" w14:textId="77777777" w:rsidR="00316D89" w:rsidRPr="009E6737" w:rsidRDefault="00316D89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E5542A1" w14:textId="77777777" w:rsidR="00E20100" w:rsidRPr="009E6737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9E6737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Pr="009E6737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E9FB00" w14:textId="77777777" w:rsidR="00E20100" w:rsidRPr="009E6737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4EE0AE" w14:textId="77777777" w:rsidR="00E20100" w:rsidRPr="0060545B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9E673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Pr="009E6737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5466310" w14:textId="44F34674" w:rsidR="00316D89" w:rsidRDefault="0031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yellow"/>
        </w:rPr>
        <w:br w:type="page"/>
      </w:r>
    </w:p>
    <w:p w14:paraId="0C4A37E0" w14:textId="6DFF5DF9" w:rsidR="004818D9" w:rsidRPr="00C42FD3" w:rsidRDefault="00316D89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E2080C" w:rsidRPr="0019632C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19632C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19632C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C42FD3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1B212F" w14:paraId="6B7D103E" w14:textId="77777777" w:rsidTr="00F57B24">
        <w:trPr>
          <w:tblHeader/>
        </w:trPr>
        <w:tc>
          <w:tcPr>
            <w:tcW w:w="6210" w:type="dxa"/>
          </w:tcPr>
          <w:p w14:paraId="3145AE18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4C395494" w:rsidR="00CB7BB3" w:rsidRPr="001B212F" w:rsidRDefault="00AE1F9A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B21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21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205A0B6" w14:textId="77777777" w:rsidR="00CB7BB3" w:rsidRPr="001B212F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1B212F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1B212F" w14:paraId="54C35603" w14:textId="77777777" w:rsidTr="00F57B24">
        <w:trPr>
          <w:tblHeader/>
        </w:trPr>
        <w:tc>
          <w:tcPr>
            <w:tcW w:w="6210" w:type="dxa"/>
          </w:tcPr>
          <w:p w14:paraId="37E5170E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1B212F" w14:paraId="62242BE3" w14:textId="77777777" w:rsidTr="00F57B24">
        <w:tc>
          <w:tcPr>
            <w:tcW w:w="6210" w:type="dxa"/>
          </w:tcPr>
          <w:p w14:paraId="64C78B14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F82A7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B3" w:rsidRPr="001B212F" w14:paraId="5F4899A6" w14:textId="77777777" w:rsidTr="00F57B24">
        <w:tc>
          <w:tcPr>
            <w:tcW w:w="6210" w:type="dxa"/>
          </w:tcPr>
          <w:p w14:paraId="20B4A0E6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1C535AFD" w:rsidR="00CB7BB3" w:rsidRPr="001B212F" w:rsidRDefault="009D2EFD" w:rsidP="00D7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70" w:type="dxa"/>
          </w:tcPr>
          <w:p w14:paraId="63E5FF2E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46AA3A05" w:rsidR="00CB7BB3" w:rsidRPr="001B212F" w:rsidRDefault="009D2EFD" w:rsidP="00D7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03DB3" w:rsidRPr="001B212F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CB7BB3" w:rsidRPr="001B212F" w14:paraId="14543996" w14:textId="77777777" w:rsidTr="00F57B24">
        <w:tc>
          <w:tcPr>
            <w:tcW w:w="6210" w:type="dxa"/>
          </w:tcPr>
          <w:p w14:paraId="7F3B62C5" w14:textId="7DCFCE93" w:rsidR="00CB7BB3" w:rsidRPr="001B212F" w:rsidRDefault="00E2010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440" w:type="dxa"/>
          </w:tcPr>
          <w:p w14:paraId="24492E3B" w14:textId="6F6EF50E" w:rsidR="00CB7BB3" w:rsidRPr="001B212F" w:rsidRDefault="009D2EF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66,767</w:t>
            </w:r>
          </w:p>
        </w:tc>
        <w:tc>
          <w:tcPr>
            <w:tcW w:w="270" w:type="dxa"/>
          </w:tcPr>
          <w:p w14:paraId="267F6148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4AA7F969" w:rsidR="00CB7BB3" w:rsidRPr="001B212F" w:rsidRDefault="009D2EF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65,843</w:t>
            </w:r>
          </w:p>
        </w:tc>
      </w:tr>
      <w:tr w:rsidR="00CB7BB3" w:rsidRPr="001B212F" w14:paraId="4276B352" w14:textId="77777777" w:rsidTr="00F57B24">
        <w:tc>
          <w:tcPr>
            <w:tcW w:w="6210" w:type="dxa"/>
          </w:tcPr>
          <w:p w14:paraId="30023A9B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4A332A82" w:rsidR="00CB7BB3" w:rsidRPr="001B212F" w:rsidRDefault="009D2EF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69,980</w:t>
            </w:r>
          </w:p>
        </w:tc>
        <w:tc>
          <w:tcPr>
            <w:tcW w:w="270" w:type="dxa"/>
          </w:tcPr>
          <w:p w14:paraId="6AC65EDE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0268B140" w:rsidR="00CB7BB3" w:rsidRPr="001B212F" w:rsidRDefault="009D2EF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</w:t>
            </w:r>
            <w:r w:rsidR="00F03DB3"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</w:tr>
      <w:tr w:rsidR="00232954" w:rsidRPr="001B212F" w14:paraId="7EFEDD77" w14:textId="77777777" w:rsidTr="00F57B24">
        <w:tc>
          <w:tcPr>
            <w:tcW w:w="6210" w:type="dxa"/>
          </w:tcPr>
          <w:p w14:paraId="5E1CBF0E" w14:textId="77777777" w:rsidR="00232954" w:rsidRPr="001B212F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1B212F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580625" w14:textId="77777777" w:rsidR="00232954" w:rsidRPr="001B212F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DF083D9" w14:textId="77777777" w:rsidR="00232954" w:rsidRPr="001B212F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7BB3" w:rsidRPr="001B212F" w14:paraId="28FC35F3" w14:textId="77777777" w:rsidTr="00F57B24">
        <w:tc>
          <w:tcPr>
            <w:tcW w:w="6210" w:type="dxa"/>
          </w:tcPr>
          <w:p w14:paraId="3E379F41" w14:textId="2D92A821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</w:t>
            </w:r>
            <w:r w:rsidR="003A337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1B21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6E54518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8AAAB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D8532F" w14:textId="77777777" w:rsidR="00CB7BB3" w:rsidRPr="001B212F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506" w:rsidRPr="001B212F" w14:paraId="4481D76E" w14:textId="77777777" w:rsidTr="00F57B24">
        <w:tc>
          <w:tcPr>
            <w:tcW w:w="6210" w:type="dxa"/>
          </w:tcPr>
          <w:p w14:paraId="5DCB3F48" w14:textId="4EF02A04" w:rsidR="00154506" w:rsidRPr="001B212F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59479322" w14:textId="23377109" w:rsidR="00154506" w:rsidRPr="001B212F" w:rsidRDefault="009D2EF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212,704</w:t>
            </w:r>
          </w:p>
        </w:tc>
        <w:tc>
          <w:tcPr>
            <w:tcW w:w="270" w:type="dxa"/>
          </w:tcPr>
          <w:p w14:paraId="29E4615C" w14:textId="77777777" w:rsidR="00154506" w:rsidRPr="001B212F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D060" w14:textId="780D6E07" w:rsidR="00154506" w:rsidRPr="001B212F" w:rsidRDefault="009D2EF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197,163</w:t>
            </w:r>
          </w:p>
        </w:tc>
      </w:tr>
      <w:tr w:rsidR="00154506" w:rsidRPr="001B212F" w14:paraId="437F1999" w14:textId="77777777" w:rsidTr="00F57B24">
        <w:tc>
          <w:tcPr>
            <w:tcW w:w="6210" w:type="dxa"/>
          </w:tcPr>
          <w:p w14:paraId="29AF709D" w14:textId="73E2EC52" w:rsidR="00154506" w:rsidRPr="001B212F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7A1EC673" w:rsidR="00154506" w:rsidRPr="001B212F" w:rsidRDefault="009D2EF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29,218</w:t>
            </w:r>
          </w:p>
        </w:tc>
        <w:tc>
          <w:tcPr>
            <w:tcW w:w="270" w:type="dxa"/>
          </w:tcPr>
          <w:p w14:paraId="294BAA24" w14:textId="77777777" w:rsidR="00154506" w:rsidRPr="001B212F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AF753" w14:textId="64F20F9D" w:rsidR="00154506" w:rsidRPr="001B212F" w:rsidRDefault="009D2EF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212F">
              <w:rPr>
                <w:rFonts w:asciiTheme="majorBidi" w:hAnsiTheme="majorBidi" w:cstheme="majorBidi"/>
                <w:sz w:val="30"/>
                <w:szCs w:val="30"/>
              </w:rPr>
              <w:t>25,584</w:t>
            </w:r>
          </w:p>
        </w:tc>
      </w:tr>
      <w:tr w:rsidR="003A3376" w:rsidRPr="001B212F" w14:paraId="04CD4950" w14:textId="77777777" w:rsidTr="00F57B24">
        <w:tc>
          <w:tcPr>
            <w:tcW w:w="6210" w:type="dxa"/>
          </w:tcPr>
          <w:p w14:paraId="42CFF00E" w14:textId="6E48D3C0" w:rsidR="003A3376" w:rsidRPr="001B212F" w:rsidRDefault="003A337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677A76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ค่าบริการอื่น ๆ</w:t>
            </w:r>
          </w:p>
        </w:tc>
        <w:tc>
          <w:tcPr>
            <w:tcW w:w="1440" w:type="dxa"/>
          </w:tcPr>
          <w:p w14:paraId="3E391FA1" w14:textId="73035354" w:rsidR="003A3376" w:rsidRPr="001B212F" w:rsidRDefault="00677A7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17,689</w:t>
            </w:r>
          </w:p>
        </w:tc>
        <w:tc>
          <w:tcPr>
            <w:tcW w:w="270" w:type="dxa"/>
          </w:tcPr>
          <w:p w14:paraId="307F3576" w14:textId="77777777" w:rsidR="003A3376" w:rsidRPr="001B212F" w:rsidRDefault="003A337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2BEC5" w14:textId="6ABC4389" w:rsidR="003A3376" w:rsidRPr="001B212F" w:rsidRDefault="00677A7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16,33</w:t>
            </w:r>
            <w:r w:rsidR="007D6A3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54506" w:rsidRPr="001B212F" w14:paraId="6F2446EE" w14:textId="77777777" w:rsidTr="00F57B24">
        <w:tc>
          <w:tcPr>
            <w:tcW w:w="6210" w:type="dxa"/>
          </w:tcPr>
          <w:p w14:paraId="6EAE7920" w14:textId="6CADB8FB" w:rsidR="00154506" w:rsidRPr="001B212F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11D7D7EA" w:rsidR="00154506" w:rsidRPr="001B212F" w:rsidRDefault="002408AE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9D2EFD"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10820913" w14:textId="77777777" w:rsidR="00154506" w:rsidRPr="001B212F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37C052FE" w:rsidR="00154506" w:rsidRPr="001B212F" w:rsidRDefault="009D2EF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408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1B2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08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="007D6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0C7FC5BB" w14:textId="3A0BB9EC" w:rsidR="00562BFD" w:rsidRPr="001B212F" w:rsidRDefault="00562BFD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6380F3" w14:textId="3CB2975A" w:rsidR="00EB73ED" w:rsidRPr="001B212F" w:rsidRDefault="00316D89" w:rsidP="00306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B212F">
        <w:rPr>
          <w:rFonts w:ascii="Angsana New" w:hAnsi="Angsana New" w:cs="Angsana New"/>
          <w:b/>
          <w:bCs/>
          <w:sz w:val="30"/>
          <w:szCs w:val="30"/>
        </w:rPr>
        <w:t>9</w:t>
      </w:r>
      <w:r w:rsidR="00E2080C" w:rsidRPr="001B212F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1B212F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1B212F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5E4C73" w14:textId="1F60DD2E" w:rsidR="00562BFD" w:rsidRPr="001B212F" w:rsidRDefault="00562BFD" w:rsidP="00562BF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B212F">
        <w:rPr>
          <w:rFonts w:ascii="Angsana New" w:hAnsi="Angsana New"/>
          <w:sz w:val="30"/>
          <w:szCs w:val="30"/>
        </w:rPr>
        <w:t>(</w:t>
      </w:r>
      <w:r w:rsidRPr="001B212F">
        <w:rPr>
          <w:rFonts w:ascii="Angsana New" w:hAnsi="Angsana New"/>
          <w:sz w:val="30"/>
          <w:szCs w:val="30"/>
          <w:cs/>
        </w:rPr>
        <w:t xml:space="preserve">ก) </w:t>
      </w:r>
      <w:r w:rsidRPr="001B212F">
        <w:rPr>
          <w:rFonts w:ascii="Angsana New" w:hAnsi="Angsana New"/>
          <w:sz w:val="30"/>
          <w:szCs w:val="30"/>
          <w:cs/>
        </w:rPr>
        <w:tab/>
      </w:r>
      <w:r w:rsidR="005A6A6D" w:rsidRPr="001B212F">
        <w:rPr>
          <w:rFonts w:asciiTheme="majorBidi" w:hAnsiTheme="majorBidi" w:cstheme="majorBidi"/>
          <w:sz w:val="30"/>
          <w:szCs w:val="30"/>
          <w:cs/>
        </w:rPr>
        <w:t xml:space="preserve"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="005A6A6D" w:rsidRPr="001B212F">
        <w:rPr>
          <w:rFonts w:asciiTheme="majorBidi" w:hAnsiTheme="majorBidi" w:cstheme="majorBidi"/>
          <w:sz w:val="30"/>
          <w:szCs w:val="30"/>
        </w:rPr>
        <w:t>3</w:t>
      </w:r>
      <w:r w:rsidR="005A6A6D" w:rsidRPr="001B212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A6A6D" w:rsidRPr="001B212F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โดยบริษัทชนะคดีในศาลชั้นต้น </w:t>
      </w:r>
      <w:r w:rsidR="005A6A6D" w:rsidRPr="001B212F">
        <w:rPr>
          <w:rFonts w:asciiTheme="majorBidi" w:hAnsiTheme="majorBidi" w:cstheme="majorBidi"/>
          <w:sz w:val="30"/>
          <w:szCs w:val="30"/>
          <w:cs/>
        </w:rPr>
        <w:t xml:space="preserve">ปัจจุบันคดีความดังกล่าวอยู่ในระหว่างยื่นอุทธรณ์ </w:t>
      </w:r>
      <w:r w:rsidR="005A6A6D" w:rsidRPr="001B212F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="005A6A6D" w:rsidRPr="001B212F">
        <w:rPr>
          <w:rFonts w:asciiTheme="majorBidi" w:hAnsiTheme="majorBidi" w:cstheme="majorBidi"/>
          <w:sz w:val="30"/>
          <w:szCs w:val="30"/>
        </w:rPr>
        <w:t xml:space="preserve">31 </w:t>
      </w:r>
      <w:r w:rsidR="00AE1F9A" w:rsidRPr="001B212F">
        <w:rPr>
          <w:rFonts w:asciiTheme="majorBidi" w:hAnsiTheme="majorBidi" w:cstheme="majorBidi" w:hint="cs"/>
          <w:sz w:val="30"/>
          <w:szCs w:val="30"/>
          <w:cs/>
        </w:rPr>
        <w:t>มีนาค</w:t>
      </w:r>
      <w:r w:rsidR="005A6A6D" w:rsidRPr="001B212F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5A6A6D" w:rsidRPr="001B212F">
        <w:rPr>
          <w:rFonts w:asciiTheme="majorBidi" w:hAnsiTheme="majorBidi" w:cstheme="majorBidi"/>
          <w:sz w:val="30"/>
          <w:szCs w:val="30"/>
        </w:rPr>
        <w:t>256</w:t>
      </w:r>
      <w:r w:rsidR="00AE1F9A" w:rsidRPr="001B212F">
        <w:rPr>
          <w:rFonts w:asciiTheme="majorBidi" w:hAnsiTheme="majorBidi" w:cstheme="majorBidi"/>
          <w:sz w:val="30"/>
          <w:szCs w:val="30"/>
        </w:rPr>
        <w:t>7</w:t>
      </w:r>
      <w:r w:rsidR="005A6A6D" w:rsidRPr="001B212F">
        <w:rPr>
          <w:rFonts w:asciiTheme="majorBidi" w:hAnsiTheme="majorBidi" w:cstheme="majorBidi"/>
          <w:sz w:val="30"/>
          <w:szCs w:val="30"/>
        </w:rPr>
        <w:t xml:space="preserve"> </w:t>
      </w:r>
      <w:r w:rsidR="005A6A6D" w:rsidRPr="001B212F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</w:p>
    <w:p w14:paraId="23A7A375" w14:textId="64CFC6DE" w:rsidR="00562BFD" w:rsidRPr="001B212F" w:rsidRDefault="00562BFD" w:rsidP="0056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96D9ABA" w14:textId="78AA82DB" w:rsidR="00316D89" w:rsidRPr="001B212F" w:rsidRDefault="00562BFD" w:rsidP="00395DF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212F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1B212F">
        <w:rPr>
          <w:rFonts w:asciiTheme="majorBidi" w:hAnsiTheme="majorBidi" w:cstheme="majorBidi"/>
          <w:sz w:val="30"/>
          <w:szCs w:val="30"/>
        </w:rPr>
        <w:t xml:space="preserve"> </w:t>
      </w:r>
      <w:r w:rsidRPr="001B212F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1B21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212F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Pr="001B212F">
        <w:rPr>
          <w:rFonts w:asciiTheme="majorBidi" w:hAnsiTheme="majorBidi" w:cstheme="majorBidi"/>
          <w:sz w:val="30"/>
          <w:szCs w:val="30"/>
          <w:cs/>
        </w:rPr>
        <w:br/>
        <w:t xml:space="preserve">เป็นจำนวนเงินรวมประมาณ </w:t>
      </w:r>
      <w:r w:rsidRPr="001B212F">
        <w:rPr>
          <w:rFonts w:asciiTheme="majorBidi" w:hAnsiTheme="majorBidi" w:cstheme="majorBidi"/>
          <w:sz w:val="30"/>
          <w:szCs w:val="30"/>
        </w:rPr>
        <w:t>1.45</w:t>
      </w:r>
      <w:r w:rsidRPr="001B212F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Pr="001B21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212F">
        <w:rPr>
          <w:rFonts w:asciiTheme="majorBidi" w:hAnsiTheme="majorBidi" w:cstheme="majorBidi"/>
          <w:sz w:val="30"/>
          <w:szCs w:val="30"/>
          <w:cs/>
        </w:rPr>
        <w:br/>
      </w:r>
      <w:r w:rsidRPr="001B212F">
        <w:rPr>
          <w:rFonts w:asciiTheme="majorBidi" w:hAnsiTheme="majorBidi" w:cstheme="majorBidi"/>
          <w:sz w:val="30"/>
          <w:szCs w:val="30"/>
        </w:rPr>
        <w:t>0.10</w:t>
      </w:r>
      <w:r w:rsidRPr="001B212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212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B212F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</w:t>
      </w:r>
      <w:r w:rsidRPr="001B212F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Pr="001B212F">
        <w:rPr>
          <w:rFonts w:asciiTheme="majorBidi" w:hAnsiTheme="majorBidi" w:hint="cs"/>
          <w:sz w:val="30"/>
          <w:szCs w:val="30"/>
          <w:cs/>
        </w:rPr>
        <w:t>ของศาล</w:t>
      </w:r>
      <w:r w:rsidRPr="001B212F">
        <w:rPr>
          <w:rFonts w:asciiTheme="majorBidi" w:hAnsiTheme="majorBidi" w:cstheme="majorBidi"/>
          <w:sz w:val="30"/>
          <w:szCs w:val="30"/>
          <w:cs/>
        </w:rPr>
        <w:t>อุทธรณ์ ทั้งนี้ บริษัทได้บันทึกประมาณการหนี้สินจากคดีความดังกล่าวในงบการเงินแล้ว</w:t>
      </w:r>
    </w:p>
    <w:p w14:paraId="6384429F" w14:textId="77777777" w:rsidR="00395DF3" w:rsidRPr="001B212F" w:rsidRDefault="00395DF3" w:rsidP="00395DF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24DE" w14:textId="30DD6580" w:rsidR="007E78DA" w:rsidRDefault="00562BFD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212F">
        <w:rPr>
          <w:rFonts w:asciiTheme="majorBidi" w:hAnsiTheme="majorBidi" w:cstheme="majorBidi"/>
          <w:sz w:val="30"/>
          <w:szCs w:val="30"/>
        </w:rPr>
        <w:t>(</w:t>
      </w:r>
      <w:r w:rsidR="00395DF3" w:rsidRPr="001B212F">
        <w:rPr>
          <w:rFonts w:asciiTheme="majorBidi" w:hAnsiTheme="majorBidi" w:hint="cs"/>
          <w:sz w:val="30"/>
          <w:szCs w:val="30"/>
          <w:cs/>
        </w:rPr>
        <w:t>ค</w:t>
      </w:r>
      <w:r w:rsidRPr="001B212F">
        <w:rPr>
          <w:rFonts w:asciiTheme="majorBidi" w:hAnsiTheme="majorBidi"/>
          <w:sz w:val="30"/>
          <w:szCs w:val="30"/>
          <w:cs/>
        </w:rPr>
        <w:t>)</w:t>
      </w:r>
      <w:r w:rsidRPr="001B212F">
        <w:rPr>
          <w:rFonts w:asciiTheme="majorBidi" w:hAnsiTheme="majorBidi"/>
          <w:sz w:val="30"/>
          <w:szCs w:val="30"/>
          <w:cs/>
        </w:rPr>
        <w:tab/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เป็นจำนวนเงินรวมประมาณ </w:t>
      </w:r>
      <w:r w:rsidRPr="001B212F">
        <w:rPr>
          <w:rFonts w:asciiTheme="majorBidi" w:hAnsiTheme="majorBidi" w:cstheme="majorBidi"/>
          <w:sz w:val="30"/>
          <w:szCs w:val="30"/>
        </w:rPr>
        <w:t>1</w:t>
      </w:r>
      <w:r w:rsidRPr="001B212F">
        <w:rPr>
          <w:rFonts w:asciiTheme="majorBidi" w:hAnsi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 </w:t>
      </w:r>
      <w:r w:rsidRPr="001B212F">
        <w:rPr>
          <w:rFonts w:asciiTheme="majorBidi" w:hAnsiTheme="majorBidi" w:cstheme="majorBidi"/>
          <w:sz w:val="30"/>
          <w:szCs w:val="30"/>
        </w:rPr>
        <w:t>0.46</w:t>
      </w:r>
      <w:r w:rsidRPr="001B212F">
        <w:rPr>
          <w:rFonts w:asciiTheme="majorBidi" w:hAnsiTheme="majorBidi"/>
          <w:sz w:val="30"/>
          <w:szCs w:val="30"/>
          <w:cs/>
        </w:rPr>
        <w:t xml:space="preserve"> </w:t>
      </w:r>
      <w:r w:rsidRPr="001B212F">
        <w:rPr>
          <w:rFonts w:asciiTheme="majorBidi" w:hAnsiTheme="majorBidi"/>
          <w:sz w:val="30"/>
          <w:szCs w:val="30"/>
        </w:rPr>
        <w:br/>
      </w:r>
      <w:r w:rsidRPr="001B212F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18761A" w:rsidRPr="001B212F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ปัจจุบันคดีความดังกล่าวอยู่ในระหว่าง</w:t>
      </w:r>
      <w:r w:rsidR="00C8203E" w:rsidRPr="001B212F">
        <w:rPr>
          <w:rFonts w:asciiTheme="majorBidi" w:hAnsiTheme="majorBidi"/>
          <w:spacing w:val="-2"/>
          <w:sz w:val="30"/>
          <w:szCs w:val="30"/>
          <w:cs/>
        </w:rPr>
        <w:t xml:space="preserve">การพิจารณาของศาลอุทธรณ์ </w:t>
      </w:r>
      <w:r w:rsidRPr="001B212F">
        <w:rPr>
          <w:rFonts w:asciiTheme="majorBidi" w:hAnsiTheme="majorBidi"/>
          <w:spacing w:val="-2"/>
          <w:sz w:val="30"/>
          <w:szCs w:val="30"/>
          <w:cs/>
        </w:rPr>
        <w:t>ทั้งนี้ บริษัทได้บันทึกประมาณการ</w:t>
      </w:r>
      <w:r w:rsidRPr="001B212F">
        <w:rPr>
          <w:rFonts w:asciiTheme="majorBidi" w:hAnsiTheme="majorBidi"/>
          <w:sz w:val="30"/>
          <w:szCs w:val="30"/>
          <w:cs/>
        </w:rPr>
        <w:t>หนี้สินจากคดีความดังกล่าวในงบการเงินแล้ว</w:t>
      </w:r>
    </w:p>
    <w:sectPr w:rsidR="007E78DA" w:rsidSect="002E7CFB"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96340" w14:textId="77777777" w:rsidR="00611C8D" w:rsidRDefault="00611C8D" w:rsidP="004956B4">
      <w:r>
        <w:separator/>
      </w:r>
    </w:p>
  </w:endnote>
  <w:endnote w:type="continuationSeparator" w:id="0">
    <w:p w14:paraId="2CA51EA7" w14:textId="77777777" w:rsidR="00611C8D" w:rsidRDefault="00611C8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8943" w14:textId="77777777" w:rsidR="00611C8D" w:rsidRDefault="00611C8D" w:rsidP="004956B4">
      <w:r>
        <w:separator/>
      </w:r>
    </w:p>
  </w:footnote>
  <w:footnote w:type="continuationSeparator" w:id="0">
    <w:p w14:paraId="6670E774" w14:textId="77777777" w:rsidR="00611C8D" w:rsidRDefault="00611C8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558ED7" w14:textId="4C39D5A9" w:rsidR="009D5497" w:rsidRPr="0047456A" w:rsidRDefault="0021066E" w:rsidP="0021066E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993C" w14:textId="77777777" w:rsidR="00C228B2" w:rsidRPr="009B072F" w:rsidRDefault="00C228B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5C435E53" w14:textId="77777777" w:rsidR="00C228B2" w:rsidRPr="009B072F" w:rsidRDefault="00C228B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F3B1F5" w14:textId="5FC3E786" w:rsidR="0021066E" w:rsidRDefault="0021066E" w:rsidP="0021066E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0D2EBE" w14:textId="77777777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60867A1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7C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7B0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C4E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8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DAD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97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1D64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8E1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364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464"/>
    <w:rsid w:val="000A660D"/>
    <w:rsid w:val="000A684D"/>
    <w:rsid w:val="000A693F"/>
    <w:rsid w:val="000A6997"/>
    <w:rsid w:val="000A6C35"/>
    <w:rsid w:val="000A6C3B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7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3E1"/>
    <w:rsid w:val="000F4792"/>
    <w:rsid w:val="000F496F"/>
    <w:rsid w:val="000F50C7"/>
    <w:rsid w:val="000F53AA"/>
    <w:rsid w:val="000F58FD"/>
    <w:rsid w:val="000F59A1"/>
    <w:rsid w:val="000F5A1C"/>
    <w:rsid w:val="000F5AE4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29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B86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543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B5E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64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5B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701"/>
    <w:rsid w:val="00173A4A"/>
    <w:rsid w:val="00173AC1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1A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0EDC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32C"/>
    <w:rsid w:val="00196E40"/>
    <w:rsid w:val="00196F38"/>
    <w:rsid w:val="00196F74"/>
    <w:rsid w:val="00197AF6"/>
    <w:rsid w:val="00197BFA"/>
    <w:rsid w:val="00197C0F"/>
    <w:rsid w:val="00197C54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42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12F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B7D03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3EFF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56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4CC4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66E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844"/>
    <w:rsid w:val="00215C46"/>
    <w:rsid w:val="00215EA4"/>
    <w:rsid w:val="00216231"/>
    <w:rsid w:val="00216305"/>
    <w:rsid w:val="002167C9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371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6DE"/>
    <w:rsid w:val="00236989"/>
    <w:rsid w:val="00236B65"/>
    <w:rsid w:val="00236DE9"/>
    <w:rsid w:val="00236F24"/>
    <w:rsid w:val="00237055"/>
    <w:rsid w:val="00237364"/>
    <w:rsid w:val="00237670"/>
    <w:rsid w:val="002377A9"/>
    <w:rsid w:val="002378CD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8AE"/>
    <w:rsid w:val="00240C21"/>
    <w:rsid w:val="00240DA5"/>
    <w:rsid w:val="0024138D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23"/>
    <w:rsid w:val="00244739"/>
    <w:rsid w:val="0024479F"/>
    <w:rsid w:val="002449D7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165"/>
    <w:rsid w:val="0024730C"/>
    <w:rsid w:val="00247363"/>
    <w:rsid w:val="002473D1"/>
    <w:rsid w:val="002474E8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222"/>
    <w:rsid w:val="002526D0"/>
    <w:rsid w:val="002527C5"/>
    <w:rsid w:val="00252A35"/>
    <w:rsid w:val="00252A5D"/>
    <w:rsid w:val="00252E59"/>
    <w:rsid w:val="0025315E"/>
    <w:rsid w:val="0025332E"/>
    <w:rsid w:val="002533BD"/>
    <w:rsid w:val="00253525"/>
    <w:rsid w:val="002535DB"/>
    <w:rsid w:val="002537CA"/>
    <w:rsid w:val="00253C0F"/>
    <w:rsid w:val="00254451"/>
    <w:rsid w:val="0025476F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3DF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AC7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2A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29D9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16C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CF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D89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4FA0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2F11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578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5DF3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376"/>
    <w:rsid w:val="003A345A"/>
    <w:rsid w:val="003A35C2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27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B5F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11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6C7F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29E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4F7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C0F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11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0A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703"/>
    <w:rsid w:val="00462F64"/>
    <w:rsid w:val="00462F9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9B7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79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2CD"/>
    <w:rsid w:val="004D24C9"/>
    <w:rsid w:val="004D2570"/>
    <w:rsid w:val="004D27CE"/>
    <w:rsid w:val="004D27E6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8CF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5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621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DA2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384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758"/>
    <w:rsid w:val="00556893"/>
    <w:rsid w:val="00556AB0"/>
    <w:rsid w:val="00556CE7"/>
    <w:rsid w:val="00556F01"/>
    <w:rsid w:val="005576BC"/>
    <w:rsid w:val="00557F74"/>
    <w:rsid w:val="0056023C"/>
    <w:rsid w:val="00560241"/>
    <w:rsid w:val="00560615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BFD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6E8"/>
    <w:rsid w:val="0056591B"/>
    <w:rsid w:val="00565C98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8DA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7D5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60B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4EB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6D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DBC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63E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45B"/>
    <w:rsid w:val="0060581B"/>
    <w:rsid w:val="00605A96"/>
    <w:rsid w:val="00605CD6"/>
    <w:rsid w:val="00605DE1"/>
    <w:rsid w:val="006060FA"/>
    <w:rsid w:val="0060628F"/>
    <w:rsid w:val="006064FE"/>
    <w:rsid w:val="0060666D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C8D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66C"/>
    <w:rsid w:val="006167E8"/>
    <w:rsid w:val="00616B01"/>
    <w:rsid w:val="00616B42"/>
    <w:rsid w:val="0061703F"/>
    <w:rsid w:val="00617530"/>
    <w:rsid w:val="0061769F"/>
    <w:rsid w:val="00617824"/>
    <w:rsid w:val="006179AE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B51"/>
    <w:rsid w:val="00626C61"/>
    <w:rsid w:val="00627326"/>
    <w:rsid w:val="00627612"/>
    <w:rsid w:val="00627AEC"/>
    <w:rsid w:val="00627EC7"/>
    <w:rsid w:val="00630201"/>
    <w:rsid w:val="00630384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57F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B6"/>
    <w:rsid w:val="006437F5"/>
    <w:rsid w:val="006438AC"/>
    <w:rsid w:val="00643C11"/>
    <w:rsid w:val="006442F9"/>
    <w:rsid w:val="00644616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4AF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4"/>
    <w:rsid w:val="006764D9"/>
    <w:rsid w:val="00676582"/>
    <w:rsid w:val="0067674F"/>
    <w:rsid w:val="006767A4"/>
    <w:rsid w:val="00676833"/>
    <w:rsid w:val="00676C8F"/>
    <w:rsid w:val="006774AD"/>
    <w:rsid w:val="006774BB"/>
    <w:rsid w:val="00677A76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5CD"/>
    <w:rsid w:val="006A297B"/>
    <w:rsid w:val="006A2CCB"/>
    <w:rsid w:val="006A2CF7"/>
    <w:rsid w:val="006A2E0E"/>
    <w:rsid w:val="006A2E62"/>
    <w:rsid w:val="006A3107"/>
    <w:rsid w:val="006A3153"/>
    <w:rsid w:val="006A3616"/>
    <w:rsid w:val="006A39E0"/>
    <w:rsid w:val="006A3C00"/>
    <w:rsid w:val="006A3C4E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0E92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7C0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1E10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3F2A"/>
    <w:rsid w:val="006D44C2"/>
    <w:rsid w:val="006D457A"/>
    <w:rsid w:val="006D46D1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6ED9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8EE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037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D63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56D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3E5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2F8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6D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A1D"/>
    <w:rsid w:val="007B7C4C"/>
    <w:rsid w:val="007B7C9C"/>
    <w:rsid w:val="007B7FD8"/>
    <w:rsid w:val="007C089C"/>
    <w:rsid w:val="007C08EF"/>
    <w:rsid w:val="007C0B8B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95C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D88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A3B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AB9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5C8D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85"/>
    <w:rsid w:val="00813C8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ED5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E8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8"/>
    <w:rsid w:val="0087424E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1C8A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7B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9D7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3A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3D00"/>
    <w:rsid w:val="008D41A4"/>
    <w:rsid w:val="008D4357"/>
    <w:rsid w:val="008D44B0"/>
    <w:rsid w:val="008D48F3"/>
    <w:rsid w:val="008D4B9D"/>
    <w:rsid w:val="008D4CAA"/>
    <w:rsid w:val="008D522A"/>
    <w:rsid w:val="008D52A1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E7D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AE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B0D"/>
    <w:rsid w:val="00917FDA"/>
    <w:rsid w:val="00920B18"/>
    <w:rsid w:val="00920EC8"/>
    <w:rsid w:val="009216D0"/>
    <w:rsid w:val="009216E6"/>
    <w:rsid w:val="00921B0C"/>
    <w:rsid w:val="00921EF8"/>
    <w:rsid w:val="00922379"/>
    <w:rsid w:val="009223F4"/>
    <w:rsid w:val="0092263E"/>
    <w:rsid w:val="00922740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0ACC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5D26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840"/>
    <w:rsid w:val="00962DC7"/>
    <w:rsid w:val="00962F5B"/>
    <w:rsid w:val="0096304D"/>
    <w:rsid w:val="009634FB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9C4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3EC8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27D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C7D95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EFD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497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9EC"/>
    <w:rsid w:val="009E4C43"/>
    <w:rsid w:val="009E4E8F"/>
    <w:rsid w:val="009E544F"/>
    <w:rsid w:val="009E56FD"/>
    <w:rsid w:val="009E5B15"/>
    <w:rsid w:val="009E5DBC"/>
    <w:rsid w:val="009E60A9"/>
    <w:rsid w:val="009E64F5"/>
    <w:rsid w:val="009E65EC"/>
    <w:rsid w:val="009E6737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09E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CCE"/>
    <w:rsid w:val="00A10E77"/>
    <w:rsid w:val="00A11393"/>
    <w:rsid w:val="00A11A15"/>
    <w:rsid w:val="00A11C48"/>
    <w:rsid w:val="00A11D0A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A73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3F93"/>
    <w:rsid w:val="00A241FF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132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71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795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5BFE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300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CC7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D53"/>
    <w:rsid w:val="00AB4F93"/>
    <w:rsid w:val="00AB5637"/>
    <w:rsid w:val="00AB5A06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739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1F9A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0C4"/>
    <w:rsid w:val="00B031D4"/>
    <w:rsid w:val="00B03387"/>
    <w:rsid w:val="00B037FE"/>
    <w:rsid w:val="00B038D0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337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66C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37E89"/>
    <w:rsid w:val="00B402E9"/>
    <w:rsid w:val="00B40402"/>
    <w:rsid w:val="00B404BD"/>
    <w:rsid w:val="00B40892"/>
    <w:rsid w:val="00B40A33"/>
    <w:rsid w:val="00B40D9B"/>
    <w:rsid w:val="00B40F67"/>
    <w:rsid w:val="00B41007"/>
    <w:rsid w:val="00B4148B"/>
    <w:rsid w:val="00B4148E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2E2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4BA"/>
    <w:rsid w:val="00B5259D"/>
    <w:rsid w:val="00B52877"/>
    <w:rsid w:val="00B529D7"/>
    <w:rsid w:val="00B52E44"/>
    <w:rsid w:val="00B52EF3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3E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48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2FCC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67F9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2B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0F87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10C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3DE7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E60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00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0C3"/>
    <w:rsid w:val="00C23706"/>
    <w:rsid w:val="00C23990"/>
    <w:rsid w:val="00C24328"/>
    <w:rsid w:val="00C24759"/>
    <w:rsid w:val="00C2490B"/>
    <w:rsid w:val="00C24EF3"/>
    <w:rsid w:val="00C25229"/>
    <w:rsid w:val="00C2566E"/>
    <w:rsid w:val="00C256DF"/>
    <w:rsid w:val="00C25B36"/>
    <w:rsid w:val="00C25B65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566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2FD3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4F8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04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03E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7A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089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3EB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4A7C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B8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2B8A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2F23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976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7C8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1F0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9F4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8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CE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7D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CC7"/>
    <w:rsid w:val="00D75F72"/>
    <w:rsid w:val="00D75F9E"/>
    <w:rsid w:val="00D75FAF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A9"/>
    <w:rsid w:val="00D803B5"/>
    <w:rsid w:val="00D806B8"/>
    <w:rsid w:val="00D807F0"/>
    <w:rsid w:val="00D80B3C"/>
    <w:rsid w:val="00D80B95"/>
    <w:rsid w:val="00D80E27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1EA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421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9DD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4B8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0FAA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121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575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45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BDB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190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02D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303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2F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750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8F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5C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2C6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4D9"/>
    <w:rsid w:val="00F0351A"/>
    <w:rsid w:val="00F03638"/>
    <w:rsid w:val="00F039D2"/>
    <w:rsid w:val="00F03AEB"/>
    <w:rsid w:val="00F03DB3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6CE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8AC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2F2"/>
    <w:rsid w:val="00F3394F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B25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1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5C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518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CED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38C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25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E7D7B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3EA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53C9E09EF854A80DDE181B4F7066C" ma:contentTypeVersion="4" ma:contentTypeDescription="Create a new document." ma:contentTypeScope="" ma:versionID="bdc4b35339c9f9686d33e753a1873481">
  <xsd:schema xmlns:xsd="http://www.w3.org/2001/XMLSchema" xmlns:xs="http://www.w3.org/2001/XMLSchema" xmlns:p="http://schemas.microsoft.com/office/2006/metadata/properties" xmlns:ns2="beca7b52-d585-40ea-985a-07da6205d99f" targetNamespace="http://schemas.microsoft.com/office/2006/metadata/properties" ma:root="true" ma:fieldsID="482362f9f0a4041d181ae2a2400aedd1" ns2:_="">
    <xsd:import namespace="beca7b52-d585-40ea-985a-07da6205d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a7b52-d585-40ea-985a-07da6205d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671BA5-C2A4-4494-9B1F-4D6D8EA98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ca7b52-d585-40ea-985a-07da6205d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143</TotalTime>
  <Pages>11</Pages>
  <Words>2077</Words>
  <Characters>9409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46</cp:revision>
  <cp:lastPrinted>2024-01-24T04:27:00Z</cp:lastPrinted>
  <dcterms:created xsi:type="dcterms:W3CDTF">2024-04-25T07:59:00Z</dcterms:created>
  <dcterms:modified xsi:type="dcterms:W3CDTF">2024-05-08T08:24:00Z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0x010100E2253C9E09EF854A80DDE181B4F7066C</vt:lpwstr>
  </property>
  <property fmtid="{D5CDD505-2E9C-101B-9397-08002B2CF9AE}" pid="4" name="MediaServiceImageTags">
    <vt:lpwstr/>
  </property>
</Properties>
</file>