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6FE80" w14:textId="77777777" w:rsidR="005C7617" w:rsidRPr="00EC22E9" w:rsidRDefault="005C7617" w:rsidP="005C7617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I.C.C. International Public Company Limited</w:t>
      </w:r>
    </w:p>
    <w:p w14:paraId="54FE63B1" w14:textId="77777777" w:rsidR="005C7617" w:rsidRPr="00EC22E9" w:rsidRDefault="005C7617" w:rsidP="005C7617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and its Subsidiaries</w:t>
      </w:r>
    </w:p>
    <w:p w14:paraId="3E436C6B" w14:textId="77777777" w:rsidR="005C7617" w:rsidRPr="00EC22E9" w:rsidRDefault="005C7617" w:rsidP="005C7617">
      <w:pPr>
        <w:spacing w:line="240" w:lineRule="atLeast"/>
        <w:jc w:val="center"/>
        <w:rPr>
          <w:b/>
          <w:bCs/>
          <w:szCs w:val="22"/>
        </w:rPr>
      </w:pPr>
    </w:p>
    <w:p w14:paraId="3BA32D06" w14:textId="77777777" w:rsidR="005C7617" w:rsidRPr="00EC22E9" w:rsidRDefault="005C7617" w:rsidP="005C7617">
      <w:pPr>
        <w:spacing w:line="240" w:lineRule="atLeast"/>
        <w:jc w:val="center"/>
        <w:rPr>
          <w:b/>
          <w:bCs/>
          <w:szCs w:val="22"/>
        </w:rPr>
      </w:pPr>
    </w:p>
    <w:p w14:paraId="7E030516" w14:textId="77777777" w:rsidR="005C7617" w:rsidRPr="00EC22E9" w:rsidRDefault="005C7617" w:rsidP="005C761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 xml:space="preserve">Condensed Interim financial </w:t>
      </w:r>
      <w:proofErr w:type="gramStart"/>
      <w:r w:rsidRPr="00EC22E9">
        <w:rPr>
          <w:spacing w:val="-3"/>
          <w:szCs w:val="36"/>
        </w:rPr>
        <w:t>statements</w:t>
      </w:r>
      <w:proofErr w:type="gramEnd"/>
    </w:p>
    <w:p w14:paraId="54E708E3" w14:textId="77777777" w:rsidR="005C7617" w:rsidRPr="005E121E" w:rsidRDefault="005C7617" w:rsidP="005C7617">
      <w:pPr>
        <w:spacing w:line="240" w:lineRule="atLeast"/>
        <w:jc w:val="center"/>
        <w:rPr>
          <w:sz w:val="36"/>
          <w:szCs w:val="36"/>
        </w:rPr>
      </w:pPr>
      <w:r w:rsidRPr="005E121E">
        <w:rPr>
          <w:sz w:val="36"/>
          <w:szCs w:val="36"/>
        </w:rPr>
        <w:t>for the three-month period ended</w:t>
      </w:r>
    </w:p>
    <w:p w14:paraId="3E4CDBE2" w14:textId="4EB907D8" w:rsidR="005C7617" w:rsidRPr="00EC22E9" w:rsidRDefault="005C7617" w:rsidP="005C7617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5E121E">
        <w:rPr>
          <w:sz w:val="36"/>
          <w:szCs w:val="36"/>
        </w:rPr>
        <w:t>3</w:t>
      </w:r>
      <w:r>
        <w:rPr>
          <w:rFonts w:cstheme="minorBidi"/>
          <w:sz w:val="36"/>
          <w:szCs w:val="45"/>
          <w:lang w:val="en-US" w:bidi="th-TH"/>
        </w:rPr>
        <w:t>1</w:t>
      </w:r>
      <w:r w:rsidRPr="005E121E">
        <w:rPr>
          <w:sz w:val="36"/>
          <w:szCs w:val="36"/>
        </w:rPr>
        <w:t xml:space="preserve"> </w:t>
      </w:r>
      <w:r>
        <w:rPr>
          <w:sz w:val="36"/>
          <w:szCs w:val="45"/>
          <w:lang w:val="en-US" w:bidi="th-TH"/>
        </w:rPr>
        <w:t>March</w:t>
      </w:r>
      <w:r w:rsidRPr="00EC22E9">
        <w:rPr>
          <w:sz w:val="36"/>
          <w:szCs w:val="36"/>
        </w:rPr>
        <w:t xml:space="preserve"> </w:t>
      </w:r>
      <w:r w:rsidRPr="00EC22E9">
        <w:rPr>
          <w:sz w:val="36"/>
          <w:szCs w:val="45"/>
          <w:lang w:val="en-US" w:bidi="th-TH"/>
        </w:rPr>
        <w:t>202</w:t>
      </w:r>
      <w:r>
        <w:rPr>
          <w:rFonts w:cs="Angsana New"/>
          <w:sz w:val="36"/>
          <w:szCs w:val="45"/>
          <w:lang w:val="en-US" w:bidi="th-TH"/>
        </w:rPr>
        <w:t>4</w:t>
      </w:r>
    </w:p>
    <w:p w14:paraId="259C4AC4" w14:textId="77777777" w:rsidR="005C7617" w:rsidRPr="00EC22E9" w:rsidRDefault="005C7617" w:rsidP="005C761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and</w:t>
      </w:r>
    </w:p>
    <w:p w14:paraId="77ECF6A0" w14:textId="77777777" w:rsidR="005C7617" w:rsidRPr="00EC22E9" w:rsidRDefault="005C7617" w:rsidP="005C7617">
      <w:pPr>
        <w:spacing w:line="240" w:lineRule="atLeast"/>
        <w:jc w:val="center"/>
        <w:rPr>
          <w:sz w:val="36"/>
          <w:szCs w:val="36"/>
        </w:rPr>
      </w:pPr>
      <w:r w:rsidRPr="00EC22E9">
        <w:rPr>
          <w:spacing w:val="-3"/>
          <w:sz w:val="36"/>
          <w:szCs w:val="36"/>
        </w:rPr>
        <w:t>Independent auditor’s review report</w:t>
      </w:r>
    </w:p>
    <w:p w14:paraId="58BE4585" w14:textId="77777777" w:rsidR="005C7617" w:rsidRPr="00EC22E9" w:rsidRDefault="005C7617" w:rsidP="005C7617">
      <w:pPr>
        <w:spacing w:line="240" w:lineRule="atLeast"/>
        <w:jc w:val="center"/>
        <w:rPr>
          <w:sz w:val="36"/>
          <w:szCs w:val="36"/>
        </w:rPr>
      </w:pPr>
    </w:p>
    <w:p w14:paraId="167DE0A7" w14:textId="77777777" w:rsidR="005C7617" w:rsidRPr="00EC22E9" w:rsidRDefault="005C7617" w:rsidP="005C761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6201844" w14:textId="77777777" w:rsidR="005C7617" w:rsidRPr="00EC22E9" w:rsidRDefault="005C7617" w:rsidP="005C7617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84FF259" w14:textId="77777777" w:rsidR="005C7617" w:rsidRPr="00EC22E9" w:rsidRDefault="005C7617" w:rsidP="005C7617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3E110DBC" w14:textId="77777777" w:rsidR="005C7617" w:rsidRPr="00EC22E9" w:rsidRDefault="005C7617" w:rsidP="005C7617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2F48B120" w14:textId="77777777" w:rsidR="005C7617" w:rsidRPr="00EC22E9" w:rsidRDefault="005C7617" w:rsidP="005C7617">
      <w:pPr>
        <w:pStyle w:val="acctmainheading"/>
        <w:tabs>
          <w:tab w:val="left" w:pos="7810"/>
        </w:tabs>
        <w:spacing w:after="0" w:line="240" w:lineRule="atLeast"/>
      </w:pPr>
    </w:p>
    <w:p w14:paraId="12BFEB93" w14:textId="77777777" w:rsidR="005C7617" w:rsidRPr="00EC22E9" w:rsidRDefault="005C7617" w:rsidP="005C7617">
      <w:pPr>
        <w:pStyle w:val="acctmainheading"/>
        <w:tabs>
          <w:tab w:val="left" w:pos="7810"/>
        </w:tabs>
        <w:spacing w:after="0" w:line="240" w:lineRule="atLeast"/>
        <w:sectPr w:rsidR="005C7617" w:rsidRPr="00EC22E9" w:rsidSect="005C761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C68586" w14:textId="77777777" w:rsidR="005C7617" w:rsidRPr="00EC22E9" w:rsidRDefault="005C7617" w:rsidP="005C7617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C22E9">
        <w:lastRenderedPageBreak/>
        <w:t>Independent auditor’s report on review of interim financial information</w:t>
      </w:r>
      <w:r w:rsidRPr="00EC22E9" w:rsidDel="006C3963">
        <w:t xml:space="preserve"> </w:t>
      </w:r>
    </w:p>
    <w:p w14:paraId="3EFD44C4" w14:textId="77777777" w:rsidR="005C7617" w:rsidRPr="001F4EDA" w:rsidRDefault="005C7617" w:rsidP="005C7617">
      <w:pPr>
        <w:pStyle w:val="RNormal"/>
        <w:rPr>
          <w:lang w:val="en-GB"/>
        </w:rPr>
      </w:pPr>
    </w:p>
    <w:p w14:paraId="1543D9F0" w14:textId="77777777" w:rsidR="005C7617" w:rsidRPr="001F4EDA" w:rsidRDefault="005C7617" w:rsidP="005C7617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1F4EDA">
        <w:rPr>
          <w:sz w:val="24"/>
          <w:szCs w:val="18"/>
        </w:rPr>
        <w:t>To the Board of Directors of I.C.C. International Public Company Limited</w:t>
      </w:r>
    </w:p>
    <w:p w14:paraId="670C91A5" w14:textId="77777777" w:rsidR="005C7617" w:rsidRPr="001F4EDA" w:rsidRDefault="005C7617" w:rsidP="005C7617">
      <w:pPr>
        <w:pStyle w:val="RNormal"/>
        <w:rPr>
          <w:lang w:val="en-GB"/>
        </w:rPr>
      </w:pPr>
    </w:p>
    <w:p w14:paraId="683C4F64" w14:textId="1A72FFC4" w:rsidR="005C7617" w:rsidRPr="00FD590D" w:rsidRDefault="005C7617" w:rsidP="005C7617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 xml:space="preserve">, respectively, as </w:t>
      </w:r>
      <w:proofErr w:type="gramStart"/>
      <w:r>
        <w:t>at</w:t>
      </w:r>
      <w:proofErr w:type="gramEnd"/>
      <w:r>
        <w:t xml:space="preserve"> 31 March 2024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three-month period ended 31 March 2024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6CBE911B" w14:textId="77777777" w:rsidR="005C7617" w:rsidRPr="00EB55B8" w:rsidRDefault="005C7617" w:rsidP="005C7617">
      <w:pPr>
        <w:pStyle w:val="RNormal"/>
        <w:rPr>
          <w:lang w:val="en-GB"/>
        </w:rPr>
      </w:pPr>
    </w:p>
    <w:p w14:paraId="65D1BA95" w14:textId="77777777" w:rsidR="005C7617" w:rsidRPr="00476478" w:rsidRDefault="005C7617" w:rsidP="005C7617">
      <w:pPr>
        <w:jc w:val="both"/>
        <w:rPr>
          <w:i/>
        </w:rPr>
      </w:pPr>
      <w:r w:rsidRPr="00476478">
        <w:rPr>
          <w:i/>
        </w:rPr>
        <w:t>Scope of Review</w:t>
      </w:r>
    </w:p>
    <w:p w14:paraId="39EFD70C" w14:textId="77777777" w:rsidR="005C7617" w:rsidRPr="00476478" w:rsidRDefault="005C7617" w:rsidP="005C7617">
      <w:pPr>
        <w:jc w:val="both"/>
      </w:pPr>
    </w:p>
    <w:p w14:paraId="4119B6EF" w14:textId="77777777" w:rsidR="005C7617" w:rsidRPr="00476478" w:rsidRDefault="005C7617" w:rsidP="005C7617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128BC4EC" w14:textId="77777777" w:rsidR="005C7617" w:rsidRPr="00476478" w:rsidRDefault="005C7617" w:rsidP="005C7617">
      <w:pPr>
        <w:jc w:val="both"/>
      </w:pPr>
    </w:p>
    <w:p w14:paraId="170E39E6" w14:textId="77777777" w:rsidR="005C7617" w:rsidRPr="00476478" w:rsidRDefault="005C7617" w:rsidP="005C7617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17CFEDD2" w14:textId="77777777" w:rsidR="005C7617" w:rsidRPr="00476478" w:rsidRDefault="005C7617" w:rsidP="005C7617">
      <w:pPr>
        <w:jc w:val="both"/>
      </w:pPr>
    </w:p>
    <w:p w14:paraId="1EE34CC9" w14:textId="77777777" w:rsidR="005C7617" w:rsidRDefault="005C7617" w:rsidP="005C7617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1105770A" w14:textId="77777777" w:rsidR="005C7617" w:rsidRDefault="005C7617" w:rsidP="005C7617">
      <w:pPr>
        <w:jc w:val="both"/>
        <w:rPr>
          <w:szCs w:val="22"/>
        </w:rPr>
      </w:pPr>
    </w:p>
    <w:p w14:paraId="19B48111" w14:textId="77777777" w:rsidR="005C7617" w:rsidRPr="00EC22E9" w:rsidRDefault="005C7617" w:rsidP="005C7617">
      <w:pPr>
        <w:jc w:val="both"/>
        <w:rPr>
          <w:szCs w:val="22"/>
        </w:rPr>
      </w:pPr>
    </w:p>
    <w:p w14:paraId="3CC83920" w14:textId="77777777" w:rsidR="005C7617" w:rsidRPr="00EC22E9" w:rsidRDefault="005C7617" w:rsidP="005C7617">
      <w:pPr>
        <w:jc w:val="both"/>
        <w:rPr>
          <w:szCs w:val="22"/>
        </w:rPr>
      </w:pPr>
    </w:p>
    <w:p w14:paraId="68445332" w14:textId="77777777" w:rsidR="005C7617" w:rsidRPr="00EC22E9" w:rsidRDefault="005C7617" w:rsidP="005C7617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0388573" w14:textId="77777777" w:rsidR="005C7617" w:rsidRPr="00EC22E9" w:rsidRDefault="005C7617" w:rsidP="005C7617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33644FEA" w14:textId="77777777" w:rsidR="005C7617" w:rsidRPr="00EC22E9" w:rsidRDefault="005C7617" w:rsidP="005C7617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2A5A9442" w14:textId="77777777" w:rsidR="005C7617" w:rsidRPr="00EC22E9" w:rsidRDefault="005C7617" w:rsidP="005C7617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6FF6700E" w14:textId="77777777" w:rsidR="005C7617" w:rsidRPr="00EC22E9" w:rsidRDefault="005C7617" w:rsidP="005C7617">
      <w:pPr>
        <w:spacing w:line="240" w:lineRule="atLeast"/>
        <w:ind w:right="-45"/>
        <w:rPr>
          <w:lang w:val="en-US"/>
        </w:rPr>
      </w:pPr>
      <w:r w:rsidRPr="00EC22E9">
        <w:rPr>
          <w:lang w:val="en-US"/>
        </w:rPr>
        <w:t>(Krit Dhammathatto)</w:t>
      </w:r>
    </w:p>
    <w:p w14:paraId="5C35BF3F" w14:textId="77777777" w:rsidR="005C7617" w:rsidRPr="00EC22E9" w:rsidRDefault="005C7617" w:rsidP="005C7617">
      <w:pPr>
        <w:spacing w:line="240" w:lineRule="atLeast"/>
        <w:ind w:right="-45"/>
      </w:pPr>
      <w:r w:rsidRPr="00EC22E9">
        <w:t>Certified Public Accountant</w:t>
      </w:r>
    </w:p>
    <w:p w14:paraId="14F6BEF6" w14:textId="77777777" w:rsidR="005C7617" w:rsidRPr="00EC22E9" w:rsidRDefault="005C7617" w:rsidP="005C7617">
      <w:pPr>
        <w:spacing w:line="240" w:lineRule="atLeast"/>
        <w:ind w:right="-45"/>
      </w:pPr>
      <w:r w:rsidRPr="00EC22E9">
        <w:t>Registration No. 11915</w:t>
      </w:r>
    </w:p>
    <w:p w14:paraId="5908AC7F" w14:textId="77777777" w:rsidR="005C7617" w:rsidRPr="00EC22E9" w:rsidRDefault="005C7617" w:rsidP="005C7617">
      <w:pPr>
        <w:spacing w:line="240" w:lineRule="atLeast"/>
        <w:ind w:right="-45"/>
        <w:rPr>
          <w:lang w:val="en-US"/>
        </w:rPr>
      </w:pPr>
    </w:p>
    <w:p w14:paraId="3CCE68C4" w14:textId="77777777" w:rsidR="005C7617" w:rsidRPr="00EC22E9" w:rsidRDefault="005C7617" w:rsidP="005C761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5595FEDE" w14:textId="77777777" w:rsidR="005C7617" w:rsidRPr="00EC22E9" w:rsidRDefault="005C7617" w:rsidP="005C761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 xml:space="preserve">KPMG </w:t>
      </w:r>
      <w:proofErr w:type="spellStart"/>
      <w:r w:rsidRPr="00EC22E9">
        <w:rPr>
          <w:lang w:val="en-US"/>
        </w:rPr>
        <w:t>Phoomchai</w:t>
      </w:r>
      <w:proofErr w:type="spellEnd"/>
      <w:r w:rsidRPr="00EC22E9">
        <w:rPr>
          <w:lang w:val="en-US"/>
        </w:rPr>
        <w:t xml:space="preserve"> Audit Ltd.</w:t>
      </w:r>
    </w:p>
    <w:p w14:paraId="765F786A" w14:textId="77777777" w:rsidR="005C7617" w:rsidRDefault="005C7617" w:rsidP="005C761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>Bangkok</w:t>
      </w:r>
    </w:p>
    <w:p w14:paraId="33EFE6FA" w14:textId="0D20BBD3" w:rsidR="00BC28C2" w:rsidRPr="001F00D9" w:rsidRDefault="00A11C9C" w:rsidP="001F00D9">
      <w:pPr>
        <w:tabs>
          <w:tab w:val="left" w:pos="5760"/>
        </w:tabs>
        <w:spacing w:line="240" w:lineRule="atLeast"/>
        <w:ind w:right="-45"/>
        <w:jc w:val="both"/>
        <w:rPr>
          <w:rFonts w:cstheme="minorBidi"/>
          <w:szCs w:val="22"/>
          <w:lang w:val="en-US"/>
        </w:rPr>
      </w:pPr>
      <w:r>
        <w:rPr>
          <w:lang w:val="en-US"/>
        </w:rPr>
        <w:t>10 May 2024</w:t>
      </w:r>
    </w:p>
    <w:sectPr w:rsidR="00BC28C2" w:rsidRPr="001F00D9" w:rsidSect="001F00D9">
      <w:headerReference w:type="default" r:id="rId16"/>
      <w:pgSz w:w="11907" w:h="16840" w:code="9"/>
      <w:pgMar w:top="691" w:right="1152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BEFC" w14:textId="77777777" w:rsidR="00384391" w:rsidRDefault="00384391">
      <w:r>
        <w:separator/>
      </w:r>
    </w:p>
  </w:endnote>
  <w:endnote w:type="continuationSeparator" w:id="0">
    <w:p w14:paraId="7FB42557" w14:textId="77777777" w:rsidR="00384391" w:rsidRDefault="00384391">
      <w:r>
        <w:continuationSeparator/>
      </w:r>
    </w:p>
  </w:endnote>
  <w:endnote w:type="continuationNotice" w:id="1">
    <w:p w14:paraId="30F83AAB" w14:textId="77777777" w:rsidR="00384391" w:rsidRDefault="003843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6BE8" w14:textId="77777777" w:rsidR="005C7617" w:rsidRDefault="005C761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45AF4DD7" w14:textId="77777777" w:rsidR="005C7617" w:rsidRDefault="005C761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AC35" w14:textId="77777777" w:rsidR="005C7617" w:rsidRPr="000A7529" w:rsidRDefault="005C761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EA3BC" w14:textId="77777777" w:rsidR="005C7617" w:rsidRPr="008A2816" w:rsidRDefault="005C761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B4E89" w14:textId="77777777" w:rsidR="00384391" w:rsidRDefault="00384391">
      <w:r>
        <w:separator/>
      </w:r>
    </w:p>
  </w:footnote>
  <w:footnote w:type="continuationSeparator" w:id="0">
    <w:p w14:paraId="6A0F8D53" w14:textId="77777777" w:rsidR="00384391" w:rsidRDefault="00384391">
      <w:r>
        <w:continuationSeparator/>
      </w:r>
    </w:p>
  </w:footnote>
  <w:footnote w:type="continuationNotice" w:id="1">
    <w:p w14:paraId="2D35C605" w14:textId="77777777" w:rsidR="00384391" w:rsidRDefault="003843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9C3C" w14:textId="77777777" w:rsidR="005A6F26" w:rsidRDefault="00192D8E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C2F0" w14:textId="77777777" w:rsidR="005C7617" w:rsidRPr="005471B4" w:rsidRDefault="005C761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D3E9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3457886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B2D6F37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107635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793B862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9153503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D9F6A69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C2326F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015A292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90A7123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0A32B1B" w14:textId="6C0F5568" w:rsid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4C715E" w14:textId="77777777" w:rsid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DD766DD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2B92" w14:textId="4E611D2A" w:rsidR="00AF5897" w:rsidRPr="001F00D9" w:rsidRDefault="00AF5897" w:rsidP="00B35AEA">
    <w:pPr>
      <w:pStyle w:val="acctmainheading"/>
      <w:spacing w:after="0" w:line="240" w:lineRule="atLeast"/>
      <w:rPr>
        <w:szCs w:val="28"/>
      </w:rPr>
    </w:pPr>
  </w:p>
  <w:p w14:paraId="7EA8AFF7" w14:textId="2873A386" w:rsidR="001F00D9" w:rsidRPr="001F00D9" w:rsidRDefault="001F00D9" w:rsidP="00B35AEA">
    <w:pPr>
      <w:pStyle w:val="acctmainheading"/>
      <w:spacing w:after="0" w:line="240" w:lineRule="atLeast"/>
      <w:rPr>
        <w:szCs w:val="28"/>
      </w:rPr>
    </w:pPr>
  </w:p>
  <w:p w14:paraId="77550AD7" w14:textId="148DDF08" w:rsidR="001F00D9" w:rsidRPr="001F00D9" w:rsidRDefault="001F00D9" w:rsidP="00B35AEA">
    <w:pPr>
      <w:pStyle w:val="acctmainheading"/>
      <w:spacing w:after="0" w:line="240" w:lineRule="atLeast"/>
      <w:rPr>
        <w:szCs w:val="28"/>
      </w:rPr>
    </w:pPr>
  </w:p>
  <w:p w14:paraId="21B1F260" w14:textId="448F3D5E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4632105F" w14:textId="09AAE275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7BBE6317" w14:textId="51EC5939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7327C0E3" w14:textId="571FB4DB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766A2114" w14:textId="6083EF34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407C904E" w14:textId="05B8E831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21B049D6" w14:textId="030D6CC4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35123C66" w14:textId="17A3DA72" w:rsidR="001F00D9" w:rsidRDefault="001F00D9" w:rsidP="00B35AEA">
    <w:pPr>
      <w:pStyle w:val="acctmainheading"/>
      <w:spacing w:after="0" w:line="240" w:lineRule="atLeast"/>
      <w:rPr>
        <w:szCs w:val="28"/>
      </w:rPr>
    </w:pPr>
  </w:p>
  <w:p w14:paraId="03FFF32D" w14:textId="77777777" w:rsidR="001F00D9" w:rsidRPr="001F00D9" w:rsidRDefault="001F00D9" w:rsidP="00B35AEA">
    <w:pPr>
      <w:pStyle w:val="acctmainheading"/>
      <w:spacing w:after="0" w:line="240" w:lineRule="atLeast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70565"/>
    <w:multiLevelType w:val="hybridMultilevel"/>
    <w:tmpl w:val="26E48656"/>
    <w:lvl w:ilvl="0" w:tplc="B6A21DA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FF804FA"/>
    <w:multiLevelType w:val="hybridMultilevel"/>
    <w:tmpl w:val="6A18BB7E"/>
    <w:lvl w:ilvl="0" w:tplc="580C2A4E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3"/>
  </w:num>
  <w:num w:numId="8" w16cid:durableId="2129547536">
    <w:abstractNumId w:val="8"/>
  </w:num>
  <w:num w:numId="9" w16cid:durableId="473764894">
    <w:abstractNumId w:val="24"/>
  </w:num>
  <w:num w:numId="10" w16cid:durableId="712079340">
    <w:abstractNumId w:val="22"/>
  </w:num>
  <w:num w:numId="11" w16cid:durableId="189799380">
    <w:abstractNumId w:val="17"/>
  </w:num>
  <w:num w:numId="12" w16cid:durableId="319384347">
    <w:abstractNumId w:val="21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2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20"/>
  </w:num>
  <w:num w:numId="25" w16cid:durableId="1445616497">
    <w:abstractNumId w:val="22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 w:numId="32" w16cid:durableId="383988178">
    <w:abstractNumId w:val="18"/>
  </w:num>
  <w:num w:numId="33" w16cid:durableId="155388617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58E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66D"/>
    <w:rsid w:val="000027B2"/>
    <w:rsid w:val="000029E9"/>
    <w:rsid w:val="00002A30"/>
    <w:rsid w:val="00002AA5"/>
    <w:rsid w:val="00002ABC"/>
    <w:rsid w:val="00002CBE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213"/>
    <w:rsid w:val="0000650F"/>
    <w:rsid w:val="0000665A"/>
    <w:rsid w:val="00006F51"/>
    <w:rsid w:val="00006F75"/>
    <w:rsid w:val="0000734C"/>
    <w:rsid w:val="0000753C"/>
    <w:rsid w:val="0000790F"/>
    <w:rsid w:val="00007CBA"/>
    <w:rsid w:val="00007FE6"/>
    <w:rsid w:val="0001006B"/>
    <w:rsid w:val="000104C8"/>
    <w:rsid w:val="00010E15"/>
    <w:rsid w:val="0001134F"/>
    <w:rsid w:val="0001135B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A99"/>
    <w:rsid w:val="00012D29"/>
    <w:rsid w:val="000131DA"/>
    <w:rsid w:val="000137C4"/>
    <w:rsid w:val="0001381E"/>
    <w:rsid w:val="00013906"/>
    <w:rsid w:val="00013993"/>
    <w:rsid w:val="00013B97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F0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64A"/>
    <w:rsid w:val="00017DF1"/>
    <w:rsid w:val="00017F2C"/>
    <w:rsid w:val="00020171"/>
    <w:rsid w:val="00020703"/>
    <w:rsid w:val="0002095D"/>
    <w:rsid w:val="000209D4"/>
    <w:rsid w:val="00020C51"/>
    <w:rsid w:val="00020EB4"/>
    <w:rsid w:val="0002113A"/>
    <w:rsid w:val="00021A66"/>
    <w:rsid w:val="00021E8E"/>
    <w:rsid w:val="00021F25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41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1F8"/>
    <w:rsid w:val="00041270"/>
    <w:rsid w:val="000417CC"/>
    <w:rsid w:val="000418B0"/>
    <w:rsid w:val="00041BA3"/>
    <w:rsid w:val="00042383"/>
    <w:rsid w:val="000426D4"/>
    <w:rsid w:val="00042951"/>
    <w:rsid w:val="000434FA"/>
    <w:rsid w:val="000436AD"/>
    <w:rsid w:val="00043775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074"/>
    <w:rsid w:val="000544A6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600BD"/>
    <w:rsid w:val="000603E5"/>
    <w:rsid w:val="00060410"/>
    <w:rsid w:val="00060627"/>
    <w:rsid w:val="000606A1"/>
    <w:rsid w:val="000610DE"/>
    <w:rsid w:val="000610FF"/>
    <w:rsid w:val="0006124E"/>
    <w:rsid w:val="000614F9"/>
    <w:rsid w:val="0006158C"/>
    <w:rsid w:val="00061B5B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5B0"/>
    <w:rsid w:val="00070C90"/>
    <w:rsid w:val="00071383"/>
    <w:rsid w:val="00071BB3"/>
    <w:rsid w:val="000721E2"/>
    <w:rsid w:val="0007228D"/>
    <w:rsid w:val="000722BB"/>
    <w:rsid w:val="00072533"/>
    <w:rsid w:val="00072594"/>
    <w:rsid w:val="000725DF"/>
    <w:rsid w:val="00072664"/>
    <w:rsid w:val="000726AE"/>
    <w:rsid w:val="00072945"/>
    <w:rsid w:val="00072A90"/>
    <w:rsid w:val="00072C35"/>
    <w:rsid w:val="00073187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4D09"/>
    <w:rsid w:val="00076343"/>
    <w:rsid w:val="000764E8"/>
    <w:rsid w:val="00076A55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557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2F1"/>
    <w:rsid w:val="00082395"/>
    <w:rsid w:val="000826E4"/>
    <w:rsid w:val="000827C7"/>
    <w:rsid w:val="000828C6"/>
    <w:rsid w:val="00082CE7"/>
    <w:rsid w:val="00082CEB"/>
    <w:rsid w:val="000833C7"/>
    <w:rsid w:val="00083AD3"/>
    <w:rsid w:val="00083B70"/>
    <w:rsid w:val="00083CE7"/>
    <w:rsid w:val="00083DE6"/>
    <w:rsid w:val="00083E4F"/>
    <w:rsid w:val="00083EC8"/>
    <w:rsid w:val="00083F26"/>
    <w:rsid w:val="00084661"/>
    <w:rsid w:val="0008468D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0E81"/>
    <w:rsid w:val="000911A7"/>
    <w:rsid w:val="00091244"/>
    <w:rsid w:val="00091377"/>
    <w:rsid w:val="000917FD"/>
    <w:rsid w:val="00091839"/>
    <w:rsid w:val="00091996"/>
    <w:rsid w:val="00091B00"/>
    <w:rsid w:val="00091BDF"/>
    <w:rsid w:val="00091CC9"/>
    <w:rsid w:val="00091D93"/>
    <w:rsid w:val="00091F23"/>
    <w:rsid w:val="00091F57"/>
    <w:rsid w:val="00092332"/>
    <w:rsid w:val="0009280D"/>
    <w:rsid w:val="00092855"/>
    <w:rsid w:val="00092F0C"/>
    <w:rsid w:val="0009354F"/>
    <w:rsid w:val="000935F4"/>
    <w:rsid w:val="00093639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512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43C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3EE"/>
    <w:rsid w:val="000A4517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2B3"/>
    <w:rsid w:val="000B1418"/>
    <w:rsid w:val="000B144A"/>
    <w:rsid w:val="000B15A1"/>
    <w:rsid w:val="000B169A"/>
    <w:rsid w:val="000B1AF8"/>
    <w:rsid w:val="000B2707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9"/>
    <w:rsid w:val="000B68DD"/>
    <w:rsid w:val="000B6D0E"/>
    <w:rsid w:val="000B733A"/>
    <w:rsid w:val="000B74BB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824"/>
    <w:rsid w:val="000C4DE3"/>
    <w:rsid w:val="000C4F21"/>
    <w:rsid w:val="000C52DC"/>
    <w:rsid w:val="000C5C55"/>
    <w:rsid w:val="000C6552"/>
    <w:rsid w:val="000C655F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BE"/>
    <w:rsid w:val="000D2D82"/>
    <w:rsid w:val="000D3536"/>
    <w:rsid w:val="000D35F1"/>
    <w:rsid w:val="000D366D"/>
    <w:rsid w:val="000D36EA"/>
    <w:rsid w:val="000D3A40"/>
    <w:rsid w:val="000D45AA"/>
    <w:rsid w:val="000D4611"/>
    <w:rsid w:val="000D4997"/>
    <w:rsid w:val="000D4B03"/>
    <w:rsid w:val="000D4E73"/>
    <w:rsid w:val="000D4FBD"/>
    <w:rsid w:val="000D5032"/>
    <w:rsid w:val="000D5483"/>
    <w:rsid w:val="000D5713"/>
    <w:rsid w:val="000D59CA"/>
    <w:rsid w:val="000D5AC8"/>
    <w:rsid w:val="000D5C66"/>
    <w:rsid w:val="000D5F64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788"/>
    <w:rsid w:val="000E07D1"/>
    <w:rsid w:val="000E0887"/>
    <w:rsid w:val="000E0D63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993"/>
    <w:rsid w:val="000E2C3C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3BA0"/>
    <w:rsid w:val="000E40E2"/>
    <w:rsid w:val="000E40F7"/>
    <w:rsid w:val="000E4349"/>
    <w:rsid w:val="000E44A6"/>
    <w:rsid w:val="000E49FA"/>
    <w:rsid w:val="000E4A39"/>
    <w:rsid w:val="000E4B7D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03F"/>
    <w:rsid w:val="000F01F7"/>
    <w:rsid w:val="000F0223"/>
    <w:rsid w:val="000F03B5"/>
    <w:rsid w:val="000F03DE"/>
    <w:rsid w:val="000F09C7"/>
    <w:rsid w:val="000F0ADA"/>
    <w:rsid w:val="000F0C48"/>
    <w:rsid w:val="000F0C6E"/>
    <w:rsid w:val="000F12B4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543"/>
    <w:rsid w:val="001026B4"/>
    <w:rsid w:val="0010273A"/>
    <w:rsid w:val="00102B64"/>
    <w:rsid w:val="00102D9D"/>
    <w:rsid w:val="00102E25"/>
    <w:rsid w:val="00102ECC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631"/>
    <w:rsid w:val="0010568C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83E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5DBF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E2"/>
    <w:rsid w:val="001209F5"/>
    <w:rsid w:val="00120EA0"/>
    <w:rsid w:val="001214F1"/>
    <w:rsid w:val="001215DF"/>
    <w:rsid w:val="00121635"/>
    <w:rsid w:val="00121CB1"/>
    <w:rsid w:val="00121CF9"/>
    <w:rsid w:val="00121CFD"/>
    <w:rsid w:val="00121E46"/>
    <w:rsid w:val="00122139"/>
    <w:rsid w:val="001225D7"/>
    <w:rsid w:val="00122642"/>
    <w:rsid w:val="00122C04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27D65"/>
    <w:rsid w:val="001304B2"/>
    <w:rsid w:val="0013083A"/>
    <w:rsid w:val="00131669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55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3B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393"/>
    <w:rsid w:val="00150678"/>
    <w:rsid w:val="00150881"/>
    <w:rsid w:val="00150DDA"/>
    <w:rsid w:val="00150E4D"/>
    <w:rsid w:val="0015148F"/>
    <w:rsid w:val="00151774"/>
    <w:rsid w:val="001518B2"/>
    <w:rsid w:val="00151ADB"/>
    <w:rsid w:val="00151B9F"/>
    <w:rsid w:val="00151C57"/>
    <w:rsid w:val="00151E3B"/>
    <w:rsid w:val="0015215A"/>
    <w:rsid w:val="001523C3"/>
    <w:rsid w:val="00152461"/>
    <w:rsid w:val="00152B8A"/>
    <w:rsid w:val="00152BCE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5FEB"/>
    <w:rsid w:val="001561E5"/>
    <w:rsid w:val="00156230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57DD2"/>
    <w:rsid w:val="00160054"/>
    <w:rsid w:val="0016057B"/>
    <w:rsid w:val="00160689"/>
    <w:rsid w:val="00160C58"/>
    <w:rsid w:val="00160C90"/>
    <w:rsid w:val="00160D89"/>
    <w:rsid w:val="00160EA3"/>
    <w:rsid w:val="001614DD"/>
    <w:rsid w:val="001619F1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635"/>
    <w:rsid w:val="00167C36"/>
    <w:rsid w:val="00167DA7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697"/>
    <w:rsid w:val="00174979"/>
    <w:rsid w:val="00174AE4"/>
    <w:rsid w:val="00174D27"/>
    <w:rsid w:val="0017565E"/>
    <w:rsid w:val="00175BDC"/>
    <w:rsid w:val="00175C0C"/>
    <w:rsid w:val="00175ECB"/>
    <w:rsid w:val="00175F57"/>
    <w:rsid w:val="00175F7E"/>
    <w:rsid w:val="001760F8"/>
    <w:rsid w:val="00176442"/>
    <w:rsid w:val="00176722"/>
    <w:rsid w:val="00176DD8"/>
    <w:rsid w:val="00177126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8CE"/>
    <w:rsid w:val="0018392E"/>
    <w:rsid w:val="00183A14"/>
    <w:rsid w:val="00183B39"/>
    <w:rsid w:val="00183DF4"/>
    <w:rsid w:val="00183FD6"/>
    <w:rsid w:val="00183FFC"/>
    <w:rsid w:val="00184697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AF3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766"/>
    <w:rsid w:val="0019089F"/>
    <w:rsid w:val="00190BC5"/>
    <w:rsid w:val="00190C5F"/>
    <w:rsid w:val="00190EF9"/>
    <w:rsid w:val="00190F79"/>
    <w:rsid w:val="00190FAA"/>
    <w:rsid w:val="001913EC"/>
    <w:rsid w:val="001916E3"/>
    <w:rsid w:val="001920C1"/>
    <w:rsid w:val="0019211D"/>
    <w:rsid w:val="0019220B"/>
    <w:rsid w:val="001926EE"/>
    <w:rsid w:val="001928F1"/>
    <w:rsid w:val="00192D8E"/>
    <w:rsid w:val="00192F0A"/>
    <w:rsid w:val="00192FE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24B"/>
    <w:rsid w:val="001953AD"/>
    <w:rsid w:val="00195DE0"/>
    <w:rsid w:val="00195F5E"/>
    <w:rsid w:val="001960B2"/>
    <w:rsid w:val="001963C3"/>
    <w:rsid w:val="001963E2"/>
    <w:rsid w:val="001965B8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B49"/>
    <w:rsid w:val="001A3CFC"/>
    <w:rsid w:val="001A45F0"/>
    <w:rsid w:val="001A4804"/>
    <w:rsid w:val="001A4BE4"/>
    <w:rsid w:val="001A5020"/>
    <w:rsid w:val="001A5151"/>
    <w:rsid w:val="001A5536"/>
    <w:rsid w:val="001A5592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4D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0B9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893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2C3"/>
    <w:rsid w:val="001C5453"/>
    <w:rsid w:val="001C555E"/>
    <w:rsid w:val="001C5BD5"/>
    <w:rsid w:val="001C5C86"/>
    <w:rsid w:val="001C5DB3"/>
    <w:rsid w:val="001C5E91"/>
    <w:rsid w:val="001C6758"/>
    <w:rsid w:val="001C676F"/>
    <w:rsid w:val="001C6A15"/>
    <w:rsid w:val="001C6B18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5E6"/>
    <w:rsid w:val="001D2604"/>
    <w:rsid w:val="001D2668"/>
    <w:rsid w:val="001D2886"/>
    <w:rsid w:val="001D2C4E"/>
    <w:rsid w:val="001D3943"/>
    <w:rsid w:val="001D39CA"/>
    <w:rsid w:val="001D3C10"/>
    <w:rsid w:val="001D3E39"/>
    <w:rsid w:val="001D48A0"/>
    <w:rsid w:val="001D4A8E"/>
    <w:rsid w:val="001D4B45"/>
    <w:rsid w:val="001D4C1E"/>
    <w:rsid w:val="001D4D81"/>
    <w:rsid w:val="001D4ECB"/>
    <w:rsid w:val="001D50EE"/>
    <w:rsid w:val="001D5101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B1B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756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0D9"/>
    <w:rsid w:val="001F0337"/>
    <w:rsid w:val="001F05E8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4EDA"/>
    <w:rsid w:val="001F54D9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4FB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86F"/>
    <w:rsid w:val="00202A71"/>
    <w:rsid w:val="00202B8A"/>
    <w:rsid w:val="00203199"/>
    <w:rsid w:val="002033EB"/>
    <w:rsid w:val="00203505"/>
    <w:rsid w:val="00203668"/>
    <w:rsid w:val="0020378B"/>
    <w:rsid w:val="00203B9E"/>
    <w:rsid w:val="0020403C"/>
    <w:rsid w:val="00204BDD"/>
    <w:rsid w:val="0020592E"/>
    <w:rsid w:val="00205EDD"/>
    <w:rsid w:val="00205FFE"/>
    <w:rsid w:val="002065C1"/>
    <w:rsid w:val="0020673F"/>
    <w:rsid w:val="0020683D"/>
    <w:rsid w:val="0020695A"/>
    <w:rsid w:val="00206B07"/>
    <w:rsid w:val="00206BFC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AA1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5CC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553"/>
    <w:rsid w:val="00216901"/>
    <w:rsid w:val="002169E1"/>
    <w:rsid w:val="00217122"/>
    <w:rsid w:val="00217409"/>
    <w:rsid w:val="00217499"/>
    <w:rsid w:val="00217531"/>
    <w:rsid w:val="002176D4"/>
    <w:rsid w:val="002177DB"/>
    <w:rsid w:val="00217F3D"/>
    <w:rsid w:val="00217FE0"/>
    <w:rsid w:val="00220191"/>
    <w:rsid w:val="002205AA"/>
    <w:rsid w:val="00220B03"/>
    <w:rsid w:val="00220C5A"/>
    <w:rsid w:val="0022114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158"/>
    <w:rsid w:val="00227415"/>
    <w:rsid w:val="002277D5"/>
    <w:rsid w:val="0022788D"/>
    <w:rsid w:val="00227C9D"/>
    <w:rsid w:val="0023011C"/>
    <w:rsid w:val="002309C7"/>
    <w:rsid w:val="00230B91"/>
    <w:rsid w:val="00230CE4"/>
    <w:rsid w:val="00231B85"/>
    <w:rsid w:val="00231C77"/>
    <w:rsid w:val="00231D0F"/>
    <w:rsid w:val="00231EB8"/>
    <w:rsid w:val="00231EC8"/>
    <w:rsid w:val="0023220E"/>
    <w:rsid w:val="00232A2B"/>
    <w:rsid w:val="00232DBF"/>
    <w:rsid w:val="00232E71"/>
    <w:rsid w:val="00233003"/>
    <w:rsid w:val="002337A8"/>
    <w:rsid w:val="00234217"/>
    <w:rsid w:val="002342E9"/>
    <w:rsid w:val="0023499B"/>
    <w:rsid w:val="00234CBD"/>
    <w:rsid w:val="00234EEC"/>
    <w:rsid w:val="0023523F"/>
    <w:rsid w:val="0023537E"/>
    <w:rsid w:val="00235888"/>
    <w:rsid w:val="00235A84"/>
    <w:rsid w:val="00235B05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22F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FB9"/>
    <w:rsid w:val="002447F4"/>
    <w:rsid w:val="00244A6F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123"/>
    <w:rsid w:val="00247565"/>
    <w:rsid w:val="0024761B"/>
    <w:rsid w:val="002477E1"/>
    <w:rsid w:val="002478DF"/>
    <w:rsid w:val="00247FA7"/>
    <w:rsid w:val="00250427"/>
    <w:rsid w:val="002504B8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3A2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C8"/>
    <w:rsid w:val="002548FB"/>
    <w:rsid w:val="00254A73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853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7AB"/>
    <w:rsid w:val="002608DD"/>
    <w:rsid w:val="00260C78"/>
    <w:rsid w:val="00260D9A"/>
    <w:rsid w:val="00260FE8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CEC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27"/>
    <w:rsid w:val="0027423C"/>
    <w:rsid w:val="00274500"/>
    <w:rsid w:val="00274918"/>
    <w:rsid w:val="00274A6A"/>
    <w:rsid w:val="00274C7C"/>
    <w:rsid w:val="00274D23"/>
    <w:rsid w:val="00274DC8"/>
    <w:rsid w:val="00274E7A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186"/>
    <w:rsid w:val="0027657E"/>
    <w:rsid w:val="002769B9"/>
    <w:rsid w:val="00276DA5"/>
    <w:rsid w:val="00276E1A"/>
    <w:rsid w:val="00277531"/>
    <w:rsid w:val="00277DBD"/>
    <w:rsid w:val="00277FC1"/>
    <w:rsid w:val="00280352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281"/>
    <w:rsid w:val="002844DE"/>
    <w:rsid w:val="00284577"/>
    <w:rsid w:val="00284794"/>
    <w:rsid w:val="00284A97"/>
    <w:rsid w:val="00285321"/>
    <w:rsid w:val="00285440"/>
    <w:rsid w:val="002854D6"/>
    <w:rsid w:val="002856DF"/>
    <w:rsid w:val="00285E6D"/>
    <w:rsid w:val="00286189"/>
    <w:rsid w:val="002865D4"/>
    <w:rsid w:val="00286824"/>
    <w:rsid w:val="0028694F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87E0B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848"/>
    <w:rsid w:val="00291A57"/>
    <w:rsid w:val="00291B19"/>
    <w:rsid w:val="00291B66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7A7"/>
    <w:rsid w:val="0029487C"/>
    <w:rsid w:val="00294D61"/>
    <w:rsid w:val="00295175"/>
    <w:rsid w:val="0029525A"/>
    <w:rsid w:val="00295964"/>
    <w:rsid w:val="0029599F"/>
    <w:rsid w:val="00295D80"/>
    <w:rsid w:val="00295F1F"/>
    <w:rsid w:val="002962B8"/>
    <w:rsid w:val="002964CF"/>
    <w:rsid w:val="00296848"/>
    <w:rsid w:val="002968B0"/>
    <w:rsid w:val="00296C80"/>
    <w:rsid w:val="00296E52"/>
    <w:rsid w:val="00296E94"/>
    <w:rsid w:val="00297033"/>
    <w:rsid w:val="002976C5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D5E"/>
    <w:rsid w:val="002A4058"/>
    <w:rsid w:val="002A40FF"/>
    <w:rsid w:val="002A4239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083E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06D"/>
    <w:rsid w:val="002B40A5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D01"/>
    <w:rsid w:val="002C2E09"/>
    <w:rsid w:val="002C2EFB"/>
    <w:rsid w:val="002C305D"/>
    <w:rsid w:val="002C3126"/>
    <w:rsid w:val="002C3201"/>
    <w:rsid w:val="002C32E8"/>
    <w:rsid w:val="002C3505"/>
    <w:rsid w:val="002C3F27"/>
    <w:rsid w:val="002C42B7"/>
    <w:rsid w:val="002C4519"/>
    <w:rsid w:val="002C4599"/>
    <w:rsid w:val="002C46BD"/>
    <w:rsid w:val="002C4804"/>
    <w:rsid w:val="002C4CC0"/>
    <w:rsid w:val="002C4EFB"/>
    <w:rsid w:val="002C53AB"/>
    <w:rsid w:val="002C5690"/>
    <w:rsid w:val="002C5848"/>
    <w:rsid w:val="002C5F07"/>
    <w:rsid w:val="002C6252"/>
    <w:rsid w:val="002C658F"/>
    <w:rsid w:val="002C6645"/>
    <w:rsid w:val="002C6724"/>
    <w:rsid w:val="002C67E7"/>
    <w:rsid w:val="002C6AC3"/>
    <w:rsid w:val="002C6EF6"/>
    <w:rsid w:val="002C6F2A"/>
    <w:rsid w:val="002C7064"/>
    <w:rsid w:val="002C7340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B38"/>
    <w:rsid w:val="002D4F9C"/>
    <w:rsid w:val="002D4FAC"/>
    <w:rsid w:val="002D55A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56F"/>
    <w:rsid w:val="002E263D"/>
    <w:rsid w:val="002E29CD"/>
    <w:rsid w:val="002E2A33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25F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081"/>
    <w:rsid w:val="002F439E"/>
    <w:rsid w:val="002F4AE3"/>
    <w:rsid w:val="002F4BD4"/>
    <w:rsid w:val="002F5697"/>
    <w:rsid w:val="002F5842"/>
    <w:rsid w:val="002F59B3"/>
    <w:rsid w:val="002F5EBD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A7E"/>
    <w:rsid w:val="00301D0D"/>
    <w:rsid w:val="00302084"/>
    <w:rsid w:val="00302119"/>
    <w:rsid w:val="00302316"/>
    <w:rsid w:val="00302673"/>
    <w:rsid w:val="003026A3"/>
    <w:rsid w:val="003029D7"/>
    <w:rsid w:val="00303193"/>
    <w:rsid w:val="00303651"/>
    <w:rsid w:val="003038A9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6A"/>
    <w:rsid w:val="00314EC3"/>
    <w:rsid w:val="00314F52"/>
    <w:rsid w:val="0031523D"/>
    <w:rsid w:val="0031539B"/>
    <w:rsid w:val="003153E7"/>
    <w:rsid w:val="003153E9"/>
    <w:rsid w:val="0031575A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6B8A"/>
    <w:rsid w:val="00316F10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29F"/>
    <w:rsid w:val="003218E1"/>
    <w:rsid w:val="00321F44"/>
    <w:rsid w:val="00321F58"/>
    <w:rsid w:val="00322325"/>
    <w:rsid w:val="0032253A"/>
    <w:rsid w:val="0032270B"/>
    <w:rsid w:val="00322C48"/>
    <w:rsid w:val="003235EA"/>
    <w:rsid w:val="003237F2"/>
    <w:rsid w:val="00323C6A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966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FAB"/>
    <w:rsid w:val="00334FFA"/>
    <w:rsid w:val="00335189"/>
    <w:rsid w:val="0033532F"/>
    <w:rsid w:val="00335A7C"/>
    <w:rsid w:val="00335BE1"/>
    <w:rsid w:val="00335EF0"/>
    <w:rsid w:val="00335F4C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03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D25"/>
    <w:rsid w:val="00347DA3"/>
    <w:rsid w:val="0035059A"/>
    <w:rsid w:val="00350602"/>
    <w:rsid w:val="00350B18"/>
    <w:rsid w:val="00350C74"/>
    <w:rsid w:val="003511BB"/>
    <w:rsid w:val="003515A0"/>
    <w:rsid w:val="00351703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E4C"/>
    <w:rsid w:val="00356EE6"/>
    <w:rsid w:val="00357670"/>
    <w:rsid w:val="00357CDE"/>
    <w:rsid w:val="00357DC6"/>
    <w:rsid w:val="00357EE3"/>
    <w:rsid w:val="003609E2"/>
    <w:rsid w:val="00360B1D"/>
    <w:rsid w:val="00360CE0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E5E"/>
    <w:rsid w:val="00364FFB"/>
    <w:rsid w:val="00365453"/>
    <w:rsid w:val="003656B0"/>
    <w:rsid w:val="00365846"/>
    <w:rsid w:val="00365942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0956"/>
    <w:rsid w:val="00371031"/>
    <w:rsid w:val="003716CC"/>
    <w:rsid w:val="00371900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6602"/>
    <w:rsid w:val="0037705A"/>
    <w:rsid w:val="0037727D"/>
    <w:rsid w:val="0037772B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391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7045"/>
    <w:rsid w:val="003870AC"/>
    <w:rsid w:val="00387738"/>
    <w:rsid w:val="0038774F"/>
    <w:rsid w:val="003878CD"/>
    <w:rsid w:val="00387A96"/>
    <w:rsid w:val="00387E18"/>
    <w:rsid w:val="00387F9A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47D"/>
    <w:rsid w:val="00395558"/>
    <w:rsid w:val="003960C2"/>
    <w:rsid w:val="003964C9"/>
    <w:rsid w:val="003965F3"/>
    <w:rsid w:val="00396792"/>
    <w:rsid w:val="00397583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C5C"/>
    <w:rsid w:val="003A2F5A"/>
    <w:rsid w:val="003A311D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DC4"/>
    <w:rsid w:val="003A4E00"/>
    <w:rsid w:val="003A4FED"/>
    <w:rsid w:val="003A5352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6D84"/>
    <w:rsid w:val="003A70C9"/>
    <w:rsid w:val="003A783C"/>
    <w:rsid w:val="003A7BCF"/>
    <w:rsid w:val="003A7F79"/>
    <w:rsid w:val="003B0124"/>
    <w:rsid w:val="003B03C2"/>
    <w:rsid w:val="003B03F7"/>
    <w:rsid w:val="003B0CB5"/>
    <w:rsid w:val="003B0EBE"/>
    <w:rsid w:val="003B10ED"/>
    <w:rsid w:val="003B1957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34C"/>
    <w:rsid w:val="003B765D"/>
    <w:rsid w:val="003B79BA"/>
    <w:rsid w:val="003B7A04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85"/>
    <w:rsid w:val="003C1DE4"/>
    <w:rsid w:val="003C213A"/>
    <w:rsid w:val="003C227B"/>
    <w:rsid w:val="003C2671"/>
    <w:rsid w:val="003C2DBE"/>
    <w:rsid w:val="003C31D4"/>
    <w:rsid w:val="003C346C"/>
    <w:rsid w:val="003C34C0"/>
    <w:rsid w:val="003C3843"/>
    <w:rsid w:val="003C39E6"/>
    <w:rsid w:val="003C3E38"/>
    <w:rsid w:val="003C3FB1"/>
    <w:rsid w:val="003C41C6"/>
    <w:rsid w:val="003C470C"/>
    <w:rsid w:val="003C4900"/>
    <w:rsid w:val="003C4D8E"/>
    <w:rsid w:val="003C4E70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F31"/>
    <w:rsid w:val="003D3F92"/>
    <w:rsid w:val="003D4138"/>
    <w:rsid w:val="003D4247"/>
    <w:rsid w:val="003D434D"/>
    <w:rsid w:val="003D4366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0E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A9D"/>
    <w:rsid w:val="003D7BC5"/>
    <w:rsid w:val="003D7CB8"/>
    <w:rsid w:val="003D7E24"/>
    <w:rsid w:val="003E00A4"/>
    <w:rsid w:val="003E019D"/>
    <w:rsid w:val="003E0249"/>
    <w:rsid w:val="003E0288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5484"/>
    <w:rsid w:val="003E581D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345"/>
    <w:rsid w:val="003F083D"/>
    <w:rsid w:val="003F0D55"/>
    <w:rsid w:val="003F0DB7"/>
    <w:rsid w:val="003F1072"/>
    <w:rsid w:val="003F1249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C7A"/>
    <w:rsid w:val="003F7F64"/>
    <w:rsid w:val="00400060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D2"/>
    <w:rsid w:val="00401EE9"/>
    <w:rsid w:val="00401F62"/>
    <w:rsid w:val="0040254A"/>
    <w:rsid w:val="004027DE"/>
    <w:rsid w:val="00402A4E"/>
    <w:rsid w:val="00402D31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6982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5F1"/>
    <w:rsid w:val="00431657"/>
    <w:rsid w:val="00431F03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D1"/>
    <w:rsid w:val="00437238"/>
    <w:rsid w:val="00437260"/>
    <w:rsid w:val="00437377"/>
    <w:rsid w:val="0043773C"/>
    <w:rsid w:val="004378AA"/>
    <w:rsid w:val="00437C0B"/>
    <w:rsid w:val="00440200"/>
    <w:rsid w:val="00440A9A"/>
    <w:rsid w:val="00440B74"/>
    <w:rsid w:val="00440BB7"/>
    <w:rsid w:val="00440F6B"/>
    <w:rsid w:val="00440F7B"/>
    <w:rsid w:val="004414D5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3DEB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35A"/>
    <w:rsid w:val="0045655F"/>
    <w:rsid w:val="004566DF"/>
    <w:rsid w:val="00456855"/>
    <w:rsid w:val="0045689B"/>
    <w:rsid w:val="00456FE5"/>
    <w:rsid w:val="00457091"/>
    <w:rsid w:val="00457A3C"/>
    <w:rsid w:val="00457AD9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E6D"/>
    <w:rsid w:val="00461F9F"/>
    <w:rsid w:val="0046258C"/>
    <w:rsid w:val="00462656"/>
    <w:rsid w:val="00462967"/>
    <w:rsid w:val="004631E2"/>
    <w:rsid w:val="00463364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75A8"/>
    <w:rsid w:val="004677FD"/>
    <w:rsid w:val="00467AE3"/>
    <w:rsid w:val="00467D2F"/>
    <w:rsid w:val="00467DED"/>
    <w:rsid w:val="0047003F"/>
    <w:rsid w:val="00470281"/>
    <w:rsid w:val="00470709"/>
    <w:rsid w:val="00470851"/>
    <w:rsid w:val="0047091D"/>
    <w:rsid w:val="00470D10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6EFC"/>
    <w:rsid w:val="00477370"/>
    <w:rsid w:val="00477A48"/>
    <w:rsid w:val="00477B32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93B"/>
    <w:rsid w:val="00481BBC"/>
    <w:rsid w:val="004821FC"/>
    <w:rsid w:val="00482686"/>
    <w:rsid w:val="00482752"/>
    <w:rsid w:val="00482808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928"/>
    <w:rsid w:val="00485E6C"/>
    <w:rsid w:val="00486127"/>
    <w:rsid w:val="00486218"/>
    <w:rsid w:val="00486AD8"/>
    <w:rsid w:val="00486B32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125"/>
    <w:rsid w:val="0049335A"/>
    <w:rsid w:val="00493657"/>
    <w:rsid w:val="00493769"/>
    <w:rsid w:val="00493FD0"/>
    <w:rsid w:val="0049409A"/>
    <w:rsid w:val="004942B7"/>
    <w:rsid w:val="0049433B"/>
    <w:rsid w:val="004945FE"/>
    <w:rsid w:val="004948BD"/>
    <w:rsid w:val="00494A01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3F8"/>
    <w:rsid w:val="004973FF"/>
    <w:rsid w:val="0049772D"/>
    <w:rsid w:val="00497773"/>
    <w:rsid w:val="00497FCE"/>
    <w:rsid w:val="004A0118"/>
    <w:rsid w:val="004A03A9"/>
    <w:rsid w:val="004A0591"/>
    <w:rsid w:val="004A0676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0D8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B05"/>
    <w:rsid w:val="004A7C04"/>
    <w:rsid w:val="004A7C52"/>
    <w:rsid w:val="004A7F45"/>
    <w:rsid w:val="004B01ED"/>
    <w:rsid w:val="004B04AA"/>
    <w:rsid w:val="004B0685"/>
    <w:rsid w:val="004B0C6D"/>
    <w:rsid w:val="004B102B"/>
    <w:rsid w:val="004B1B46"/>
    <w:rsid w:val="004B1C31"/>
    <w:rsid w:val="004B1E78"/>
    <w:rsid w:val="004B23BA"/>
    <w:rsid w:val="004B2662"/>
    <w:rsid w:val="004B2686"/>
    <w:rsid w:val="004B307F"/>
    <w:rsid w:val="004B3395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697A"/>
    <w:rsid w:val="004B7114"/>
    <w:rsid w:val="004B7251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AE3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1D"/>
    <w:rsid w:val="004C5AD8"/>
    <w:rsid w:val="004C5E9A"/>
    <w:rsid w:val="004C5EE7"/>
    <w:rsid w:val="004C63A4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648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A60"/>
    <w:rsid w:val="004F4CCE"/>
    <w:rsid w:val="004F4EEF"/>
    <w:rsid w:val="004F510A"/>
    <w:rsid w:val="004F5457"/>
    <w:rsid w:val="004F5572"/>
    <w:rsid w:val="004F6082"/>
    <w:rsid w:val="004F61E4"/>
    <w:rsid w:val="004F65ED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4AE"/>
    <w:rsid w:val="00501551"/>
    <w:rsid w:val="0050181B"/>
    <w:rsid w:val="00501AF5"/>
    <w:rsid w:val="00501C6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5C42"/>
    <w:rsid w:val="0050626C"/>
    <w:rsid w:val="00506983"/>
    <w:rsid w:val="0050699B"/>
    <w:rsid w:val="00506F28"/>
    <w:rsid w:val="0050721B"/>
    <w:rsid w:val="00507527"/>
    <w:rsid w:val="005078B9"/>
    <w:rsid w:val="00507D9B"/>
    <w:rsid w:val="00507E09"/>
    <w:rsid w:val="00507EC3"/>
    <w:rsid w:val="00507F09"/>
    <w:rsid w:val="00510B2A"/>
    <w:rsid w:val="00510D6D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B6"/>
    <w:rsid w:val="005131C7"/>
    <w:rsid w:val="005135B1"/>
    <w:rsid w:val="005136B3"/>
    <w:rsid w:val="00513AA4"/>
    <w:rsid w:val="00513C5D"/>
    <w:rsid w:val="00513C85"/>
    <w:rsid w:val="005142DA"/>
    <w:rsid w:val="00514474"/>
    <w:rsid w:val="0051458B"/>
    <w:rsid w:val="00514C50"/>
    <w:rsid w:val="00515329"/>
    <w:rsid w:val="005154FB"/>
    <w:rsid w:val="00515542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17FF5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408"/>
    <w:rsid w:val="005354D4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E5D"/>
    <w:rsid w:val="00537F63"/>
    <w:rsid w:val="00540551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778"/>
    <w:rsid w:val="00541846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9FC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401D"/>
    <w:rsid w:val="00554137"/>
    <w:rsid w:val="005541FA"/>
    <w:rsid w:val="00554B78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AC"/>
    <w:rsid w:val="00556F27"/>
    <w:rsid w:val="005577E1"/>
    <w:rsid w:val="005578F9"/>
    <w:rsid w:val="00557A4B"/>
    <w:rsid w:val="00557B0C"/>
    <w:rsid w:val="00557F7D"/>
    <w:rsid w:val="005608C3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CF5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083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83"/>
    <w:rsid w:val="005727E9"/>
    <w:rsid w:val="00572A5B"/>
    <w:rsid w:val="00572DD9"/>
    <w:rsid w:val="00573050"/>
    <w:rsid w:val="0057324B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5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1F9"/>
    <w:rsid w:val="00581293"/>
    <w:rsid w:val="0058155A"/>
    <w:rsid w:val="005815A0"/>
    <w:rsid w:val="005816EA"/>
    <w:rsid w:val="005818F4"/>
    <w:rsid w:val="0058198F"/>
    <w:rsid w:val="00581CE9"/>
    <w:rsid w:val="00581EE8"/>
    <w:rsid w:val="0058264A"/>
    <w:rsid w:val="005829C5"/>
    <w:rsid w:val="005838A9"/>
    <w:rsid w:val="00583FE2"/>
    <w:rsid w:val="00584073"/>
    <w:rsid w:val="005840E9"/>
    <w:rsid w:val="005844AE"/>
    <w:rsid w:val="005844BA"/>
    <w:rsid w:val="00584513"/>
    <w:rsid w:val="0058458D"/>
    <w:rsid w:val="00584D4A"/>
    <w:rsid w:val="00585110"/>
    <w:rsid w:val="0058545F"/>
    <w:rsid w:val="005854E3"/>
    <w:rsid w:val="00585622"/>
    <w:rsid w:val="005856B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0F5"/>
    <w:rsid w:val="00587115"/>
    <w:rsid w:val="00587236"/>
    <w:rsid w:val="0058749F"/>
    <w:rsid w:val="005878C6"/>
    <w:rsid w:val="00587A43"/>
    <w:rsid w:val="00587A66"/>
    <w:rsid w:val="00587AEB"/>
    <w:rsid w:val="00587B90"/>
    <w:rsid w:val="0059111B"/>
    <w:rsid w:val="0059128B"/>
    <w:rsid w:val="00591C63"/>
    <w:rsid w:val="0059244F"/>
    <w:rsid w:val="00592581"/>
    <w:rsid w:val="00592918"/>
    <w:rsid w:val="00592B9F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4E0"/>
    <w:rsid w:val="005A38B6"/>
    <w:rsid w:val="005A45E4"/>
    <w:rsid w:val="005A462D"/>
    <w:rsid w:val="005A46A9"/>
    <w:rsid w:val="005A4CDA"/>
    <w:rsid w:val="005A4D75"/>
    <w:rsid w:val="005A52FC"/>
    <w:rsid w:val="005A5A83"/>
    <w:rsid w:val="005A5A9A"/>
    <w:rsid w:val="005A5EC6"/>
    <w:rsid w:val="005A5F3F"/>
    <w:rsid w:val="005A608A"/>
    <w:rsid w:val="005A61FA"/>
    <w:rsid w:val="005A6700"/>
    <w:rsid w:val="005A6972"/>
    <w:rsid w:val="005A6EED"/>
    <w:rsid w:val="005A6F26"/>
    <w:rsid w:val="005A70F7"/>
    <w:rsid w:val="005A7B50"/>
    <w:rsid w:val="005A7BD8"/>
    <w:rsid w:val="005A7E48"/>
    <w:rsid w:val="005A7E75"/>
    <w:rsid w:val="005A7F24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82E"/>
    <w:rsid w:val="005B5A59"/>
    <w:rsid w:val="005B5F28"/>
    <w:rsid w:val="005B5FDB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8B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17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A66"/>
    <w:rsid w:val="005D3DC6"/>
    <w:rsid w:val="005D4418"/>
    <w:rsid w:val="005D44A6"/>
    <w:rsid w:val="005D44A7"/>
    <w:rsid w:val="005D44E5"/>
    <w:rsid w:val="005D453D"/>
    <w:rsid w:val="005D45C6"/>
    <w:rsid w:val="005D4816"/>
    <w:rsid w:val="005D4A89"/>
    <w:rsid w:val="005D51D8"/>
    <w:rsid w:val="005D5259"/>
    <w:rsid w:val="005D5523"/>
    <w:rsid w:val="005D556C"/>
    <w:rsid w:val="005D558A"/>
    <w:rsid w:val="005D5680"/>
    <w:rsid w:val="005D56FA"/>
    <w:rsid w:val="005D590F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792"/>
    <w:rsid w:val="005E0862"/>
    <w:rsid w:val="005E0993"/>
    <w:rsid w:val="005E1089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2E01"/>
    <w:rsid w:val="005E2E61"/>
    <w:rsid w:val="005E33C1"/>
    <w:rsid w:val="005E3CB3"/>
    <w:rsid w:val="005E3E2C"/>
    <w:rsid w:val="005E405E"/>
    <w:rsid w:val="005E40D7"/>
    <w:rsid w:val="005E40E5"/>
    <w:rsid w:val="005E4151"/>
    <w:rsid w:val="005E425D"/>
    <w:rsid w:val="005E4314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A2A"/>
    <w:rsid w:val="005F7C67"/>
    <w:rsid w:val="005F7C91"/>
    <w:rsid w:val="006001BE"/>
    <w:rsid w:val="006005E3"/>
    <w:rsid w:val="006006B1"/>
    <w:rsid w:val="0060092A"/>
    <w:rsid w:val="00600943"/>
    <w:rsid w:val="00600B57"/>
    <w:rsid w:val="00600BF3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D5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62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409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65E"/>
    <w:rsid w:val="0062170A"/>
    <w:rsid w:val="00621E7D"/>
    <w:rsid w:val="00622464"/>
    <w:rsid w:val="00622906"/>
    <w:rsid w:val="00622BE8"/>
    <w:rsid w:val="006231DC"/>
    <w:rsid w:val="0062333F"/>
    <w:rsid w:val="006233FB"/>
    <w:rsid w:val="0062341B"/>
    <w:rsid w:val="00623BA6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2F61"/>
    <w:rsid w:val="0063340D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6155"/>
    <w:rsid w:val="006366A1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533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6B"/>
    <w:rsid w:val="00642A9F"/>
    <w:rsid w:val="00642C87"/>
    <w:rsid w:val="00643079"/>
    <w:rsid w:val="00643316"/>
    <w:rsid w:val="006440A6"/>
    <w:rsid w:val="006440BE"/>
    <w:rsid w:val="00644581"/>
    <w:rsid w:val="006448F6"/>
    <w:rsid w:val="00644971"/>
    <w:rsid w:val="00644A6C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6C2F"/>
    <w:rsid w:val="00646DF7"/>
    <w:rsid w:val="00647551"/>
    <w:rsid w:val="00647567"/>
    <w:rsid w:val="00647748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249"/>
    <w:rsid w:val="00652389"/>
    <w:rsid w:val="00652487"/>
    <w:rsid w:val="00652B6F"/>
    <w:rsid w:val="0065392C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038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16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B4E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6FF2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15F"/>
    <w:rsid w:val="0068428A"/>
    <w:rsid w:val="006844BA"/>
    <w:rsid w:val="0068458E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A4A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045"/>
    <w:rsid w:val="0069623D"/>
    <w:rsid w:val="006966B4"/>
    <w:rsid w:val="0069687D"/>
    <w:rsid w:val="0069698C"/>
    <w:rsid w:val="00696CAB"/>
    <w:rsid w:val="00696D15"/>
    <w:rsid w:val="00696DA3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23"/>
    <w:rsid w:val="006A6D83"/>
    <w:rsid w:val="006A6E23"/>
    <w:rsid w:val="006A6F66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AF8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A9D"/>
    <w:rsid w:val="006C6CA0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5F6"/>
    <w:rsid w:val="006D16B3"/>
    <w:rsid w:val="006D17DB"/>
    <w:rsid w:val="006D17EC"/>
    <w:rsid w:val="006D18A2"/>
    <w:rsid w:val="006D1B7A"/>
    <w:rsid w:val="006D2192"/>
    <w:rsid w:val="006D2740"/>
    <w:rsid w:val="006D298E"/>
    <w:rsid w:val="006D2B34"/>
    <w:rsid w:val="006D2E96"/>
    <w:rsid w:val="006D30D7"/>
    <w:rsid w:val="006D3116"/>
    <w:rsid w:val="006D3981"/>
    <w:rsid w:val="006D3C78"/>
    <w:rsid w:val="006D3D69"/>
    <w:rsid w:val="006D4014"/>
    <w:rsid w:val="006D408A"/>
    <w:rsid w:val="006D4459"/>
    <w:rsid w:val="006D464F"/>
    <w:rsid w:val="006D4B82"/>
    <w:rsid w:val="006D4D51"/>
    <w:rsid w:val="006D4FF8"/>
    <w:rsid w:val="006D5355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01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2E9C"/>
    <w:rsid w:val="006E35BF"/>
    <w:rsid w:val="006E3AB9"/>
    <w:rsid w:val="006E3AF4"/>
    <w:rsid w:val="006E3B85"/>
    <w:rsid w:val="006E3C12"/>
    <w:rsid w:val="006E3D4B"/>
    <w:rsid w:val="006E4308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66BC"/>
    <w:rsid w:val="006E67FE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2F90"/>
    <w:rsid w:val="006F34D1"/>
    <w:rsid w:val="006F3691"/>
    <w:rsid w:val="006F37D8"/>
    <w:rsid w:val="006F383A"/>
    <w:rsid w:val="006F3C91"/>
    <w:rsid w:val="006F3DBA"/>
    <w:rsid w:val="006F3E3C"/>
    <w:rsid w:val="006F3F7F"/>
    <w:rsid w:val="006F422A"/>
    <w:rsid w:val="006F4339"/>
    <w:rsid w:val="006F459B"/>
    <w:rsid w:val="006F4CD0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20"/>
    <w:rsid w:val="00703957"/>
    <w:rsid w:val="00703C30"/>
    <w:rsid w:val="0070405C"/>
    <w:rsid w:val="007041FC"/>
    <w:rsid w:val="007044DD"/>
    <w:rsid w:val="007045BE"/>
    <w:rsid w:val="007046F7"/>
    <w:rsid w:val="007048B4"/>
    <w:rsid w:val="00704CA5"/>
    <w:rsid w:val="00704EA8"/>
    <w:rsid w:val="00705382"/>
    <w:rsid w:val="0070540A"/>
    <w:rsid w:val="007057EA"/>
    <w:rsid w:val="0070586F"/>
    <w:rsid w:val="00705E1D"/>
    <w:rsid w:val="00705FD5"/>
    <w:rsid w:val="00706039"/>
    <w:rsid w:val="007063F7"/>
    <w:rsid w:val="007067DD"/>
    <w:rsid w:val="00706808"/>
    <w:rsid w:val="00706839"/>
    <w:rsid w:val="00706C1A"/>
    <w:rsid w:val="00706D35"/>
    <w:rsid w:val="0070707D"/>
    <w:rsid w:val="0070710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531"/>
    <w:rsid w:val="00713840"/>
    <w:rsid w:val="00713A5C"/>
    <w:rsid w:val="00713AB4"/>
    <w:rsid w:val="00713FFD"/>
    <w:rsid w:val="00714234"/>
    <w:rsid w:val="00714F93"/>
    <w:rsid w:val="007155AC"/>
    <w:rsid w:val="007155AE"/>
    <w:rsid w:val="007158C9"/>
    <w:rsid w:val="0071611C"/>
    <w:rsid w:val="007162D6"/>
    <w:rsid w:val="00716A11"/>
    <w:rsid w:val="00716B32"/>
    <w:rsid w:val="00716BC4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11EF"/>
    <w:rsid w:val="007212DF"/>
    <w:rsid w:val="00721825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757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BA3"/>
    <w:rsid w:val="00726C86"/>
    <w:rsid w:val="00726E6F"/>
    <w:rsid w:val="00727101"/>
    <w:rsid w:val="00727239"/>
    <w:rsid w:val="007279A5"/>
    <w:rsid w:val="00727A3A"/>
    <w:rsid w:val="00727B9F"/>
    <w:rsid w:val="00727CAB"/>
    <w:rsid w:val="007302CD"/>
    <w:rsid w:val="007305E7"/>
    <w:rsid w:val="00730BB5"/>
    <w:rsid w:val="00730DB9"/>
    <w:rsid w:val="00730E9F"/>
    <w:rsid w:val="00730F75"/>
    <w:rsid w:val="007311C5"/>
    <w:rsid w:val="00731317"/>
    <w:rsid w:val="00731D1F"/>
    <w:rsid w:val="00731DAD"/>
    <w:rsid w:val="007324EC"/>
    <w:rsid w:val="00732590"/>
    <w:rsid w:val="007325C2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1F2"/>
    <w:rsid w:val="00735374"/>
    <w:rsid w:val="007354E6"/>
    <w:rsid w:val="0073614F"/>
    <w:rsid w:val="00736224"/>
    <w:rsid w:val="00736462"/>
    <w:rsid w:val="00736580"/>
    <w:rsid w:val="007368F8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8B0"/>
    <w:rsid w:val="00740C26"/>
    <w:rsid w:val="00740CDB"/>
    <w:rsid w:val="00741189"/>
    <w:rsid w:val="007416AA"/>
    <w:rsid w:val="00741785"/>
    <w:rsid w:val="007418DA"/>
    <w:rsid w:val="00741ABB"/>
    <w:rsid w:val="00741C5D"/>
    <w:rsid w:val="00741CA0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4EA7"/>
    <w:rsid w:val="0074505A"/>
    <w:rsid w:val="00745311"/>
    <w:rsid w:val="00745312"/>
    <w:rsid w:val="00745AA4"/>
    <w:rsid w:val="00745E1B"/>
    <w:rsid w:val="007460FA"/>
    <w:rsid w:val="007468CB"/>
    <w:rsid w:val="0074694E"/>
    <w:rsid w:val="00746988"/>
    <w:rsid w:val="00746CE9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3A9"/>
    <w:rsid w:val="00751798"/>
    <w:rsid w:val="007518FD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BA5"/>
    <w:rsid w:val="00753D9F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9DD"/>
    <w:rsid w:val="00760C35"/>
    <w:rsid w:val="00760FE6"/>
    <w:rsid w:val="007611BA"/>
    <w:rsid w:val="007613B9"/>
    <w:rsid w:val="00761684"/>
    <w:rsid w:val="00761791"/>
    <w:rsid w:val="007617F4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6C74"/>
    <w:rsid w:val="00767418"/>
    <w:rsid w:val="0076751C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C08"/>
    <w:rsid w:val="00780345"/>
    <w:rsid w:val="007804F6"/>
    <w:rsid w:val="0078052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DD8"/>
    <w:rsid w:val="00786EDC"/>
    <w:rsid w:val="00787D1D"/>
    <w:rsid w:val="0079030E"/>
    <w:rsid w:val="00790EAB"/>
    <w:rsid w:val="00790ED0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E4"/>
    <w:rsid w:val="0079388D"/>
    <w:rsid w:val="00793A51"/>
    <w:rsid w:val="00793F28"/>
    <w:rsid w:val="00794281"/>
    <w:rsid w:val="007945B6"/>
    <w:rsid w:val="0079465E"/>
    <w:rsid w:val="00794D5F"/>
    <w:rsid w:val="00794EDA"/>
    <w:rsid w:val="0079563F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6BB"/>
    <w:rsid w:val="007A4B96"/>
    <w:rsid w:val="007A4BE5"/>
    <w:rsid w:val="007A4D30"/>
    <w:rsid w:val="007A4DFB"/>
    <w:rsid w:val="007A4F02"/>
    <w:rsid w:val="007A50BD"/>
    <w:rsid w:val="007A5203"/>
    <w:rsid w:val="007A5970"/>
    <w:rsid w:val="007A5A74"/>
    <w:rsid w:val="007A5C23"/>
    <w:rsid w:val="007A601A"/>
    <w:rsid w:val="007A6285"/>
    <w:rsid w:val="007A63F7"/>
    <w:rsid w:val="007A64E8"/>
    <w:rsid w:val="007A656D"/>
    <w:rsid w:val="007A66CB"/>
    <w:rsid w:val="007A6D41"/>
    <w:rsid w:val="007A74ED"/>
    <w:rsid w:val="007A774C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B7A"/>
    <w:rsid w:val="007B2C76"/>
    <w:rsid w:val="007B2EAE"/>
    <w:rsid w:val="007B31BF"/>
    <w:rsid w:val="007B3204"/>
    <w:rsid w:val="007B321C"/>
    <w:rsid w:val="007B32B5"/>
    <w:rsid w:val="007B3782"/>
    <w:rsid w:val="007B3B52"/>
    <w:rsid w:val="007B40D9"/>
    <w:rsid w:val="007B4675"/>
    <w:rsid w:val="007B46ED"/>
    <w:rsid w:val="007B49E0"/>
    <w:rsid w:val="007B4E44"/>
    <w:rsid w:val="007B53E6"/>
    <w:rsid w:val="007B5419"/>
    <w:rsid w:val="007B567C"/>
    <w:rsid w:val="007B56FF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896"/>
    <w:rsid w:val="007C0A03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C92"/>
    <w:rsid w:val="007C5D7F"/>
    <w:rsid w:val="007C62F3"/>
    <w:rsid w:val="007C6455"/>
    <w:rsid w:val="007C6503"/>
    <w:rsid w:val="007C6AC3"/>
    <w:rsid w:val="007C76B6"/>
    <w:rsid w:val="007C7C6F"/>
    <w:rsid w:val="007C7D1D"/>
    <w:rsid w:val="007C7F04"/>
    <w:rsid w:val="007D03D2"/>
    <w:rsid w:val="007D090C"/>
    <w:rsid w:val="007D0C09"/>
    <w:rsid w:val="007D0E1E"/>
    <w:rsid w:val="007D0EAA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C53"/>
    <w:rsid w:val="007D4D31"/>
    <w:rsid w:val="007D4DEC"/>
    <w:rsid w:val="007D5360"/>
    <w:rsid w:val="007D5D55"/>
    <w:rsid w:val="007D636C"/>
    <w:rsid w:val="007D6775"/>
    <w:rsid w:val="007D6934"/>
    <w:rsid w:val="007D6B86"/>
    <w:rsid w:val="007D6D1F"/>
    <w:rsid w:val="007D6E90"/>
    <w:rsid w:val="007D6EBB"/>
    <w:rsid w:val="007D7064"/>
    <w:rsid w:val="007D7066"/>
    <w:rsid w:val="007D71BD"/>
    <w:rsid w:val="007D7271"/>
    <w:rsid w:val="007D740A"/>
    <w:rsid w:val="007D7B06"/>
    <w:rsid w:val="007D7DE9"/>
    <w:rsid w:val="007E0419"/>
    <w:rsid w:val="007E0867"/>
    <w:rsid w:val="007E0EAC"/>
    <w:rsid w:val="007E2028"/>
    <w:rsid w:val="007E2643"/>
    <w:rsid w:val="007E2B12"/>
    <w:rsid w:val="007E2CCE"/>
    <w:rsid w:val="007E35E3"/>
    <w:rsid w:val="007E3C50"/>
    <w:rsid w:val="007E404C"/>
    <w:rsid w:val="007E4BCB"/>
    <w:rsid w:val="007E4CA4"/>
    <w:rsid w:val="007E50B9"/>
    <w:rsid w:val="007E5339"/>
    <w:rsid w:val="007E587B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1FC"/>
    <w:rsid w:val="008073DA"/>
    <w:rsid w:val="00807C5A"/>
    <w:rsid w:val="0081001B"/>
    <w:rsid w:val="00810270"/>
    <w:rsid w:val="008103FE"/>
    <w:rsid w:val="00810473"/>
    <w:rsid w:val="00810787"/>
    <w:rsid w:val="00810794"/>
    <w:rsid w:val="00810942"/>
    <w:rsid w:val="00810CDE"/>
    <w:rsid w:val="00810EB8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B91"/>
    <w:rsid w:val="00813BA0"/>
    <w:rsid w:val="00813C5F"/>
    <w:rsid w:val="00813CE9"/>
    <w:rsid w:val="00813EE4"/>
    <w:rsid w:val="00813F97"/>
    <w:rsid w:val="0081461E"/>
    <w:rsid w:val="00814A95"/>
    <w:rsid w:val="00814ADC"/>
    <w:rsid w:val="00814E2C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B5D"/>
    <w:rsid w:val="00822C1C"/>
    <w:rsid w:val="00822D5D"/>
    <w:rsid w:val="00823216"/>
    <w:rsid w:val="00823657"/>
    <w:rsid w:val="00823697"/>
    <w:rsid w:val="008236F9"/>
    <w:rsid w:val="00823874"/>
    <w:rsid w:val="00824358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6D2E"/>
    <w:rsid w:val="00827477"/>
    <w:rsid w:val="008276E3"/>
    <w:rsid w:val="00827960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3B7F"/>
    <w:rsid w:val="008341B5"/>
    <w:rsid w:val="008341FC"/>
    <w:rsid w:val="00834297"/>
    <w:rsid w:val="00834305"/>
    <w:rsid w:val="008344E0"/>
    <w:rsid w:val="008345EE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1FC"/>
    <w:rsid w:val="00842499"/>
    <w:rsid w:val="00842582"/>
    <w:rsid w:val="00842772"/>
    <w:rsid w:val="00842780"/>
    <w:rsid w:val="00842EF0"/>
    <w:rsid w:val="00843187"/>
    <w:rsid w:val="0084328F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503E9"/>
    <w:rsid w:val="00850689"/>
    <w:rsid w:val="008508B0"/>
    <w:rsid w:val="008508E4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47"/>
    <w:rsid w:val="008547E1"/>
    <w:rsid w:val="008549C3"/>
    <w:rsid w:val="00854CA1"/>
    <w:rsid w:val="00854E82"/>
    <w:rsid w:val="00855150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6CC3"/>
    <w:rsid w:val="0085702C"/>
    <w:rsid w:val="008570AF"/>
    <w:rsid w:val="00857573"/>
    <w:rsid w:val="00857574"/>
    <w:rsid w:val="00857646"/>
    <w:rsid w:val="00857A66"/>
    <w:rsid w:val="00860215"/>
    <w:rsid w:val="00860B69"/>
    <w:rsid w:val="00860CAE"/>
    <w:rsid w:val="008610AE"/>
    <w:rsid w:val="008616F5"/>
    <w:rsid w:val="008618F3"/>
    <w:rsid w:val="00861A78"/>
    <w:rsid w:val="00861B06"/>
    <w:rsid w:val="00861CC8"/>
    <w:rsid w:val="00861E64"/>
    <w:rsid w:val="00861F48"/>
    <w:rsid w:val="00862024"/>
    <w:rsid w:val="00862028"/>
    <w:rsid w:val="00862523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2C1"/>
    <w:rsid w:val="008702D0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438"/>
    <w:rsid w:val="00874574"/>
    <w:rsid w:val="00875166"/>
    <w:rsid w:val="008755E4"/>
    <w:rsid w:val="0087586D"/>
    <w:rsid w:val="00875C96"/>
    <w:rsid w:val="00875CD7"/>
    <w:rsid w:val="00875E99"/>
    <w:rsid w:val="008765CA"/>
    <w:rsid w:val="008771FA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D87"/>
    <w:rsid w:val="00882F15"/>
    <w:rsid w:val="008831BE"/>
    <w:rsid w:val="0088374C"/>
    <w:rsid w:val="00883BB6"/>
    <w:rsid w:val="00883ECF"/>
    <w:rsid w:val="008847A3"/>
    <w:rsid w:val="00884901"/>
    <w:rsid w:val="00884C0F"/>
    <w:rsid w:val="00884C8B"/>
    <w:rsid w:val="00884CD5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734A"/>
    <w:rsid w:val="00887419"/>
    <w:rsid w:val="0088754A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B74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748"/>
    <w:rsid w:val="008B0AC2"/>
    <w:rsid w:val="008B145F"/>
    <w:rsid w:val="008B1C7C"/>
    <w:rsid w:val="008B1EF6"/>
    <w:rsid w:val="008B21CF"/>
    <w:rsid w:val="008B2207"/>
    <w:rsid w:val="008B2432"/>
    <w:rsid w:val="008B2858"/>
    <w:rsid w:val="008B2C0B"/>
    <w:rsid w:val="008B2C1C"/>
    <w:rsid w:val="008B2C8D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18"/>
    <w:rsid w:val="008B6047"/>
    <w:rsid w:val="008B6211"/>
    <w:rsid w:val="008B6531"/>
    <w:rsid w:val="008B662A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C7B6F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2F16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0DF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2FF0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5DC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5EC6"/>
    <w:rsid w:val="008F61D2"/>
    <w:rsid w:val="008F63CC"/>
    <w:rsid w:val="008F6E48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1B8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794"/>
    <w:rsid w:val="00912852"/>
    <w:rsid w:val="00912AE4"/>
    <w:rsid w:val="00912B6D"/>
    <w:rsid w:val="00912BF3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6A13"/>
    <w:rsid w:val="00916F0C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B4A"/>
    <w:rsid w:val="00920F19"/>
    <w:rsid w:val="00920F85"/>
    <w:rsid w:val="0092176A"/>
    <w:rsid w:val="00921AA3"/>
    <w:rsid w:val="00921B1C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2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D8C"/>
    <w:rsid w:val="00933EC1"/>
    <w:rsid w:val="00934001"/>
    <w:rsid w:val="0093402F"/>
    <w:rsid w:val="009341E8"/>
    <w:rsid w:val="009343A5"/>
    <w:rsid w:val="00934468"/>
    <w:rsid w:val="009346AD"/>
    <w:rsid w:val="00934967"/>
    <w:rsid w:val="00934D3D"/>
    <w:rsid w:val="00934F9D"/>
    <w:rsid w:val="0093533E"/>
    <w:rsid w:val="00935622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722D"/>
    <w:rsid w:val="009374E6"/>
    <w:rsid w:val="00937657"/>
    <w:rsid w:val="009376E3"/>
    <w:rsid w:val="00937B3C"/>
    <w:rsid w:val="00937BF3"/>
    <w:rsid w:val="00937C9E"/>
    <w:rsid w:val="00940135"/>
    <w:rsid w:val="0094020D"/>
    <w:rsid w:val="00940223"/>
    <w:rsid w:val="009403CC"/>
    <w:rsid w:val="00940843"/>
    <w:rsid w:val="0094086D"/>
    <w:rsid w:val="00940C53"/>
    <w:rsid w:val="00940D3C"/>
    <w:rsid w:val="00940EA9"/>
    <w:rsid w:val="00941A9C"/>
    <w:rsid w:val="00941C9F"/>
    <w:rsid w:val="00941CAD"/>
    <w:rsid w:val="00941D64"/>
    <w:rsid w:val="00941E1E"/>
    <w:rsid w:val="00941FCB"/>
    <w:rsid w:val="0094244E"/>
    <w:rsid w:val="009424F0"/>
    <w:rsid w:val="00942519"/>
    <w:rsid w:val="00942911"/>
    <w:rsid w:val="00942BFC"/>
    <w:rsid w:val="00942DA9"/>
    <w:rsid w:val="0094301D"/>
    <w:rsid w:val="009430D2"/>
    <w:rsid w:val="00943294"/>
    <w:rsid w:val="009436B5"/>
    <w:rsid w:val="00943738"/>
    <w:rsid w:val="00943929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40A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29E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78A"/>
    <w:rsid w:val="00961E03"/>
    <w:rsid w:val="009620E5"/>
    <w:rsid w:val="00962268"/>
    <w:rsid w:val="00962279"/>
    <w:rsid w:val="0096284C"/>
    <w:rsid w:val="00962981"/>
    <w:rsid w:val="00962B60"/>
    <w:rsid w:val="00962BAE"/>
    <w:rsid w:val="00962C79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CEE"/>
    <w:rsid w:val="00971D72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9F6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27C"/>
    <w:rsid w:val="0098036B"/>
    <w:rsid w:val="009804B7"/>
    <w:rsid w:val="00980831"/>
    <w:rsid w:val="0098090A"/>
    <w:rsid w:val="00980A68"/>
    <w:rsid w:val="00980B85"/>
    <w:rsid w:val="00981040"/>
    <w:rsid w:val="00981648"/>
    <w:rsid w:val="0098164A"/>
    <w:rsid w:val="0098180D"/>
    <w:rsid w:val="0098184D"/>
    <w:rsid w:val="00981DF0"/>
    <w:rsid w:val="00982089"/>
    <w:rsid w:val="009824AB"/>
    <w:rsid w:val="00982A3F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3AA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B0C"/>
    <w:rsid w:val="00985CAB"/>
    <w:rsid w:val="00985DF9"/>
    <w:rsid w:val="00986580"/>
    <w:rsid w:val="0098662C"/>
    <w:rsid w:val="00986931"/>
    <w:rsid w:val="00986F71"/>
    <w:rsid w:val="00986FA5"/>
    <w:rsid w:val="009872A2"/>
    <w:rsid w:val="00987898"/>
    <w:rsid w:val="009879BF"/>
    <w:rsid w:val="00987D38"/>
    <w:rsid w:val="0099088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84D"/>
    <w:rsid w:val="00992907"/>
    <w:rsid w:val="00992C09"/>
    <w:rsid w:val="00992F5E"/>
    <w:rsid w:val="0099303B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179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AC9"/>
    <w:rsid w:val="009A1FCF"/>
    <w:rsid w:val="009A2435"/>
    <w:rsid w:val="009A24A8"/>
    <w:rsid w:val="009A27F2"/>
    <w:rsid w:val="009A2850"/>
    <w:rsid w:val="009A2A46"/>
    <w:rsid w:val="009A2F4F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6445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80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21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0EA3"/>
    <w:rsid w:val="009D119B"/>
    <w:rsid w:val="009D122B"/>
    <w:rsid w:val="009D13D0"/>
    <w:rsid w:val="009D1586"/>
    <w:rsid w:val="009D162C"/>
    <w:rsid w:val="009D16F2"/>
    <w:rsid w:val="009D1D73"/>
    <w:rsid w:val="009D214D"/>
    <w:rsid w:val="009D21C4"/>
    <w:rsid w:val="009D2557"/>
    <w:rsid w:val="009D26D9"/>
    <w:rsid w:val="009D28F9"/>
    <w:rsid w:val="009D2C17"/>
    <w:rsid w:val="009D2C37"/>
    <w:rsid w:val="009D2E75"/>
    <w:rsid w:val="009D3097"/>
    <w:rsid w:val="009D366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10A"/>
    <w:rsid w:val="009D62E6"/>
    <w:rsid w:val="009D657A"/>
    <w:rsid w:val="009D66F1"/>
    <w:rsid w:val="009D6891"/>
    <w:rsid w:val="009D68DE"/>
    <w:rsid w:val="009D6C73"/>
    <w:rsid w:val="009D6D10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1D42"/>
    <w:rsid w:val="009E1D4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BB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3F3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4E7"/>
    <w:rsid w:val="009F0510"/>
    <w:rsid w:val="009F0720"/>
    <w:rsid w:val="009F090F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6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37"/>
    <w:rsid w:val="009F3A8E"/>
    <w:rsid w:val="009F3B0D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4A5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5"/>
    <w:rsid w:val="00A06C68"/>
    <w:rsid w:val="00A06C85"/>
    <w:rsid w:val="00A06D88"/>
    <w:rsid w:val="00A06E48"/>
    <w:rsid w:val="00A070AD"/>
    <w:rsid w:val="00A072DF"/>
    <w:rsid w:val="00A07570"/>
    <w:rsid w:val="00A0791E"/>
    <w:rsid w:val="00A07C37"/>
    <w:rsid w:val="00A07C82"/>
    <w:rsid w:val="00A07EBA"/>
    <w:rsid w:val="00A10519"/>
    <w:rsid w:val="00A10A6F"/>
    <w:rsid w:val="00A10E09"/>
    <w:rsid w:val="00A113A6"/>
    <w:rsid w:val="00A116A1"/>
    <w:rsid w:val="00A117DD"/>
    <w:rsid w:val="00A11A06"/>
    <w:rsid w:val="00A11C3C"/>
    <w:rsid w:val="00A11C9C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586"/>
    <w:rsid w:val="00A15BB0"/>
    <w:rsid w:val="00A15C60"/>
    <w:rsid w:val="00A1623E"/>
    <w:rsid w:val="00A16306"/>
    <w:rsid w:val="00A165A4"/>
    <w:rsid w:val="00A1686E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970"/>
    <w:rsid w:val="00A20D8F"/>
    <w:rsid w:val="00A213F9"/>
    <w:rsid w:val="00A21433"/>
    <w:rsid w:val="00A214C7"/>
    <w:rsid w:val="00A215A8"/>
    <w:rsid w:val="00A21B22"/>
    <w:rsid w:val="00A21E05"/>
    <w:rsid w:val="00A227D2"/>
    <w:rsid w:val="00A22903"/>
    <w:rsid w:val="00A22A02"/>
    <w:rsid w:val="00A22D2A"/>
    <w:rsid w:val="00A22E88"/>
    <w:rsid w:val="00A22F38"/>
    <w:rsid w:val="00A2310B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6E53"/>
    <w:rsid w:val="00A278FF"/>
    <w:rsid w:val="00A27B2C"/>
    <w:rsid w:val="00A27FC7"/>
    <w:rsid w:val="00A30357"/>
    <w:rsid w:val="00A30555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388C"/>
    <w:rsid w:val="00A34460"/>
    <w:rsid w:val="00A344F3"/>
    <w:rsid w:val="00A35075"/>
    <w:rsid w:val="00A358BA"/>
    <w:rsid w:val="00A35A22"/>
    <w:rsid w:val="00A35BC5"/>
    <w:rsid w:val="00A35CE3"/>
    <w:rsid w:val="00A35CE7"/>
    <w:rsid w:val="00A35D88"/>
    <w:rsid w:val="00A35FDB"/>
    <w:rsid w:val="00A36107"/>
    <w:rsid w:val="00A364B6"/>
    <w:rsid w:val="00A36631"/>
    <w:rsid w:val="00A3675E"/>
    <w:rsid w:val="00A36826"/>
    <w:rsid w:val="00A36CED"/>
    <w:rsid w:val="00A3753A"/>
    <w:rsid w:val="00A379F9"/>
    <w:rsid w:val="00A37BC9"/>
    <w:rsid w:val="00A37C00"/>
    <w:rsid w:val="00A37E61"/>
    <w:rsid w:val="00A403C3"/>
    <w:rsid w:val="00A408BB"/>
    <w:rsid w:val="00A40B1A"/>
    <w:rsid w:val="00A40E0D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EDF"/>
    <w:rsid w:val="00A44F26"/>
    <w:rsid w:val="00A44FD0"/>
    <w:rsid w:val="00A4535D"/>
    <w:rsid w:val="00A453EE"/>
    <w:rsid w:val="00A4549C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2E7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F9E"/>
    <w:rsid w:val="00A6226B"/>
    <w:rsid w:val="00A62457"/>
    <w:rsid w:val="00A629E6"/>
    <w:rsid w:val="00A62AA4"/>
    <w:rsid w:val="00A62E65"/>
    <w:rsid w:val="00A62E68"/>
    <w:rsid w:val="00A62FB9"/>
    <w:rsid w:val="00A63276"/>
    <w:rsid w:val="00A63715"/>
    <w:rsid w:val="00A63795"/>
    <w:rsid w:val="00A63D87"/>
    <w:rsid w:val="00A63E49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AEA"/>
    <w:rsid w:val="00A67CF4"/>
    <w:rsid w:val="00A700B0"/>
    <w:rsid w:val="00A701F5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525"/>
    <w:rsid w:val="00A7158C"/>
    <w:rsid w:val="00A71706"/>
    <w:rsid w:val="00A718B1"/>
    <w:rsid w:val="00A71C81"/>
    <w:rsid w:val="00A71D17"/>
    <w:rsid w:val="00A71E2D"/>
    <w:rsid w:val="00A71E80"/>
    <w:rsid w:val="00A72180"/>
    <w:rsid w:val="00A729A2"/>
    <w:rsid w:val="00A72C3E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8C9"/>
    <w:rsid w:val="00A75AD2"/>
    <w:rsid w:val="00A763EE"/>
    <w:rsid w:val="00A76732"/>
    <w:rsid w:val="00A76863"/>
    <w:rsid w:val="00A768D2"/>
    <w:rsid w:val="00A76ADD"/>
    <w:rsid w:val="00A7704F"/>
    <w:rsid w:val="00A7748F"/>
    <w:rsid w:val="00A77537"/>
    <w:rsid w:val="00A7761A"/>
    <w:rsid w:val="00A77756"/>
    <w:rsid w:val="00A77793"/>
    <w:rsid w:val="00A77BF6"/>
    <w:rsid w:val="00A77F03"/>
    <w:rsid w:val="00A77FBA"/>
    <w:rsid w:val="00A80188"/>
    <w:rsid w:val="00A801AE"/>
    <w:rsid w:val="00A805C1"/>
    <w:rsid w:val="00A8071E"/>
    <w:rsid w:val="00A808CE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B46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4F43"/>
    <w:rsid w:val="00A85586"/>
    <w:rsid w:val="00A85968"/>
    <w:rsid w:val="00A85D27"/>
    <w:rsid w:val="00A86064"/>
    <w:rsid w:val="00A86084"/>
    <w:rsid w:val="00A86664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C43"/>
    <w:rsid w:val="00A87D28"/>
    <w:rsid w:val="00A900F6"/>
    <w:rsid w:val="00A901FC"/>
    <w:rsid w:val="00A903FF"/>
    <w:rsid w:val="00A908BC"/>
    <w:rsid w:val="00A908CE"/>
    <w:rsid w:val="00A909CE"/>
    <w:rsid w:val="00A91291"/>
    <w:rsid w:val="00A91399"/>
    <w:rsid w:val="00A917D5"/>
    <w:rsid w:val="00A91A8B"/>
    <w:rsid w:val="00A92185"/>
    <w:rsid w:val="00A9258D"/>
    <w:rsid w:val="00A929D1"/>
    <w:rsid w:val="00A92A80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09"/>
    <w:rsid w:val="00A952CC"/>
    <w:rsid w:val="00A959AF"/>
    <w:rsid w:val="00A95BC8"/>
    <w:rsid w:val="00A95D6C"/>
    <w:rsid w:val="00A95EDE"/>
    <w:rsid w:val="00A9600E"/>
    <w:rsid w:val="00A966D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196"/>
    <w:rsid w:val="00AA2380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5FC"/>
    <w:rsid w:val="00AA7AAE"/>
    <w:rsid w:val="00AA7C84"/>
    <w:rsid w:val="00AA7D38"/>
    <w:rsid w:val="00AB0C2D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5B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5F97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195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EA5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5A44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A29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ABC"/>
    <w:rsid w:val="00AF1FC2"/>
    <w:rsid w:val="00AF21B2"/>
    <w:rsid w:val="00AF223F"/>
    <w:rsid w:val="00AF289A"/>
    <w:rsid w:val="00AF3017"/>
    <w:rsid w:val="00AF302B"/>
    <w:rsid w:val="00AF35AF"/>
    <w:rsid w:val="00AF38C5"/>
    <w:rsid w:val="00AF3A43"/>
    <w:rsid w:val="00AF3B0D"/>
    <w:rsid w:val="00AF3D80"/>
    <w:rsid w:val="00AF3E34"/>
    <w:rsid w:val="00AF3E52"/>
    <w:rsid w:val="00AF3E91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9C"/>
    <w:rsid w:val="00B00053"/>
    <w:rsid w:val="00B001F5"/>
    <w:rsid w:val="00B0030D"/>
    <w:rsid w:val="00B011F6"/>
    <w:rsid w:val="00B019C9"/>
    <w:rsid w:val="00B01BCA"/>
    <w:rsid w:val="00B020B4"/>
    <w:rsid w:val="00B02243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E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955"/>
    <w:rsid w:val="00B12D8F"/>
    <w:rsid w:val="00B1315F"/>
    <w:rsid w:val="00B132C2"/>
    <w:rsid w:val="00B13376"/>
    <w:rsid w:val="00B1340C"/>
    <w:rsid w:val="00B13511"/>
    <w:rsid w:val="00B13BDA"/>
    <w:rsid w:val="00B13D10"/>
    <w:rsid w:val="00B1403A"/>
    <w:rsid w:val="00B14475"/>
    <w:rsid w:val="00B1476A"/>
    <w:rsid w:val="00B147E4"/>
    <w:rsid w:val="00B148CB"/>
    <w:rsid w:val="00B14AE4"/>
    <w:rsid w:val="00B15169"/>
    <w:rsid w:val="00B15597"/>
    <w:rsid w:val="00B15644"/>
    <w:rsid w:val="00B15A1B"/>
    <w:rsid w:val="00B16042"/>
    <w:rsid w:val="00B1658D"/>
    <w:rsid w:val="00B16635"/>
    <w:rsid w:val="00B16739"/>
    <w:rsid w:val="00B16D51"/>
    <w:rsid w:val="00B171BA"/>
    <w:rsid w:val="00B1742F"/>
    <w:rsid w:val="00B17479"/>
    <w:rsid w:val="00B1748C"/>
    <w:rsid w:val="00B174F5"/>
    <w:rsid w:val="00B17EAF"/>
    <w:rsid w:val="00B20BBB"/>
    <w:rsid w:val="00B20CF3"/>
    <w:rsid w:val="00B2137C"/>
    <w:rsid w:val="00B216D9"/>
    <w:rsid w:val="00B21701"/>
    <w:rsid w:val="00B2170B"/>
    <w:rsid w:val="00B2184B"/>
    <w:rsid w:val="00B218E7"/>
    <w:rsid w:val="00B21D7E"/>
    <w:rsid w:val="00B22154"/>
    <w:rsid w:val="00B224B5"/>
    <w:rsid w:val="00B2250C"/>
    <w:rsid w:val="00B231C5"/>
    <w:rsid w:val="00B235F3"/>
    <w:rsid w:val="00B2371C"/>
    <w:rsid w:val="00B2374F"/>
    <w:rsid w:val="00B23815"/>
    <w:rsid w:val="00B23905"/>
    <w:rsid w:val="00B23A9A"/>
    <w:rsid w:val="00B23ACF"/>
    <w:rsid w:val="00B23E74"/>
    <w:rsid w:val="00B24862"/>
    <w:rsid w:val="00B24881"/>
    <w:rsid w:val="00B2492A"/>
    <w:rsid w:val="00B24E40"/>
    <w:rsid w:val="00B24F33"/>
    <w:rsid w:val="00B25124"/>
    <w:rsid w:val="00B251BF"/>
    <w:rsid w:val="00B25254"/>
    <w:rsid w:val="00B254C6"/>
    <w:rsid w:val="00B257E6"/>
    <w:rsid w:val="00B25809"/>
    <w:rsid w:val="00B25847"/>
    <w:rsid w:val="00B2622D"/>
    <w:rsid w:val="00B2665B"/>
    <w:rsid w:val="00B266B3"/>
    <w:rsid w:val="00B268F3"/>
    <w:rsid w:val="00B269EB"/>
    <w:rsid w:val="00B26F62"/>
    <w:rsid w:val="00B270E7"/>
    <w:rsid w:val="00B27160"/>
    <w:rsid w:val="00B272AA"/>
    <w:rsid w:val="00B272F9"/>
    <w:rsid w:val="00B2788F"/>
    <w:rsid w:val="00B27E9C"/>
    <w:rsid w:val="00B27F84"/>
    <w:rsid w:val="00B30058"/>
    <w:rsid w:val="00B305B1"/>
    <w:rsid w:val="00B30754"/>
    <w:rsid w:val="00B309FB"/>
    <w:rsid w:val="00B30D54"/>
    <w:rsid w:val="00B30E9C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2A2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326"/>
    <w:rsid w:val="00B354C4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5BD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B3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5C2B"/>
    <w:rsid w:val="00B56184"/>
    <w:rsid w:val="00B5644E"/>
    <w:rsid w:val="00B5660D"/>
    <w:rsid w:val="00B56998"/>
    <w:rsid w:val="00B56D44"/>
    <w:rsid w:val="00B56E6D"/>
    <w:rsid w:val="00B578B1"/>
    <w:rsid w:val="00B57D52"/>
    <w:rsid w:val="00B57EFD"/>
    <w:rsid w:val="00B60A91"/>
    <w:rsid w:val="00B61095"/>
    <w:rsid w:val="00B619BE"/>
    <w:rsid w:val="00B61C4C"/>
    <w:rsid w:val="00B62333"/>
    <w:rsid w:val="00B6261D"/>
    <w:rsid w:val="00B63304"/>
    <w:rsid w:val="00B63591"/>
    <w:rsid w:val="00B638E1"/>
    <w:rsid w:val="00B63906"/>
    <w:rsid w:val="00B63E0F"/>
    <w:rsid w:val="00B641F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CA2"/>
    <w:rsid w:val="00B67D5C"/>
    <w:rsid w:val="00B67EB9"/>
    <w:rsid w:val="00B70234"/>
    <w:rsid w:val="00B70523"/>
    <w:rsid w:val="00B7066A"/>
    <w:rsid w:val="00B70847"/>
    <w:rsid w:val="00B70A89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735"/>
    <w:rsid w:val="00B7396C"/>
    <w:rsid w:val="00B73D09"/>
    <w:rsid w:val="00B7403E"/>
    <w:rsid w:val="00B7490A"/>
    <w:rsid w:val="00B74A69"/>
    <w:rsid w:val="00B75069"/>
    <w:rsid w:val="00B756D1"/>
    <w:rsid w:val="00B75892"/>
    <w:rsid w:val="00B75AC6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2027"/>
    <w:rsid w:val="00B8211F"/>
    <w:rsid w:val="00B822FE"/>
    <w:rsid w:val="00B824C1"/>
    <w:rsid w:val="00B82619"/>
    <w:rsid w:val="00B82B1D"/>
    <w:rsid w:val="00B832DA"/>
    <w:rsid w:val="00B833AF"/>
    <w:rsid w:val="00B839FA"/>
    <w:rsid w:val="00B83EA9"/>
    <w:rsid w:val="00B8400A"/>
    <w:rsid w:val="00B84238"/>
    <w:rsid w:val="00B8439D"/>
    <w:rsid w:val="00B8450B"/>
    <w:rsid w:val="00B84569"/>
    <w:rsid w:val="00B849EB"/>
    <w:rsid w:val="00B84C2F"/>
    <w:rsid w:val="00B85005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1A"/>
    <w:rsid w:val="00B91892"/>
    <w:rsid w:val="00B91C85"/>
    <w:rsid w:val="00B91D7B"/>
    <w:rsid w:val="00B92126"/>
    <w:rsid w:val="00B92136"/>
    <w:rsid w:val="00B921CD"/>
    <w:rsid w:val="00B92312"/>
    <w:rsid w:val="00B9234F"/>
    <w:rsid w:val="00B931AF"/>
    <w:rsid w:val="00B933D1"/>
    <w:rsid w:val="00B93596"/>
    <w:rsid w:val="00B936E2"/>
    <w:rsid w:val="00B93748"/>
    <w:rsid w:val="00B93C76"/>
    <w:rsid w:val="00B93F67"/>
    <w:rsid w:val="00B94619"/>
    <w:rsid w:val="00B94FA9"/>
    <w:rsid w:val="00B953DA"/>
    <w:rsid w:val="00B954A5"/>
    <w:rsid w:val="00B9580F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AD8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1EE8"/>
    <w:rsid w:val="00BA22A6"/>
    <w:rsid w:val="00BA2710"/>
    <w:rsid w:val="00BA2A26"/>
    <w:rsid w:val="00BA3016"/>
    <w:rsid w:val="00BA303D"/>
    <w:rsid w:val="00BA31CC"/>
    <w:rsid w:val="00BA3316"/>
    <w:rsid w:val="00BA36BE"/>
    <w:rsid w:val="00BA36DD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42E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416"/>
    <w:rsid w:val="00BB2672"/>
    <w:rsid w:val="00BB2E0A"/>
    <w:rsid w:val="00BB3015"/>
    <w:rsid w:val="00BB31E9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506"/>
    <w:rsid w:val="00BB4939"/>
    <w:rsid w:val="00BB4ABF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8C2"/>
    <w:rsid w:val="00BC2971"/>
    <w:rsid w:val="00BC2DF2"/>
    <w:rsid w:val="00BC2F00"/>
    <w:rsid w:val="00BC3791"/>
    <w:rsid w:val="00BC379A"/>
    <w:rsid w:val="00BC3EE1"/>
    <w:rsid w:val="00BC3F6B"/>
    <w:rsid w:val="00BC40A8"/>
    <w:rsid w:val="00BC42A7"/>
    <w:rsid w:val="00BC42AC"/>
    <w:rsid w:val="00BC4764"/>
    <w:rsid w:val="00BC4A4C"/>
    <w:rsid w:val="00BC4BE1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8"/>
    <w:rsid w:val="00BD109B"/>
    <w:rsid w:val="00BD140A"/>
    <w:rsid w:val="00BD14A5"/>
    <w:rsid w:val="00BD1955"/>
    <w:rsid w:val="00BD1960"/>
    <w:rsid w:val="00BD1A81"/>
    <w:rsid w:val="00BD1B15"/>
    <w:rsid w:val="00BD1D68"/>
    <w:rsid w:val="00BD1DBB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0A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2F0B"/>
    <w:rsid w:val="00BE3770"/>
    <w:rsid w:val="00BE3FA8"/>
    <w:rsid w:val="00BE4033"/>
    <w:rsid w:val="00BE4110"/>
    <w:rsid w:val="00BE452B"/>
    <w:rsid w:val="00BE4D3B"/>
    <w:rsid w:val="00BE50CB"/>
    <w:rsid w:val="00BE5177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3CD"/>
    <w:rsid w:val="00BF09AD"/>
    <w:rsid w:val="00BF0A57"/>
    <w:rsid w:val="00BF10A5"/>
    <w:rsid w:val="00BF14B2"/>
    <w:rsid w:val="00BF1A8B"/>
    <w:rsid w:val="00BF21CE"/>
    <w:rsid w:val="00BF2E5B"/>
    <w:rsid w:val="00BF31BE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75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6302"/>
    <w:rsid w:val="00C0655C"/>
    <w:rsid w:val="00C06A54"/>
    <w:rsid w:val="00C06BF2"/>
    <w:rsid w:val="00C06C01"/>
    <w:rsid w:val="00C06DAB"/>
    <w:rsid w:val="00C06DF7"/>
    <w:rsid w:val="00C07011"/>
    <w:rsid w:val="00C071A5"/>
    <w:rsid w:val="00C0723C"/>
    <w:rsid w:val="00C07496"/>
    <w:rsid w:val="00C07694"/>
    <w:rsid w:val="00C079A9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41B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4A"/>
    <w:rsid w:val="00C177CB"/>
    <w:rsid w:val="00C17927"/>
    <w:rsid w:val="00C17998"/>
    <w:rsid w:val="00C17B42"/>
    <w:rsid w:val="00C17C15"/>
    <w:rsid w:val="00C17EA9"/>
    <w:rsid w:val="00C17F2B"/>
    <w:rsid w:val="00C203C4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7ED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0D9"/>
    <w:rsid w:val="00C2447B"/>
    <w:rsid w:val="00C2458E"/>
    <w:rsid w:val="00C248D6"/>
    <w:rsid w:val="00C24CD5"/>
    <w:rsid w:val="00C24E3E"/>
    <w:rsid w:val="00C24E99"/>
    <w:rsid w:val="00C24EAA"/>
    <w:rsid w:val="00C25099"/>
    <w:rsid w:val="00C252EA"/>
    <w:rsid w:val="00C25367"/>
    <w:rsid w:val="00C256E4"/>
    <w:rsid w:val="00C25AA0"/>
    <w:rsid w:val="00C260D2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DCB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8E8"/>
    <w:rsid w:val="00C42BB9"/>
    <w:rsid w:val="00C42BBE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83F"/>
    <w:rsid w:val="00C46B7F"/>
    <w:rsid w:val="00C46C73"/>
    <w:rsid w:val="00C46DAA"/>
    <w:rsid w:val="00C46DF1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0C6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16C"/>
    <w:rsid w:val="00C5435D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31E"/>
    <w:rsid w:val="00C60902"/>
    <w:rsid w:val="00C60C71"/>
    <w:rsid w:val="00C614FC"/>
    <w:rsid w:val="00C617AF"/>
    <w:rsid w:val="00C617BE"/>
    <w:rsid w:val="00C61C87"/>
    <w:rsid w:val="00C61E16"/>
    <w:rsid w:val="00C624DF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29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40F"/>
    <w:rsid w:val="00C705F9"/>
    <w:rsid w:val="00C706ED"/>
    <w:rsid w:val="00C708B8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180"/>
    <w:rsid w:val="00C73DBF"/>
    <w:rsid w:val="00C73E62"/>
    <w:rsid w:val="00C7432F"/>
    <w:rsid w:val="00C74979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72"/>
    <w:rsid w:val="00C85689"/>
    <w:rsid w:val="00C85E79"/>
    <w:rsid w:val="00C85FCE"/>
    <w:rsid w:val="00C864F7"/>
    <w:rsid w:val="00C86575"/>
    <w:rsid w:val="00C86728"/>
    <w:rsid w:val="00C867C9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0FC9"/>
    <w:rsid w:val="00C91112"/>
    <w:rsid w:val="00C914ED"/>
    <w:rsid w:val="00C91B5C"/>
    <w:rsid w:val="00C91D65"/>
    <w:rsid w:val="00C921AD"/>
    <w:rsid w:val="00C92239"/>
    <w:rsid w:val="00C9233E"/>
    <w:rsid w:val="00C92CF8"/>
    <w:rsid w:val="00C92D37"/>
    <w:rsid w:val="00C92EC9"/>
    <w:rsid w:val="00C931DF"/>
    <w:rsid w:val="00C9359A"/>
    <w:rsid w:val="00C93A82"/>
    <w:rsid w:val="00C93AB5"/>
    <w:rsid w:val="00C93B91"/>
    <w:rsid w:val="00C940C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D31"/>
    <w:rsid w:val="00CA0E6A"/>
    <w:rsid w:val="00CA0F7F"/>
    <w:rsid w:val="00CA10C1"/>
    <w:rsid w:val="00CA1125"/>
    <w:rsid w:val="00CA1188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2F43"/>
    <w:rsid w:val="00CA33AD"/>
    <w:rsid w:val="00CA35BC"/>
    <w:rsid w:val="00CA3E2C"/>
    <w:rsid w:val="00CA3F57"/>
    <w:rsid w:val="00CA42BA"/>
    <w:rsid w:val="00CA4878"/>
    <w:rsid w:val="00CA4E5D"/>
    <w:rsid w:val="00CA52E8"/>
    <w:rsid w:val="00CA540D"/>
    <w:rsid w:val="00CA5537"/>
    <w:rsid w:val="00CA55C6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AF"/>
    <w:rsid w:val="00CB29C9"/>
    <w:rsid w:val="00CB30B6"/>
    <w:rsid w:val="00CB30D3"/>
    <w:rsid w:val="00CB319E"/>
    <w:rsid w:val="00CB3538"/>
    <w:rsid w:val="00CB3751"/>
    <w:rsid w:val="00CB378E"/>
    <w:rsid w:val="00CB390D"/>
    <w:rsid w:val="00CB3B7E"/>
    <w:rsid w:val="00CB3C40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2B9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666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5EFA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156"/>
    <w:rsid w:val="00CD143A"/>
    <w:rsid w:val="00CD155D"/>
    <w:rsid w:val="00CD1609"/>
    <w:rsid w:val="00CD1BF2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354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2C6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9A"/>
    <w:rsid w:val="00CE263E"/>
    <w:rsid w:val="00CE2A71"/>
    <w:rsid w:val="00CE2ED0"/>
    <w:rsid w:val="00CE3293"/>
    <w:rsid w:val="00CE3747"/>
    <w:rsid w:val="00CE37B8"/>
    <w:rsid w:val="00CE382D"/>
    <w:rsid w:val="00CE427E"/>
    <w:rsid w:val="00CE4505"/>
    <w:rsid w:val="00CE484E"/>
    <w:rsid w:val="00CE4AB3"/>
    <w:rsid w:val="00CE4B5F"/>
    <w:rsid w:val="00CE4BEB"/>
    <w:rsid w:val="00CE4E48"/>
    <w:rsid w:val="00CE552D"/>
    <w:rsid w:val="00CE58CE"/>
    <w:rsid w:val="00CE5EA0"/>
    <w:rsid w:val="00CE5FA7"/>
    <w:rsid w:val="00CE601A"/>
    <w:rsid w:val="00CE637D"/>
    <w:rsid w:val="00CE6442"/>
    <w:rsid w:val="00CE696E"/>
    <w:rsid w:val="00CE6B09"/>
    <w:rsid w:val="00CE6C4F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3D0A"/>
    <w:rsid w:val="00CF45CF"/>
    <w:rsid w:val="00CF474D"/>
    <w:rsid w:val="00CF48DB"/>
    <w:rsid w:val="00CF4BB4"/>
    <w:rsid w:val="00CF530F"/>
    <w:rsid w:val="00CF569C"/>
    <w:rsid w:val="00CF57D3"/>
    <w:rsid w:val="00CF5817"/>
    <w:rsid w:val="00CF588F"/>
    <w:rsid w:val="00CF5CB2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B12"/>
    <w:rsid w:val="00CF7C3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296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08"/>
    <w:rsid w:val="00D10786"/>
    <w:rsid w:val="00D10DD9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6FB7"/>
    <w:rsid w:val="00D17219"/>
    <w:rsid w:val="00D17CD2"/>
    <w:rsid w:val="00D200E1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2C9"/>
    <w:rsid w:val="00D2343F"/>
    <w:rsid w:val="00D236E1"/>
    <w:rsid w:val="00D23AE0"/>
    <w:rsid w:val="00D23B1A"/>
    <w:rsid w:val="00D23DF1"/>
    <w:rsid w:val="00D246E7"/>
    <w:rsid w:val="00D249F2"/>
    <w:rsid w:val="00D24BE3"/>
    <w:rsid w:val="00D2525D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38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1B3"/>
    <w:rsid w:val="00D32586"/>
    <w:rsid w:val="00D3288C"/>
    <w:rsid w:val="00D329F0"/>
    <w:rsid w:val="00D32AC3"/>
    <w:rsid w:val="00D32D88"/>
    <w:rsid w:val="00D3300A"/>
    <w:rsid w:val="00D33313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6A0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1BD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87"/>
    <w:rsid w:val="00D47170"/>
    <w:rsid w:val="00D4727A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1CD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4EE9"/>
    <w:rsid w:val="00D54FF9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B33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0D49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70"/>
    <w:rsid w:val="00D8279F"/>
    <w:rsid w:val="00D8292A"/>
    <w:rsid w:val="00D82DBB"/>
    <w:rsid w:val="00D83284"/>
    <w:rsid w:val="00D83337"/>
    <w:rsid w:val="00D837AD"/>
    <w:rsid w:val="00D83E03"/>
    <w:rsid w:val="00D84047"/>
    <w:rsid w:val="00D8405B"/>
    <w:rsid w:val="00D847A7"/>
    <w:rsid w:val="00D848D9"/>
    <w:rsid w:val="00D848E1"/>
    <w:rsid w:val="00D84A37"/>
    <w:rsid w:val="00D84F0A"/>
    <w:rsid w:val="00D84F7D"/>
    <w:rsid w:val="00D85008"/>
    <w:rsid w:val="00D850A2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087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15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4E2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63F"/>
    <w:rsid w:val="00DB2708"/>
    <w:rsid w:val="00DB28B1"/>
    <w:rsid w:val="00DB2CE9"/>
    <w:rsid w:val="00DB31A1"/>
    <w:rsid w:val="00DB3D7B"/>
    <w:rsid w:val="00DB421E"/>
    <w:rsid w:val="00DB42D6"/>
    <w:rsid w:val="00DB438F"/>
    <w:rsid w:val="00DB46CB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755"/>
    <w:rsid w:val="00DC3E5E"/>
    <w:rsid w:val="00DC401F"/>
    <w:rsid w:val="00DC4133"/>
    <w:rsid w:val="00DC4439"/>
    <w:rsid w:val="00DC45C0"/>
    <w:rsid w:val="00DC4610"/>
    <w:rsid w:val="00DC46B5"/>
    <w:rsid w:val="00DC4C0C"/>
    <w:rsid w:val="00DC4C11"/>
    <w:rsid w:val="00DC4E62"/>
    <w:rsid w:val="00DC5011"/>
    <w:rsid w:val="00DC5092"/>
    <w:rsid w:val="00DC54FB"/>
    <w:rsid w:val="00DC5726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67"/>
    <w:rsid w:val="00DD1DD2"/>
    <w:rsid w:val="00DD1F10"/>
    <w:rsid w:val="00DD2B53"/>
    <w:rsid w:val="00DD2E84"/>
    <w:rsid w:val="00DD3017"/>
    <w:rsid w:val="00DD30F2"/>
    <w:rsid w:val="00DD31E2"/>
    <w:rsid w:val="00DD35AC"/>
    <w:rsid w:val="00DD3812"/>
    <w:rsid w:val="00DD390C"/>
    <w:rsid w:val="00DD3DB8"/>
    <w:rsid w:val="00DD4159"/>
    <w:rsid w:val="00DD42CE"/>
    <w:rsid w:val="00DD48E8"/>
    <w:rsid w:val="00DD4B26"/>
    <w:rsid w:val="00DD4D42"/>
    <w:rsid w:val="00DD4DED"/>
    <w:rsid w:val="00DD4EC8"/>
    <w:rsid w:val="00DD4F32"/>
    <w:rsid w:val="00DD4F84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D7D44"/>
    <w:rsid w:val="00DE0242"/>
    <w:rsid w:val="00DE025B"/>
    <w:rsid w:val="00DE05BD"/>
    <w:rsid w:val="00DE07FC"/>
    <w:rsid w:val="00DE0D09"/>
    <w:rsid w:val="00DE1249"/>
    <w:rsid w:val="00DE1355"/>
    <w:rsid w:val="00DE137C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376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804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1E29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3FF2"/>
    <w:rsid w:val="00DF4437"/>
    <w:rsid w:val="00DF4454"/>
    <w:rsid w:val="00DF4734"/>
    <w:rsid w:val="00DF4853"/>
    <w:rsid w:val="00DF5226"/>
    <w:rsid w:val="00DF52A9"/>
    <w:rsid w:val="00DF5602"/>
    <w:rsid w:val="00DF56ED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3CBE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812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3F85"/>
    <w:rsid w:val="00E14042"/>
    <w:rsid w:val="00E140EC"/>
    <w:rsid w:val="00E14149"/>
    <w:rsid w:val="00E1429A"/>
    <w:rsid w:val="00E1462D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4F6"/>
    <w:rsid w:val="00E17638"/>
    <w:rsid w:val="00E17761"/>
    <w:rsid w:val="00E17789"/>
    <w:rsid w:val="00E17B1D"/>
    <w:rsid w:val="00E17B2A"/>
    <w:rsid w:val="00E17BDE"/>
    <w:rsid w:val="00E2023A"/>
    <w:rsid w:val="00E20319"/>
    <w:rsid w:val="00E204E1"/>
    <w:rsid w:val="00E2053D"/>
    <w:rsid w:val="00E2091B"/>
    <w:rsid w:val="00E20FBC"/>
    <w:rsid w:val="00E21023"/>
    <w:rsid w:val="00E21624"/>
    <w:rsid w:val="00E21985"/>
    <w:rsid w:val="00E21A07"/>
    <w:rsid w:val="00E21CFB"/>
    <w:rsid w:val="00E21D18"/>
    <w:rsid w:val="00E21EA8"/>
    <w:rsid w:val="00E21FC0"/>
    <w:rsid w:val="00E2236A"/>
    <w:rsid w:val="00E2282D"/>
    <w:rsid w:val="00E22ABC"/>
    <w:rsid w:val="00E22F82"/>
    <w:rsid w:val="00E23373"/>
    <w:rsid w:val="00E2350C"/>
    <w:rsid w:val="00E2353C"/>
    <w:rsid w:val="00E235FC"/>
    <w:rsid w:val="00E2374D"/>
    <w:rsid w:val="00E23B62"/>
    <w:rsid w:val="00E23CD7"/>
    <w:rsid w:val="00E23E35"/>
    <w:rsid w:val="00E24493"/>
    <w:rsid w:val="00E245A0"/>
    <w:rsid w:val="00E24AB9"/>
    <w:rsid w:val="00E24BDC"/>
    <w:rsid w:val="00E25398"/>
    <w:rsid w:val="00E253D7"/>
    <w:rsid w:val="00E2568A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31F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916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929"/>
    <w:rsid w:val="00E45F39"/>
    <w:rsid w:val="00E460B0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419"/>
    <w:rsid w:val="00E50551"/>
    <w:rsid w:val="00E50617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4ED"/>
    <w:rsid w:val="00E57752"/>
    <w:rsid w:val="00E5783E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39"/>
    <w:rsid w:val="00E624D3"/>
    <w:rsid w:val="00E6360E"/>
    <w:rsid w:val="00E63B51"/>
    <w:rsid w:val="00E63C6D"/>
    <w:rsid w:val="00E643B9"/>
    <w:rsid w:val="00E64BE3"/>
    <w:rsid w:val="00E6517E"/>
    <w:rsid w:val="00E6519C"/>
    <w:rsid w:val="00E65538"/>
    <w:rsid w:val="00E655EE"/>
    <w:rsid w:val="00E65980"/>
    <w:rsid w:val="00E659AE"/>
    <w:rsid w:val="00E664CF"/>
    <w:rsid w:val="00E66B8F"/>
    <w:rsid w:val="00E66F0F"/>
    <w:rsid w:val="00E671DF"/>
    <w:rsid w:val="00E674B5"/>
    <w:rsid w:val="00E6768A"/>
    <w:rsid w:val="00E67C15"/>
    <w:rsid w:val="00E67CF0"/>
    <w:rsid w:val="00E67D87"/>
    <w:rsid w:val="00E7046E"/>
    <w:rsid w:val="00E707EA"/>
    <w:rsid w:val="00E7083F"/>
    <w:rsid w:val="00E70A9E"/>
    <w:rsid w:val="00E70BBB"/>
    <w:rsid w:val="00E70EAF"/>
    <w:rsid w:val="00E711E6"/>
    <w:rsid w:val="00E711FC"/>
    <w:rsid w:val="00E712A7"/>
    <w:rsid w:val="00E713F6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391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9D7"/>
    <w:rsid w:val="00E81A31"/>
    <w:rsid w:val="00E82095"/>
    <w:rsid w:val="00E8217B"/>
    <w:rsid w:val="00E82840"/>
    <w:rsid w:val="00E82909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87880"/>
    <w:rsid w:val="00E87F5A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6BD"/>
    <w:rsid w:val="00E917BD"/>
    <w:rsid w:val="00E91838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3E"/>
    <w:rsid w:val="00E940F8"/>
    <w:rsid w:val="00E94101"/>
    <w:rsid w:val="00E94129"/>
    <w:rsid w:val="00E9439F"/>
    <w:rsid w:val="00E9455C"/>
    <w:rsid w:val="00E94560"/>
    <w:rsid w:val="00E94A0E"/>
    <w:rsid w:val="00E94BA4"/>
    <w:rsid w:val="00E94C01"/>
    <w:rsid w:val="00E94FE2"/>
    <w:rsid w:val="00E9562D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3C9"/>
    <w:rsid w:val="00E97E9F"/>
    <w:rsid w:val="00E97F81"/>
    <w:rsid w:val="00EA0CEE"/>
    <w:rsid w:val="00EA0DE5"/>
    <w:rsid w:val="00EA0E43"/>
    <w:rsid w:val="00EA1278"/>
    <w:rsid w:val="00EA15B2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4DAE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2E9"/>
    <w:rsid w:val="00EC2304"/>
    <w:rsid w:val="00EC24EC"/>
    <w:rsid w:val="00EC2A0E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60F4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70F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5F6C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FA"/>
    <w:rsid w:val="00EE7D54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5B4"/>
    <w:rsid w:val="00EF380F"/>
    <w:rsid w:val="00EF38FC"/>
    <w:rsid w:val="00EF3C9F"/>
    <w:rsid w:val="00EF3EC8"/>
    <w:rsid w:val="00EF3F5D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AC7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4C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B8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314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4D4"/>
    <w:rsid w:val="00F155C9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87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0F11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3AE"/>
    <w:rsid w:val="00F24503"/>
    <w:rsid w:val="00F2473C"/>
    <w:rsid w:val="00F2496A"/>
    <w:rsid w:val="00F24C5F"/>
    <w:rsid w:val="00F25047"/>
    <w:rsid w:val="00F25338"/>
    <w:rsid w:val="00F254BD"/>
    <w:rsid w:val="00F25514"/>
    <w:rsid w:val="00F257BC"/>
    <w:rsid w:val="00F25BFE"/>
    <w:rsid w:val="00F25D8D"/>
    <w:rsid w:val="00F26166"/>
    <w:rsid w:val="00F2669A"/>
    <w:rsid w:val="00F26884"/>
    <w:rsid w:val="00F268E8"/>
    <w:rsid w:val="00F271F0"/>
    <w:rsid w:val="00F2782A"/>
    <w:rsid w:val="00F27EA3"/>
    <w:rsid w:val="00F302B4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45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152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061D"/>
    <w:rsid w:val="00F40C50"/>
    <w:rsid w:val="00F40F29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C0E"/>
    <w:rsid w:val="00F44EB3"/>
    <w:rsid w:val="00F44FDA"/>
    <w:rsid w:val="00F45006"/>
    <w:rsid w:val="00F45B6B"/>
    <w:rsid w:val="00F45D3D"/>
    <w:rsid w:val="00F461A4"/>
    <w:rsid w:val="00F4659C"/>
    <w:rsid w:val="00F4670F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A61"/>
    <w:rsid w:val="00F53C1E"/>
    <w:rsid w:val="00F53C35"/>
    <w:rsid w:val="00F53FA0"/>
    <w:rsid w:val="00F54092"/>
    <w:rsid w:val="00F547A6"/>
    <w:rsid w:val="00F5493B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47F"/>
    <w:rsid w:val="00F57772"/>
    <w:rsid w:val="00F57D47"/>
    <w:rsid w:val="00F609BD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714"/>
    <w:rsid w:val="00F6386B"/>
    <w:rsid w:val="00F63A47"/>
    <w:rsid w:val="00F63E35"/>
    <w:rsid w:val="00F643BE"/>
    <w:rsid w:val="00F6441C"/>
    <w:rsid w:val="00F646C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82C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4B9"/>
    <w:rsid w:val="00F70685"/>
    <w:rsid w:val="00F706F0"/>
    <w:rsid w:val="00F70911"/>
    <w:rsid w:val="00F70ABA"/>
    <w:rsid w:val="00F70CAC"/>
    <w:rsid w:val="00F70E22"/>
    <w:rsid w:val="00F70EE5"/>
    <w:rsid w:val="00F71608"/>
    <w:rsid w:val="00F7196B"/>
    <w:rsid w:val="00F71D66"/>
    <w:rsid w:val="00F721D6"/>
    <w:rsid w:val="00F72523"/>
    <w:rsid w:val="00F7255F"/>
    <w:rsid w:val="00F72743"/>
    <w:rsid w:val="00F728AE"/>
    <w:rsid w:val="00F72AB6"/>
    <w:rsid w:val="00F72B83"/>
    <w:rsid w:val="00F72F0B"/>
    <w:rsid w:val="00F73401"/>
    <w:rsid w:val="00F735C4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B8"/>
    <w:rsid w:val="00F777CF"/>
    <w:rsid w:val="00F77AE9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776"/>
    <w:rsid w:val="00F828DD"/>
    <w:rsid w:val="00F82A55"/>
    <w:rsid w:val="00F82E97"/>
    <w:rsid w:val="00F83026"/>
    <w:rsid w:val="00F83264"/>
    <w:rsid w:val="00F835A8"/>
    <w:rsid w:val="00F837AF"/>
    <w:rsid w:val="00F837E5"/>
    <w:rsid w:val="00F83C29"/>
    <w:rsid w:val="00F83FB6"/>
    <w:rsid w:val="00F84149"/>
    <w:rsid w:val="00F84872"/>
    <w:rsid w:val="00F8514C"/>
    <w:rsid w:val="00F85654"/>
    <w:rsid w:val="00F85B90"/>
    <w:rsid w:val="00F85C72"/>
    <w:rsid w:val="00F86159"/>
    <w:rsid w:val="00F86452"/>
    <w:rsid w:val="00F868D7"/>
    <w:rsid w:val="00F86987"/>
    <w:rsid w:val="00F86CDC"/>
    <w:rsid w:val="00F86F68"/>
    <w:rsid w:val="00F870F4"/>
    <w:rsid w:val="00F87307"/>
    <w:rsid w:val="00F87365"/>
    <w:rsid w:val="00F87373"/>
    <w:rsid w:val="00F87384"/>
    <w:rsid w:val="00F874E9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4D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A77"/>
    <w:rsid w:val="00F94B32"/>
    <w:rsid w:val="00F94B36"/>
    <w:rsid w:val="00F951F6"/>
    <w:rsid w:val="00F952BF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796F"/>
    <w:rsid w:val="00F97C04"/>
    <w:rsid w:val="00F97ECF"/>
    <w:rsid w:val="00F97F03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D7C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E18"/>
    <w:rsid w:val="00FA7F37"/>
    <w:rsid w:val="00FB0330"/>
    <w:rsid w:val="00FB056A"/>
    <w:rsid w:val="00FB0708"/>
    <w:rsid w:val="00FB11D4"/>
    <w:rsid w:val="00FB1301"/>
    <w:rsid w:val="00FB153D"/>
    <w:rsid w:val="00FB1E1B"/>
    <w:rsid w:val="00FB209D"/>
    <w:rsid w:val="00FB20C6"/>
    <w:rsid w:val="00FB2370"/>
    <w:rsid w:val="00FB24EA"/>
    <w:rsid w:val="00FB2593"/>
    <w:rsid w:val="00FB28AF"/>
    <w:rsid w:val="00FB2D98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13D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EB"/>
    <w:rsid w:val="00FC4ECD"/>
    <w:rsid w:val="00FC4ED6"/>
    <w:rsid w:val="00FC5310"/>
    <w:rsid w:val="00FC5426"/>
    <w:rsid w:val="00FC5733"/>
    <w:rsid w:val="00FC5848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A9A"/>
    <w:rsid w:val="00FC6B0B"/>
    <w:rsid w:val="00FC6B44"/>
    <w:rsid w:val="00FC6CFE"/>
    <w:rsid w:val="00FC6EC4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985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7A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3A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1"/>
    <w:rsid w:val="00FE259B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578"/>
    <w:rsid w:val="00FE4780"/>
    <w:rsid w:val="00FE49C4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62"/>
    <w:rsid w:val="00FF21F5"/>
    <w:rsid w:val="00FF230E"/>
    <w:rsid w:val="00FF232C"/>
    <w:rsid w:val="00FF27B6"/>
    <w:rsid w:val="00FF29F1"/>
    <w:rsid w:val="00FF2E6F"/>
    <w:rsid w:val="00FF2E77"/>
    <w:rsid w:val="00FF309B"/>
    <w:rsid w:val="00FF32CA"/>
    <w:rsid w:val="00FF334E"/>
    <w:rsid w:val="00FF4138"/>
    <w:rsid w:val="00FF423C"/>
    <w:rsid w:val="00FF428C"/>
    <w:rsid w:val="00FF522F"/>
    <w:rsid w:val="00FF5470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  <w:rsid w:val="0CF7E09F"/>
    <w:rsid w:val="133353FE"/>
    <w:rsid w:val="16A863CB"/>
    <w:rsid w:val="17129D87"/>
    <w:rsid w:val="19AAE7AF"/>
    <w:rsid w:val="1CE0E1B8"/>
    <w:rsid w:val="1E9C44B7"/>
    <w:rsid w:val="213372BF"/>
    <w:rsid w:val="27A9C377"/>
    <w:rsid w:val="2E5DCC27"/>
    <w:rsid w:val="34F84A31"/>
    <w:rsid w:val="36856A05"/>
    <w:rsid w:val="376BB0C7"/>
    <w:rsid w:val="41A558C5"/>
    <w:rsid w:val="43CE7047"/>
    <w:rsid w:val="451A98C0"/>
    <w:rsid w:val="4C53B21D"/>
    <w:rsid w:val="4F563601"/>
    <w:rsid w:val="591B4918"/>
    <w:rsid w:val="68EBE26A"/>
    <w:rsid w:val="6CEFC313"/>
    <w:rsid w:val="720FE5DA"/>
    <w:rsid w:val="72552D92"/>
    <w:rsid w:val="76C00ECF"/>
    <w:rsid w:val="7B0E0D98"/>
    <w:rsid w:val="7B77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6EBE1CB7-2CF6-446E-ADF5-2A7B15CD0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97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</TotalTime>
  <Pages>2</Pages>
  <Words>307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2023-11-06T01:14:00Z</cp:lastPrinted>
  <dcterms:created xsi:type="dcterms:W3CDTF">2024-05-10T08:12:00Z</dcterms:created>
  <dcterms:modified xsi:type="dcterms:W3CDTF">2024-05-10T08:15:00Z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