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3B6C8F" w:rsidRPr="00AE7DDB" w14:paraId="33E5E8B9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7D410C2E" w14:textId="77777777" w:rsidR="003B6C8F" w:rsidRPr="00AE7DDB" w:rsidRDefault="00CE17CD" w:rsidP="009304F8">
            <w:pPr>
              <w:pStyle w:val="IndexHeading"/>
              <w:spacing w:after="0" w:line="240" w:lineRule="auto"/>
              <w:ind w:left="-105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E7DDB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="003B6C8F" w:rsidRPr="00AE7DD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  <w:shd w:val="clear" w:color="auto" w:fill="auto"/>
          </w:tcPr>
          <w:p w14:paraId="437D2AF6" w14:textId="77777777" w:rsidR="003B6C8F" w:rsidRPr="00AE7DDB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E7DD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AE7DDB" w14:paraId="11769508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161DD461" w14:textId="77777777" w:rsidR="00301C45" w:rsidRPr="00AE7DDB" w:rsidRDefault="00301C45" w:rsidP="00C0296E">
            <w:pPr>
              <w:pStyle w:val="IndexHeading"/>
              <w:spacing w:after="0" w:line="240" w:lineRule="auto"/>
              <w:ind w:left="0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69588B" w14:textId="77777777" w:rsidR="00301C45" w:rsidRPr="00AE7DDB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1B7F10" w:rsidRPr="00AE7DDB" w14:paraId="18CA2CDC" w14:textId="77777777" w:rsidTr="00B346F1">
        <w:tc>
          <w:tcPr>
            <w:tcW w:w="1098" w:type="dxa"/>
            <w:shd w:val="clear" w:color="auto" w:fill="auto"/>
          </w:tcPr>
          <w:p w14:paraId="29BC5EBF" w14:textId="77777777" w:rsidR="001B7F10" w:rsidRPr="00AE7DDB" w:rsidRDefault="001B7F10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A8B9B1B" w14:textId="2BA75F56" w:rsidR="001B7F10" w:rsidRPr="00AE7DDB" w:rsidRDefault="00CD1A46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DD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ข้อมูลทั่วไป</w:t>
            </w:r>
          </w:p>
        </w:tc>
      </w:tr>
      <w:tr w:rsidR="00CD1A46" w:rsidRPr="00AE7DDB" w14:paraId="4305F847" w14:textId="77777777" w:rsidTr="00B346F1">
        <w:tc>
          <w:tcPr>
            <w:tcW w:w="1098" w:type="dxa"/>
            <w:shd w:val="clear" w:color="auto" w:fill="auto"/>
          </w:tcPr>
          <w:p w14:paraId="367F9DA9" w14:textId="77777777" w:rsidR="00CD1A46" w:rsidRPr="00AE7DDB" w:rsidRDefault="00CD1A46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8D01D6E" w14:textId="5BAC428B" w:rsidR="00CD1A46" w:rsidRPr="00AE7DDB" w:rsidRDefault="00CD1A46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7C2933" w:rsidRPr="00AE7DDB" w14:paraId="030C28B3" w14:textId="77777777" w:rsidTr="00B346F1">
        <w:tc>
          <w:tcPr>
            <w:tcW w:w="1098" w:type="dxa"/>
            <w:shd w:val="clear" w:color="auto" w:fill="auto"/>
          </w:tcPr>
          <w:p w14:paraId="336D38C3" w14:textId="77777777" w:rsidR="007C2933" w:rsidRPr="00AE7DDB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02769A2" w14:textId="51669EA0" w:rsidR="007C2933" w:rsidRPr="00AE7DDB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7C2933" w:rsidRPr="00AE7DDB" w14:paraId="14ED8287" w14:textId="77777777" w:rsidTr="00B346F1">
        <w:tc>
          <w:tcPr>
            <w:tcW w:w="1098" w:type="dxa"/>
            <w:shd w:val="clear" w:color="auto" w:fill="auto"/>
          </w:tcPr>
          <w:p w14:paraId="527258DC" w14:textId="77777777" w:rsidR="007C2933" w:rsidRPr="00AE7DDB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7C7BEC0" w14:textId="7AF2DB8C" w:rsidR="007C2933" w:rsidRPr="00AE7DDB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theme="minorBidi"/>
                <w:sz w:val="28"/>
                <w:szCs w:val="35"/>
                <w:cs/>
                <w:lang w:bidi="th-TH"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7C2933" w:rsidRPr="00AE7DDB" w14:paraId="7021D0BA" w14:textId="77777777" w:rsidTr="00B346F1">
        <w:tc>
          <w:tcPr>
            <w:tcW w:w="1098" w:type="dxa"/>
            <w:shd w:val="clear" w:color="auto" w:fill="auto"/>
          </w:tcPr>
          <w:p w14:paraId="76B5200C" w14:textId="77777777" w:rsidR="007C2933" w:rsidRPr="00AE7DDB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D9B769B" w14:textId="1640520A" w:rsidR="007C2933" w:rsidRPr="00AE7DDB" w:rsidRDefault="006069B4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</w:t>
            </w:r>
            <w:r w:rsidR="00BF55BC" w:rsidRPr="00AE7DD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ย่อย</w:t>
            </w:r>
            <w:r w:rsidR="00D56F18" w:rsidRPr="00AE7DD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และบริษัทร่วม</w:t>
            </w:r>
          </w:p>
        </w:tc>
      </w:tr>
      <w:tr w:rsidR="007C2933" w:rsidRPr="00AE7DDB" w14:paraId="17ABE533" w14:textId="77777777" w:rsidTr="00B346F1">
        <w:tc>
          <w:tcPr>
            <w:tcW w:w="1098" w:type="dxa"/>
            <w:shd w:val="clear" w:color="auto" w:fill="auto"/>
          </w:tcPr>
          <w:p w14:paraId="6A2380D1" w14:textId="77777777" w:rsidR="007C2933" w:rsidRPr="00AE7DDB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11C47D" w14:textId="4F8458EB" w:rsidR="007C2933" w:rsidRPr="00AE7DDB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7C2933" w:rsidRPr="00AE7DDB" w14:paraId="7299A91C" w14:textId="77777777" w:rsidTr="00B346F1">
        <w:tc>
          <w:tcPr>
            <w:tcW w:w="1098" w:type="dxa"/>
            <w:shd w:val="clear" w:color="auto" w:fill="auto"/>
          </w:tcPr>
          <w:p w14:paraId="01E62896" w14:textId="77777777" w:rsidR="007C2933" w:rsidRPr="00AE7DDB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5AFC15B" w14:textId="55A893F5" w:rsidR="007C2933" w:rsidRPr="00AE7DDB" w:rsidRDefault="001E42B5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DD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เงินกู้ยืมจากสถาบันการเงิน </w:t>
            </w:r>
          </w:p>
        </w:tc>
      </w:tr>
      <w:tr w:rsidR="007C2933" w:rsidRPr="00AE7DDB" w14:paraId="7E38CC72" w14:textId="77777777" w:rsidTr="00B346F1">
        <w:tc>
          <w:tcPr>
            <w:tcW w:w="1098" w:type="dxa"/>
            <w:shd w:val="clear" w:color="auto" w:fill="auto"/>
          </w:tcPr>
          <w:p w14:paraId="0BF97B0E" w14:textId="77777777" w:rsidR="007C2933" w:rsidRPr="00AE7DDB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F28081" w14:textId="271DB1D9" w:rsidR="007C2933" w:rsidRPr="00AE7DDB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Pr="00AE7DD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7C2933" w:rsidRPr="00AE7DDB" w14:paraId="26A12C84" w14:textId="77777777" w:rsidTr="00B346F1">
        <w:tc>
          <w:tcPr>
            <w:tcW w:w="1098" w:type="dxa"/>
            <w:shd w:val="clear" w:color="auto" w:fill="auto"/>
          </w:tcPr>
          <w:p w14:paraId="4119C308" w14:textId="77777777" w:rsidR="007C2933" w:rsidRPr="00AE7DDB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45BF3B5" w14:textId="199AF38D" w:rsidR="007C2933" w:rsidRPr="00AE7DDB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C9143D" w:rsidRPr="00AE7DDB" w14:paraId="2D1FDAA4" w14:textId="77777777" w:rsidTr="00B346F1">
        <w:tc>
          <w:tcPr>
            <w:tcW w:w="1098" w:type="dxa"/>
            <w:shd w:val="clear" w:color="auto" w:fill="auto"/>
          </w:tcPr>
          <w:p w14:paraId="49868FB5" w14:textId="77777777" w:rsidR="00C9143D" w:rsidRPr="00AE7DDB" w:rsidRDefault="00C9143D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A43FBCE" w14:textId="0AAC08CD" w:rsidR="00C9143D" w:rsidRPr="00AE7DDB" w:rsidRDefault="00C9143D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DD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7C2933" w:rsidRPr="00AE7DDB" w14:paraId="7B2E4839" w14:textId="77777777" w:rsidTr="00B346F1">
        <w:tc>
          <w:tcPr>
            <w:tcW w:w="1098" w:type="dxa"/>
            <w:shd w:val="clear" w:color="auto" w:fill="auto"/>
          </w:tcPr>
          <w:p w14:paraId="10357B8E" w14:textId="77777777" w:rsidR="007C2933" w:rsidRPr="00AE7DDB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ED1A184" w14:textId="3FCBC020" w:rsidR="007C2933" w:rsidRPr="00AE7DDB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4E75B8" w:rsidRPr="00AE7DDB" w14:paraId="4B4F8D91" w14:textId="77777777" w:rsidTr="00B346F1">
        <w:tc>
          <w:tcPr>
            <w:tcW w:w="1098" w:type="dxa"/>
            <w:shd w:val="clear" w:color="auto" w:fill="auto"/>
          </w:tcPr>
          <w:p w14:paraId="3995BBE7" w14:textId="77777777" w:rsidR="004E75B8" w:rsidRPr="00AE7DDB" w:rsidRDefault="004E75B8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05656DF" w14:textId="7DF86B9E" w:rsidR="004E75B8" w:rsidRPr="00AE7DDB" w:rsidRDefault="004E75B8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A2DBD" w:rsidRPr="00AE7DDB" w14:paraId="190DD385" w14:textId="77777777" w:rsidTr="00BA2DBD">
        <w:tc>
          <w:tcPr>
            <w:tcW w:w="1098" w:type="dxa"/>
            <w:shd w:val="clear" w:color="auto" w:fill="auto"/>
          </w:tcPr>
          <w:p w14:paraId="2AD91856" w14:textId="77777777" w:rsidR="00BA2DBD" w:rsidRPr="00AE7DDB" w:rsidRDefault="00BA2DBD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58777DA" w14:textId="2B177A6A" w:rsidR="00BA2DBD" w:rsidRPr="00AE7DDB" w:rsidRDefault="00BA2DBD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DD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คดีความฟ้องร้อง</w:t>
            </w:r>
          </w:p>
        </w:tc>
      </w:tr>
      <w:tr w:rsidR="0099557F" w:rsidRPr="00AE7DDB" w14:paraId="63F4B4BB" w14:textId="77777777" w:rsidTr="00BA2DBD">
        <w:tc>
          <w:tcPr>
            <w:tcW w:w="1098" w:type="dxa"/>
            <w:shd w:val="clear" w:color="auto" w:fill="auto"/>
          </w:tcPr>
          <w:p w14:paraId="48FDD3C5" w14:textId="77777777" w:rsidR="0099557F" w:rsidRPr="00AE7DDB" w:rsidRDefault="0099557F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CB2019D" w14:textId="3DB312BC" w:rsidR="0099557F" w:rsidRPr="00AE7DDB" w:rsidRDefault="0099557F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DD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4A24135F" w14:textId="77777777" w:rsidR="003B6C8F" w:rsidRPr="00AE7DDB" w:rsidRDefault="003B6C8F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507F110" w14:textId="77777777" w:rsidR="003B14EA" w:rsidRPr="00AE7DDB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7CB7CC93" w14:textId="77777777" w:rsidR="003B14EA" w:rsidRPr="00AE7DDB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32301478" w14:textId="52B30C3A" w:rsidR="003B14EA" w:rsidRPr="00AE7DDB" w:rsidRDefault="003B14EA" w:rsidP="0068558B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 w:cs="Angsana New"/>
          <w:sz w:val="28"/>
          <w:szCs w:val="28"/>
        </w:rPr>
      </w:pPr>
      <w:r w:rsidRPr="00AE7DDB">
        <w:rPr>
          <w:rFonts w:ascii="Angsana New" w:hAnsi="Angsana New" w:cs="Angsana New"/>
          <w:sz w:val="28"/>
          <w:szCs w:val="28"/>
        </w:rPr>
        <w:br w:type="page"/>
      </w:r>
      <w:r w:rsidR="00451001" w:rsidRPr="00AE7DDB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8E1D2D" w14:textId="77777777" w:rsidR="009F1F29" w:rsidRPr="00AE7DDB" w:rsidRDefault="009F1F29" w:rsidP="006C665B">
      <w:pPr>
        <w:pStyle w:val="NoSpacing"/>
        <w:rPr>
          <w:rFonts w:ascii="Angsana New" w:hAnsi="Angsana New"/>
          <w:sz w:val="22"/>
        </w:rPr>
      </w:pPr>
    </w:p>
    <w:p w14:paraId="5C024287" w14:textId="36D763D5" w:rsidR="00A93C94" w:rsidRPr="00AE7DDB" w:rsidRDefault="00451001" w:rsidP="00A93C94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AE7DDB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F22B65" w:rsidRPr="00AE7DDB">
        <w:rPr>
          <w:rFonts w:ascii="Angsana New" w:hAnsi="Angsana New"/>
          <w:sz w:val="28"/>
          <w:szCs w:val="28"/>
        </w:rPr>
        <w:t>13</w:t>
      </w:r>
      <w:r w:rsidR="00EE06F7" w:rsidRPr="00AE7DDB">
        <w:rPr>
          <w:rFonts w:ascii="Angsana New" w:hAnsi="Angsana New"/>
          <w:sz w:val="28"/>
          <w:szCs w:val="28"/>
        </w:rPr>
        <w:t xml:space="preserve"> </w:t>
      </w:r>
      <w:r w:rsidR="00E46310" w:rsidRPr="00AE7DDB">
        <w:rPr>
          <w:rFonts w:ascii="Angsana New" w:hAnsi="Angsana New" w:hint="cs"/>
          <w:sz w:val="28"/>
          <w:szCs w:val="28"/>
          <w:cs/>
        </w:rPr>
        <w:t>พฤษภาคม</w:t>
      </w:r>
      <w:r w:rsidR="00EE06F7" w:rsidRPr="00AE7DDB">
        <w:rPr>
          <w:rFonts w:ascii="Angsana New" w:hAnsi="Angsana New" w:hint="cs"/>
          <w:sz w:val="28"/>
          <w:szCs w:val="28"/>
          <w:cs/>
        </w:rPr>
        <w:t xml:space="preserve"> </w:t>
      </w:r>
      <w:r w:rsidR="00F22B65" w:rsidRPr="00AE7DDB">
        <w:rPr>
          <w:rFonts w:ascii="Angsana New" w:hAnsi="Angsana New"/>
          <w:sz w:val="28"/>
          <w:szCs w:val="28"/>
        </w:rPr>
        <w:t>2567</w:t>
      </w:r>
    </w:p>
    <w:p w14:paraId="5DBF268F" w14:textId="77777777" w:rsidR="00A14CAB" w:rsidRPr="00AE7DDB" w:rsidRDefault="00A14CAB" w:rsidP="006C665B">
      <w:pPr>
        <w:pStyle w:val="NoSpacing"/>
        <w:rPr>
          <w:rFonts w:ascii="Angsana New" w:hAnsi="Angsana New"/>
          <w:sz w:val="28"/>
          <w:szCs w:val="28"/>
        </w:rPr>
      </w:pPr>
    </w:p>
    <w:p w14:paraId="7E3AD4D7" w14:textId="2C2C1B81" w:rsidR="00CD1A46" w:rsidRPr="00AE7DDB" w:rsidRDefault="00CD1A46" w:rsidP="004F0430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AE7DDB">
        <w:rPr>
          <w:rFonts w:ascii="Angsana New" w:hAnsi="Angsana New" w:hint="cs"/>
          <w:b/>
          <w:bCs/>
          <w:sz w:val="28"/>
          <w:szCs w:val="28"/>
          <w:cs/>
          <w:lang w:val="th-TH"/>
        </w:rPr>
        <w:t>ข้อมูลทั่วไป</w:t>
      </w:r>
    </w:p>
    <w:p w14:paraId="3327EC18" w14:textId="4AD8CE30" w:rsidR="00CD1A46" w:rsidRPr="00AE7DDB" w:rsidRDefault="00CD1A46" w:rsidP="00CD1A46">
      <w:pPr>
        <w:spacing w:line="240" w:lineRule="auto"/>
        <w:ind w:left="540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36D20B01" w14:textId="67026DAD" w:rsidR="008F734C" w:rsidRPr="00AE7DDB" w:rsidRDefault="008F734C" w:rsidP="00B6362A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AE7DDB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บริษัทดำเนินธุรกิจหลักเกี่ยวกับการลงทุน และกลุ่มบริษัทดำเนินธุรกิจหลักเกี่ยวกับการพัฒนาอสังหาริมทรัพย์และบริการที่เกี่ยวข้องกับธุรกิจอสังหาริมทรัพย์ ธุรกิจให้เช่าและบริการอาคารเพื่อการพาณิชย์ ธุรกิจผลิตและขายสังกะสีอ๊อกไซด์ และเคมีภัณฑ์ ธุรกิจผลิตและจำหน่ายเครื่องทำความเย็น ธุรกิจผลิต</w:t>
      </w:r>
      <w:r w:rsidRPr="00AE7DDB">
        <w:rPr>
          <w:rFonts w:ascii="Angsana New" w:hAnsi="Angsana New"/>
          <w:spacing w:val="2"/>
          <w:sz w:val="28"/>
          <w:szCs w:val="28"/>
          <w:cs/>
          <w:lang w:val="th-TH"/>
        </w:rPr>
        <w:t>และจำหน่ายกระแสไฟฟ้า</w:t>
      </w:r>
      <w:r w:rsidR="00616262" w:rsidRPr="00AE7DDB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="00B6362A" w:rsidRPr="00AE7DDB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78516C" w:rsidRPr="00AE7DDB">
        <w:rPr>
          <w:rFonts w:asciiTheme="majorBidi" w:hAnsiTheme="majorBidi" w:cstheme="majorBidi" w:hint="cs"/>
          <w:sz w:val="28"/>
          <w:szCs w:val="28"/>
          <w:cs/>
        </w:rPr>
        <w:t>ธุรกิจ</w:t>
      </w:r>
      <w:r w:rsidR="004A395F" w:rsidRPr="00AE7DDB">
        <w:rPr>
          <w:rFonts w:asciiTheme="majorBidi" w:hAnsiTheme="majorBidi" w:cstheme="majorBidi" w:hint="cs"/>
          <w:sz w:val="28"/>
          <w:szCs w:val="28"/>
          <w:cs/>
        </w:rPr>
        <w:t>ปรึกษาการบริหารงานและควบคุมงานก่อสร้าง</w:t>
      </w:r>
    </w:p>
    <w:p w14:paraId="0BE545F9" w14:textId="77777777" w:rsidR="00CD1A46" w:rsidRPr="00AE7DDB" w:rsidRDefault="00CD1A46" w:rsidP="00CD1A46">
      <w:pPr>
        <w:spacing w:line="240" w:lineRule="auto"/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47C52F42" w14:textId="4F014181" w:rsidR="003B14EA" w:rsidRPr="00AE7DDB" w:rsidRDefault="004F0493" w:rsidP="004F0430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E7DDB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72B2C978" w14:textId="1FE28D18" w:rsidR="004539E5" w:rsidRPr="00AE7DDB" w:rsidRDefault="00DC1E89" w:rsidP="00CC37AE">
      <w:pPr>
        <w:pStyle w:val="NoSpacing"/>
        <w:spacing w:line="0" w:lineRule="atLeast"/>
        <w:rPr>
          <w:rFonts w:ascii="Angsana New" w:hAnsi="Angsana New"/>
          <w:sz w:val="20"/>
          <w:szCs w:val="20"/>
        </w:rPr>
      </w:pPr>
      <w:r w:rsidRPr="00AE7DDB">
        <w:rPr>
          <w:rFonts w:ascii="Angsana New" w:hAnsi="Angsana New"/>
          <w:sz w:val="22"/>
        </w:rPr>
        <w:tab/>
      </w:r>
      <w:r w:rsidRPr="00AE7DDB">
        <w:rPr>
          <w:rFonts w:ascii="Angsana New" w:hAnsi="Angsana New"/>
          <w:sz w:val="22"/>
        </w:rPr>
        <w:tab/>
      </w:r>
      <w:r w:rsidRPr="00AE7DDB">
        <w:rPr>
          <w:rFonts w:ascii="Angsana New" w:hAnsi="Angsana New"/>
          <w:sz w:val="22"/>
        </w:rPr>
        <w:tab/>
      </w:r>
    </w:p>
    <w:p w14:paraId="29C7A452" w14:textId="08085C27" w:rsidR="00F67D55" w:rsidRPr="00AE7DDB" w:rsidRDefault="00F67D55" w:rsidP="00CC37AE">
      <w:pPr>
        <w:spacing w:line="0" w:lineRule="atLeast"/>
        <w:ind w:left="547"/>
        <w:rPr>
          <w:rFonts w:ascii="Angsana New" w:hAnsi="Angsana New"/>
          <w:spacing w:val="-2"/>
          <w:sz w:val="28"/>
          <w:szCs w:val="28"/>
        </w:rPr>
      </w:pPr>
      <w:r w:rsidRPr="00AE7DDB">
        <w:rPr>
          <w:rFonts w:ascii="Angsana New" w:hAnsi="Angsana New"/>
          <w:spacing w:val="-2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F22B65" w:rsidRPr="00AE7DDB">
        <w:rPr>
          <w:rFonts w:ascii="Angsana New" w:hAnsi="Angsana New"/>
          <w:spacing w:val="-2"/>
          <w:sz w:val="28"/>
          <w:szCs w:val="28"/>
        </w:rPr>
        <w:t>34</w:t>
      </w:r>
      <w:r w:rsidRPr="00AE7DDB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AE7DDB">
        <w:rPr>
          <w:rFonts w:ascii="Angsana New" w:hAnsi="Angsana New"/>
          <w:i/>
          <w:iCs/>
          <w:spacing w:val="-2"/>
          <w:sz w:val="28"/>
          <w:szCs w:val="28"/>
          <w:cs/>
        </w:rPr>
        <w:t>การรายงานทางการเงินระหว่างกาล</w:t>
      </w:r>
      <w:r w:rsidRPr="00AE7DDB">
        <w:rPr>
          <w:rFonts w:ascii="Angsana New" w:hAnsi="Angsana New"/>
          <w:spacing w:val="-2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B07FAA" w:rsidRPr="00AE7DDB">
        <w:rPr>
          <w:rFonts w:ascii="Angsana New" w:hAnsi="Angsana New"/>
          <w:spacing w:val="-2"/>
          <w:sz w:val="28"/>
          <w:szCs w:val="28"/>
        </w:rPr>
        <w:t xml:space="preserve"> </w:t>
      </w:r>
      <w:r w:rsidRPr="00AE7DDB">
        <w:rPr>
          <w:rFonts w:ascii="Angsana New" w:hAnsi="Angsana New"/>
          <w:spacing w:val="-2"/>
          <w:sz w:val="28"/>
          <w:szCs w:val="28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="00525B1C" w:rsidRPr="00AE7DDB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="00525B1C" w:rsidRPr="00AE7DDB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B43B13" w:rsidRPr="00AE7DDB">
        <w:rPr>
          <w:rFonts w:ascii="Angsana New" w:hAnsi="Angsana New"/>
          <w:spacing w:val="-2"/>
          <w:sz w:val="28"/>
          <w:szCs w:val="28"/>
        </w:rPr>
        <w:t xml:space="preserve"> </w:t>
      </w:r>
      <w:r w:rsidR="00525B1C" w:rsidRPr="00AE7DDB">
        <w:rPr>
          <w:rFonts w:ascii="Angsana New" w:hAnsi="Angsana New"/>
          <w:spacing w:val="-2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="00525B1C" w:rsidRPr="00AE7DD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25B1C" w:rsidRPr="00AE7DDB">
        <w:rPr>
          <w:rFonts w:ascii="Angsana New" w:hAnsi="Angsana New"/>
          <w:spacing w:val="-2"/>
          <w:sz w:val="28"/>
          <w:szCs w:val="28"/>
        </w:rPr>
        <w:br/>
      </w:r>
      <w:r w:rsidR="00525B1C" w:rsidRPr="00AE7DDB">
        <w:rPr>
          <w:rFonts w:ascii="Angsana New" w:hAnsi="Angsana New"/>
          <w:spacing w:val="-2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25B1C" w:rsidRPr="00AE7DDB">
        <w:rPr>
          <w:rFonts w:ascii="Angsana New" w:hAnsi="Angsana New"/>
          <w:spacing w:val="-2"/>
          <w:sz w:val="28"/>
          <w:szCs w:val="28"/>
        </w:rPr>
        <w:br/>
      </w:r>
      <w:r w:rsidR="00F22B65" w:rsidRPr="00AE7DDB">
        <w:rPr>
          <w:rFonts w:ascii="Angsana New" w:hAnsi="Angsana New"/>
          <w:spacing w:val="-2"/>
          <w:sz w:val="28"/>
          <w:szCs w:val="28"/>
        </w:rPr>
        <w:t>30</w:t>
      </w:r>
      <w:r w:rsidR="00525B1C" w:rsidRPr="00AE7DDB">
        <w:rPr>
          <w:rFonts w:ascii="Angsana New" w:hAnsi="Angsana New"/>
          <w:spacing w:val="-2"/>
          <w:sz w:val="28"/>
          <w:szCs w:val="28"/>
        </w:rPr>
        <w:t xml:space="preserve"> </w:t>
      </w:r>
      <w:r w:rsidR="00525B1C" w:rsidRPr="00AE7DDB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525B1C" w:rsidRPr="00AE7DDB">
        <w:rPr>
          <w:rFonts w:ascii="Angsana New" w:hAnsi="Angsana New"/>
          <w:spacing w:val="-2"/>
          <w:sz w:val="28"/>
          <w:szCs w:val="28"/>
        </w:rPr>
        <w:t xml:space="preserve"> </w:t>
      </w:r>
      <w:r w:rsidR="00F22B65" w:rsidRPr="00AE7DDB">
        <w:rPr>
          <w:rFonts w:ascii="Angsana New" w:hAnsi="Angsana New"/>
          <w:spacing w:val="-2"/>
          <w:sz w:val="28"/>
          <w:szCs w:val="28"/>
        </w:rPr>
        <w:t>2566</w:t>
      </w:r>
    </w:p>
    <w:p w14:paraId="1F5BDD25" w14:textId="223F8A9E" w:rsidR="00525B1C" w:rsidRPr="00AE7DDB" w:rsidRDefault="00525B1C" w:rsidP="00F67D55">
      <w:pPr>
        <w:spacing w:line="240" w:lineRule="auto"/>
        <w:ind w:left="540"/>
        <w:rPr>
          <w:rFonts w:ascii="Angsana New" w:hAnsi="Angsana New"/>
          <w:spacing w:val="-2"/>
          <w:sz w:val="22"/>
          <w:szCs w:val="22"/>
        </w:rPr>
      </w:pPr>
    </w:p>
    <w:p w14:paraId="6AF7BA06" w14:textId="3FEBA4B8" w:rsidR="00F67D55" w:rsidRPr="00AE7DDB" w:rsidRDefault="008F734C" w:rsidP="008F734C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  <w:cs/>
        </w:rPr>
      </w:pPr>
      <w:r w:rsidRPr="00AE7DDB">
        <w:rPr>
          <w:rFonts w:ascii="Angsana New" w:hAnsi="Angsana New"/>
          <w:spacing w:val="-2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0D1051" w:rsidRPr="00AE7DDB">
        <w:rPr>
          <w:rFonts w:ascii="Angsana New" w:hAnsi="Angsana New"/>
          <w:spacing w:val="-2"/>
          <w:sz w:val="28"/>
          <w:szCs w:val="28"/>
          <w:cs/>
        </w:rPr>
        <w:br/>
      </w:r>
      <w:r w:rsidRPr="00AE7DDB">
        <w:rPr>
          <w:rFonts w:ascii="Angsana New" w:hAnsi="Angsana New"/>
          <w:spacing w:val="-2"/>
          <w:sz w:val="28"/>
          <w:szCs w:val="28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AE7DD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F22B65" w:rsidRPr="00AE7DDB">
        <w:rPr>
          <w:rFonts w:ascii="Angsana New" w:hAnsi="Angsana New"/>
          <w:spacing w:val="-2"/>
          <w:sz w:val="28"/>
          <w:szCs w:val="28"/>
        </w:rPr>
        <w:t>30</w:t>
      </w:r>
      <w:r w:rsidRPr="00AE7DDB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F22B65" w:rsidRPr="00AE7DDB">
        <w:rPr>
          <w:rFonts w:ascii="Angsana New" w:hAnsi="Angsana New"/>
          <w:spacing w:val="-2"/>
          <w:sz w:val="28"/>
          <w:szCs w:val="28"/>
        </w:rPr>
        <w:t>2566</w:t>
      </w:r>
    </w:p>
    <w:p w14:paraId="544DEEAA" w14:textId="4CC9C83F" w:rsidR="008F734C" w:rsidRPr="00AE7DDB" w:rsidRDefault="008F734C" w:rsidP="008F734C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</w:p>
    <w:p w14:paraId="3DD7B719" w14:textId="77777777" w:rsidR="00D56E86" w:rsidRPr="00AE7DDB" w:rsidRDefault="00D56E86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E7DDB">
        <w:rPr>
          <w:rFonts w:ascii="Angsana New" w:hAnsi="Angsana New"/>
          <w:b/>
          <w:bCs/>
          <w:sz w:val="28"/>
          <w:szCs w:val="28"/>
          <w:cs/>
          <w:lang w:val="th-TH"/>
        </w:rPr>
        <w:br w:type="page"/>
      </w:r>
    </w:p>
    <w:p w14:paraId="500694CA" w14:textId="175BF521" w:rsidR="003B14EA" w:rsidRPr="00AE7DDB" w:rsidRDefault="003B14EA" w:rsidP="0052350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AE7DDB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บุคคลหรือกิจการที่เกี่ยวข้องกัน</w:t>
      </w:r>
      <w:r w:rsidR="002A3E96" w:rsidRPr="00AE7DDB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 </w:t>
      </w:r>
    </w:p>
    <w:p w14:paraId="2786EED6" w14:textId="77777777" w:rsidR="00ED2A04" w:rsidRPr="00AE7DDB" w:rsidRDefault="00ED2A04" w:rsidP="00EF64C8">
      <w:pPr>
        <w:pStyle w:val="NoSpacing"/>
        <w:spacing w:line="240" w:lineRule="auto"/>
        <w:rPr>
          <w:rFonts w:ascii="Angsana New" w:hAnsi="Angsana New"/>
          <w:sz w:val="22"/>
        </w:rPr>
      </w:pPr>
    </w:p>
    <w:p w14:paraId="5068B31E" w14:textId="0DD5E0C5" w:rsidR="008A2F4D" w:rsidRPr="00AE7DDB" w:rsidRDefault="008A2F4D" w:rsidP="008A2F4D">
      <w:pPr>
        <w:spacing w:line="240" w:lineRule="auto"/>
        <w:ind w:left="547"/>
        <w:rPr>
          <w:rFonts w:ascii="Angsana New" w:hAnsi="Angsana New"/>
          <w:b/>
          <w:sz w:val="28"/>
          <w:szCs w:val="28"/>
        </w:rPr>
      </w:pPr>
      <w:r w:rsidRPr="00AE7DDB">
        <w:rPr>
          <w:rFonts w:ascii="Angsana New" w:hAnsi="Angsana New"/>
          <w:sz w:val="28"/>
          <w:szCs w:val="28"/>
          <w:cs/>
        </w:rPr>
        <w:t>ความสัมพันธ์ที่มีกับบริษัท</w:t>
      </w:r>
      <w:r w:rsidRPr="00AE7DDB">
        <w:rPr>
          <w:rFonts w:ascii="Angsana New" w:hAnsi="Angsana New" w:hint="cs"/>
          <w:sz w:val="28"/>
          <w:szCs w:val="28"/>
          <w:cs/>
        </w:rPr>
        <w:t>ย่อย</w:t>
      </w:r>
      <w:r w:rsidRPr="00AE7DDB">
        <w:rPr>
          <w:rFonts w:ascii="Angsana New" w:hAnsi="Angsana New"/>
          <w:sz w:val="28"/>
          <w:szCs w:val="28"/>
          <w:cs/>
        </w:rPr>
        <w:t>และบริษัท</w:t>
      </w:r>
      <w:r w:rsidRPr="00AE7DDB">
        <w:rPr>
          <w:rFonts w:ascii="Angsana New" w:hAnsi="Angsana New" w:hint="cs"/>
          <w:sz w:val="28"/>
          <w:szCs w:val="28"/>
          <w:cs/>
        </w:rPr>
        <w:t>ร่วม</w:t>
      </w:r>
      <w:r w:rsidRPr="00AE7DDB">
        <w:rPr>
          <w:rFonts w:ascii="Angsana New" w:hAnsi="Angsana New"/>
          <w:sz w:val="28"/>
          <w:szCs w:val="28"/>
          <w:cs/>
        </w:rPr>
        <w:t xml:space="preserve"> </w:t>
      </w:r>
      <w:r w:rsidRPr="00AE7DDB">
        <w:rPr>
          <w:rFonts w:ascii="Angsana New" w:hAnsi="Angsana New"/>
          <w:b/>
          <w:sz w:val="28"/>
          <w:szCs w:val="28"/>
          <w:cs/>
        </w:rPr>
        <w:t>ที่มีการเปลี่ยนแปลงอย่างมีสาระสำคัญ</w:t>
      </w:r>
      <w:r w:rsidRPr="00AE7DDB">
        <w:rPr>
          <w:rFonts w:ascii="Angsana New" w:hAnsi="Angsana New"/>
          <w:sz w:val="28"/>
          <w:szCs w:val="28"/>
          <w:cs/>
        </w:rPr>
        <w:t>ได้เปิดเผยในหมายเหตุข้อ</w:t>
      </w:r>
      <w:r w:rsidRPr="00AE7DDB">
        <w:rPr>
          <w:rFonts w:ascii="Angsana New" w:hAnsi="Angsana New"/>
          <w:sz w:val="28"/>
          <w:szCs w:val="28"/>
        </w:rPr>
        <w:t xml:space="preserve"> </w:t>
      </w:r>
      <w:r w:rsidR="00F22B65" w:rsidRPr="00AE7DDB">
        <w:rPr>
          <w:rFonts w:ascii="Angsana New" w:hAnsi="Angsana New"/>
          <w:sz w:val="28"/>
          <w:szCs w:val="28"/>
        </w:rPr>
        <w:t>5</w:t>
      </w:r>
      <w:r w:rsidRPr="00AE7DDB">
        <w:rPr>
          <w:rFonts w:ascii="Angsana New" w:hAnsi="Angsana New"/>
          <w:sz w:val="28"/>
          <w:szCs w:val="28"/>
          <w:cs/>
        </w:rPr>
        <w:t xml:space="preserve"> </w:t>
      </w:r>
      <w:r w:rsidRPr="00AE7DDB">
        <w:rPr>
          <w:rFonts w:ascii="Angsana New" w:hAnsi="Angsana New" w:hint="cs"/>
          <w:b/>
          <w:sz w:val="28"/>
          <w:szCs w:val="28"/>
          <w:cs/>
        </w:rPr>
        <w:t>สำหรับ</w:t>
      </w:r>
      <w:r w:rsidRPr="00AE7DDB">
        <w:rPr>
          <w:rFonts w:ascii="Angsana New" w:hAnsi="Angsana New"/>
          <w:b/>
          <w:sz w:val="28"/>
          <w:szCs w:val="28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AE7DDB">
        <w:rPr>
          <w:rFonts w:ascii="Angsana New" w:hAnsi="Angsana New"/>
          <w:sz w:val="28"/>
          <w:szCs w:val="28"/>
          <w:cs/>
        </w:rPr>
        <w:t>กลุ่มบริษัท</w:t>
      </w:r>
      <w:r w:rsidRPr="00AE7DDB">
        <w:rPr>
          <w:rFonts w:ascii="Angsana New" w:hAnsi="Angsana New"/>
          <w:b/>
          <w:sz w:val="28"/>
          <w:szCs w:val="28"/>
          <w:cs/>
        </w:rPr>
        <w:t>มีรายการระหว่างกันที่มีนัยสำคัญในระหว่างงวดมีดังต่อไปนี้</w:t>
      </w:r>
    </w:p>
    <w:p w14:paraId="5DA726AE" w14:textId="3035FB8F" w:rsidR="00883150" w:rsidRPr="00AE7DDB" w:rsidRDefault="00883150" w:rsidP="00EF64C8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4320"/>
      </w:tblGrid>
      <w:tr w:rsidR="00E27AD0" w:rsidRPr="00AE7DDB" w14:paraId="46408657" w14:textId="77777777" w:rsidTr="00597A77">
        <w:trPr>
          <w:trHeight w:val="20"/>
          <w:tblHeader/>
        </w:trPr>
        <w:tc>
          <w:tcPr>
            <w:tcW w:w="3780" w:type="dxa"/>
            <w:hideMark/>
          </w:tcPr>
          <w:p w14:paraId="09E2256E" w14:textId="59967AA9" w:rsidR="00E27AD0" w:rsidRPr="00AE7DDB" w:rsidRDefault="00E27AD0" w:rsidP="00EF64C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AE7DDB">
              <w:rPr>
                <w:rFonts w:ascii="Angsana New" w:hAnsi="Angsana New"/>
                <w:sz w:val="28"/>
                <w:szCs w:val="28"/>
              </w:rPr>
              <w:br w:type="page"/>
            </w:r>
            <w:r w:rsidRPr="00AE7DDB">
              <w:rPr>
                <w:rFonts w:ascii="Angsana New" w:hAnsi="Angsana New"/>
                <w:sz w:val="28"/>
                <w:szCs w:val="28"/>
              </w:rPr>
              <w:br w:type="page"/>
            </w:r>
            <w:r w:rsidRPr="00AE7DDB">
              <w:rPr>
                <w:rFonts w:ascii="Angsana New" w:hAnsi="Angsana New"/>
                <w:sz w:val="28"/>
                <w:szCs w:val="28"/>
              </w:rPr>
              <w:br w:type="page"/>
            </w:r>
            <w:r w:rsidRPr="00AE7DDB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AE7DDB">
              <w:rPr>
                <w:rFonts w:ascii="Angsana New" w:hAnsi="Angsana New"/>
                <w:sz w:val="28"/>
                <w:szCs w:val="28"/>
              </w:rPr>
              <w:br w:type="page"/>
            </w:r>
            <w:r w:rsidRPr="00AE7D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43C2AF6C" w14:textId="0A041496" w:rsidR="00E27AD0" w:rsidRPr="00AE7DDB" w:rsidRDefault="00E27AD0" w:rsidP="00EF64C8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7D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320" w:type="dxa"/>
          </w:tcPr>
          <w:p w14:paraId="44A9EEF2" w14:textId="77777777" w:rsidR="00E27AD0" w:rsidRPr="00AE7DDB" w:rsidRDefault="00E27AD0" w:rsidP="00EF64C8">
            <w:pPr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7D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A2F4D" w:rsidRPr="00AE7DDB" w14:paraId="5FB18FEA" w14:textId="77777777" w:rsidTr="00597A77">
        <w:trPr>
          <w:trHeight w:val="20"/>
        </w:trPr>
        <w:tc>
          <w:tcPr>
            <w:tcW w:w="3780" w:type="dxa"/>
          </w:tcPr>
          <w:p w14:paraId="5586018D" w14:textId="77777777" w:rsidR="00013098" w:rsidRPr="00AE7DDB" w:rsidRDefault="00013098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พร็อพเพอร์ตี้ เมเนจเมนท์ </w:t>
            </w:r>
          </w:p>
          <w:p w14:paraId="2E5EF945" w14:textId="3235D054" w:rsidR="008A2F4D" w:rsidRPr="00AE7DDB" w:rsidRDefault="00013098" w:rsidP="00013098">
            <w:pPr>
              <w:pStyle w:val="NoSpacing"/>
              <w:spacing w:line="240" w:lineRule="auto"/>
              <w:ind w:left="156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เซอร์วิสเซส (ประเทศไทย) จำกัด</w:t>
            </w:r>
          </w:p>
        </w:tc>
        <w:tc>
          <w:tcPr>
            <w:tcW w:w="1260" w:type="dxa"/>
          </w:tcPr>
          <w:p w14:paraId="1FF0FFC8" w14:textId="77777777" w:rsidR="00750F67" w:rsidRPr="00AE7DDB" w:rsidRDefault="00750F67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8D9C65" w14:textId="02E4D5F6" w:rsidR="008A2F4D" w:rsidRPr="00AE7DDB" w:rsidRDefault="00013098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13DFEE23" w14:textId="77777777" w:rsidR="00750F67" w:rsidRPr="00AE7DDB" w:rsidRDefault="00750F67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FB57761" w14:textId="7B916516" w:rsidR="008A2F4D" w:rsidRPr="00AE7DDB" w:rsidRDefault="00013098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8A2F4D" w:rsidRPr="00AE7DDB" w14:paraId="4CC7B0F9" w14:textId="77777777" w:rsidTr="00597A77">
        <w:trPr>
          <w:trHeight w:val="20"/>
        </w:trPr>
        <w:tc>
          <w:tcPr>
            <w:tcW w:w="3780" w:type="dxa"/>
          </w:tcPr>
          <w:p w14:paraId="76FA9833" w14:textId="11EAFAAE" w:rsidR="008A2F4D" w:rsidRPr="00AE7DDB" w:rsidRDefault="003B54E8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260" w:type="dxa"/>
          </w:tcPr>
          <w:p w14:paraId="06ADDB16" w14:textId="159BB686" w:rsidR="008A2F4D" w:rsidRPr="00AE7DDB" w:rsidRDefault="003B54E8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56BA8686" w14:textId="54C694B2" w:rsidR="008A2F4D" w:rsidRPr="00AE7DDB" w:rsidRDefault="003B54E8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3B54E8" w:rsidRPr="00AE7DDB" w14:paraId="6DF68EEE" w14:textId="77777777" w:rsidTr="00597A77">
        <w:trPr>
          <w:trHeight w:val="20"/>
        </w:trPr>
        <w:tc>
          <w:tcPr>
            <w:tcW w:w="3780" w:type="dxa"/>
          </w:tcPr>
          <w:p w14:paraId="2DB36273" w14:textId="4F8E1C9A" w:rsidR="003B54E8" w:rsidRPr="00AE7DDB" w:rsidRDefault="003B54E8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บริษัท เร้ด ล็อบสเตอร์ รีเทล เอเชีย จำกัด</w:t>
            </w:r>
          </w:p>
        </w:tc>
        <w:tc>
          <w:tcPr>
            <w:tcW w:w="1260" w:type="dxa"/>
          </w:tcPr>
          <w:p w14:paraId="55D4B469" w14:textId="1C709025" w:rsidR="003B54E8" w:rsidRPr="00AE7DDB" w:rsidRDefault="003B54E8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5C1A09CB" w14:textId="499B584B" w:rsidR="003B54E8" w:rsidRPr="00AE7DDB" w:rsidRDefault="003A486B" w:rsidP="003A486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AE7DDB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0D5730" w:rsidRPr="00AE7DDB" w14:paraId="4D26B3FA" w14:textId="77777777" w:rsidTr="00597A77">
        <w:trPr>
          <w:trHeight w:val="20"/>
        </w:trPr>
        <w:tc>
          <w:tcPr>
            <w:tcW w:w="3780" w:type="dxa"/>
          </w:tcPr>
          <w:p w14:paraId="4AA5649F" w14:textId="30A12635" w:rsidR="000D5730" w:rsidRPr="00AE7DDB" w:rsidRDefault="000D5730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บริษัท สะไปซ์ ออฟ เอเซีย จำกัด</w:t>
            </w:r>
          </w:p>
        </w:tc>
        <w:tc>
          <w:tcPr>
            <w:tcW w:w="1260" w:type="dxa"/>
          </w:tcPr>
          <w:p w14:paraId="461204E6" w14:textId="76E5A507" w:rsidR="000D5730" w:rsidRPr="00AE7DDB" w:rsidRDefault="000D5730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3C52BCED" w14:textId="7E703545" w:rsidR="000D5730" w:rsidRPr="00AE7DDB" w:rsidRDefault="003565D3" w:rsidP="003A486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AE7DDB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0D5730" w:rsidRPr="00AE7DDB" w14:paraId="4EC1B1CA" w14:textId="77777777" w:rsidTr="00597A77">
        <w:trPr>
          <w:trHeight w:val="20"/>
        </w:trPr>
        <w:tc>
          <w:tcPr>
            <w:tcW w:w="3780" w:type="dxa"/>
          </w:tcPr>
          <w:p w14:paraId="59755714" w14:textId="06A76CC3" w:rsidR="000D5730" w:rsidRPr="00AE7DDB" w:rsidRDefault="000D5730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บริษัท โฟร์ ดรีม พร็อพเพอร์ตี้ จำกัด</w:t>
            </w:r>
          </w:p>
        </w:tc>
        <w:tc>
          <w:tcPr>
            <w:tcW w:w="1260" w:type="dxa"/>
          </w:tcPr>
          <w:p w14:paraId="059A8DA9" w14:textId="62F9035D" w:rsidR="000D5730" w:rsidRPr="00AE7DDB" w:rsidRDefault="000D5730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5393562" w14:textId="1E90C8B4" w:rsidR="000D5730" w:rsidRPr="00AE7DDB" w:rsidRDefault="004A0B48" w:rsidP="003A486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กรรมการมีความเกี่ยวโยงกับกรรมการของบริษัทย่อย</w:t>
            </w:r>
          </w:p>
        </w:tc>
      </w:tr>
    </w:tbl>
    <w:p w14:paraId="21B573C6" w14:textId="578D33AA" w:rsidR="00B4459E" w:rsidRPr="00AE7DDB" w:rsidRDefault="00B4459E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362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592"/>
        <w:gridCol w:w="903"/>
        <w:gridCol w:w="277"/>
        <w:gridCol w:w="990"/>
        <w:gridCol w:w="279"/>
        <w:gridCol w:w="888"/>
        <w:gridCol w:w="11"/>
        <w:gridCol w:w="245"/>
        <w:gridCol w:w="22"/>
        <w:gridCol w:w="1155"/>
      </w:tblGrid>
      <w:tr w:rsidR="00AE5C2C" w:rsidRPr="00AE7DDB" w14:paraId="567A26F4" w14:textId="77777777" w:rsidTr="006F38A1">
        <w:trPr>
          <w:tblHeader/>
        </w:trPr>
        <w:tc>
          <w:tcPr>
            <w:tcW w:w="2452" w:type="pct"/>
          </w:tcPr>
          <w:p w14:paraId="56E13987" w14:textId="77777777" w:rsidR="00AE5C2C" w:rsidRPr="00AE7DDB" w:rsidRDefault="00AE5C2C" w:rsidP="005C576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59" w:type="pct"/>
            <w:gridSpan w:val="3"/>
          </w:tcPr>
          <w:p w14:paraId="64ED4B12" w14:textId="77777777" w:rsidR="00AE5C2C" w:rsidRPr="00AE7DDB" w:rsidRDefault="00AE5C2C" w:rsidP="005C576B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7E65EF1E" w14:textId="77777777" w:rsidR="00AE5C2C" w:rsidRPr="00AE7DDB" w:rsidRDefault="00AE5C2C" w:rsidP="005C576B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pct"/>
            <w:gridSpan w:val="5"/>
            <w:shd w:val="clear" w:color="auto" w:fill="auto"/>
          </w:tcPr>
          <w:p w14:paraId="27933C39" w14:textId="77777777" w:rsidR="00AE5C2C" w:rsidRPr="00AE7DDB" w:rsidRDefault="00AE5C2C" w:rsidP="005C576B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5C2C" w:rsidRPr="00AE7DDB" w14:paraId="5319027B" w14:textId="77777777" w:rsidTr="006F38A1">
        <w:trPr>
          <w:tblHeader/>
        </w:trPr>
        <w:tc>
          <w:tcPr>
            <w:tcW w:w="2452" w:type="pct"/>
          </w:tcPr>
          <w:p w14:paraId="27354D16" w14:textId="7B0551F5" w:rsidR="00AE5C2C" w:rsidRPr="00AE7DDB" w:rsidRDefault="00B21D41" w:rsidP="005C576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AE7DD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F22B65" w:rsidRPr="00AE7DD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AE7DD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7DD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482" w:type="pct"/>
          </w:tcPr>
          <w:p w14:paraId="69B97461" w14:textId="0C9D069E" w:rsidR="00AE5C2C" w:rsidRPr="00AE7DDB" w:rsidRDefault="00F22B65" w:rsidP="005C57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8" w:type="pct"/>
          </w:tcPr>
          <w:p w14:paraId="0AB295C4" w14:textId="77777777" w:rsidR="00AE5C2C" w:rsidRPr="00AE7DDB" w:rsidRDefault="00AE5C2C" w:rsidP="005C57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00284298" w14:textId="771CE12C" w:rsidR="00AE5C2C" w:rsidRPr="00AE7DDB" w:rsidRDefault="00F22B65" w:rsidP="005C57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9" w:type="pct"/>
            <w:shd w:val="clear" w:color="auto" w:fill="auto"/>
          </w:tcPr>
          <w:p w14:paraId="238F7226" w14:textId="77777777" w:rsidR="00AE5C2C" w:rsidRPr="00AE7DDB" w:rsidRDefault="00AE5C2C" w:rsidP="005C57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511AE6BC" w14:textId="2E990DB0" w:rsidR="00AE5C2C" w:rsidRPr="00AE7DDB" w:rsidRDefault="00F22B65" w:rsidP="005C57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101294BD" w14:textId="77777777" w:rsidR="00AE5C2C" w:rsidRPr="00AE7DDB" w:rsidRDefault="00AE5C2C" w:rsidP="005C57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33E0D35A" w14:textId="725AC4F5" w:rsidR="00AE5C2C" w:rsidRPr="00AE7DDB" w:rsidRDefault="00F22B65" w:rsidP="005C57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AE5C2C" w:rsidRPr="00AE7DDB" w14:paraId="79CFE353" w14:textId="77777777" w:rsidTr="007232A2">
        <w:trPr>
          <w:tblHeader/>
        </w:trPr>
        <w:tc>
          <w:tcPr>
            <w:tcW w:w="2452" w:type="pct"/>
          </w:tcPr>
          <w:p w14:paraId="4062C5B3" w14:textId="77777777" w:rsidR="00AE5C2C" w:rsidRPr="00AE7DDB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8" w:type="pct"/>
            <w:gridSpan w:val="9"/>
          </w:tcPr>
          <w:p w14:paraId="4D881D11" w14:textId="77777777" w:rsidR="00AE5C2C" w:rsidRPr="00AE7DDB" w:rsidRDefault="00AE5C2C" w:rsidP="005C576B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E5C2C" w:rsidRPr="00AE7DDB" w14:paraId="232C61C5" w14:textId="77777777" w:rsidTr="006F38A1">
        <w:tc>
          <w:tcPr>
            <w:tcW w:w="2452" w:type="pct"/>
          </w:tcPr>
          <w:p w14:paraId="3750D24D" w14:textId="59DA9F0F" w:rsidR="00AE5C2C" w:rsidRPr="00AE7DDB" w:rsidRDefault="00AE5C2C" w:rsidP="005C576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AE7D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482" w:type="pct"/>
          </w:tcPr>
          <w:p w14:paraId="57C8E6C9" w14:textId="77777777" w:rsidR="00AE5C2C" w:rsidRPr="00AE7DDB" w:rsidRDefault="00AE5C2C" w:rsidP="005C576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514AA32E" w14:textId="77777777" w:rsidR="00AE5C2C" w:rsidRPr="00AE7DDB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376306B6" w14:textId="77777777" w:rsidR="00AE5C2C" w:rsidRPr="00AE7DDB" w:rsidRDefault="00AE5C2C" w:rsidP="005C576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6D053647" w14:textId="77777777" w:rsidR="00AE5C2C" w:rsidRPr="00AE7DDB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7C002A8A" w14:textId="77777777" w:rsidR="00AE5C2C" w:rsidRPr="00AE7DDB" w:rsidRDefault="00AE5C2C" w:rsidP="005C576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2D6CEDF0" w14:textId="77777777" w:rsidR="00AE5C2C" w:rsidRPr="00AE7DDB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6F0E921" w14:textId="77777777" w:rsidR="00AE5C2C" w:rsidRPr="00AE7DDB" w:rsidRDefault="00AE5C2C" w:rsidP="005C576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0AEF" w:rsidRPr="00AE7DDB" w14:paraId="369AABB6" w14:textId="77777777" w:rsidTr="006F38A1">
        <w:tc>
          <w:tcPr>
            <w:tcW w:w="2452" w:type="pct"/>
          </w:tcPr>
          <w:p w14:paraId="78AF80AE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482" w:type="pct"/>
          </w:tcPr>
          <w:p w14:paraId="160216FD" w14:textId="569983B3" w:rsidR="002F0AEF" w:rsidRPr="00AE7DDB" w:rsidRDefault="00F22B65" w:rsidP="002F0AEF">
            <w:pPr>
              <w:pStyle w:val="BodyText"/>
              <w:tabs>
                <w:tab w:val="decimal" w:pos="65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0704B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8" w:type="pct"/>
          </w:tcPr>
          <w:p w14:paraId="69389EAE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3C2C70F2" w14:textId="700D6E69" w:rsidR="002F0AEF" w:rsidRPr="00AE7DDB" w:rsidRDefault="00F22B65" w:rsidP="002F0AE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F0AEF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9" w:type="pct"/>
            <w:shd w:val="clear" w:color="auto" w:fill="auto"/>
          </w:tcPr>
          <w:p w14:paraId="0FF5D7CC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65646574" w14:textId="59B0799F" w:rsidR="002F0AEF" w:rsidRPr="00AE7DDB" w:rsidRDefault="006D7769" w:rsidP="002F0AEF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579503C2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0ABE038B" w14:textId="4309F8BE" w:rsidR="002F0AEF" w:rsidRPr="00AE7DDB" w:rsidRDefault="002F0AEF" w:rsidP="002F0AEF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theme="minorBidi"/>
                <w:sz w:val="28"/>
                <w:szCs w:val="28"/>
              </w:rPr>
              <w:t>-</w:t>
            </w:r>
          </w:p>
        </w:tc>
      </w:tr>
      <w:tr w:rsidR="002F0AEF" w:rsidRPr="00AE7DDB" w14:paraId="71E5F502" w14:textId="77777777" w:rsidTr="006F38A1">
        <w:tc>
          <w:tcPr>
            <w:tcW w:w="2452" w:type="pct"/>
          </w:tcPr>
          <w:p w14:paraId="66BA3224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82" w:type="pct"/>
          </w:tcPr>
          <w:p w14:paraId="174D20F0" w14:textId="0FCAAFED" w:rsidR="002F0AEF" w:rsidRPr="00AE7DDB" w:rsidRDefault="00F22B65" w:rsidP="002F0AE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0704B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48" w:type="pct"/>
          </w:tcPr>
          <w:p w14:paraId="04F54BB7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51666B9E" w14:textId="41129973" w:rsidR="002F0AEF" w:rsidRPr="00AE7DDB" w:rsidRDefault="00F22B65" w:rsidP="002F0AEF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35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2F0AEF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49" w:type="pct"/>
            <w:shd w:val="clear" w:color="auto" w:fill="auto"/>
          </w:tcPr>
          <w:p w14:paraId="613B78D1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4196E3C2" w14:textId="661B3CEE" w:rsidR="002F0AEF" w:rsidRPr="00AE7DDB" w:rsidRDefault="00F22B65" w:rsidP="002F0AE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D7769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54AC70A7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766A9513" w14:textId="3D2912A4" w:rsidR="002F0AEF" w:rsidRPr="00AE7DDB" w:rsidRDefault="00F22B65" w:rsidP="002F0AEF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0</w:t>
            </w:r>
            <w:r w:rsidR="002F0AEF" w:rsidRPr="00AE7DDB">
              <w:rPr>
                <w:rFonts w:ascii="Angsana New" w:hAnsi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2F0AEF" w:rsidRPr="00AE7DDB" w14:paraId="7FFB8EC3" w14:textId="77777777" w:rsidTr="006F38A1">
        <w:tc>
          <w:tcPr>
            <w:tcW w:w="2452" w:type="pct"/>
          </w:tcPr>
          <w:p w14:paraId="1DF5385A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82" w:type="pct"/>
          </w:tcPr>
          <w:p w14:paraId="3155321A" w14:textId="2B42DF66" w:rsidR="002F0AEF" w:rsidRPr="00AE7DDB" w:rsidRDefault="00F22B65" w:rsidP="002F0AE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0704B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02</w:t>
            </w:r>
          </w:p>
        </w:tc>
        <w:tc>
          <w:tcPr>
            <w:tcW w:w="148" w:type="pct"/>
          </w:tcPr>
          <w:p w14:paraId="2C6FE0BE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5B0DB5EF" w14:textId="56D4482B" w:rsidR="002F0AEF" w:rsidRPr="00AE7DDB" w:rsidRDefault="00F22B65" w:rsidP="002F0AE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35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2F0AEF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02</w:t>
            </w:r>
          </w:p>
        </w:tc>
        <w:tc>
          <w:tcPr>
            <w:tcW w:w="149" w:type="pct"/>
            <w:shd w:val="clear" w:color="auto" w:fill="auto"/>
          </w:tcPr>
          <w:p w14:paraId="380974A8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5DCD1AE9" w14:textId="6B3FB13C" w:rsidR="002F0AEF" w:rsidRPr="00AE7DDB" w:rsidRDefault="00F22B65" w:rsidP="002F0AE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6D7769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02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08E3A3B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0B5CBE42" w14:textId="7FAF2DD8" w:rsidR="002F0AEF" w:rsidRPr="00AE7DDB" w:rsidRDefault="00F22B65" w:rsidP="002F0AEF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0</w:t>
            </w:r>
            <w:r w:rsidR="002F0AEF" w:rsidRPr="00AE7DDB">
              <w:rPr>
                <w:rFonts w:ascii="Angsana New" w:hAnsi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</w:rPr>
              <w:t>02</w:t>
            </w:r>
          </w:p>
        </w:tc>
      </w:tr>
      <w:tr w:rsidR="000A50D6" w:rsidRPr="00AE7DDB" w14:paraId="194905F9" w14:textId="77777777" w:rsidTr="006F38A1">
        <w:tc>
          <w:tcPr>
            <w:tcW w:w="2452" w:type="pct"/>
          </w:tcPr>
          <w:p w14:paraId="70A0D628" w14:textId="77777777" w:rsidR="000A50D6" w:rsidRPr="00AE7DDB" w:rsidRDefault="000A50D6" w:rsidP="000A50D6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482" w:type="pct"/>
          </w:tcPr>
          <w:p w14:paraId="194E46F1" w14:textId="77777777" w:rsidR="000A50D6" w:rsidRPr="00AE7DDB" w:rsidRDefault="000A50D6" w:rsidP="000A50D6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6B0455BA" w14:textId="77777777" w:rsidR="000A50D6" w:rsidRPr="00AE7DDB" w:rsidRDefault="000A50D6" w:rsidP="000A50D6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9" w:type="pct"/>
            <w:shd w:val="clear" w:color="auto" w:fill="auto"/>
          </w:tcPr>
          <w:p w14:paraId="2059BA08" w14:textId="77777777" w:rsidR="000A50D6" w:rsidRPr="00AE7DDB" w:rsidRDefault="000A50D6" w:rsidP="000A50D6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auto"/>
          </w:tcPr>
          <w:p w14:paraId="2D428951" w14:textId="77777777" w:rsidR="000A50D6" w:rsidRPr="00AE7DDB" w:rsidRDefault="000A50D6" w:rsidP="000A50D6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6C9ABC0B" w14:textId="77777777" w:rsidR="000A50D6" w:rsidRPr="00AE7DDB" w:rsidRDefault="000A50D6" w:rsidP="000A50D6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072CE71D" w14:textId="77777777" w:rsidR="000A50D6" w:rsidRPr="00AE7DDB" w:rsidRDefault="000A50D6" w:rsidP="000A50D6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0AAF36A" w14:textId="77777777" w:rsidR="000A50D6" w:rsidRPr="00AE7DDB" w:rsidRDefault="000A50D6" w:rsidP="000A50D6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A50D6" w:rsidRPr="00AE7DDB" w14:paraId="084127EE" w14:textId="77777777" w:rsidTr="006F38A1">
        <w:tc>
          <w:tcPr>
            <w:tcW w:w="2452" w:type="pct"/>
          </w:tcPr>
          <w:p w14:paraId="2176DA7B" w14:textId="77777777" w:rsidR="000A50D6" w:rsidRPr="00AE7DDB" w:rsidRDefault="000A50D6" w:rsidP="000A50D6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82" w:type="pct"/>
          </w:tcPr>
          <w:p w14:paraId="4101CB6F" w14:textId="77777777" w:rsidR="000A50D6" w:rsidRPr="00AE7DDB" w:rsidRDefault="000A50D6" w:rsidP="000A50D6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CE64B45" w14:textId="77777777" w:rsidR="000A50D6" w:rsidRPr="00AE7DDB" w:rsidRDefault="000A50D6" w:rsidP="000A50D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29E29020" w14:textId="77777777" w:rsidR="000A50D6" w:rsidRPr="00AE7DDB" w:rsidRDefault="000A50D6" w:rsidP="000A50D6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73BFF16A" w14:textId="77777777" w:rsidR="000A50D6" w:rsidRPr="00AE7DDB" w:rsidRDefault="000A50D6" w:rsidP="000A50D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259D6EE3" w14:textId="77777777" w:rsidR="000A50D6" w:rsidRPr="00AE7DDB" w:rsidRDefault="000A50D6" w:rsidP="000A50D6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23B3CC37" w14:textId="77777777" w:rsidR="000A50D6" w:rsidRPr="00AE7DDB" w:rsidRDefault="000A50D6" w:rsidP="000A50D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3AE13FA" w14:textId="77777777" w:rsidR="000A50D6" w:rsidRPr="00AE7DDB" w:rsidRDefault="000A50D6" w:rsidP="000A50D6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0AEF" w:rsidRPr="00AE7DDB" w14:paraId="5A7466CF" w14:textId="77777777" w:rsidTr="006F38A1">
        <w:tc>
          <w:tcPr>
            <w:tcW w:w="2452" w:type="pct"/>
          </w:tcPr>
          <w:p w14:paraId="46A57B3A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82" w:type="pct"/>
          </w:tcPr>
          <w:p w14:paraId="0AA08F53" w14:textId="50057BAB" w:rsidR="002F0AEF" w:rsidRPr="00AE7DDB" w:rsidRDefault="006D7769" w:rsidP="002F0AE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CA7132E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4097B61C" w14:textId="06774A18" w:rsidR="002F0AEF" w:rsidRPr="00AE7DDB" w:rsidRDefault="002F0AEF" w:rsidP="002F0AE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7322751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7A1B0B6A" w14:textId="47CF2510" w:rsidR="002F0AEF" w:rsidRPr="00AE7DDB" w:rsidRDefault="00F22B65" w:rsidP="002F0AE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936E21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7A91DC2A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8B81E6F" w14:textId="4DC503E2" w:rsidR="002F0AEF" w:rsidRPr="00AE7DDB" w:rsidRDefault="00F22B65" w:rsidP="002F0AE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49</w:t>
            </w:r>
            <w:r w:rsidR="002F0AEF" w:rsidRPr="00AE7DDB">
              <w:rPr>
                <w:rFonts w:ascii="Angsana New" w:hAnsi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2F0AEF" w:rsidRPr="00AE7DDB" w14:paraId="40394AA6" w14:textId="77777777" w:rsidTr="006F38A1">
        <w:tc>
          <w:tcPr>
            <w:tcW w:w="2452" w:type="pct"/>
          </w:tcPr>
          <w:p w14:paraId="3E98EEE9" w14:textId="6B7EE507" w:rsidR="002F0AEF" w:rsidRPr="00AE7DDB" w:rsidRDefault="00F23195" w:rsidP="002F0AE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="002A0405" w:rsidRPr="00AE7DDB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482" w:type="pct"/>
          </w:tcPr>
          <w:p w14:paraId="343D62FE" w14:textId="7D6636AB" w:rsidR="002F0AEF" w:rsidRPr="00AE7DDB" w:rsidRDefault="006D7769" w:rsidP="002F0AE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20B81DE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7E81E215" w14:textId="29623145" w:rsidR="002F0AEF" w:rsidRPr="00AE7DDB" w:rsidRDefault="002F0AEF" w:rsidP="002F0AE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7CB47EC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2C931229" w14:textId="68028574" w:rsidR="002F0AEF" w:rsidRPr="00AE7DDB" w:rsidRDefault="00F22B65" w:rsidP="002F0AE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170</w:t>
            </w:r>
            <w:r w:rsidR="00936E21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12C782D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20B228D" w14:textId="3B544415" w:rsidR="002F0AEF" w:rsidRPr="00AE7DDB" w:rsidRDefault="00F22B65" w:rsidP="002F0AE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116</w:t>
            </w:r>
            <w:r w:rsidR="002F0AEF" w:rsidRPr="00AE7DDB">
              <w:rPr>
                <w:rFonts w:ascii="Angsana New" w:hAnsi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2F0AEF" w:rsidRPr="00AE7DDB" w14:paraId="221E6774" w14:textId="77777777" w:rsidTr="006F38A1">
        <w:tc>
          <w:tcPr>
            <w:tcW w:w="2452" w:type="pct"/>
          </w:tcPr>
          <w:p w14:paraId="70F18A75" w14:textId="79E8D528" w:rsidR="002F0AEF" w:rsidRPr="00AE7DDB" w:rsidRDefault="00F23195" w:rsidP="002F0AE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2A0405" w:rsidRPr="00AE7DDB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482" w:type="pct"/>
          </w:tcPr>
          <w:p w14:paraId="7380D8E0" w14:textId="554C3F5F" w:rsidR="002F0AEF" w:rsidRPr="00AE7DDB" w:rsidRDefault="006D7769" w:rsidP="002F0AE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10D004A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5AD0D48C" w14:textId="3708E089" w:rsidR="002F0AEF" w:rsidRPr="00AE7DDB" w:rsidRDefault="002F0AEF" w:rsidP="002F0AE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876EB82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25359C3E" w14:textId="548252A8" w:rsidR="002F0AEF" w:rsidRPr="00AE7DDB" w:rsidRDefault="00F22B65" w:rsidP="002F0AE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="00936E21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14B7AAFA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526F1FD" w14:textId="3462FC1D" w:rsidR="002F0AEF" w:rsidRPr="00AE7DDB" w:rsidRDefault="00F22B65" w:rsidP="002F0AE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60</w:t>
            </w:r>
            <w:r w:rsidR="002F0AEF" w:rsidRPr="00AE7DDB">
              <w:rPr>
                <w:rFonts w:ascii="Angsana New" w:hAnsi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2F0AEF" w:rsidRPr="00AE7DDB" w14:paraId="7DF6C9A5" w14:textId="77777777" w:rsidTr="006F38A1">
        <w:tc>
          <w:tcPr>
            <w:tcW w:w="2452" w:type="pct"/>
          </w:tcPr>
          <w:p w14:paraId="25702319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82" w:type="pct"/>
          </w:tcPr>
          <w:p w14:paraId="2F068C4F" w14:textId="69280616" w:rsidR="002F0AEF" w:rsidRPr="00AE7DDB" w:rsidRDefault="006D7769" w:rsidP="002F0AE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9418499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5188A983" w14:textId="68822F7C" w:rsidR="002F0AEF" w:rsidRPr="00AE7DDB" w:rsidRDefault="002F0AEF" w:rsidP="002F0AE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2DBEED2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4A6594CD" w14:textId="29708E47" w:rsidR="002F0AEF" w:rsidRPr="00AE7DDB" w:rsidRDefault="00F22B65" w:rsidP="002F0AE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36E21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360A6440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7B4CBAF" w14:textId="1FF7233C" w:rsidR="002F0AEF" w:rsidRPr="00AE7DDB" w:rsidRDefault="00F22B65" w:rsidP="002F0AE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2</w:t>
            </w:r>
            <w:r w:rsidR="002F0AEF" w:rsidRPr="00AE7DDB">
              <w:rPr>
                <w:rFonts w:ascii="Angsana New" w:hAnsi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2F0AEF" w:rsidRPr="00AE7DDB" w14:paraId="7E7F1B50" w14:textId="77777777" w:rsidTr="006F38A1">
        <w:tc>
          <w:tcPr>
            <w:tcW w:w="2452" w:type="pct"/>
          </w:tcPr>
          <w:p w14:paraId="7FA2AD4F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82" w:type="pct"/>
          </w:tcPr>
          <w:p w14:paraId="03E25FE5" w14:textId="3F7E6D62" w:rsidR="002F0AEF" w:rsidRPr="00AE7DDB" w:rsidRDefault="006D7769" w:rsidP="002F0AE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E8598D4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0644BF2E" w14:textId="6564857B" w:rsidR="002F0AEF" w:rsidRPr="00AE7DDB" w:rsidRDefault="002F0AEF" w:rsidP="002F0AE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6670A1A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09FB3861" w14:textId="4F0025BE" w:rsidR="002F0AEF" w:rsidRPr="00AE7DDB" w:rsidRDefault="00F22B65" w:rsidP="002F0AE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936E21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03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05AE85CF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134FFBE4" w14:textId="436F913C" w:rsidR="002F0AEF" w:rsidRPr="00AE7DDB" w:rsidRDefault="002F0AEF" w:rsidP="002F0AEF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0AEF" w:rsidRPr="00AE7DDB" w14:paraId="0500710F" w14:textId="77777777" w:rsidTr="006F38A1">
        <w:tc>
          <w:tcPr>
            <w:tcW w:w="2452" w:type="pct"/>
          </w:tcPr>
          <w:p w14:paraId="6D47C2D2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482" w:type="pct"/>
          </w:tcPr>
          <w:p w14:paraId="1918E3FD" w14:textId="703717F3" w:rsidR="002F0AEF" w:rsidRPr="00AE7DDB" w:rsidRDefault="006D7769" w:rsidP="002F0AE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AEF2937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740D07AE" w14:textId="5C61ACED" w:rsidR="002F0AEF" w:rsidRPr="00AE7DDB" w:rsidRDefault="002F0AEF" w:rsidP="002F0AE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2ECA336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3B3E11FA" w14:textId="009CA01E" w:rsidR="002F0AEF" w:rsidRPr="00AE7DDB" w:rsidRDefault="00F22B65" w:rsidP="002F0AE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936E21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574488F9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7B479A89" w14:textId="7B363AAA" w:rsidR="002F0AEF" w:rsidRPr="00AE7DDB" w:rsidRDefault="00F22B65" w:rsidP="002F0AE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0</w:t>
            </w:r>
            <w:r w:rsidR="002F0AEF" w:rsidRPr="00AE7DDB">
              <w:rPr>
                <w:rFonts w:ascii="Angsana New" w:hAnsi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2F0AEF" w:rsidRPr="00AE7DDB" w14:paraId="36822CE5" w14:textId="77777777" w:rsidTr="006F38A1">
        <w:tc>
          <w:tcPr>
            <w:tcW w:w="2452" w:type="pct"/>
          </w:tcPr>
          <w:p w14:paraId="7CFE0684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82" w:type="pct"/>
          </w:tcPr>
          <w:p w14:paraId="7A3BDD7B" w14:textId="0C9EACD5" w:rsidR="002F0AEF" w:rsidRPr="00AE7DDB" w:rsidRDefault="006D7769" w:rsidP="002F0AE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5ACB4D0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2DA17697" w14:textId="2A33F9DC" w:rsidR="002F0AEF" w:rsidRPr="00AE7DDB" w:rsidRDefault="002F0AEF" w:rsidP="002F0AE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64F4F55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4BA32680" w14:textId="66F2D015" w:rsidR="002F0AEF" w:rsidRPr="00AE7DDB" w:rsidRDefault="00F22B65" w:rsidP="002F0AE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936E21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4D08E64C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977DDBB" w14:textId="1C113153" w:rsidR="002F0AEF" w:rsidRPr="00AE7DDB" w:rsidRDefault="00F22B65" w:rsidP="002F0AE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0</w:t>
            </w:r>
            <w:r w:rsidR="002F0AEF" w:rsidRPr="00AE7DDB">
              <w:rPr>
                <w:rFonts w:ascii="Angsana New" w:hAnsi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2F0AEF" w:rsidRPr="00AE7DDB" w14:paraId="7A3F3CF4" w14:textId="77777777" w:rsidTr="006F38A1">
        <w:tc>
          <w:tcPr>
            <w:tcW w:w="2452" w:type="pct"/>
          </w:tcPr>
          <w:p w14:paraId="3B011E7D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82" w:type="pct"/>
          </w:tcPr>
          <w:p w14:paraId="2F29F29F" w14:textId="3E591C0E" w:rsidR="002F0AEF" w:rsidRPr="00AE7DDB" w:rsidRDefault="006D7769" w:rsidP="002F0AE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74D87A3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74597C29" w14:textId="270526C5" w:rsidR="002F0AEF" w:rsidRPr="00AE7DDB" w:rsidRDefault="002F0AEF" w:rsidP="002F0AE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7FD2C27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3693A65D" w14:textId="3AE779D2" w:rsidR="002F0AEF" w:rsidRPr="00AE7DDB" w:rsidRDefault="00F22B65" w:rsidP="002F0AE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36E21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59622197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24AF7599" w14:textId="77794508" w:rsidR="002F0AEF" w:rsidRPr="00AE7DDB" w:rsidRDefault="00F22B65" w:rsidP="002F0AE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35"/>
              </w:rPr>
              <w:t>3</w:t>
            </w:r>
            <w:r w:rsidR="002F0AEF" w:rsidRPr="00AE7DDB">
              <w:rPr>
                <w:rFonts w:ascii="Angsana New" w:hAnsi="Angsana New" w:cs="Angsana New"/>
                <w:sz w:val="28"/>
                <w:szCs w:val="35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35"/>
              </w:rPr>
              <w:t>59</w:t>
            </w:r>
          </w:p>
        </w:tc>
      </w:tr>
      <w:tr w:rsidR="005A157F" w:rsidRPr="00AE7DDB" w14:paraId="398979E6" w14:textId="77777777" w:rsidTr="006F38A1">
        <w:tc>
          <w:tcPr>
            <w:tcW w:w="2452" w:type="pct"/>
          </w:tcPr>
          <w:p w14:paraId="67125CB1" w14:textId="77777777" w:rsidR="005A157F" w:rsidRPr="00AE7DDB" w:rsidRDefault="005A157F" w:rsidP="005A157F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482" w:type="pct"/>
          </w:tcPr>
          <w:p w14:paraId="7268F68E" w14:textId="77777777" w:rsidR="005A157F" w:rsidRPr="00AE7DDB" w:rsidRDefault="005A157F" w:rsidP="005A157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3FC7954E" w14:textId="77777777" w:rsidR="005A157F" w:rsidRPr="00AE7DDB" w:rsidRDefault="005A157F" w:rsidP="005A157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9" w:type="pct"/>
            <w:shd w:val="clear" w:color="auto" w:fill="auto"/>
          </w:tcPr>
          <w:p w14:paraId="66B7A494" w14:textId="77777777" w:rsidR="005A157F" w:rsidRPr="00AE7DDB" w:rsidRDefault="005A157F" w:rsidP="005A157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auto"/>
          </w:tcPr>
          <w:p w14:paraId="2E31BA67" w14:textId="77777777" w:rsidR="005A157F" w:rsidRPr="00AE7DDB" w:rsidRDefault="005A157F" w:rsidP="005A157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44C8C5D4" w14:textId="77777777" w:rsidR="005A157F" w:rsidRPr="00AE7DDB" w:rsidRDefault="005A157F" w:rsidP="005A157F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655A29A2" w14:textId="77777777" w:rsidR="005A157F" w:rsidRPr="00AE7DDB" w:rsidRDefault="005A157F" w:rsidP="005A157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EFC20F7" w14:textId="77777777" w:rsidR="005A157F" w:rsidRPr="00AE7DDB" w:rsidRDefault="005A157F" w:rsidP="005A157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A157F" w:rsidRPr="00AE7DDB" w14:paraId="5F2A1892" w14:textId="77777777" w:rsidTr="006F38A1">
        <w:tc>
          <w:tcPr>
            <w:tcW w:w="2452" w:type="pct"/>
          </w:tcPr>
          <w:p w14:paraId="6A16420C" w14:textId="77777777" w:rsidR="005A157F" w:rsidRPr="00AE7DDB" w:rsidRDefault="005A157F" w:rsidP="005A157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82" w:type="pct"/>
          </w:tcPr>
          <w:p w14:paraId="15B16585" w14:textId="77777777" w:rsidR="005A157F" w:rsidRPr="00AE7DDB" w:rsidRDefault="005A157F" w:rsidP="005A157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519057E3" w14:textId="77777777" w:rsidR="005A157F" w:rsidRPr="00AE7DDB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29887EA0" w14:textId="77777777" w:rsidR="005A157F" w:rsidRPr="00AE7DDB" w:rsidRDefault="005A157F" w:rsidP="005A157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746E8DD3" w14:textId="77777777" w:rsidR="005A157F" w:rsidRPr="00AE7DDB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5043BF5A" w14:textId="77777777" w:rsidR="005A157F" w:rsidRPr="00AE7DDB" w:rsidRDefault="005A157F" w:rsidP="005A157F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5210C885" w14:textId="77777777" w:rsidR="005A157F" w:rsidRPr="00AE7DDB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8E97493" w14:textId="77777777" w:rsidR="005A157F" w:rsidRPr="00AE7DDB" w:rsidRDefault="005A157F" w:rsidP="005A157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0AEF" w:rsidRPr="00AE7DDB" w14:paraId="211C57B8" w14:textId="77777777" w:rsidTr="006F38A1">
        <w:tc>
          <w:tcPr>
            <w:tcW w:w="2452" w:type="pct"/>
          </w:tcPr>
          <w:p w14:paraId="0FC8EBE0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482" w:type="pct"/>
          </w:tcPr>
          <w:p w14:paraId="685F3359" w14:textId="5AFBBF3A" w:rsidR="002F0AEF" w:rsidRPr="00AE7DDB" w:rsidRDefault="00385C51" w:rsidP="002F0AE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741CC9A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2252FFAC" w14:textId="597E342A" w:rsidR="002F0AEF" w:rsidRPr="00AE7DDB" w:rsidRDefault="00F22B65" w:rsidP="002F0AE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F0AEF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49" w:type="pct"/>
            <w:shd w:val="clear" w:color="auto" w:fill="auto"/>
          </w:tcPr>
          <w:p w14:paraId="65272726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2A15C974" w14:textId="7B961328" w:rsidR="002F0AEF" w:rsidRPr="00AE7DDB" w:rsidRDefault="006D7769" w:rsidP="002F0AEF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0DE2928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05DD97FC" w14:textId="27448952" w:rsidR="002F0AEF" w:rsidRPr="00AE7DDB" w:rsidRDefault="002F0AEF" w:rsidP="002F0AEF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F0AEF" w:rsidRPr="00AE7DDB" w14:paraId="3C5150AC" w14:textId="77777777" w:rsidTr="006F38A1">
        <w:tc>
          <w:tcPr>
            <w:tcW w:w="2452" w:type="pct"/>
          </w:tcPr>
          <w:p w14:paraId="575DF806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82" w:type="pct"/>
          </w:tcPr>
          <w:p w14:paraId="79695520" w14:textId="06E3F28F" w:rsidR="002F0AEF" w:rsidRPr="00AE7DDB" w:rsidRDefault="00385C51" w:rsidP="002F0AE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8F39FA4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15402987" w14:textId="58F72ADF" w:rsidR="002F0AEF" w:rsidRPr="00AE7DDB" w:rsidRDefault="00F22B65" w:rsidP="002F0AEF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2F0AEF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49" w:type="pct"/>
            <w:shd w:val="clear" w:color="auto" w:fill="auto"/>
          </w:tcPr>
          <w:p w14:paraId="5985D671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7E8081F1" w14:textId="4769F013" w:rsidR="002F0AEF" w:rsidRPr="00AE7DDB" w:rsidRDefault="006D7769" w:rsidP="002F0AEF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305F30A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36497D1B" w14:textId="0B54DDFE" w:rsidR="002F0AEF" w:rsidRPr="00AE7DDB" w:rsidRDefault="002F0AEF" w:rsidP="002F0AEF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A157F" w:rsidRPr="00AE7DDB" w14:paraId="2FAC0CCE" w14:textId="77777777" w:rsidTr="006F38A1">
        <w:tc>
          <w:tcPr>
            <w:tcW w:w="2452" w:type="pct"/>
          </w:tcPr>
          <w:p w14:paraId="1690A47D" w14:textId="77777777" w:rsidR="005A157F" w:rsidRPr="00AE7DDB" w:rsidRDefault="005A157F" w:rsidP="005A157F">
            <w:pPr>
              <w:pStyle w:val="NoSpacing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482" w:type="pct"/>
          </w:tcPr>
          <w:p w14:paraId="7D13EA50" w14:textId="77777777" w:rsidR="005A157F" w:rsidRPr="00AE7DDB" w:rsidRDefault="005A157F" w:rsidP="005A157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00110530" w14:textId="77777777" w:rsidR="005A157F" w:rsidRPr="00AE7DDB" w:rsidRDefault="005A157F" w:rsidP="005A157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9" w:type="pct"/>
            <w:shd w:val="clear" w:color="auto" w:fill="auto"/>
          </w:tcPr>
          <w:p w14:paraId="2800BB4F" w14:textId="77777777" w:rsidR="005A157F" w:rsidRPr="00AE7DDB" w:rsidRDefault="005A157F" w:rsidP="005A157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auto"/>
          </w:tcPr>
          <w:p w14:paraId="3F1E9A5F" w14:textId="77777777" w:rsidR="005A157F" w:rsidRPr="00AE7DDB" w:rsidRDefault="005A157F" w:rsidP="005A157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1414F95E" w14:textId="77777777" w:rsidR="005A157F" w:rsidRPr="00AE7DDB" w:rsidRDefault="005A157F" w:rsidP="005A157F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03AF503D" w14:textId="77777777" w:rsidR="005A157F" w:rsidRPr="00AE7DDB" w:rsidRDefault="005A157F" w:rsidP="005A157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77A5D367" w14:textId="77777777" w:rsidR="005A157F" w:rsidRPr="00AE7DDB" w:rsidRDefault="005A157F" w:rsidP="005A157F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A157F" w:rsidRPr="00AE7DDB" w14:paraId="6BDF74AA" w14:textId="77777777" w:rsidTr="006F38A1">
        <w:tc>
          <w:tcPr>
            <w:tcW w:w="2452" w:type="pct"/>
          </w:tcPr>
          <w:p w14:paraId="7674145F" w14:textId="77777777" w:rsidR="005A157F" w:rsidRPr="00AE7DDB" w:rsidRDefault="005A157F" w:rsidP="005A157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482" w:type="pct"/>
          </w:tcPr>
          <w:p w14:paraId="1F35DA4C" w14:textId="77777777" w:rsidR="005A157F" w:rsidRPr="00AE7DDB" w:rsidRDefault="005A157F" w:rsidP="005A157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00449E8" w14:textId="77777777" w:rsidR="005A157F" w:rsidRPr="00AE7DDB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6F94413D" w14:textId="77777777" w:rsidR="005A157F" w:rsidRPr="00AE7DDB" w:rsidRDefault="005A157F" w:rsidP="005A157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2597BA05" w14:textId="77777777" w:rsidR="005A157F" w:rsidRPr="00AE7DDB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48C82B35" w14:textId="77777777" w:rsidR="005A157F" w:rsidRPr="00AE7DDB" w:rsidRDefault="005A157F" w:rsidP="005A157F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422E5E7B" w14:textId="77777777" w:rsidR="005A157F" w:rsidRPr="00AE7DDB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07EB6071" w14:textId="77777777" w:rsidR="005A157F" w:rsidRPr="00AE7DDB" w:rsidRDefault="005A157F" w:rsidP="005A157F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0AEF" w:rsidRPr="00AE7DDB" w14:paraId="5E9C615D" w14:textId="77777777" w:rsidTr="006F38A1">
        <w:tc>
          <w:tcPr>
            <w:tcW w:w="2452" w:type="pct"/>
          </w:tcPr>
          <w:p w14:paraId="768B7EA3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AE7DDB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482" w:type="pct"/>
          </w:tcPr>
          <w:p w14:paraId="16A62AAC" w14:textId="4F0591C9" w:rsidR="002F0AEF" w:rsidRPr="00AE7DDB" w:rsidRDefault="00F22B65" w:rsidP="002F0AE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264</w:t>
            </w:r>
            <w:r w:rsidR="009073F0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48" w:type="pct"/>
          </w:tcPr>
          <w:p w14:paraId="7FBFD668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7D915062" w14:textId="36D898B6" w:rsidR="002F0AEF" w:rsidRPr="00AE7DDB" w:rsidRDefault="00F22B65" w:rsidP="002F0AE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2F0AEF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49" w:type="pct"/>
            <w:shd w:val="clear" w:color="auto" w:fill="auto"/>
          </w:tcPr>
          <w:p w14:paraId="4AC5C280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1FC38EEE" w14:textId="2DFE74F8" w:rsidR="002F0AEF" w:rsidRPr="00AE7DDB" w:rsidRDefault="00B44D56" w:rsidP="002F0AEF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C4EFF8D" w14:textId="77777777" w:rsidR="002F0AEF" w:rsidRPr="00AE7DDB" w:rsidRDefault="002F0AEF" w:rsidP="002F0AEF">
            <w:pPr>
              <w:pStyle w:val="NoSpacing"/>
              <w:tabs>
                <w:tab w:val="decimal" w:pos="4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DAE9BD0" w14:textId="5F307DB3" w:rsidR="002F0AEF" w:rsidRPr="00AE7DDB" w:rsidRDefault="002F0AEF" w:rsidP="002F0AEF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0AEF" w:rsidRPr="00AE7DDB" w14:paraId="703E8A11" w14:textId="77777777" w:rsidTr="006F38A1">
        <w:tc>
          <w:tcPr>
            <w:tcW w:w="2452" w:type="pct"/>
          </w:tcPr>
          <w:p w14:paraId="7C696F1F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82" w:type="pct"/>
          </w:tcPr>
          <w:p w14:paraId="657EA1E0" w14:textId="3CE86BA8" w:rsidR="002F0AEF" w:rsidRPr="00AE7DDB" w:rsidRDefault="00F22B65" w:rsidP="002F0AE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56885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48" w:type="pct"/>
          </w:tcPr>
          <w:p w14:paraId="4614F9E6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2DC3B922" w14:textId="1573216D" w:rsidR="002F0AEF" w:rsidRPr="00AE7DDB" w:rsidRDefault="00F22B65" w:rsidP="002F0AE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F0AEF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49" w:type="pct"/>
            <w:shd w:val="clear" w:color="auto" w:fill="auto"/>
          </w:tcPr>
          <w:p w14:paraId="48A21941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0DAFAC88" w14:textId="69DBDA44" w:rsidR="002F0AEF" w:rsidRPr="00AE7DDB" w:rsidRDefault="00F22B65" w:rsidP="002F0AEF">
            <w:pPr>
              <w:pStyle w:val="BodyText"/>
              <w:tabs>
                <w:tab w:val="decimal" w:pos="588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44D56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77A8FAF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23E701D8" w14:textId="01C71E67" w:rsidR="002F0AEF" w:rsidRPr="00AE7DDB" w:rsidRDefault="00F22B65" w:rsidP="002F0AEF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1</w:t>
            </w:r>
            <w:r w:rsidR="002F0AEF" w:rsidRPr="00AE7DDB">
              <w:rPr>
                <w:rFonts w:ascii="Angsana New" w:hAnsi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2F0AEF" w:rsidRPr="00AE7DDB" w14:paraId="779F1766" w14:textId="77777777" w:rsidTr="006F38A1">
        <w:tc>
          <w:tcPr>
            <w:tcW w:w="2452" w:type="pct"/>
          </w:tcPr>
          <w:p w14:paraId="7BE7FCAE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82" w:type="pct"/>
          </w:tcPr>
          <w:p w14:paraId="54BC5500" w14:textId="1E761E4E" w:rsidR="002F0AEF" w:rsidRPr="00AE7DDB" w:rsidRDefault="00F22B65" w:rsidP="002F0AEF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56885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48" w:type="pct"/>
          </w:tcPr>
          <w:p w14:paraId="5815B61E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53F883ED" w14:textId="15D73FAD" w:rsidR="002F0AEF" w:rsidRPr="00AE7DDB" w:rsidRDefault="00F22B65" w:rsidP="002F0AE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2F0AEF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03</w:t>
            </w:r>
          </w:p>
        </w:tc>
        <w:tc>
          <w:tcPr>
            <w:tcW w:w="149" w:type="pct"/>
          </w:tcPr>
          <w:p w14:paraId="7FE9EB91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4BFF1D06" w14:textId="47C05228" w:rsidR="002F0AEF" w:rsidRPr="00AE7DDB" w:rsidRDefault="00F22B65" w:rsidP="002F0AE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D82CA7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03</w:t>
            </w:r>
          </w:p>
        </w:tc>
        <w:tc>
          <w:tcPr>
            <w:tcW w:w="137" w:type="pct"/>
            <w:gridSpan w:val="2"/>
          </w:tcPr>
          <w:p w14:paraId="1509590E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22AA3AD1" w14:textId="3CD030B8" w:rsidR="002F0AEF" w:rsidRPr="00AE7DDB" w:rsidRDefault="00F22B65" w:rsidP="002F0AE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0</w:t>
            </w:r>
            <w:r w:rsidR="002F0AEF" w:rsidRPr="00AE7DDB">
              <w:rPr>
                <w:rFonts w:ascii="Angsana New" w:hAnsi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</w:rPr>
              <w:t>03</w:t>
            </w:r>
          </w:p>
        </w:tc>
      </w:tr>
      <w:tr w:rsidR="002F0AEF" w:rsidRPr="00AE7DDB" w14:paraId="26FC74AE" w14:textId="77777777" w:rsidTr="006F38A1">
        <w:tc>
          <w:tcPr>
            <w:tcW w:w="2452" w:type="pct"/>
          </w:tcPr>
          <w:p w14:paraId="2D519C17" w14:textId="7BDF45B8" w:rsidR="002F0AEF" w:rsidRPr="00AE7DDB" w:rsidRDefault="00F23195" w:rsidP="002F0AE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="00EA1013" w:rsidRPr="00AE7DDB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482" w:type="pct"/>
          </w:tcPr>
          <w:p w14:paraId="147BE85B" w14:textId="4D434230" w:rsidR="002F0AEF" w:rsidRPr="00AE7DDB" w:rsidRDefault="00F22B65" w:rsidP="002F0AEF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56885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06</w:t>
            </w:r>
          </w:p>
        </w:tc>
        <w:tc>
          <w:tcPr>
            <w:tcW w:w="148" w:type="pct"/>
          </w:tcPr>
          <w:p w14:paraId="708DAE91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066EE3C5" w14:textId="7A0BCC27" w:rsidR="002F0AEF" w:rsidRPr="00AE7DDB" w:rsidRDefault="00F22B65" w:rsidP="002F0AE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F0AEF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9" w:type="pct"/>
          </w:tcPr>
          <w:p w14:paraId="6724B00A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058267AC" w14:textId="15DA1641" w:rsidR="002F0AEF" w:rsidRPr="00AE7DDB" w:rsidRDefault="00B44D56" w:rsidP="002F0AEF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</w:tcPr>
          <w:p w14:paraId="76CFE482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207E43D1" w14:textId="7B10EE79" w:rsidR="002F0AEF" w:rsidRPr="00AE7DDB" w:rsidRDefault="002F0AEF" w:rsidP="002F0AEF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0AEF" w:rsidRPr="00AE7DDB" w14:paraId="4965DEFB" w14:textId="77777777" w:rsidTr="006F38A1">
        <w:tc>
          <w:tcPr>
            <w:tcW w:w="2452" w:type="pct"/>
          </w:tcPr>
          <w:p w14:paraId="3E150330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482" w:type="pct"/>
          </w:tcPr>
          <w:p w14:paraId="6AC6034E" w14:textId="07F1EABF" w:rsidR="002F0AEF" w:rsidRPr="00AE7DDB" w:rsidRDefault="00F22B65" w:rsidP="002F0AE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56885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96</w:t>
            </w:r>
          </w:p>
        </w:tc>
        <w:tc>
          <w:tcPr>
            <w:tcW w:w="148" w:type="pct"/>
          </w:tcPr>
          <w:p w14:paraId="4979C358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5F47D21F" w14:textId="13107D10" w:rsidR="002F0AEF" w:rsidRPr="00AE7DDB" w:rsidRDefault="00F22B65" w:rsidP="002F0AE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F0AEF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49" w:type="pct"/>
          </w:tcPr>
          <w:p w14:paraId="6154D038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0DC4CFD6" w14:textId="79716266" w:rsidR="002F0AEF" w:rsidRPr="00AE7DDB" w:rsidRDefault="00D82CA7" w:rsidP="002F0AEF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</w:tcPr>
          <w:p w14:paraId="5265EFE6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2BB13C5F" w14:textId="539984AD" w:rsidR="002F0AEF" w:rsidRPr="00AE7DDB" w:rsidRDefault="002F0AEF" w:rsidP="002F0AEF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0AEF" w:rsidRPr="00AE7DDB" w14:paraId="4C75F415" w14:textId="77777777" w:rsidTr="006F38A1">
        <w:tc>
          <w:tcPr>
            <w:tcW w:w="2452" w:type="pct"/>
          </w:tcPr>
          <w:p w14:paraId="26A9D57D" w14:textId="6C2AA880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82" w:type="pct"/>
          </w:tcPr>
          <w:p w14:paraId="5C6FE311" w14:textId="2CD5BFD4" w:rsidR="002F0AEF" w:rsidRPr="00AE7DDB" w:rsidRDefault="00F22B65" w:rsidP="002F0AE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356885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  <w:tc>
          <w:tcPr>
            <w:tcW w:w="148" w:type="pct"/>
          </w:tcPr>
          <w:p w14:paraId="4B66E807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45E0411D" w14:textId="34C89038" w:rsidR="002F0AEF" w:rsidRPr="00AE7DDB" w:rsidRDefault="002F0AEF" w:rsidP="002F0AE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472ED6F1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6AF8BA7C" w14:textId="17B0B9A7" w:rsidR="002F0AEF" w:rsidRPr="00AE7DDB" w:rsidRDefault="00F22B65" w:rsidP="002F0AE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6D7769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37" w:type="pct"/>
            <w:gridSpan w:val="2"/>
          </w:tcPr>
          <w:p w14:paraId="63170634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0555ED1C" w14:textId="2E9A8293" w:rsidR="002F0AEF" w:rsidRPr="00AE7DDB" w:rsidRDefault="002F0AEF" w:rsidP="002F0AEF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F0AEF" w:rsidRPr="00AE7DDB" w14:paraId="2FF2B728" w14:textId="77777777" w:rsidTr="006F38A1">
        <w:tc>
          <w:tcPr>
            <w:tcW w:w="2452" w:type="pct"/>
          </w:tcPr>
          <w:p w14:paraId="038CBA02" w14:textId="11DF5A22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ค่าเช่าเครื่องคอมพิวเตอร์และค่าบริการระบบสารสนเทศ</w:t>
            </w:r>
          </w:p>
        </w:tc>
        <w:tc>
          <w:tcPr>
            <w:tcW w:w="482" w:type="pct"/>
          </w:tcPr>
          <w:p w14:paraId="52839C37" w14:textId="2EA742DA" w:rsidR="002F0AEF" w:rsidRPr="00AE7DDB" w:rsidRDefault="00F22B65" w:rsidP="002F0AE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9073F0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48" w:type="pct"/>
          </w:tcPr>
          <w:p w14:paraId="1E0CD2F5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6D05C6D6" w14:textId="13E1764B" w:rsidR="002F0AEF" w:rsidRPr="00AE7DDB" w:rsidRDefault="00F22B65" w:rsidP="002F0AE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2F0AEF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49" w:type="pct"/>
          </w:tcPr>
          <w:p w14:paraId="11A9E4AC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3DB667BC" w14:textId="1D83FF84" w:rsidR="002F0AEF" w:rsidRPr="00AE7DDB" w:rsidRDefault="00F22B65" w:rsidP="002F0AE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82CA7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37" w:type="pct"/>
            <w:gridSpan w:val="2"/>
          </w:tcPr>
          <w:p w14:paraId="19B67B8E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08AEAB6A" w14:textId="5AE8A7A7" w:rsidR="002F0AEF" w:rsidRPr="00AE7DDB" w:rsidRDefault="00F22B65" w:rsidP="002F0AE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3</w:t>
            </w:r>
            <w:r w:rsidR="002F0AEF" w:rsidRPr="00AE7DDB">
              <w:rPr>
                <w:rFonts w:ascii="Angsana New" w:hAnsi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</w:rPr>
              <w:t>06</w:t>
            </w:r>
          </w:p>
        </w:tc>
      </w:tr>
      <w:tr w:rsidR="002F0AEF" w:rsidRPr="00AE7DDB" w14:paraId="75277B34" w14:textId="77777777" w:rsidTr="006F38A1">
        <w:tc>
          <w:tcPr>
            <w:tcW w:w="2452" w:type="pct"/>
          </w:tcPr>
          <w:p w14:paraId="09FF65FA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482" w:type="pct"/>
          </w:tcPr>
          <w:p w14:paraId="31A778A5" w14:textId="5554FDAC" w:rsidR="002F0AEF" w:rsidRPr="00AE7DDB" w:rsidRDefault="00F22B65" w:rsidP="002F0AE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F6C07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48" w:type="pct"/>
          </w:tcPr>
          <w:p w14:paraId="00CC11B6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2FD01656" w14:textId="2AA4A187" w:rsidR="002F0AEF" w:rsidRPr="00AE7DDB" w:rsidRDefault="00F22B65" w:rsidP="002F0AE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831D4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49" w:type="pct"/>
          </w:tcPr>
          <w:p w14:paraId="5CF5A2F4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56795B72" w14:textId="756447CF" w:rsidR="002F0AEF" w:rsidRPr="00AE7DDB" w:rsidRDefault="00F22B65" w:rsidP="002F0AE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D82CA7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  <w:tc>
          <w:tcPr>
            <w:tcW w:w="137" w:type="pct"/>
            <w:gridSpan w:val="2"/>
          </w:tcPr>
          <w:p w14:paraId="08B5FCAF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48AB7800" w14:textId="2F5258ED" w:rsidR="002F0AEF" w:rsidRPr="00AE7DDB" w:rsidRDefault="00F22B65" w:rsidP="002F0AE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5</w:t>
            </w:r>
            <w:r w:rsidR="002F0AEF" w:rsidRPr="00AE7DDB">
              <w:rPr>
                <w:rFonts w:ascii="Angsana New" w:hAnsi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2F0AEF" w:rsidRPr="00AE7DDB" w14:paraId="776588CD" w14:textId="77777777" w:rsidTr="006F38A1">
        <w:tc>
          <w:tcPr>
            <w:tcW w:w="2452" w:type="pct"/>
          </w:tcPr>
          <w:p w14:paraId="4344876E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82" w:type="pct"/>
          </w:tcPr>
          <w:p w14:paraId="71A8219B" w14:textId="24FC82F8" w:rsidR="002F0AEF" w:rsidRPr="00AE7DDB" w:rsidRDefault="00F22B65" w:rsidP="002F0AE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0E4C2C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48" w:type="pct"/>
          </w:tcPr>
          <w:p w14:paraId="5A1E339D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53AEF510" w14:textId="41F96356" w:rsidR="002F0AEF" w:rsidRPr="00AE7DDB" w:rsidRDefault="00F22B65" w:rsidP="002F0AE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2F0AEF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149" w:type="pct"/>
          </w:tcPr>
          <w:p w14:paraId="79FC3748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5BE1C881" w14:textId="298AA31B" w:rsidR="002F0AEF" w:rsidRPr="00AE7DDB" w:rsidRDefault="00F22B65" w:rsidP="002F0AE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82CA7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37" w:type="pct"/>
            <w:gridSpan w:val="2"/>
          </w:tcPr>
          <w:p w14:paraId="7FD5E6BC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4C01AD63" w14:textId="4FB0416E" w:rsidR="002F0AEF" w:rsidRPr="00AE7DDB" w:rsidRDefault="00F22B65" w:rsidP="002F0AE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3</w:t>
            </w:r>
            <w:r w:rsidR="002F0AEF" w:rsidRPr="00AE7DDB">
              <w:rPr>
                <w:rFonts w:ascii="Angsana New" w:hAnsi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2F0AEF" w:rsidRPr="00AE7DDB" w14:paraId="63309CCB" w14:textId="77777777" w:rsidTr="006F38A1">
        <w:tc>
          <w:tcPr>
            <w:tcW w:w="2452" w:type="pct"/>
          </w:tcPr>
          <w:p w14:paraId="0D3E1883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82" w:type="pct"/>
          </w:tcPr>
          <w:p w14:paraId="67D9975D" w14:textId="04055FE2" w:rsidR="002F0AEF" w:rsidRPr="00AE7DDB" w:rsidRDefault="00F22B65" w:rsidP="002F0AE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0E4C2C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48" w:type="pct"/>
          </w:tcPr>
          <w:p w14:paraId="2190B4A9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476F841F" w14:textId="0204DACD" w:rsidR="002F0AEF" w:rsidRPr="00AE7DDB" w:rsidRDefault="00F22B65" w:rsidP="002F0AE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2F0AEF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149" w:type="pct"/>
          </w:tcPr>
          <w:p w14:paraId="1C2C731A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70487E1D" w14:textId="00480C45" w:rsidR="002F0AEF" w:rsidRPr="00AE7DDB" w:rsidRDefault="00F22B65" w:rsidP="002F0AE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D82CA7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37" w:type="pct"/>
            <w:gridSpan w:val="2"/>
          </w:tcPr>
          <w:p w14:paraId="281B1E4A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3365CB2F" w14:textId="3CDF998D" w:rsidR="002F0AEF" w:rsidRPr="00AE7DDB" w:rsidRDefault="00F22B65" w:rsidP="002F0AE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2F0AEF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</w:tr>
      <w:tr w:rsidR="002F0AEF" w:rsidRPr="00AE7DDB" w14:paraId="57BCE35C" w14:textId="77777777" w:rsidTr="006F38A1">
        <w:tc>
          <w:tcPr>
            <w:tcW w:w="2452" w:type="pct"/>
          </w:tcPr>
          <w:p w14:paraId="5145620D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482" w:type="pct"/>
          </w:tcPr>
          <w:p w14:paraId="6DCF79D1" w14:textId="77777777" w:rsidR="002F0AEF" w:rsidRPr="00AE7DDB" w:rsidRDefault="002F0AEF" w:rsidP="002F0AE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4B8132BF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9" w:type="pct"/>
            <w:shd w:val="clear" w:color="auto" w:fill="auto"/>
          </w:tcPr>
          <w:p w14:paraId="3684B1EA" w14:textId="77777777" w:rsidR="002F0AEF" w:rsidRPr="00AE7DDB" w:rsidRDefault="002F0AEF" w:rsidP="002F0AE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auto"/>
          </w:tcPr>
          <w:p w14:paraId="1BAA2066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68A999FB" w14:textId="77777777" w:rsidR="002F0AEF" w:rsidRPr="00AE7DDB" w:rsidRDefault="002F0AEF" w:rsidP="002F0AE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4D85237A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07AECB60" w14:textId="77777777" w:rsidR="002F0AEF" w:rsidRPr="00AE7DDB" w:rsidRDefault="002F0AEF" w:rsidP="002F0AE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F0AEF" w:rsidRPr="00AE7DDB" w14:paraId="38445D14" w14:textId="77777777" w:rsidTr="006F38A1">
        <w:tc>
          <w:tcPr>
            <w:tcW w:w="2452" w:type="pct"/>
          </w:tcPr>
          <w:p w14:paraId="22F4FE69" w14:textId="2E3FF48F" w:rsidR="002F0AEF" w:rsidRPr="00AE7DDB" w:rsidRDefault="002F0AEF" w:rsidP="002F0AE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482" w:type="pct"/>
          </w:tcPr>
          <w:p w14:paraId="2BD0C1AF" w14:textId="77777777" w:rsidR="002F0AEF" w:rsidRPr="00AE7DDB" w:rsidRDefault="002F0AEF" w:rsidP="002F0AE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02A3319E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49B3221C" w14:textId="77777777" w:rsidR="002F0AEF" w:rsidRPr="00AE7DDB" w:rsidRDefault="002F0AEF" w:rsidP="002F0AE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7830705A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755317EA" w14:textId="77777777" w:rsidR="002F0AEF" w:rsidRPr="00AE7DDB" w:rsidRDefault="002F0AEF" w:rsidP="002F0AE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FC96984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3CE1AA05" w14:textId="77777777" w:rsidR="002F0AEF" w:rsidRPr="00AE7DDB" w:rsidRDefault="002F0AEF" w:rsidP="002F0AE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0AEF" w:rsidRPr="00AE7DDB" w14:paraId="290B4ECC" w14:textId="77777777" w:rsidTr="006F38A1">
        <w:tc>
          <w:tcPr>
            <w:tcW w:w="2452" w:type="pct"/>
          </w:tcPr>
          <w:p w14:paraId="696FA339" w14:textId="75A3D43B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82" w:type="pct"/>
          </w:tcPr>
          <w:p w14:paraId="7AD5C0EF" w14:textId="11B1917B" w:rsidR="002F0AEF" w:rsidRPr="00AE7DDB" w:rsidRDefault="00F22B65" w:rsidP="002F0AE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56885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48" w:type="pct"/>
          </w:tcPr>
          <w:p w14:paraId="75577AFF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38167150" w14:textId="05D7A263" w:rsidR="002F0AEF" w:rsidRPr="00AE7DDB" w:rsidRDefault="00F22B65" w:rsidP="002F0AE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2F0AEF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01</w:t>
            </w:r>
          </w:p>
        </w:tc>
        <w:tc>
          <w:tcPr>
            <w:tcW w:w="149" w:type="pct"/>
            <w:shd w:val="clear" w:color="auto" w:fill="auto"/>
          </w:tcPr>
          <w:p w14:paraId="5005DA76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0B9AB6E3" w14:textId="638142E5" w:rsidR="002F0AEF" w:rsidRPr="00AE7DDB" w:rsidRDefault="00D82CA7" w:rsidP="002F0AEF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966EA05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0C2CAD91" w14:textId="2911C4DC" w:rsidR="002F0AEF" w:rsidRPr="00AE7DDB" w:rsidRDefault="002F0AEF" w:rsidP="002A507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F0AEF" w:rsidRPr="00AE7DDB" w14:paraId="22750323" w14:textId="77777777" w:rsidTr="006F38A1">
        <w:trPr>
          <w:trHeight w:val="272"/>
        </w:trPr>
        <w:tc>
          <w:tcPr>
            <w:tcW w:w="2452" w:type="pct"/>
          </w:tcPr>
          <w:p w14:paraId="17BFF5D7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482" w:type="pct"/>
          </w:tcPr>
          <w:p w14:paraId="3A46EA09" w14:textId="77777777" w:rsidR="002F0AEF" w:rsidRPr="00AE7DDB" w:rsidRDefault="002F0AEF" w:rsidP="002F0AE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4D8D2633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9" w:type="pct"/>
            <w:shd w:val="clear" w:color="auto" w:fill="auto"/>
          </w:tcPr>
          <w:p w14:paraId="3AFF3E95" w14:textId="77777777" w:rsidR="002F0AEF" w:rsidRPr="00AE7DDB" w:rsidRDefault="002F0AEF" w:rsidP="002F0AE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auto"/>
          </w:tcPr>
          <w:p w14:paraId="6D109B9D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312ECCCC" w14:textId="77777777" w:rsidR="002F0AEF" w:rsidRPr="00AE7DDB" w:rsidRDefault="002F0AEF" w:rsidP="002F0AE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B738433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49A38D6A" w14:textId="77777777" w:rsidR="002F0AEF" w:rsidRPr="00AE7DDB" w:rsidRDefault="002F0AEF" w:rsidP="002F0AE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F0AEF" w:rsidRPr="00AE7DDB" w14:paraId="2BF0AE76" w14:textId="77777777" w:rsidTr="006F38A1">
        <w:tc>
          <w:tcPr>
            <w:tcW w:w="2452" w:type="pct"/>
          </w:tcPr>
          <w:p w14:paraId="08D0FCBA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82" w:type="pct"/>
          </w:tcPr>
          <w:p w14:paraId="36EE35FC" w14:textId="77777777" w:rsidR="002F0AEF" w:rsidRPr="00AE7DDB" w:rsidRDefault="002F0AEF" w:rsidP="002F0AE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6B99C702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057475FE" w14:textId="77777777" w:rsidR="002F0AEF" w:rsidRPr="00AE7DDB" w:rsidRDefault="002F0AEF" w:rsidP="002F0AE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5FDF31DE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1088EC04" w14:textId="77777777" w:rsidR="002F0AEF" w:rsidRPr="00AE7DDB" w:rsidRDefault="002F0AEF" w:rsidP="002F0AE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FD30B2D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0E60A042" w14:textId="77777777" w:rsidR="002F0AEF" w:rsidRPr="00AE7DDB" w:rsidRDefault="002F0AEF" w:rsidP="002F0AE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0AEF" w:rsidRPr="00AE7DDB" w14:paraId="594FECAD" w14:textId="77777777" w:rsidTr="006F38A1">
        <w:tc>
          <w:tcPr>
            <w:tcW w:w="2452" w:type="pct"/>
          </w:tcPr>
          <w:p w14:paraId="4B61BE55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482" w:type="pct"/>
          </w:tcPr>
          <w:p w14:paraId="5A09D888" w14:textId="77777777" w:rsidR="002F0AEF" w:rsidRPr="00AE7DDB" w:rsidRDefault="002F0AEF" w:rsidP="002F0AE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46C4CC1F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06D79EA0" w14:textId="77777777" w:rsidR="002F0AEF" w:rsidRPr="00AE7DDB" w:rsidRDefault="002F0AEF" w:rsidP="002F0AE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18ED200B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5BF2F726" w14:textId="77777777" w:rsidR="002F0AEF" w:rsidRPr="00AE7DDB" w:rsidRDefault="002F0AEF" w:rsidP="002F0AE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3004CA4" w14:textId="77777777" w:rsidR="002F0AEF" w:rsidRPr="00AE7DDB" w:rsidRDefault="002F0AEF" w:rsidP="002F0A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0D88EF45" w14:textId="77777777" w:rsidR="002F0AEF" w:rsidRPr="00AE7DDB" w:rsidRDefault="002F0AEF" w:rsidP="002F0AEF">
            <w:pPr>
              <w:pStyle w:val="BodyText"/>
              <w:tabs>
                <w:tab w:val="decimal" w:pos="543"/>
                <w:tab w:val="left" w:pos="780"/>
                <w:tab w:val="left" w:pos="89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5076" w:rsidRPr="00AE7DDB" w14:paraId="19E5D567" w14:textId="77777777" w:rsidTr="006F38A1">
        <w:trPr>
          <w:trHeight w:val="299"/>
        </w:trPr>
        <w:tc>
          <w:tcPr>
            <w:tcW w:w="2452" w:type="pct"/>
          </w:tcPr>
          <w:p w14:paraId="6A37950B" w14:textId="77777777" w:rsidR="002A5076" w:rsidRPr="00AE7DDB" w:rsidRDefault="002A5076" w:rsidP="002A507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482" w:type="pct"/>
          </w:tcPr>
          <w:p w14:paraId="31997046" w14:textId="62702025" w:rsidR="002A5076" w:rsidRPr="00AE7DDB" w:rsidRDefault="00F22B65" w:rsidP="002A5076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="009073F0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48" w:type="pct"/>
          </w:tcPr>
          <w:p w14:paraId="66750ADD" w14:textId="77777777" w:rsidR="002A5076" w:rsidRPr="00AE7DDB" w:rsidRDefault="002A5076" w:rsidP="002A507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332EAD88" w14:textId="0E3AB159" w:rsidR="002A5076" w:rsidRPr="00AE7DDB" w:rsidRDefault="00F22B65" w:rsidP="002A507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2A5076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  <w:tc>
          <w:tcPr>
            <w:tcW w:w="149" w:type="pct"/>
            <w:shd w:val="clear" w:color="auto" w:fill="auto"/>
          </w:tcPr>
          <w:p w14:paraId="20C40DCE" w14:textId="77777777" w:rsidR="002A5076" w:rsidRPr="00AE7DDB" w:rsidRDefault="002A5076" w:rsidP="002A507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1C5251AF" w14:textId="223BB57B" w:rsidR="002A5076" w:rsidRPr="00AE7DDB" w:rsidRDefault="00F22B65" w:rsidP="002A5076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C47D0B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D1462BE" w14:textId="77777777" w:rsidR="002A5076" w:rsidRPr="00AE7DDB" w:rsidRDefault="002A5076" w:rsidP="002A507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321CE765" w14:textId="3687EE67" w:rsidR="002A5076" w:rsidRPr="00AE7DDB" w:rsidRDefault="00F22B65" w:rsidP="002A5076">
            <w:pPr>
              <w:pStyle w:val="BodyText"/>
              <w:tabs>
                <w:tab w:val="decimal" w:pos="62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2A5076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</w:tr>
      <w:tr w:rsidR="002A5076" w:rsidRPr="00AE7DDB" w14:paraId="58EB3621" w14:textId="77777777" w:rsidTr="006F38A1">
        <w:tc>
          <w:tcPr>
            <w:tcW w:w="2452" w:type="pct"/>
          </w:tcPr>
          <w:p w14:paraId="21387D61" w14:textId="77777777" w:rsidR="002A5076" w:rsidRPr="00AE7DDB" w:rsidRDefault="002A5076" w:rsidP="002A5076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0B813031" w14:textId="7BE1181C" w:rsidR="002A5076" w:rsidRPr="00AE7DDB" w:rsidRDefault="00F22B65" w:rsidP="002A5076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073F0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48" w:type="pct"/>
          </w:tcPr>
          <w:p w14:paraId="7622756E" w14:textId="77777777" w:rsidR="002A5076" w:rsidRPr="00AE7DDB" w:rsidRDefault="002A5076" w:rsidP="002A507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22FFEE8E" w14:textId="11EE43C3" w:rsidR="002A5076" w:rsidRPr="00AE7DDB" w:rsidRDefault="00F22B65" w:rsidP="002A507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A5076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49" w:type="pct"/>
            <w:shd w:val="clear" w:color="auto" w:fill="auto"/>
          </w:tcPr>
          <w:p w14:paraId="4F6F7F26" w14:textId="77777777" w:rsidR="002A5076" w:rsidRPr="00AE7DDB" w:rsidRDefault="002A5076" w:rsidP="002A507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DAC2D" w14:textId="144AF63C" w:rsidR="002A5076" w:rsidRPr="00AE7DDB" w:rsidRDefault="00F22B65" w:rsidP="002A5076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47D0B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02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172E5E2" w14:textId="77777777" w:rsidR="002A5076" w:rsidRPr="00AE7DDB" w:rsidRDefault="002A5076" w:rsidP="002A507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4FE9D708" w14:textId="2DA2AC8B" w:rsidR="002A5076" w:rsidRPr="00AE7DDB" w:rsidRDefault="00F22B65" w:rsidP="002A5076">
            <w:pPr>
              <w:pStyle w:val="BodyText"/>
              <w:tabs>
                <w:tab w:val="decimal" w:pos="62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A5076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  <w:tr w:rsidR="002A5076" w:rsidRPr="00AE7DDB" w14:paraId="5D21E956" w14:textId="77777777" w:rsidTr="00252DD6">
        <w:trPr>
          <w:trHeight w:val="418"/>
        </w:trPr>
        <w:tc>
          <w:tcPr>
            <w:tcW w:w="2452" w:type="pct"/>
            <w:vAlign w:val="bottom"/>
          </w:tcPr>
          <w:p w14:paraId="5288833A" w14:textId="77777777" w:rsidR="002A5076" w:rsidRPr="00AE7DDB" w:rsidRDefault="002A5076" w:rsidP="002A507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6142" w14:textId="2F10910D" w:rsidR="002A5076" w:rsidRPr="00AE7DDB" w:rsidRDefault="00F22B65" w:rsidP="002A5076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</w:t>
            </w:r>
            <w:r w:rsidR="009073F0" w:rsidRPr="00AE7D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148" w:type="pct"/>
            <w:vAlign w:val="bottom"/>
          </w:tcPr>
          <w:p w14:paraId="0D4F217B" w14:textId="77777777" w:rsidR="002A5076" w:rsidRPr="00AE7DDB" w:rsidRDefault="002A5076" w:rsidP="002A5076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432F1" w14:textId="0052158F" w:rsidR="002A5076" w:rsidRPr="00AE7DDB" w:rsidRDefault="00F22B65" w:rsidP="002A5076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</w:t>
            </w:r>
            <w:r w:rsidR="002A5076" w:rsidRPr="00AE7D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14E3176D" w14:textId="77777777" w:rsidR="002A5076" w:rsidRPr="00AE7DDB" w:rsidRDefault="002A5076" w:rsidP="002A5076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67C33" w14:textId="5EA6E855" w:rsidR="002A5076" w:rsidRPr="00AE7DDB" w:rsidRDefault="00F22B65" w:rsidP="002A5076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</w:t>
            </w:r>
            <w:r w:rsidR="00C47D0B" w:rsidRPr="00AE7D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7ED794EE" w14:textId="77777777" w:rsidR="002A5076" w:rsidRPr="00AE7DDB" w:rsidRDefault="002A5076" w:rsidP="002A5076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95796" w14:textId="4927976E" w:rsidR="002A5076" w:rsidRPr="00AE7DDB" w:rsidRDefault="00F22B65" w:rsidP="002A5076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 w:rsidR="002A5076" w:rsidRPr="00AE7D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</w:t>
            </w:r>
          </w:p>
        </w:tc>
      </w:tr>
    </w:tbl>
    <w:p w14:paraId="793E9D8A" w14:textId="190D5B16" w:rsidR="00E7355D" w:rsidRPr="00AE7DDB" w:rsidRDefault="00E7355D" w:rsidP="00D975CD">
      <w:pPr>
        <w:ind w:right="-45" w:firstLine="567"/>
        <w:rPr>
          <w:rFonts w:ascii="Angsana New" w:hAnsi="Angsana New"/>
          <w:sz w:val="22"/>
          <w:szCs w:val="22"/>
        </w:rPr>
      </w:pPr>
    </w:p>
    <w:p w14:paraId="3BA70B76" w14:textId="2A8A2892" w:rsidR="00B51A00" w:rsidRPr="00AE7DDB" w:rsidRDefault="00971A6B" w:rsidP="00D975CD">
      <w:pPr>
        <w:ind w:right="-45" w:firstLine="567"/>
        <w:rPr>
          <w:rFonts w:ascii="Angsana New" w:hAnsi="Angsana New"/>
          <w:sz w:val="28"/>
          <w:szCs w:val="28"/>
        </w:rPr>
      </w:pPr>
      <w:r w:rsidRPr="00AE7DDB">
        <w:rPr>
          <w:rFonts w:ascii="Angsana New" w:hAnsi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F22B65" w:rsidRPr="00AE7DDB">
        <w:rPr>
          <w:rFonts w:ascii="Angsana New" w:hAnsi="Angsana New"/>
          <w:sz w:val="28"/>
          <w:szCs w:val="28"/>
        </w:rPr>
        <w:t>31</w:t>
      </w:r>
      <w:r w:rsidR="00520644" w:rsidRPr="00AE7DDB">
        <w:rPr>
          <w:rFonts w:ascii="Angsana New" w:hAnsi="Angsana New"/>
          <w:sz w:val="28"/>
          <w:szCs w:val="28"/>
          <w:cs/>
        </w:rPr>
        <w:t xml:space="preserve"> </w:t>
      </w:r>
      <w:r w:rsidR="00E46310" w:rsidRPr="00AE7DDB">
        <w:rPr>
          <w:rFonts w:ascii="Angsana New" w:hAnsi="Angsana New" w:hint="cs"/>
          <w:sz w:val="28"/>
          <w:szCs w:val="28"/>
          <w:cs/>
        </w:rPr>
        <w:t>มีนาคม</w:t>
      </w:r>
      <w:r w:rsidR="00520644" w:rsidRPr="00AE7DDB">
        <w:rPr>
          <w:rFonts w:ascii="Angsana New" w:hAnsi="Angsana New"/>
          <w:sz w:val="28"/>
          <w:szCs w:val="28"/>
          <w:cs/>
        </w:rPr>
        <w:t xml:space="preserve"> </w:t>
      </w:r>
      <w:r w:rsidR="00F22B65" w:rsidRPr="00AE7DDB">
        <w:rPr>
          <w:rFonts w:ascii="Angsana New" w:hAnsi="Angsana New"/>
          <w:sz w:val="28"/>
          <w:szCs w:val="28"/>
        </w:rPr>
        <w:t>2567</w:t>
      </w:r>
      <w:r w:rsidR="00984464" w:rsidRPr="00AE7DDB">
        <w:rPr>
          <w:rFonts w:ascii="Angsana New" w:hAnsi="Angsana New"/>
          <w:sz w:val="28"/>
          <w:szCs w:val="28"/>
        </w:rPr>
        <w:t xml:space="preserve"> </w:t>
      </w:r>
      <w:r w:rsidR="00984464" w:rsidRPr="00AE7DDB">
        <w:rPr>
          <w:rFonts w:ascii="Angsana New" w:hAnsi="Angsana New"/>
          <w:sz w:val="28"/>
          <w:szCs w:val="28"/>
          <w:cs/>
        </w:rPr>
        <w:t xml:space="preserve">และ </w:t>
      </w:r>
      <w:r w:rsidR="00F22B65" w:rsidRPr="00AE7DDB">
        <w:rPr>
          <w:rFonts w:ascii="Angsana New" w:hAnsi="Angsana New"/>
          <w:sz w:val="28"/>
          <w:szCs w:val="28"/>
        </w:rPr>
        <w:t>30</w:t>
      </w:r>
      <w:r w:rsidR="00984464" w:rsidRPr="00AE7DDB">
        <w:rPr>
          <w:rFonts w:ascii="Angsana New" w:hAnsi="Angsana New"/>
          <w:sz w:val="28"/>
          <w:szCs w:val="28"/>
        </w:rPr>
        <w:t xml:space="preserve"> </w:t>
      </w:r>
      <w:r w:rsidR="00984464" w:rsidRPr="00AE7DDB">
        <w:rPr>
          <w:rFonts w:ascii="Angsana New" w:hAnsi="Angsana New"/>
          <w:sz w:val="28"/>
          <w:szCs w:val="28"/>
          <w:cs/>
        </w:rPr>
        <w:t xml:space="preserve">กันยายน </w:t>
      </w:r>
      <w:r w:rsidR="00F22B65" w:rsidRPr="00AE7DDB">
        <w:rPr>
          <w:rFonts w:ascii="Angsana New" w:hAnsi="Angsana New"/>
          <w:sz w:val="28"/>
          <w:szCs w:val="28"/>
        </w:rPr>
        <w:t>2566</w:t>
      </w:r>
      <w:r w:rsidR="00984464" w:rsidRPr="00AE7DDB">
        <w:rPr>
          <w:rFonts w:ascii="Angsana New" w:hAnsi="Angsana New"/>
          <w:sz w:val="28"/>
          <w:szCs w:val="28"/>
        </w:rPr>
        <w:t xml:space="preserve"> </w:t>
      </w:r>
      <w:r w:rsidRPr="00AE7DDB">
        <w:rPr>
          <w:rFonts w:ascii="Angsana New" w:hAnsi="Angsana New"/>
          <w:sz w:val="28"/>
          <w:szCs w:val="28"/>
          <w:cs/>
        </w:rPr>
        <w:t>มีดังนี้</w:t>
      </w:r>
    </w:p>
    <w:p w14:paraId="72E218E6" w14:textId="77777777" w:rsidR="00B95284" w:rsidRPr="00AE7DDB" w:rsidRDefault="00B95284" w:rsidP="00490956">
      <w:pPr>
        <w:ind w:right="-45" w:firstLine="540"/>
        <w:rPr>
          <w:rFonts w:ascii="Angsana New" w:hAnsi="Angsana New"/>
          <w:sz w:val="22"/>
          <w:szCs w:val="22"/>
        </w:rPr>
      </w:pPr>
    </w:p>
    <w:tbl>
      <w:tblPr>
        <w:tblW w:w="9364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052"/>
        <w:gridCol w:w="1079"/>
        <w:gridCol w:w="273"/>
        <w:gridCol w:w="1169"/>
        <w:gridCol w:w="260"/>
        <w:gridCol w:w="1092"/>
        <w:gridCol w:w="287"/>
        <w:gridCol w:w="1152"/>
      </w:tblGrid>
      <w:tr w:rsidR="007E063B" w:rsidRPr="00AE7DDB" w14:paraId="0A85E71A" w14:textId="77777777" w:rsidTr="00F95A95">
        <w:trPr>
          <w:tblHeader/>
        </w:trPr>
        <w:tc>
          <w:tcPr>
            <w:tcW w:w="2164" w:type="pct"/>
          </w:tcPr>
          <w:p w14:paraId="6F80948D" w14:textId="3410FDD8" w:rsidR="007E063B" w:rsidRPr="00AE7DDB" w:rsidRDefault="007E063B" w:rsidP="00B1102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0" w:name="_Hlk117843794"/>
          </w:p>
        </w:tc>
        <w:tc>
          <w:tcPr>
            <w:tcW w:w="1346" w:type="pct"/>
            <w:gridSpan w:val="3"/>
          </w:tcPr>
          <w:p w14:paraId="32CFCF79" w14:textId="77777777" w:rsidR="007E063B" w:rsidRPr="00AE7DDB" w:rsidRDefault="007E063B" w:rsidP="00B110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9571E4F" w14:textId="77777777" w:rsidR="007E063B" w:rsidRPr="00AE7DDB" w:rsidRDefault="007E063B" w:rsidP="00B110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pct"/>
            <w:gridSpan w:val="3"/>
          </w:tcPr>
          <w:p w14:paraId="4E32B63B" w14:textId="77777777" w:rsidR="007E063B" w:rsidRPr="00AE7DDB" w:rsidRDefault="007E063B" w:rsidP="00B110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0"/>
      <w:tr w:rsidR="00E46310" w:rsidRPr="00AE7DDB" w14:paraId="305682EE" w14:textId="77777777" w:rsidTr="00F95A95">
        <w:trPr>
          <w:tblHeader/>
        </w:trPr>
        <w:tc>
          <w:tcPr>
            <w:tcW w:w="2164" w:type="pct"/>
          </w:tcPr>
          <w:p w14:paraId="4DFF98FA" w14:textId="0AE7280E" w:rsidR="00E46310" w:rsidRPr="00AE7DDB" w:rsidRDefault="00E46310" w:rsidP="00E463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619C8210" w14:textId="7C60EF7A" w:rsidR="00E46310" w:rsidRPr="00AE7DDB" w:rsidRDefault="00F22B65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46310" w:rsidRPr="00AE7D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46310" w:rsidRPr="00AE7DDB">
              <w:rPr>
                <w:rFonts w:ascii="Angsana New" w:hAnsi="Angsana New" w:cs="Angsana New" w:hint="cs"/>
                <w:sz w:val="28"/>
                <w:szCs w:val="28"/>
                <w:cs/>
              </w:rPr>
              <w:t>มีน</w:t>
            </w:r>
            <w:r w:rsidR="00E46310" w:rsidRPr="00AE7DDB">
              <w:rPr>
                <w:rFonts w:ascii="Angsana New" w:hAnsi="Angsana New" w:cs="Angsana New"/>
                <w:sz w:val="28"/>
                <w:szCs w:val="28"/>
                <w:cs/>
              </w:rPr>
              <w:t>าคม</w:t>
            </w:r>
          </w:p>
        </w:tc>
        <w:tc>
          <w:tcPr>
            <w:tcW w:w="146" w:type="pct"/>
          </w:tcPr>
          <w:p w14:paraId="4C369872" w14:textId="77777777" w:rsidR="00E46310" w:rsidRPr="00AE7DDB" w:rsidRDefault="00E46310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583382F" w14:textId="25496395" w:rsidR="00E46310" w:rsidRPr="00AE7DDB" w:rsidRDefault="00F22B65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46310" w:rsidRPr="00AE7D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46310" w:rsidRPr="00AE7DDB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" w:type="pct"/>
          </w:tcPr>
          <w:p w14:paraId="760F5D0E" w14:textId="77777777" w:rsidR="00E46310" w:rsidRPr="00AE7DDB" w:rsidRDefault="00E46310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671D733" w14:textId="7D9A1B16" w:rsidR="00E46310" w:rsidRPr="00AE7DDB" w:rsidRDefault="00F22B65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46310" w:rsidRPr="00AE7D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46310" w:rsidRPr="00AE7DDB">
              <w:rPr>
                <w:rFonts w:ascii="Angsana New" w:hAnsi="Angsana New" w:cs="Angsana New" w:hint="cs"/>
                <w:sz w:val="28"/>
                <w:szCs w:val="28"/>
                <w:cs/>
              </w:rPr>
              <w:t>มีน</w:t>
            </w:r>
            <w:r w:rsidR="00E46310" w:rsidRPr="00AE7DDB">
              <w:rPr>
                <w:rFonts w:ascii="Angsana New" w:hAnsi="Angsana New" w:cs="Angsana New"/>
                <w:sz w:val="28"/>
                <w:szCs w:val="28"/>
                <w:cs/>
              </w:rPr>
              <w:t>าคม</w:t>
            </w:r>
          </w:p>
        </w:tc>
        <w:tc>
          <w:tcPr>
            <w:tcW w:w="153" w:type="pct"/>
          </w:tcPr>
          <w:p w14:paraId="185995C6" w14:textId="77777777" w:rsidR="00E46310" w:rsidRPr="00AE7DDB" w:rsidRDefault="00E46310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FD38307" w14:textId="6410C0AA" w:rsidR="00E46310" w:rsidRPr="00AE7DDB" w:rsidRDefault="00F22B65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46310" w:rsidRPr="00AE7D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46310" w:rsidRPr="00AE7DDB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E46310" w:rsidRPr="00AE7DDB" w14:paraId="1DC293B1" w14:textId="77777777" w:rsidTr="00F95A95">
        <w:trPr>
          <w:tblHeader/>
        </w:trPr>
        <w:tc>
          <w:tcPr>
            <w:tcW w:w="2164" w:type="pct"/>
          </w:tcPr>
          <w:p w14:paraId="00F8EA87" w14:textId="77777777" w:rsidR="00E46310" w:rsidRPr="00AE7DDB" w:rsidRDefault="00E46310" w:rsidP="00E463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" w:type="pct"/>
            <w:vAlign w:val="center"/>
          </w:tcPr>
          <w:p w14:paraId="6849DF48" w14:textId="5BEB0919" w:rsidR="00E46310" w:rsidRPr="00AE7DDB" w:rsidRDefault="00F22B65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" w:type="pct"/>
            <w:vAlign w:val="center"/>
          </w:tcPr>
          <w:p w14:paraId="7507CDBB" w14:textId="77777777" w:rsidR="00E46310" w:rsidRPr="00AE7DDB" w:rsidRDefault="00E46310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14:paraId="476C7EE9" w14:textId="36B0C8B6" w:rsidR="00E46310" w:rsidRPr="00AE7DDB" w:rsidRDefault="00F22B65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" w:type="pct"/>
          </w:tcPr>
          <w:p w14:paraId="284D93C7" w14:textId="77777777" w:rsidR="00E46310" w:rsidRPr="00AE7DDB" w:rsidRDefault="00E46310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432AF8AF" w14:textId="53128912" w:rsidR="00E46310" w:rsidRPr="00AE7DDB" w:rsidRDefault="00F22B65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" w:type="pct"/>
            <w:vAlign w:val="center"/>
          </w:tcPr>
          <w:p w14:paraId="62931EAC" w14:textId="77777777" w:rsidR="00E46310" w:rsidRPr="00AE7DDB" w:rsidRDefault="00E46310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vAlign w:val="center"/>
          </w:tcPr>
          <w:p w14:paraId="410CA92A" w14:textId="42C710D8" w:rsidR="00E46310" w:rsidRPr="00AE7DDB" w:rsidRDefault="00F22B65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46310" w:rsidRPr="00AE7DDB" w14:paraId="3DA76D86" w14:textId="77777777" w:rsidTr="00F95A95">
        <w:trPr>
          <w:tblHeader/>
        </w:trPr>
        <w:tc>
          <w:tcPr>
            <w:tcW w:w="2164" w:type="pct"/>
          </w:tcPr>
          <w:p w14:paraId="01E9A0B5" w14:textId="77777777" w:rsidR="00E46310" w:rsidRPr="00AE7DDB" w:rsidRDefault="00E46310" w:rsidP="00E463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6" w:type="pct"/>
            <w:gridSpan w:val="7"/>
          </w:tcPr>
          <w:p w14:paraId="7AC6F4BA" w14:textId="77777777" w:rsidR="00E46310" w:rsidRPr="00AE7DDB" w:rsidRDefault="00E46310" w:rsidP="00E4631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46310" w:rsidRPr="00AE7DDB" w14:paraId="08ED7CE5" w14:textId="77777777" w:rsidTr="00F95A95">
        <w:tc>
          <w:tcPr>
            <w:tcW w:w="2164" w:type="pct"/>
          </w:tcPr>
          <w:p w14:paraId="5B217216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76" w:type="pct"/>
            <w:shd w:val="clear" w:color="auto" w:fill="auto"/>
          </w:tcPr>
          <w:p w14:paraId="2D22AFFA" w14:textId="77777777" w:rsidR="00E46310" w:rsidRPr="00AE7DDB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6C5D892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F122F36" w14:textId="77777777" w:rsidR="00E46310" w:rsidRPr="00AE7DDB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47A9D9BF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A1357E4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331FA80F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607F264F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310" w:rsidRPr="00AE7DDB" w14:paraId="09C17B9A" w14:textId="77777777" w:rsidTr="00F95A95">
        <w:tc>
          <w:tcPr>
            <w:tcW w:w="2164" w:type="pct"/>
          </w:tcPr>
          <w:p w14:paraId="19DD08A7" w14:textId="7A40D5F0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76" w:type="pct"/>
            <w:shd w:val="clear" w:color="auto" w:fill="auto"/>
          </w:tcPr>
          <w:p w14:paraId="4FA1AFA1" w14:textId="057AB556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A0D2C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46" w:type="pct"/>
          </w:tcPr>
          <w:p w14:paraId="08DB9FD7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C8FA13E" w14:textId="2C83840E" w:rsidR="00E46310" w:rsidRPr="00AE7DDB" w:rsidRDefault="00E46310" w:rsidP="00E46310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5D29B2D2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3BE0053" w14:textId="5708084D" w:rsidR="00E46310" w:rsidRPr="00AE7DDB" w:rsidRDefault="00211849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B1F486B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0A2A09AA" w14:textId="1C8BA715" w:rsidR="00E46310" w:rsidRPr="00AE7DDB" w:rsidRDefault="00E46310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6310" w:rsidRPr="00AE7DDB" w14:paraId="414D9366" w14:textId="77777777" w:rsidTr="00F95A95">
        <w:tc>
          <w:tcPr>
            <w:tcW w:w="2164" w:type="pct"/>
          </w:tcPr>
          <w:p w14:paraId="5EAF894D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F333E52" w14:textId="45840C8D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553BE0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46" w:type="pct"/>
          </w:tcPr>
          <w:p w14:paraId="3BEA801E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E41DECF" w14:textId="62189B6C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E46310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39" w:type="pct"/>
          </w:tcPr>
          <w:p w14:paraId="300D71DC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ED5C36A" w14:textId="6A3345F7" w:rsidR="00E46310" w:rsidRPr="00AE7DDB" w:rsidRDefault="00211849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9B67FB7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294E70E4" w14:textId="3495824F" w:rsidR="00E46310" w:rsidRPr="00AE7DDB" w:rsidRDefault="00E46310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6310" w:rsidRPr="00AE7DDB" w14:paraId="59B77117" w14:textId="77777777" w:rsidTr="0035605C">
        <w:tc>
          <w:tcPr>
            <w:tcW w:w="2164" w:type="pct"/>
          </w:tcPr>
          <w:p w14:paraId="581C8F36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EFEAE" w14:textId="2A938192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</w:t>
            </w:r>
            <w:r w:rsidR="00553BE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46" w:type="pct"/>
          </w:tcPr>
          <w:p w14:paraId="066D40EA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8601379" w14:textId="18E66040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E4631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39" w:type="pct"/>
          </w:tcPr>
          <w:p w14:paraId="08D7C0DB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80E585D" w14:textId="4C100652" w:rsidR="00E46310" w:rsidRPr="00AE7DDB" w:rsidRDefault="00211849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960DA93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53AE1DBB" w14:textId="66B4D495" w:rsidR="00E46310" w:rsidRPr="00AE7DDB" w:rsidRDefault="00E46310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46310" w:rsidRPr="00AE7DDB" w14:paraId="79A28E21" w14:textId="77777777" w:rsidTr="0035605C">
        <w:tc>
          <w:tcPr>
            <w:tcW w:w="2164" w:type="pct"/>
          </w:tcPr>
          <w:p w14:paraId="17B9AE03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495563E9" w14:textId="77777777" w:rsidR="00E46310" w:rsidRPr="00AE7DDB" w:rsidRDefault="00E46310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6BE6ABAC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0B54D103" w14:textId="77777777" w:rsidR="00E46310" w:rsidRPr="00AE7DDB" w:rsidRDefault="00E46310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" w:type="pct"/>
          </w:tcPr>
          <w:p w14:paraId="4FE30661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53788A1C" w14:textId="77777777" w:rsidR="00E46310" w:rsidRPr="00AE7DDB" w:rsidRDefault="00E46310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525729F7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74F1C1BE" w14:textId="77777777" w:rsidR="00E46310" w:rsidRPr="00AE7DDB" w:rsidRDefault="00E46310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6310" w:rsidRPr="00AE7DDB" w14:paraId="76A9F599" w14:textId="77777777" w:rsidTr="0035605C">
        <w:tc>
          <w:tcPr>
            <w:tcW w:w="2164" w:type="pct"/>
          </w:tcPr>
          <w:p w14:paraId="57517E02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576" w:type="pct"/>
          </w:tcPr>
          <w:p w14:paraId="6C5BF927" w14:textId="77777777" w:rsidR="00E46310" w:rsidRPr="00AE7DDB" w:rsidRDefault="00E46310" w:rsidP="00E46310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F7232A0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B0CD580" w14:textId="77777777" w:rsidR="00E46310" w:rsidRPr="00AE7DDB" w:rsidRDefault="00E46310" w:rsidP="00E46310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3667843D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C48F200" w14:textId="77777777" w:rsidR="00E46310" w:rsidRPr="00AE7DDB" w:rsidRDefault="00E46310" w:rsidP="00E4631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5578BBAC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3C48EE0" w14:textId="77777777" w:rsidR="00E46310" w:rsidRPr="00AE7DDB" w:rsidRDefault="00E46310" w:rsidP="00E46310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310" w:rsidRPr="00AE7DDB" w14:paraId="4DFC5AE9" w14:textId="77777777" w:rsidTr="00F95A95">
        <w:tc>
          <w:tcPr>
            <w:tcW w:w="2164" w:type="pct"/>
          </w:tcPr>
          <w:p w14:paraId="1882AE2B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68605B65" w14:textId="0404EA0A" w:rsidR="00E46310" w:rsidRPr="00AE7DDB" w:rsidRDefault="00FA0D2C" w:rsidP="00E46310">
            <w:pPr>
              <w:pStyle w:val="BodyText"/>
              <w:tabs>
                <w:tab w:val="decimal" w:pos="60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39F1F3C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A7E3011" w14:textId="45075C59" w:rsidR="00E46310" w:rsidRPr="00AE7DDB" w:rsidRDefault="00E46310" w:rsidP="00E46310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7606CBE6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7DC91A95" w14:textId="095A43EF" w:rsidR="00E46310" w:rsidRPr="00AE7DDB" w:rsidRDefault="00F22B65" w:rsidP="00E4631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11849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53" w:type="pct"/>
          </w:tcPr>
          <w:p w14:paraId="270DB2DA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3931E40" w14:textId="7BE91F15" w:rsidR="00E46310" w:rsidRPr="00AE7DDB" w:rsidRDefault="00F22B65" w:rsidP="00E46310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E46310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E46310" w:rsidRPr="00AE7DDB" w14:paraId="69113F26" w14:textId="77777777" w:rsidTr="00F95A95">
        <w:tc>
          <w:tcPr>
            <w:tcW w:w="2164" w:type="pct"/>
          </w:tcPr>
          <w:p w14:paraId="6538786E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271015B" w14:textId="2886208F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831D4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46" w:type="pct"/>
          </w:tcPr>
          <w:p w14:paraId="044DE165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ACC914B" w14:textId="422DE9FE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831D4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39" w:type="pct"/>
          </w:tcPr>
          <w:p w14:paraId="54EECD86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84F815E" w14:textId="5780C596" w:rsidR="00E46310" w:rsidRPr="00AE7DDB" w:rsidRDefault="00F22B65" w:rsidP="00E4631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11849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  <w:tc>
          <w:tcPr>
            <w:tcW w:w="153" w:type="pct"/>
          </w:tcPr>
          <w:p w14:paraId="4D22DE5F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DB9B994" w14:textId="54BD11D3" w:rsidR="00E46310" w:rsidRPr="00AE7DDB" w:rsidRDefault="00F22B65" w:rsidP="00E46310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46310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</w:tr>
      <w:tr w:rsidR="00E46310" w:rsidRPr="00AE7DDB" w14:paraId="11EFD0BD" w14:textId="77777777" w:rsidTr="00F95A95">
        <w:tc>
          <w:tcPr>
            <w:tcW w:w="2164" w:type="pct"/>
          </w:tcPr>
          <w:p w14:paraId="55B09395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21AA1DA" w14:textId="3D519DBA" w:rsidR="00E46310" w:rsidRPr="00AE7DDB" w:rsidRDefault="00F22B65" w:rsidP="00553BE0">
            <w:pPr>
              <w:pStyle w:val="BodyText"/>
              <w:tabs>
                <w:tab w:val="decimal" w:pos="558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4831D4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46" w:type="pct"/>
          </w:tcPr>
          <w:p w14:paraId="02C02987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105C0F0" w14:textId="21F31360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831D4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39" w:type="pct"/>
          </w:tcPr>
          <w:p w14:paraId="74C7870F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595536C" w14:textId="4680100D" w:rsidR="00E46310" w:rsidRPr="00AE7DDB" w:rsidRDefault="00F22B65" w:rsidP="00E4631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211849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53" w:type="pct"/>
          </w:tcPr>
          <w:p w14:paraId="6CAE0B35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BF0DA33" w14:textId="093F4580" w:rsidR="00E46310" w:rsidRPr="00AE7DDB" w:rsidRDefault="00F22B65" w:rsidP="00E46310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</w:t>
            </w:r>
            <w:r w:rsidR="00E4631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</w:tr>
      <w:tr w:rsidR="00E46310" w:rsidRPr="00AE7DDB" w14:paraId="493FB266" w14:textId="77777777" w:rsidTr="00F95A95">
        <w:tc>
          <w:tcPr>
            <w:tcW w:w="2164" w:type="pct"/>
          </w:tcPr>
          <w:p w14:paraId="7504F6BA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6" w:type="pct"/>
          </w:tcPr>
          <w:p w14:paraId="5A7A2B0A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1BD20703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</w:tcPr>
          <w:p w14:paraId="6363B28A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pct"/>
          </w:tcPr>
          <w:p w14:paraId="02C537AC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pct"/>
          </w:tcPr>
          <w:p w14:paraId="62F5654C" w14:textId="77777777" w:rsidR="00E46310" w:rsidRPr="00AE7DDB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pct"/>
          </w:tcPr>
          <w:p w14:paraId="7B3C0E11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5" w:type="pct"/>
          </w:tcPr>
          <w:p w14:paraId="49F4A3E0" w14:textId="77777777" w:rsidR="00E46310" w:rsidRPr="00AE7DDB" w:rsidRDefault="00E46310" w:rsidP="00E46310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6310" w:rsidRPr="00AE7DDB" w14:paraId="2ACEA52C" w14:textId="77777777" w:rsidTr="00F95A95">
        <w:tc>
          <w:tcPr>
            <w:tcW w:w="2164" w:type="pct"/>
            <w:shd w:val="clear" w:color="auto" w:fill="auto"/>
          </w:tcPr>
          <w:p w14:paraId="1789F3F3" w14:textId="791809F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576" w:type="pct"/>
            <w:shd w:val="clear" w:color="auto" w:fill="auto"/>
          </w:tcPr>
          <w:p w14:paraId="22607B3C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A646AFC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29693C9C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546F833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4EAC99F6" w14:textId="77777777" w:rsidR="00E46310" w:rsidRPr="00AE7DDB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4E9B5F9D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39AFDD6E" w14:textId="77777777" w:rsidR="00E46310" w:rsidRPr="00AE7DDB" w:rsidRDefault="00E46310" w:rsidP="00E46310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310" w:rsidRPr="00AE7DDB" w14:paraId="41810DE1" w14:textId="77777777" w:rsidTr="00F95A95">
        <w:tc>
          <w:tcPr>
            <w:tcW w:w="2164" w:type="pct"/>
            <w:shd w:val="clear" w:color="auto" w:fill="auto"/>
          </w:tcPr>
          <w:p w14:paraId="21E55B24" w14:textId="03F8BEF8" w:rsidR="00E46310" w:rsidRPr="00AE7DDB" w:rsidRDefault="00FE7A93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76" w:type="pct"/>
            <w:shd w:val="clear" w:color="auto" w:fill="auto"/>
          </w:tcPr>
          <w:p w14:paraId="76E64440" w14:textId="01FCCE77" w:rsidR="00E46310" w:rsidRPr="00AE7DDB" w:rsidRDefault="009A1C02" w:rsidP="00E46310">
            <w:pPr>
              <w:pStyle w:val="BodyText"/>
              <w:tabs>
                <w:tab w:val="decimal" w:pos="60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AD532B9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6007DD90" w14:textId="411E00D8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46310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9" w:type="pct"/>
            <w:shd w:val="clear" w:color="auto" w:fill="auto"/>
          </w:tcPr>
          <w:p w14:paraId="28CBCEFB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2DD03BB7" w14:textId="13375117" w:rsidR="00E46310" w:rsidRPr="00AE7DDB" w:rsidRDefault="00211849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288FAEBA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2B2EE7D8" w14:textId="419DEE51" w:rsidR="00E46310" w:rsidRPr="00AE7DDB" w:rsidRDefault="00E46310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6310" w:rsidRPr="00AE7DDB" w14:paraId="15D3C6CA" w14:textId="77777777" w:rsidTr="00F95A95">
        <w:tc>
          <w:tcPr>
            <w:tcW w:w="2164" w:type="pct"/>
            <w:shd w:val="clear" w:color="auto" w:fill="auto"/>
          </w:tcPr>
          <w:p w14:paraId="1E05F387" w14:textId="5505A291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55C5343" w14:textId="74F5CAEE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5A5529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6" w:type="pct"/>
            <w:shd w:val="clear" w:color="auto" w:fill="auto"/>
          </w:tcPr>
          <w:p w14:paraId="21F32DA6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092AF9E6" w14:textId="7096D1CB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E46310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39" w:type="pct"/>
            <w:shd w:val="clear" w:color="auto" w:fill="auto"/>
          </w:tcPr>
          <w:p w14:paraId="50C18FB2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2CB280C6" w14:textId="4C2EA39D" w:rsidR="00E46310" w:rsidRPr="00AE7DDB" w:rsidRDefault="00211849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5702EEFD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26974F8E" w14:textId="62CC8279" w:rsidR="00E46310" w:rsidRPr="00AE7DDB" w:rsidRDefault="00E46310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6310" w:rsidRPr="00AE7DDB" w14:paraId="3CD85B0E" w14:textId="77777777" w:rsidTr="00F95A95">
        <w:tc>
          <w:tcPr>
            <w:tcW w:w="2164" w:type="pct"/>
            <w:shd w:val="clear" w:color="auto" w:fill="auto"/>
          </w:tcPr>
          <w:p w14:paraId="54A34527" w14:textId="2B92226F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0BD8A" w14:textId="35B2AD5D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  <w:r w:rsidR="00553BE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6" w:type="pct"/>
            <w:shd w:val="clear" w:color="auto" w:fill="auto"/>
          </w:tcPr>
          <w:p w14:paraId="2F941ED7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FF16D" w14:textId="782A5772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</w:t>
            </w:r>
            <w:r w:rsidR="00E4631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139" w:type="pct"/>
            <w:shd w:val="clear" w:color="auto" w:fill="auto"/>
          </w:tcPr>
          <w:p w14:paraId="418DBBD6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BE764" w14:textId="3447AA15" w:rsidR="00E46310" w:rsidRPr="00AE7DDB" w:rsidRDefault="00211849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798E1B0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6E83D" w14:textId="5AB64F1F" w:rsidR="00E46310" w:rsidRPr="00AE7DDB" w:rsidRDefault="00E46310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46310" w:rsidRPr="00AE7DDB" w14:paraId="00B8B315" w14:textId="77777777" w:rsidTr="00F95A95">
        <w:tc>
          <w:tcPr>
            <w:tcW w:w="2164" w:type="pct"/>
          </w:tcPr>
          <w:p w14:paraId="08B241B7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6" w:type="pct"/>
          </w:tcPr>
          <w:p w14:paraId="398FB17E" w14:textId="77777777" w:rsidR="00E46310" w:rsidRPr="00AE7DDB" w:rsidRDefault="00E46310" w:rsidP="00E46310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58990876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</w:tcPr>
          <w:p w14:paraId="01E680F8" w14:textId="77777777" w:rsidR="00E46310" w:rsidRPr="00AE7DDB" w:rsidRDefault="00E46310" w:rsidP="00E46310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pct"/>
          </w:tcPr>
          <w:p w14:paraId="02EE655E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pct"/>
          </w:tcPr>
          <w:p w14:paraId="0EB36E44" w14:textId="77777777" w:rsidR="00E46310" w:rsidRPr="00AE7DDB" w:rsidRDefault="00E46310" w:rsidP="00E4631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pct"/>
          </w:tcPr>
          <w:p w14:paraId="1499EA23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5" w:type="pct"/>
          </w:tcPr>
          <w:p w14:paraId="6FB7FED9" w14:textId="77777777" w:rsidR="00E46310" w:rsidRPr="00AE7DDB" w:rsidRDefault="00E46310" w:rsidP="00E46310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6310" w:rsidRPr="00AE7DDB" w14:paraId="414ED866" w14:textId="77777777" w:rsidTr="00F95A95">
        <w:tc>
          <w:tcPr>
            <w:tcW w:w="2164" w:type="pct"/>
          </w:tcPr>
          <w:p w14:paraId="0159DF53" w14:textId="4990E967" w:rsidR="00E46310" w:rsidRPr="00AE7DDB" w:rsidRDefault="00E46310" w:rsidP="00E46310">
            <w:pPr>
              <w:spacing w:line="240" w:lineRule="auto"/>
              <w:ind w:right="-2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ส่วนของลูกหนี้สัญญาเช่าเงินทุน</w:t>
            </w: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AE7D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576" w:type="pct"/>
          </w:tcPr>
          <w:p w14:paraId="6FD924E7" w14:textId="77777777" w:rsidR="00E46310" w:rsidRPr="00AE7DDB" w:rsidRDefault="00E46310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7869A322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07A4466B" w14:textId="77777777" w:rsidR="00E46310" w:rsidRPr="00AE7DDB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42E1C1C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37F94294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707BEA86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5CE110D0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6310" w:rsidRPr="00AE7DDB" w14:paraId="50EE5FD7" w14:textId="77777777" w:rsidTr="00F95A95">
        <w:tc>
          <w:tcPr>
            <w:tcW w:w="2164" w:type="pct"/>
          </w:tcPr>
          <w:p w14:paraId="7C82F3C8" w14:textId="5756DD9F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46CF428E" w14:textId="034F6FA0" w:rsidR="00E46310" w:rsidRPr="00AE7DDB" w:rsidRDefault="00F22B65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9A1C02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146" w:type="pct"/>
          </w:tcPr>
          <w:p w14:paraId="18392804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63C0E08A" w14:textId="11FBECC4" w:rsidR="00E46310" w:rsidRPr="00AE7DDB" w:rsidRDefault="00F22B65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E4631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39" w:type="pct"/>
          </w:tcPr>
          <w:p w14:paraId="79730C16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DA38ECB" w14:textId="3C54BE9F" w:rsidR="00E46310" w:rsidRPr="00AE7DDB" w:rsidRDefault="00211849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16A9E3AE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0E904D33" w14:textId="41EE9CAB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46310" w:rsidRPr="00AE7DDB" w14:paraId="4190C818" w14:textId="77777777" w:rsidTr="00F95A95">
        <w:tc>
          <w:tcPr>
            <w:tcW w:w="2164" w:type="pct"/>
          </w:tcPr>
          <w:p w14:paraId="7F1CF0A6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44905F2" w14:textId="77777777" w:rsidR="00E46310" w:rsidRPr="00AE7DDB" w:rsidRDefault="00E46310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5075CF48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529DEA1A" w14:textId="77777777" w:rsidR="00E46310" w:rsidRPr="00AE7DDB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0F2AC555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6E11834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346A8A49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7647F50C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46310" w:rsidRPr="00AE7DDB" w14:paraId="346B9817" w14:textId="77777777" w:rsidTr="00F95A95">
        <w:tc>
          <w:tcPr>
            <w:tcW w:w="2164" w:type="pct"/>
          </w:tcPr>
          <w:p w14:paraId="30C2903B" w14:textId="29BA32AB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576" w:type="pct"/>
          </w:tcPr>
          <w:p w14:paraId="33240279" w14:textId="77777777" w:rsidR="00E46310" w:rsidRPr="00AE7DDB" w:rsidRDefault="00E46310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077FAA09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47AAD916" w14:textId="77777777" w:rsidR="00E46310" w:rsidRPr="00AE7DDB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0056F537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2309F8C1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5098B950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0E0A18F1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6310" w:rsidRPr="00AE7DDB" w14:paraId="0FFEF58C" w14:textId="77777777" w:rsidTr="00F95A95">
        <w:tc>
          <w:tcPr>
            <w:tcW w:w="2164" w:type="pct"/>
          </w:tcPr>
          <w:p w14:paraId="1C1A0BB4" w14:textId="6736A0D0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2E3FBB87" w14:textId="6E39AB48" w:rsidR="00E46310" w:rsidRPr="00AE7DDB" w:rsidRDefault="00F22B65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328</w:t>
            </w:r>
            <w:r w:rsidR="009A1C02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46" w:type="pct"/>
          </w:tcPr>
          <w:p w14:paraId="5E09FA4A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FD3D754" w14:textId="6560D965" w:rsidR="00E46310" w:rsidRPr="00AE7DDB" w:rsidRDefault="00F22B65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</w:t>
            </w:r>
            <w:r w:rsidR="00E4631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39" w:type="pct"/>
          </w:tcPr>
          <w:p w14:paraId="3CF88151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2485C510" w14:textId="1A21AF2F" w:rsidR="00E46310" w:rsidRPr="00AE7DDB" w:rsidRDefault="00211849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AE5B8FA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19F61136" w14:textId="5344CF09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46310" w:rsidRPr="00AE7DDB" w14:paraId="2D7B067E" w14:textId="77777777" w:rsidTr="00F95A95">
        <w:tc>
          <w:tcPr>
            <w:tcW w:w="2164" w:type="pct"/>
          </w:tcPr>
          <w:p w14:paraId="1203B20F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2D2AACA" w14:textId="77777777" w:rsidR="00E46310" w:rsidRPr="00AE7DDB" w:rsidRDefault="00E46310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56EEC9D8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21C241BB" w14:textId="77777777" w:rsidR="00E46310" w:rsidRPr="00AE7DDB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346069BE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1C56A73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3D91A21B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1704C80B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46310" w:rsidRPr="00AE7DDB" w14:paraId="47170702" w14:textId="77777777" w:rsidTr="00F95A95">
        <w:tc>
          <w:tcPr>
            <w:tcW w:w="2164" w:type="pct"/>
          </w:tcPr>
          <w:p w14:paraId="2C9B4A86" w14:textId="46A27469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576" w:type="pct"/>
          </w:tcPr>
          <w:p w14:paraId="5C86D0D1" w14:textId="77777777" w:rsidR="00E46310" w:rsidRPr="00AE7DDB" w:rsidRDefault="00E46310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3B05CF79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68F51DDC" w14:textId="77777777" w:rsidR="00E46310" w:rsidRPr="00AE7DDB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1E877703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4DED6BC1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284BB7C3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7BD575D9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6310" w:rsidRPr="00AE7DDB" w14:paraId="28F77A5B" w14:textId="77777777" w:rsidTr="00F95A95">
        <w:tc>
          <w:tcPr>
            <w:tcW w:w="2164" w:type="pct"/>
          </w:tcPr>
          <w:p w14:paraId="08D09CEC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4620B15F" w14:textId="310FA9DD" w:rsidR="00E46310" w:rsidRPr="00AE7DDB" w:rsidRDefault="003536B3" w:rsidP="00E4631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F4166B8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B0E9F8C" w14:textId="1A35E3DF" w:rsidR="00E46310" w:rsidRPr="00AE7DDB" w:rsidRDefault="00E46310" w:rsidP="00E46310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3B0B9DB1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7AD755A" w14:textId="406C4B1A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211849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</w:t>
            </w:r>
            <w:r w:rsidR="00211849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53" w:type="pct"/>
          </w:tcPr>
          <w:p w14:paraId="647BE6AB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004D1A52" w14:textId="7A0FBBFF" w:rsidR="00E46310" w:rsidRPr="00AE7DDB" w:rsidRDefault="00F22B65" w:rsidP="00FE7A93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E4631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649</w:t>
            </w:r>
            <w:r w:rsidR="00E4631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E46310" w:rsidRPr="00AE7DDB" w14:paraId="6B5271B6" w14:textId="77777777" w:rsidTr="00F95A95">
        <w:tc>
          <w:tcPr>
            <w:tcW w:w="2164" w:type="pct"/>
          </w:tcPr>
          <w:p w14:paraId="16528BED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vAlign w:val="bottom"/>
          </w:tcPr>
          <w:p w14:paraId="77CEC4A8" w14:textId="77777777" w:rsidR="00E46310" w:rsidRPr="00AE7DDB" w:rsidRDefault="00E46310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  <w:vAlign w:val="bottom"/>
          </w:tcPr>
          <w:p w14:paraId="525B5EC3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vAlign w:val="bottom"/>
          </w:tcPr>
          <w:p w14:paraId="164F30E4" w14:textId="77777777" w:rsidR="00E46310" w:rsidRPr="00AE7DDB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  <w:vAlign w:val="bottom"/>
          </w:tcPr>
          <w:p w14:paraId="77134A54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vAlign w:val="bottom"/>
          </w:tcPr>
          <w:p w14:paraId="3A177EDD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  <w:vAlign w:val="bottom"/>
          </w:tcPr>
          <w:p w14:paraId="326AB1FD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vAlign w:val="bottom"/>
          </w:tcPr>
          <w:p w14:paraId="423AF83F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46310" w:rsidRPr="00AE7DDB" w14:paraId="36D3073D" w14:textId="77777777" w:rsidTr="00F95A95">
        <w:tc>
          <w:tcPr>
            <w:tcW w:w="2164" w:type="pct"/>
          </w:tcPr>
          <w:p w14:paraId="42D1EEDB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576" w:type="pct"/>
          </w:tcPr>
          <w:p w14:paraId="0AC526CC" w14:textId="77777777" w:rsidR="00E46310" w:rsidRPr="00AE7DDB" w:rsidRDefault="00E46310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486E0E6A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</w:tcPr>
          <w:p w14:paraId="412BDC16" w14:textId="77777777" w:rsidR="00E46310" w:rsidRPr="00AE7DDB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4AA72131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08B12F8B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107999B4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</w:tcPr>
          <w:p w14:paraId="240A3654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46310" w:rsidRPr="00AE7DDB" w14:paraId="1A4A7DF3" w14:textId="77777777" w:rsidTr="00F95A95">
        <w:tc>
          <w:tcPr>
            <w:tcW w:w="2164" w:type="pct"/>
          </w:tcPr>
          <w:p w14:paraId="58C97704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(แสดงเป็นส่วนหนึ่งของสินทรัพย์หมุนเวียนอื่น)</w:t>
            </w:r>
          </w:p>
        </w:tc>
        <w:tc>
          <w:tcPr>
            <w:tcW w:w="576" w:type="pct"/>
          </w:tcPr>
          <w:p w14:paraId="43E7B5B6" w14:textId="77777777" w:rsidR="00E46310" w:rsidRPr="00AE7DDB" w:rsidRDefault="00E46310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2B32D81E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</w:tcPr>
          <w:p w14:paraId="5899B7EF" w14:textId="77777777" w:rsidR="00E46310" w:rsidRPr="00AE7DDB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1C323F24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4EAD1075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605D442D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</w:tcPr>
          <w:p w14:paraId="750D4CDC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46310" w:rsidRPr="00AE7DDB" w14:paraId="04142162" w14:textId="77777777" w:rsidTr="00F95A95">
        <w:tc>
          <w:tcPr>
            <w:tcW w:w="2164" w:type="pct"/>
          </w:tcPr>
          <w:p w14:paraId="36CE87A7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2C36EA3C" w14:textId="35123FDF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3536B3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6" w:type="pct"/>
          </w:tcPr>
          <w:p w14:paraId="51C4CE19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062367CF" w14:textId="23D97E4E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E4631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39" w:type="pct"/>
          </w:tcPr>
          <w:p w14:paraId="175211B2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27D948F" w14:textId="4E5B2184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11849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153" w:type="pct"/>
          </w:tcPr>
          <w:p w14:paraId="66B902F2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62B2E550" w14:textId="38BECFF7" w:rsidR="00E46310" w:rsidRPr="00AE7DDB" w:rsidRDefault="00F22B65" w:rsidP="00FE7A93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4631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</w:p>
        </w:tc>
      </w:tr>
      <w:tr w:rsidR="00E46310" w:rsidRPr="00AE7DDB" w14:paraId="63AFEA1C" w14:textId="77777777" w:rsidTr="00F95A95">
        <w:tc>
          <w:tcPr>
            <w:tcW w:w="2164" w:type="pct"/>
          </w:tcPr>
          <w:p w14:paraId="13514E9F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141EF12" w14:textId="77777777" w:rsidR="00E46310" w:rsidRPr="00AE7DDB" w:rsidRDefault="00E46310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497D600D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69DABCBE" w14:textId="77777777" w:rsidR="00E46310" w:rsidRPr="00AE7DDB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0787C60E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EC5B251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pct"/>
          </w:tcPr>
          <w:p w14:paraId="0156C637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78FED7F6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46310" w:rsidRPr="00AE7DDB" w14:paraId="09BDF964" w14:textId="77777777" w:rsidTr="00F95A95">
        <w:tc>
          <w:tcPr>
            <w:tcW w:w="2164" w:type="pct"/>
          </w:tcPr>
          <w:p w14:paraId="6EB50F35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76" w:type="pct"/>
          </w:tcPr>
          <w:p w14:paraId="331558B2" w14:textId="77777777" w:rsidR="00E46310" w:rsidRPr="00AE7DDB" w:rsidRDefault="00E46310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54F862A1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57EC9CA5" w14:textId="77777777" w:rsidR="00E46310" w:rsidRPr="00AE7DDB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2B423DD5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274AF0B1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010087C1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0C64953D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6310" w:rsidRPr="00AE7DDB" w14:paraId="6F96AB23" w14:textId="77777777" w:rsidTr="00F95A95">
        <w:tc>
          <w:tcPr>
            <w:tcW w:w="2164" w:type="pct"/>
          </w:tcPr>
          <w:p w14:paraId="58152118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(แสดงเป็นส่วนหนึ่งของสินทรัพย์ไม่หมุนเวียนอื่น)</w:t>
            </w:r>
          </w:p>
        </w:tc>
        <w:tc>
          <w:tcPr>
            <w:tcW w:w="576" w:type="pct"/>
          </w:tcPr>
          <w:p w14:paraId="3DA37AE9" w14:textId="77777777" w:rsidR="00E46310" w:rsidRPr="00AE7DDB" w:rsidRDefault="00E46310" w:rsidP="00E4631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43AF0F11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2DE1D186" w14:textId="77777777" w:rsidR="00E46310" w:rsidRPr="00AE7DDB" w:rsidRDefault="00E46310" w:rsidP="00E4631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B2FCD0F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03DA87F4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719E4466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5FB2F610" w14:textId="77777777" w:rsidR="00E46310" w:rsidRPr="00AE7DDB" w:rsidRDefault="00E46310" w:rsidP="00E4631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6310" w:rsidRPr="00AE7DDB" w14:paraId="69FED2EA" w14:textId="77777777" w:rsidTr="00F95A95">
        <w:tc>
          <w:tcPr>
            <w:tcW w:w="2164" w:type="pct"/>
          </w:tcPr>
          <w:p w14:paraId="02304A11" w14:textId="77777777" w:rsidR="00E46310" w:rsidRPr="00AE7DDB" w:rsidRDefault="00E46310" w:rsidP="00E4631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1961478" w14:textId="6BFF83F2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3536B3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146" w:type="pct"/>
          </w:tcPr>
          <w:p w14:paraId="459BEC1A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09BD8E3F" w14:textId="75981FEB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4631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39" w:type="pct"/>
          </w:tcPr>
          <w:p w14:paraId="4806B079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3ACE487" w14:textId="68A1B3C1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11849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3" w:type="pct"/>
          </w:tcPr>
          <w:p w14:paraId="5AC7EF53" w14:textId="77777777" w:rsidR="00E46310" w:rsidRPr="00AE7DDB" w:rsidRDefault="00E46310" w:rsidP="00E463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43352CA7" w14:textId="42B572EF" w:rsidR="00E46310" w:rsidRPr="00AE7DDB" w:rsidRDefault="00F22B65" w:rsidP="00E4631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4631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</w:tbl>
    <w:p w14:paraId="2C15901D" w14:textId="3DD4D02F" w:rsidR="007E063B" w:rsidRPr="00AE7DDB" w:rsidRDefault="007E063B" w:rsidP="007E063B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E81AE7D" w14:textId="77777777" w:rsidR="00700ECE" w:rsidRPr="00AE7DDB" w:rsidRDefault="00700ECE" w:rsidP="007E063B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54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31"/>
        <w:gridCol w:w="1078"/>
        <w:gridCol w:w="271"/>
        <w:gridCol w:w="6"/>
        <w:gridCol w:w="1164"/>
        <w:gridCol w:w="256"/>
        <w:gridCol w:w="1096"/>
        <w:gridCol w:w="237"/>
        <w:gridCol w:w="1204"/>
      </w:tblGrid>
      <w:tr w:rsidR="007E063B" w:rsidRPr="00AE7DDB" w14:paraId="72D0C78E" w14:textId="77777777" w:rsidTr="00F20B14">
        <w:trPr>
          <w:tblHeader/>
        </w:trPr>
        <w:tc>
          <w:tcPr>
            <w:tcW w:w="2217" w:type="pct"/>
          </w:tcPr>
          <w:p w14:paraId="524664DA" w14:textId="48DEC43F" w:rsidR="007E063B" w:rsidRPr="00AE7DDB" w:rsidRDefault="007E063B" w:rsidP="00B1102C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320" w:type="pct"/>
            <w:gridSpan w:val="4"/>
          </w:tcPr>
          <w:p w14:paraId="7197E180" w14:textId="77777777" w:rsidR="007E063B" w:rsidRPr="00AE7DDB" w:rsidRDefault="007E063B" w:rsidP="00B110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shd w:val="clear" w:color="auto" w:fill="auto"/>
          </w:tcPr>
          <w:p w14:paraId="6AB2D153" w14:textId="77777777" w:rsidR="007E063B" w:rsidRPr="00AE7DDB" w:rsidRDefault="007E063B" w:rsidP="00B1102C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pct"/>
            <w:gridSpan w:val="3"/>
            <w:shd w:val="clear" w:color="auto" w:fill="auto"/>
          </w:tcPr>
          <w:p w14:paraId="691557A8" w14:textId="77777777" w:rsidR="007E063B" w:rsidRPr="00AE7DDB" w:rsidRDefault="007E063B" w:rsidP="00B110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79C9" w:rsidRPr="00AE7DDB" w14:paraId="677E0DFC" w14:textId="77777777" w:rsidTr="00F20B14">
        <w:trPr>
          <w:tblHeader/>
        </w:trPr>
        <w:tc>
          <w:tcPr>
            <w:tcW w:w="2217" w:type="pct"/>
          </w:tcPr>
          <w:p w14:paraId="4E8498A2" w14:textId="5F61E017" w:rsidR="003979C9" w:rsidRPr="00AE7DDB" w:rsidRDefault="003979C9" w:rsidP="003979C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4FE0570B" w14:textId="10225270" w:rsidR="003979C9" w:rsidRPr="00AE7DDB" w:rsidRDefault="00F22B65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3979C9" w:rsidRPr="00AE7D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979C9" w:rsidRPr="00AE7DDB">
              <w:rPr>
                <w:rFonts w:ascii="Angsana New" w:hAnsi="Angsana New" w:cs="Angsana New" w:hint="cs"/>
                <w:sz w:val="28"/>
                <w:szCs w:val="28"/>
                <w:cs/>
              </w:rPr>
              <w:t>มีน</w:t>
            </w:r>
            <w:r w:rsidR="003979C9" w:rsidRPr="00AE7DDB">
              <w:rPr>
                <w:rFonts w:ascii="Angsana New" w:hAnsi="Angsana New" w:cs="Angsana New"/>
                <w:sz w:val="28"/>
                <w:szCs w:val="28"/>
                <w:cs/>
              </w:rPr>
              <w:t>าคม</w:t>
            </w:r>
          </w:p>
        </w:tc>
        <w:tc>
          <w:tcPr>
            <w:tcW w:w="142" w:type="pct"/>
          </w:tcPr>
          <w:p w14:paraId="6C7812D1" w14:textId="77777777" w:rsidR="003979C9" w:rsidRPr="00AE7DDB" w:rsidRDefault="003979C9" w:rsidP="003979C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5576C340" w14:textId="06205A40" w:rsidR="003979C9" w:rsidRPr="00AE7DDB" w:rsidRDefault="00F22B65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3979C9" w:rsidRPr="00AE7D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979C9" w:rsidRPr="00AE7DDB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pct"/>
            <w:shd w:val="clear" w:color="auto" w:fill="auto"/>
          </w:tcPr>
          <w:p w14:paraId="482D5AAC" w14:textId="77777777" w:rsidR="003979C9" w:rsidRPr="00AE7DDB" w:rsidRDefault="003979C9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0EFC4BF5" w14:textId="19D6D494" w:rsidR="003979C9" w:rsidRPr="00AE7DDB" w:rsidRDefault="00F22B65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3979C9" w:rsidRPr="00AE7D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979C9" w:rsidRPr="00AE7DDB">
              <w:rPr>
                <w:rFonts w:ascii="Angsana New" w:hAnsi="Angsana New" w:cs="Angsana New" w:hint="cs"/>
                <w:sz w:val="28"/>
                <w:szCs w:val="28"/>
                <w:cs/>
              </w:rPr>
              <w:t>มีน</w:t>
            </w:r>
            <w:r w:rsidR="003979C9" w:rsidRPr="00AE7DDB">
              <w:rPr>
                <w:rFonts w:ascii="Angsana New" w:hAnsi="Angsana New" w:cs="Angsana New"/>
                <w:sz w:val="28"/>
                <w:szCs w:val="28"/>
                <w:cs/>
              </w:rPr>
              <w:t>าคม</w:t>
            </w:r>
          </w:p>
        </w:tc>
        <w:tc>
          <w:tcPr>
            <w:tcW w:w="124" w:type="pct"/>
            <w:shd w:val="clear" w:color="auto" w:fill="auto"/>
          </w:tcPr>
          <w:p w14:paraId="7FFAB6D0" w14:textId="77777777" w:rsidR="003979C9" w:rsidRPr="00AE7DDB" w:rsidRDefault="003979C9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50444E56" w14:textId="38E478D2" w:rsidR="003979C9" w:rsidRPr="00AE7DDB" w:rsidRDefault="00F22B65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3979C9" w:rsidRPr="00AE7D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979C9" w:rsidRPr="00AE7DDB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3979C9" w:rsidRPr="00AE7DDB" w14:paraId="3C99D7FD" w14:textId="77777777" w:rsidTr="00F20B14">
        <w:trPr>
          <w:tblHeader/>
        </w:trPr>
        <w:tc>
          <w:tcPr>
            <w:tcW w:w="2217" w:type="pct"/>
          </w:tcPr>
          <w:p w14:paraId="0C4D21B3" w14:textId="77777777" w:rsidR="003979C9" w:rsidRPr="00AE7DDB" w:rsidRDefault="003979C9" w:rsidP="003979C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5" w:type="pct"/>
            <w:vAlign w:val="center"/>
          </w:tcPr>
          <w:p w14:paraId="06129245" w14:textId="3F6CE507" w:rsidR="003979C9" w:rsidRPr="00AE7DDB" w:rsidRDefault="00F22B65" w:rsidP="003979C9">
            <w:pPr>
              <w:pStyle w:val="BodyText"/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pct"/>
            <w:vAlign w:val="center"/>
          </w:tcPr>
          <w:p w14:paraId="11820410" w14:textId="77777777" w:rsidR="003979C9" w:rsidRPr="00AE7DDB" w:rsidRDefault="003979C9" w:rsidP="003979C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  <w:vAlign w:val="center"/>
          </w:tcPr>
          <w:p w14:paraId="43E2869F" w14:textId="6C5E57E9" w:rsidR="003979C9" w:rsidRPr="00AE7DDB" w:rsidRDefault="00F22B65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pct"/>
            <w:shd w:val="clear" w:color="auto" w:fill="auto"/>
          </w:tcPr>
          <w:p w14:paraId="64534D10" w14:textId="77777777" w:rsidR="003979C9" w:rsidRPr="00AE7DDB" w:rsidRDefault="003979C9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AC04DB4" w14:textId="0B7E008B" w:rsidR="003979C9" w:rsidRPr="00AE7DDB" w:rsidRDefault="00F22B65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4" w:type="pct"/>
            <w:shd w:val="clear" w:color="auto" w:fill="auto"/>
            <w:vAlign w:val="center"/>
          </w:tcPr>
          <w:p w14:paraId="6E71EBFF" w14:textId="77777777" w:rsidR="003979C9" w:rsidRPr="00AE7DDB" w:rsidRDefault="003979C9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3778E46" w14:textId="0ADA2053" w:rsidR="003979C9" w:rsidRPr="00AE7DDB" w:rsidRDefault="00F22B65" w:rsidP="003979C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979C9" w:rsidRPr="00AE7DDB" w14:paraId="3095B539" w14:textId="77777777" w:rsidTr="00F20B14">
        <w:trPr>
          <w:tblHeader/>
        </w:trPr>
        <w:tc>
          <w:tcPr>
            <w:tcW w:w="2217" w:type="pct"/>
          </w:tcPr>
          <w:p w14:paraId="69EB6718" w14:textId="77777777" w:rsidR="003979C9" w:rsidRPr="00AE7DDB" w:rsidRDefault="003979C9" w:rsidP="003979C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83" w:type="pct"/>
            <w:gridSpan w:val="8"/>
            <w:vAlign w:val="center"/>
          </w:tcPr>
          <w:p w14:paraId="06DEE8CD" w14:textId="77777777" w:rsidR="003979C9" w:rsidRPr="00AE7DDB" w:rsidRDefault="003979C9" w:rsidP="003979C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979C9" w:rsidRPr="00AE7DDB" w14:paraId="6E828EDE" w14:textId="77777777" w:rsidTr="00F20B14">
        <w:tc>
          <w:tcPr>
            <w:tcW w:w="2217" w:type="pct"/>
          </w:tcPr>
          <w:p w14:paraId="7A5620BF" w14:textId="77777777" w:rsidR="003979C9" w:rsidRPr="00AE7DDB" w:rsidRDefault="003979C9" w:rsidP="003979C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65" w:type="pct"/>
          </w:tcPr>
          <w:p w14:paraId="553345CF" w14:textId="77777777" w:rsidR="003979C9" w:rsidRPr="00AE7DDB" w:rsidRDefault="003979C9" w:rsidP="003979C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B09EAF2" w14:textId="77777777" w:rsidR="003979C9" w:rsidRPr="00AE7DDB" w:rsidRDefault="003979C9" w:rsidP="003979C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36870A1A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59B4628" w14:textId="77777777" w:rsidR="003979C9" w:rsidRPr="00AE7DDB" w:rsidRDefault="003979C9" w:rsidP="003979C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0DF6E01" w14:textId="77777777" w:rsidR="003979C9" w:rsidRPr="00AE7DDB" w:rsidRDefault="003979C9" w:rsidP="003979C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768C17C4" w14:textId="77777777" w:rsidR="003979C9" w:rsidRPr="00AE7DDB" w:rsidRDefault="003979C9" w:rsidP="003979C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7778C09F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79C9" w:rsidRPr="00AE7DDB" w14:paraId="24A17A66" w14:textId="77777777" w:rsidTr="00F20B14">
        <w:tc>
          <w:tcPr>
            <w:tcW w:w="2217" w:type="pct"/>
          </w:tcPr>
          <w:p w14:paraId="570BFE4F" w14:textId="77777777" w:rsidR="003979C9" w:rsidRPr="00AE7DDB" w:rsidRDefault="003979C9" w:rsidP="003979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022800E2" w14:textId="2F8AD86D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2225D7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42" w:type="pct"/>
          </w:tcPr>
          <w:p w14:paraId="53B68BF5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D241624" w14:textId="3D4A89E6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3979C9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34" w:type="pct"/>
            <w:shd w:val="clear" w:color="auto" w:fill="auto"/>
          </w:tcPr>
          <w:p w14:paraId="0C722F49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138CAC95" w14:textId="06AA0230" w:rsidR="003979C9" w:rsidRPr="00AE7DDB" w:rsidRDefault="00211849" w:rsidP="003979C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16C5984A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356FFF4A" w14:textId="2DACDC07" w:rsidR="003979C9" w:rsidRPr="00AE7DDB" w:rsidRDefault="003979C9" w:rsidP="003979C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979C9" w:rsidRPr="00AE7DDB" w14:paraId="69F86D60" w14:textId="77777777" w:rsidTr="00F20B14">
        <w:tc>
          <w:tcPr>
            <w:tcW w:w="2217" w:type="pct"/>
          </w:tcPr>
          <w:p w14:paraId="752DF8A3" w14:textId="77777777" w:rsidR="003979C9" w:rsidRPr="00AE7DDB" w:rsidRDefault="003979C9" w:rsidP="003979C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7FA87AEC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7D80BDB8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FB4423" w14:textId="77777777" w:rsidR="003979C9" w:rsidRPr="00AE7DDB" w:rsidRDefault="003979C9" w:rsidP="003979C9">
            <w:pPr>
              <w:pStyle w:val="BodyText"/>
              <w:tabs>
                <w:tab w:val="left" w:pos="522"/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  <w:shd w:val="clear" w:color="auto" w:fill="auto"/>
          </w:tcPr>
          <w:p w14:paraId="1871DC24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63171A5B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  <w:shd w:val="clear" w:color="auto" w:fill="auto"/>
          </w:tcPr>
          <w:p w14:paraId="085B07A1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2740548D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79C9" w:rsidRPr="00AE7DDB" w14:paraId="085D89EE" w14:textId="77777777" w:rsidTr="00F20B14">
        <w:tc>
          <w:tcPr>
            <w:tcW w:w="2217" w:type="pct"/>
          </w:tcPr>
          <w:p w14:paraId="7A88F901" w14:textId="77777777" w:rsidR="003979C9" w:rsidRPr="00AE7DDB" w:rsidRDefault="003979C9" w:rsidP="003979C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65" w:type="pct"/>
          </w:tcPr>
          <w:p w14:paraId="73C5823D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B224722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6D0FCF9F" w14:textId="77777777" w:rsidR="003979C9" w:rsidRPr="00AE7DDB" w:rsidRDefault="003979C9" w:rsidP="003979C9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29CF2BD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A18E666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184B9134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260E2992" w14:textId="77777777" w:rsidR="003979C9" w:rsidRPr="00AE7DDB" w:rsidRDefault="003979C9" w:rsidP="003979C9">
            <w:pPr>
              <w:pStyle w:val="BodyText"/>
              <w:tabs>
                <w:tab w:val="left" w:pos="70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79C9" w:rsidRPr="00AE7DDB" w14:paraId="79033926" w14:textId="77777777" w:rsidTr="00F20B14">
        <w:tc>
          <w:tcPr>
            <w:tcW w:w="2217" w:type="pct"/>
          </w:tcPr>
          <w:p w14:paraId="0781124E" w14:textId="77777777" w:rsidR="003979C9" w:rsidRPr="00AE7DDB" w:rsidRDefault="003979C9" w:rsidP="003979C9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5" w:type="pct"/>
          </w:tcPr>
          <w:p w14:paraId="7DA7FF91" w14:textId="5B56A012" w:rsidR="003979C9" w:rsidRPr="00AE7DDB" w:rsidRDefault="002225D7" w:rsidP="003979C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31045796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0EA0DD5A" w14:textId="5D585364" w:rsidR="003979C9" w:rsidRPr="00AE7DDB" w:rsidRDefault="003979C9" w:rsidP="003979C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C588097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7A49F1DA" w14:textId="47C5EDDA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11849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24" w:type="pct"/>
            <w:shd w:val="clear" w:color="auto" w:fill="auto"/>
          </w:tcPr>
          <w:p w14:paraId="01D01F9A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2858FD89" w14:textId="5C53B103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979C9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</w:tr>
      <w:tr w:rsidR="003979C9" w:rsidRPr="00AE7DDB" w14:paraId="05E79413" w14:textId="77777777" w:rsidTr="00F20B14">
        <w:tc>
          <w:tcPr>
            <w:tcW w:w="2217" w:type="pct"/>
          </w:tcPr>
          <w:p w14:paraId="42492C57" w14:textId="77777777" w:rsidR="003979C9" w:rsidRPr="00AE7DDB" w:rsidRDefault="003979C9" w:rsidP="003979C9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C36E9DD" w14:textId="7F68E9D2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553BE0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42" w:type="pct"/>
          </w:tcPr>
          <w:p w14:paraId="31B6781C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AA62F" w14:textId="68B6C4A0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979C9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34" w:type="pct"/>
            <w:shd w:val="clear" w:color="auto" w:fill="auto"/>
          </w:tcPr>
          <w:p w14:paraId="3F363503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1D9C8910" w14:textId="41453363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11849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4" w:type="pct"/>
            <w:shd w:val="clear" w:color="auto" w:fill="auto"/>
          </w:tcPr>
          <w:p w14:paraId="1942DD8B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539CFD9" w14:textId="561D4698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979C9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3979C9" w:rsidRPr="00AE7DDB" w14:paraId="598C24DF" w14:textId="77777777" w:rsidTr="00F20B14">
        <w:tc>
          <w:tcPr>
            <w:tcW w:w="2217" w:type="pct"/>
          </w:tcPr>
          <w:p w14:paraId="20284105" w14:textId="77777777" w:rsidR="003979C9" w:rsidRPr="00AE7DDB" w:rsidRDefault="003979C9" w:rsidP="003979C9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353256C" w14:textId="668CD2C3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553BE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142" w:type="pct"/>
          </w:tcPr>
          <w:p w14:paraId="67CF7A72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95BEE" w14:textId="34656610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3979C9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34" w:type="pct"/>
            <w:shd w:val="clear" w:color="auto" w:fill="auto"/>
          </w:tcPr>
          <w:p w14:paraId="1F687E3F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006FD" w14:textId="74CE3BE2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211849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124" w:type="pct"/>
            <w:shd w:val="clear" w:color="auto" w:fill="auto"/>
          </w:tcPr>
          <w:p w14:paraId="0FD8D20F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F3B21" w14:textId="69CB5AE5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3979C9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</w:p>
        </w:tc>
      </w:tr>
      <w:tr w:rsidR="003979C9" w:rsidRPr="00AE7DDB" w14:paraId="7884C04C" w14:textId="77777777" w:rsidTr="00F20B14">
        <w:tc>
          <w:tcPr>
            <w:tcW w:w="2217" w:type="pct"/>
          </w:tcPr>
          <w:p w14:paraId="2FF27CD0" w14:textId="77777777" w:rsidR="003979C9" w:rsidRPr="00AE7DDB" w:rsidRDefault="003979C9" w:rsidP="003979C9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04AAF7C8" w14:textId="77777777" w:rsidR="003979C9" w:rsidRPr="00AE7DDB" w:rsidRDefault="003979C9" w:rsidP="003979C9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14:paraId="2DF05A52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C5CB23" w14:textId="77777777" w:rsidR="003979C9" w:rsidRPr="00AE7DDB" w:rsidRDefault="003979C9" w:rsidP="003979C9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</w:tcPr>
          <w:p w14:paraId="570EE544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717E3CBD" w14:textId="77777777" w:rsidR="003979C9" w:rsidRPr="00AE7DDB" w:rsidRDefault="003979C9" w:rsidP="003979C9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12ED131A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2C028A6A" w14:textId="77777777" w:rsidR="003979C9" w:rsidRPr="00AE7DDB" w:rsidRDefault="003979C9" w:rsidP="003979C9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979C9" w:rsidRPr="00AE7DDB" w14:paraId="7BBA8064" w14:textId="77777777" w:rsidTr="00F20B14">
        <w:tc>
          <w:tcPr>
            <w:tcW w:w="2217" w:type="pct"/>
          </w:tcPr>
          <w:p w14:paraId="663363D0" w14:textId="77777777" w:rsidR="003979C9" w:rsidRPr="00AE7DDB" w:rsidRDefault="003979C9" w:rsidP="003979C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565" w:type="pct"/>
          </w:tcPr>
          <w:p w14:paraId="5C88FDD3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E7E6AA3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22CDA0AB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45999577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3007CBCD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36223B95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A54A13D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79C9" w:rsidRPr="00AE7DDB" w14:paraId="16F1C591" w14:textId="77777777" w:rsidTr="00F20B14">
        <w:tc>
          <w:tcPr>
            <w:tcW w:w="2217" w:type="pct"/>
          </w:tcPr>
          <w:p w14:paraId="3CDC775C" w14:textId="77777777" w:rsidR="003979C9" w:rsidRPr="00AE7DDB" w:rsidRDefault="003979C9" w:rsidP="003979C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70DBE826" w14:textId="4AA78BDA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53BE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142" w:type="pct"/>
          </w:tcPr>
          <w:p w14:paraId="3F65F0F1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44D92032" w14:textId="6570A5F2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979C9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134" w:type="pct"/>
          </w:tcPr>
          <w:p w14:paraId="58B5056A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39D98E3" w14:textId="17938BB5" w:rsidR="003979C9" w:rsidRPr="00AE7DDB" w:rsidRDefault="001C2AE4" w:rsidP="003979C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3FFF0D17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36A5EFEA" w14:textId="79A5E785" w:rsidR="003979C9" w:rsidRPr="00AE7DDB" w:rsidRDefault="003979C9" w:rsidP="003979C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979C9" w:rsidRPr="00AE7DDB" w14:paraId="0F0EF9D0" w14:textId="77777777" w:rsidTr="00F20B14">
        <w:tc>
          <w:tcPr>
            <w:tcW w:w="2217" w:type="pct"/>
          </w:tcPr>
          <w:p w14:paraId="46C1A433" w14:textId="77777777" w:rsidR="003979C9" w:rsidRPr="00AE7DDB" w:rsidRDefault="003979C9" w:rsidP="003979C9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5" w:type="pct"/>
          </w:tcPr>
          <w:p w14:paraId="0DC5179D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5D27A8C4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</w:tcPr>
          <w:p w14:paraId="55825306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</w:tcPr>
          <w:p w14:paraId="03B7F5A2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</w:tcPr>
          <w:p w14:paraId="43570345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</w:tcPr>
          <w:p w14:paraId="7C25497A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pct"/>
          </w:tcPr>
          <w:p w14:paraId="3D80BE3D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79C9" w:rsidRPr="00AE7DDB" w14:paraId="73D3380D" w14:textId="77777777" w:rsidTr="00F20B14">
        <w:tc>
          <w:tcPr>
            <w:tcW w:w="2217" w:type="pct"/>
          </w:tcPr>
          <w:p w14:paraId="0F37D91B" w14:textId="77777777" w:rsidR="003979C9" w:rsidRPr="00AE7DDB" w:rsidRDefault="003979C9" w:rsidP="003979C9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</w:t>
            </w: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565" w:type="pct"/>
          </w:tcPr>
          <w:p w14:paraId="6C90ABF6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521DD54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7F3494C9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1F3CE8D8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EBD69D3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391CF2B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BC586DA" w14:textId="77777777" w:rsidR="003979C9" w:rsidRPr="00AE7DDB" w:rsidRDefault="003979C9" w:rsidP="003979C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79C9" w:rsidRPr="00AE7DDB" w14:paraId="4FE5ABAE" w14:textId="77777777" w:rsidTr="00F20B14">
        <w:tc>
          <w:tcPr>
            <w:tcW w:w="2217" w:type="pct"/>
          </w:tcPr>
          <w:p w14:paraId="091A4948" w14:textId="77777777" w:rsidR="003979C9" w:rsidRPr="00AE7DDB" w:rsidRDefault="003979C9" w:rsidP="003979C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5079FAB0" w14:textId="44A2F4E7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553BE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42" w:type="pct"/>
          </w:tcPr>
          <w:p w14:paraId="7293203B" w14:textId="77777777" w:rsidR="003979C9" w:rsidRPr="00AE7DDB" w:rsidRDefault="003979C9" w:rsidP="003979C9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11485FA9" w14:textId="408EFE4C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3979C9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34" w:type="pct"/>
          </w:tcPr>
          <w:p w14:paraId="208AA359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01A955B8" w14:textId="6F3BBC26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1C2AE4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124" w:type="pct"/>
          </w:tcPr>
          <w:p w14:paraId="584A12CA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2CBFA9E6" w14:textId="571B0622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3979C9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</w:tr>
      <w:tr w:rsidR="003979C9" w:rsidRPr="00AE7DDB" w14:paraId="2CE42403" w14:textId="77777777" w:rsidTr="00F20B14">
        <w:tc>
          <w:tcPr>
            <w:tcW w:w="2217" w:type="pct"/>
          </w:tcPr>
          <w:p w14:paraId="38F804DC" w14:textId="77777777" w:rsidR="003979C9" w:rsidRPr="00AE7DDB" w:rsidRDefault="003979C9" w:rsidP="003979C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1DDF2CD0" w14:textId="77777777" w:rsidR="003979C9" w:rsidRPr="00AE7DDB" w:rsidRDefault="003979C9" w:rsidP="003979C9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15C6E695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14:paraId="0A888C64" w14:textId="77777777" w:rsidR="003979C9" w:rsidRPr="00AE7DDB" w:rsidRDefault="003979C9" w:rsidP="003979C9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</w:tcPr>
          <w:p w14:paraId="337E9CE3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1B559206" w14:textId="77777777" w:rsidR="003979C9" w:rsidRPr="00AE7DDB" w:rsidRDefault="003979C9" w:rsidP="003979C9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</w:tcPr>
          <w:p w14:paraId="3CCFB6B0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7A054DC" w14:textId="77777777" w:rsidR="003979C9" w:rsidRPr="00AE7DDB" w:rsidRDefault="003979C9" w:rsidP="003979C9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79C9" w:rsidRPr="00AE7DDB" w14:paraId="170EA14C" w14:textId="77777777" w:rsidTr="00F20B14">
        <w:tc>
          <w:tcPr>
            <w:tcW w:w="2217" w:type="pct"/>
          </w:tcPr>
          <w:p w14:paraId="47464162" w14:textId="77777777" w:rsidR="003979C9" w:rsidRPr="00AE7DDB" w:rsidRDefault="003979C9" w:rsidP="003979C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65" w:type="pct"/>
          </w:tcPr>
          <w:p w14:paraId="6D473294" w14:textId="77777777" w:rsidR="003979C9" w:rsidRPr="00AE7DDB" w:rsidRDefault="003979C9" w:rsidP="003979C9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F6C39C5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55F12AE2" w14:textId="77777777" w:rsidR="003979C9" w:rsidRPr="00AE7DDB" w:rsidRDefault="003979C9" w:rsidP="003979C9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00704A8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484A71BB" w14:textId="77777777" w:rsidR="003979C9" w:rsidRPr="00AE7DDB" w:rsidRDefault="003979C9" w:rsidP="003979C9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6AF9DE76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ED8324E" w14:textId="77777777" w:rsidR="003979C9" w:rsidRPr="00AE7DDB" w:rsidRDefault="003979C9" w:rsidP="003979C9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79C9" w:rsidRPr="00AE7DDB" w14:paraId="4398BED8" w14:textId="77777777" w:rsidTr="00F20B14">
        <w:tc>
          <w:tcPr>
            <w:tcW w:w="2217" w:type="pct"/>
          </w:tcPr>
          <w:p w14:paraId="274E949D" w14:textId="77777777" w:rsidR="003979C9" w:rsidRPr="00AE7DDB" w:rsidRDefault="003979C9" w:rsidP="003979C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0CA800C3" w14:textId="66E0138C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53BE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142" w:type="pct"/>
          </w:tcPr>
          <w:p w14:paraId="2431F562" w14:textId="77777777" w:rsidR="003979C9" w:rsidRPr="00AE7DDB" w:rsidRDefault="003979C9" w:rsidP="003979C9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2B9F8173" w14:textId="79AAADAD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3979C9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34" w:type="pct"/>
          </w:tcPr>
          <w:p w14:paraId="2135F23E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2D9B09B8" w14:textId="5894EFA4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C2AE4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24" w:type="pct"/>
          </w:tcPr>
          <w:p w14:paraId="2FD09F7A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7182D7AB" w14:textId="5E6F21B9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979C9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</w:tr>
      <w:tr w:rsidR="003979C9" w:rsidRPr="00AE7DDB" w14:paraId="2AD34A04" w14:textId="77777777" w:rsidTr="00F20B14">
        <w:tc>
          <w:tcPr>
            <w:tcW w:w="2217" w:type="pct"/>
          </w:tcPr>
          <w:p w14:paraId="55DE4AE5" w14:textId="77777777" w:rsidR="003979C9" w:rsidRPr="00AE7DDB" w:rsidRDefault="003979C9" w:rsidP="003979C9">
            <w:pPr>
              <w:spacing w:line="240" w:lineRule="auto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4BEC18A5" w14:textId="77777777" w:rsidR="003979C9" w:rsidRPr="00AE7DDB" w:rsidRDefault="003979C9" w:rsidP="003979C9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</w:tcPr>
          <w:p w14:paraId="3B7A4988" w14:textId="77777777" w:rsidR="003979C9" w:rsidRPr="00AE7DDB" w:rsidRDefault="003979C9" w:rsidP="003979C9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14:paraId="5D63CD35" w14:textId="77777777" w:rsidR="003979C9" w:rsidRPr="00AE7DDB" w:rsidRDefault="003979C9" w:rsidP="003979C9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</w:tcPr>
          <w:p w14:paraId="58C44C2F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DAB906C" w14:textId="77777777" w:rsidR="003979C9" w:rsidRPr="00AE7DDB" w:rsidRDefault="003979C9" w:rsidP="003979C9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" w:type="pct"/>
          </w:tcPr>
          <w:p w14:paraId="39D067E9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B2F260C" w14:textId="77777777" w:rsidR="003979C9" w:rsidRPr="00AE7DDB" w:rsidRDefault="003979C9" w:rsidP="003979C9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979C9" w:rsidRPr="00AE7DDB" w14:paraId="4C71A635" w14:textId="77777777" w:rsidTr="00F20B14">
        <w:tblPrEx>
          <w:tblLook w:val="04A0" w:firstRow="1" w:lastRow="0" w:firstColumn="1" w:lastColumn="0" w:noHBand="0" w:noVBand="1"/>
        </w:tblPrEx>
        <w:tc>
          <w:tcPr>
            <w:tcW w:w="2217" w:type="pct"/>
            <w:hideMark/>
          </w:tcPr>
          <w:p w14:paraId="06CB4303" w14:textId="77777777" w:rsidR="003979C9" w:rsidRPr="00AE7DDB" w:rsidRDefault="003979C9" w:rsidP="003979C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565" w:type="pct"/>
          </w:tcPr>
          <w:p w14:paraId="3ED68F79" w14:textId="77777777" w:rsidR="003979C9" w:rsidRPr="00AE7DDB" w:rsidRDefault="003979C9" w:rsidP="003979C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  <w:gridSpan w:val="2"/>
          </w:tcPr>
          <w:p w14:paraId="484AF670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EDD0C96" w14:textId="77777777" w:rsidR="003979C9" w:rsidRPr="00AE7DDB" w:rsidRDefault="003979C9" w:rsidP="003979C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0138D7E6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CBF3A57" w14:textId="77777777" w:rsidR="003979C9" w:rsidRPr="00AE7DDB" w:rsidRDefault="003979C9" w:rsidP="003979C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F2E06C1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3C5F5C0" w14:textId="77777777" w:rsidR="003979C9" w:rsidRPr="00AE7DDB" w:rsidRDefault="003979C9" w:rsidP="003979C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79C9" w:rsidRPr="00AE7DDB" w14:paraId="65997C4F" w14:textId="77777777" w:rsidTr="00F20B14">
        <w:tblPrEx>
          <w:tblLook w:val="04A0" w:firstRow="1" w:lastRow="0" w:firstColumn="1" w:lastColumn="0" w:noHBand="0" w:noVBand="1"/>
        </w:tblPrEx>
        <w:tc>
          <w:tcPr>
            <w:tcW w:w="2217" w:type="pct"/>
            <w:hideMark/>
          </w:tcPr>
          <w:p w14:paraId="3F0228D4" w14:textId="77777777" w:rsidR="003979C9" w:rsidRPr="00AE7DDB" w:rsidRDefault="003979C9" w:rsidP="003979C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5" w:type="pct"/>
            <w:vAlign w:val="center"/>
          </w:tcPr>
          <w:p w14:paraId="50E5243B" w14:textId="34E83464" w:rsidR="003979C9" w:rsidRPr="00AE7DDB" w:rsidRDefault="002225D7" w:rsidP="003979C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</w:tcPr>
          <w:p w14:paraId="01ABD5C3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center"/>
          </w:tcPr>
          <w:p w14:paraId="383443A7" w14:textId="211E85EF" w:rsidR="003979C9" w:rsidRPr="00AE7DDB" w:rsidRDefault="003979C9" w:rsidP="003979C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48141EC8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46EDC994" w14:textId="6D755A99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="001C2AE4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4" w:type="pct"/>
          </w:tcPr>
          <w:p w14:paraId="2B5B1453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0277AA9" w14:textId="04E22BE1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="003979C9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3979C9" w:rsidRPr="00AE7DDB" w14:paraId="3B06FE60" w14:textId="77777777" w:rsidTr="00F20B14">
        <w:tblPrEx>
          <w:tblLook w:val="04A0" w:firstRow="1" w:lastRow="0" w:firstColumn="1" w:lastColumn="0" w:noHBand="0" w:noVBand="1"/>
        </w:tblPrEx>
        <w:tc>
          <w:tcPr>
            <w:tcW w:w="2217" w:type="pct"/>
            <w:hideMark/>
          </w:tcPr>
          <w:p w14:paraId="4C42D783" w14:textId="77777777" w:rsidR="003979C9" w:rsidRPr="00AE7DDB" w:rsidRDefault="003979C9" w:rsidP="003979C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</w:tcPr>
          <w:p w14:paraId="3B529D3F" w14:textId="359C9BDF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A1D21" w:rsidRPr="00AE7D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="00BA1D21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5" w:type="pct"/>
            <w:gridSpan w:val="2"/>
          </w:tcPr>
          <w:p w14:paraId="6B675FDD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7D5834A" w14:textId="2D274929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979C9" w:rsidRPr="00AE7DD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3979C9" w:rsidRPr="00AE7DD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4" w:type="pct"/>
          </w:tcPr>
          <w:p w14:paraId="551A9E33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933EF27" w14:textId="3E35A4BC" w:rsidR="003979C9" w:rsidRPr="00AE7DDB" w:rsidRDefault="001C2AE4" w:rsidP="003979C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586AA932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EE9D116" w14:textId="17B71E25" w:rsidR="003979C9" w:rsidRPr="00AE7DDB" w:rsidRDefault="003979C9" w:rsidP="003979C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79C9" w:rsidRPr="00AE7DDB" w14:paraId="4ADEDFEA" w14:textId="77777777" w:rsidTr="00F20B14">
        <w:tblPrEx>
          <w:tblLook w:val="04A0" w:firstRow="1" w:lastRow="0" w:firstColumn="1" w:lastColumn="0" w:noHBand="0" w:noVBand="1"/>
        </w:tblPrEx>
        <w:tc>
          <w:tcPr>
            <w:tcW w:w="2217" w:type="pct"/>
            <w:hideMark/>
          </w:tcPr>
          <w:p w14:paraId="16598A5C" w14:textId="77777777" w:rsidR="003979C9" w:rsidRPr="00AE7DDB" w:rsidRDefault="003979C9" w:rsidP="003979C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DAAF7" w14:textId="312EA9C3" w:rsidR="003979C9" w:rsidRPr="00AE7DDB" w:rsidRDefault="00F22B65" w:rsidP="000E391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225D7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45" w:type="pct"/>
            <w:gridSpan w:val="2"/>
          </w:tcPr>
          <w:p w14:paraId="01347A69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8B5DB" w14:textId="4C1E5A3D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979C9" w:rsidRPr="00AE7DD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4" w:type="pct"/>
          </w:tcPr>
          <w:p w14:paraId="617576BD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91057" w14:textId="2AFD889B" w:rsidR="003979C9" w:rsidRPr="00AE7DDB" w:rsidRDefault="001C2AE4" w:rsidP="003979C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5DD4D815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28ED8" w14:textId="670C2D28" w:rsidR="003979C9" w:rsidRPr="00AE7DDB" w:rsidRDefault="003979C9" w:rsidP="003979C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79C9" w:rsidRPr="00AE7DDB" w14:paraId="21D1AD20" w14:textId="77777777" w:rsidTr="00F20B14">
        <w:tblPrEx>
          <w:tblLook w:val="04A0" w:firstRow="1" w:lastRow="0" w:firstColumn="1" w:lastColumn="0" w:noHBand="0" w:noVBand="1"/>
        </w:tblPrEx>
        <w:tc>
          <w:tcPr>
            <w:tcW w:w="2217" w:type="pct"/>
            <w:hideMark/>
          </w:tcPr>
          <w:p w14:paraId="6340FFFA" w14:textId="77777777" w:rsidR="003979C9" w:rsidRPr="00AE7DDB" w:rsidRDefault="003979C9" w:rsidP="003979C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A91035" w14:textId="4396CC9C" w:rsidR="003979C9" w:rsidRPr="00AE7DDB" w:rsidRDefault="00F22B65" w:rsidP="000E391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A1D21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493</w:t>
            </w:r>
            <w:r w:rsidR="00BA1D21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45" w:type="pct"/>
            <w:gridSpan w:val="2"/>
          </w:tcPr>
          <w:p w14:paraId="23DF9ACC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239E8" w14:textId="074FA9D3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979C9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  <w:r w:rsidR="003979C9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34" w:type="pct"/>
          </w:tcPr>
          <w:p w14:paraId="0BB46329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CC243" w14:textId="70C27E73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771</w:t>
            </w:r>
            <w:r w:rsidR="001C2AE4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24" w:type="pct"/>
          </w:tcPr>
          <w:p w14:paraId="75C537D0" w14:textId="77777777" w:rsidR="003979C9" w:rsidRPr="00AE7DDB" w:rsidRDefault="003979C9" w:rsidP="003979C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FB1E99" w14:textId="135A4F8E" w:rsidR="003979C9" w:rsidRPr="00AE7DDB" w:rsidRDefault="00F22B65" w:rsidP="003979C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874</w:t>
            </w:r>
            <w:r w:rsidR="003979C9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</w:tr>
    </w:tbl>
    <w:p w14:paraId="67BC3277" w14:textId="77777777" w:rsidR="00205914" w:rsidRPr="00AE7DDB" w:rsidRDefault="00205914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4"/>
          <w:szCs w:val="24"/>
          <w:lang w:eastAsia="th-TH"/>
        </w:rPr>
      </w:pPr>
    </w:p>
    <w:p w14:paraId="252A6FBF" w14:textId="4CB66098" w:rsidR="00C6705A" w:rsidRPr="00AE7DDB" w:rsidRDefault="00781D03" w:rsidP="000C21B5">
      <w:pPr>
        <w:spacing w:line="240" w:lineRule="auto"/>
        <w:ind w:left="540" w:right="63"/>
        <w:rPr>
          <w:rFonts w:ascii="Angsana New" w:hAnsi="Angsana New"/>
          <w:sz w:val="28"/>
          <w:szCs w:val="28"/>
          <w:cs/>
        </w:rPr>
      </w:pPr>
      <w:r w:rsidRPr="00AE7DDB">
        <w:rPr>
          <w:rFonts w:ascii="Angsana New" w:hAnsi="Angsana New" w:hint="cs"/>
          <w:sz w:val="28"/>
          <w:szCs w:val="28"/>
          <w:cs/>
        </w:rPr>
        <w:t>ในระหว่างงวด</w:t>
      </w:r>
      <w:r w:rsidR="00F20B14" w:rsidRPr="00AE7DDB">
        <w:rPr>
          <w:rFonts w:ascii="Angsana New" w:hAnsi="Angsana New" w:hint="cs"/>
          <w:sz w:val="28"/>
          <w:szCs w:val="28"/>
          <w:cs/>
        </w:rPr>
        <w:t>หก</w:t>
      </w:r>
      <w:r w:rsidRPr="00AE7DDB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F22B65" w:rsidRPr="00AE7DDB">
        <w:rPr>
          <w:rFonts w:ascii="Angsana New" w:hAnsi="Angsana New"/>
          <w:sz w:val="28"/>
          <w:szCs w:val="28"/>
        </w:rPr>
        <w:t>31</w:t>
      </w:r>
      <w:r w:rsidRPr="00AE7DDB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F22B65" w:rsidRPr="00AE7DDB">
        <w:rPr>
          <w:rFonts w:ascii="Angsana New" w:hAnsi="Angsana New"/>
          <w:sz w:val="28"/>
          <w:szCs w:val="28"/>
        </w:rPr>
        <w:t>2567</w:t>
      </w:r>
      <w:r w:rsidRPr="00AE7DDB">
        <w:rPr>
          <w:rFonts w:ascii="Angsana New" w:hAnsi="Angsana New"/>
          <w:sz w:val="28"/>
          <w:szCs w:val="28"/>
        </w:rPr>
        <w:t xml:space="preserve"> </w:t>
      </w:r>
      <w:r w:rsidRPr="00AE7DDB">
        <w:rPr>
          <w:rFonts w:ascii="Angsana New" w:hAnsi="Angsana New" w:hint="cs"/>
          <w:sz w:val="28"/>
          <w:szCs w:val="28"/>
          <w:cs/>
        </w:rPr>
        <w:t>บริษัท</w:t>
      </w:r>
      <w:r w:rsidR="00F20B14" w:rsidRPr="00AE7DDB">
        <w:rPr>
          <w:rFonts w:ascii="Angsana New" w:hAnsi="Angsana New" w:hint="cs"/>
          <w:sz w:val="28"/>
          <w:szCs w:val="28"/>
          <w:cs/>
        </w:rPr>
        <w:t>ย่อย</w:t>
      </w:r>
      <w:r w:rsidR="0075468C" w:rsidRPr="00AE7DDB">
        <w:rPr>
          <w:rFonts w:ascii="Angsana New" w:hAnsi="Angsana New" w:hint="cs"/>
          <w:sz w:val="28"/>
          <w:szCs w:val="28"/>
          <w:cs/>
        </w:rPr>
        <w:t>แห่งหนึ่ง</w:t>
      </w:r>
      <w:r w:rsidRPr="00AE7DDB">
        <w:rPr>
          <w:rFonts w:ascii="Angsana New" w:hAnsi="Angsana New" w:hint="cs"/>
          <w:sz w:val="28"/>
          <w:szCs w:val="28"/>
          <w:cs/>
        </w:rPr>
        <w:t>มีเงินกู้ยืมระยะสั้นจากกิจการอื่นที่เกี่ยวข้องกันเพิ่มขึ้น</w:t>
      </w:r>
      <w:r w:rsidR="00F20B14" w:rsidRPr="00AE7DDB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F22B65" w:rsidRPr="00AE7DDB">
        <w:rPr>
          <w:rFonts w:ascii="Angsana New" w:hAnsi="Angsana New"/>
          <w:sz w:val="28"/>
          <w:szCs w:val="28"/>
        </w:rPr>
        <w:t>306</w:t>
      </w:r>
      <w:r w:rsidRPr="00AE7DDB">
        <w:rPr>
          <w:rFonts w:ascii="Angsana New" w:hAnsi="Angsana New"/>
          <w:sz w:val="28"/>
          <w:szCs w:val="28"/>
        </w:rPr>
        <w:t>.</w:t>
      </w:r>
      <w:r w:rsidR="00F22B65" w:rsidRPr="00AE7DDB">
        <w:rPr>
          <w:rFonts w:ascii="Angsana New" w:hAnsi="Angsana New"/>
          <w:sz w:val="28"/>
          <w:szCs w:val="28"/>
        </w:rPr>
        <w:t>00</w:t>
      </w:r>
      <w:r w:rsidRPr="00AE7DDB">
        <w:rPr>
          <w:rFonts w:ascii="Angsana New" w:hAnsi="Angsana New" w:hint="cs"/>
          <w:sz w:val="28"/>
          <w:szCs w:val="28"/>
          <w:cs/>
        </w:rPr>
        <w:t xml:space="preserve"> ล้านบาท เป็นตั๋วสัญญาใช้เงิน </w:t>
      </w:r>
      <w:r w:rsidR="00F20B14" w:rsidRPr="00AE7DDB">
        <w:rPr>
          <w:rFonts w:ascii="Angsana New" w:hAnsi="Angsana New" w:hint="cs"/>
          <w:sz w:val="28"/>
          <w:szCs w:val="28"/>
          <w:cs/>
        </w:rPr>
        <w:t>โดยมี</w:t>
      </w:r>
      <w:r w:rsidRPr="00AE7DDB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="00462ABC" w:rsidRPr="00AE7DDB">
        <w:rPr>
          <w:rFonts w:ascii="Angsana New" w:hAnsi="Angsana New" w:hint="cs"/>
          <w:sz w:val="28"/>
          <w:szCs w:val="28"/>
          <w:cs/>
        </w:rPr>
        <w:t>ร้อยละ</w:t>
      </w:r>
      <w:r w:rsidRPr="00AE7DDB">
        <w:rPr>
          <w:rFonts w:ascii="Angsana New" w:hAnsi="Angsana New"/>
          <w:sz w:val="28"/>
          <w:szCs w:val="28"/>
        </w:rPr>
        <w:t xml:space="preserve"> </w:t>
      </w:r>
      <w:r w:rsidR="00F22B65" w:rsidRPr="00AE7DDB">
        <w:rPr>
          <w:rFonts w:ascii="Angsana New" w:hAnsi="Angsana New"/>
          <w:sz w:val="28"/>
          <w:szCs w:val="28"/>
        </w:rPr>
        <w:t>5</w:t>
      </w:r>
      <w:r w:rsidRPr="00AE7DDB">
        <w:rPr>
          <w:rFonts w:ascii="Angsana New" w:hAnsi="Angsana New"/>
          <w:sz w:val="28"/>
          <w:szCs w:val="28"/>
        </w:rPr>
        <w:t>.</w:t>
      </w:r>
      <w:r w:rsidR="00F22B65" w:rsidRPr="00AE7DDB">
        <w:rPr>
          <w:rFonts w:ascii="Angsana New" w:hAnsi="Angsana New"/>
          <w:sz w:val="28"/>
          <w:szCs w:val="28"/>
        </w:rPr>
        <w:t>55</w:t>
      </w:r>
      <w:r w:rsidRPr="00AE7DDB">
        <w:rPr>
          <w:rFonts w:ascii="Angsana New" w:hAnsi="Angsana New" w:hint="cs"/>
          <w:sz w:val="28"/>
          <w:szCs w:val="28"/>
          <w:cs/>
        </w:rPr>
        <w:t xml:space="preserve"> </w:t>
      </w:r>
      <w:r w:rsidR="00F20B14" w:rsidRPr="00AE7DDB">
        <w:rPr>
          <w:rFonts w:ascii="Angsana New" w:hAnsi="Angsana New" w:hint="cs"/>
          <w:sz w:val="28"/>
          <w:szCs w:val="28"/>
          <w:cs/>
        </w:rPr>
        <w:t>และมี</w:t>
      </w:r>
      <w:r w:rsidRPr="00AE7DDB">
        <w:rPr>
          <w:rFonts w:ascii="Angsana New" w:hAnsi="Angsana New" w:hint="cs"/>
          <w:sz w:val="28"/>
          <w:szCs w:val="28"/>
          <w:cs/>
        </w:rPr>
        <w:t>กำหนดชำระคืนเมื่อทวงถาม</w:t>
      </w:r>
    </w:p>
    <w:p w14:paraId="70C02883" w14:textId="77777777" w:rsidR="00C6705A" w:rsidRPr="00AE7DDB" w:rsidRDefault="00C6705A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</w:p>
    <w:p w14:paraId="31095C32" w14:textId="77777777" w:rsidR="008E4058" w:rsidRPr="00AE7DDB" w:rsidRDefault="008E4058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</w:p>
    <w:p w14:paraId="08845765" w14:textId="77777777" w:rsidR="00C6705A" w:rsidRPr="00AE7DDB" w:rsidRDefault="00C6705A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</w:p>
    <w:p w14:paraId="548AFA48" w14:textId="77777777" w:rsidR="002A774D" w:rsidRPr="00AE7DDB" w:rsidRDefault="002A774D">
      <w:pPr>
        <w:spacing w:line="240" w:lineRule="auto"/>
        <w:jc w:val="left"/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</w:pPr>
      <w:r w:rsidRPr="00AE7DDB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br w:type="page"/>
      </w:r>
    </w:p>
    <w:p w14:paraId="1D18D35F" w14:textId="2414FF18" w:rsidR="009512A0" w:rsidRPr="00AE7DDB" w:rsidRDefault="009512A0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AE7DDB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lastRenderedPageBreak/>
        <w:t>หนี้สินที่อาจเกิดขึ้นกับกิจการที่เกี่ยวข้องกัน</w:t>
      </w:r>
    </w:p>
    <w:p w14:paraId="5C71B15C" w14:textId="77777777" w:rsidR="009512A0" w:rsidRPr="00AE7DDB" w:rsidRDefault="009512A0" w:rsidP="00757EF4">
      <w:pPr>
        <w:pStyle w:val="NoSpacing"/>
        <w:spacing w:line="0" w:lineRule="atLeast"/>
        <w:rPr>
          <w:rFonts w:ascii="Angsana New" w:hAnsi="Angsana New"/>
          <w:sz w:val="22"/>
        </w:rPr>
      </w:pPr>
    </w:p>
    <w:p w14:paraId="10AE0C10" w14:textId="3FF819A2" w:rsidR="009512A0" w:rsidRPr="00AE7DDB" w:rsidRDefault="009512A0" w:rsidP="00634339">
      <w:pPr>
        <w:pStyle w:val="ListParagraph"/>
        <w:widowControl w:val="0"/>
        <w:spacing w:line="240" w:lineRule="auto"/>
        <w:ind w:left="540" w:right="-27"/>
        <w:rPr>
          <w:rFonts w:ascii="Angsana New" w:hAnsi="Angsana New"/>
          <w:snapToGrid w:val="0"/>
          <w:sz w:val="28"/>
          <w:szCs w:val="28"/>
          <w:lang w:eastAsia="th-TH"/>
        </w:rPr>
      </w:pPr>
      <w:r w:rsidRPr="00AE7DDB">
        <w:rPr>
          <w:rFonts w:ascii="Angsana New" w:hAnsi="Angsana New"/>
          <w:snapToGrid w:val="0"/>
          <w:sz w:val="28"/>
          <w:szCs w:val="28"/>
          <w:cs/>
          <w:lang w:eastAsia="th-TH"/>
        </w:rPr>
        <w:t>ณ วันที่</w:t>
      </w:r>
      <w:r w:rsidRPr="00AE7DDB">
        <w:rPr>
          <w:rFonts w:ascii="Angsana New" w:hAnsi="Angsana New"/>
          <w:sz w:val="28"/>
          <w:szCs w:val="28"/>
        </w:rPr>
        <w:t xml:space="preserve"> </w:t>
      </w:r>
      <w:r w:rsidR="00F22B65" w:rsidRPr="00AE7DDB">
        <w:rPr>
          <w:rFonts w:ascii="Angsana New" w:hAnsi="Angsana New"/>
          <w:sz w:val="28"/>
          <w:szCs w:val="28"/>
        </w:rPr>
        <w:t>31</w:t>
      </w:r>
      <w:r w:rsidR="00FD5320" w:rsidRPr="00AE7DDB">
        <w:rPr>
          <w:rFonts w:ascii="Angsana New" w:hAnsi="Angsana New"/>
          <w:sz w:val="28"/>
          <w:szCs w:val="28"/>
        </w:rPr>
        <w:t xml:space="preserve"> </w:t>
      </w:r>
      <w:r w:rsidR="00FD5320" w:rsidRPr="00AE7DD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22B65" w:rsidRPr="00AE7DDB">
        <w:rPr>
          <w:rFonts w:ascii="Angsana New" w:hAnsi="Angsana New"/>
          <w:sz w:val="28"/>
          <w:szCs w:val="28"/>
        </w:rPr>
        <w:t>2567</w:t>
      </w:r>
      <w:r w:rsidRPr="00AE7DDB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มีดังนี้</w:t>
      </w:r>
    </w:p>
    <w:p w14:paraId="00117C09" w14:textId="77777777" w:rsidR="009512A0" w:rsidRPr="00AE7DDB" w:rsidRDefault="009512A0" w:rsidP="00757EF4">
      <w:pPr>
        <w:pStyle w:val="NoSpacing"/>
        <w:spacing w:line="0" w:lineRule="atLeast"/>
        <w:rPr>
          <w:rFonts w:ascii="Angsana New" w:hAnsi="Angsana New"/>
          <w:snapToGrid w:val="0"/>
          <w:sz w:val="22"/>
          <w:lang w:eastAsia="th-TH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00"/>
        <w:gridCol w:w="270"/>
        <w:gridCol w:w="1980"/>
      </w:tblGrid>
      <w:tr w:rsidR="009512A0" w:rsidRPr="00AE7DDB" w14:paraId="1BF6BDD5" w14:textId="77777777" w:rsidTr="00C8441A">
        <w:tc>
          <w:tcPr>
            <w:tcW w:w="5229" w:type="dxa"/>
          </w:tcPr>
          <w:p w14:paraId="39D01DEB" w14:textId="77777777" w:rsidR="009512A0" w:rsidRPr="00AE7DDB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00188024" w14:textId="77777777" w:rsidR="009512A0" w:rsidRPr="00AE7DDB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7DD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46F895EE" w14:textId="77777777" w:rsidR="009512A0" w:rsidRPr="00AE7DDB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9CB5C9" w14:textId="77777777" w:rsidR="009512A0" w:rsidRPr="00AE7DDB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7DD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9512A0" w:rsidRPr="00AE7DDB" w14:paraId="525357A5" w14:textId="77777777" w:rsidTr="00C8441A">
        <w:tc>
          <w:tcPr>
            <w:tcW w:w="5229" w:type="dxa"/>
          </w:tcPr>
          <w:p w14:paraId="63DD57BD" w14:textId="77777777" w:rsidR="009512A0" w:rsidRPr="00AE7DDB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3D7BD2D0" w14:textId="77777777" w:rsidR="009512A0" w:rsidRPr="00AE7DDB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AE7DDB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512A0" w:rsidRPr="00AE7DDB" w14:paraId="7DBEDB11" w14:textId="77777777" w:rsidTr="00D263D9">
        <w:tc>
          <w:tcPr>
            <w:tcW w:w="5229" w:type="dxa"/>
          </w:tcPr>
          <w:p w14:paraId="625625DD" w14:textId="77777777" w:rsidR="009512A0" w:rsidRPr="00AE7DDB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  <w:shd w:val="clear" w:color="auto" w:fill="auto"/>
          </w:tcPr>
          <w:p w14:paraId="1DF76FB8" w14:textId="51ECE196" w:rsidR="009512A0" w:rsidRPr="00AE7DDB" w:rsidRDefault="00F22B65" w:rsidP="00FA060F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8</w:t>
            </w:r>
            <w:r w:rsidR="003E0DC9" w:rsidRPr="00AE7DDB">
              <w:rPr>
                <w:rFonts w:ascii="Angsana New" w:hAnsi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3885B6EB" w14:textId="77777777" w:rsidR="009512A0" w:rsidRPr="00AE7DDB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CC71D60" w14:textId="297BDD21" w:rsidR="009512A0" w:rsidRPr="00AE7DDB" w:rsidRDefault="00F22B65" w:rsidP="008E4058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3</w:t>
            </w:r>
            <w:r w:rsidR="003E0DC9" w:rsidRPr="00AE7DDB">
              <w:rPr>
                <w:rFonts w:ascii="Angsana New" w:hAnsi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9512A0" w:rsidRPr="00AE7DDB" w14:paraId="56B22FF6" w14:textId="77777777" w:rsidTr="00C8441A">
        <w:tc>
          <w:tcPr>
            <w:tcW w:w="5229" w:type="dxa"/>
          </w:tcPr>
          <w:p w14:paraId="1DE70A4C" w14:textId="77777777" w:rsidR="009512A0" w:rsidRPr="00AE7DDB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4382C779" w14:textId="030C96DA" w:rsidR="009512A0" w:rsidRPr="00AE7DDB" w:rsidRDefault="00F22B65" w:rsidP="00435317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1</w:t>
            </w:r>
            <w:r w:rsidR="003E0DC9" w:rsidRPr="00AE7DDB">
              <w:rPr>
                <w:rFonts w:ascii="Angsana New" w:hAnsi="Angsana New"/>
                <w:sz w:val="28"/>
                <w:szCs w:val="28"/>
              </w:rPr>
              <w:t>,</w:t>
            </w:r>
            <w:r w:rsidRPr="00AE7DDB">
              <w:rPr>
                <w:rFonts w:ascii="Angsana New" w:hAnsi="Angsana New"/>
                <w:sz w:val="28"/>
                <w:szCs w:val="28"/>
              </w:rPr>
              <w:t>673</w:t>
            </w:r>
            <w:r w:rsidR="003E0DC9" w:rsidRPr="00AE7DDB">
              <w:rPr>
                <w:rFonts w:ascii="Angsana New" w:hAnsi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270" w:type="dxa"/>
          </w:tcPr>
          <w:p w14:paraId="0B2B39D6" w14:textId="77777777" w:rsidR="009512A0" w:rsidRPr="00AE7DDB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68828" w14:textId="4A1BF491" w:rsidR="009512A0" w:rsidRPr="00AE7DDB" w:rsidRDefault="00F22B65" w:rsidP="00435317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594</w:t>
            </w:r>
            <w:r w:rsidR="003E0DC9" w:rsidRPr="00AE7DDB">
              <w:rPr>
                <w:rFonts w:ascii="Angsana New" w:hAnsi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</w:tbl>
    <w:p w14:paraId="25A27731" w14:textId="3D9C69E1" w:rsidR="009D3111" w:rsidRPr="00AE7DDB" w:rsidRDefault="009D3111" w:rsidP="006F38A1">
      <w:pPr>
        <w:spacing w:line="340" w:lineRule="exact"/>
        <w:ind w:right="-27"/>
        <w:rPr>
          <w:rFonts w:asciiTheme="majorBidi" w:hAnsiTheme="majorBidi" w:cstheme="majorBidi"/>
          <w:sz w:val="28"/>
          <w:szCs w:val="28"/>
        </w:rPr>
      </w:pPr>
    </w:p>
    <w:p w14:paraId="7CAACE12" w14:textId="42069B59" w:rsidR="003B14EA" w:rsidRPr="00AE7DDB" w:rsidRDefault="00BB5C14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AE7DDB">
        <w:rPr>
          <w:rFonts w:ascii="Angsana New" w:hAnsi="Angsana New" w:hint="cs"/>
          <w:b/>
          <w:bCs/>
          <w:sz w:val="28"/>
          <w:szCs w:val="28"/>
          <w:cs/>
          <w:lang w:val="th-TH"/>
        </w:rPr>
        <w:t>อสังหาริมทรัพย์พัฒนาเพื่อขาย</w:t>
      </w:r>
    </w:p>
    <w:p w14:paraId="74311FAF" w14:textId="6A2766E1" w:rsidR="00536901" w:rsidRPr="00AE7DDB" w:rsidRDefault="00536901" w:rsidP="007E063B">
      <w:pPr>
        <w:spacing w:line="340" w:lineRule="exact"/>
        <w:ind w:right="-27"/>
        <w:rPr>
          <w:rFonts w:ascii="Angsana New" w:hAnsi="Angsana New"/>
          <w:sz w:val="22"/>
          <w:szCs w:val="22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50"/>
        <w:gridCol w:w="331"/>
        <w:gridCol w:w="1301"/>
      </w:tblGrid>
      <w:tr w:rsidR="00AB6324" w:rsidRPr="00AE7DDB" w14:paraId="429E7278" w14:textId="77777777" w:rsidTr="00AB6324">
        <w:tc>
          <w:tcPr>
            <w:tcW w:w="3449" w:type="pct"/>
          </w:tcPr>
          <w:p w14:paraId="3BCAA237" w14:textId="77777777" w:rsidR="00AB6324" w:rsidRPr="00AE7DDB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1" w:type="pct"/>
            <w:gridSpan w:val="3"/>
          </w:tcPr>
          <w:p w14:paraId="7B212BE9" w14:textId="77777777" w:rsidR="00AB6324" w:rsidRPr="00AE7DDB" w:rsidRDefault="00AB6324" w:rsidP="00E412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5320" w:rsidRPr="00AE7DDB" w14:paraId="4E27E127" w14:textId="77777777" w:rsidTr="00AB6324">
        <w:tc>
          <w:tcPr>
            <w:tcW w:w="3449" w:type="pct"/>
          </w:tcPr>
          <w:p w14:paraId="539A43ED" w14:textId="77777777" w:rsidR="00FD5320" w:rsidRPr="00AE7DDB" w:rsidRDefault="00FD5320" w:rsidP="00FD5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</w:tcPr>
          <w:p w14:paraId="32171F78" w14:textId="22AF07F0" w:rsidR="00FD5320" w:rsidRPr="00AE7DDB" w:rsidRDefault="00F22B65" w:rsidP="00FD5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D5320" w:rsidRPr="00AE7D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D5320" w:rsidRPr="00AE7DDB">
              <w:rPr>
                <w:rFonts w:ascii="Angsana New" w:hAnsi="Angsana New" w:cs="Angsana New" w:hint="cs"/>
                <w:sz w:val="28"/>
                <w:szCs w:val="28"/>
                <w:cs/>
              </w:rPr>
              <w:t>มีน</w:t>
            </w:r>
            <w:r w:rsidR="00FD5320" w:rsidRPr="00AE7DDB">
              <w:rPr>
                <w:rFonts w:ascii="Angsana New" w:hAnsi="Angsana New" w:cs="Angsana New"/>
                <w:sz w:val="28"/>
                <w:szCs w:val="28"/>
                <w:cs/>
              </w:rPr>
              <w:t>าคม</w:t>
            </w:r>
          </w:p>
        </w:tc>
        <w:tc>
          <w:tcPr>
            <w:tcW w:w="178" w:type="pct"/>
          </w:tcPr>
          <w:p w14:paraId="3C1EFCEF" w14:textId="77777777" w:rsidR="00FD5320" w:rsidRPr="00AE7DDB" w:rsidRDefault="00FD5320" w:rsidP="00FD5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0BDA3B76" w14:textId="62066829" w:rsidR="00FD5320" w:rsidRPr="00AE7DDB" w:rsidRDefault="00F22B65" w:rsidP="00FD5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D5320" w:rsidRPr="00AE7D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D5320" w:rsidRPr="00AE7DDB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FD5320" w:rsidRPr="00AE7DDB" w14:paraId="7CA05A6D" w14:textId="77777777" w:rsidTr="00AB6324">
        <w:tc>
          <w:tcPr>
            <w:tcW w:w="3449" w:type="pct"/>
          </w:tcPr>
          <w:p w14:paraId="6AF5735A" w14:textId="77777777" w:rsidR="00FD5320" w:rsidRPr="00AE7DDB" w:rsidRDefault="00FD5320" w:rsidP="00FD5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5BEF2D1A" w14:textId="4F133138" w:rsidR="00FD5320" w:rsidRPr="00AE7DDB" w:rsidRDefault="00F22B65" w:rsidP="00FD5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8" w:type="pct"/>
            <w:vAlign w:val="center"/>
          </w:tcPr>
          <w:p w14:paraId="01A22267" w14:textId="77777777" w:rsidR="00FD5320" w:rsidRPr="00AE7DDB" w:rsidRDefault="00FD5320" w:rsidP="00FD5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  <w:vAlign w:val="center"/>
          </w:tcPr>
          <w:p w14:paraId="440E88BC" w14:textId="7196E9B9" w:rsidR="00FD5320" w:rsidRPr="00AE7DDB" w:rsidRDefault="00F22B65" w:rsidP="00FD5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D5320" w:rsidRPr="00AE7DDB" w14:paraId="32DCFB40" w14:textId="77777777" w:rsidTr="00AB6324">
        <w:tc>
          <w:tcPr>
            <w:tcW w:w="3449" w:type="pct"/>
          </w:tcPr>
          <w:p w14:paraId="2EBA13DD" w14:textId="77777777" w:rsidR="00FD5320" w:rsidRPr="00AE7DDB" w:rsidRDefault="00FD5320" w:rsidP="00FD5320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pct"/>
            <w:gridSpan w:val="3"/>
          </w:tcPr>
          <w:p w14:paraId="0AE29E3B" w14:textId="77777777" w:rsidR="00FD5320" w:rsidRPr="00AE7DDB" w:rsidRDefault="00FD5320" w:rsidP="00FD53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D5320" w:rsidRPr="00AE7DDB" w14:paraId="55607450" w14:textId="77777777" w:rsidTr="00AB6324">
        <w:tc>
          <w:tcPr>
            <w:tcW w:w="3449" w:type="pct"/>
          </w:tcPr>
          <w:p w14:paraId="629F9A78" w14:textId="77777777" w:rsidR="00FD5320" w:rsidRPr="00AE7DDB" w:rsidRDefault="00FD5320" w:rsidP="00FD5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อสังหาริมทรัพย์ที่พัฒนาแล้ว</w:t>
            </w:r>
          </w:p>
        </w:tc>
        <w:tc>
          <w:tcPr>
            <w:tcW w:w="673" w:type="pct"/>
          </w:tcPr>
          <w:p w14:paraId="33E23422" w14:textId="6BC1BEC6" w:rsidR="00FD5320" w:rsidRPr="00AE7DDB" w:rsidRDefault="00F22B65" w:rsidP="00FD53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14A3E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  <w:r w:rsidR="0079079F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178" w:type="pct"/>
          </w:tcPr>
          <w:p w14:paraId="07F6D4D8" w14:textId="77777777" w:rsidR="00FD5320" w:rsidRPr="00AE7DDB" w:rsidRDefault="00FD5320" w:rsidP="00FD5320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235029CD" w14:textId="35115904" w:rsidR="00FD5320" w:rsidRPr="00AE7DDB" w:rsidRDefault="00F22B65" w:rsidP="00FD53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FD5320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  <w:r w:rsidR="00FD5320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</w:tr>
      <w:tr w:rsidR="00FD5320" w:rsidRPr="00AE7DDB" w14:paraId="561742D8" w14:textId="77777777" w:rsidTr="00AB6324">
        <w:tc>
          <w:tcPr>
            <w:tcW w:w="3449" w:type="pct"/>
          </w:tcPr>
          <w:p w14:paraId="705B0EE8" w14:textId="77777777" w:rsidR="00FD5320" w:rsidRPr="00AE7DDB" w:rsidRDefault="00FD5320" w:rsidP="00FD5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71498820" w14:textId="5DF903B3" w:rsidR="00FD5320" w:rsidRPr="00AE7DDB" w:rsidRDefault="00F22B65" w:rsidP="00FD53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14A3E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777</w:t>
            </w:r>
            <w:r w:rsidR="0079079F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pct"/>
          </w:tcPr>
          <w:p w14:paraId="2CF82033" w14:textId="77777777" w:rsidR="00FD5320" w:rsidRPr="00AE7DDB" w:rsidRDefault="00FD5320" w:rsidP="00FD5320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45F7FFA5" w14:textId="284B0F41" w:rsidR="00FD5320" w:rsidRPr="00AE7DDB" w:rsidRDefault="00F22B65" w:rsidP="00FD53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FD5320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  <w:r w:rsidR="00FD5320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</w:tr>
      <w:tr w:rsidR="00FD5320" w:rsidRPr="00AE7DDB" w14:paraId="2E8EBAA5" w14:textId="77777777" w:rsidTr="00AB6324">
        <w:tc>
          <w:tcPr>
            <w:tcW w:w="3449" w:type="pct"/>
          </w:tcPr>
          <w:p w14:paraId="556C3381" w14:textId="77777777" w:rsidR="00FD5320" w:rsidRPr="00AE7DDB" w:rsidRDefault="00FD5320" w:rsidP="00FD5320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4143FE27" w14:textId="524AD336" w:rsidR="00FD5320" w:rsidRPr="00AE7DDB" w:rsidRDefault="00F22B65" w:rsidP="00FD53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B14A3E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400</w:t>
            </w:r>
            <w:r w:rsidR="00B14A3E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178" w:type="pct"/>
          </w:tcPr>
          <w:p w14:paraId="6879F263" w14:textId="77777777" w:rsidR="00FD5320" w:rsidRPr="00AE7DDB" w:rsidRDefault="00FD5320" w:rsidP="00FD532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2954A019" w14:textId="0577D299" w:rsidR="00FD5320" w:rsidRPr="00AE7DDB" w:rsidRDefault="00F22B65" w:rsidP="00FD53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FD532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417</w:t>
            </w:r>
            <w:r w:rsidR="00FD532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</w:t>
            </w:r>
          </w:p>
        </w:tc>
      </w:tr>
      <w:tr w:rsidR="00FD5320" w:rsidRPr="00AE7DDB" w14:paraId="5F7C1AD8" w14:textId="77777777" w:rsidTr="00AB6324">
        <w:tc>
          <w:tcPr>
            <w:tcW w:w="3449" w:type="pct"/>
          </w:tcPr>
          <w:p w14:paraId="349B246F" w14:textId="77777777" w:rsidR="00FD5320" w:rsidRPr="00AE7DDB" w:rsidRDefault="00FD5320" w:rsidP="00FD5320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5CE6CE1" w14:textId="6EF2E098" w:rsidR="00FD5320" w:rsidRPr="00AE7DDB" w:rsidRDefault="00B14A3E" w:rsidP="00FD532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pct"/>
          </w:tcPr>
          <w:p w14:paraId="5B3394DB" w14:textId="77777777" w:rsidR="00FD5320" w:rsidRPr="00AE7DDB" w:rsidRDefault="00FD5320" w:rsidP="00FD532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64E27A56" w14:textId="47E6534B" w:rsidR="00FD5320" w:rsidRPr="00AE7DDB" w:rsidRDefault="00FD5320" w:rsidP="00FD53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D5320" w:rsidRPr="00AE7DDB" w14:paraId="58D4699F" w14:textId="77777777" w:rsidTr="00AB6324">
        <w:tc>
          <w:tcPr>
            <w:tcW w:w="3449" w:type="pct"/>
          </w:tcPr>
          <w:p w14:paraId="371EB5FF" w14:textId="77777777" w:rsidR="00FD5320" w:rsidRPr="00AE7DDB" w:rsidRDefault="00FD5320" w:rsidP="00FD5320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0F7E1ED9" w14:textId="78D2E535" w:rsidR="00FD5320" w:rsidRPr="00AE7DDB" w:rsidRDefault="00F22B65" w:rsidP="00FD53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B14A3E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395</w:t>
            </w:r>
            <w:r w:rsidR="00B14A3E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78" w:type="pct"/>
          </w:tcPr>
          <w:p w14:paraId="747226C6" w14:textId="77777777" w:rsidR="00FD5320" w:rsidRPr="00AE7DDB" w:rsidRDefault="00FD5320" w:rsidP="00FD532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5A465FC2" w14:textId="32C1D091" w:rsidR="00FD5320" w:rsidRPr="00AE7DDB" w:rsidRDefault="00F22B65" w:rsidP="00FD53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FD532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410</w:t>
            </w:r>
            <w:r w:rsidR="00FD5320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</w:t>
            </w:r>
          </w:p>
        </w:tc>
      </w:tr>
    </w:tbl>
    <w:p w14:paraId="2CA88865" w14:textId="637E6D1E" w:rsidR="00700ECE" w:rsidRPr="00AE7DDB" w:rsidRDefault="00700ECE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7"/>
        <w:gridCol w:w="1250"/>
        <w:gridCol w:w="330"/>
        <w:gridCol w:w="1283"/>
      </w:tblGrid>
      <w:tr w:rsidR="00AB6324" w:rsidRPr="00AE7DDB" w14:paraId="131B2AA7" w14:textId="77777777" w:rsidTr="00C21C7C">
        <w:tc>
          <w:tcPr>
            <w:tcW w:w="3456" w:type="pct"/>
          </w:tcPr>
          <w:p w14:paraId="444883FE" w14:textId="77777777" w:rsidR="00AB6324" w:rsidRPr="00AE7DDB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4" w:type="pct"/>
            <w:gridSpan w:val="3"/>
          </w:tcPr>
          <w:p w14:paraId="6B2C0726" w14:textId="77777777" w:rsidR="00AB6324" w:rsidRPr="00AE7DDB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6324" w:rsidRPr="00AE7DDB" w14:paraId="294EA74E" w14:textId="77777777" w:rsidTr="00C21C7C">
        <w:tc>
          <w:tcPr>
            <w:tcW w:w="3456" w:type="pct"/>
          </w:tcPr>
          <w:p w14:paraId="1440073C" w14:textId="1A79DC18" w:rsidR="00AB6324" w:rsidRPr="00AE7DDB" w:rsidRDefault="00FD5320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F22B65" w:rsidRPr="00AE7DD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AE7DD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7DD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74" w:type="pct"/>
          </w:tcPr>
          <w:p w14:paraId="12890EBF" w14:textId="3402A79E" w:rsidR="00AB6324" w:rsidRPr="00AE7DDB" w:rsidRDefault="00F22B65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8" w:type="pct"/>
          </w:tcPr>
          <w:p w14:paraId="2F076E69" w14:textId="77777777" w:rsidR="00AB6324" w:rsidRPr="00AE7DDB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</w:tcPr>
          <w:p w14:paraId="4B236E63" w14:textId="4B7085CD" w:rsidR="00AB6324" w:rsidRPr="00AE7DDB" w:rsidRDefault="00F22B65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B6324" w:rsidRPr="00AE7DDB" w14:paraId="73906141" w14:textId="77777777" w:rsidTr="00C21C7C">
        <w:tc>
          <w:tcPr>
            <w:tcW w:w="3456" w:type="pct"/>
          </w:tcPr>
          <w:p w14:paraId="49751EEC" w14:textId="77777777" w:rsidR="00AB6324" w:rsidRPr="00AE7DDB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4" w:type="pct"/>
            <w:gridSpan w:val="3"/>
          </w:tcPr>
          <w:p w14:paraId="28FFACAE" w14:textId="77777777" w:rsidR="00AB6324" w:rsidRPr="00AE7DDB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B11F1" w:rsidRPr="00AE7DDB" w14:paraId="46DC7931" w14:textId="77777777" w:rsidTr="00C21C7C">
        <w:tc>
          <w:tcPr>
            <w:tcW w:w="3456" w:type="pct"/>
          </w:tcPr>
          <w:p w14:paraId="04EFF6D9" w14:textId="77777777" w:rsidR="001B11F1" w:rsidRPr="00AE7DDB" w:rsidRDefault="001B11F1" w:rsidP="001B11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ต้นทุนการกู้ยืมที่รวมเป็นส่วนหนึ่งของอสังหาริมทรัพย์พัฒนาเพื่อขาย</w:t>
            </w:r>
            <w:r w:rsidRPr="00AE7DD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44CD9B82" w14:textId="381CFC5E" w:rsidR="001B11F1" w:rsidRPr="00AE7DDB" w:rsidRDefault="00F22B65" w:rsidP="006E04F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B14A3E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178" w:type="pct"/>
          </w:tcPr>
          <w:p w14:paraId="1ED3A2B8" w14:textId="77777777" w:rsidR="001B11F1" w:rsidRPr="00AE7DDB" w:rsidRDefault="001B11F1" w:rsidP="001B11F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1" w:type="pct"/>
            <w:tcBorders>
              <w:bottom w:val="double" w:sz="4" w:space="0" w:color="auto"/>
            </w:tcBorders>
          </w:tcPr>
          <w:p w14:paraId="3816342D" w14:textId="7BCE9276" w:rsidR="001B11F1" w:rsidRPr="00AE7DDB" w:rsidRDefault="00F22B65" w:rsidP="001B11F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C21C7C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</w:tr>
      <w:tr w:rsidR="001B11F1" w:rsidRPr="00AE7DDB" w14:paraId="236DE248" w14:textId="77777777" w:rsidTr="00C21C7C">
        <w:tc>
          <w:tcPr>
            <w:tcW w:w="3456" w:type="pct"/>
          </w:tcPr>
          <w:p w14:paraId="13221449" w14:textId="2EE9144B" w:rsidR="001B11F1" w:rsidRPr="00AE7DDB" w:rsidRDefault="001B11F1" w:rsidP="0077712D">
            <w:pPr>
              <w:tabs>
                <w:tab w:val="left" w:pos="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AE7D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2B53B930" w14:textId="44F6802A" w:rsidR="001B11F1" w:rsidRPr="00AE7DDB" w:rsidRDefault="00B14A3E" w:rsidP="00B14A3E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MLR-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, MLR-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178" w:type="pct"/>
          </w:tcPr>
          <w:p w14:paraId="45F422C1" w14:textId="77777777" w:rsidR="001B11F1" w:rsidRPr="00AE7DDB" w:rsidRDefault="001B11F1" w:rsidP="001B11F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double" w:sz="4" w:space="0" w:color="auto"/>
            </w:tcBorders>
          </w:tcPr>
          <w:p w14:paraId="0BFBB4B0" w14:textId="25C9C304" w:rsidR="001B11F1" w:rsidRPr="00AE7DDB" w:rsidRDefault="00C21C7C" w:rsidP="002273B0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MLR-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br/>
              <w:t>MLR-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A61B11" w:rsidRPr="00AE7DDB">
              <w:rPr>
                <w:rFonts w:asciiTheme="majorBidi" w:hAnsiTheme="majorBidi" w:cstheme="majorBidi"/>
                <w:sz w:val="28"/>
                <w:szCs w:val="28"/>
              </w:rPr>
              <w:t>,</w:t>
            </w:r>
          </w:p>
          <w:p w14:paraId="413B8519" w14:textId="5A659C24" w:rsidR="00A61B11" w:rsidRPr="00AE7DDB" w:rsidRDefault="00F22B65" w:rsidP="002273B0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61B11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1B11F1" w:rsidRPr="00AE7DDB" w14:paraId="5985C443" w14:textId="77777777" w:rsidTr="00C21C7C">
        <w:tc>
          <w:tcPr>
            <w:tcW w:w="3456" w:type="pct"/>
          </w:tcPr>
          <w:p w14:paraId="498EA199" w14:textId="77777777" w:rsidR="001B11F1" w:rsidRPr="00AE7DDB" w:rsidRDefault="001B11F1" w:rsidP="001B11F1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ต้นทุนของอสังหาริมทรัพย์พัฒนาเพื่อขาย</w:t>
            </w:r>
          </w:p>
        </w:tc>
        <w:tc>
          <w:tcPr>
            <w:tcW w:w="674" w:type="pct"/>
          </w:tcPr>
          <w:p w14:paraId="732F3886" w14:textId="77777777" w:rsidR="001B11F1" w:rsidRPr="00AE7DDB" w:rsidRDefault="001B11F1" w:rsidP="001B11F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75986CE1" w14:textId="77777777" w:rsidR="001B11F1" w:rsidRPr="00AE7DDB" w:rsidRDefault="001B11F1" w:rsidP="001B11F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</w:tcPr>
          <w:p w14:paraId="7395EBD8" w14:textId="77777777" w:rsidR="001B11F1" w:rsidRPr="00AE7DDB" w:rsidRDefault="001B11F1" w:rsidP="001B11F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B11F1" w:rsidRPr="00AE7DDB" w14:paraId="4C7B3F05" w14:textId="77777777" w:rsidTr="00C21C7C">
        <w:tc>
          <w:tcPr>
            <w:tcW w:w="3456" w:type="pct"/>
          </w:tcPr>
          <w:p w14:paraId="7BC735D9" w14:textId="77777777" w:rsidR="001B11F1" w:rsidRPr="00AE7DDB" w:rsidRDefault="001B11F1" w:rsidP="001B11F1">
            <w:pPr>
              <w:tabs>
                <w:tab w:val="left" w:pos="164"/>
              </w:tabs>
              <w:ind w:left="-18"/>
              <w:rPr>
                <w:rFonts w:ascii="Angsana New" w:hAnsi="Angsana New"/>
                <w:b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AE7DDB">
              <w:rPr>
                <w:rFonts w:ascii="Angsana New" w:hAnsi="Angsana New"/>
                <w:sz w:val="28"/>
                <w:szCs w:val="28"/>
                <w:cs/>
              </w:rPr>
              <w:t>ที่บันทึกรวมในบัญชีต้นทุนขายอสังหาริมทรัพย์</w:t>
            </w:r>
          </w:p>
        </w:tc>
        <w:tc>
          <w:tcPr>
            <w:tcW w:w="674" w:type="pct"/>
          </w:tcPr>
          <w:p w14:paraId="073E4BD9" w14:textId="71C4697C" w:rsidR="001B11F1" w:rsidRPr="00AE7DDB" w:rsidRDefault="001B11F1" w:rsidP="001B11F1">
            <w:pPr>
              <w:pStyle w:val="eightpt4ptspaceafter"/>
              <w:tabs>
                <w:tab w:val="decimal" w:pos="52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7BF07488" w14:textId="77777777" w:rsidR="001B11F1" w:rsidRPr="00AE7DDB" w:rsidRDefault="001B11F1" w:rsidP="001B11F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</w:tcPr>
          <w:p w14:paraId="52B38828" w14:textId="77777777" w:rsidR="001B11F1" w:rsidRPr="00AE7DDB" w:rsidRDefault="001B11F1" w:rsidP="001B11F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21C7C" w:rsidRPr="00AE7DDB" w14:paraId="4981770A" w14:textId="77777777" w:rsidTr="00C21C7C">
        <w:tc>
          <w:tcPr>
            <w:tcW w:w="3456" w:type="pct"/>
          </w:tcPr>
          <w:p w14:paraId="2F2D9083" w14:textId="77777777" w:rsidR="00C21C7C" w:rsidRPr="00AE7DDB" w:rsidRDefault="00C21C7C" w:rsidP="00C21C7C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74" w:type="pct"/>
          </w:tcPr>
          <w:p w14:paraId="65CF11CE" w14:textId="774989B7" w:rsidR="00C21C7C" w:rsidRPr="00AE7DDB" w:rsidRDefault="00F22B65" w:rsidP="00C21C7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14A3E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</w:t>
            </w:r>
            <w:r w:rsidR="00B14A3E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178" w:type="pct"/>
          </w:tcPr>
          <w:p w14:paraId="53EAF09E" w14:textId="77777777" w:rsidR="00C21C7C" w:rsidRPr="00AE7DDB" w:rsidRDefault="00C21C7C" w:rsidP="00C21C7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</w:tcPr>
          <w:p w14:paraId="771DB3A3" w14:textId="57913C38" w:rsidR="00C21C7C" w:rsidRPr="00AE7DDB" w:rsidRDefault="00F22B65" w:rsidP="00C21C7C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973</w:t>
            </w:r>
            <w:r w:rsidR="00C21C7C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</w:tr>
      <w:tr w:rsidR="00C21C7C" w:rsidRPr="00AE7DDB" w14:paraId="2C4821FD" w14:textId="77777777" w:rsidTr="00C21C7C">
        <w:tc>
          <w:tcPr>
            <w:tcW w:w="3456" w:type="pct"/>
          </w:tcPr>
          <w:p w14:paraId="06C09A2C" w14:textId="0ED80AEE" w:rsidR="00C21C7C" w:rsidRPr="00AE7DDB" w:rsidRDefault="00C21C7C" w:rsidP="00C21C7C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กลับรายการการปรับลดมูลค่าเป็นมูลค่าสุทธิที่คาดว่าจะได้รับ</w:t>
            </w:r>
          </w:p>
        </w:tc>
        <w:tc>
          <w:tcPr>
            <w:tcW w:w="674" w:type="pct"/>
          </w:tcPr>
          <w:p w14:paraId="30D4E492" w14:textId="280FDA87" w:rsidR="00C21C7C" w:rsidRPr="00AE7DDB" w:rsidRDefault="00B14A3E" w:rsidP="00C21C7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pct"/>
          </w:tcPr>
          <w:p w14:paraId="7251795F" w14:textId="77777777" w:rsidR="00C21C7C" w:rsidRPr="00AE7DDB" w:rsidRDefault="00C21C7C" w:rsidP="00C21C7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</w:tcPr>
          <w:p w14:paraId="3AAA2487" w14:textId="6D9C5B0F" w:rsidR="00C21C7C" w:rsidRPr="00AE7DDB" w:rsidRDefault="00C21C7C" w:rsidP="00C21C7C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21C7C" w:rsidRPr="00AE7DDB" w14:paraId="3A0B981B" w14:textId="77777777" w:rsidTr="00C21C7C">
        <w:tc>
          <w:tcPr>
            <w:tcW w:w="3456" w:type="pct"/>
          </w:tcPr>
          <w:p w14:paraId="664CC3AB" w14:textId="77777777" w:rsidR="00C21C7C" w:rsidRPr="00AE7DDB" w:rsidRDefault="00C21C7C" w:rsidP="00C21C7C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E5FC55C" w14:textId="5A6FBAEC" w:rsidR="00C21C7C" w:rsidRPr="00AE7DDB" w:rsidRDefault="00F22B65" w:rsidP="00C21C7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B14A3E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191</w:t>
            </w:r>
            <w:r w:rsidR="00B14A3E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78" w:type="pct"/>
          </w:tcPr>
          <w:p w14:paraId="2B233742" w14:textId="77777777" w:rsidR="00C21C7C" w:rsidRPr="00AE7DDB" w:rsidRDefault="00C21C7C" w:rsidP="00C21C7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010BBAD8" w14:textId="6934CE8E" w:rsidR="00C21C7C" w:rsidRPr="00AE7DDB" w:rsidRDefault="00F22B65" w:rsidP="00C21C7C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973</w:t>
            </w:r>
            <w:r w:rsidR="00C21C7C"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</w:p>
        </w:tc>
      </w:tr>
    </w:tbl>
    <w:p w14:paraId="4E78C274" w14:textId="77777777" w:rsidR="00D24359" w:rsidRPr="00AE7DDB" w:rsidRDefault="00D24359" w:rsidP="00700ECE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</w:p>
    <w:p w14:paraId="4B9D36B0" w14:textId="77777777" w:rsidR="009258D3" w:rsidRPr="00AE7DDB" w:rsidRDefault="009258D3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 w:rsidRPr="00AE7DDB">
        <w:rPr>
          <w:rFonts w:ascii="Angsana New" w:hAnsi="Angsana New"/>
          <w:sz w:val="28"/>
          <w:szCs w:val="28"/>
          <w:cs/>
        </w:rPr>
        <w:br w:type="page"/>
      </w:r>
    </w:p>
    <w:p w14:paraId="51169BBA" w14:textId="6748888F" w:rsidR="00700ECE" w:rsidRPr="00AE7DDB" w:rsidRDefault="00700ECE" w:rsidP="00700ECE">
      <w:pPr>
        <w:spacing w:line="240" w:lineRule="auto"/>
        <w:ind w:left="540" w:right="63"/>
        <w:rPr>
          <w:rFonts w:ascii="Angsana New" w:hAnsi="Angsana New"/>
          <w:sz w:val="28"/>
          <w:szCs w:val="28"/>
          <w:cs/>
        </w:rPr>
      </w:pPr>
      <w:r w:rsidRPr="00AE7DDB">
        <w:rPr>
          <w:rFonts w:ascii="Angsana New" w:hAnsi="Angsana New"/>
          <w:sz w:val="28"/>
          <w:szCs w:val="28"/>
          <w:cs/>
        </w:rPr>
        <w:lastRenderedPageBreak/>
        <w:t>อสังหาริมทรัพย์พัฒนาเพื่อขาย</w:t>
      </w:r>
      <w:r w:rsidRPr="00AE7DDB">
        <w:rPr>
          <w:rFonts w:ascii="Angsana New" w:hAnsi="Angsana New" w:hint="cs"/>
          <w:sz w:val="28"/>
          <w:szCs w:val="28"/>
          <w:cs/>
        </w:rPr>
        <w:t>ประกอบด้วย</w:t>
      </w:r>
      <w:r w:rsidRPr="00AE7DDB">
        <w:rPr>
          <w:rFonts w:ascii="Angsana New" w:hAnsi="Angsana New"/>
          <w:sz w:val="28"/>
          <w:szCs w:val="28"/>
          <w:cs/>
        </w:rPr>
        <w:t>อสังหาริมทรัพย์</w:t>
      </w:r>
      <w:r w:rsidRPr="00AE7DDB">
        <w:rPr>
          <w:rFonts w:ascii="Angsana New" w:hAnsi="Angsana New" w:hint="cs"/>
          <w:sz w:val="28"/>
          <w:szCs w:val="28"/>
          <w:cs/>
        </w:rPr>
        <w:t>ที่พัฒนาแล้ว</w:t>
      </w:r>
      <w:r w:rsidRPr="00AE7DDB">
        <w:rPr>
          <w:rFonts w:ascii="Angsana New" w:hAnsi="Angsana New"/>
          <w:sz w:val="28"/>
          <w:szCs w:val="28"/>
        </w:rPr>
        <w:t xml:space="preserve"> </w:t>
      </w:r>
      <w:r w:rsidR="00F22B65" w:rsidRPr="00AE7DDB">
        <w:rPr>
          <w:rFonts w:ascii="Angsana New" w:hAnsi="Angsana New" w:hint="cs"/>
          <w:sz w:val="28"/>
          <w:szCs w:val="28"/>
        </w:rPr>
        <w:t>1</w:t>
      </w:r>
      <w:r w:rsidR="00F22B65" w:rsidRPr="00AE7DDB">
        <w:rPr>
          <w:rFonts w:ascii="Angsana New" w:hAnsi="Angsana New"/>
          <w:sz w:val="28"/>
          <w:szCs w:val="28"/>
        </w:rPr>
        <w:t>1</w:t>
      </w:r>
      <w:r w:rsidRPr="00AE7DDB">
        <w:rPr>
          <w:rFonts w:ascii="Angsana New" w:hAnsi="Angsana New"/>
          <w:sz w:val="28"/>
          <w:szCs w:val="28"/>
        </w:rPr>
        <w:t xml:space="preserve"> </w:t>
      </w:r>
      <w:r w:rsidRPr="00AE7DDB">
        <w:rPr>
          <w:rFonts w:ascii="Angsana New" w:hAnsi="Angsana New"/>
          <w:sz w:val="28"/>
          <w:szCs w:val="28"/>
          <w:cs/>
        </w:rPr>
        <w:t>โครงการ และ</w:t>
      </w:r>
      <w:r w:rsidRPr="00AE7DDB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6B611346" w14:textId="77777777" w:rsidR="00700ECE" w:rsidRPr="00AE7DDB" w:rsidRDefault="00700ECE" w:rsidP="00700ECE">
      <w:pPr>
        <w:spacing w:line="240" w:lineRule="auto"/>
        <w:ind w:left="540" w:right="63"/>
        <w:rPr>
          <w:rFonts w:ascii="Angsana New" w:hAnsi="Angsana New"/>
          <w:sz w:val="22"/>
          <w:szCs w:val="22"/>
          <w:cs/>
        </w:rPr>
      </w:pPr>
    </w:p>
    <w:p w14:paraId="062D4311" w14:textId="35133751" w:rsidR="00700ECE" w:rsidRPr="00AE7DDB" w:rsidRDefault="00700ECE" w:rsidP="00700ECE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  <w:cs/>
        </w:rPr>
      </w:pPr>
      <w:r w:rsidRPr="00AE7DD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22B65" w:rsidRPr="00AE7DDB">
        <w:rPr>
          <w:rFonts w:ascii="Angsana New" w:hAnsi="Angsana New"/>
          <w:sz w:val="28"/>
          <w:szCs w:val="28"/>
        </w:rPr>
        <w:t>31</w:t>
      </w:r>
      <w:r w:rsidR="00FD5320" w:rsidRPr="00AE7DDB">
        <w:rPr>
          <w:rFonts w:ascii="Angsana New" w:hAnsi="Angsana New"/>
          <w:sz w:val="28"/>
          <w:szCs w:val="28"/>
        </w:rPr>
        <w:t xml:space="preserve"> </w:t>
      </w:r>
      <w:r w:rsidR="00FD5320" w:rsidRPr="00AE7DD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22B65" w:rsidRPr="00AE7DDB">
        <w:rPr>
          <w:rFonts w:ascii="Angsana New" w:hAnsi="Angsana New"/>
          <w:sz w:val="28"/>
          <w:szCs w:val="28"/>
        </w:rPr>
        <w:t>2567</w:t>
      </w:r>
      <w:r w:rsidRPr="00AE7DDB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AE7DDB">
        <w:rPr>
          <w:rFonts w:ascii="Angsana New" w:hAnsi="Angsana New" w:hint="cs"/>
          <w:sz w:val="28"/>
          <w:szCs w:val="28"/>
          <w:cs/>
        </w:rPr>
        <w:t xml:space="preserve"> </w:t>
      </w:r>
      <w:r w:rsidRPr="00AE7DDB">
        <w:rPr>
          <w:rFonts w:ascii="Angsana New" w:hAnsi="Angsana New"/>
          <w:sz w:val="28"/>
          <w:szCs w:val="28"/>
          <w:cs/>
        </w:rPr>
        <w:t>จำนว</w:t>
      </w:r>
      <w:r w:rsidR="00EF48DA" w:rsidRPr="00AE7DDB">
        <w:rPr>
          <w:rFonts w:ascii="Angsana New" w:hAnsi="Angsana New" w:hint="cs"/>
          <w:sz w:val="28"/>
          <w:szCs w:val="28"/>
          <w:cs/>
        </w:rPr>
        <w:t>น</w:t>
      </w:r>
      <w:r w:rsidR="00B14A3E" w:rsidRPr="00AE7DDB">
        <w:rPr>
          <w:rFonts w:ascii="Angsana New" w:hAnsi="Angsana New"/>
          <w:sz w:val="28"/>
          <w:szCs w:val="28"/>
        </w:rPr>
        <w:t xml:space="preserve"> </w:t>
      </w:r>
      <w:r w:rsidR="00F22B65" w:rsidRPr="00AE7DDB">
        <w:rPr>
          <w:rFonts w:ascii="Angsana New" w:hAnsi="Angsana New"/>
          <w:sz w:val="28"/>
          <w:szCs w:val="28"/>
        </w:rPr>
        <w:t>2</w:t>
      </w:r>
      <w:r w:rsidR="00B14A3E" w:rsidRPr="00AE7DDB">
        <w:rPr>
          <w:rFonts w:ascii="Angsana New" w:hAnsi="Angsana New"/>
          <w:sz w:val="28"/>
          <w:szCs w:val="28"/>
        </w:rPr>
        <w:t>,</w:t>
      </w:r>
      <w:r w:rsidR="00F22B65" w:rsidRPr="00AE7DDB">
        <w:rPr>
          <w:rFonts w:ascii="Angsana New" w:hAnsi="Angsana New"/>
          <w:sz w:val="28"/>
          <w:szCs w:val="28"/>
        </w:rPr>
        <w:t>777</w:t>
      </w:r>
      <w:r w:rsidR="00ED058A" w:rsidRPr="00AE7DDB">
        <w:rPr>
          <w:rFonts w:ascii="Angsana New" w:hAnsi="Angsana New"/>
          <w:sz w:val="28"/>
          <w:szCs w:val="28"/>
        </w:rPr>
        <w:t>.</w:t>
      </w:r>
      <w:r w:rsidR="00F22B65" w:rsidRPr="00AE7DDB">
        <w:rPr>
          <w:rFonts w:ascii="Angsana New" w:hAnsi="Angsana New"/>
          <w:sz w:val="28"/>
          <w:szCs w:val="28"/>
        </w:rPr>
        <w:t>00</w:t>
      </w:r>
      <w:r w:rsidR="00FD5320" w:rsidRPr="00AE7DDB">
        <w:rPr>
          <w:rFonts w:ascii="Angsana New" w:hAnsi="Angsana New"/>
          <w:sz w:val="28"/>
          <w:szCs w:val="28"/>
        </w:rPr>
        <w:t xml:space="preserve"> </w:t>
      </w:r>
      <w:r w:rsidRPr="00AE7DDB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AE7DDB">
        <w:rPr>
          <w:rFonts w:ascii="Angsana New" w:hAnsi="Angsana New"/>
          <w:i/>
          <w:iCs/>
          <w:sz w:val="28"/>
          <w:szCs w:val="28"/>
          <w:cs/>
        </w:rPr>
        <w:t>(</w:t>
      </w:r>
      <w:r w:rsidR="00F22B65" w:rsidRPr="00AE7DDB">
        <w:rPr>
          <w:rFonts w:ascii="Angsana New" w:hAnsi="Angsana New"/>
          <w:i/>
          <w:iCs/>
          <w:sz w:val="28"/>
          <w:szCs w:val="28"/>
        </w:rPr>
        <w:t>30</w:t>
      </w:r>
      <w:r w:rsidRPr="00AE7DDB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AE7DDB">
        <w:rPr>
          <w:rFonts w:ascii="Angsana New" w:hAnsi="Angsana New" w:hint="cs"/>
          <w:i/>
          <w:iCs/>
          <w:sz w:val="28"/>
          <w:szCs w:val="28"/>
          <w:cs/>
        </w:rPr>
        <w:t>กันยายน</w:t>
      </w:r>
      <w:r w:rsidRPr="00AE7DDB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F22B65" w:rsidRPr="00AE7DDB">
        <w:rPr>
          <w:rFonts w:ascii="Angsana New" w:hAnsi="Angsana New"/>
          <w:i/>
          <w:iCs/>
          <w:sz w:val="28"/>
          <w:szCs w:val="28"/>
        </w:rPr>
        <w:t>2566</w:t>
      </w:r>
      <w:r w:rsidRPr="00AE7DDB">
        <w:rPr>
          <w:rFonts w:ascii="Angsana New" w:hAnsi="Angsana New"/>
          <w:i/>
          <w:iCs/>
          <w:sz w:val="28"/>
          <w:szCs w:val="28"/>
        </w:rPr>
        <w:t xml:space="preserve">: </w:t>
      </w:r>
      <w:r w:rsidR="00F22B65" w:rsidRPr="00AE7DDB">
        <w:rPr>
          <w:rFonts w:ascii="Angsana New" w:hAnsi="Angsana New"/>
          <w:i/>
          <w:iCs/>
          <w:sz w:val="28"/>
          <w:szCs w:val="28"/>
        </w:rPr>
        <w:t>2</w:t>
      </w:r>
      <w:r w:rsidRPr="00AE7DDB">
        <w:rPr>
          <w:rFonts w:ascii="Angsana New" w:hAnsi="Angsana New"/>
          <w:i/>
          <w:iCs/>
          <w:sz w:val="28"/>
          <w:szCs w:val="28"/>
        </w:rPr>
        <w:t>,</w:t>
      </w:r>
      <w:r w:rsidR="00F22B65" w:rsidRPr="00AE7DDB">
        <w:rPr>
          <w:rFonts w:ascii="Angsana New" w:hAnsi="Angsana New"/>
          <w:i/>
          <w:iCs/>
          <w:sz w:val="28"/>
          <w:szCs w:val="28"/>
        </w:rPr>
        <w:t>710</w:t>
      </w:r>
      <w:r w:rsidRPr="00AE7DDB">
        <w:rPr>
          <w:rFonts w:ascii="Angsana New" w:hAnsi="Angsana New"/>
          <w:i/>
          <w:iCs/>
          <w:sz w:val="28"/>
          <w:szCs w:val="28"/>
        </w:rPr>
        <w:t>.</w:t>
      </w:r>
      <w:r w:rsidR="00F22B65" w:rsidRPr="00AE7DDB">
        <w:rPr>
          <w:rFonts w:ascii="Angsana New" w:hAnsi="Angsana New"/>
          <w:i/>
          <w:iCs/>
          <w:sz w:val="28"/>
          <w:szCs w:val="28"/>
        </w:rPr>
        <w:t>31</w:t>
      </w:r>
      <w:r w:rsidRPr="00AE7DDB">
        <w:rPr>
          <w:rFonts w:ascii="Angsana New" w:hAnsi="Angsana New"/>
          <w:i/>
          <w:iCs/>
          <w:sz w:val="28"/>
          <w:szCs w:val="28"/>
        </w:rPr>
        <w:t xml:space="preserve"> </w:t>
      </w:r>
      <w:r w:rsidRPr="00AE7DDB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AE7DDB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AE7DDB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AE7DDB">
        <w:rPr>
          <w:rFonts w:ascii="Angsana New" w:hAnsi="Angsana New"/>
          <w:sz w:val="28"/>
          <w:szCs w:val="28"/>
          <w:cs/>
        </w:rPr>
        <w:t xml:space="preserve"> </w:t>
      </w:r>
      <w:r w:rsidR="00F22B65" w:rsidRPr="00AE7DDB">
        <w:rPr>
          <w:rFonts w:ascii="Angsana New" w:hAnsi="Angsana New"/>
          <w:sz w:val="28"/>
          <w:szCs w:val="28"/>
        </w:rPr>
        <w:t>1</w:t>
      </w:r>
      <w:r w:rsidRPr="00AE7DDB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1172A68A" w14:textId="77777777" w:rsidR="00700ECE" w:rsidRPr="00AE7DDB" w:rsidRDefault="00700ECE" w:rsidP="00700ECE">
      <w:pPr>
        <w:spacing w:line="240" w:lineRule="auto"/>
        <w:jc w:val="left"/>
        <w:rPr>
          <w:rFonts w:ascii="Angsana New" w:hAnsi="Angsana New"/>
          <w:i/>
          <w:iCs/>
          <w:sz w:val="22"/>
          <w:szCs w:val="22"/>
          <w:cs/>
        </w:rPr>
      </w:pPr>
    </w:p>
    <w:p w14:paraId="766BBAEB" w14:textId="77777777" w:rsidR="00700ECE" w:rsidRPr="00AE7DDB" w:rsidRDefault="00700ECE" w:rsidP="00700ECE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AE7DDB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1DEED1D1" w14:textId="77777777" w:rsidR="00700ECE" w:rsidRPr="00AE7DDB" w:rsidRDefault="00700ECE" w:rsidP="00700ECE">
      <w:pPr>
        <w:spacing w:line="240" w:lineRule="auto"/>
        <w:ind w:left="540" w:right="63"/>
        <w:rPr>
          <w:rFonts w:ascii="Angsana New" w:hAnsi="Angsana New"/>
          <w:i/>
          <w:iCs/>
          <w:sz w:val="22"/>
          <w:szCs w:val="22"/>
        </w:rPr>
      </w:pPr>
    </w:p>
    <w:p w14:paraId="1FD688A9" w14:textId="043D234A" w:rsidR="00F8373A" w:rsidRPr="00AE7DDB" w:rsidRDefault="00700ECE" w:rsidP="00500DB6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  <w:r w:rsidRPr="00AE7DDB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AE7DDB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Pr="00AE7DDB"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AE7DDB">
        <w:rPr>
          <w:rFonts w:ascii="Angsana New" w:hAnsi="Angsana New"/>
          <w:spacing w:val="-2"/>
          <w:sz w:val="28"/>
          <w:szCs w:val="28"/>
          <w:cs/>
        </w:rPr>
        <w:t>ของบริษัทย่</w:t>
      </w:r>
      <w:r w:rsidR="00500DB6" w:rsidRPr="00AE7DDB">
        <w:rPr>
          <w:rFonts w:ascii="Angsana New" w:hAnsi="Angsana New" w:hint="cs"/>
          <w:spacing w:val="-2"/>
          <w:sz w:val="28"/>
          <w:szCs w:val="28"/>
          <w:cs/>
        </w:rPr>
        <w:t>อย</w:t>
      </w:r>
    </w:p>
    <w:p w14:paraId="387F9331" w14:textId="002D00F9" w:rsidR="00331A76" w:rsidRPr="00AE7DDB" w:rsidRDefault="00331A76">
      <w:pPr>
        <w:spacing w:line="240" w:lineRule="auto"/>
        <w:jc w:val="left"/>
        <w:rPr>
          <w:rFonts w:ascii="Angsana New" w:hAnsi="Angsana New"/>
          <w:spacing w:val="-2"/>
          <w:sz w:val="28"/>
          <w:szCs w:val="28"/>
        </w:rPr>
      </w:pPr>
    </w:p>
    <w:p w14:paraId="601CAEBE" w14:textId="77777777" w:rsidR="00500DB6" w:rsidRPr="00AE7DDB" w:rsidRDefault="00500DB6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AE7DDB">
        <w:rPr>
          <w:rFonts w:ascii="Angsana New" w:hAnsi="Angsana New"/>
          <w:b/>
          <w:bCs/>
          <w:sz w:val="28"/>
          <w:szCs w:val="28"/>
          <w:cs/>
          <w:lang w:val="th-TH"/>
        </w:rPr>
        <w:t>เงินลงทุนในบริษัท</w:t>
      </w:r>
      <w:r w:rsidRPr="00AE7DDB">
        <w:rPr>
          <w:rFonts w:ascii="Angsana New" w:hAnsi="Angsana New" w:hint="cs"/>
          <w:b/>
          <w:bCs/>
          <w:sz w:val="28"/>
          <w:szCs w:val="28"/>
          <w:cs/>
          <w:lang w:val="th-TH"/>
        </w:rPr>
        <w:t>ย่อยและบริษัท</w:t>
      </w:r>
      <w:r w:rsidRPr="00AE7DDB">
        <w:rPr>
          <w:rFonts w:ascii="Angsana New" w:hAnsi="Angsana New"/>
          <w:b/>
          <w:bCs/>
          <w:sz w:val="28"/>
          <w:szCs w:val="28"/>
          <w:cs/>
          <w:lang w:val="th-TH"/>
        </w:rPr>
        <w:t>ร่วม</w:t>
      </w:r>
    </w:p>
    <w:p w14:paraId="5C4EE0EC" w14:textId="77777777" w:rsidR="0053616B" w:rsidRPr="00AE7DDB" w:rsidRDefault="0053616B" w:rsidP="0053616B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0041471B" w14:textId="0A1180EB" w:rsidR="002928B9" w:rsidRPr="00AE7DDB" w:rsidRDefault="002928B9" w:rsidP="002928B9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AE7DDB">
        <w:rPr>
          <w:rFonts w:asciiTheme="majorBidi" w:hAnsiTheme="majorBidi"/>
          <w:sz w:val="28"/>
          <w:szCs w:val="28"/>
          <w:cs/>
        </w:rPr>
        <w:t>รายการเคลื่อนไหวที่มีสาระสำคัญสำหรับงวด</w:t>
      </w:r>
      <w:r w:rsidRPr="00AE7DDB">
        <w:rPr>
          <w:rFonts w:asciiTheme="majorBidi" w:hAnsiTheme="majorBidi" w:hint="cs"/>
          <w:sz w:val="28"/>
          <w:szCs w:val="28"/>
          <w:cs/>
        </w:rPr>
        <w:t>หก</w:t>
      </w:r>
      <w:r w:rsidRPr="00AE7DDB">
        <w:rPr>
          <w:rFonts w:asciiTheme="majorBidi" w:hAnsiTheme="majorBidi"/>
          <w:sz w:val="28"/>
          <w:szCs w:val="28"/>
          <w:cs/>
        </w:rPr>
        <w:t xml:space="preserve">เดือนสิ้นสุดวันที่ </w:t>
      </w:r>
      <w:r w:rsidR="00F22B65" w:rsidRPr="00AE7DDB">
        <w:rPr>
          <w:rFonts w:ascii="Angsana New" w:hAnsi="Angsana New"/>
          <w:sz w:val="28"/>
          <w:szCs w:val="28"/>
        </w:rPr>
        <w:t>31</w:t>
      </w:r>
      <w:r w:rsidR="000B666B" w:rsidRPr="00AE7DDB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F22B65" w:rsidRPr="00AE7DDB">
        <w:rPr>
          <w:rFonts w:ascii="Angsana New" w:hAnsi="Angsana New"/>
          <w:sz w:val="28"/>
          <w:szCs w:val="28"/>
        </w:rPr>
        <w:t>2567</w:t>
      </w:r>
      <w:r w:rsidR="000B666B" w:rsidRPr="00AE7DDB">
        <w:rPr>
          <w:rFonts w:ascii="Angsana New" w:hAnsi="Angsana New"/>
          <w:sz w:val="28"/>
          <w:szCs w:val="28"/>
        </w:rPr>
        <w:t xml:space="preserve"> </w:t>
      </w:r>
      <w:r w:rsidRPr="00AE7DDB">
        <w:rPr>
          <w:rFonts w:asciiTheme="majorBidi" w:hAnsiTheme="majorBidi"/>
          <w:sz w:val="28"/>
          <w:szCs w:val="28"/>
          <w:cs/>
        </w:rPr>
        <w:t>มีดังนี้</w:t>
      </w:r>
    </w:p>
    <w:p w14:paraId="0A61080C" w14:textId="77777777" w:rsidR="002928B9" w:rsidRPr="00AE7DDB" w:rsidRDefault="002928B9" w:rsidP="002928B9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</w:p>
    <w:p w14:paraId="58B97FC9" w14:textId="5487FEA8" w:rsidR="002928B9" w:rsidRPr="00AE7DDB" w:rsidRDefault="002928B9" w:rsidP="002928B9">
      <w:pPr>
        <w:spacing w:line="240" w:lineRule="auto"/>
        <w:ind w:left="547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AE7DDB">
        <w:rPr>
          <w:rFonts w:asciiTheme="majorBidi" w:hAnsiTheme="majorBidi"/>
          <w:b/>
          <w:bCs/>
          <w:i/>
          <w:iCs/>
          <w:sz w:val="28"/>
          <w:szCs w:val="28"/>
          <w:cs/>
        </w:rPr>
        <w:t>การเพิ่มทุนในบริษัทย่อย</w:t>
      </w:r>
    </w:p>
    <w:p w14:paraId="20058CBB" w14:textId="77777777" w:rsidR="002928B9" w:rsidRPr="00AE7DDB" w:rsidRDefault="002928B9" w:rsidP="002928B9">
      <w:pPr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64"/>
        <w:gridCol w:w="237"/>
        <w:gridCol w:w="1579"/>
      </w:tblGrid>
      <w:tr w:rsidR="002928B9" w:rsidRPr="00AE7DDB" w14:paraId="32835E1C" w14:textId="77777777" w:rsidTr="00401D1B">
        <w:tc>
          <w:tcPr>
            <w:tcW w:w="4011" w:type="pct"/>
            <w:hideMark/>
          </w:tcPr>
          <w:p w14:paraId="6D3E2D1C" w14:textId="77777777" w:rsidR="002928B9" w:rsidRPr="00AE7DDB" w:rsidRDefault="002928B9" w:rsidP="00401D1B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E7DD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บริษัทย่อยทาง</w:t>
            </w:r>
            <w:r w:rsidRPr="00AE7DD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129" w:type="pct"/>
          </w:tcPr>
          <w:p w14:paraId="05557367" w14:textId="77777777" w:rsidR="002928B9" w:rsidRPr="00AE7DDB" w:rsidRDefault="002928B9" w:rsidP="00401D1B">
            <w:pPr>
              <w:pStyle w:val="30"/>
              <w:tabs>
                <w:tab w:val="clear" w:pos="36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hideMark/>
          </w:tcPr>
          <w:p w14:paraId="3A38DD02" w14:textId="77777777" w:rsidR="002928B9" w:rsidRPr="00AE7DDB" w:rsidRDefault="002928B9" w:rsidP="00401D1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E7DDB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2928B9" w:rsidRPr="00AE7DDB" w14:paraId="09C1B61B" w14:textId="77777777" w:rsidTr="005A5D89">
        <w:trPr>
          <w:trHeight w:val="425"/>
        </w:trPr>
        <w:tc>
          <w:tcPr>
            <w:tcW w:w="4011" w:type="pct"/>
            <w:hideMark/>
          </w:tcPr>
          <w:p w14:paraId="74BE1D7A" w14:textId="522E0096" w:rsidR="002928B9" w:rsidRPr="00AE7DDB" w:rsidRDefault="002928B9" w:rsidP="00401D1B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บริษัท พัฒนาอินเตอร์คูล จำกัด</w:t>
            </w:r>
            <w:r w:rsidRPr="00AE7DDB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9" w:type="pct"/>
          </w:tcPr>
          <w:p w14:paraId="3C7DD233" w14:textId="77777777" w:rsidR="002928B9" w:rsidRPr="00AE7DDB" w:rsidRDefault="002928B9" w:rsidP="00401D1B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1F5B230" w14:textId="0A2C9D97" w:rsidR="002928B9" w:rsidRPr="00AE7DDB" w:rsidRDefault="00F22B65" w:rsidP="00401D1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7DD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</w:t>
            </w:r>
            <w:r w:rsidR="002928B9" w:rsidRPr="00AE7DD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AE7DD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6773D50A" w14:textId="77777777" w:rsidR="002928B9" w:rsidRPr="00AE7DDB" w:rsidRDefault="002928B9" w:rsidP="002928B9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i/>
          <w:iCs/>
          <w:sz w:val="22"/>
          <w:szCs w:val="22"/>
        </w:rPr>
      </w:pPr>
    </w:p>
    <w:p w14:paraId="61C0D96A" w14:textId="488EBBCD" w:rsidR="002928B9" w:rsidRPr="00AE7DDB" w:rsidRDefault="002928B9" w:rsidP="002928B9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spacing w:val="-4"/>
          <w:sz w:val="28"/>
          <w:szCs w:val="28"/>
        </w:rPr>
      </w:pPr>
      <w:r w:rsidRPr="00AE7DDB">
        <w:rPr>
          <w:rFonts w:ascii="Angsana New" w:hAnsi="Angsana New"/>
          <w:i/>
          <w:iCs/>
          <w:sz w:val="28"/>
          <w:szCs w:val="28"/>
        </w:rPr>
        <w:t xml:space="preserve">*     </w:t>
      </w:r>
      <w:r w:rsidRPr="00AE7DDB">
        <w:rPr>
          <w:rFonts w:ascii="Angsana New" w:hAnsi="Angsana New" w:hint="cs"/>
          <w:i/>
          <w:iCs/>
          <w:sz w:val="28"/>
          <w:szCs w:val="28"/>
          <w:cs/>
        </w:rPr>
        <w:t>ถือหุ้นโดย</w:t>
      </w:r>
      <w:r w:rsidRPr="00AE7DDB">
        <w:rPr>
          <w:rFonts w:ascii="Angsana New" w:hAnsi="Angsana New"/>
          <w:i/>
          <w:iCs/>
          <w:sz w:val="28"/>
          <w:szCs w:val="28"/>
          <w:cs/>
        </w:rPr>
        <w:t>บริษัท</w:t>
      </w:r>
      <w:r w:rsidR="00CC7C20" w:rsidRPr="00AE7DDB">
        <w:rPr>
          <w:rFonts w:ascii="Angsana New" w:hAnsi="Angsana New"/>
          <w:i/>
          <w:iCs/>
          <w:sz w:val="28"/>
          <w:szCs w:val="28"/>
        </w:rPr>
        <w:t xml:space="preserve"> </w:t>
      </w:r>
      <w:r w:rsidR="00CC7C20" w:rsidRPr="00AE7DDB">
        <w:rPr>
          <w:rFonts w:ascii="Angsana New" w:hAnsi="Angsana New"/>
          <w:i/>
          <w:iCs/>
          <w:sz w:val="28"/>
          <w:szCs w:val="28"/>
          <w:cs/>
        </w:rPr>
        <w:t xml:space="preserve">ยูนิเวนเจอร์ แคปปิตอล วัน </w:t>
      </w:r>
      <w:r w:rsidRPr="00AE7DDB">
        <w:rPr>
          <w:rFonts w:ascii="Angsana New" w:hAnsi="Angsana New"/>
          <w:i/>
          <w:iCs/>
          <w:sz w:val="28"/>
          <w:szCs w:val="28"/>
          <w:cs/>
        </w:rPr>
        <w:t>จำกัด</w:t>
      </w:r>
    </w:p>
    <w:p w14:paraId="250C8B06" w14:textId="77777777" w:rsidR="002928B9" w:rsidRPr="00AE7DDB" w:rsidRDefault="002928B9" w:rsidP="002928B9">
      <w:pPr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</w:rPr>
      </w:pPr>
    </w:p>
    <w:p w14:paraId="3BA31ED9" w14:textId="6B8ED880" w:rsidR="00500DB6" w:rsidRPr="00AE7DDB" w:rsidRDefault="00500DB6" w:rsidP="00500DB6">
      <w:pPr>
        <w:ind w:left="549" w:right="-25"/>
        <w:rPr>
          <w:rFonts w:ascii="Angsana New" w:hAnsi="Angsana New"/>
          <w:sz w:val="28"/>
          <w:szCs w:val="28"/>
        </w:rPr>
      </w:pPr>
      <w:r w:rsidRPr="00AE7DDB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กลุ่มบริษัทไม่ได้รับรู้ส่วนแบ่งขาดทุนของเงินลงทุนในบริษัทร่วมแห่งหนึ่ง</w:t>
      </w:r>
      <w:r w:rsidRPr="00AE7DDB">
        <w:rPr>
          <w:rFonts w:ascii="Angsana New" w:hAnsi="Angsana New"/>
          <w:sz w:val="28"/>
          <w:szCs w:val="28"/>
          <w:cs/>
        </w:rPr>
        <w:t xml:space="preserve"> </w:t>
      </w:r>
      <w:r w:rsidRPr="00AE7DDB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สำหรับส่วนแบ่งในผลขาดทุนที่เกินกว่ามูลค่าเงินลงทุนของกลุ่มบริษัทในบริษัทนั้น</w:t>
      </w:r>
      <w:r w:rsidRPr="00AE7DDB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F22B65" w:rsidRPr="00AE7DDB">
        <w:rPr>
          <w:rFonts w:ascii="Angsana New" w:hAnsi="Angsana New"/>
          <w:sz w:val="28"/>
          <w:szCs w:val="28"/>
        </w:rPr>
        <w:t>31</w:t>
      </w:r>
      <w:r w:rsidR="00FD5320" w:rsidRPr="00AE7DDB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F22B65" w:rsidRPr="00AE7DDB">
        <w:rPr>
          <w:rFonts w:ascii="Angsana New" w:hAnsi="Angsana New"/>
          <w:sz w:val="28"/>
          <w:szCs w:val="28"/>
        </w:rPr>
        <w:t>2567</w:t>
      </w:r>
      <w:r w:rsidRPr="00AE7DDB">
        <w:rPr>
          <w:rFonts w:ascii="Angsana New" w:hAnsi="Angsana New"/>
          <w:sz w:val="28"/>
          <w:szCs w:val="28"/>
        </w:rPr>
        <w:t xml:space="preserve"> </w:t>
      </w:r>
      <w:r w:rsidRPr="00AE7DDB">
        <w:rPr>
          <w:rFonts w:ascii="Angsana New" w:hAnsi="Angsana New" w:hint="cs"/>
          <w:sz w:val="28"/>
          <w:szCs w:val="28"/>
          <w:cs/>
        </w:rPr>
        <w:t>กลุ่มบริษัทยังมีส่วนแบ่งผลขาดทุนสะสมที่ยังไม่รับรู้จำนวน</w:t>
      </w:r>
      <w:r w:rsidR="003669DF" w:rsidRPr="00AE7DDB">
        <w:rPr>
          <w:rFonts w:ascii="Angsana New" w:hAnsi="Angsana New"/>
          <w:sz w:val="28"/>
          <w:szCs w:val="28"/>
        </w:rPr>
        <w:t xml:space="preserve"> </w:t>
      </w:r>
      <w:r w:rsidR="00F22B65" w:rsidRPr="00AE7DDB">
        <w:rPr>
          <w:rFonts w:ascii="Angsana New" w:hAnsi="Angsana New"/>
          <w:sz w:val="28"/>
          <w:szCs w:val="28"/>
        </w:rPr>
        <w:t>34</w:t>
      </w:r>
      <w:r w:rsidR="003669DF" w:rsidRPr="00AE7DDB">
        <w:rPr>
          <w:rFonts w:ascii="Angsana New" w:hAnsi="Angsana New"/>
          <w:sz w:val="28"/>
          <w:szCs w:val="28"/>
        </w:rPr>
        <w:t>.</w:t>
      </w:r>
      <w:r w:rsidR="00F22B65" w:rsidRPr="00AE7DDB">
        <w:rPr>
          <w:rFonts w:ascii="Angsana New" w:hAnsi="Angsana New"/>
          <w:sz w:val="28"/>
          <w:szCs w:val="28"/>
        </w:rPr>
        <w:t>55</w:t>
      </w:r>
      <w:r w:rsidRPr="00AE7DDB">
        <w:rPr>
          <w:rFonts w:ascii="Angsana New" w:hAnsi="Angsana New"/>
          <w:sz w:val="28"/>
          <w:szCs w:val="28"/>
        </w:rPr>
        <w:t xml:space="preserve"> </w:t>
      </w:r>
      <w:r w:rsidRPr="00AE7DDB">
        <w:rPr>
          <w:rFonts w:ascii="Angsana New" w:hAnsi="Angsana New" w:hint="cs"/>
          <w:sz w:val="28"/>
          <w:szCs w:val="28"/>
          <w:cs/>
        </w:rPr>
        <w:t>ล้านบาท</w:t>
      </w:r>
      <w:r w:rsidRPr="00AE7DDB">
        <w:rPr>
          <w:rFonts w:ascii="Angsana New" w:hAnsi="Angsana New"/>
          <w:sz w:val="28"/>
          <w:szCs w:val="28"/>
        </w:rPr>
        <w:t xml:space="preserve"> </w:t>
      </w:r>
      <w:r w:rsidRPr="00AE7DDB">
        <w:rPr>
          <w:rFonts w:ascii="Angsana New" w:hAnsi="Angsana New"/>
          <w:i/>
          <w:iCs/>
          <w:sz w:val="28"/>
          <w:szCs w:val="28"/>
          <w:cs/>
        </w:rPr>
        <w:t>(</w:t>
      </w:r>
      <w:r w:rsidR="00F22B65" w:rsidRPr="00AE7DDB">
        <w:rPr>
          <w:rFonts w:ascii="Angsana New" w:hAnsi="Angsana New"/>
          <w:i/>
          <w:iCs/>
          <w:sz w:val="28"/>
          <w:szCs w:val="28"/>
        </w:rPr>
        <w:t>30</w:t>
      </w:r>
      <w:r w:rsidRPr="00AE7DDB">
        <w:rPr>
          <w:rFonts w:ascii="Angsana New" w:hAnsi="Angsana New"/>
          <w:i/>
          <w:iCs/>
          <w:sz w:val="28"/>
          <w:szCs w:val="28"/>
        </w:rPr>
        <w:t xml:space="preserve"> </w:t>
      </w:r>
      <w:r w:rsidRPr="00AE7DDB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="00F22B65" w:rsidRPr="00AE7DDB">
        <w:rPr>
          <w:rFonts w:ascii="Angsana New" w:hAnsi="Angsana New"/>
          <w:i/>
          <w:iCs/>
          <w:sz w:val="28"/>
          <w:szCs w:val="28"/>
        </w:rPr>
        <w:t>2566</w:t>
      </w:r>
      <w:r w:rsidRPr="00AE7DDB">
        <w:rPr>
          <w:rFonts w:ascii="Angsana New" w:hAnsi="Angsana New"/>
          <w:i/>
          <w:iCs/>
          <w:sz w:val="28"/>
          <w:szCs w:val="28"/>
        </w:rPr>
        <w:t xml:space="preserve">: </w:t>
      </w:r>
      <w:r w:rsidR="00F22B65" w:rsidRPr="00AE7DDB">
        <w:rPr>
          <w:rFonts w:ascii="Angsana New" w:hAnsi="Angsana New"/>
          <w:i/>
          <w:iCs/>
          <w:sz w:val="28"/>
          <w:szCs w:val="28"/>
        </w:rPr>
        <w:t>31</w:t>
      </w:r>
      <w:r w:rsidRPr="00AE7DDB">
        <w:rPr>
          <w:rFonts w:ascii="Angsana New" w:hAnsi="Angsana New"/>
          <w:i/>
          <w:iCs/>
          <w:sz w:val="28"/>
          <w:szCs w:val="28"/>
        </w:rPr>
        <w:t>.</w:t>
      </w:r>
      <w:r w:rsidR="00F22B65" w:rsidRPr="00AE7DDB">
        <w:rPr>
          <w:rFonts w:ascii="Angsana New" w:hAnsi="Angsana New"/>
          <w:i/>
          <w:iCs/>
          <w:sz w:val="28"/>
          <w:szCs w:val="28"/>
        </w:rPr>
        <w:t>50</w:t>
      </w:r>
      <w:r w:rsidRPr="00AE7DDB">
        <w:rPr>
          <w:rFonts w:ascii="Angsana New" w:hAnsi="Angsana New"/>
          <w:i/>
          <w:iCs/>
          <w:sz w:val="28"/>
          <w:szCs w:val="28"/>
        </w:rPr>
        <w:t xml:space="preserve"> </w:t>
      </w:r>
      <w:r w:rsidRPr="00AE7DDB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AE7DDB">
        <w:rPr>
          <w:rFonts w:ascii="Angsana New" w:hAnsi="Angsana New"/>
          <w:sz w:val="28"/>
          <w:szCs w:val="28"/>
        </w:rPr>
        <w:t xml:space="preserve"> </w:t>
      </w:r>
      <w:r w:rsidRPr="00AE7DDB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</w:p>
    <w:p w14:paraId="5F3DBD57" w14:textId="068813AD" w:rsidR="00331A76" w:rsidRPr="00AE7DDB" w:rsidRDefault="00331A76" w:rsidP="00331A76">
      <w:pPr>
        <w:tabs>
          <w:tab w:val="left" w:pos="540"/>
        </w:tabs>
        <w:spacing w:line="240" w:lineRule="auto"/>
        <w:ind w:left="900"/>
        <w:rPr>
          <w:rFonts w:asciiTheme="majorBidi" w:hAnsiTheme="majorBidi" w:cstheme="majorBidi"/>
          <w:b/>
          <w:bCs/>
          <w:sz w:val="22"/>
          <w:szCs w:val="22"/>
        </w:rPr>
      </w:pPr>
    </w:p>
    <w:p w14:paraId="7740D283" w14:textId="77777777" w:rsidR="0043502D" w:rsidRPr="00AE7DDB" w:rsidRDefault="0043502D" w:rsidP="0043502D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AE7DDB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0CD8E0DB" w14:textId="77777777" w:rsidR="0043502D" w:rsidRPr="00AE7DDB" w:rsidRDefault="0043502D" w:rsidP="0043502D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7736EF5F" w14:textId="4D3AD9EA" w:rsidR="0043502D" w:rsidRPr="00AE7DDB" w:rsidRDefault="00EF5180" w:rsidP="0043502D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AE7DDB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F22B65" w:rsidRPr="00AE7DDB">
        <w:rPr>
          <w:rFonts w:ascii="Angsana New" w:hAnsi="Angsana New"/>
          <w:sz w:val="28"/>
          <w:szCs w:val="28"/>
        </w:rPr>
        <w:t>31</w:t>
      </w:r>
      <w:r w:rsidR="00FD5320" w:rsidRPr="00AE7DDB">
        <w:rPr>
          <w:rFonts w:ascii="Angsana New" w:hAnsi="Angsana New"/>
          <w:sz w:val="28"/>
          <w:szCs w:val="28"/>
        </w:rPr>
        <w:t xml:space="preserve"> </w:t>
      </w:r>
      <w:r w:rsidR="00FD5320" w:rsidRPr="00AE7DD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22B65" w:rsidRPr="00AE7DDB">
        <w:rPr>
          <w:rFonts w:ascii="Angsana New" w:hAnsi="Angsana New"/>
          <w:sz w:val="28"/>
          <w:szCs w:val="28"/>
        </w:rPr>
        <w:t>2567</w:t>
      </w:r>
      <w:r w:rsidRPr="00AE7DDB">
        <w:rPr>
          <w:rFonts w:asciiTheme="majorBidi" w:hAnsiTheme="majorBidi" w:hint="cs"/>
          <w:sz w:val="28"/>
          <w:szCs w:val="28"/>
          <w:cs/>
        </w:rPr>
        <w:t xml:space="preserve"> บริษัทได้นำหุ้นสามัญของบริษัทย่อย</w:t>
      </w:r>
      <w:r w:rsidR="00877D27" w:rsidRPr="00AE7DDB">
        <w:rPr>
          <w:rFonts w:asciiTheme="majorBidi" w:hAnsiTheme="majorBidi" w:hint="cs"/>
          <w:sz w:val="28"/>
          <w:szCs w:val="28"/>
          <w:cs/>
        </w:rPr>
        <w:t>ทางอ้อม</w:t>
      </w:r>
      <w:r w:rsidRPr="00AE7DDB">
        <w:rPr>
          <w:rFonts w:asciiTheme="majorBidi" w:hAnsiTheme="majorBidi" w:hint="cs"/>
          <w:sz w:val="28"/>
          <w:szCs w:val="28"/>
          <w:cs/>
        </w:rPr>
        <w:t>แห่งหนึ่ง ใช้เป็นหลักประกันเงินกู้ยืมระยะยาวกับสถาบันการเงินแห่ง</w:t>
      </w:r>
      <w:r w:rsidR="002C75F2" w:rsidRPr="00AE7DDB">
        <w:rPr>
          <w:rFonts w:asciiTheme="majorBidi" w:hAnsiTheme="majorBidi" w:hint="cs"/>
          <w:sz w:val="28"/>
          <w:szCs w:val="28"/>
          <w:cs/>
        </w:rPr>
        <w:t>ห</w:t>
      </w:r>
      <w:r w:rsidRPr="00AE7DDB">
        <w:rPr>
          <w:rFonts w:asciiTheme="majorBidi" w:hAnsiTheme="majorBidi" w:hint="cs"/>
          <w:sz w:val="28"/>
          <w:szCs w:val="28"/>
          <w:cs/>
        </w:rPr>
        <w:t xml:space="preserve">นึ่ง </w:t>
      </w:r>
    </w:p>
    <w:p w14:paraId="6CEEE371" w14:textId="77777777" w:rsidR="004F7688" w:rsidRPr="00AE7DDB" w:rsidRDefault="004F7688" w:rsidP="0043502D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</w:p>
    <w:p w14:paraId="0216FAE4" w14:textId="77777777" w:rsidR="001F2670" w:rsidRPr="00AE7DDB" w:rsidRDefault="001F2670" w:rsidP="0043502D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</w:p>
    <w:p w14:paraId="12CEB992" w14:textId="77777777" w:rsidR="001F2670" w:rsidRPr="00AE7DDB" w:rsidRDefault="001F2670" w:rsidP="0043502D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</w:p>
    <w:p w14:paraId="04304BBF" w14:textId="77777777" w:rsidR="001F2670" w:rsidRPr="00AE7DDB" w:rsidRDefault="001F2670" w:rsidP="0043502D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</w:p>
    <w:p w14:paraId="036708C9" w14:textId="77777777" w:rsidR="001F2670" w:rsidRPr="00AE7DDB" w:rsidRDefault="001F2670" w:rsidP="0043502D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</w:p>
    <w:p w14:paraId="0AFA9C8D" w14:textId="77777777" w:rsidR="001F2670" w:rsidRPr="00AE7DDB" w:rsidRDefault="001F2670" w:rsidP="0043502D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</w:p>
    <w:p w14:paraId="05A61003" w14:textId="77777777" w:rsidR="001F2670" w:rsidRPr="00AE7DDB" w:rsidRDefault="001F2670" w:rsidP="0043502D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</w:p>
    <w:p w14:paraId="5387C463" w14:textId="6534DF25" w:rsidR="000F047A" w:rsidRPr="00AE7DDB" w:rsidRDefault="000F047A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AE7DDB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p w14:paraId="1A85FF28" w14:textId="77777777" w:rsidR="000F047A" w:rsidRPr="00AE7DDB" w:rsidRDefault="000F047A" w:rsidP="000F047A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9"/>
        <w:gridCol w:w="2376"/>
        <w:gridCol w:w="360"/>
        <w:gridCol w:w="2376"/>
      </w:tblGrid>
      <w:tr w:rsidR="000F047A" w:rsidRPr="00AE7DDB" w14:paraId="1C6C8792" w14:textId="77777777" w:rsidTr="00E4122B">
        <w:trPr>
          <w:cantSplit/>
          <w:tblHeader/>
        </w:trPr>
        <w:tc>
          <w:tcPr>
            <w:tcW w:w="4139" w:type="dxa"/>
            <w:vAlign w:val="bottom"/>
          </w:tcPr>
          <w:p w14:paraId="219A584E" w14:textId="13A9A5CB" w:rsidR="000F047A" w:rsidRPr="00AE7DDB" w:rsidRDefault="00FD5320" w:rsidP="00E4122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AE7D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F22B65"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AE7D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="00F22B65"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76" w:type="dxa"/>
            <w:vAlign w:val="bottom"/>
          </w:tcPr>
          <w:p w14:paraId="393A79B5" w14:textId="77777777" w:rsidR="000F047A" w:rsidRPr="00AE7DDB" w:rsidRDefault="000F047A" w:rsidP="00E4122B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E7DD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135BF8A3" w14:textId="77777777" w:rsidR="000F047A" w:rsidRPr="00AE7DDB" w:rsidRDefault="000F047A" w:rsidP="00E4122B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2376" w:type="dxa"/>
            <w:vAlign w:val="bottom"/>
          </w:tcPr>
          <w:p w14:paraId="4A5E3D90" w14:textId="77777777" w:rsidR="000F047A" w:rsidRPr="00AE7DDB" w:rsidRDefault="000F047A" w:rsidP="00E4122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F047A" w:rsidRPr="00AE7DDB" w14:paraId="75867D2F" w14:textId="77777777" w:rsidTr="00E4122B">
        <w:trPr>
          <w:cantSplit/>
        </w:trPr>
        <w:tc>
          <w:tcPr>
            <w:tcW w:w="4139" w:type="dxa"/>
          </w:tcPr>
          <w:p w14:paraId="0A999FBE" w14:textId="77777777" w:rsidR="000F047A" w:rsidRPr="00AE7DDB" w:rsidRDefault="000F047A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12" w:type="dxa"/>
            <w:gridSpan w:val="3"/>
          </w:tcPr>
          <w:p w14:paraId="4291FC3D" w14:textId="77777777" w:rsidR="000F047A" w:rsidRPr="00AE7DDB" w:rsidRDefault="000F047A" w:rsidP="00E412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E7DD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F047A" w:rsidRPr="00AE7DDB" w14:paraId="6B3F5634" w14:textId="77777777" w:rsidTr="00E4122B">
        <w:trPr>
          <w:cantSplit/>
        </w:trPr>
        <w:tc>
          <w:tcPr>
            <w:tcW w:w="4139" w:type="dxa"/>
          </w:tcPr>
          <w:p w14:paraId="437D69C9" w14:textId="527D2039" w:rsidR="000F047A" w:rsidRPr="00AE7DDB" w:rsidRDefault="000F047A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  <w:r w:rsidR="00F91375"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2376" w:type="dxa"/>
          </w:tcPr>
          <w:p w14:paraId="3D502BA5" w14:textId="178BE7F4" w:rsidR="000F047A" w:rsidRPr="00AE7DDB" w:rsidRDefault="00F22B65" w:rsidP="00E4122B">
            <w:pPr>
              <w:tabs>
                <w:tab w:val="decimal" w:pos="1094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</w:rPr>
              <w:t>166</w:t>
            </w:r>
            <w:r w:rsidR="00433381" w:rsidRPr="00AE7DDB">
              <w:rPr>
                <w:rFonts w:ascii="Angsana New" w:hAnsi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360" w:type="dxa"/>
          </w:tcPr>
          <w:p w14:paraId="47A73ACC" w14:textId="77777777" w:rsidR="000F047A" w:rsidRPr="00AE7DDB" w:rsidRDefault="000F047A" w:rsidP="00E4122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6" w:type="dxa"/>
          </w:tcPr>
          <w:p w14:paraId="7587867D" w14:textId="519F8599" w:rsidR="000F047A" w:rsidRPr="00AE7DDB" w:rsidRDefault="00F22B65" w:rsidP="003A7D58">
            <w:pPr>
              <w:tabs>
                <w:tab w:val="decimal" w:pos="966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6375E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</w:tbl>
    <w:p w14:paraId="77DAFF33" w14:textId="77777777" w:rsidR="000F047A" w:rsidRPr="00AE7DDB" w:rsidRDefault="000F047A" w:rsidP="000F047A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Cs/>
          <w:sz w:val="22"/>
          <w:szCs w:val="22"/>
        </w:rPr>
      </w:pPr>
    </w:p>
    <w:p w14:paraId="277D408A" w14:textId="73A82BB0" w:rsidR="000F047A" w:rsidRPr="00AE7DDB" w:rsidRDefault="000F047A" w:rsidP="000F047A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AE7DDB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0B21AF19" w14:textId="77777777" w:rsidR="000F047A" w:rsidRPr="00AE7DDB" w:rsidRDefault="000F047A" w:rsidP="000F047A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26471811" w14:textId="2B490A4A" w:rsidR="000F047A" w:rsidRPr="00AE7DDB" w:rsidRDefault="000F047A" w:rsidP="008E4058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cs/>
        </w:rPr>
      </w:pPr>
      <w:r w:rsidRPr="00AE7DDB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="008E4058" w:rsidRPr="00AE7DDB">
        <w:rPr>
          <w:rFonts w:asciiTheme="majorBidi" w:hAnsiTheme="majorBidi" w:cstheme="majorBidi" w:hint="cs"/>
          <w:sz w:val="28"/>
          <w:szCs w:val="28"/>
          <w:cs/>
        </w:rPr>
        <w:t xml:space="preserve">สิทธิในการเช่าที่ดิน </w:t>
      </w:r>
      <w:r w:rsidR="00F37259" w:rsidRPr="00AE7DDB">
        <w:rPr>
          <w:rFonts w:asciiTheme="majorBidi" w:hAnsiTheme="majorBidi" w:cstheme="majorBidi" w:hint="cs"/>
          <w:sz w:val="28"/>
          <w:szCs w:val="28"/>
          <w:cs/>
        </w:rPr>
        <w:t xml:space="preserve">อาคาร </w:t>
      </w:r>
      <w:r w:rsidRPr="00AE7DDB">
        <w:rPr>
          <w:rFonts w:asciiTheme="majorBidi" w:hAnsiTheme="majorBidi" w:cstheme="majorBidi" w:hint="cs"/>
          <w:sz w:val="28"/>
          <w:szCs w:val="28"/>
          <w:cs/>
        </w:rPr>
        <w:t>โรงไฟฟ้า เครื่องจักรและอุปกรณ์ที่นำมาใช้ในโรงไฟฟ้า</w:t>
      </w:r>
      <w:r w:rsidRPr="00AE7DDB">
        <w:rPr>
          <w:rFonts w:asciiTheme="majorBidi" w:hAnsiTheme="majorBidi" w:cstheme="majorBidi"/>
          <w:sz w:val="28"/>
          <w:szCs w:val="28"/>
          <w:cs/>
        </w:rPr>
        <w:t>ไปจดจำนองเพื่อใช้เป็นหลักประกันเงินเบิกเกินบัญชีธนาคารและเงินกู้ยืมจากสถาบันการเงินของบริษัทย่อย</w:t>
      </w:r>
    </w:p>
    <w:p w14:paraId="5FFE0422" w14:textId="77777777" w:rsidR="00D24359" w:rsidRPr="00AE7DDB" w:rsidRDefault="00D24359" w:rsidP="00396497">
      <w:pPr>
        <w:spacing w:line="340" w:lineRule="exact"/>
        <w:ind w:left="540" w:right="65"/>
        <w:rPr>
          <w:rFonts w:ascii="Angsana New" w:hAnsi="Angsana New"/>
          <w:sz w:val="28"/>
          <w:szCs w:val="28"/>
        </w:rPr>
      </w:pPr>
    </w:p>
    <w:p w14:paraId="4E39298E" w14:textId="4653404F" w:rsidR="004559FA" w:rsidRPr="00AE7DDB" w:rsidRDefault="00D975CD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AE7DDB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เงินกู้ยืมจากสถาบันการเงิน </w:t>
      </w:r>
    </w:p>
    <w:p w14:paraId="02D6F38A" w14:textId="0E8DE63D" w:rsidR="002D6CC6" w:rsidRPr="00AE7DDB" w:rsidRDefault="002D6CC6" w:rsidP="002D6CC6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  <w:lang w:val="th-TH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0"/>
        <w:gridCol w:w="673"/>
        <w:gridCol w:w="907"/>
        <w:gridCol w:w="236"/>
        <w:gridCol w:w="941"/>
        <w:gridCol w:w="236"/>
        <w:gridCol w:w="850"/>
        <w:gridCol w:w="231"/>
        <w:gridCol w:w="895"/>
        <w:gridCol w:w="241"/>
        <w:gridCol w:w="937"/>
        <w:gridCol w:w="231"/>
        <w:gridCol w:w="900"/>
      </w:tblGrid>
      <w:tr w:rsidR="00C46A37" w:rsidRPr="00AE7DDB" w14:paraId="2F6C5DFD" w14:textId="77777777" w:rsidTr="007520E7">
        <w:trPr>
          <w:tblHeader/>
        </w:trPr>
        <w:tc>
          <w:tcPr>
            <w:tcW w:w="2545" w:type="dxa"/>
          </w:tcPr>
          <w:p w14:paraId="2A6CAB7A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14:paraId="25FB3DCA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555" w:type="dxa"/>
            <w:gridSpan w:val="11"/>
          </w:tcPr>
          <w:p w14:paraId="327E3963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46A37" w:rsidRPr="00AE7DDB" w14:paraId="2C8E92B7" w14:textId="77777777" w:rsidTr="007520E7">
        <w:trPr>
          <w:tblHeader/>
        </w:trPr>
        <w:tc>
          <w:tcPr>
            <w:tcW w:w="2545" w:type="dxa"/>
          </w:tcPr>
          <w:p w14:paraId="6B5E7046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14:paraId="21062491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4" w:type="dxa"/>
            <w:gridSpan w:val="5"/>
          </w:tcPr>
          <w:p w14:paraId="03B5A153" w14:textId="2B79BF94" w:rsidR="00C46A37" w:rsidRPr="00AE7DDB" w:rsidRDefault="00F22B65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FD5320" w:rsidRPr="00AE7DD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D5320" w:rsidRPr="00AE7DD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FD5320" w:rsidRPr="00AE7DD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1" w:type="dxa"/>
          </w:tcPr>
          <w:p w14:paraId="69FAAE0A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0" w:type="dxa"/>
            <w:gridSpan w:val="5"/>
          </w:tcPr>
          <w:p w14:paraId="50F39B03" w14:textId="397BB55D" w:rsidR="00C46A37" w:rsidRPr="00AE7DDB" w:rsidRDefault="00F22B65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="Angsana New" w:hAnsi="Angsana New"/>
                <w:sz w:val="24"/>
                <w:szCs w:val="24"/>
              </w:rPr>
              <w:t>30</w:t>
            </w:r>
            <w:r w:rsidR="00C46A37" w:rsidRPr="00AE7DD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46A37" w:rsidRPr="00AE7DD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C46A37" w:rsidRPr="00AE7DD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225CE2" w:rsidRPr="00AE7DDB" w14:paraId="57850AB9" w14:textId="77777777" w:rsidTr="007520E7">
        <w:trPr>
          <w:tblHeader/>
        </w:trPr>
        <w:tc>
          <w:tcPr>
            <w:tcW w:w="2545" w:type="dxa"/>
          </w:tcPr>
          <w:p w14:paraId="749F3B09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14:paraId="1BA8D031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3647AE76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6FCA35B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513C6A1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2B7EFF8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7DE300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197A2BAD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EEA59EB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7F8896E9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612634E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7A786825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8405836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46A37" w:rsidRPr="00AE7DDB" w14:paraId="7126D240" w14:textId="77777777" w:rsidTr="007520E7">
        <w:trPr>
          <w:tblHeader/>
        </w:trPr>
        <w:tc>
          <w:tcPr>
            <w:tcW w:w="2545" w:type="dxa"/>
          </w:tcPr>
          <w:p w14:paraId="25F945D5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14:paraId="66F8C20F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55" w:type="dxa"/>
            <w:gridSpan w:val="11"/>
            <w:vAlign w:val="bottom"/>
          </w:tcPr>
          <w:p w14:paraId="7039B6CD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E7DD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E02CF6" w:rsidRPr="00AE7DDB" w14:paraId="6EDEB443" w14:textId="77777777" w:rsidTr="007520E7">
        <w:trPr>
          <w:tblHeader/>
        </w:trPr>
        <w:tc>
          <w:tcPr>
            <w:tcW w:w="2545" w:type="dxa"/>
          </w:tcPr>
          <w:p w14:paraId="476985F7" w14:textId="563D5234" w:rsidR="00E02CF6" w:rsidRPr="00AE7DDB" w:rsidRDefault="00E02CF6" w:rsidP="001E498F">
            <w:pPr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เงินเบิกเกินบัญชีและ</w:t>
            </w:r>
            <w:r w:rsidRPr="00AE7DD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678" w:type="dxa"/>
          </w:tcPr>
          <w:p w14:paraId="36453BC2" w14:textId="77777777" w:rsidR="00E02CF6" w:rsidRPr="00AE7DDB" w:rsidRDefault="00E02CF6" w:rsidP="001E49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55" w:type="dxa"/>
            <w:gridSpan w:val="11"/>
            <w:vAlign w:val="bottom"/>
          </w:tcPr>
          <w:p w14:paraId="191251F4" w14:textId="77777777" w:rsidR="00E02CF6" w:rsidRPr="00AE7DDB" w:rsidRDefault="00E02CF6" w:rsidP="001E49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225CE2" w:rsidRPr="00AE7DDB" w14:paraId="646FA290" w14:textId="77777777" w:rsidTr="007520E7">
        <w:tc>
          <w:tcPr>
            <w:tcW w:w="2545" w:type="dxa"/>
          </w:tcPr>
          <w:p w14:paraId="795CE426" w14:textId="40A75327" w:rsidR="003951A4" w:rsidRPr="00AE7DDB" w:rsidRDefault="003951A4" w:rsidP="003951A4">
            <w:pPr>
              <w:spacing w:line="240" w:lineRule="auto"/>
              <w:ind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AE7DDB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678" w:type="dxa"/>
          </w:tcPr>
          <w:p w14:paraId="7BA96C3A" w14:textId="6EBFF612" w:rsidR="003951A4" w:rsidRPr="00AE7DDB" w:rsidRDefault="00F22B65" w:rsidP="003951A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  <w:r w:rsidR="00F772A6" w:rsidRPr="00AE7DD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07" w:type="dxa"/>
            <w:vAlign w:val="bottom"/>
          </w:tcPr>
          <w:p w14:paraId="2DA9F8F6" w14:textId="38B1E2DE" w:rsidR="003951A4" w:rsidRPr="00AE7DDB" w:rsidRDefault="00F22B65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712D" w:rsidRPr="00AE7D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="0077712D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236" w:type="dxa"/>
            <w:vAlign w:val="bottom"/>
          </w:tcPr>
          <w:p w14:paraId="6CC0D400" w14:textId="77777777" w:rsidR="003951A4" w:rsidRPr="00AE7DDB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C91EDA6" w14:textId="2BCCF8A9" w:rsidR="003951A4" w:rsidRPr="00AE7DDB" w:rsidRDefault="00F22B65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53C85" w:rsidRPr="00AE7D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="0077712D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4556D7A4" w14:textId="77777777" w:rsidR="003951A4" w:rsidRPr="00AE7DDB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9B7C5B" w14:textId="4918223D" w:rsidR="003951A4" w:rsidRPr="00AE7DDB" w:rsidRDefault="00F22B65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53C85" w:rsidRPr="00AE7D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701</w:t>
            </w:r>
            <w:r w:rsidR="00053C85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231" w:type="dxa"/>
            <w:vAlign w:val="bottom"/>
          </w:tcPr>
          <w:p w14:paraId="7AFE775C" w14:textId="77777777" w:rsidR="003951A4" w:rsidRPr="00AE7DDB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F360F7E" w14:textId="6EA05B4C" w:rsidR="003951A4" w:rsidRPr="00AE7DDB" w:rsidRDefault="00F22B65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951A4" w:rsidRPr="00AE7D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 w:rsidR="003951A4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42" w:type="dxa"/>
            <w:vAlign w:val="bottom"/>
          </w:tcPr>
          <w:p w14:paraId="27FD0D0C" w14:textId="77777777" w:rsidR="003951A4" w:rsidRPr="00AE7DDB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1EA48A5" w14:textId="46A2E281" w:rsidR="003951A4" w:rsidRPr="00AE7DDB" w:rsidRDefault="00F22B65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951A4" w:rsidRPr="00AE7D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569</w:t>
            </w:r>
            <w:r w:rsidR="003951A4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1" w:type="dxa"/>
            <w:vAlign w:val="bottom"/>
          </w:tcPr>
          <w:p w14:paraId="03F1C021" w14:textId="77777777" w:rsidR="003951A4" w:rsidRPr="00AE7DDB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C6471D3" w14:textId="3FC578E7" w:rsidR="003951A4" w:rsidRPr="00AE7DDB" w:rsidRDefault="00F22B65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951A4" w:rsidRPr="00AE7D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773</w:t>
            </w:r>
            <w:r w:rsidR="003951A4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</w:tr>
      <w:tr w:rsidR="00225CE2" w:rsidRPr="00AE7DDB" w14:paraId="17866D79" w14:textId="77777777" w:rsidTr="007520E7">
        <w:tc>
          <w:tcPr>
            <w:tcW w:w="2545" w:type="dxa"/>
          </w:tcPr>
          <w:p w14:paraId="4628097A" w14:textId="77777777" w:rsidR="007520E7" w:rsidRPr="00AE7DDB" w:rsidRDefault="007520E7" w:rsidP="007520E7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8" w:type="dxa"/>
          </w:tcPr>
          <w:p w14:paraId="090055C8" w14:textId="49D47B02" w:rsidR="007520E7" w:rsidRPr="00AE7DDB" w:rsidRDefault="00F22B65" w:rsidP="007520E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  <w:r w:rsidR="007520E7" w:rsidRPr="00AE7DD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07" w:type="dxa"/>
            <w:vAlign w:val="bottom"/>
          </w:tcPr>
          <w:p w14:paraId="6CE77F91" w14:textId="0F30CCAC" w:rsidR="007520E7" w:rsidRPr="00AE7DDB" w:rsidRDefault="00F22B65" w:rsidP="007520E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53C85" w:rsidRPr="00AE7D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017</w:t>
            </w:r>
            <w:r w:rsidR="00053C85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236" w:type="dxa"/>
            <w:vAlign w:val="bottom"/>
          </w:tcPr>
          <w:p w14:paraId="0815DA6F" w14:textId="77777777" w:rsidR="007520E7" w:rsidRPr="00AE7DDB" w:rsidRDefault="007520E7" w:rsidP="007520E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969986F" w14:textId="7308739C" w:rsidR="007520E7" w:rsidRPr="00AE7DDB" w:rsidRDefault="00F22B65" w:rsidP="0075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53C85" w:rsidRPr="00AE7D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053C85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7309B86E" w14:textId="77777777" w:rsidR="007520E7" w:rsidRPr="00AE7DDB" w:rsidRDefault="007520E7" w:rsidP="007520E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F5598F" w14:textId="57893EF8" w:rsidR="007520E7" w:rsidRPr="00AE7DDB" w:rsidRDefault="00F22B65" w:rsidP="0075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E7DDB">
              <w:rPr>
                <w:rFonts w:asciiTheme="majorBidi" w:hAnsiTheme="majorBidi"/>
                <w:sz w:val="24"/>
                <w:szCs w:val="24"/>
              </w:rPr>
              <w:t>13</w:t>
            </w:r>
            <w:r w:rsidR="00053C85" w:rsidRPr="00AE7DDB">
              <w:rPr>
                <w:rFonts w:asciiTheme="majorBidi" w:hAnsiTheme="majorBidi"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/>
                <w:sz w:val="24"/>
                <w:szCs w:val="24"/>
              </w:rPr>
              <w:t>017</w:t>
            </w:r>
            <w:r w:rsidR="00053C85" w:rsidRPr="00AE7DDB">
              <w:rPr>
                <w:rFonts w:asciiTheme="majorBidi" w:hAnsi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/>
                <w:sz w:val="24"/>
                <w:szCs w:val="24"/>
              </w:rPr>
              <w:t>19</w:t>
            </w:r>
          </w:p>
        </w:tc>
        <w:tc>
          <w:tcPr>
            <w:tcW w:w="231" w:type="dxa"/>
            <w:vAlign w:val="bottom"/>
          </w:tcPr>
          <w:p w14:paraId="1D7997B2" w14:textId="77777777" w:rsidR="007520E7" w:rsidRPr="00AE7DDB" w:rsidRDefault="007520E7" w:rsidP="007520E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CBD4BD9" w14:textId="38A424F3" w:rsidR="007520E7" w:rsidRPr="00AE7DDB" w:rsidRDefault="00F22B65" w:rsidP="0075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7520E7" w:rsidRPr="00AE7D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7520E7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42" w:type="dxa"/>
            <w:vAlign w:val="bottom"/>
          </w:tcPr>
          <w:p w14:paraId="6513A8E9" w14:textId="77777777" w:rsidR="007520E7" w:rsidRPr="00AE7DDB" w:rsidRDefault="007520E7" w:rsidP="007520E7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E43CDC2" w14:textId="595F9135" w:rsidR="007520E7" w:rsidRPr="00AE7DDB" w:rsidRDefault="00F22B65" w:rsidP="0075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520E7" w:rsidRPr="00AE7D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7520E7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4A396085" w14:textId="77777777" w:rsidR="007520E7" w:rsidRPr="00AE7DDB" w:rsidRDefault="007520E7" w:rsidP="007520E7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638AE61" w14:textId="6606D09A" w:rsidR="007520E7" w:rsidRPr="00AE7DDB" w:rsidRDefault="00F22B65" w:rsidP="0022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7520E7" w:rsidRPr="00AE7D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7520E7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225CE2" w:rsidRPr="00AE7DDB" w14:paraId="418A859B" w14:textId="77777777" w:rsidTr="007520E7">
        <w:tc>
          <w:tcPr>
            <w:tcW w:w="2545" w:type="dxa"/>
          </w:tcPr>
          <w:p w14:paraId="247D6ED8" w14:textId="08C0257A" w:rsidR="003951A4" w:rsidRPr="00AE7DDB" w:rsidRDefault="003951A4" w:rsidP="003951A4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8" w:type="dxa"/>
          </w:tcPr>
          <w:p w14:paraId="7B122610" w14:textId="77777777" w:rsidR="003951A4" w:rsidRPr="00AE7DDB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B2C9A" w14:textId="7FE300B0" w:rsidR="003951A4" w:rsidRPr="00AE7DDB" w:rsidRDefault="00F22B65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="00053C85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005</w:t>
            </w:r>
            <w:r w:rsidR="0077712D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236" w:type="dxa"/>
            <w:vAlign w:val="bottom"/>
          </w:tcPr>
          <w:p w14:paraId="18FABBEE" w14:textId="77777777" w:rsidR="003951A4" w:rsidRPr="00AE7DDB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864D7" w14:textId="031CB211" w:rsidR="003951A4" w:rsidRPr="00AE7DDB" w:rsidRDefault="00F22B65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053C85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713</w:t>
            </w:r>
            <w:r w:rsidR="0077712D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6B11729B" w14:textId="77777777" w:rsidR="003951A4" w:rsidRPr="00AE7DDB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690BC" w14:textId="685065A6" w:rsidR="003951A4" w:rsidRPr="00AE7DDB" w:rsidRDefault="00F22B65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="00053C85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718</w:t>
            </w:r>
            <w:r w:rsidR="00053C85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231" w:type="dxa"/>
            <w:vAlign w:val="bottom"/>
          </w:tcPr>
          <w:p w14:paraId="54CB297A" w14:textId="77777777" w:rsidR="003951A4" w:rsidRPr="00AE7DDB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31B78" w14:textId="2EFC11A4" w:rsidR="003951A4" w:rsidRPr="00AE7DDB" w:rsidRDefault="00F22B65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3241FB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308</w:t>
            </w:r>
            <w:r w:rsidR="003241FB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242" w:type="dxa"/>
            <w:vAlign w:val="bottom"/>
          </w:tcPr>
          <w:p w14:paraId="3F417E85" w14:textId="77777777" w:rsidR="003951A4" w:rsidRPr="00AE7DDB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F896F" w14:textId="373BB42C" w:rsidR="003951A4" w:rsidRPr="00AE7DDB" w:rsidRDefault="00F22B65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3241FB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569</w:t>
            </w:r>
            <w:r w:rsidR="003241FB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31" w:type="dxa"/>
            <w:vAlign w:val="bottom"/>
          </w:tcPr>
          <w:p w14:paraId="59684E59" w14:textId="77777777" w:rsidR="003951A4" w:rsidRPr="00AE7DDB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2A32C" w14:textId="4D1D5C1E" w:rsidR="003951A4" w:rsidRPr="00AE7DDB" w:rsidRDefault="00F22B65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3241FB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877</w:t>
            </w:r>
            <w:r w:rsidR="003241FB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</w:p>
        </w:tc>
      </w:tr>
    </w:tbl>
    <w:p w14:paraId="74C6688E" w14:textId="5136E05A" w:rsidR="00C46A37" w:rsidRPr="00AE7DDB" w:rsidRDefault="00C46A37" w:rsidP="002D6CC6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1"/>
        <w:gridCol w:w="674"/>
        <w:gridCol w:w="907"/>
        <w:gridCol w:w="236"/>
        <w:gridCol w:w="941"/>
        <w:gridCol w:w="236"/>
        <w:gridCol w:w="842"/>
        <w:gridCol w:w="231"/>
        <w:gridCol w:w="895"/>
        <w:gridCol w:w="242"/>
        <w:gridCol w:w="937"/>
        <w:gridCol w:w="231"/>
        <w:gridCol w:w="895"/>
      </w:tblGrid>
      <w:tr w:rsidR="00C46A37" w:rsidRPr="00AE7DDB" w14:paraId="39A3E4FD" w14:textId="77777777" w:rsidTr="00B00CDB">
        <w:trPr>
          <w:tblHeader/>
        </w:trPr>
        <w:tc>
          <w:tcPr>
            <w:tcW w:w="2511" w:type="dxa"/>
          </w:tcPr>
          <w:p w14:paraId="67CB46CE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7C6830DD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593" w:type="dxa"/>
            <w:gridSpan w:val="11"/>
          </w:tcPr>
          <w:p w14:paraId="44277AEE" w14:textId="298450CB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6A37" w:rsidRPr="00AE7DDB" w14:paraId="58D5A40A" w14:textId="77777777" w:rsidTr="00B00CDB">
        <w:trPr>
          <w:tblHeader/>
        </w:trPr>
        <w:tc>
          <w:tcPr>
            <w:tcW w:w="2511" w:type="dxa"/>
          </w:tcPr>
          <w:p w14:paraId="5F94804C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5F0ABAE6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2" w:type="dxa"/>
            <w:gridSpan w:val="5"/>
          </w:tcPr>
          <w:p w14:paraId="39B0FAD9" w14:textId="62314722" w:rsidR="00C46A37" w:rsidRPr="00AE7DDB" w:rsidRDefault="00F22B65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FD5320" w:rsidRPr="00AE7DD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D5320" w:rsidRPr="00AE7DD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1" w:type="dxa"/>
          </w:tcPr>
          <w:p w14:paraId="559422E2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0" w:type="dxa"/>
            <w:gridSpan w:val="5"/>
          </w:tcPr>
          <w:p w14:paraId="2F0B1FF4" w14:textId="478B6CC1" w:rsidR="00C46A37" w:rsidRPr="00AE7DDB" w:rsidRDefault="00F22B65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7DDB">
              <w:rPr>
                <w:rFonts w:ascii="Angsana New" w:hAnsi="Angsana New"/>
                <w:sz w:val="24"/>
                <w:szCs w:val="24"/>
              </w:rPr>
              <w:t>30</w:t>
            </w:r>
            <w:r w:rsidR="00C46A37" w:rsidRPr="00AE7DD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46A37" w:rsidRPr="00AE7DD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C46A37" w:rsidRPr="00AE7DD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C46A37" w:rsidRPr="00AE7DDB" w14:paraId="5F156D69" w14:textId="77777777" w:rsidTr="00B00CDB">
        <w:trPr>
          <w:tblHeader/>
        </w:trPr>
        <w:tc>
          <w:tcPr>
            <w:tcW w:w="2511" w:type="dxa"/>
          </w:tcPr>
          <w:p w14:paraId="1702E9A7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65CA7339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22B33D75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1496C9F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08D8F5AB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65555CD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12C94130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4DD68C41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ACF6DD5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42B56483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43DDD127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2FAD9DA9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28623BA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46A37" w:rsidRPr="00AE7DDB" w14:paraId="718DACA9" w14:textId="77777777" w:rsidTr="00B00CDB">
        <w:trPr>
          <w:tblHeader/>
        </w:trPr>
        <w:tc>
          <w:tcPr>
            <w:tcW w:w="2511" w:type="dxa"/>
          </w:tcPr>
          <w:p w14:paraId="541342FD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01FDC8B1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93" w:type="dxa"/>
            <w:gridSpan w:val="11"/>
            <w:vAlign w:val="bottom"/>
          </w:tcPr>
          <w:p w14:paraId="0008ED8B" w14:textId="77777777" w:rsidR="00C46A37" w:rsidRPr="00AE7DDB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E7DD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B00CDB" w:rsidRPr="00AE7DDB" w14:paraId="0F44939C" w14:textId="77777777" w:rsidTr="00B00CDB">
        <w:tc>
          <w:tcPr>
            <w:tcW w:w="2511" w:type="dxa"/>
          </w:tcPr>
          <w:p w14:paraId="6325C4F3" w14:textId="77777777" w:rsidR="00B00CDB" w:rsidRPr="00AE7DDB" w:rsidRDefault="00B00CDB" w:rsidP="00B00CDB">
            <w:pPr>
              <w:pStyle w:val="ListParagraph"/>
              <w:spacing w:line="240" w:lineRule="auto"/>
              <w:ind w:left="-24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74" w:type="dxa"/>
          </w:tcPr>
          <w:p w14:paraId="3B018D66" w14:textId="77FF1BD3" w:rsidR="00B00CDB" w:rsidRPr="00AE7DDB" w:rsidRDefault="00B00CDB" w:rsidP="00B00CD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59A43D7" w14:textId="104BD223" w:rsidR="00B00CDB" w:rsidRPr="00AE7DDB" w:rsidRDefault="00F905BF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297B60" w14:textId="77777777" w:rsidR="00B00CDB" w:rsidRPr="00AE7DDB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46EFDC6" w14:textId="0EFDF166" w:rsidR="00B00CDB" w:rsidRPr="00AE7DDB" w:rsidRDefault="00F22B65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905BF" w:rsidRPr="00AE7D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097</w:t>
            </w:r>
            <w:r w:rsidR="00F905BF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210A5DFD" w14:textId="77777777" w:rsidR="00B00CDB" w:rsidRPr="00AE7DDB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25C46A36" w14:textId="2EA08E70" w:rsidR="00B00CDB" w:rsidRPr="00AE7DDB" w:rsidRDefault="00F22B65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905BF" w:rsidRPr="00AE7D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097</w:t>
            </w:r>
            <w:r w:rsidR="00F905BF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7B2B4F0A" w14:textId="77777777" w:rsidR="00B00CDB" w:rsidRPr="00AE7DDB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7842007" w14:textId="540557A2" w:rsidR="00B00CDB" w:rsidRPr="00AE7DDB" w:rsidRDefault="005066E3" w:rsidP="00CA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32CD8DE0" w14:textId="77777777" w:rsidR="00B00CDB" w:rsidRPr="00AE7DDB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2C8A258" w14:textId="40654FDC" w:rsidR="00B00CDB" w:rsidRPr="00AE7DDB" w:rsidRDefault="00F22B65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066E3" w:rsidRPr="00AE7D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="005066E3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3608C6E3" w14:textId="77777777" w:rsidR="00B00CDB" w:rsidRPr="00AE7DDB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9C2BFCB" w14:textId="7B944488" w:rsidR="00B00CDB" w:rsidRPr="00AE7DDB" w:rsidRDefault="00F22B65" w:rsidP="0022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066E3" w:rsidRPr="00AE7D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="005066E3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B00CDB" w:rsidRPr="00AE7DDB" w14:paraId="085E7C13" w14:textId="77777777" w:rsidTr="00B00CDB">
        <w:tc>
          <w:tcPr>
            <w:tcW w:w="2511" w:type="dxa"/>
          </w:tcPr>
          <w:p w14:paraId="54DF7860" w14:textId="77777777" w:rsidR="00B00CDB" w:rsidRPr="00AE7DDB" w:rsidRDefault="00B00CDB" w:rsidP="00B00CDB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4" w:type="dxa"/>
          </w:tcPr>
          <w:p w14:paraId="1C19D744" w14:textId="6A574360" w:rsidR="00B00CDB" w:rsidRPr="00AE7DDB" w:rsidRDefault="00F22B65" w:rsidP="00B00CD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07" w:type="dxa"/>
            <w:vAlign w:val="bottom"/>
          </w:tcPr>
          <w:p w14:paraId="2663FDC2" w14:textId="2C934B42" w:rsidR="00B00CDB" w:rsidRPr="00AE7DDB" w:rsidRDefault="00F22B65" w:rsidP="00B00C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F905BF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650ABBD7" w14:textId="77777777" w:rsidR="00B00CDB" w:rsidRPr="00AE7DDB" w:rsidRDefault="00B00CDB" w:rsidP="00B00C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67D50211" w14:textId="316F9B66" w:rsidR="00B00CDB" w:rsidRPr="00AE7DDB" w:rsidRDefault="00F22B65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05BF" w:rsidRPr="00AE7D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905BF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71BD33A5" w14:textId="77777777" w:rsidR="00B00CDB" w:rsidRPr="00AE7DDB" w:rsidRDefault="00B00CDB" w:rsidP="00B00C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0273293F" w14:textId="2AE72911" w:rsidR="00B00CDB" w:rsidRPr="00AE7DDB" w:rsidRDefault="00F22B65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05BF" w:rsidRPr="00AE7D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F905BF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1702035F" w14:textId="77777777" w:rsidR="00B00CDB" w:rsidRPr="00AE7DDB" w:rsidRDefault="00B00CDB" w:rsidP="00B00C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34810CE" w14:textId="6CA3E374" w:rsidR="00B00CDB" w:rsidRPr="00AE7DDB" w:rsidRDefault="00F22B65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315</w:t>
            </w:r>
            <w:r w:rsidR="005066E3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2" w:type="dxa"/>
            <w:vAlign w:val="bottom"/>
          </w:tcPr>
          <w:p w14:paraId="3EB98FA5" w14:textId="77777777" w:rsidR="00B00CDB" w:rsidRPr="00AE7DDB" w:rsidRDefault="00B00CDB" w:rsidP="00B00CDB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FC87A7D" w14:textId="066802C4" w:rsidR="00B00CDB" w:rsidRPr="00AE7DDB" w:rsidRDefault="00F22B65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066E3" w:rsidRPr="00AE7D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5066E3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79100D89" w14:textId="77777777" w:rsidR="00B00CDB" w:rsidRPr="00AE7DDB" w:rsidRDefault="00B00CDB" w:rsidP="00B00CDB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7E431FC" w14:textId="1C9B3D42" w:rsidR="00B00CDB" w:rsidRPr="00AE7DDB" w:rsidRDefault="00225CE2" w:rsidP="0022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F22B65" w:rsidRPr="00AE7D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066E3" w:rsidRPr="00AE7D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22B65" w:rsidRPr="00AE7DDB">
              <w:rPr>
                <w:rFonts w:asciiTheme="majorBidi" w:hAnsiTheme="majorBidi" w:cstheme="majorBidi"/>
                <w:sz w:val="24"/>
                <w:szCs w:val="24"/>
              </w:rPr>
              <w:t>315</w:t>
            </w:r>
            <w:r w:rsidR="005066E3" w:rsidRPr="00AE7D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B00CDB" w:rsidRPr="00AE7DDB" w14:paraId="7AD0EA49" w14:textId="77777777" w:rsidTr="00B00CDB">
        <w:tc>
          <w:tcPr>
            <w:tcW w:w="2511" w:type="dxa"/>
          </w:tcPr>
          <w:p w14:paraId="2BCA8B31" w14:textId="4004871C" w:rsidR="00B00CDB" w:rsidRPr="00AE7DDB" w:rsidRDefault="00B00CDB" w:rsidP="00B00CDB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4" w:type="dxa"/>
          </w:tcPr>
          <w:p w14:paraId="144AA9AD" w14:textId="77777777" w:rsidR="00B00CDB" w:rsidRPr="00AE7DDB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C0148" w14:textId="6DDED05F" w:rsidR="00B00CDB" w:rsidRPr="00AE7DDB" w:rsidRDefault="00F22B65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</w:t>
            </w:r>
            <w:r w:rsidR="00F905BF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57A9D9CF" w14:textId="77777777" w:rsidR="00B00CDB" w:rsidRPr="00AE7DDB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5ABF3" w14:textId="216AD453" w:rsidR="00B00CDB" w:rsidRPr="00AE7DDB" w:rsidRDefault="00F22B65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F905BF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097</w:t>
            </w:r>
            <w:r w:rsidR="00F905BF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1C724346" w14:textId="77777777" w:rsidR="00B00CDB" w:rsidRPr="00AE7DDB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B9E88" w14:textId="60487DC1" w:rsidR="00B00CDB" w:rsidRPr="00AE7DDB" w:rsidRDefault="00F22B65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F905BF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</w:t>
            </w:r>
            <w:r w:rsidR="00F905BF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154DB9E6" w14:textId="77777777" w:rsidR="00B00CDB" w:rsidRPr="00AE7DDB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17502" w14:textId="62B447C9" w:rsidR="00B00CDB" w:rsidRPr="00AE7DDB" w:rsidRDefault="00F22B65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315</w:t>
            </w:r>
            <w:r w:rsidR="005066E3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42" w:type="dxa"/>
            <w:vAlign w:val="bottom"/>
          </w:tcPr>
          <w:p w14:paraId="2152C05E" w14:textId="77777777" w:rsidR="00B00CDB" w:rsidRPr="00AE7DDB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AAC8A" w14:textId="7048DDCA" w:rsidR="00B00CDB" w:rsidRPr="00AE7DDB" w:rsidRDefault="00F22B65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5066E3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997</w:t>
            </w:r>
            <w:r w:rsidR="005066E3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74AA1487" w14:textId="77777777" w:rsidR="00B00CDB" w:rsidRPr="00AE7DDB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27C8C" w14:textId="78C6B3FE" w:rsidR="00B00CDB" w:rsidRPr="00AE7DDB" w:rsidRDefault="00F22B65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5066E3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312</w:t>
            </w:r>
            <w:r w:rsidR="00991285"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7D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</w:tr>
    </w:tbl>
    <w:p w14:paraId="526C93BD" w14:textId="385AF094" w:rsidR="00C46A37" w:rsidRPr="00AE7DDB" w:rsidRDefault="00C46A37" w:rsidP="00C46A3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6E020D83" w14:textId="4C4CAF04" w:rsidR="00720FF1" w:rsidRPr="00AE7DDB" w:rsidRDefault="00364A3F" w:rsidP="00513669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 w:cstheme="majorBidi"/>
          <w:sz w:val="28"/>
          <w:szCs w:val="28"/>
        </w:rPr>
      </w:pPr>
      <w:r w:rsidRPr="00AE7DDB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0E3911" w:rsidRPr="00AE7DDB">
        <w:rPr>
          <w:rFonts w:asciiTheme="majorBidi" w:hAnsiTheme="majorBidi" w:cstheme="majorBidi" w:hint="cs"/>
          <w:sz w:val="28"/>
          <w:szCs w:val="28"/>
          <w:cs/>
        </w:rPr>
        <w:t xml:space="preserve">งวดหกเดือนสิ้นสุดวันที่ </w:t>
      </w:r>
      <w:r w:rsidR="00F22B65" w:rsidRPr="00AE7DDB">
        <w:rPr>
          <w:rFonts w:asciiTheme="majorBidi" w:hAnsiTheme="majorBidi" w:cstheme="majorBidi"/>
          <w:sz w:val="28"/>
          <w:szCs w:val="28"/>
        </w:rPr>
        <w:t>31</w:t>
      </w:r>
      <w:r w:rsidR="000E3911"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="000E3911" w:rsidRPr="00AE7DDB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F22B65" w:rsidRPr="00AE7DDB">
        <w:rPr>
          <w:rFonts w:asciiTheme="majorBidi" w:hAnsiTheme="majorBidi" w:cstheme="majorBidi"/>
          <w:sz w:val="28"/>
          <w:szCs w:val="28"/>
        </w:rPr>
        <w:t>2567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20FF1" w:rsidRPr="00AE7DDB">
        <w:rPr>
          <w:rFonts w:asciiTheme="majorBidi" w:hAnsiTheme="majorBidi" w:cstheme="majorBidi"/>
          <w:sz w:val="28"/>
          <w:szCs w:val="28"/>
          <w:cs/>
        </w:rPr>
        <w:t>กลุ่มบริษัทมี</w:t>
      </w:r>
      <w:r w:rsidR="00AC5CE4" w:rsidRPr="00AE7DDB">
        <w:rPr>
          <w:rFonts w:asciiTheme="majorBidi" w:hAnsiTheme="majorBidi" w:cstheme="majorBidi" w:hint="cs"/>
          <w:sz w:val="28"/>
          <w:szCs w:val="28"/>
          <w:cs/>
        </w:rPr>
        <w:t>การเบิก</w:t>
      </w:r>
      <w:r w:rsidR="00513669" w:rsidRPr="00AE7DDB">
        <w:rPr>
          <w:rFonts w:asciiTheme="majorBidi" w:hAnsiTheme="majorBidi" w:cstheme="majorBidi" w:hint="cs"/>
          <w:sz w:val="28"/>
          <w:szCs w:val="28"/>
          <w:cs/>
        </w:rPr>
        <w:t xml:space="preserve">เงินเบิกเกินบัญชีเพิ่มขึ้นจำนวน </w:t>
      </w:r>
      <w:r w:rsidR="00F22B65" w:rsidRPr="00AE7DDB">
        <w:rPr>
          <w:rFonts w:asciiTheme="majorBidi" w:hAnsiTheme="majorBidi" w:cstheme="majorBidi"/>
          <w:sz w:val="28"/>
          <w:szCs w:val="28"/>
        </w:rPr>
        <w:t>27</w:t>
      </w:r>
      <w:r w:rsidR="000E3911" w:rsidRPr="00AE7DDB">
        <w:rPr>
          <w:rFonts w:asciiTheme="majorBidi" w:hAnsiTheme="majorBidi" w:cstheme="majorBidi"/>
          <w:sz w:val="28"/>
          <w:szCs w:val="28"/>
        </w:rPr>
        <w:t>.</w:t>
      </w:r>
      <w:r w:rsidR="00F22B65" w:rsidRPr="00AE7DDB">
        <w:rPr>
          <w:rFonts w:asciiTheme="majorBidi" w:hAnsiTheme="majorBidi" w:cstheme="majorBidi"/>
          <w:sz w:val="28"/>
          <w:szCs w:val="28"/>
        </w:rPr>
        <w:t>88</w:t>
      </w:r>
      <w:r w:rsidR="00513669"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="00513669" w:rsidRPr="00AE7DDB">
        <w:rPr>
          <w:rFonts w:asciiTheme="majorBidi" w:hAnsiTheme="majorBidi" w:cstheme="majorBidi" w:hint="cs"/>
          <w:sz w:val="28"/>
          <w:szCs w:val="28"/>
          <w:cs/>
        </w:rPr>
        <w:t>ล้านบาท และ</w:t>
      </w:r>
      <w:r w:rsidR="00720FF1" w:rsidRPr="00AE7DDB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</w:t>
      </w:r>
      <w:r w:rsidR="000E3911" w:rsidRPr="00AE7DDB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="00FB2952" w:rsidRPr="00AE7DDB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A77B44" w:rsidRPr="00AE7D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22B65" w:rsidRPr="00AE7DDB">
        <w:rPr>
          <w:rFonts w:asciiTheme="majorBidi" w:hAnsiTheme="majorBidi" w:cstheme="majorBidi"/>
          <w:sz w:val="28"/>
          <w:szCs w:val="28"/>
        </w:rPr>
        <w:t>1</w:t>
      </w:r>
      <w:r w:rsidR="001E3C1D" w:rsidRPr="00AE7DDB">
        <w:rPr>
          <w:rFonts w:asciiTheme="majorBidi" w:hAnsiTheme="majorBidi" w:cstheme="majorBidi"/>
          <w:sz w:val="28"/>
          <w:szCs w:val="28"/>
        </w:rPr>
        <w:t>,</w:t>
      </w:r>
      <w:r w:rsidR="00F22B65" w:rsidRPr="00AE7DDB">
        <w:rPr>
          <w:rFonts w:asciiTheme="majorBidi" w:hAnsiTheme="majorBidi" w:cstheme="majorBidi"/>
          <w:sz w:val="28"/>
          <w:szCs w:val="28"/>
        </w:rPr>
        <w:t>573</w:t>
      </w:r>
      <w:r w:rsidR="001E3C1D" w:rsidRPr="00AE7DDB">
        <w:rPr>
          <w:rFonts w:asciiTheme="majorBidi" w:hAnsiTheme="majorBidi" w:cstheme="majorBidi"/>
          <w:sz w:val="28"/>
          <w:szCs w:val="28"/>
        </w:rPr>
        <w:t>.</w:t>
      </w:r>
      <w:r w:rsidR="00F22B65" w:rsidRPr="00AE7DDB">
        <w:rPr>
          <w:rFonts w:asciiTheme="majorBidi" w:hAnsiTheme="majorBidi" w:cstheme="majorBidi"/>
          <w:sz w:val="28"/>
          <w:szCs w:val="28"/>
        </w:rPr>
        <w:t>25</w:t>
      </w:r>
      <w:r w:rsidR="00A92BEC" w:rsidRPr="00AE7DDB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  <w:r w:rsidR="00720FF1" w:rsidRPr="00AE7DD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B44B43"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="00720FF1" w:rsidRPr="00AE7DDB">
        <w:rPr>
          <w:rFonts w:asciiTheme="majorBidi" w:hAnsiTheme="majorBidi" w:cstheme="majorBidi"/>
          <w:sz w:val="28"/>
          <w:szCs w:val="28"/>
          <w:cs/>
        </w:rPr>
        <w:t>โดยมีอัตรา</w:t>
      </w:r>
      <w:r w:rsidR="00671690" w:rsidRPr="00AE7DDB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="00720FF1" w:rsidRPr="00AE7DDB">
        <w:rPr>
          <w:rFonts w:asciiTheme="majorBidi" w:hAnsiTheme="majorBidi" w:cstheme="majorBidi"/>
          <w:sz w:val="28"/>
          <w:szCs w:val="28"/>
          <w:cs/>
        </w:rPr>
        <w:t>เงินกู้ยืมขั้นต่ำลบอัตราคงที่ต่อปีและอัตราดอกเบี้ยคงที่ต่อปี กลุ่</w:t>
      </w:r>
      <w:r w:rsidR="00D17E00" w:rsidRPr="00AE7DDB">
        <w:rPr>
          <w:rFonts w:asciiTheme="majorBidi" w:hAnsiTheme="majorBidi" w:cstheme="majorBidi" w:hint="cs"/>
          <w:sz w:val="28"/>
          <w:szCs w:val="28"/>
          <w:cs/>
        </w:rPr>
        <w:t>ม</w:t>
      </w:r>
      <w:r w:rsidR="00720FF1" w:rsidRPr="00AE7DDB">
        <w:rPr>
          <w:rFonts w:asciiTheme="majorBidi" w:hAnsiTheme="majorBidi" w:cstheme="majorBidi"/>
          <w:sz w:val="28"/>
          <w:szCs w:val="28"/>
          <w:cs/>
        </w:rPr>
        <w:t>บริษัทมีกำหนดชำระคืนเมื่อทวงถามและภายใน</w:t>
      </w:r>
      <w:r w:rsidR="00D24359"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="00F22B65" w:rsidRPr="00AE7DDB">
        <w:rPr>
          <w:rFonts w:asciiTheme="majorBidi" w:hAnsiTheme="majorBidi" w:cstheme="majorBidi"/>
          <w:sz w:val="28"/>
          <w:szCs w:val="28"/>
        </w:rPr>
        <w:t>1</w:t>
      </w:r>
      <w:r w:rsidR="00D24359"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="00720FF1" w:rsidRPr="00AE7DDB">
        <w:rPr>
          <w:rFonts w:asciiTheme="majorBidi" w:hAnsiTheme="majorBidi" w:cstheme="majorBidi"/>
          <w:sz w:val="28"/>
          <w:szCs w:val="28"/>
          <w:cs/>
        </w:rPr>
        <w:t>ปี</w:t>
      </w:r>
    </w:p>
    <w:p w14:paraId="459A568E" w14:textId="77777777" w:rsidR="008A1216" w:rsidRPr="00AE7DDB" w:rsidRDefault="008A1216" w:rsidP="00720FF1">
      <w:pPr>
        <w:pStyle w:val="ListParagraph"/>
        <w:spacing w:line="240" w:lineRule="auto"/>
        <w:ind w:left="540" w:right="-115"/>
        <w:rPr>
          <w:rFonts w:asciiTheme="majorBidi" w:hAnsiTheme="majorBidi" w:cstheme="majorBidi"/>
          <w:sz w:val="22"/>
        </w:rPr>
      </w:pPr>
    </w:p>
    <w:p w14:paraId="604509C5" w14:textId="4E47F3F0" w:rsidR="00720FF1" w:rsidRPr="00AE7DDB" w:rsidRDefault="000E3911" w:rsidP="00720FF1">
      <w:pPr>
        <w:pStyle w:val="ListParagraph"/>
        <w:spacing w:line="240" w:lineRule="auto"/>
        <w:ind w:left="540" w:right="-115"/>
        <w:rPr>
          <w:rFonts w:asciiTheme="majorBidi" w:hAnsiTheme="majorBidi" w:cstheme="majorBidi"/>
          <w:sz w:val="28"/>
          <w:szCs w:val="28"/>
        </w:rPr>
      </w:pPr>
      <w:r w:rsidRPr="00AE7DDB">
        <w:rPr>
          <w:rFonts w:asciiTheme="majorBidi" w:hAnsiTheme="majorBidi"/>
          <w:sz w:val="28"/>
          <w:szCs w:val="28"/>
          <w:cs/>
        </w:rPr>
        <w:t xml:space="preserve">ในระหว่างงวดหกเดือนสิ้นสุดวันที่ </w:t>
      </w:r>
      <w:r w:rsidR="00F22B65" w:rsidRPr="00AE7DDB">
        <w:rPr>
          <w:rFonts w:asciiTheme="majorBidi" w:hAnsiTheme="majorBidi"/>
          <w:sz w:val="28"/>
          <w:szCs w:val="28"/>
        </w:rPr>
        <w:t>31</w:t>
      </w:r>
      <w:r w:rsidRPr="00AE7DDB">
        <w:rPr>
          <w:rFonts w:asciiTheme="majorBidi" w:hAnsiTheme="majorBidi"/>
          <w:sz w:val="28"/>
          <w:szCs w:val="28"/>
          <w:cs/>
        </w:rPr>
        <w:t xml:space="preserve"> มีนาคม </w:t>
      </w:r>
      <w:r w:rsidR="00F22B65" w:rsidRPr="00AE7DDB">
        <w:rPr>
          <w:rFonts w:asciiTheme="majorBidi" w:hAnsiTheme="majorBidi"/>
          <w:sz w:val="28"/>
          <w:szCs w:val="28"/>
        </w:rPr>
        <w:t>2567</w:t>
      </w:r>
      <w:r w:rsidRPr="00AE7DDB">
        <w:rPr>
          <w:rFonts w:asciiTheme="majorBidi" w:hAnsiTheme="majorBidi" w:hint="cs"/>
          <w:sz w:val="28"/>
          <w:szCs w:val="28"/>
          <w:cs/>
        </w:rPr>
        <w:t xml:space="preserve"> </w:t>
      </w:r>
      <w:r w:rsidR="00720FF1" w:rsidRPr="00AE7DDB">
        <w:rPr>
          <w:rFonts w:asciiTheme="majorBidi" w:hAnsiTheme="majorBidi" w:cstheme="majorBidi"/>
          <w:sz w:val="28"/>
          <w:szCs w:val="28"/>
          <w:cs/>
        </w:rPr>
        <w:t>บริษัทมี</w:t>
      </w:r>
      <w:r w:rsidR="006724BD" w:rsidRPr="00AE7DDB">
        <w:rPr>
          <w:rFonts w:asciiTheme="majorBidi" w:hAnsiTheme="majorBidi" w:cstheme="majorBidi" w:hint="cs"/>
          <w:sz w:val="28"/>
          <w:szCs w:val="28"/>
          <w:cs/>
        </w:rPr>
        <w:t>การเบิก</w:t>
      </w:r>
      <w:r w:rsidR="00720FF1" w:rsidRPr="00AE7DDB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</w:t>
      </w:r>
      <w:r w:rsidR="00A502E9" w:rsidRPr="00AE7DDB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="00720FF1" w:rsidRPr="00AE7DDB">
        <w:rPr>
          <w:rFonts w:asciiTheme="majorBidi" w:hAnsiTheme="majorBidi" w:cstheme="majorBidi"/>
          <w:sz w:val="28"/>
          <w:szCs w:val="28"/>
          <w:cs/>
        </w:rPr>
        <w:t>จำนวน</w:t>
      </w:r>
      <w:r w:rsidR="00A77B44"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="00F22B65" w:rsidRPr="00AE7DDB">
        <w:rPr>
          <w:rFonts w:asciiTheme="majorBidi" w:hAnsiTheme="majorBidi" w:cstheme="majorBidi"/>
          <w:sz w:val="28"/>
          <w:szCs w:val="28"/>
        </w:rPr>
        <w:t>565</w:t>
      </w:r>
      <w:r w:rsidR="001E3C1D" w:rsidRPr="00AE7DDB">
        <w:rPr>
          <w:rFonts w:asciiTheme="majorBidi" w:hAnsiTheme="majorBidi" w:cstheme="majorBidi"/>
          <w:sz w:val="28"/>
          <w:szCs w:val="28"/>
        </w:rPr>
        <w:t>.</w:t>
      </w:r>
      <w:r w:rsidR="00F22B65" w:rsidRPr="00AE7DDB">
        <w:rPr>
          <w:rFonts w:asciiTheme="majorBidi" w:hAnsiTheme="majorBidi" w:cstheme="majorBidi"/>
          <w:sz w:val="28"/>
          <w:szCs w:val="28"/>
        </w:rPr>
        <w:t>00</w:t>
      </w:r>
      <w:r w:rsidR="00A92BEC"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="00720FF1" w:rsidRPr="00AE7DDB">
        <w:rPr>
          <w:rFonts w:asciiTheme="majorBidi" w:hAnsiTheme="majorBidi" w:cstheme="majorBidi"/>
          <w:sz w:val="28"/>
          <w:szCs w:val="28"/>
          <w:cs/>
        </w:rPr>
        <w:t>ล้านบาท โดยมีอัตราดอกเบี้ยคง</w:t>
      </w:r>
      <w:r w:rsidR="00E52996" w:rsidRPr="00AE7DDB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720FF1" w:rsidRPr="00AE7DDB">
        <w:rPr>
          <w:rFonts w:asciiTheme="majorBidi" w:hAnsiTheme="majorBidi" w:cstheme="majorBidi"/>
          <w:sz w:val="28"/>
          <w:szCs w:val="28"/>
          <w:cs/>
        </w:rPr>
        <w:t>ต่อปี และมีกำหนดชำระคืน</w:t>
      </w:r>
      <w:r w:rsidR="00FD6623" w:rsidRPr="00AE7DDB">
        <w:rPr>
          <w:rFonts w:asciiTheme="majorBidi" w:hAnsiTheme="majorBidi" w:cstheme="majorBidi" w:hint="cs"/>
          <w:sz w:val="28"/>
          <w:szCs w:val="28"/>
          <w:cs/>
        </w:rPr>
        <w:t xml:space="preserve">ภายในเดือนเมษายน </w:t>
      </w:r>
      <w:r w:rsidR="00F22B65" w:rsidRPr="00AE7DDB">
        <w:rPr>
          <w:rFonts w:asciiTheme="majorBidi" w:hAnsiTheme="majorBidi" w:cstheme="majorBidi"/>
          <w:sz w:val="28"/>
          <w:szCs w:val="28"/>
        </w:rPr>
        <w:t>2567</w:t>
      </w:r>
    </w:p>
    <w:p w14:paraId="28E6169E" w14:textId="1E3B84A1" w:rsidR="00F071B2" w:rsidRPr="00AE7DDB" w:rsidRDefault="00F071B2" w:rsidP="00877D27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 w:cstheme="majorBidi"/>
          <w:sz w:val="28"/>
          <w:szCs w:val="28"/>
        </w:rPr>
      </w:pPr>
      <w:r w:rsidRPr="00AE7DDB">
        <w:rPr>
          <w:rFonts w:asciiTheme="majorBidi" w:hAnsiTheme="majorBidi" w:cstheme="majorBidi"/>
          <w:sz w:val="28"/>
          <w:szCs w:val="28"/>
          <w:cs/>
        </w:rPr>
        <w:lastRenderedPageBreak/>
        <w:t>ณ วันที่</w:t>
      </w:r>
      <w:r w:rsidRPr="00AE7DDB">
        <w:rPr>
          <w:rFonts w:asciiTheme="majorBidi" w:hAnsiTheme="majorBidi" w:cstheme="majorBidi"/>
          <w:sz w:val="28"/>
          <w:szCs w:val="28"/>
        </w:rPr>
        <w:t> </w:t>
      </w:r>
      <w:r w:rsidR="00F22B65" w:rsidRPr="00AE7DDB">
        <w:rPr>
          <w:rFonts w:ascii="Angsana New" w:hAnsi="Angsana New"/>
          <w:sz w:val="28"/>
          <w:szCs w:val="28"/>
        </w:rPr>
        <w:t>31</w:t>
      </w:r>
      <w:r w:rsidR="00FD5320" w:rsidRPr="00AE7DDB">
        <w:rPr>
          <w:rFonts w:ascii="Angsana New" w:hAnsi="Angsana New"/>
          <w:sz w:val="28"/>
          <w:szCs w:val="28"/>
        </w:rPr>
        <w:t xml:space="preserve"> </w:t>
      </w:r>
      <w:r w:rsidR="00FD5320" w:rsidRPr="00AE7DD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22B65" w:rsidRPr="00AE7DDB">
        <w:rPr>
          <w:rFonts w:ascii="Angsana New" w:hAnsi="Angsana New"/>
          <w:sz w:val="28"/>
          <w:szCs w:val="28"/>
        </w:rPr>
        <w:t>2567</w:t>
      </w:r>
      <w:r w:rsidRPr="00AE7DDB">
        <w:rPr>
          <w:rFonts w:asciiTheme="majorBidi" w:hAnsiTheme="majorBidi" w:cstheme="majorBidi"/>
          <w:sz w:val="28"/>
          <w:szCs w:val="28"/>
        </w:rPr>
        <w:t> </w:t>
      </w:r>
      <w:r w:rsidRPr="00AE7DDB">
        <w:rPr>
          <w:rFonts w:asciiTheme="majorBidi" w:hAnsiTheme="majorBidi" w:cstheme="majorBidi"/>
          <w:sz w:val="28"/>
          <w:szCs w:val="28"/>
          <w:cs/>
        </w:rPr>
        <w:t>บริษัทมีเงินกู้ยืมระยะยาวจากสถาบันการเงิน มีอัตรา</w:t>
      </w:r>
      <w:r w:rsidR="00282C54" w:rsidRPr="00AE7DDB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Pr="00AE7DDB">
        <w:rPr>
          <w:rFonts w:asciiTheme="majorBidi" w:hAnsiTheme="majorBidi" w:cstheme="majorBidi"/>
          <w:sz w:val="28"/>
          <w:szCs w:val="28"/>
          <w:cs/>
        </w:rPr>
        <w:t>เงินกู้ยืมขั้นต่ำ</w:t>
      </w:r>
      <w:r w:rsidR="00C86A9A" w:rsidRPr="00AE7DDB">
        <w:rPr>
          <w:rFonts w:asciiTheme="majorBidi" w:hAnsiTheme="majorBidi" w:cstheme="majorBidi" w:hint="cs"/>
          <w:sz w:val="28"/>
          <w:szCs w:val="28"/>
          <w:cs/>
        </w:rPr>
        <w:t>เฉลี่ย</w:t>
      </w:r>
      <w:r w:rsidRPr="00AE7DDB">
        <w:rPr>
          <w:rFonts w:asciiTheme="majorBidi" w:hAnsiTheme="majorBidi" w:cstheme="majorBidi" w:hint="cs"/>
          <w:sz w:val="28"/>
          <w:szCs w:val="28"/>
          <w:cs/>
        </w:rPr>
        <w:t>ลบ</w:t>
      </w:r>
      <w:r w:rsidRPr="00AE7DDB">
        <w:rPr>
          <w:rFonts w:asciiTheme="majorBidi" w:hAnsiTheme="majorBidi" w:cstheme="majorBidi"/>
          <w:sz w:val="28"/>
          <w:szCs w:val="28"/>
          <w:cs/>
        </w:rPr>
        <w:t>อัตราคงที่ต่อปี</w:t>
      </w:r>
      <w:r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="000C5EFB" w:rsidRPr="00AE7DDB">
        <w:rPr>
          <w:rFonts w:asciiTheme="majorBidi" w:hAnsiTheme="majorBidi" w:cstheme="majorBidi"/>
          <w:sz w:val="28"/>
          <w:szCs w:val="28"/>
          <w:cs/>
        </w:rPr>
        <w:br/>
      </w:r>
      <w:r w:rsidR="00282C54" w:rsidRPr="00AE7DDB">
        <w:rPr>
          <w:rFonts w:asciiTheme="majorBidi" w:hAnsiTheme="majorBidi" w:cstheme="majorBidi" w:hint="cs"/>
          <w:sz w:val="28"/>
          <w:szCs w:val="28"/>
          <w:cs/>
        </w:rPr>
        <w:t>เงินต้น</w:t>
      </w:r>
      <w:r w:rsidR="00C86A9A" w:rsidRPr="00AE7DDB">
        <w:rPr>
          <w:rFonts w:asciiTheme="majorBidi" w:hAnsiTheme="majorBidi" w:cstheme="majorBidi" w:hint="cs"/>
          <w:sz w:val="28"/>
          <w:szCs w:val="28"/>
          <w:cs/>
        </w:rPr>
        <w:t>ส่วนที่เหลือ</w:t>
      </w:r>
      <w:r w:rsidR="00EE4864" w:rsidRPr="00AE7DDB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AE7DDB">
        <w:rPr>
          <w:rFonts w:asciiTheme="majorBidi" w:hAnsiTheme="majorBidi" w:cstheme="majorBidi"/>
          <w:sz w:val="28"/>
          <w:szCs w:val="28"/>
          <w:cs/>
        </w:rPr>
        <w:t>กำหนด</w:t>
      </w:r>
      <w:r w:rsidRPr="00AE7DDB">
        <w:rPr>
          <w:rFonts w:asciiTheme="majorBidi" w:hAnsiTheme="majorBidi" w:cstheme="majorBidi" w:hint="cs"/>
          <w:sz w:val="28"/>
          <w:szCs w:val="28"/>
          <w:cs/>
        </w:rPr>
        <w:t>ชำระ</w:t>
      </w:r>
      <w:r w:rsidR="00EE4864" w:rsidRPr="00AE7DDB">
        <w:rPr>
          <w:rFonts w:asciiTheme="majorBidi" w:hAnsiTheme="majorBidi" w:cstheme="majorBidi" w:hint="cs"/>
          <w:sz w:val="28"/>
          <w:szCs w:val="28"/>
          <w:cs/>
        </w:rPr>
        <w:t>คืนตามระยะเวลาที่ระบุไว้ในสัญญา</w:t>
      </w:r>
      <w:r w:rsidR="000C5EFB" w:rsidRPr="00AE7D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82C54" w:rsidRPr="00AE7DDB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F733B8" w:rsidRPr="00AE7DDB">
        <w:rPr>
          <w:rFonts w:asciiTheme="majorBidi" w:hAnsiTheme="majorBidi" w:cstheme="majorBidi" w:hint="cs"/>
          <w:sz w:val="28"/>
          <w:szCs w:val="28"/>
          <w:cs/>
        </w:rPr>
        <w:t xml:space="preserve">ส่วนที่มีกำหนดชำระคืนภายใน </w:t>
      </w:r>
      <w:r w:rsidR="00F22B65" w:rsidRPr="00AE7DDB">
        <w:rPr>
          <w:rFonts w:asciiTheme="majorBidi" w:hAnsiTheme="majorBidi" w:cstheme="majorBidi"/>
          <w:sz w:val="28"/>
          <w:szCs w:val="28"/>
        </w:rPr>
        <w:t>1</w:t>
      </w:r>
      <w:r w:rsidR="00F733B8"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="00F733B8" w:rsidRPr="00AE7DDB">
        <w:rPr>
          <w:rFonts w:asciiTheme="majorBidi" w:hAnsiTheme="majorBidi" w:cstheme="majorBidi" w:hint="cs"/>
          <w:sz w:val="28"/>
          <w:szCs w:val="28"/>
          <w:cs/>
        </w:rPr>
        <w:t>ปี จะถูก</w:t>
      </w:r>
      <w:r w:rsidR="00EE4864" w:rsidRPr="00AE7DDB">
        <w:rPr>
          <w:rFonts w:asciiTheme="majorBidi" w:hAnsiTheme="majorBidi" w:cstheme="majorBidi" w:hint="cs"/>
          <w:sz w:val="28"/>
          <w:szCs w:val="28"/>
          <w:cs/>
        </w:rPr>
        <w:t>จัดประเภท</w:t>
      </w:r>
      <w:r w:rsidR="00F733B8" w:rsidRPr="00AE7DDB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="00EE4864" w:rsidRPr="00AE7DDB"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</w:t>
      </w:r>
      <w:r w:rsidR="00721DC2" w:rsidRPr="00AE7DDB">
        <w:rPr>
          <w:rFonts w:asciiTheme="majorBidi" w:hAnsiTheme="majorBidi"/>
          <w:sz w:val="28"/>
          <w:szCs w:val="28"/>
          <w:cs/>
        </w:rPr>
        <w:t>จากสถาบันการเงิน</w:t>
      </w:r>
      <w:r w:rsidR="00F733B8" w:rsidRPr="00AE7DDB">
        <w:rPr>
          <w:rFonts w:asciiTheme="majorBidi" w:hAnsiTheme="majorBidi"/>
          <w:sz w:val="28"/>
          <w:szCs w:val="28"/>
          <w:cs/>
        </w:rPr>
        <w:t>ที่ถึงกำหนดชำระภายใน</w:t>
      </w:r>
      <w:r w:rsidR="00F733B8" w:rsidRPr="00AE7DDB">
        <w:rPr>
          <w:rFonts w:asciiTheme="majorBidi" w:hAnsiTheme="majorBidi" w:hint="cs"/>
          <w:sz w:val="28"/>
          <w:szCs w:val="28"/>
          <w:cs/>
        </w:rPr>
        <w:t>หนึ่ง</w:t>
      </w:r>
      <w:r w:rsidR="00F733B8" w:rsidRPr="00AE7DDB">
        <w:rPr>
          <w:rFonts w:asciiTheme="majorBidi" w:hAnsiTheme="majorBidi"/>
          <w:sz w:val="28"/>
          <w:szCs w:val="28"/>
          <w:cs/>
        </w:rPr>
        <w:t>ปี</w:t>
      </w:r>
    </w:p>
    <w:p w14:paraId="7A451F2B" w14:textId="631C49C8" w:rsidR="00E02CF6" w:rsidRPr="00AE7DDB" w:rsidRDefault="00E02CF6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54080604" w14:textId="1A40C751" w:rsidR="00EE4864" w:rsidRPr="00AE7DDB" w:rsidRDefault="00EE4864" w:rsidP="00EE4864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7DDB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สัญญาเงินกู้ยืมได้ระบุข้อตกลงและข้อจำกัดที่บริษัทต้องถือปฏิบัติบางประการ เช่น</w:t>
      </w:r>
      <w:r w:rsidRPr="00AE7D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E7DDB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="00084AFE" w:rsidRPr="00AE7DDB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AE7DDB">
        <w:rPr>
          <w:rFonts w:asciiTheme="majorBidi" w:hAnsiTheme="majorBidi" w:cstheme="majorBidi"/>
          <w:sz w:val="28"/>
          <w:szCs w:val="28"/>
          <w:cs/>
        </w:rPr>
        <w:t>ต่อส่วนของผู้ถือหุ้น</w:t>
      </w:r>
      <w:r w:rsidR="00274D86" w:rsidRPr="00AE7DDB">
        <w:rPr>
          <w:rFonts w:asciiTheme="majorBidi" w:hAnsiTheme="majorBidi" w:cstheme="majorBidi" w:hint="cs"/>
          <w:sz w:val="28"/>
          <w:szCs w:val="28"/>
          <w:cs/>
        </w:rPr>
        <w:t xml:space="preserve"> การดำรง</w:t>
      </w:r>
      <w:r w:rsidR="00274D86" w:rsidRPr="00AE7DDB">
        <w:rPr>
          <w:rFonts w:asciiTheme="majorBidi" w:hAnsiTheme="majorBidi"/>
          <w:sz w:val="28"/>
          <w:szCs w:val="28"/>
          <w:cs/>
        </w:rPr>
        <w:t>สถานะการเป็นบริษัทจดทะเบียนในตลาดหลักทรัพย์แห่งประเทศไทย</w:t>
      </w:r>
      <w:r w:rsidR="00274D86" w:rsidRPr="00AE7DDB">
        <w:rPr>
          <w:rFonts w:asciiTheme="majorBidi" w:hAnsiTheme="majorBidi" w:hint="cs"/>
          <w:sz w:val="28"/>
          <w:szCs w:val="28"/>
          <w:cs/>
        </w:rPr>
        <w:t xml:space="preserve"> และ</w:t>
      </w:r>
      <w:r w:rsidR="00274D86" w:rsidRPr="00AE7DDB">
        <w:rPr>
          <w:rFonts w:asciiTheme="majorBidi" w:hAnsiTheme="majorBidi"/>
          <w:sz w:val="28"/>
          <w:szCs w:val="28"/>
          <w:cs/>
        </w:rPr>
        <w:t>กำหนดสัดส่วนภาระหนี้ต่อมูลค่าหลักประกันไม่เกิน</w:t>
      </w:r>
      <w:r w:rsidR="00274D86" w:rsidRPr="00AE7DDB">
        <w:rPr>
          <w:rFonts w:asciiTheme="majorBidi" w:hAnsiTheme="majorBidi" w:hint="cs"/>
          <w:sz w:val="28"/>
          <w:szCs w:val="28"/>
          <w:cs/>
        </w:rPr>
        <w:t>ร้อยละ</w:t>
      </w:r>
      <w:r w:rsidR="00274D86" w:rsidRPr="00AE7DDB">
        <w:rPr>
          <w:rFonts w:asciiTheme="majorBidi" w:hAnsiTheme="majorBidi"/>
          <w:sz w:val="28"/>
          <w:szCs w:val="28"/>
          <w:cs/>
        </w:rPr>
        <w:t xml:space="preserve"> </w:t>
      </w:r>
      <w:r w:rsidR="00F22B65" w:rsidRPr="00AE7DDB">
        <w:rPr>
          <w:rFonts w:asciiTheme="majorBidi" w:hAnsiTheme="majorBidi"/>
          <w:sz w:val="28"/>
          <w:szCs w:val="28"/>
        </w:rPr>
        <w:t>70</w:t>
      </w:r>
      <w:r w:rsidR="00274D86" w:rsidRPr="00AE7DDB">
        <w:rPr>
          <w:rFonts w:asciiTheme="majorBidi" w:hAnsiTheme="majorBidi"/>
          <w:sz w:val="28"/>
          <w:szCs w:val="28"/>
          <w:cs/>
        </w:rPr>
        <w:t xml:space="preserve"> ของมูลค่าหุ้น</w:t>
      </w:r>
      <w:r w:rsidR="00274D86" w:rsidRPr="00AE7DDB">
        <w:rPr>
          <w:rFonts w:asciiTheme="majorBidi" w:hAnsiTheme="majorBidi" w:hint="cs"/>
          <w:sz w:val="28"/>
          <w:szCs w:val="28"/>
          <w:cs/>
        </w:rPr>
        <w:t>ที่นำมาค้ำประกัน โดยบริษัทได้นำหุ้นสามัญของบริษัทย่อย</w:t>
      </w:r>
      <w:r w:rsidR="00B00CDB" w:rsidRPr="00AE7DDB">
        <w:rPr>
          <w:rFonts w:asciiTheme="majorBidi" w:hAnsiTheme="majorBidi" w:hint="cs"/>
          <w:sz w:val="28"/>
          <w:szCs w:val="28"/>
          <w:cs/>
        </w:rPr>
        <w:t>ทางอ้อม</w:t>
      </w:r>
      <w:r w:rsidR="00274D86" w:rsidRPr="00AE7DDB">
        <w:rPr>
          <w:rFonts w:asciiTheme="majorBidi" w:hAnsiTheme="majorBidi" w:hint="cs"/>
          <w:sz w:val="28"/>
          <w:szCs w:val="28"/>
          <w:cs/>
        </w:rPr>
        <w:t>แห่งหนึ่งมาเป็นหลักประกันเงินกู้ยืม</w:t>
      </w:r>
      <w:r w:rsidR="00721DC2" w:rsidRPr="00AE7DDB">
        <w:rPr>
          <w:rFonts w:asciiTheme="majorBidi" w:hAnsiTheme="majorBidi" w:hint="cs"/>
          <w:sz w:val="28"/>
          <w:szCs w:val="28"/>
          <w:cs/>
        </w:rPr>
        <w:t>ระยะยาว</w:t>
      </w:r>
      <w:r w:rsidR="00274D86" w:rsidRPr="00AE7DDB">
        <w:rPr>
          <w:rFonts w:asciiTheme="majorBidi" w:hAnsiTheme="majorBidi" w:hint="cs"/>
          <w:sz w:val="28"/>
          <w:szCs w:val="28"/>
          <w:cs/>
        </w:rPr>
        <w:t>จากสถาบันการเงิน</w:t>
      </w:r>
    </w:p>
    <w:p w14:paraId="1DFE7D39" w14:textId="77777777" w:rsidR="00F071B2" w:rsidRPr="00AE7DDB" w:rsidRDefault="00F071B2" w:rsidP="000458CD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59B3EC47" w14:textId="0C9AE2C4" w:rsidR="00877D27" w:rsidRPr="00AE7DDB" w:rsidRDefault="008C6878" w:rsidP="008C6878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E7D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ณ วันที่ </w:t>
      </w:r>
      <w:r w:rsidR="00F22B65" w:rsidRPr="00AE7DDB">
        <w:rPr>
          <w:rFonts w:ascii="Angsana New" w:hAnsi="Angsana New"/>
          <w:sz w:val="28"/>
          <w:szCs w:val="28"/>
        </w:rPr>
        <w:t>31</w:t>
      </w:r>
      <w:r w:rsidR="00FD5320" w:rsidRPr="00AE7DDB">
        <w:rPr>
          <w:rFonts w:ascii="Angsana New" w:hAnsi="Angsana New"/>
          <w:sz w:val="28"/>
          <w:szCs w:val="28"/>
        </w:rPr>
        <w:t xml:space="preserve"> </w:t>
      </w:r>
      <w:r w:rsidR="00FD5320" w:rsidRPr="00AE7DD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22B65" w:rsidRPr="00AE7DDB">
        <w:rPr>
          <w:rFonts w:ascii="Angsana New" w:hAnsi="Angsana New"/>
          <w:sz w:val="28"/>
          <w:szCs w:val="28"/>
        </w:rPr>
        <w:t>2567</w:t>
      </w:r>
      <w:r w:rsidR="00FD5320" w:rsidRPr="00AE7DDB">
        <w:rPr>
          <w:rFonts w:asciiTheme="majorBidi" w:hAnsiTheme="majorBidi" w:cstheme="majorBidi"/>
          <w:sz w:val="28"/>
          <w:szCs w:val="28"/>
        </w:rPr>
        <w:t> </w:t>
      </w:r>
      <w:r w:rsidR="00F071B2" w:rsidRPr="00AE7DDB">
        <w:rPr>
          <w:rFonts w:asciiTheme="majorBidi" w:hAnsiTheme="majorBidi" w:cstheme="majorBidi"/>
          <w:spacing w:val="-4"/>
          <w:sz w:val="28"/>
          <w:szCs w:val="28"/>
          <w:cs/>
        </w:rPr>
        <w:t>บริษัทย่อยมีเงินกู้ยืมระยะยาวจากสถาบันการเงินโดยมีอัตรา</w:t>
      </w:r>
      <w:r w:rsidR="00282C54" w:rsidRPr="00AE7DDB">
        <w:rPr>
          <w:rFonts w:asciiTheme="majorBidi" w:hAnsiTheme="majorBidi" w:cstheme="majorBidi" w:hint="cs"/>
          <w:spacing w:val="-4"/>
          <w:sz w:val="28"/>
          <w:szCs w:val="28"/>
          <w:cs/>
        </w:rPr>
        <w:t>ดอกเบี้ย</w:t>
      </w:r>
      <w:r w:rsidR="00F071B2" w:rsidRPr="00AE7DDB">
        <w:rPr>
          <w:rFonts w:asciiTheme="majorBidi" w:hAnsiTheme="majorBidi" w:cstheme="majorBidi"/>
          <w:spacing w:val="-4"/>
          <w:sz w:val="28"/>
          <w:szCs w:val="28"/>
          <w:cs/>
        </w:rPr>
        <w:t>เงินกู้ยืมขั้นต่ำลบอัตราคงที่ต่อปี</w:t>
      </w:r>
      <w:r w:rsidR="00F071B2"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="00F071B2" w:rsidRPr="00AE7DDB">
        <w:rPr>
          <w:rFonts w:asciiTheme="majorBidi" w:hAnsiTheme="majorBidi" w:cstheme="majorBidi" w:hint="cs"/>
          <w:sz w:val="28"/>
          <w:szCs w:val="28"/>
          <w:cs/>
        </w:rPr>
        <w:t xml:space="preserve">อัตราดอกเบี้ยคงที่ต่อปี อัตราดอกเบี้ย </w:t>
      </w:r>
      <w:r w:rsidR="00711A72" w:rsidRPr="00AE7DDB">
        <w:rPr>
          <w:rFonts w:asciiTheme="majorBidi" w:hAnsiTheme="majorBidi" w:cstheme="majorBidi"/>
          <w:sz w:val="28"/>
          <w:szCs w:val="28"/>
        </w:rPr>
        <w:t>SOF</w:t>
      </w:r>
      <w:r w:rsidR="003119B2" w:rsidRPr="00AE7DDB">
        <w:rPr>
          <w:rFonts w:asciiTheme="majorBidi" w:hAnsiTheme="majorBidi" w:cstheme="majorBidi"/>
          <w:sz w:val="28"/>
          <w:szCs w:val="28"/>
        </w:rPr>
        <w:t>R</w:t>
      </w:r>
      <w:r w:rsidR="00F071B2"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="00F22B65" w:rsidRPr="00AE7DDB">
        <w:rPr>
          <w:rFonts w:asciiTheme="majorBidi" w:hAnsiTheme="majorBidi" w:cstheme="majorBidi"/>
          <w:sz w:val="28"/>
          <w:szCs w:val="28"/>
        </w:rPr>
        <w:t>3</w:t>
      </w:r>
      <w:r w:rsidR="00F071B2"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="00F071B2" w:rsidRPr="00AE7DDB">
        <w:rPr>
          <w:rFonts w:asciiTheme="majorBidi" w:hAnsiTheme="majorBidi" w:cstheme="majorBidi" w:hint="cs"/>
          <w:sz w:val="28"/>
          <w:szCs w:val="28"/>
          <w:cs/>
        </w:rPr>
        <w:t xml:space="preserve">เดือน บวกอัตราส่วนเพิ่มคงที่ต่อปี และอัตราดอกเบี้ย </w:t>
      </w:r>
      <w:r w:rsidR="00F071B2" w:rsidRPr="00AE7DDB">
        <w:rPr>
          <w:rFonts w:asciiTheme="majorBidi" w:hAnsiTheme="majorBidi" w:cstheme="majorBidi"/>
          <w:sz w:val="28"/>
          <w:szCs w:val="28"/>
        </w:rPr>
        <w:t>TH</w:t>
      </w:r>
      <w:r w:rsidR="00711A72" w:rsidRPr="00AE7DDB">
        <w:rPr>
          <w:rFonts w:asciiTheme="majorBidi" w:hAnsiTheme="majorBidi" w:cstheme="majorBidi"/>
          <w:sz w:val="28"/>
          <w:szCs w:val="28"/>
        </w:rPr>
        <w:t>OR</w:t>
      </w:r>
      <w:r w:rsidR="006F38A1"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="00AB1E17" w:rsidRPr="00AE7DDB">
        <w:rPr>
          <w:rFonts w:asciiTheme="majorBidi" w:hAnsiTheme="majorBidi" w:cstheme="majorBidi" w:hint="cs"/>
          <w:sz w:val="28"/>
          <w:szCs w:val="28"/>
          <w:cs/>
        </w:rPr>
        <w:t>เฉ</w:t>
      </w:r>
      <w:r w:rsidR="00744ACE" w:rsidRPr="00AE7DDB">
        <w:rPr>
          <w:rFonts w:asciiTheme="majorBidi" w:hAnsiTheme="majorBidi" w:cstheme="majorBidi" w:hint="cs"/>
          <w:sz w:val="28"/>
          <w:szCs w:val="28"/>
          <w:cs/>
        </w:rPr>
        <w:t xml:space="preserve">ลี่ย </w:t>
      </w:r>
      <w:r w:rsidR="00F22B65" w:rsidRPr="00AE7DDB">
        <w:rPr>
          <w:rFonts w:asciiTheme="majorBidi" w:hAnsiTheme="majorBidi" w:cstheme="majorBidi"/>
          <w:sz w:val="28"/>
          <w:szCs w:val="28"/>
        </w:rPr>
        <w:t>3</w:t>
      </w:r>
      <w:r w:rsidR="00744ACE" w:rsidRPr="00AE7DDB">
        <w:rPr>
          <w:rFonts w:asciiTheme="majorBidi" w:hAnsiTheme="majorBidi" w:cstheme="majorBidi" w:hint="cs"/>
          <w:sz w:val="28"/>
          <w:szCs w:val="28"/>
          <w:cs/>
        </w:rPr>
        <w:t xml:space="preserve"> เดือน </w:t>
      </w:r>
      <w:r w:rsidR="00F071B2" w:rsidRPr="00AE7DDB">
        <w:rPr>
          <w:rFonts w:asciiTheme="majorBidi" w:hAnsiTheme="majorBidi" w:cstheme="majorBidi" w:hint="cs"/>
          <w:sz w:val="28"/>
          <w:szCs w:val="28"/>
          <w:cs/>
        </w:rPr>
        <w:t>บวกอัตราส่วนเพิ่มคงที่ต่อป</w:t>
      </w:r>
      <w:r w:rsidRPr="00AE7DDB">
        <w:rPr>
          <w:rFonts w:asciiTheme="majorBidi" w:hAnsiTheme="majorBidi" w:cstheme="majorBidi" w:hint="cs"/>
          <w:sz w:val="28"/>
          <w:szCs w:val="28"/>
          <w:cs/>
        </w:rPr>
        <w:t>ี</w:t>
      </w:r>
    </w:p>
    <w:p w14:paraId="486AFA20" w14:textId="77777777" w:rsidR="00877D27" w:rsidRPr="00AE7DDB" w:rsidRDefault="00877D27" w:rsidP="00877D27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2FD77647" w14:textId="732651E6" w:rsidR="00F071B2" w:rsidRPr="00AE7DDB" w:rsidRDefault="00F071B2" w:rsidP="00877D27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AE7DDB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7F7F7F" w:rsidRPr="00AE7DDB">
        <w:rPr>
          <w:rFonts w:asciiTheme="majorBidi" w:hAnsiTheme="majorBidi"/>
          <w:sz w:val="28"/>
          <w:szCs w:val="28"/>
          <w:cs/>
        </w:rPr>
        <w:t>ระยะยาวจากสถาบันการเงิน</w:t>
      </w:r>
      <w:r w:rsidRPr="00AE7DDB">
        <w:rPr>
          <w:rFonts w:asciiTheme="majorBidi" w:hAnsiTheme="majorBidi" w:cstheme="majorBidi"/>
          <w:sz w:val="28"/>
          <w:szCs w:val="28"/>
          <w:cs/>
        </w:rPr>
        <w:t>ส่วนใหญ่ของบริษัทย่อยมีกำหนดชำระคืนเงินต้นเมื่อไถ่ถอนโฉนดที่ดิน</w:t>
      </w:r>
      <w:r w:rsidR="007F7F7F" w:rsidRPr="00AE7D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F7F7F" w:rsidRPr="00AE7DDB">
        <w:rPr>
          <w:rFonts w:asciiTheme="majorBidi" w:hAnsiTheme="majorBidi"/>
          <w:sz w:val="28"/>
          <w:szCs w:val="28"/>
          <w:cs/>
        </w:rPr>
        <w:t>หรือชำระคืนภายในระยะเวลาที่กำหนดไว้ในสัญญาเงินกู้</w:t>
      </w:r>
      <w:r w:rsidR="007F7F7F" w:rsidRPr="00AE7DDB">
        <w:rPr>
          <w:rFonts w:asciiTheme="majorBidi" w:hAnsiTheme="majorBidi" w:hint="cs"/>
          <w:sz w:val="28"/>
          <w:szCs w:val="28"/>
          <w:cs/>
        </w:rPr>
        <w:t xml:space="preserve"> </w:t>
      </w:r>
      <w:r w:rsidR="007F7F7F" w:rsidRPr="00AE7DDB">
        <w:rPr>
          <w:rFonts w:asciiTheme="majorBidi" w:hAnsiTheme="majorBidi"/>
          <w:sz w:val="28"/>
          <w:szCs w:val="28"/>
          <w:cs/>
        </w:rPr>
        <w:t>เงินต้นส่วนที่เหลือ</w:t>
      </w:r>
      <w:r w:rsidR="00F733B8" w:rsidRPr="00AE7DDB">
        <w:rPr>
          <w:rFonts w:asciiTheme="majorBidi" w:hAnsiTheme="majorBidi" w:hint="cs"/>
          <w:sz w:val="28"/>
          <w:szCs w:val="28"/>
          <w:cs/>
        </w:rPr>
        <w:t>ที่</w:t>
      </w:r>
      <w:r w:rsidR="007F7F7F" w:rsidRPr="00AE7DDB">
        <w:rPr>
          <w:rFonts w:asciiTheme="majorBidi" w:hAnsiTheme="majorBidi"/>
          <w:sz w:val="28"/>
          <w:szCs w:val="28"/>
          <w:cs/>
        </w:rPr>
        <w:t xml:space="preserve">มีกำหนดชำระคืนภายใน </w:t>
      </w:r>
      <w:r w:rsidR="00F22B65" w:rsidRPr="00AE7DDB">
        <w:rPr>
          <w:rFonts w:asciiTheme="majorBidi" w:hAnsiTheme="majorBidi"/>
          <w:sz w:val="28"/>
          <w:szCs w:val="28"/>
        </w:rPr>
        <w:t>1</w:t>
      </w:r>
      <w:r w:rsidR="007F7F7F" w:rsidRPr="00AE7DDB">
        <w:rPr>
          <w:rFonts w:asciiTheme="majorBidi" w:hAnsiTheme="majorBidi"/>
          <w:sz w:val="28"/>
          <w:szCs w:val="28"/>
          <w:cs/>
        </w:rPr>
        <w:t xml:space="preserve"> ปี</w:t>
      </w:r>
      <w:r w:rsidR="00F733B8" w:rsidRPr="00AE7DDB">
        <w:rPr>
          <w:rFonts w:asciiTheme="majorBidi" w:hAnsiTheme="majorBidi" w:hint="cs"/>
          <w:sz w:val="28"/>
          <w:szCs w:val="28"/>
          <w:cs/>
        </w:rPr>
        <w:t xml:space="preserve"> </w:t>
      </w:r>
      <w:r w:rsidR="007F7F7F" w:rsidRPr="00AE7DDB">
        <w:rPr>
          <w:rFonts w:asciiTheme="majorBidi" w:hAnsiTheme="majorBidi"/>
          <w:sz w:val="28"/>
          <w:szCs w:val="28"/>
          <w:cs/>
        </w:rPr>
        <w:t>จะถูกจัดประเภท</w:t>
      </w:r>
      <w:r w:rsidR="00F733B8" w:rsidRPr="00AE7DDB">
        <w:rPr>
          <w:rFonts w:asciiTheme="majorBidi" w:hAnsiTheme="majorBidi" w:hint="cs"/>
          <w:sz w:val="28"/>
          <w:szCs w:val="28"/>
          <w:cs/>
        </w:rPr>
        <w:t>เป็น</w:t>
      </w:r>
      <w:r w:rsidR="007F7F7F" w:rsidRPr="00AE7DDB">
        <w:rPr>
          <w:rFonts w:asciiTheme="majorBidi" w:hAnsiTheme="majorBidi"/>
          <w:sz w:val="28"/>
          <w:szCs w:val="28"/>
          <w:cs/>
        </w:rPr>
        <w:t>เงินกู้ยืมระยะยาวจากสถาบันการเงินที่ถึงกำหนดชำระภายใน</w:t>
      </w:r>
      <w:r w:rsidR="00F733B8" w:rsidRPr="00AE7DDB">
        <w:rPr>
          <w:rFonts w:asciiTheme="majorBidi" w:hAnsiTheme="majorBidi" w:hint="cs"/>
          <w:sz w:val="28"/>
          <w:szCs w:val="28"/>
          <w:cs/>
        </w:rPr>
        <w:t>หนึ่ง</w:t>
      </w:r>
      <w:r w:rsidR="007F7F7F" w:rsidRPr="00AE7DDB">
        <w:rPr>
          <w:rFonts w:asciiTheme="majorBidi" w:hAnsiTheme="majorBidi"/>
          <w:sz w:val="28"/>
          <w:szCs w:val="28"/>
          <w:cs/>
        </w:rPr>
        <w:t>ปี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FD61033" w14:textId="77777777" w:rsidR="00E112AF" w:rsidRPr="00AE7DDB" w:rsidRDefault="00E112AF" w:rsidP="005E1349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7DC11B0" w14:textId="72B715FD" w:rsidR="00F071B2" w:rsidRPr="00AE7DDB" w:rsidRDefault="00F071B2" w:rsidP="005E1349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7DDB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การดำรงอัตราส่วนหนี้สินต่อส่วน</w:t>
      </w:r>
      <w:r w:rsidRPr="00AE7DDB">
        <w:rPr>
          <w:rFonts w:asciiTheme="majorBidi" w:hAnsiTheme="majorBidi" w:cstheme="majorBidi"/>
          <w:spacing w:val="-2"/>
          <w:sz w:val="28"/>
          <w:szCs w:val="28"/>
          <w:cs/>
        </w:rPr>
        <w:t>ของผู้ถือหุ้น</w:t>
      </w:r>
      <w:r w:rsidRPr="00AE7DD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E7DD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การดำรงอัตราส่วนความสามารถในการชำระหนี้ </w:t>
      </w:r>
      <w:r w:rsidR="0020511A" w:rsidRPr="00AE7DDB">
        <w:rPr>
          <w:rFonts w:asciiTheme="majorBidi" w:hAnsiTheme="majorBidi" w:cstheme="majorBidi"/>
          <w:spacing w:val="-2"/>
          <w:sz w:val="28"/>
          <w:szCs w:val="28"/>
          <w:cs/>
        </w:rPr>
        <w:t>การดำรงอัตราส่วนหนี้สิน</w:t>
      </w:r>
      <w:r w:rsidR="0020511A" w:rsidRPr="00AE7DDB">
        <w:rPr>
          <w:rFonts w:asciiTheme="majorBidi" w:hAnsiTheme="majorBidi" w:cstheme="majorBidi" w:hint="cs"/>
          <w:spacing w:val="-2"/>
          <w:sz w:val="28"/>
          <w:szCs w:val="28"/>
          <w:cs/>
        </w:rPr>
        <w:t>ที่มีภาระดอกเบี้ย</w:t>
      </w:r>
      <w:r w:rsidR="0020511A" w:rsidRPr="00AE7DDB">
        <w:rPr>
          <w:rFonts w:asciiTheme="majorBidi" w:hAnsiTheme="majorBidi" w:cstheme="majorBidi"/>
          <w:spacing w:val="-2"/>
          <w:sz w:val="28"/>
          <w:szCs w:val="28"/>
          <w:cs/>
        </w:rPr>
        <w:t>ต่อส่วนของผู้ถือหุ้น</w:t>
      </w:r>
      <w:r w:rsidR="0020511A" w:rsidRPr="00AE7D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E7DDB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Pr="00AE7DDB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AE7DDB">
        <w:rPr>
          <w:rFonts w:asciiTheme="majorBidi" w:hAnsiTheme="majorBidi" w:cstheme="majorBidi"/>
          <w:sz w:val="28"/>
          <w:szCs w:val="28"/>
          <w:cs/>
        </w:rPr>
        <w:t>ต่อกำไรก่อนหักดอกเบี้ยจ่าย ภาษี</w:t>
      </w:r>
      <w:r w:rsidRPr="00AE7DDB">
        <w:rPr>
          <w:rFonts w:asciiTheme="majorBidi" w:hAnsiTheme="majorBidi" w:cstheme="majorBidi" w:hint="cs"/>
          <w:sz w:val="28"/>
          <w:szCs w:val="28"/>
          <w:cs/>
        </w:rPr>
        <w:t>เงินได้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 ค่าเสื่อมราคาและค่าตัดจำหน่าย </w:t>
      </w:r>
      <w:r w:rsidR="000A6F0F" w:rsidRPr="00AE7DDB">
        <w:rPr>
          <w:rFonts w:asciiTheme="majorBidi" w:hAnsiTheme="majorBidi" w:cstheme="majorBidi"/>
          <w:sz w:val="28"/>
          <w:szCs w:val="28"/>
        </w:rPr>
        <w:br/>
      </w:r>
      <w:r w:rsidRPr="00AE7DDB">
        <w:rPr>
          <w:rFonts w:asciiTheme="majorBidi" w:hAnsiTheme="majorBidi" w:cstheme="majorBidi"/>
          <w:sz w:val="28"/>
          <w:szCs w:val="28"/>
          <w:cs/>
        </w:rPr>
        <w:t>การควบหรือรวมกิจการกับบริษัทอื่น การลงทุนในหลักทรัพย์ การลดทุนหรือจ่ายเงินปันผล และการโอนสิทธิในสัญญาประกันภัยและสัญญาก่อสร้าง เป็นต้น</w:t>
      </w:r>
    </w:p>
    <w:p w14:paraId="1CFE6C0B" w14:textId="77777777" w:rsidR="00274D86" w:rsidRPr="00AE7DDB" w:rsidRDefault="00274D86" w:rsidP="00274D86">
      <w:pPr>
        <w:pStyle w:val="ListParagraph"/>
        <w:rPr>
          <w:rFonts w:asciiTheme="majorBidi" w:hAnsiTheme="majorBidi" w:cstheme="majorBidi"/>
          <w:sz w:val="22"/>
          <w:cs/>
        </w:rPr>
      </w:pPr>
    </w:p>
    <w:p w14:paraId="288273AA" w14:textId="73CDBC64" w:rsidR="00F071B2" w:rsidRPr="00AE7DDB" w:rsidRDefault="00F071B2" w:rsidP="000458CD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E7DDB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บนที่ดินที่มีอยู่ส่วนใหญ่และสิ่งปลูกสร้างที่จะมีในภายหน้า</w:t>
      </w:r>
      <w:r w:rsidRPr="00AE7DDB">
        <w:rPr>
          <w:rFonts w:asciiTheme="majorBidi" w:hAnsiTheme="majorBidi" w:cstheme="majorBidi" w:hint="cs"/>
          <w:sz w:val="28"/>
          <w:szCs w:val="28"/>
          <w:cs/>
        </w:rPr>
        <w:t xml:space="preserve"> อาคาร โรงไฟฟ้า เครื่องจักรและอุปกรณ์ที่นำมาใช้ในโรงไฟฟ้า </w:t>
      </w:r>
      <w:r w:rsidRPr="00AE7DDB">
        <w:rPr>
          <w:rFonts w:asciiTheme="majorBidi" w:hAnsiTheme="majorBidi" w:cstheme="majorBidi"/>
          <w:sz w:val="28"/>
          <w:szCs w:val="28"/>
          <w:cs/>
        </w:rPr>
        <w:t>ไปจดจำนองไว้กับสถาบันการเงินรวมถึงโอนสิทธิในสัญญาประกันภัย</w:t>
      </w:r>
      <w:r w:rsidRPr="00AE7D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86A9A" w:rsidRPr="00AE7DDB">
        <w:rPr>
          <w:rFonts w:asciiTheme="majorBidi" w:hAnsiTheme="majorBidi" w:cstheme="majorBidi"/>
          <w:sz w:val="28"/>
          <w:szCs w:val="28"/>
          <w:cs/>
        </w:rPr>
        <w:br/>
      </w:r>
      <w:r w:rsidR="001A79EA" w:rsidRPr="00AE7DDB">
        <w:rPr>
          <w:rFonts w:asciiTheme="majorBidi" w:hAnsiTheme="majorBidi" w:cstheme="majorBidi" w:hint="cs"/>
          <w:sz w:val="28"/>
          <w:szCs w:val="28"/>
          <w:cs/>
        </w:rPr>
        <w:t xml:space="preserve">สิทธิในสัญญาเช่าที่ดิน </w:t>
      </w:r>
      <w:r w:rsidRPr="00AE7DDB">
        <w:rPr>
          <w:rFonts w:asciiTheme="majorBidi" w:hAnsiTheme="majorBidi" w:cstheme="majorBidi" w:hint="cs"/>
          <w:sz w:val="28"/>
          <w:szCs w:val="28"/>
          <w:cs/>
        </w:rPr>
        <w:t>และสิทธิเรียกร้องในบัญชีเงินฝากธนาคาร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 เพื่อใช้เป็นหลักประกัน</w:t>
      </w:r>
      <w:r w:rsidR="005E1349" w:rsidRPr="00AE7DDB">
        <w:rPr>
          <w:rFonts w:asciiTheme="majorBidi" w:hAnsiTheme="majorBidi" w:cstheme="majorBidi" w:hint="cs"/>
          <w:sz w:val="28"/>
          <w:szCs w:val="28"/>
          <w:cs/>
        </w:rPr>
        <w:t>เงินเบิกเกินบัญชีธนาคารและ</w:t>
      </w:r>
      <w:r w:rsidRPr="00AE7DDB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</w:t>
      </w:r>
    </w:p>
    <w:p w14:paraId="6ADDEA2D" w14:textId="77777777" w:rsidR="00877D27" w:rsidRPr="00AE7DDB" w:rsidRDefault="00877D27" w:rsidP="00877D27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23F5BEB" w14:textId="7C6F09D1" w:rsidR="002A74DB" w:rsidRPr="00AE7DDB" w:rsidRDefault="002A74DB" w:rsidP="002A74DB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E7DDB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F22B65" w:rsidRPr="00AE7DDB">
        <w:rPr>
          <w:rFonts w:ascii="Angsana New" w:hAnsi="Angsana New"/>
          <w:sz w:val="28"/>
          <w:szCs w:val="28"/>
        </w:rPr>
        <w:t>31</w:t>
      </w:r>
      <w:r w:rsidR="00FD5320" w:rsidRPr="00AE7DDB">
        <w:rPr>
          <w:rFonts w:ascii="Angsana New" w:hAnsi="Angsana New"/>
          <w:sz w:val="28"/>
          <w:szCs w:val="28"/>
        </w:rPr>
        <w:t xml:space="preserve"> </w:t>
      </w:r>
      <w:r w:rsidR="00FD5320" w:rsidRPr="00AE7DD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22B65" w:rsidRPr="00AE7DDB">
        <w:rPr>
          <w:rFonts w:ascii="Angsana New" w:hAnsi="Angsana New"/>
          <w:sz w:val="28"/>
          <w:szCs w:val="28"/>
        </w:rPr>
        <w:t>2567</w:t>
      </w:r>
      <w:r w:rsidR="00FD5320" w:rsidRPr="00AE7DDB">
        <w:rPr>
          <w:rFonts w:asciiTheme="majorBidi" w:hAnsiTheme="majorBidi" w:cstheme="majorBidi"/>
          <w:sz w:val="28"/>
          <w:szCs w:val="28"/>
        </w:rPr>
        <w:t> </w:t>
      </w:r>
      <w:r w:rsidRPr="00AE7DDB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กลุ่มบริษัทและบริษัทมีวงเงินสินเชื่อซึ่งยังไม่ได้เบิกใช้จำนวน</w:t>
      </w:r>
      <w:r w:rsidR="00C459D9" w:rsidRPr="00AE7D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22B65" w:rsidRPr="00AE7DDB">
        <w:rPr>
          <w:rFonts w:asciiTheme="majorBidi" w:hAnsiTheme="majorBidi" w:cstheme="majorBidi"/>
          <w:sz w:val="28"/>
          <w:szCs w:val="28"/>
        </w:rPr>
        <w:t>15</w:t>
      </w:r>
      <w:r w:rsidR="00C459D9" w:rsidRPr="00AE7DDB">
        <w:rPr>
          <w:rFonts w:asciiTheme="majorBidi" w:hAnsiTheme="majorBidi" w:cstheme="majorBidi"/>
          <w:sz w:val="28"/>
          <w:szCs w:val="28"/>
        </w:rPr>
        <w:t>,</w:t>
      </w:r>
      <w:r w:rsidR="00F22B65" w:rsidRPr="00AE7DDB">
        <w:rPr>
          <w:rFonts w:asciiTheme="majorBidi" w:hAnsiTheme="majorBidi" w:cstheme="majorBidi"/>
          <w:sz w:val="28"/>
          <w:szCs w:val="28"/>
        </w:rPr>
        <w:t>285</w:t>
      </w:r>
      <w:r w:rsidR="00C459D9" w:rsidRPr="00AE7DDB">
        <w:rPr>
          <w:rFonts w:asciiTheme="majorBidi" w:hAnsiTheme="majorBidi" w:cstheme="majorBidi"/>
          <w:sz w:val="28"/>
          <w:szCs w:val="28"/>
        </w:rPr>
        <w:t>.</w:t>
      </w:r>
      <w:r w:rsidR="00F22B65" w:rsidRPr="00AE7DDB">
        <w:rPr>
          <w:rFonts w:asciiTheme="majorBidi" w:hAnsiTheme="majorBidi" w:cstheme="majorBidi"/>
          <w:sz w:val="28"/>
          <w:szCs w:val="28"/>
        </w:rPr>
        <w:t>00</w:t>
      </w:r>
      <w:r w:rsidR="00A92BEC" w:rsidRPr="00AE7D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E7DDB">
        <w:rPr>
          <w:rFonts w:asciiTheme="majorBidi" w:hAnsiTheme="majorBidi" w:cstheme="majorBidi" w:hint="cs"/>
          <w:sz w:val="28"/>
          <w:szCs w:val="28"/>
          <w:cs/>
        </w:rPr>
        <w:t>ล้านบาท และ</w:t>
      </w:r>
      <w:r w:rsidR="00873418"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="00F22B65" w:rsidRPr="00AE7DDB">
        <w:rPr>
          <w:rFonts w:asciiTheme="majorBidi" w:hAnsiTheme="majorBidi" w:cstheme="majorBidi"/>
          <w:sz w:val="28"/>
          <w:szCs w:val="28"/>
        </w:rPr>
        <w:t>2</w:t>
      </w:r>
      <w:r w:rsidR="00873418" w:rsidRPr="00AE7DDB">
        <w:rPr>
          <w:rFonts w:asciiTheme="majorBidi" w:hAnsiTheme="majorBidi" w:cstheme="majorBidi"/>
          <w:sz w:val="28"/>
          <w:szCs w:val="28"/>
        </w:rPr>
        <w:t>,</w:t>
      </w:r>
      <w:r w:rsidR="00F22B65" w:rsidRPr="00AE7DDB">
        <w:rPr>
          <w:rFonts w:asciiTheme="majorBidi" w:hAnsiTheme="majorBidi" w:cstheme="majorBidi"/>
          <w:sz w:val="28"/>
          <w:szCs w:val="28"/>
        </w:rPr>
        <w:t>490</w:t>
      </w:r>
      <w:r w:rsidR="00873418" w:rsidRPr="00AE7DDB">
        <w:rPr>
          <w:rFonts w:asciiTheme="majorBidi" w:hAnsiTheme="majorBidi" w:cstheme="majorBidi"/>
          <w:sz w:val="28"/>
          <w:szCs w:val="28"/>
        </w:rPr>
        <w:t>.</w:t>
      </w:r>
      <w:r w:rsidR="00F22B65" w:rsidRPr="00AE7DDB">
        <w:rPr>
          <w:rFonts w:asciiTheme="majorBidi" w:hAnsiTheme="majorBidi" w:cstheme="majorBidi"/>
          <w:sz w:val="28"/>
          <w:szCs w:val="28"/>
        </w:rPr>
        <w:t>74</w:t>
      </w:r>
      <w:r w:rsidR="00A92BEC" w:rsidRPr="00AE7D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E7DDB">
        <w:rPr>
          <w:rFonts w:asciiTheme="majorBidi" w:hAnsiTheme="majorBidi" w:cstheme="majorBidi" w:hint="cs"/>
          <w:sz w:val="28"/>
          <w:szCs w:val="28"/>
          <w:cs/>
        </w:rPr>
        <w:t xml:space="preserve">ล้านบาท ตามลำดับ </w:t>
      </w:r>
      <w:r w:rsidRPr="00AE7DDB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F22B65" w:rsidRPr="00AE7DDB">
        <w:rPr>
          <w:rFonts w:asciiTheme="majorBidi" w:hAnsiTheme="majorBidi" w:cstheme="majorBidi"/>
          <w:i/>
          <w:iCs/>
          <w:sz w:val="28"/>
          <w:szCs w:val="28"/>
        </w:rPr>
        <w:t>30</w:t>
      </w:r>
      <w:r w:rsidRPr="00AE7DD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E7DDB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กันยายน </w:t>
      </w:r>
      <w:r w:rsidR="00F22B65" w:rsidRPr="00AE7DDB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AE7DDB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AE7DD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F22B65" w:rsidRPr="00AE7DDB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ED55C0" w:rsidRPr="00AE7DD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F22B65" w:rsidRPr="00AE7DDB">
        <w:rPr>
          <w:rFonts w:asciiTheme="majorBidi" w:hAnsiTheme="majorBidi" w:cstheme="majorBidi"/>
          <w:i/>
          <w:iCs/>
          <w:sz w:val="28"/>
          <w:szCs w:val="28"/>
        </w:rPr>
        <w:t>630</w:t>
      </w:r>
      <w:r w:rsidR="00ED55C0" w:rsidRPr="00AE7DD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F22B65" w:rsidRPr="00AE7DDB">
        <w:rPr>
          <w:rFonts w:asciiTheme="majorBidi" w:hAnsiTheme="majorBidi" w:cstheme="majorBidi"/>
          <w:i/>
          <w:iCs/>
          <w:sz w:val="28"/>
          <w:szCs w:val="28"/>
        </w:rPr>
        <w:t>29</w:t>
      </w:r>
      <w:r w:rsidRPr="00AE7DD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E7DDB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F22B65" w:rsidRPr="00AE7DDB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ED55C0" w:rsidRPr="00AE7DD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F22B65" w:rsidRPr="00AE7DDB">
        <w:rPr>
          <w:rFonts w:asciiTheme="majorBidi" w:hAnsiTheme="majorBidi" w:cstheme="majorBidi"/>
          <w:i/>
          <w:iCs/>
          <w:sz w:val="28"/>
          <w:szCs w:val="28"/>
        </w:rPr>
        <w:t>590</w:t>
      </w:r>
      <w:r w:rsidR="00ED55C0" w:rsidRPr="00AE7DD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F22B65" w:rsidRPr="00AE7DDB">
        <w:rPr>
          <w:rFonts w:asciiTheme="majorBidi" w:hAnsiTheme="majorBidi" w:cstheme="majorBidi"/>
          <w:i/>
          <w:iCs/>
          <w:sz w:val="28"/>
          <w:szCs w:val="28"/>
        </w:rPr>
        <w:t>74</w:t>
      </w:r>
      <w:r w:rsidRPr="00AE7DD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E7DDB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ตามลำดับ)</w:t>
      </w:r>
    </w:p>
    <w:p w14:paraId="6A5B993B" w14:textId="77777777" w:rsidR="002A74DB" w:rsidRPr="00AE7DDB" w:rsidRDefault="002A74DB" w:rsidP="002A74DB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7D82D18" w14:textId="65874A6E" w:rsidR="002A74DB" w:rsidRPr="00AE7DDB" w:rsidRDefault="002A74DB" w:rsidP="002A74DB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2A74DB" w:rsidRPr="00AE7DDB" w:rsidSect="001E55F4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</w:sectPr>
      </w:pPr>
    </w:p>
    <w:p w14:paraId="08FC89E0" w14:textId="58231D13" w:rsidR="00CA3B97" w:rsidRPr="00AE7DDB" w:rsidRDefault="000F047A" w:rsidP="00CA3B97">
      <w:pPr>
        <w:numPr>
          <w:ilvl w:val="0"/>
          <w:numId w:val="2"/>
        </w:numPr>
        <w:tabs>
          <w:tab w:val="left" w:pos="540"/>
        </w:tabs>
        <w:spacing w:line="240" w:lineRule="auto"/>
        <w:ind w:left="-180" w:hanging="450"/>
        <w:rPr>
          <w:rFonts w:ascii="Angsana New" w:hAnsi="Angsana New"/>
          <w:b/>
          <w:bCs/>
          <w:sz w:val="28"/>
          <w:szCs w:val="28"/>
          <w:lang w:val="th-TH"/>
        </w:rPr>
      </w:pPr>
      <w:bookmarkStart w:id="1" w:name="_Hlk132984420"/>
      <w:r w:rsidRPr="00AE7DDB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ส่วนงานดำเนินงาน</w:t>
      </w:r>
      <w:r w:rsidRPr="00AE7DDB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และการจำแนกรายได้</w:t>
      </w:r>
      <w:bookmarkEnd w:id="1"/>
    </w:p>
    <w:p w14:paraId="2B460021" w14:textId="77777777" w:rsidR="00A92BEC" w:rsidRPr="00AE7DDB" w:rsidRDefault="00A92BEC" w:rsidP="00FF7ECB">
      <w:pPr>
        <w:spacing w:line="40" w:lineRule="atLeast"/>
        <w:rPr>
          <w:sz w:val="12"/>
          <w:szCs w:val="12"/>
        </w:rPr>
      </w:pPr>
    </w:p>
    <w:tbl>
      <w:tblPr>
        <w:tblpPr w:leftFromText="180" w:rightFromText="180" w:vertAnchor="text" w:horzAnchor="margin" w:tblpX="-710" w:tblpY="25"/>
        <w:tblW w:w="16018" w:type="dxa"/>
        <w:tblLayout w:type="fixed"/>
        <w:tblLook w:val="00A0" w:firstRow="1" w:lastRow="0" w:firstColumn="1" w:lastColumn="0" w:noHBand="0" w:noVBand="0"/>
      </w:tblPr>
      <w:tblGrid>
        <w:gridCol w:w="2580"/>
        <w:gridCol w:w="558"/>
        <w:gridCol w:w="289"/>
        <w:gridCol w:w="529"/>
        <w:gridCol w:w="254"/>
        <w:gridCol w:w="548"/>
        <w:gridCol w:w="255"/>
        <w:gridCol w:w="587"/>
        <w:gridCol w:w="281"/>
        <w:gridCol w:w="553"/>
        <w:gridCol w:w="259"/>
        <w:gridCol w:w="616"/>
        <w:gridCol w:w="259"/>
        <w:gridCol w:w="570"/>
        <w:gridCol w:w="259"/>
        <w:gridCol w:w="616"/>
        <w:gridCol w:w="315"/>
        <w:gridCol w:w="566"/>
        <w:gridCol w:w="261"/>
        <w:gridCol w:w="577"/>
        <w:gridCol w:w="263"/>
        <w:gridCol w:w="568"/>
        <w:gridCol w:w="255"/>
        <w:gridCol w:w="588"/>
        <w:gridCol w:w="302"/>
        <w:gridCol w:w="576"/>
        <w:gridCol w:w="255"/>
        <w:gridCol w:w="604"/>
        <w:gridCol w:w="284"/>
        <w:gridCol w:w="625"/>
        <w:gridCol w:w="260"/>
        <w:gridCol w:w="706"/>
      </w:tblGrid>
      <w:tr w:rsidR="006A3AF2" w:rsidRPr="00AE7DDB" w14:paraId="639342D5" w14:textId="77777777" w:rsidTr="008465D3">
        <w:trPr>
          <w:trHeight w:val="249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F811B" w14:textId="77777777" w:rsidR="006A3AF2" w:rsidRPr="00AE7DDB" w:rsidRDefault="006A3AF2" w:rsidP="008465D3">
            <w:pPr>
              <w:spacing w:line="240" w:lineRule="auto"/>
              <w:ind w:left="-288" w:firstLine="288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376" w:type="dxa"/>
            <w:gridSpan w:val="3"/>
            <w:tcBorders>
              <w:left w:val="nil"/>
              <w:right w:val="nil"/>
            </w:tcBorders>
            <w:vAlign w:val="bottom"/>
          </w:tcPr>
          <w:p w14:paraId="3E28E6C3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4229ADB7" w14:textId="77777777" w:rsidR="006A3AF2" w:rsidRPr="00AE7DDB" w:rsidRDefault="006A3AF2" w:rsidP="008465D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gridSpan w:val="3"/>
            <w:tcBorders>
              <w:left w:val="nil"/>
              <w:right w:val="nil"/>
            </w:tcBorders>
            <w:vAlign w:val="bottom"/>
          </w:tcPr>
          <w:p w14:paraId="53FA2E61" w14:textId="2C6B36A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3FD22477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8" w:type="dxa"/>
            <w:gridSpan w:val="3"/>
            <w:tcBorders>
              <w:left w:val="nil"/>
              <w:right w:val="nil"/>
            </w:tcBorders>
            <w:vAlign w:val="bottom"/>
          </w:tcPr>
          <w:p w14:paraId="7BCDD247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208E0F6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5" w:type="dxa"/>
            <w:gridSpan w:val="3"/>
            <w:tcBorders>
              <w:left w:val="nil"/>
              <w:right w:val="nil"/>
            </w:tcBorders>
            <w:vAlign w:val="bottom"/>
          </w:tcPr>
          <w:p w14:paraId="49AAF7E3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3EF493FC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04" w:type="dxa"/>
            <w:gridSpan w:val="3"/>
            <w:tcBorders>
              <w:left w:val="nil"/>
              <w:right w:val="nil"/>
            </w:tcBorders>
            <w:vAlign w:val="bottom"/>
          </w:tcPr>
          <w:p w14:paraId="47DE0031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AE7DDB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2ABA22E1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1" w:type="dxa"/>
            <w:gridSpan w:val="3"/>
            <w:tcBorders>
              <w:left w:val="nil"/>
              <w:right w:val="nil"/>
            </w:tcBorders>
            <w:vAlign w:val="bottom"/>
          </w:tcPr>
          <w:p w14:paraId="41D8EBBA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39D81E2E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gridSpan w:val="3"/>
            <w:tcBorders>
              <w:left w:val="nil"/>
              <w:right w:val="nil"/>
            </w:tcBorders>
            <w:vAlign w:val="bottom"/>
          </w:tcPr>
          <w:p w14:paraId="330A9BDC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90A15E6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gridSpan w:val="3"/>
            <w:tcBorders>
              <w:left w:val="nil"/>
              <w:right w:val="nil"/>
            </w:tcBorders>
            <w:vAlign w:val="bottom"/>
          </w:tcPr>
          <w:p w14:paraId="52F6DD43" w14:textId="77777777" w:rsidR="006A3AF2" w:rsidRPr="00AE7DDB" w:rsidRDefault="006A3AF2" w:rsidP="008465D3">
            <w:pPr>
              <w:spacing w:line="240" w:lineRule="auto"/>
              <w:ind w:left="-115" w:right="31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A3AF2" w:rsidRPr="00AE7DDB" w14:paraId="1BA67622" w14:textId="77777777" w:rsidTr="008465D3">
        <w:trPr>
          <w:trHeight w:val="249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7CA02" w14:textId="2811B7C4" w:rsidR="006A3AF2" w:rsidRPr="00AE7DDB" w:rsidRDefault="00FD5320" w:rsidP="008465D3">
            <w:pPr>
              <w:spacing w:line="240" w:lineRule="auto"/>
              <w:ind w:left="-288" w:firstLine="288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  <w:r w:rsidRPr="00AE7DDB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>สำหรับงวด</w:t>
            </w:r>
            <w:r w:rsidRPr="00AE7DDB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หก</w:t>
            </w:r>
            <w:r w:rsidRPr="00AE7DDB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>เดือนสิ้นสุด</w:t>
            </w:r>
          </w:p>
        </w:tc>
        <w:tc>
          <w:tcPr>
            <w:tcW w:w="1376" w:type="dxa"/>
            <w:gridSpan w:val="3"/>
            <w:tcBorders>
              <w:left w:val="nil"/>
              <w:right w:val="nil"/>
            </w:tcBorders>
            <w:vAlign w:val="bottom"/>
          </w:tcPr>
          <w:p w14:paraId="458D8665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AE7DDB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  <w:p w14:paraId="61699819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อสังหาริมทรัพย์เพื่อขาย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2AFCD4E5" w14:textId="77777777" w:rsidR="006A3AF2" w:rsidRPr="00AE7DDB" w:rsidRDefault="006A3AF2" w:rsidP="008465D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gridSpan w:val="3"/>
            <w:tcBorders>
              <w:left w:val="nil"/>
              <w:right w:val="nil"/>
            </w:tcBorders>
            <w:vAlign w:val="bottom"/>
          </w:tcPr>
          <w:p w14:paraId="046F1AD6" w14:textId="77777777" w:rsidR="00744673" w:rsidRPr="00AE7DDB" w:rsidRDefault="00744673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AE7DDB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  <w:p w14:paraId="4080188D" w14:textId="4EF76874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16"/>
                <w:szCs w:val="16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  <w:spacing w:val="-8"/>
                <w:sz w:val="16"/>
                <w:szCs w:val="16"/>
                <w:cs/>
              </w:rPr>
              <w:t>อสังหาริมทรัพย์เพื่อ</w:t>
            </w:r>
          </w:p>
          <w:p w14:paraId="0D3ABE61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16"/>
                <w:szCs w:val="16"/>
                <w:cs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  <w:spacing w:val="-8"/>
                <w:sz w:val="16"/>
                <w:szCs w:val="16"/>
                <w:cs/>
              </w:rPr>
              <w:t>ให้เช่าและบริการ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21A64AF5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8" w:type="dxa"/>
            <w:gridSpan w:val="3"/>
            <w:tcBorders>
              <w:left w:val="nil"/>
              <w:right w:val="nil"/>
            </w:tcBorders>
            <w:vAlign w:val="bottom"/>
          </w:tcPr>
          <w:p w14:paraId="039669EE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AE7DDB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  <w:p w14:paraId="3C6A8988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ด้านอุตสาหกรรม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E2AF77A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5" w:type="dxa"/>
            <w:gridSpan w:val="3"/>
            <w:tcBorders>
              <w:left w:val="nil"/>
              <w:right w:val="nil"/>
            </w:tcBorders>
            <w:vAlign w:val="bottom"/>
          </w:tcPr>
          <w:p w14:paraId="3164F1B1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AE7DDB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  <w:p w14:paraId="0898DC23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ผลิตและจำหน่ายกระแสไฟฟ้า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6B41CD1B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04" w:type="dxa"/>
            <w:gridSpan w:val="3"/>
            <w:tcBorders>
              <w:left w:val="nil"/>
              <w:right w:val="nil"/>
            </w:tcBorders>
            <w:vAlign w:val="bottom"/>
          </w:tcPr>
          <w:p w14:paraId="56666CF5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ปรึกษาการบริหารและ</w:t>
            </w:r>
          </w:p>
          <w:p w14:paraId="326EDF6D" w14:textId="4572B9FE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ควบคุมงานก่อสร้าง</w:t>
            </w:r>
            <w:r w:rsidR="00B26A21" w:rsidRPr="00AE7DDB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 xml:space="preserve"> บริการด้านการออกแบบ</w:t>
            </w:r>
            <w:r w:rsidR="001232EF" w:rsidRPr="00AE7DDB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งานสถาปัตยกรรม วิศวกรรม</w:t>
            </w:r>
            <w:r w:rsidR="00744673" w:rsidRPr="00AE7DDB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 xml:space="preserve"> และบริการอื่น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627E2C11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1" w:type="dxa"/>
            <w:gridSpan w:val="3"/>
            <w:tcBorders>
              <w:left w:val="nil"/>
              <w:right w:val="nil"/>
            </w:tcBorders>
            <w:vAlign w:val="bottom"/>
          </w:tcPr>
          <w:p w14:paraId="1D6D6F5B" w14:textId="77777777" w:rsidR="006A3AF2" w:rsidRPr="00AE7DDB" w:rsidRDefault="006A3AF2" w:rsidP="008465D3">
            <w:pPr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  <w:p w14:paraId="0A55AE1C" w14:textId="77777777" w:rsidR="006A3AF2" w:rsidRPr="00AE7DDB" w:rsidRDefault="006A3AF2" w:rsidP="008465D3">
            <w:pPr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AE7DDB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  <w:r w:rsidRPr="00AE7DD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อื่น ๆ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1405168E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gridSpan w:val="3"/>
            <w:tcBorders>
              <w:left w:val="nil"/>
              <w:right w:val="nil"/>
            </w:tcBorders>
            <w:vAlign w:val="bottom"/>
          </w:tcPr>
          <w:p w14:paraId="223F09C6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766AFA5" w14:textId="77777777" w:rsidR="006A3AF2" w:rsidRPr="00AE7DDB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gridSpan w:val="3"/>
            <w:tcBorders>
              <w:left w:val="nil"/>
              <w:right w:val="nil"/>
            </w:tcBorders>
            <w:vAlign w:val="bottom"/>
          </w:tcPr>
          <w:p w14:paraId="696D280D" w14:textId="77777777" w:rsidR="006A3AF2" w:rsidRPr="00AE7DDB" w:rsidRDefault="006A3AF2" w:rsidP="008465D3">
            <w:pPr>
              <w:spacing w:line="240" w:lineRule="auto"/>
              <w:ind w:left="-115" w:right="31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CA77C4" w:rsidRPr="00AE7DDB" w14:paraId="2755C4B8" w14:textId="77777777" w:rsidTr="008465D3">
        <w:trPr>
          <w:trHeight w:val="301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EB00C" w14:textId="5385980C" w:rsidR="00CA77C4" w:rsidRPr="00AE7DDB" w:rsidRDefault="00FD5320" w:rsidP="00CA77C4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  <w:r w:rsidRPr="00AE7DDB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 xml:space="preserve">   วันที่</w:t>
            </w:r>
            <w:r w:rsidRPr="00AE7DDB">
              <w:rPr>
                <w:rFonts w:ascii="Angsana New" w:hAnsi="Angsana New"/>
                <w:b/>
                <w:bCs/>
                <w:i/>
                <w:iCs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b/>
                <w:bCs/>
                <w:i/>
                <w:iCs/>
                <w:color w:val="000000"/>
              </w:rPr>
              <w:t>31</w:t>
            </w:r>
            <w:r w:rsidRPr="00AE7DDB">
              <w:rPr>
                <w:rFonts w:ascii="Angsana New" w:hAnsi="Angsana New"/>
                <w:b/>
                <w:bCs/>
                <w:i/>
                <w:iCs/>
                <w:color w:val="000000"/>
              </w:rPr>
              <w:t xml:space="preserve"> </w:t>
            </w:r>
            <w:r w:rsidRPr="00AE7DDB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มีนาคม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bottom"/>
          </w:tcPr>
          <w:p w14:paraId="3A8490F4" w14:textId="7E03287D" w:rsidR="00CA77C4" w:rsidRPr="00AE7DDB" w:rsidRDefault="00F22B65" w:rsidP="00CA77C4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cs/>
              </w:rPr>
            </w:pPr>
            <w:r w:rsidRPr="00AE7DD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AB9BD41" w14:textId="77777777" w:rsidR="00CA77C4" w:rsidRPr="00AE7DDB" w:rsidRDefault="00CA77C4" w:rsidP="00CA77C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29E2D93" w14:textId="69A9C5B4" w:rsidR="00CA77C4" w:rsidRPr="00AE7DDB" w:rsidRDefault="00F22B65" w:rsidP="00CA77C4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</w:t>
            </w:r>
            <w:r w:rsidRPr="00AE7DDB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59471467" w14:textId="77777777" w:rsidR="00CA77C4" w:rsidRPr="00AE7DDB" w:rsidRDefault="00CA77C4" w:rsidP="00CA77C4">
            <w:pPr>
              <w:spacing w:line="2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16E68F82" w14:textId="46254A2A" w:rsidR="00CA77C4" w:rsidRPr="00AE7DDB" w:rsidRDefault="00F22B65" w:rsidP="00CA77C4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61C2AC5" w14:textId="77777777" w:rsidR="00CA77C4" w:rsidRPr="00AE7DDB" w:rsidRDefault="00CA77C4" w:rsidP="00CA77C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1A1986B" w14:textId="7DA4A4D4" w:rsidR="00CA77C4" w:rsidRPr="00AE7DDB" w:rsidRDefault="00F22B65" w:rsidP="00CA77C4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</w:t>
            </w:r>
            <w:r w:rsidRPr="00AE7DDB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4F60F3F9" w14:textId="77777777" w:rsidR="00CA77C4" w:rsidRPr="00AE7DDB" w:rsidRDefault="00CA77C4" w:rsidP="00CA77C4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bottom"/>
          </w:tcPr>
          <w:p w14:paraId="557C6CA6" w14:textId="19E7B632" w:rsidR="00CA77C4" w:rsidRPr="00AE7DDB" w:rsidRDefault="00F22B65" w:rsidP="00CA77C4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1610A4D" w14:textId="77777777" w:rsidR="00CA77C4" w:rsidRPr="00AE7DDB" w:rsidRDefault="00CA77C4" w:rsidP="00CA77C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2D4F854" w14:textId="21523413" w:rsidR="00CA77C4" w:rsidRPr="00AE7DDB" w:rsidRDefault="00F22B65" w:rsidP="00CA77C4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</w:t>
            </w:r>
            <w:r w:rsidRPr="00AE7DDB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F476583" w14:textId="77777777" w:rsidR="00CA77C4" w:rsidRPr="00AE7DDB" w:rsidRDefault="00CA77C4" w:rsidP="00CA77C4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10E38DE" w14:textId="252C5FCF" w:rsidR="00CA77C4" w:rsidRPr="00AE7DDB" w:rsidRDefault="00F22B65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9A8742B" w14:textId="77777777" w:rsidR="00CA77C4" w:rsidRPr="00AE7DDB" w:rsidRDefault="00CA77C4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E7D4F17" w14:textId="6474E0CC" w:rsidR="00CA77C4" w:rsidRPr="00AE7DDB" w:rsidRDefault="00F22B65" w:rsidP="00CA77C4">
            <w:pPr>
              <w:pStyle w:val="BodyText"/>
              <w:spacing w:after="0" w:line="20" w:lineRule="atLeast"/>
              <w:ind w:left="-202" w:right="-104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</w:t>
            </w:r>
            <w:r w:rsidRPr="00AE7DDB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68500B68" w14:textId="77777777" w:rsidR="00CA77C4" w:rsidRPr="00AE7DDB" w:rsidRDefault="00CA77C4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1D27DC1" w14:textId="4E432020" w:rsidR="00CA77C4" w:rsidRPr="00AE7DDB" w:rsidRDefault="00F22B65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632F414F" w14:textId="77777777" w:rsidR="00CA77C4" w:rsidRPr="00AE7DDB" w:rsidRDefault="00CA77C4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26E958A1" w14:textId="30ADE907" w:rsidR="00CA77C4" w:rsidRPr="00AE7DDB" w:rsidRDefault="00F22B65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</w:t>
            </w:r>
            <w:r w:rsidRPr="00AE7DDB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60F9E5AA" w14:textId="77777777" w:rsidR="00CA77C4" w:rsidRPr="00AE7DDB" w:rsidRDefault="00CA77C4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DEC880B" w14:textId="71FA8526" w:rsidR="00CA77C4" w:rsidRPr="00AE7DDB" w:rsidRDefault="00F22B65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62BED4F" w14:textId="77777777" w:rsidR="00CA77C4" w:rsidRPr="00AE7DDB" w:rsidRDefault="00CA77C4" w:rsidP="00CA77C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E3BA4F8" w14:textId="73DB1B19" w:rsidR="00CA77C4" w:rsidRPr="00AE7DDB" w:rsidRDefault="00F22B65" w:rsidP="00CA77C4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</w:t>
            </w:r>
            <w:r w:rsidRPr="00AE7DDB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5134C3EA" w14:textId="77777777" w:rsidR="00CA77C4" w:rsidRPr="00AE7DDB" w:rsidRDefault="00CA77C4" w:rsidP="00CA77C4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704CD1BB" w14:textId="60C60AB6" w:rsidR="00CA77C4" w:rsidRPr="00AE7DDB" w:rsidRDefault="00F22B65" w:rsidP="00CA77C4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E16D816" w14:textId="77777777" w:rsidR="00CA77C4" w:rsidRPr="00AE7DDB" w:rsidRDefault="00CA77C4" w:rsidP="00CA77C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5D6CA639" w14:textId="4F391F84" w:rsidR="00CA77C4" w:rsidRPr="00AE7DDB" w:rsidRDefault="00F22B65" w:rsidP="00CA77C4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</w:t>
            </w:r>
            <w:r w:rsidRPr="00AE7DDB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C31B791" w14:textId="77777777" w:rsidR="00CA77C4" w:rsidRPr="00AE7DDB" w:rsidRDefault="00CA77C4" w:rsidP="00CA77C4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0A5C0DDF" w14:textId="1560F89E" w:rsidR="00CA77C4" w:rsidRPr="00AE7DDB" w:rsidRDefault="00F22B65" w:rsidP="00CA77C4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88CCF79" w14:textId="77777777" w:rsidR="00CA77C4" w:rsidRPr="00AE7DDB" w:rsidRDefault="00CA77C4" w:rsidP="00CA77C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1D0015EC" w14:textId="3B10E72E" w:rsidR="00CA77C4" w:rsidRPr="00AE7DDB" w:rsidRDefault="00F22B65" w:rsidP="00CA77C4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</w:t>
            </w:r>
            <w:r w:rsidRPr="00AE7DDB">
              <w:rPr>
                <w:rFonts w:ascii="Angsana New" w:hAnsi="Angsana New" w:cs="Angsana New" w:hint="cs"/>
              </w:rPr>
              <w:t>6</w:t>
            </w:r>
          </w:p>
        </w:tc>
      </w:tr>
      <w:tr w:rsidR="006A3AF2" w:rsidRPr="00AE7DDB" w14:paraId="1E7D395C" w14:textId="77777777" w:rsidTr="008465D3">
        <w:trPr>
          <w:trHeight w:val="20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ACF51" w14:textId="77777777" w:rsidR="006A3AF2" w:rsidRPr="00AE7DDB" w:rsidRDefault="006A3AF2" w:rsidP="008465D3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  <w:r w:rsidRPr="00AE7DDB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438" w:type="dxa"/>
            <w:gridSpan w:val="31"/>
            <w:tcBorders>
              <w:left w:val="nil"/>
              <w:right w:val="nil"/>
            </w:tcBorders>
            <w:vAlign w:val="bottom"/>
          </w:tcPr>
          <w:p w14:paraId="03102C39" w14:textId="77777777" w:rsidR="006A3AF2" w:rsidRPr="00AE7DDB" w:rsidRDefault="006A3AF2" w:rsidP="008465D3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  <w:r w:rsidRPr="00AE7DDB"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  <w:t>(</w:t>
            </w:r>
            <w:r w:rsidRPr="00AE7DDB">
              <w:rPr>
                <w:rFonts w:ascii="Angsana New" w:hAnsi="Angsana New" w:cs="Angsana New" w:hint="cs"/>
                <w:i/>
                <w:iCs/>
                <w:color w:val="000000"/>
                <w:sz w:val="16"/>
                <w:szCs w:val="16"/>
                <w:cs/>
              </w:rPr>
              <w:t>ล้านบาท</w:t>
            </w:r>
            <w:r w:rsidRPr="00AE7DDB"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192FD0" w:rsidRPr="00AE7DDB" w14:paraId="4690783D" w14:textId="77777777" w:rsidTr="000430D6">
        <w:trPr>
          <w:trHeight w:val="211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E502C" w14:textId="77777777" w:rsidR="00192FD0" w:rsidRPr="00AE7DDB" w:rsidRDefault="00192FD0" w:rsidP="00192FD0">
            <w:pPr>
              <w:spacing w:line="240" w:lineRule="auto"/>
              <w:jc w:val="left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512678FB" w14:textId="71A944A0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1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525</w:t>
            </w:r>
            <w:r w:rsidR="00192FD0" w:rsidRPr="00AE7DDB">
              <w:rPr>
                <w:rFonts w:ascii="Angsana New" w:hAnsi="Angsana New"/>
                <w:color w:val="000000"/>
                <w:cs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98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BFC1C96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</w:tcPr>
          <w:p w14:paraId="21E17372" w14:textId="66CFB20D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1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389</w:t>
            </w:r>
            <w:r w:rsidR="00192FD0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64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6116A4CB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3CBCEB6B" w14:textId="001EDA4A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cs/>
              </w:rPr>
            </w:pPr>
            <w:r w:rsidRPr="00AE7DDB">
              <w:rPr>
                <w:rFonts w:ascii="Angsana New" w:hAnsi="Angsana New"/>
                <w:color w:val="000000"/>
              </w:rPr>
              <w:t>45</w:t>
            </w:r>
            <w:r w:rsidR="00192FD0" w:rsidRPr="00AE7DDB">
              <w:rPr>
                <w:rFonts w:ascii="Angsana New" w:hAnsi="Angsana New"/>
                <w:color w:val="000000"/>
                <w:cs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97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6A04263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3D1F93A0" w14:textId="286FDAF6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6</w:t>
            </w:r>
            <w:r w:rsidR="00192FD0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84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7F6F3BC9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695585FA" w14:textId="7F818B9E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859</w:t>
            </w:r>
            <w:r w:rsidR="00192FD0" w:rsidRPr="00AE7DDB">
              <w:rPr>
                <w:rFonts w:ascii="Angsana New" w:hAnsi="Angsana New"/>
                <w:color w:val="000000"/>
                <w:cs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42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1101C0AF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0B49AC87" w14:textId="5F2EF99E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1</w:t>
            </w:r>
            <w:r w:rsidRPr="00AE7DDB">
              <w:rPr>
                <w:rFonts w:ascii="Angsana New" w:hAnsi="Angsana New"/>
                <w:color w:val="000000"/>
              </w:rPr>
              <w:t>,</w:t>
            </w:r>
            <w:r w:rsidR="00F22B65" w:rsidRPr="00AE7DDB">
              <w:rPr>
                <w:rFonts w:ascii="Angsana New" w:hAnsi="Angsana New"/>
                <w:color w:val="000000"/>
              </w:rPr>
              <w:t>096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83</w:t>
            </w:r>
            <w:r w:rsidRPr="00AE7DDB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46C7E4D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71361FD8" w14:textId="1776FB2B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4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309</w:t>
            </w:r>
            <w:r w:rsidR="00192FD0" w:rsidRPr="00AE7DDB">
              <w:rPr>
                <w:rFonts w:ascii="Angsana New" w:hAnsi="Angsana New"/>
                <w:color w:val="000000"/>
                <w:cs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56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470936F" w14:textId="77777777" w:rsidR="00192FD0" w:rsidRPr="00AE7DDB" w:rsidRDefault="00192FD0" w:rsidP="00192FD0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2DD4EDCE" w14:textId="2BD8668B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5</w:t>
            </w:r>
            <w:r w:rsidRPr="00AE7DDB">
              <w:rPr>
                <w:rFonts w:ascii="Angsana New" w:hAnsi="Angsana New"/>
                <w:color w:val="000000"/>
              </w:rPr>
              <w:t>,</w:t>
            </w:r>
            <w:r w:rsidR="00F22B65" w:rsidRPr="00AE7DDB">
              <w:rPr>
                <w:rFonts w:ascii="Angsana New" w:hAnsi="Angsana New"/>
                <w:color w:val="000000"/>
              </w:rPr>
              <w:t>532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35</w:t>
            </w:r>
            <w:r w:rsidRPr="00AE7DDB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5CB3C190" w14:textId="77777777" w:rsidR="00192FD0" w:rsidRPr="00AE7DDB" w:rsidRDefault="00192FD0" w:rsidP="00192FD0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7715A752" w14:textId="044ED660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744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26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4C0F837" w14:textId="77777777" w:rsidR="00192FD0" w:rsidRPr="00AE7DDB" w:rsidRDefault="00192FD0" w:rsidP="00192FD0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</w:tcPr>
          <w:p w14:paraId="49FF2089" w14:textId="304D442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287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38</w:t>
            </w:r>
            <w:r w:rsidRPr="00AE7DDB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5B8FF758" w14:textId="77777777" w:rsidR="00192FD0" w:rsidRPr="00AE7DDB" w:rsidRDefault="00192FD0" w:rsidP="00192FD0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</w:tcPr>
          <w:p w14:paraId="3D10C110" w14:textId="507C7D6B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239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61</w:t>
            </w:r>
            <w:r w:rsidRPr="00AE7DDB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6CB5156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00FC37DF" w14:textId="1C4A6A81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194</w:t>
            </w:r>
            <w:r w:rsidR="00192FD0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58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66F82181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582A343F" w14:textId="1C719669" w:rsidR="00192FD0" w:rsidRPr="00AE7DDB" w:rsidRDefault="00192FD0" w:rsidP="00192FD0">
            <w:pPr>
              <w:tabs>
                <w:tab w:val="left" w:pos="1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 w:hint="cs"/>
                <w:color w:val="000000"/>
                <w:cs/>
              </w:rPr>
              <w:t xml:space="preserve">       </w:t>
            </w:r>
            <w:r w:rsidRPr="00AE7DDB">
              <w:rPr>
                <w:rFonts w:ascii="Angsana New" w:hAnsi="Angsana New"/>
                <w:color w:val="000000"/>
              </w:rPr>
              <w:t xml:space="preserve">-  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62326C8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6D93B4F3" w14:textId="47898250" w:rsidR="00192FD0" w:rsidRPr="00AE7DDB" w:rsidRDefault="00192FD0" w:rsidP="00192FD0">
            <w:pPr>
              <w:tabs>
                <w:tab w:val="left" w:pos="1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 w:hint="cs"/>
                <w:color w:val="000000"/>
                <w:cs/>
              </w:rPr>
              <w:t xml:space="preserve">  </w:t>
            </w:r>
            <w:r w:rsidRPr="00AE7DDB">
              <w:rPr>
                <w:rFonts w:ascii="Angsana New" w:hAnsi="Angsana New"/>
                <w:color w:val="000000"/>
              </w:rPr>
              <w:t xml:space="preserve">-   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691B680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2F133FD1" w14:textId="0A071687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7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724</w:t>
            </w:r>
            <w:r w:rsidR="00192FD0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80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083FD4F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</w:tcPr>
          <w:p w14:paraId="32998502" w14:textId="5E535AD3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8</w:t>
            </w:r>
            <w:r w:rsidRPr="00AE7DDB">
              <w:rPr>
                <w:rFonts w:ascii="Angsana New" w:hAnsi="Angsana New"/>
                <w:color w:val="000000"/>
              </w:rPr>
              <w:t>,</w:t>
            </w:r>
            <w:r w:rsidR="00F22B65" w:rsidRPr="00AE7DDB">
              <w:rPr>
                <w:rFonts w:ascii="Angsana New" w:hAnsi="Angsana New"/>
                <w:color w:val="000000"/>
              </w:rPr>
              <w:t>507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6</w:t>
            </w:r>
            <w:r w:rsidR="00F22B65" w:rsidRPr="00AE7DDB">
              <w:rPr>
                <w:rFonts w:ascii="Angsana New" w:hAnsi="Angsana New" w:hint="cs"/>
                <w:color w:val="000000"/>
              </w:rPr>
              <w:t>2</w:t>
            </w:r>
          </w:p>
        </w:tc>
      </w:tr>
      <w:tr w:rsidR="00192FD0" w:rsidRPr="00AE7DDB" w14:paraId="4DC70935" w14:textId="77777777" w:rsidTr="00482B76">
        <w:trPr>
          <w:trHeight w:val="248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1A62F" w14:textId="77777777" w:rsidR="00192FD0" w:rsidRPr="00AE7DDB" w:rsidRDefault="00192FD0" w:rsidP="00192FD0">
            <w:pPr>
              <w:spacing w:line="240" w:lineRule="auto"/>
              <w:jc w:val="left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3133BD" w14:textId="134266EE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A9AAB43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A8D565" w14:textId="56ED96C0" w:rsidR="00192FD0" w:rsidRPr="00AE7DDB" w:rsidRDefault="00192FD0" w:rsidP="00192FD0">
            <w:pPr>
              <w:tabs>
                <w:tab w:val="left" w:pos="1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 w:hint="cs"/>
                <w:color w:val="000000"/>
                <w:cs/>
              </w:rPr>
              <w:t xml:space="preserve">    </w:t>
            </w:r>
            <w:r w:rsidRPr="00AE7DD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6A0F7C66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</w:tcPr>
          <w:p w14:paraId="6F2446CB" w14:textId="531A9406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0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18</w:t>
            </w:r>
            <w:r w:rsidRPr="00AE7DDB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DBCCF9B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7562DF" w14:textId="4391F24B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0</w:t>
            </w:r>
            <w:r w:rsidR="00192FD0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18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455EDEA0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8F8341" w14:textId="45ADD942" w:rsidR="00192FD0" w:rsidRPr="00AE7DDB" w:rsidRDefault="00192FD0" w:rsidP="00192FD0">
            <w:pPr>
              <w:tabs>
                <w:tab w:val="decimal" w:pos="12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13AB3A5E" w14:textId="77777777" w:rsidR="00192FD0" w:rsidRPr="00AE7DDB" w:rsidRDefault="00192FD0" w:rsidP="00192FD0">
            <w:pPr>
              <w:tabs>
                <w:tab w:val="decimal" w:pos="328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</w:tcPr>
          <w:p w14:paraId="2AEAF540" w14:textId="50E7353A" w:rsidR="00192FD0" w:rsidRPr="00AE7DDB" w:rsidRDefault="00192FD0" w:rsidP="00192FD0">
            <w:pPr>
              <w:tabs>
                <w:tab w:val="left" w:pos="1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12CF6E92" w14:textId="7777777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D1941B" w14:textId="1C75C208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     -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152BAB13" w14:textId="77777777" w:rsidR="00192FD0" w:rsidRPr="00AE7DDB" w:rsidRDefault="00192FD0" w:rsidP="00192FD0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4EB485" w14:textId="05B38483" w:rsidR="00192FD0" w:rsidRPr="00AE7DDB" w:rsidRDefault="00192FD0" w:rsidP="00192FD0">
            <w:pPr>
              <w:tabs>
                <w:tab w:val="left" w:pos="1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     -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31702A22" w14:textId="77777777" w:rsidR="00192FD0" w:rsidRPr="00AE7DDB" w:rsidRDefault="00192FD0" w:rsidP="00192FD0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370D2FB2" w14:textId="5F50B39F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10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28</w:t>
            </w:r>
            <w:r w:rsidRPr="00AE7DDB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0FEB953C" w14:textId="77777777" w:rsidR="00192FD0" w:rsidRPr="00AE7DDB" w:rsidRDefault="00192FD0" w:rsidP="00192FD0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C8E2E8" w14:textId="64CCF9E5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    </w:t>
            </w:r>
            <w:r w:rsidR="00F22B65" w:rsidRPr="00AE7DDB">
              <w:rPr>
                <w:rFonts w:ascii="Angsana New" w:hAnsi="Angsana New"/>
                <w:color w:val="000000"/>
              </w:rPr>
              <w:t>2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18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44B5BC64" w14:textId="77777777" w:rsidR="00192FD0" w:rsidRPr="00AE7DDB" w:rsidRDefault="00192FD0" w:rsidP="00192FD0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</w:tcPr>
          <w:p w14:paraId="0B092791" w14:textId="58C94496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31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13</w:t>
            </w:r>
            <w:r w:rsidRPr="00AE7DDB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93F93FA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1CE7C4" w14:textId="781CA96A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29</w:t>
            </w:r>
            <w:r w:rsidR="00192FD0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56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4AF40D1D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14:paraId="0FA7F33F" w14:textId="4BF9688E" w:rsidR="00192FD0" w:rsidRPr="00AE7DDB" w:rsidRDefault="00192FD0" w:rsidP="00192FD0">
            <w:pPr>
              <w:tabs>
                <w:tab w:val="left" w:pos="1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 w:hint="cs"/>
                <w:color w:val="000000"/>
                <w:cs/>
              </w:rPr>
              <w:t xml:space="preserve">   </w:t>
            </w:r>
            <w:r w:rsidRPr="00AE7DDB">
              <w:rPr>
                <w:rFonts w:ascii="Angsana New" w:hAnsi="Angsana New"/>
                <w:color w:val="000000"/>
              </w:rPr>
              <w:t xml:space="preserve"> (</w:t>
            </w:r>
            <w:r w:rsidR="00F22B65" w:rsidRPr="00AE7DDB">
              <w:rPr>
                <w:rFonts w:ascii="Angsana New" w:hAnsi="Angsana New"/>
                <w:color w:val="000000"/>
              </w:rPr>
              <w:t>41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59</w:t>
            </w:r>
            <w:r w:rsidRPr="00AE7DDB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92B65F8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F3A9C5" w14:textId="676E52FE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(</w:t>
            </w:r>
            <w:r w:rsidR="00F22B65" w:rsidRPr="00AE7DDB">
              <w:rPr>
                <w:rFonts w:ascii="Angsana New" w:hAnsi="Angsana New"/>
                <w:color w:val="000000"/>
              </w:rPr>
              <w:t>31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92</w:t>
            </w:r>
            <w:r w:rsidRPr="00AE7DDB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EC4B9C4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176DD1" w14:textId="0754D1F2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  <w:sz w:val="16"/>
                <w:szCs w:val="16"/>
                <w:cs/>
              </w:rPr>
              <w:t xml:space="preserve">    -  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39DCCE0E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6D9D4D6" w14:textId="0EC26A06" w:rsidR="00192FD0" w:rsidRPr="00AE7DDB" w:rsidRDefault="00192FD0" w:rsidP="00192FD0">
            <w:pPr>
              <w:tabs>
                <w:tab w:val="left" w:pos="1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   -   </w:t>
            </w:r>
          </w:p>
        </w:tc>
      </w:tr>
      <w:tr w:rsidR="00192FD0" w:rsidRPr="00AE7DDB" w14:paraId="7658DC10" w14:textId="77777777" w:rsidTr="001B0EC1">
        <w:trPr>
          <w:trHeight w:val="256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90C92" w14:textId="77777777" w:rsidR="00192FD0" w:rsidRPr="00AE7DDB" w:rsidRDefault="00192FD0" w:rsidP="00192FD0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242078" w14:textId="64C1A82F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525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  <w:cs/>
              </w:rPr>
              <w:t>.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98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21FE76DC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2928A" w14:textId="54AC83C7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389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64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5B5C8FF3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B32A0" w14:textId="1AA739A6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46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15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DA1D355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3527FE" w14:textId="3367E4F3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>7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02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564BF305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B6E60D" w14:textId="67FE9616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>859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  <w:cs/>
              </w:rPr>
              <w:t>.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42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15A45565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CC0E8" w14:textId="5D0CDE53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096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83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3316D7B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41E26C" w14:textId="64E278D3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>4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309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  <w:cs/>
              </w:rPr>
              <w:t>.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56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C9821CD" w14:textId="77777777" w:rsidR="00192FD0" w:rsidRPr="00AE7DDB" w:rsidRDefault="00192FD0" w:rsidP="00192FD0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583C6" w14:textId="2CE376CB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5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532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35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72AD15A6" w14:textId="77777777" w:rsidR="00192FD0" w:rsidRPr="00AE7DDB" w:rsidRDefault="00192FD0" w:rsidP="00192FD0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46F85" w14:textId="7631BCDF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754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54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1D74904" w14:textId="77777777" w:rsidR="00192FD0" w:rsidRPr="00AE7DDB" w:rsidRDefault="00192FD0" w:rsidP="00192FD0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8D022" w14:textId="05B5F57B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289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56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51F56C3C" w14:textId="77777777" w:rsidR="00192FD0" w:rsidRPr="00AE7DDB" w:rsidRDefault="00192FD0" w:rsidP="00192FD0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6295D" w14:textId="1E13285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270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74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1ADC062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BA4326" w14:textId="71315C67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>224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14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31AED096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4E4C9" w14:textId="3365D3F6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  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(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41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59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749A1C6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D00FF4" w14:textId="5069FB8C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>(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92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F00FA8D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98D72E" w14:textId="4EA1F880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>7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724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  <w:cs/>
              </w:rPr>
              <w:t>.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80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6983BF2C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right w:val="nil"/>
            </w:tcBorders>
          </w:tcPr>
          <w:p w14:paraId="7E49F56A" w14:textId="11446EDD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8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507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6</w:t>
            </w:r>
            <w:r w:rsidR="00F22B65" w:rsidRPr="00AE7DDB">
              <w:rPr>
                <w:rFonts w:ascii="Angsana New" w:hAnsi="Angsana New" w:hint="cs"/>
                <w:b/>
                <w:bCs/>
                <w:color w:val="000000"/>
              </w:rPr>
              <w:t>2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</w:tr>
      <w:tr w:rsidR="0078106A" w:rsidRPr="00AE7DDB" w14:paraId="18891005" w14:textId="77777777" w:rsidTr="00C41A7A">
        <w:trPr>
          <w:trHeight w:val="248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F5C0E" w14:textId="77777777" w:rsidR="0078106A" w:rsidRPr="00AE7DDB" w:rsidRDefault="0078106A" w:rsidP="0078106A">
            <w:pPr>
              <w:spacing w:line="240" w:lineRule="auto"/>
              <w:jc w:val="left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  <w:cs/>
                <w:lang w:val="en-GB"/>
              </w:rPr>
              <w:t>รายได้อื่น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7B63DE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CB3333B" w14:textId="77777777" w:rsidR="0078106A" w:rsidRPr="00AE7DDB" w:rsidRDefault="0078106A" w:rsidP="0078106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C15ABE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61C2EBAF" w14:textId="77777777" w:rsidR="0078106A" w:rsidRPr="00AE7DDB" w:rsidRDefault="0078106A" w:rsidP="0078106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D88F6A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8028C21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C6B7CA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76858623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77F109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366DE14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629030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C4262FE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DC9725" w14:textId="77777777" w:rsidR="0078106A" w:rsidRPr="00AE7DDB" w:rsidRDefault="0078106A" w:rsidP="0078106A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0E9F3D5D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01C0E0" w14:textId="77777777" w:rsidR="0078106A" w:rsidRPr="00AE7DDB" w:rsidRDefault="0078106A" w:rsidP="0078106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74510BAB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398519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0DB3F22B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5E062E" w14:textId="77777777" w:rsidR="0078106A" w:rsidRPr="00AE7DDB" w:rsidRDefault="0078106A" w:rsidP="0078106A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711FF324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BFA383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FF0C71C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135404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078AE4F0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7D899A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914BE8C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DEE663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1394286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B9F15C" w14:textId="250F5D70" w:rsidR="0078106A" w:rsidRPr="00AE7DDB" w:rsidRDefault="00F22B65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98</w:t>
            </w:r>
            <w:r w:rsidR="00BA39F3" w:rsidRPr="00AE7DDB">
              <w:rPr>
                <w:rFonts w:ascii="Angsana New" w:hAnsi="Angsana New"/>
                <w:color w:val="000000"/>
                <w:cs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32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446D38CE" w14:textId="77777777" w:rsidR="0078106A" w:rsidRPr="00AE7DDB" w:rsidRDefault="0078106A" w:rsidP="0078106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</w:tcPr>
          <w:p w14:paraId="2D28FD45" w14:textId="2DCF758C" w:rsidR="0078106A" w:rsidRPr="00AE7DDB" w:rsidRDefault="00F22B65" w:rsidP="0078106A">
            <w:pPr>
              <w:tabs>
                <w:tab w:val="decimal" w:pos="15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>957</w:t>
            </w:r>
            <w:r w:rsidR="0078106A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8</w:t>
            </w:r>
            <w:r w:rsidRPr="00AE7DDB">
              <w:rPr>
                <w:rFonts w:ascii="Angsana New" w:hAnsi="Angsana New" w:hint="cs"/>
                <w:color w:val="000000"/>
              </w:rPr>
              <w:t>7</w:t>
            </w:r>
          </w:p>
        </w:tc>
      </w:tr>
      <w:tr w:rsidR="0078106A" w:rsidRPr="00AE7DDB" w14:paraId="5370BCCA" w14:textId="77777777" w:rsidTr="005E230B">
        <w:trPr>
          <w:trHeight w:val="256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83C06" w14:textId="77777777" w:rsidR="0078106A" w:rsidRPr="00AE7DDB" w:rsidRDefault="0078106A" w:rsidP="0078106A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รวมรายได้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51639276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3F6A25D" w14:textId="77777777" w:rsidR="0078106A" w:rsidRPr="00AE7DDB" w:rsidRDefault="0078106A" w:rsidP="0078106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7BFC065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7244D135" w14:textId="77777777" w:rsidR="0078106A" w:rsidRPr="00AE7DDB" w:rsidRDefault="0078106A" w:rsidP="0078106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551ADB62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25F25A2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173361F7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2941F75B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62BB387F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3734331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37E58D96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C7584B6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4371366C" w14:textId="77777777" w:rsidR="0078106A" w:rsidRPr="00AE7DDB" w:rsidRDefault="0078106A" w:rsidP="0078106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941B442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18AD3ED1" w14:textId="77777777" w:rsidR="0078106A" w:rsidRPr="00AE7DDB" w:rsidRDefault="0078106A" w:rsidP="0078106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494F8E8C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0C1C7AA9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3B9A6B27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2E0D9521" w14:textId="77777777" w:rsidR="0078106A" w:rsidRPr="00AE7DDB" w:rsidRDefault="0078106A" w:rsidP="0078106A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5A1EE449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6E28A16E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7C5DBCB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6C8DC4B3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15BFEB96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7EBD83F9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77CE749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1DC1B0DE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AAAE3DB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F40CAA" w14:textId="79E7F00C" w:rsidR="0078106A" w:rsidRPr="00AE7DDB" w:rsidRDefault="00F22B65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>7</w:t>
            </w:r>
            <w:r w:rsidR="001D57E6" w:rsidRPr="00AE7DDB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823</w:t>
            </w:r>
            <w:r w:rsidR="005946E2"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12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4596DA3B" w14:textId="77777777" w:rsidR="0078106A" w:rsidRPr="00AE7DDB" w:rsidRDefault="0078106A" w:rsidP="0078106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EE8AB" w14:textId="669CC818" w:rsidR="0078106A" w:rsidRPr="00AE7DDB" w:rsidRDefault="00F22B65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>9</w:t>
            </w:r>
            <w:r w:rsidR="0078106A" w:rsidRPr="00AE7DDB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465</w:t>
            </w:r>
            <w:r w:rsidR="0078106A"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4</w:t>
            </w:r>
            <w:r w:rsidRPr="00AE7DDB">
              <w:rPr>
                <w:rFonts w:ascii="Angsana New" w:hAnsi="Angsana New" w:hint="cs"/>
                <w:b/>
                <w:bCs/>
                <w:color w:val="000000"/>
              </w:rPr>
              <w:t>9</w:t>
            </w:r>
          </w:p>
        </w:tc>
      </w:tr>
      <w:tr w:rsidR="0078106A" w:rsidRPr="00AE7DDB" w14:paraId="72157829" w14:textId="77777777" w:rsidTr="00C149EB">
        <w:trPr>
          <w:trHeight w:val="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774F7" w14:textId="77777777" w:rsidR="0078106A" w:rsidRPr="00AE7DDB" w:rsidRDefault="0078106A" w:rsidP="0078106A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641EEA91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119976B" w14:textId="77777777" w:rsidR="0078106A" w:rsidRPr="00AE7DDB" w:rsidRDefault="0078106A" w:rsidP="0078106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DD29613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32D42534" w14:textId="77777777" w:rsidR="0078106A" w:rsidRPr="00AE7DDB" w:rsidRDefault="0078106A" w:rsidP="0078106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FA40E9D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3D164E5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33186016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492AFCFD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11385D50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A609304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5F4C8D6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AC97F0D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F1BF03C" w14:textId="77777777" w:rsidR="0078106A" w:rsidRPr="00AE7DDB" w:rsidRDefault="0078106A" w:rsidP="0078106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DDC17D2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F8AADF5" w14:textId="77777777" w:rsidR="0078106A" w:rsidRPr="00AE7DDB" w:rsidRDefault="0078106A" w:rsidP="0078106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56403B3D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92D6594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5D9ED779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31BD2EC6" w14:textId="77777777" w:rsidR="0078106A" w:rsidRPr="00AE7DDB" w:rsidRDefault="0078106A" w:rsidP="0078106A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41B83866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53586C0F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2364E79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786D3552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10A381EE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6BBC4AAB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1897FB4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02F4E05B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74FACDF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16A7A821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38E9BE8A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center"/>
          </w:tcPr>
          <w:p w14:paraId="7A3F8670" w14:textId="77777777" w:rsidR="0078106A" w:rsidRPr="00AE7DDB" w:rsidRDefault="0078106A" w:rsidP="0078106A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78106A" w:rsidRPr="00AE7DDB" w14:paraId="3B8CD101" w14:textId="77777777" w:rsidTr="00C149EB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FB84D" w14:textId="77777777" w:rsidR="0078106A" w:rsidRPr="00AE7DDB" w:rsidRDefault="0078106A" w:rsidP="0078106A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cs/>
                <w:lang w:val="en-GB"/>
              </w:rPr>
            </w:pPr>
            <w:r w:rsidRPr="00AE7DDB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  <w:lang w:val="en-GB"/>
              </w:rPr>
              <w:t>การจำแนกรายได้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3C3E421B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3B7AE15F" w14:textId="77777777" w:rsidR="0078106A" w:rsidRPr="00AE7DDB" w:rsidRDefault="0078106A" w:rsidP="0078106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7424D200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439937B2" w14:textId="77777777" w:rsidR="0078106A" w:rsidRPr="00AE7DDB" w:rsidRDefault="0078106A" w:rsidP="0078106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67FA7E81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FD408B6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545EEC88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58A50302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4D714941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0E14212D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354977AA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E809710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063026A5" w14:textId="77777777" w:rsidR="0078106A" w:rsidRPr="00AE7DDB" w:rsidRDefault="0078106A" w:rsidP="0078106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004735A7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6E1F380" w14:textId="77777777" w:rsidR="0078106A" w:rsidRPr="00AE7DDB" w:rsidRDefault="0078106A" w:rsidP="0078106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6547594E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D39EB76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320AFDD0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6AB7D66C" w14:textId="77777777" w:rsidR="0078106A" w:rsidRPr="00AE7DDB" w:rsidRDefault="0078106A" w:rsidP="0078106A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29A9E07A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751569BB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1861ABA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20BC2BB6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6DE5AC4C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1F0FCEE1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C805D8A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23913BC5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5AEB6BB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6AA4E651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324AF14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center"/>
          </w:tcPr>
          <w:p w14:paraId="415D838F" w14:textId="77777777" w:rsidR="0078106A" w:rsidRPr="00AE7DDB" w:rsidRDefault="0078106A" w:rsidP="0078106A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78106A" w:rsidRPr="00AE7DDB" w14:paraId="5C575F85" w14:textId="77777777" w:rsidTr="00C149EB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AD4DA" w14:textId="77777777" w:rsidR="0078106A" w:rsidRPr="00AE7DDB" w:rsidRDefault="0078106A" w:rsidP="0078106A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00047F99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79FC03C" w14:textId="77777777" w:rsidR="0078106A" w:rsidRPr="00AE7DDB" w:rsidRDefault="0078106A" w:rsidP="0078106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69EABB8" w14:textId="77777777" w:rsidR="0078106A" w:rsidRPr="00AE7DDB" w:rsidRDefault="0078106A" w:rsidP="0078106A">
            <w:pPr>
              <w:tabs>
                <w:tab w:val="decimal" w:pos="4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202E8517" w14:textId="77777777" w:rsidR="0078106A" w:rsidRPr="00AE7DDB" w:rsidRDefault="0078106A" w:rsidP="0078106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33B495A1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1DD05E6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07381C2E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0E9DB91A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53D2CA40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8A5CEBE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BF93287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2144746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6EFF275C" w14:textId="77777777" w:rsidR="0078106A" w:rsidRPr="00AE7DDB" w:rsidRDefault="0078106A" w:rsidP="0078106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D95F9F2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DA286C5" w14:textId="77777777" w:rsidR="0078106A" w:rsidRPr="00AE7DDB" w:rsidRDefault="0078106A" w:rsidP="0078106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2F18DC7B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67CF14E7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0E61C0EE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57332A39" w14:textId="77777777" w:rsidR="0078106A" w:rsidRPr="00AE7DDB" w:rsidRDefault="0078106A" w:rsidP="0078106A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60E7BCA6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353D1462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343B28C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57254826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4C4DC8DA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5F1F2504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8DBF1C7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38D74BA4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67D9F15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0C4CAD91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74AB4B58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center"/>
          </w:tcPr>
          <w:p w14:paraId="6A766D98" w14:textId="77777777" w:rsidR="0078106A" w:rsidRPr="00AE7DDB" w:rsidRDefault="0078106A" w:rsidP="0078106A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192FD0" w:rsidRPr="00AE7DDB" w14:paraId="3CE592C6" w14:textId="77777777" w:rsidTr="00E83843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86276" w14:textId="77777777" w:rsidR="00192FD0" w:rsidRPr="00AE7DDB" w:rsidRDefault="00192FD0" w:rsidP="00192FD0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AE7DDB">
              <w:rPr>
                <w:rFonts w:ascii="Angsana New" w:hAnsi="Angsana New"/>
                <w:color w:val="000000"/>
                <w:cs/>
                <w:lang w:val="en-GB"/>
              </w:rPr>
              <w:t>ณ</w:t>
            </w:r>
            <w:r w:rsidRPr="00AE7DDB">
              <w:rPr>
                <w:rFonts w:ascii="Angsana New" w:hAnsi="Angsana New"/>
                <w:color w:val="000000"/>
                <w:lang w:val="en-GB"/>
              </w:rPr>
              <w:t xml:space="preserve"> </w:t>
            </w:r>
            <w:r w:rsidRPr="00AE7DDB">
              <w:rPr>
                <w:rFonts w:ascii="Angsana New" w:hAnsi="Angsana New"/>
                <w:color w:val="000000"/>
                <w:cs/>
                <w:lang w:val="en-GB"/>
              </w:rPr>
              <w:t>เวลาใดเวลาหนึ่ง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39E606FC" w14:textId="6C805252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>1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525</w:t>
            </w:r>
            <w:r w:rsidR="00192FD0" w:rsidRPr="00AE7DDB">
              <w:rPr>
                <w:rFonts w:ascii="Angsana New" w:hAnsi="Angsana New"/>
                <w:color w:val="000000"/>
                <w:cs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98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8A6BB47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</w:tcPr>
          <w:p w14:paraId="3F6B6271" w14:textId="4F774989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1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389</w:t>
            </w:r>
            <w:r w:rsidR="00192FD0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64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15AC661D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</w:tcPr>
          <w:p w14:paraId="11D630F1" w14:textId="052B0832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 w:hint="cs"/>
                <w:color w:val="000000"/>
                <w:cs/>
              </w:rPr>
              <w:t xml:space="preserve">    </w:t>
            </w:r>
            <w:r w:rsidRPr="00AE7DD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1204F30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</w:tcPr>
          <w:p w14:paraId="2F8AC2C6" w14:textId="1EF375E5" w:rsidR="00192FD0" w:rsidRPr="00AE7DDB" w:rsidRDefault="00192FD0" w:rsidP="00192FD0">
            <w:pPr>
              <w:tabs>
                <w:tab w:val="left" w:pos="1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 w:hint="cs"/>
                <w:color w:val="000000"/>
                <w:cs/>
              </w:rPr>
              <w:t xml:space="preserve">    </w:t>
            </w:r>
            <w:r w:rsidRPr="00AE7DD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795EF3B4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4AB82F0F" w14:textId="7A699AA0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8</w:t>
            </w:r>
            <w:r w:rsidRPr="00AE7DDB">
              <w:rPr>
                <w:rFonts w:ascii="Angsana New" w:hAnsi="Angsana New" w:hint="cs"/>
                <w:color w:val="000000"/>
              </w:rPr>
              <w:t>48</w:t>
            </w:r>
            <w:r w:rsidR="00192FD0" w:rsidRPr="00AE7DDB">
              <w:rPr>
                <w:rFonts w:ascii="Angsana New" w:hAnsi="Angsana New"/>
                <w:color w:val="000000"/>
                <w:cs/>
              </w:rPr>
              <w:t>.</w:t>
            </w:r>
            <w:r w:rsidRPr="00AE7DDB">
              <w:rPr>
                <w:rFonts w:ascii="Angsana New" w:hAnsi="Angsana New" w:hint="cs"/>
                <w:color w:val="000000"/>
              </w:rPr>
              <w:t>35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16F2373B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653D91AC" w14:textId="6DDE68A8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1</w:t>
            </w:r>
            <w:r w:rsidRPr="00AE7DDB">
              <w:rPr>
                <w:rFonts w:ascii="Angsana New" w:hAnsi="Angsana New"/>
                <w:color w:val="000000"/>
              </w:rPr>
              <w:t>,</w:t>
            </w:r>
            <w:r w:rsidR="00F22B65" w:rsidRPr="00AE7DDB">
              <w:rPr>
                <w:rFonts w:ascii="Angsana New" w:hAnsi="Angsana New"/>
                <w:color w:val="000000"/>
              </w:rPr>
              <w:t>075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78</w:t>
            </w:r>
            <w:r w:rsidRPr="00AE7DDB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060A5904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605A6A6" w14:textId="5AAA38A4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>4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309</w:t>
            </w:r>
            <w:r w:rsidR="00192FD0" w:rsidRPr="00AE7DDB">
              <w:rPr>
                <w:rFonts w:ascii="Angsana New" w:hAnsi="Angsana New"/>
                <w:color w:val="000000"/>
                <w:cs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56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1D710FD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22B375DB" w14:textId="7E3D6E6C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5</w:t>
            </w:r>
            <w:r w:rsidRPr="00AE7DDB">
              <w:rPr>
                <w:rFonts w:ascii="Angsana New" w:hAnsi="Angsana New"/>
                <w:color w:val="000000"/>
              </w:rPr>
              <w:t>,</w:t>
            </w:r>
            <w:r w:rsidR="00F22B65" w:rsidRPr="00AE7DDB">
              <w:rPr>
                <w:rFonts w:ascii="Angsana New" w:hAnsi="Angsana New"/>
                <w:color w:val="000000"/>
              </w:rPr>
              <w:t>532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35</w:t>
            </w:r>
            <w:r w:rsidRPr="00AE7DDB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59BD1206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45694440" w14:textId="0C25242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   -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726C1D72" w14:textId="77777777" w:rsidR="00192FD0" w:rsidRPr="00AE7DDB" w:rsidRDefault="00192FD0" w:rsidP="00192FD0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</w:tcPr>
          <w:p w14:paraId="38B28238" w14:textId="024CCE1A" w:rsidR="00192FD0" w:rsidRPr="00AE7DDB" w:rsidRDefault="00192FD0" w:rsidP="00192FD0">
            <w:pPr>
              <w:tabs>
                <w:tab w:val="left" w:pos="1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   - 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333A7616" w14:textId="77777777" w:rsidR="00192FD0" w:rsidRPr="00AE7DDB" w:rsidRDefault="00192FD0" w:rsidP="00192FD0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</w:tcPr>
          <w:p w14:paraId="64D0F85E" w14:textId="28EFCAE6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53</w:t>
            </w:r>
            <w:r w:rsidR="00192FD0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69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FD507D7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</w:tcPr>
          <w:p w14:paraId="6A9A86D7" w14:textId="30043C3D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86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3</w:t>
            </w:r>
            <w:r w:rsidR="00F22B65" w:rsidRPr="00AE7DDB">
              <w:rPr>
                <w:rFonts w:ascii="Angsana New" w:hAnsi="Angsana New" w:hint="cs"/>
                <w:color w:val="000000"/>
              </w:rPr>
              <w:t>6</w:t>
            </w:r>
            <w:r w:rsidRPr="00AE7DDB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4533C7BD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6E826B22" w14:textId="42009A5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    (</w:t>
            </w:r>
            <w:r w:rsidR="00F22B65" w:rsidRPr="00AE7DDB">
              <w:rPr>
                <w:rFonts w:ascii="Angsana New" w:hAnsi="Angsana New"/>
                <w:color w:val="000000"/>
              </w:rPr>
              <w:t>17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36</w:t>
            </w:r>
            <w:r w:rsidRPr="00AE7DDB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1C54F083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</w:tcPr>
          <w:p w14:paraId="019BA07E" w14:textId="5048BE7E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(</w:t>
            </w:r>
            <w:r w:rsidR="00F22B65" w:rsidRPr="00AE7DDB">
              <w:rPr>
                <w:rFonts w:ascii="Angsana New" w:hAnsi="Angsana New"/>
                <w:color w:val="000000"/>
              </w:rPr>
              <w:t>0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20</w:t>
            </w:r>
            <w:r w:rsidRPr="00AE7DDB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A68BF84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2F87F835" w14:textId="72404C2A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6</w:t>
            </w:r>
            <w:r w:rsidRPr="00AE7DDB">
              <w:rPr>
                <w:rFonts w:ascii="Angsana New" w:hAnsi="Angsana New"/>
                <w:color w:val="000000"/>
              </w:rPr>
              <w:t>,</w:t>
            </w:r>
            <w:r w:rsidR="00F22B65" w:rsidRPr="00AE7DDB">
              <w:rPr>
                <w:rFonts w:ascii="Angsana New" w:hAnsi="Angsana New"/>
                <w:color w:val="000000"/>
              </w:rPr>
              <w:t>720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22</w:t>
            </w:r>
            <w:r w:rsidRPr="00AE7DDB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0E49D29D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</w:tcPr>
          <w:p w14:paraId="41217DD8" w14:textId="60923FB4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8</w:t>
            </w:r>
            <w:r w:rsidRPr="00AE7DDB">
              <w:rPr>
                <w:rFonts w:ascii="Angsana New" w:hAnsi="Angsana New"/>
                <w:color w:val="000000"/>
              </w:rPr>
              <w:t>,</w:t>
            </w:r>
            <w:r w:rsidR="00F22B65" w:rsidRPr="00AE7DDB">
              <w:rPr>
                <w:rFonts w:ascii="Angsana New" w:hAnsi="Angsana New"/>
                <w:color w:val="000000"/>
              </w:rPr>
              <w:t>083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93</w:t>
            </w:r>
            <w:r w:rsidRPr="00AE7DDB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192FD0" w:rsidRPr="00AE7DDB" w14:paraId="4C07310E" w14:textId="77777777" w:rsidTr="00E83843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C7E76" w14:textId="77777777" w:rsidR="00192FD0" w:rsidRPr="00AE7DDB" w:rsidRDefault="00192FD0" w:rsidP="00192FD0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AE7DDB">
              <w:rPr>
                <w:rFonts w:ascii="Angsana New" w:hAnsi="Angsana New"/>
                <w:color w:val="000000"/>
                <w:cs/>
                <w:lang w:val="en-GB"/>
              </w:rPr>
              <w:t>ตลอดช่วงเวลาหนึ่ง</w:t>
            </w: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CC481E" w14:textId="3FC33D66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4F752CF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30939C" w14:textId="7BDF6DF6" w:rsidR="00192FD0" w:rsidRPr="00AE7DDB" w:rsidRDefault="00192FD0" w:rsidP="00192FD0">
            <w:pPr>
              <w:tabs>
                <w:tab w:val="left" w:pos="1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 w:hint="cs"/>
                <w:color w:val="000000"/>
                <w:cs/>
              </w:rPr>
              <w:t xml:space="preserve">    </w:t>
            </w:r>
            <w:r w:rsidRPr="00AE7DD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359BB24C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</w:tcPr>
          <w:p w14:paraId="3113D35E" w14:textId="64FB538C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>46</w:t>
            </w:r>
            <w:r w:rsidR="00192FD0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15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0A09B1B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</w:tcPr>
          <w:p w14:paraId="0C6B5279" w14:textId="2E9E0E68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7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02</w:t>
            </w:r>
            <w:r w:rsidRPr="00AE7DDB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0C47A282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3211B2" w14:textId="6720306D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 w:hint="cs"/>
                <w:color w:val="000000"/>
              </w:rPr>
              <w:t>11</w:t>
            </w:r>
            <w:r w:rsidR="00192FD0" w:rsidRPr="00AE7DDB">
              <w:rPr>
                <w:rFonts w:ascii="Angsana New" w:hAnsi="Angsana New" w:hint="cs"/>
                <w:color w:val="000000"/>
                <w:cs/>
              </w:rPr>
              <w:t>.</w:t>
            </w:r>
            <w:r w:rsidRPr="00AE7DDB">
              <w:rPr>
                <w:rFonts w:ascii="Angsana New" w:hAnsi="Angsana New" w:hint="cs"/>
                <w:color w:val="000000"/>
              </w:rPr>
              <w:t>07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2DDA38C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</w:tcPr>
          <w:p w14:paraId="2BD7E915" w14:textId="41B90A33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21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05</w:t>
            </w:r>
            <w:r w:rsidRPr="00AE7DDB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15159F73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92C9ED" w14:textId="6FABBC76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     -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0F59906C" w14:textId="77777777" w:rsidR="00192FD0" w:rsidRPr="00AE7DDB" w:rsidRDefault="00192FD0" w:rsidP="00192FD0">
            <w:pPr>
              <w:tabs>
                <w:tab w:val="decimal" w:pos="167"/>
                <w:tab w:val="decimal" w:pos="40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</w:tcPr>
          <w:p w14:paraId="7A063481" w14:textId="3D872215" w:rsidR="00192FD0" w:rsidRPr="00AE7DDB" w:rsidRDefault="00192FD0" w:rsidP="00192FD0">
            <w:pPr>
              <w:tabs>
                <w:tab w:val="left" w:pos="1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    -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5B193EAF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7286A94C" w14:textId="58BD226A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754</w:t>
            </w:r>
            <w:r w:rsidR="00192FD0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54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3319ADC4" w14:textId="77777777" w:rsidR="00192FD0" w:rsidRPr="00AE7DDB" w:rsidRDefault="00192FD0" w:rsidP="00192FD0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</w:tcPr>
          <w:p w14:paraId="7B2BF411" w14:textId="2F359B99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289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56</w:t>
            </w:r>
            <w:r w:rsidRPr="00AE7DDB">
              <w:rPr>
                <w:rFonts w:ascii="Angsana New" w:hAnsi="Angsana New"/>
                <w:color w:val="000000"/>
              </w:rPr>
              <w:t xml:space="preserve">   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603F3566" w14:textId="77777777" w:rsidR="00192FD0" w:rsidRPr="00AE7DDB" w:rsidRDefault="00192FD0" w:rsidP="00192FD0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</w:tcPr>
          <w:p w14:paraId="73F06264" w14:textId="64542E4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217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05</w:t>
            </w:r>
            <w:r w:rsidRPr="00AE7DDB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7FB9C73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</w:tcPr>
          <w:p w14:paraId="3AADC703" w14:textId="064D53EB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137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78</w:t>
            </w:r>
            <w:r w:rsidRPr="00AE7DDB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37B892C2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E3000F" w14:textId="60D88D8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right="-106"/>
              <w:jc w:val="both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  (</w:t>
            </w:r>
            <w:r w:rsidR="00F22B65" w:rsidRPr="00AE7DDB">
              <w:rPr>
                <w:rFonts w:ascii="Angsana New" w:hAnsi="Angsana New"/>
                <w:color w:val="000000"/>
              </w:rPr>
              <w:t>24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23</w:t>
            </w:r>
            <w:r w:rsidRPr="00AE7DDB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586024A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</w:tcPr>
          <w:p w14:paraId="21128543" w14:textId="616EC470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(</w:t>
            </w:r>
            <w:r w:rsidR="00F22B65" w:rsidRPr="00AE7DDB">
              <w:rPr>
                <w:rFonts w:ascii="Angsana New" w:hAnsi="Angsana New"/>
                <w:color w:val="000000"/>
              </w:rPr>
              <w:t>31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72</w:t>
            </w:r>
            <w:r w:rsidRPr="00AE7DDB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E8F0D8A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31075BCC" w14:textId="0CDE9410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1</w:t>
            </w:r>
            <w:r w:rsidRPr="00AE7DDB">
              <w:rPr>
                <w:rFonts w:ascii="Angsana New" w:hAnsi="Angsana New"/>
                <w:color w:val="000000"/>
              </w:rPr>
              <w:t>,</w:t>
            </w:r>
            <w:r w:rsidR="00F22B65" w:rsidRPr="00AE7DDB">
              <w:rPr>
                <w:rFonts w:ascii="Angsana New" w:hAnsi="Angsana New"/>
                <w:color w:val="000000"/>
              </w:rPr>
              <w:t>004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58</w:t>
            </w:r>
            <w:r w:rsidRPr="00AE7DDB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025973D6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</w:tcPr>
          <w:p w14:paraId="3CBD7A3C" w14:textId="0CE1C4CD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423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69</w:t>
            </w:r>
            <w:r w:rsidRPr="00AE7DDB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192FD0" w:rsidRPr="00AE7DDB" w14:paraId="75BCBC9C" w14:textId="77777777" w:rsidTr="00E83843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1CE16" w14:textId="77777777" w:rsidR="00192FD0" w:rsidRPr="00AE7DDB" w:rsidRDefault="00192FD0" w:rsidP="00192FD0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รวมรายได้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97C0054" w14:textId="7579404C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525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  <w:cs/>
              </w:rPr>
              <w:t>.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98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525644A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6685598D" w14:textId="0F78738E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389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64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24C95AEE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BB214BB" w14:textId="77A8DD06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46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15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9D23395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7011B950" w14:textId="6293518D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7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02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72FF1843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F52B940" w14:textId="62844193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 w:hint="cs"/>
                <w:b/>
                <w:bCs/>
                <w:color w:val="000000"/>
              </w:rPr>
              <w:t>859</w:t>
            </w:r>
            <w:r w:rsidR="00192FD0" w:rsidRPr="00AE7DDB">
              <w:rPr>
                <w:rFonts w:ascii="Angsana New" w:hAnsi="Angsana New" w:hint="cs"/>
                <w:b/>
                <w:bCs/>
                <w:color w:val="000000"/>
                <w:cs/>
              </w:rPr>
              <w:t>.</w:t>
            </w:r>
            <w:r w:rsidRPr="00AE7DDB">
              <w:rPr>
                <w:rFonts w:ascii="Angsana New" w:hAnsi="Angsana New" w:hint="cs"/>
                <w:b/>
                <w:bCs/>
                <w:color w:val="000000"/>
              </w:rPr>
              <w:t>42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399B047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1A0C8071" w14:textId="25710EDB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096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83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CA8310F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B6F0DA1" w14:textId="0D668350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>4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309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56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E6A92A9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19892794" w14:textId="51A32B46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5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532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35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3DC00580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0A9FC3D7" w14:textId="1C0C5DDD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>754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54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2E28B565" w14:textId="77777777" w:rsidR="00192FD0" w:rsidRPr="00AE7DDB" w:rsidRDefault="00192FD0" w:rsidP="00192FD0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6AC3B68F" w14:textId="0F86FE22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289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56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713F881A" w14:textId="77777777" w:rsidR="00192FD0" w:rsidRPr="00AE7DDB" w:rsidRDefault="00192FD0" w:rsidP="00192FD0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D554CD3" w14:textId="141FFF7F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270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74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C710C66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7F58569" w14:textId="2BDDCCBF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224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14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010BFD9E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440D3C2A" w14:textId="73EF252A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     (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41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59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AC9DFB7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D984739" w14:textId="7C4124AA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(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92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5F12416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F021351" w14:textId="5175F661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7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724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80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6DABF486" w14:textId="77777777" w:rsidR="00192FD0" w:rsidRPr="00AE7DDB" w:rsidRDefault="00192FD0" w:rsidP="00192FD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78D09A4F" w14:textId="19F3F952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8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507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b/>
                <w:bCs/>
                <w:color w:val="000000"/>
              </w:rPr>
              <w:t>6</w:t>
            </w:r>
            <w:r w:rsidR="00F22B65" w:rsidRPr="00AE7DDB">
              <w:rPr>
                <w:rFonts w:ascii="Angsana New" w:hAnsi="Angsana New" w:hint="cs"/>
                <w:b/>
                <w:bCs/>
                <w:color w:val="000000"/>
              </w:rPr>
              <w:t>2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</w:tr>
      <w:tr w:rsidR="0078106A" w:rsidRPr="00AE7DDB" w14:paraId="2767A734" w14:textId="77777777" w:rsidTr="00C263E8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CACDF" w14:textId="77777777" w:rsidR="0078106A" w:rsidRPr="00AE7DDB" w:rsidRDefault="0078106A" w:rsidP="0078106A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558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69A0DF1F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5B9C889E" w14:textId="77777777" w:rsidR="0078106A" w:rsidRPr="00AE7DDB" w:rsidRDefault="0078106A" w:rsidP="0078106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1F3205DE" w14:textId="77777777" w:rsidR="0078106A" w:rsidRPr="00AE7DDB" w:rsidRDefault="0078106A" w:rsidP="0078106A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5D17E1C6" w14:textId="77777777" w:rsidR="0078106A" w:rsidRPr="00AE7DDB" w:rsidRDefault="0078106A" w:rsidP="0078106A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783D57BF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45C2D06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3F383C16" w14:textId="77777777" w:rsidR="0078106A" w:rsidRPr="00AE7DDB" w:rsidRDefault="0078106A" w:rsidP="0078106A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6B65E9F6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3FCD77A1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733FAB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085E5758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64984BE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6D762238" w14:textId="77777777" w:rsidR="0078106A" w:rsidRPr="00AE7DDB" w:rsidRDefault="0078106A" w:rsidP="0078106A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80BBD32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256614F0" w14:textId="77777777" w:rsidR="0078106A" w:rsidRPr="00AE7DDB" w:rsidRDefault="0078106A" w:rsidP="0078106A">
            <w:pPr>
              <w:tabs>
                <w:tab w:val="decimal" w:pos="3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583DF2A2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5B921A93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0F125E8F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nil"/>
              <w:right w:val="nil"/>
            </w:tcBorders>
          </w:tcPr>
          <w:p w14:paraId="4EC24FAB" w14:textId="77777777" w:rsidR="0078106A" w:rsidRPr="00AE7DDB" w:rsidRDefault="0078106A" w:rsidP="0078106A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0F77240C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68AE9A6D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D673F09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CEA0446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48B2E0A0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116022E2" w14:textId="77777777" w:rsidR="0078106A" w:rsidRPr="00AE7DDB" w:rsidRDefault="0078106A" w:rsidP="0078106A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026F9E4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624D65BC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E44C931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3FE74C38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2763DE02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3D48A827" w14:textId="77777777" w:rsidR="0078106A" w:rsidRPr="00AE7DDB" w:rsidRDefault="0078106A" w:rsidP="0078106A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78106A" w:rsidRPr="00AE7DDB" w14:paraId="4DE3D873" w14:textId="77777777" w:rsidTr="00C263E8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630DC" w14:textId="77777777" w:rsidR="0078106A" w:rsidRPr="00AE7DDB" w:rsidRDefault="0078106A" w:rsidP="0078106A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cs/>
                <w:lang w:val="en-GB"/>
              </w:rPr>
            </w:pPr>
            <w:r w:rsidRPr="00AE7DDB">
              <w:rPr>
                <w:rFonts w:ascii="Angsana New" w:hAnsi="Angsana New"/>
                <w:color w:val="000000"/>
                <w:spacing w:val="-4"/>
                <w:cs/>
                <w:lang w:val="en-GB"/>
              </w:rPr>
              <w:t>กำไร (ขาดทุน) จากส่วนงานที่</w:t>
            </w:r>
            <w:r w:rsidRPr="00AE7DDB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>ร</w:t>
            </w:r>
            <w:r w:rsidRPr="00AE7DDB">
              <w:rPr>
                <w:rFonts w:ascii="Angsana New" w:hAnsi="Angsana New"/>
                <w:color w:val="000000"/>
                <w:spacing w:val="-4"/>
                <w:cs/>
                <w:lang w:val="en-GB"/>
              </w:rPr>
              <w:t>ายงาน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0D0D3FE4" w14:textId="31B83E15" w:rsidR="0078106A" w:rsidRPr="00AE7DDB" w:rsidRDefault="00F22B65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 w:hint="cs"/>
                <w:color w:val="000000"/>
              </w:rPr>
              <w:t>15</w:t>
            </w:r>
            <w:r w:rsidR="00BA39F3" w:rsidRPr="00AE7DDB">
              <w:rPr>
                <w:rFonts w:ascii="Angsana New" w:hAnsi="Angsana New" w:hint="cs"/>
                <w:color w:val="000000"/>
                <w:cs/>
              </w:rPr>
              <w:t>.</w:t>
            </w:r>
            <w:r w:rsidRPr="00AE7DDB">
              <w:rPr>
                <w:rFonts w:ascii="Angsana New" w:hAnsi="Angsana New" w:hint="cs"/>
                <w:color w:val="000000"/>
              </w:rPr>
              <w:t>97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5058CABF" w14:textId="77777777" w:rsidR="0078106A" w:rsidRPr="00AE7DDB" w:rsidRDefault="0078106A" w:rsidP="0078106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7966CEB6" w14:textId="20815E10" w:rsidR="0078106A" w:rsidRPr="00AE7DDB" w:rsidRDefault="00F22B65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124</w:t>
            </w:r>
            <w:r w:rsidR="0078106A" w:rsidRPr="00AE7DDB">
              <w:rPr>
                <w:rFonts w:ascii="Angsana New" w:hAnsi="Angsana New"/>
                <w:color w:val="000000"/>
                <w:cs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02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78150756" w14:textId="77777777" w:rsidR="0078106A" w:rsidRPr="00AE7DDB" w:rsidRDefault="0078106A" w:rsidP="0078106A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59C76BBF" w14:textId="1F965105" w:rsidR="0078106A" w:rsidRPr="00AE7DDB" w:rsidRDefault="00F22B65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 w:hint="cs"/>
                <w:color w:val="000000"/>
              </w:rPr>
              <w:t>1</w:t>
            </w:r>
            <w:r w:rsidR="00BA39F3" w:rsidRPr="00AE7DDB">
              <w:rPr>
                <w:rFonts w:ascii="Angsana New" w:hAnsi="Angsana New" w:hint="cs"/>
                <w:color w:val="000000"/>
                <w:cs/>
              </w:rPr>
              <w:t>.</w:t>
            </w:r>
            <w:r w:rsidRPr="00AE7DDB">
              <w:rPr>
                <w:rFonts w:ascii="Angsana New" w:hAnsi="Angsana New" w:hint="cs"/>
                <w:color w:val="000000"/>
              </w:rPr>
              <w:t>29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27D61D1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F1E6A31" w14:textId="4ABE8CC7" w:rsidR="0078106A" w:rsidRPr="00AE7DDB" w:rsidRDefault="0078106A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(</w:t>
            </w:r>
            <w:r w:rsidR="00F22B65" w:rsidRPr="00AE7DDB">
              <w:rPr>
                <w:rFonts w:ascii="Angsana New" w:hAnsi="Angsana New"/>
                <w:color w:val="000000"/>
              </w:rPr>
              <w:t>13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15</w:t>
            </w:r>
            <w:r w:rsidRPr="00AE7DDB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3CDC966B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75835EAF" w14:textId="3CAE6D30" w:rsidR="0078106A" w:rsidRPr="00AE7DDB" w:rsidRDefault="00F22B65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 w:hint="cs"/>
                <w:color w:val="000000"/>
              </w:rPr>
              <w:t>46</w:t>
            </w:r>
            <w:r w:rsidR="00BA39F3" w:rsidRPr="00AE7DDB">
              <w:rPr>
                <w:rFonts w:ascii="Angsana New" w:hAnsi="Angsana New" w:hint="cs"/>
                <w:color w:val="000000"/>
                <w:cs/>
              </w:rPr>
              <w:t>.</w:t>
            </w:r>
            <w:r w:rsidRPr="00AE7DDB">
              <w:rPr>
                <w:rFonts w:ascii="Angsana New" w:hAnsi="Angsana New" w:hint="cs"/>
                <w:color w:val="000000"/>
              </w:rPr>
              <w:t>10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BD45B48" w14:textId="77777777" w:rsidR="0078106A" w:rsidRPr="00AE7DDB" w:rsidRDefault="0078106A" w:rsidP="0078106A">
            <w:pPr>
              <w:tabs>
                <w:tab w:val="decimal" w:pos="167"/>
                <w:tab w:val="decimal" w:pos="387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2CBEAECD" w14:textId="3772533A" w:rsidR="0078106A" w:rsidRPr="00AE7DDB" w:rsidRDefault="0078106A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(</w:t>
            </w:r>
            <w:r w:rsidR="00F22B65" w:rsidRPr="00AE7DDB">
              <w:rPr>
                <w:rFonts w:ascii="Angsana New" w:hAnsi="Angsana New"/>
                <w:color w:val="000000"/>
              </w:rPr>
              <w:t>42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34</w:t>
            </w:r>
            <w:r w:rsidRPr="00AE7DDB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A44B98D" w14:textId="77777777" w:rsidR="0078106A" w:rsidRPr="00AE7DDB" w:rsidRDefault="0078106A" w:rsidP="0078106A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298F3037" w14:textId="71A60F25" w:rsidR="0078106A" w:rsidRPr="00AE7DDB" w:rsidRDefault="00F22B65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 w:hint="cs"/>
                <w:color w:val="000000"/>
              </w:rPr>
              <w:t>468</w:t>
            </w:r>
            <w:r w:rsidR="00BA39F3" w:rsidRPr="00AE7DDB">
              <w:rPr>
                <w:rFonts w:ascii="Angsana New" w:hAnsi="Angsana New" w:hint="cs"/>
                <w:color w:val="000000"/>
                <w:cs/>
              </w:rPr>
              <w:t>.</w:t>
            </w:r>
            <w:r w:rsidRPr="00AE7DDB">
              <w:rPr>
                <w:rFonts w:ascii="Angsana New" w:hAnsi="Angsana New" w:hint="cs"/>
                <w:color w:val="000000"/>
              </w:rPr>
              <w:t>13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5396739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3639ED38" w14:textId="2E6528B5" w:rsidR="0078106A" w:rsidRPr="00AE7DDB" w:rsidRDefault="00F22B65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760</w:t>
            </w:r>
            <w:r w:rsidR="0078106A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88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674E4C64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41D58A5F" w14:textId="234B4CE9" w:rsidR="0078106A" w:rsidRPr="00AE7DDB" w:rsidRDefault="00F22B65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 w:hint="cs"/>
                <w:color w:val="000000"/>
              </w:rPr>
              <w:t>4</w:t>
            </w:r>
            <w:r w:rsidRPr="00AE7DDB">
              <w:rPr>
                <w:rFonts w:ascii="Angsana New" w:hAnsi="Angsana New"/>
                <w:color w:val="000000"/>
              </w:rPr>
              <w:t>2</w:t>
            </w:r>
            <w:r w:rsidR="00BA39F3" w:rsidRPr="00AE7DDB">
              <w:rPr>
                <w:rFonts w:ascii="Angsana New" w:hAnsi="Angsana New" w:hint="cs"/>
                <w:color w:val="000000"/>
                <w:cs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45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382A2385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</w:tcPr>
          <w:p w14:paraId="43A18A52" w14:textId="0EF55E76" w:rsidR="0078106A" w:rsidRPr="00AE7DDB" w:rsidRDefault="00F22B65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31</w:t>
            </w:r>
            <w:r w:rsidR="0078106A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15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27443FEF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00558CFE" w14:textId="51A7E91C" w:rsidR="0078106A" w:rsidRPr="00AE7DDB" w:rsidRDefault="00BA39F3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 w:hint="cs"/>
                <w:color w:val="000000"/>
                <w:cs/>
              </w:rPr>
              <w:t>(</w:t>
            </w:r>
            <w:r w:rsidR="00F22B65" w:rsidRPr="00AE7DDB">
              <w:rPr>
                <w:rFonts w:ascii="Angsana New" w:hAnsi="Angsana New" w:hint="cs"/>
                <w:color w:val="000000"/>
              </w:rPr>
              <w:t>7</w:t>
            </w:r>
            <w:r w:rsidR="00F22B65" w:rsidRPr="00AE7DDB">
              <w:rPr>
                <w:rFonts w:ascii="Angsana New" w:hAnsi="Angsana New"/>
                <w:color w:val="000000"/>
              </w:rPr>
              <w:t>5</w:t>
            </w:r>
            <w:r w:rsidR="00D9607D"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22</w:t>
            </w:r>
            <w:r w:rsidRPr="00AE7DDB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D0EA597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65F39055" w14:textId="0404AF8E" w:rsidR="0078106A" w:rsidRPr="00AE7DDB" w:rsidRDefault="0078106A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(</w:t>
            </w:r>
            <w:r w:rsidR="00F22B65" w:rsidRPr="00AE7DDB">
              <w:rPr>
                <w:rFonts w:ascii="Angsana New" w:hAnsi="Angsana New"/>
                <w:color w:val="000000"/>
              </w:rPr>
              <w:t>54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61</w:t>
            </w:r>
            <w:r w:rsidRPr="00AE7DDB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4BF50C7B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12ECB157" w14:textId="572408F9" w:rsidR="0078106A" w:rsidRPr="00AE7DDB" w:rsidRDefault="00BA39F3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 w:hint="cs"/>
                <w:color w:val="000000"/>
                <w:cs/>
              </w:rPr>
              <w:t>(</w:t>
            </w:r>
            <w:r w:rsidR="00F22B65" w:rsidRPr="00AE7DDB">
              <w:rPr>
                <w:rFonts w:ascii="Angsana New" w:hAnsi="Angsana New" w:hint="cs"/>
                <w:color w:val="000000"/>
              </w:rPr>
              <w:t>51</w:t>
            </w:r>
            <w:r w:rsidR="00A42D36" w:rsidRPr="00AE7DDB">
              <w:rPr>
                <w:rFonts w:ascii="Angsana New" w:hAnsi="Angsana New" w:hint="cs"/>
                <w:color w:val="000000"/>
                <w:cs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7</w:t>
            </w:r>
            <w:r w:rsidR="00F22B65" w:rsidRPr="00AE7DDB">
              <w:rPr>
                <w:rFonts w:ascii="Angsana New" w:hAnsi="Angsana New" w:hint="cs"/>
                <w:color w:val="000000"/>
              </w:rPr>
              <w:t>8</w:t>
            </w:r>
            <w:r w:rsidRPr="00AE7DDB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1D5C043D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6E1B6363" w14:textId="6E2CA358" w:rsidR="0078106A" w:rsidRPr="00AE7DDB" w:rsidRDefault="0078106A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>(</w:t>
            </w:r>
            <w:r w:rsidR="00F22B65" w:rsidRPr="00AE7DDB">
              <w:rPr>
                <w:rFonts w:ascii="Angsana New" w:hAnsi="Angsana New"/>
                <w:color w:val="000000"/>
              </w:rPr>
              <w:t>308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50</w:t>
            </w:r>
            <w:r w:rsidRPr="00AE7DDB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BC0B4E4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1AE86646" w14:textId="271E298B" w:rsidR="0078106A" w:rsidRPr="00AE7DDB" w:rsidRDefault="00F22B65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446</w:t>
            </w:r>
            <w:r w:rsidR="005D1A23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94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60A83DEE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315CBDA3" w14:textId="07C9BFAB" w:rsidR="0078106A" w:rsidRPr="00AE7DDB" w:rsidRDefault="00F22B65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>497</w:t>
            </w:r>
            <w:r w:rsidR="0078106A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45</w:t>
            </w:r>
          </w:p>
        </w:tc>
      </w:tr>
      <w:tr w:rsidR="0078106A" w:rsidRPr="00AE7DDB" w14:paraId="7612A415" w14:textId="77777777" w:rsidTr="00C263E8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3A37F" w14:textId="77777777" w:rsidR="0078106A" w:rsidRPr="00AE7DDB" w:rsidRDefault="0078106A" w:rsidP="0078106A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cs/>
                <w:lang w:val="en-GB"/>
              </w:rPr>
            </w:pPr>
            <w:r w:rsidRPr="00AE7DDB">
              <w:rPr>
                <w:rFonts w:ascii="Angsana New" w:hAnsi="Angsana New"/>
                <w:color w:val="000000"/>
                <w:cs/>
                <w:lang w:val="en-GB"/>
              </w:rPr>
              <w:t>รายได้อื่น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75D4124E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3CF2C00" w14:textId="77777777" w:rsidR="0078106A" w:rsidRPr="00AE7DDB" w:rsidRDefault="0078106A" w:rsidP="0078106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DD7EAF9" w14:textId="77777777" w:rsidR="0078106A" w:rsidRPr="00AE7DDB" w:rsidRDefault="0078106A" w:rsidP="0078106A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7F5E064E" w14:textId="77777777" w:rsidR="0078106A" w:rsidRPr="00AE7DDB" w:rsidRDefault="0078106A" w:rsidP="0078106A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5524D2D9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0B9BA0F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70238226" w14:textId="77777777" w:rsidR="0078106A" w:rsidRPr="00AE7DDB" w:rsidRDefault="0078106A" w:rsidP="0078106A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1D44EE8F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7880A19D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9C4F0AE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13522BBD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264B41F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7C5EE785" w14:textId="77777777" w:rsidR="0078106A" w:rsidRPr="00AE7DDB" w:rsidRDefault="0078106A" w:rsidP="0078106A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FE4C67C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69F75E9" w14:textId="77777777" w:rsidR="0078106A" w:rsidRPr="00AE7DDB" w:rsidRDefault="0078106A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0E7B56F2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CC33996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588507C2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02877645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21D0F1E9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67DD3E01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DA08C59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0334FFF6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234C3ABD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3E762B3F" w14:textId="77777777" w:rsidR="0078106A" w:rsidRPr="00AE7DDB" w:rsidRDefault="0078106A" w:rsidP="0078106A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665DE69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1D1249C6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1A4EC6C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0ECD9E" w14:textId="39643666" w:rsidR="0078106A" w:rsidRPr="00AE7DDB" w:rsidRDefault="00F22B65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 w:hint="cs"/>
                <w:color w:val="000000"/>
              </w:rPr>
              <w:t>98</w:t>
            </w:r>
            <w:r w:rsidR="00BA39F3" w:rsidRPr="00AE7DDB">
              <w:rPr>
                <w:rFonts w:ascii="Angsana New" w:hAnsi="Angsana New" w:hint="cs"/>
                <w:color w:val="000000"/>
                <w:cs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32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45F2ECD5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47755" w14:textId="78B1EF55" w:rsidR="0078106A" w:rsidRPr="00AE7DDB" w:rsidRDefault="00F22B65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>957</w:t>
            </w:r>
            <w:r w:rsidR="0078106A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8</w:t>
            </w:r>
            <w:r w:rsidRPr="00AE7DDB">
              <w:rPr>
                <w:rFonts w:ascii="Angsana New" w:hAnsi="Angsana New" w:hint="cs"/>
                <w:color w:val="000000"/>
              </w:rPr>
              <w:t>7</w:t>
            </w:r>
          </w:p>
        </w:tc>
      </w:tr>
      <w:tr w:rsidR="00774935" w:rsidRPr="00AE7DDB" w14:paraId="03E79893" w14:textId="77777777" w:rsidTr="006871E5">
        <w:trPr>
          <w:trHeight w:val="77"/>
        </w:trPr>
        <w:tc>
          <w:tcPr>
            <w:tcW w:w="643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2DC046" w14:textId="77777777" w:rsidR="00774935" w:rsidRPr="00AE7DDB" w:rsidRDefault="00774935" w:rsidP="00774935">
            <w:pPr>
              <w:spacing w:line="240" w:lineRule="auto"/>
              <w:jc w:val="left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  <w:cs/>
              </w:rPr>
              <w:t>รวมกำไรจากส่วนงานที่รายงานก่อนต้นทุนทางการเงินและภาษีเงินได้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A362701" w14:textId="77777777" w:rsidR="00774935" w:rsidRPr="00AE7DDB" w:rsidRDefault="00774935" w:rsidP="00774935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A832894" w14:textId="77777777" w:rsidR="00774935" w:rsidRPr="00AE7DDB" w:rsidRDefault="00774935" w:rsidP="0077493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14B8A018" w14:textId="77777777" w:rsidR="00774935" w:rsidRPr="00AE7DDB" w:rsidRDefault="00774935" w:rsidP="0077493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09E2629B" w14:textId="77777777" w:rsidR="00774935" w:rsidRPr="00AE7DDB" w:rsidRDefault="00774935" w:rsidP="00774935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CED9C64" w14:textId="77777777" w:rsidR="00774935" w:rsidRPr="00AE7DDB" w:rsidRDefault="00774935" w:rsidP="0077493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52957820" w14:textId="77777777" w:rsidR="00774935" w:rsidRPr="00AE7DDB" w:rsidRDefault="00774935" w:rsidP="0077493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4B2E4E9F" w14:textId="77777777" w:rsidR="00774935" w:rsidRPr="00AE7DDB" w:rsidRDefault="00774935" w:rsidP="0077493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4A8B1249" w14:textId="77777777" w:rsidR="00774935" w:rsidRPr="00AE7DDB" w:rsidRDefault="00774935" w:rsidP="0077493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54496345" w14:textId="77777777" w:rsidR="00774935" w:rsidRPr="00AE7DDB" w:rsidRDefault="00774935" w:rsidP="0077493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1E72255C" w14:textId="77777777" w:rsidR="00774935" w:rsidRPr="00AE7DDB" w:rsidRDefault="00774935" w:rsidP="0077493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1C10055A" w14:textId="77777777" w:rsidR="00774935" w:rsidRPr="00AE7DDB" w:rsidRDefault="00774935" w:rsidP="0077493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2DAA19C0" w14:textId="77777777" w:rsidR="00774935" w:rsidRPr="00AE7DDB" w:rsidRDefault="00774935" w:rsidP="0077493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1AA9C3C" w14:textId="77777777" w:rsidR="00774935" w:rsidRPr="00AE7DDB" w:rsidRDefault="00774935" w:rsidP="0077493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3938A08F" w14:textId="77777777" w:rsidR="00774935" w:rsidRPr="00AE7DDB" w:rsidRDefault="00774935" w:rsidP="0077493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4C74640B" w14:textId="77777777" w:rsidR="00774935" w:rsidRPr="00AE7DDB" w:rsidRDefault="00774935" w:rsidP="0077493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82EC886" w14:textId="77777777" w:rsidR="00774935" w:rsidRPr="00AE7DDB" w:rsidRDefault="00774935" w:rsidP="00774935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5CF7DF2" w14:textId="77777777" w:rsidR="00774935" w:rsidRPr="00AE7DDB" w:rsidRDefault="00774935" w:rsidP="0077493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241F6869" w14:textId="77777777" w:rsidR="00774935" w:rsidRPr="00AE7DDB" w:rsidRDefault="00774935" w:rsidP="0077493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3F54029" w14:textId="77777777" w:rsidR="00774935" w:rsidRPr="00AE7DDB" w:rsidRDefault="00774935" w:rsidP="0077493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AB51B1" w14:textId="1676B0EC" w:rsidR="00774935" w:rsidRPr="00AE7DDB" w:rsidRDefault="00F22B65" w:rsidP="0077493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 w:hint="cs"/>
                <w:color w:val="000000"/>
              </w:rPr>
              <w:t>545</w:t>
            </w:r>
            <w:r w:rsidR="00A42D36" w:rsidRPr="00AE7DDB">
              <w:rPr>
                <w:rFonts w:ascii="Angsana New" w:hAnsi="Angsana New" w:hint="cs"/>
                <w:color w:val="000000"/>
                <w:cs/>
              </w:rPr>
              <w:t>.</w:t>
            </w:r>
            <w:r w:rsidRPr="00AE7DDB">
              <w:rPr>
                <w:rFonts w:ascii="Angsana New" w:hAnsi="Angsana New" w:hint="cs"/>
                <w:color w:val="000000"/>
              </w:rPr>
              <w:t>26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169C341" w14:textId="77777777" w:rsidR="00774935" w:rsidRPr="00AE7DDB" w:rsidRDefault="00774935" w:rsidP="00774935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7440D3" w14:textId="2B00D856" w:rsidR="00774935" w:rsidRPr="00AE7DDB" w:rsidRDefault="00F22B65" w:rsidP="00774935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>1</w:t>
            </w:r>
            <w:r w:rsidR="00774935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455</w:t>
            </w:r>
            <w:r w:rsidR="00774935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32</w:t>
            </w:r>
          </w:p>
        </w:tc>
      </w:tr>
      <w:tr w:rsidR="0078106A" w:rsidRPr="00AE7DDB" w14:paraId="61824A94" w14:textId="77777777" w:rsidTr="00C263E8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50289" w14:textId="77777777" w:rsidR="0078106A" w:rsidRPr="00AE7DDB" w:rsidRDefault="0078106A" w:rsidP="0078106A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AE7DDB">
              <w:rPr>
                <w:cs/>
              </w:rPr>
              <w:t>ต้นทุนทางการเงิน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14CF3862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CB2CFAE" w14:textId="77777777" w:rsidR="0078106A" w:rsidRPr="00AE7DDB" w:rsidRDefault="0078106A" w:rsidP="0078106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22D63C60" w14:textId="77777777" w:rsidR="0078106A" w:rsidRPr="00AE7DDB" w:rsidRDefault="0078106A" w:rsidP="0078106A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0FD6F396" w14:textId="77777777" w:rsidR="0078106A" w:rsidRPr="00AE7DDB" w:rsidRDefault="0078106A" w:rsidP="0078106A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444B8A9F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111DA65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44F405FF" w14:textId="77777777" w:rsidR="0078106A" w:rsidRPr="00AE7DDB" w:rsidRDefault="0078106A" w:rsidP="0078106A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6096CF0B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1491B6CF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51EE690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D7FE119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DEB8487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3F48000A" w14:textId="77777777" w:rsidR="0078106A" w:rsidRPr="00AE7DDB" w:rsidRDefault="0078106A" w:rsidP="0078106A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366709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A1B9138" w14:textId="77777777" w:rsidR="0078106A" w:rsidRPr="00AE7DDB" w:rsidRDefault="0078106A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3E9F0017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4D337A9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660B4F45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5AECF417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4F5CF105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3B971E6A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F769AEE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74226ECE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6801C693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72BEB6B" w14:textId="77777777" w:rsidR="0078106A" w:rsidRPr="00AE7DDB" w:rsidRDefault="0078106A" w:rsidP="0078106A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AF31E91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3BE89172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420840D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4E76C50F" w14:textId="02121592" w:rsidR="0078106A" w:rsidRPr="00AE7DDB" w:rsidRDefault="00B351CA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 w:hint="cs"/>
                <w:color w:val="000000"/>
                <w:cs/>
              </w:rPr>
              <w:t>(</w:t>
            </w:r>
            <w:r w:rsidR="00F22B65" w:rsidRPr="00AE7DDB">
              <w:rPr>
                <w:rFonts w:ascii="Angsana New" w:hAnsi="Angsana New" w:hint="cs"/>
                <w:color w:val="000000"/>
              </w:rPr>
              <w:t>477</w:t>
            </w:r>
            <w:r w:rsidRPr="00AE7DDB">
              <w:rPr>
                <w:rFonts w:ascii="Angsana New" w:hAnsi="Angsana New" w:hint="cs"/>
                <w:color w:val="000000"/>
                <w:cs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70</w:t>
            </w:r>
            <w:r w:rsidRPr="00AE7DDB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3D729E3A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</w:tcPr>
          <w:p w14:paraId="712CDF60" w14:textId="4F1529C2" w:rsidR="0078106A" w:rsidRPr="00AE7DDB" w:rsidRDefault="0078106A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(</w:t>
            </w:r>
            <w:r w:rsidR="00F22B65" w:rsidRPr="00AE7DDB">
              <w:rPr>
                <w:rFonts w:ascii="Angsana New" w:hAnsi="Angsana New"/>
                <w:color w:val="000000"/>
              </w:rPr>
              <w:t>441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15</w:t>
            </w:r>
            <w:r w:rsidRPr="00AE7DDB">
              <w:rPr>
                <w:rFonts w:ascii="Angsana New" w:hAnsi="Angsana New"/>
                <w:color w:val="000000"/>
              </w:rPr>
              <w:t>)</w:t>
            </w:r>
          </w:p>
        </w:tc>
      </w:tr>
      <w:tr w:rsidR="0078106A" w:rsidRPr="00AE7DDB" w14:paraId="3F544D31" w14:textId="77777777" w:rsidTr="00C263E8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3EE66" w14:textId="77777777" w:rsidR="0078106A" w:rsidRPr="00AE7DDB" w:rsidRDefault="0078106A" w:rsidP="0078106A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AE7DDB">
              <w:rPr>
                <w:cs/>
              </w:rPr>
              <w:t>ส่วนแบ่งกำไรของบริษัทร่วม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08DA8B5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58DDF93" w14:textId="77777777" w:rsidR="0078106A" w:rsidRPr="00AE7DDB" w:rsidRDefault="0078106A" w:rsidP="0078106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EC6F09A" w14:textId="77777777" w:rsidR="0078106A" w:rsidRPr="00AE7DDB" w:rsidRDefault="0078106A" w:rsidP="0078106A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11093ADC" w14:textId="77777777" w:rsidR="0078106A" w:rsidRPr="00AE7DDB" w:rsidRDefault="0078106A" w:rsidP="0078106A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A23C784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9A9D245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42F46733" w14:textId="77777777" w:rsidR="0078106A" w:rsidRPr="00AE7DDB" w:rsidRDefault="0078106A" w:rsidP="0078106A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3527E9F7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57478BC9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ECA7CCD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922BC0E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4956164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21C62048" w14:textId="77777777" w:rsidR="0078106A" w:rsidRPr="00AE7DDB" w:rsidRDefault="0078106A" w:rsidP="0078106A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D133D0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1CBD7B3F" w14:textId="77777777" w:rsidR="0078106A" w:rsidRPr="00AE7DDB" w:rsidRDefault="0078106A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2C2DDAB5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62C1BC8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532B32E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5510B85D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7D7D9AA7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56A2F4D3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4971BBE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741020BC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29C4CEE6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7E42181B" w14:textId="77777777" w:rsidR="0078106A" w:rsidRPr="00AE7DDB" w:rsidRDefault="0078106A" w:rsidP="0078106A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8A3B9BF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4C19AAA1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FB3BEF4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B14FA8" w14:textId="7054B322" w:rsidR="0078106A" w:rsidRPr="00AE7DDB" w:rsidRDefault="00B351CA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649E901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</w:tcPr>
          <w:p w14:paraId="2C7C8057" w14:textId="030F61A4" w:rsidR="0078106A" w:rsidRPr="00AE7DDB" w:rsidRDefault="0078106A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 xml:space="preserve"> </w:t>
            </w:r>
            <w:r w:rsidR="00F22B65" w:rsidRPr="00AE7DDB">
              <w:rPr>
                <w:rFonts w:ascii="Angsana New" w:hAnsi="Angsana New"/>
                <w:color w:val="000000"/>
              </w:rPr>
              <w:t>15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20</w:t>
            </w:r>
            <w:r w:rsidRPr="00AE7DDB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78106A" w:rsidRPr="00AE7DDB" w14:paraId="3E642151" w14:textId="77777777" w:rsidTr="00C263E8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2247F" w14:textId="77777777" w:rsidR="0078106A" w:rsidRPr="00AE7DDB" w:rsidRDefault="0078106A" w:rsidP="0078106A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AE7DDB">
              <w:rPr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58DEF1DA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BF1309A" w14:textId="77777777" w:rsidR="0078106A" w:rsidRPr="00AE7DDB" w:rsidRDefault="0078106A" w:rsidP="0078106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6EE2802D" w14:textId="77777777" w:rsidR="0078106A" w:rsidRPr="00AE7DDB" w:rsidRDefault="0078106A" w:rsidP="0078106A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025C1E7C" w14:textId="77777777" w:rsidR="0078106A" w:rsidRPr="00AE7DDB" w:rsidRDefault="0078106A" w:rsidP="0078106A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30A3053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8EC9940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07C00678" w14:textId="77777777" w:rsidR="0078106A" w:rsidRPr="00AE7DDB" w:rsidRDefault="0078106A" w:rsidP="0078106A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6CC4D161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55A16162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B21E337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E167D10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FC89E9C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E79B1AB" w14:textId="77777777" w:rsidR="0078106A" w:rsidRPr="00AE7DDB" w:rsidRDefault="0078106A" w:rsidP="0078106A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DA1D5A5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48E03B1" w14:textId="77777777" w:rsidR="0078106A" w:rsidRPr="00AE7DDB" w:rsidRDefault="0078106A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173074BF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38FB75E4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21E66FA4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2055A8D1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113A2349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7E685453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377E5D3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29B871E5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23F63868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37DEBBEF" w14:textId="77777777" w:rsidR="0078106A" w:rsidRPr="00AE7DDB" w:rsidRDefault="0078106A" w:rsidP="0078106A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6DC849B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04D824C6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3077A25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E5E2D1" w14:textId="3CCF00F7" w:rsidR="0078106A" w:rsidRPr="00AE7DDB" w:rsidRDefault="00F22B65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 w:hint="cs"/>
                <w:b/>
                <w:bCs/>
                <w:color w:val="000000"/>
              </w:rPr>
              <w:t>67</w:t>
            </w:r>
            <w:r w:rsidR="00A42D36" w:rsidRPr="00AE7DDB">
              <w:rPr>
                <w:rFonts w:ascii="Angsana New" w:hAnsi="Angsana New" w:hint="cs"/>
                <w:b/>
                <w:bCs/>
                <w:color w:val="000000"/>
                <w:cs/>
              </w:rPr>
              <w:t>.</w:t>
            </w:r>
            <w:r w:rsidRPr="00AE7DDB">
              <w:rPr>
                <w:rFonts w:ascii="Angsana New" w:hAnsi="Angsana New" w:hint="cs"/>
                <w:b/>
                <w:bCs/>
                <w:color w:val="000000"/>
              </w:rPr>
              <w:t>56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0E3B2BB1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07EEE3" w14:textId="364936B1" w:rsidR="0078106A" w:rsidRPr="00AE7DDB" w:rsidRDefault="00F22B65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="0078106A" w:rsidRPr="00AE7DDB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029</w:t>
            </w:r>
            <w:r w:rsidR="0078106A"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37</w:t>
            </w:r>
          </w:p>
        </w:tc>
      </w:tr>
      <w:tr w:rsidR="0078106A" w:rsidRPr="00AE7DDB" w14:paraId="705E6E7B" w14:textId="77777777" w:rsidTr="00C149EB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EEE04" w14:textId="77777777" w:rsidR="0078106A" w:rsidRPr="00AE7DDB" w:rsidRDefault="0078106A" w:rsidP="0078106A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EDDD97C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FED2F35" w14:textId="77777777" w:rsidR="0078106A" w:rsidRPr="00AE7DDB" w:rsidRDefault="0078106A" w:rsidP="0078106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938D0D5" w14:textId="77777777" w:rsidR="0078106A" w:rsidRPr="00AE7DDB" w:rsidRDefault="0078106A" w:rsidP="0078106A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33B04748" w14:textId="77777777" w:rsidR="0078106A" w:rsidRPr="00AE7DDB" w:rsidRDefault="0078106A" w:rsidP="0078106A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CAB6F13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7D0DE2E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12E85FFB" w14:textId="77777777" w:rsidR="0078106A" w:rsidRPr="00AE7DDB" w:rsidRDefault="0078106A" w:rsidP="0078106A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77B6EEC8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3FF35D40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64D3DFB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C4FCF4E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CD0A665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1B8C6056" w14:textId="77777777" w:rsidR="0078106A" w:rsidRPr="00AE7DDB" w:rsidRDefault="0078106A" w:rsidP="0078106A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3588F97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7899795" w14:textId="77777777" w:rsidR="0078106A" w:rsidRPr="00AE7DDB" w:rsidRDefault="0078106A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6488EF31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44D1040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4B756534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71B862C4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49B1E21A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483BE4AC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CC08389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4082EB92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799420D8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42BCF262" w14:textId="77777777" w:rsidR="0078106A" w:rsidRPr="00AE7DDB" w:rsidRDefault="0078106A" w:rsidP="0078106A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5AB7370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7D7887B8" w14:textId="77777777" w:rsidR="0078106A" w:rsidRPr="00AE7DDB" w:rsidRDefault="0078106A" w:rsidP="0078106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3FB9D99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6D9C4E2" w14:textId="77777777" w:rsidR="0078106A" w:rsidRPr="00AE7DDB" w:rsidRDefault="0078106A" w:rsidP="0078106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B62E4D2" w14:textId="77777777" w:rsidR="0078106A" w:rsidRPr="00AE7DDB" w:rsidRDefault="0078106A" w:rsidP="0078106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BF13A81" w14:textId="77777777" w:rsidR="0078106A" w:rsidRPr="00AE7DDB" w:rsidRDefault="0078106A" w:rsidP="0078106A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774935" w:rsidRPr="00AE7DDB" w14:paraId="1845D28D" w14:textId="77777777" w:rsidTr="005E7F48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EC8D7" w14:textId="4B7F4BFE" w:rsidR="00774935" w:rsidRPr="00AE7DDB" w:rsidRDefault="00774935" w:rsidP="00774935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AE7DDB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 xml:space="preserve">ณ วันที่ </w:t>
            </w:r>
            <w:r w:rsidR="00F22B65" w:rsidRPr="00AE7DDB">
              <w:rPr>
                <w:rFonts w:ascii="Angsana New" w:hAnsi="Angsana New"/>
                <w:b/>
                <w:bCs/>
                <w:i/>
                <w:iCs/>
                <w:color w:val="000000"/>
              </w:rPr>
              <w:t>31</w:t>
            </w:r>
            <w:r w:rsidRPr="00AE7DDB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 xml:space="preserve"> มีนาคม</w:t>
            </w:r>
            <w:r w:rsidRPr="00AE7DDB">
              <w:rPr>
                <w:rFonts w:ascii="Angsana New" w:hAnsi="Angsana New"/>
                <w:b/>
                <w:bCs/>
                <w:i/>
                <w:iCs/>
                <w:color w:val="000000"/>
              </w:rPr>
              <w:t xml:space="preserve"> / </w:t>
            </w:r>
            <w:r w:rsidR="00F22B65" w:rsidRPr="00AE7DDB">
              <w:rPr>
                <w:rFonts w:ascii="Angsana New" w:hAnsi="Angsana New"/>
                <w:b/>
                <w:bCs/>
                <w:i/>
                <w:iCs/>
                <w:color w:val="000000"/>
              </w:rPr>
              <w:t>30</w:t>
            </w:r>
            <w:r w:rsidRPr="00AE7DDB">
              <w:rPr>
                <w:rFonts w:ascii="Angsana New" w:hAnsi="Angsana New"/>
                <w:b/>
                <w:bCs/>
                <w:i/>
                <w:iCs/>
                <w:color w:val="000000"/>
              </w:rPr>
              <w:t xml:space="preserve"> </w:t>
            </w:r>
            <w:r w:rsidRPr="00AE7DDB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กันยายน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70ABBE36" w14:textId="442F9E20" w:rsidR="00774935" w:rsidRPr="00AE7DDB" w:rsidRDefault="00F22B6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7AD2338" w14:textId="77777777" w:rsidR="00774935" w:rsidRPr="00AE7DDB" w:rsidRDefault="0077493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82CC9BA" w14:textId="255CA348" w:rsidR="00774935" w:rsidRPr="00AE7DDB" w:rsidRDefault="00F22B6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0943A8C2" w14:textId="77777777" w:rsidR="00774935" w:rsidRPr="00AE7DDB" w:rsidRDefault="0077493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3ADD932" w14:textId="1FAA6173" w:rsidR="00774935" w:rsidRPr="00AE7DDB" w:rsidRDefault="00F22B6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F7207EA" w14:textId="77777777" w:rsidR="00774935" w:rsidRPr="00AE7DDB" w:rsidRDefault="0077493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14A6710E" w14:textId="0D545E86" w:rsidR="00774935" w:rsidRPr="00AE7DDB" w:rsidRDefault="00F22B6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504BDFC8" w14:textId="77777777" w:rsidR="00774935" w:rsidRPr="00AE7DDB" w:rsidRDefault="0077493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09D4D041" w14:textId="70D5919A" w:rsidR="00774935" w:rsidRPr="00AE7DDB" w:rsidRDefault="00F22B6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44603DD" w14:textId="77777777" w:rsidR="00774935" w:rsidRPr="00AE7DDB" w:rsidRDefault="0077493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D0EFC3E" w14:textId="055E5270" w:rsidR="00774935" w:rsidRPr="00AE7DDB" w:rsidRDefault="00F22B6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2EFB0E3" w14:textId="77777777" w:rsidR="00774935" w:rsidRPr="00AE7DDB" w:rsidRDefault="0077493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061D08D" w14:textId="45549B61" w:rsidR="00774935" w:rsidRPr="00AE7DDB" w:rsidRDefault="00F22B6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38A9421" w14:textId="77777777" w:rsidR="00774935" w:rsidRPr="00AE7DDB" w:rsidRDefault="0077493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66186D7" w14:textId="4E3A9617" w:rsidR="00774935" w:rsidRPr="00AE7DDB" w:rsidRDefault="00F22B6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667E9934" w14:textId="77777777" w:rsidR="00774935" w:rsidRPr="00AE7DDB" w:rsidRDefault="0077493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1C85B73" w14:textId="0ED6A359" w:rsidR="00774935" w:rsidRPr="00AE7DDB" w:rsidRDefault="00F22B6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E691269" w14:textId="77777777" w:rsidR="00774935" w:rsidRPr="00AE7DDB" w:rsidRDefault="0077493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3FF4127F" w14:textId="53A512C0" w:rsidR="00774935" w:rsidRPr="00AE7DDB" w:rsidRDefault="00F22B6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11766F80" w14:textId="77777777" w:rsidR="00774935" w:rsidRPr="00AE7DDB" w:rsidRDefault="0077493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07A0416B" w14:textId="0AA8F8D1" w:rsidR="00774935" w:rsidRPr="00AE7DDB" w:rsidRDefault="00F22B6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9FA5707" w14:textId="77777777" w:rsidR="00774935" w:rsidRPr="00AE7DDB" w:rsidRDefault="0077493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03E96104" w14:textId="11765A93" w:rsidR="00774935" w:rsidRPr="00AE7DDB" w:rsidRDefault="00F22B6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302" w:type="dxa"/>
            <w:tcBorders>
              <w:left w:val="nil"/>
              <w:right w:val="nil"/>
            </w:tcBorders>
          </w:tcPr>
          <w:p w14:paraId="2B3B9625" w14:textId="4C0331E4" w:rsidR="00774935" w:rsidRPr="00AE7DDB" w:rsidRDefault="0077493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7FBCC0E" w14:textId="264D849A" w:rsidR="00774935" w:rsidRPr="00AE7DDB" w:rsidRDefault="00F22B6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1CFFAEC" w14:textId="77777777" w:rsidR="00774935" w:rsidRPr="00AE7DDB" w:rsidRDefault="0077493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22D9EE4D" w14:textId="555985F7" w:rsidR="00774935" w:rsidRPr="00AE7DDB" w:rsidRDefault="00F22B6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D97CD27" w14:textId="77777777" w:rsidR="00774935" w:rsidRPr="00AE7DDB" w:rsidRDefault="0077493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63A61F17" w14:textId="15C50D0C" w:rsidR="00774935" w:rsidRPr="00AE7DDB" w:rsidRDefault="00F22B6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7703B1F5" w14:textId="77777777" w:rsidR="00774935" w:rsidRPr="00AE7DDB" w:rsidRDefault="0077493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center"/>
          </w:tcPr>
          <w:p w14:paraId="63CF06D4" w14:textId="09F763CE" w:rsidR="00774935" w:rsidRPr="00AE7DDB" w:rsidRDefault="00F22B65" w:rsidP="0077493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AE7DDB">
              <w:rPr>
                <w:rFonts w:ascii="Angsana New" w:hAnsi="Angsana New" w:cs="Angsana New"/>
              </w:rPr>
              <w:t>2566</w:t>
            </w:r>
          </w:p>
        </w:tc>
      </w:tr>
      <w:tr w:rsidR="0078106A" w:rsidRPr="00AE7DDB" w14:paraId="12F4E018" w14:textId="77777777" w:rsidTr="00C149EB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D0299" w14:textId="77777777" w:rsidR="0078106A" w:rsidRPr="00AE7DDB" w:rsidRDefault="0078106A" w:rsidP="0078106A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13438" w:type="dxa"/>
            <w:gridSpan w:val="31"/>
            <w:tcBorders>
              <w:left w:val="nil"/>
              <w:right w:val="nil"/>
            </w:tcBorders>
            <w:vAlign w:val="center"/>
          </w:tcPr>
          <w:p w14:paraId="498874C7" w14:textId="11194C90" w:rsidR="0078106A" w:rsidRPr="00AE7DDB" w:rsidRDefault="0078106A" w:rsidP="0078106A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  <w:t>(</w:t>
            </w:r>
            <w:r w:rsidRPr="00AE7DDB">
              <w:rPr>
                <w:rFonts w:ascii="Angsana New" w:hAnsi="Angsana New" w:hint="cs"/>
                <w:i/>
                <w:iCs/>
                <w:color w:val="000000"/>
                <w:sz w:val="16"/>
                <w:szCs w:val="16"/>
                <w:cs/>
              </w:rPr>
              <w:t>ล้านบาท</w:t>
            </w:r>
            <w:r w:rsidRPr="00AE7DDB"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192FD0" w:rsidRPr="00AE7DDB" w14:paraId="14DAD272" w14:textId="77777777" w:rsidTr="00E0680A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15C31" w14:textId="77777777" w:rsidR="00192FD0" w:rsidRPr="00AE7DDB" w:rsidRDefault="00192FD0" w:rsidP="00192FD0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cs/>
                <w:lang w:val="en-GB"/>
              </w:rPr>
            </w:pPr>
            <w:r w:rsidRPr="00AE7DDB">
              <w:rPr>
                <w:rFonts w:ascii="Angsana New" w:hAnsi="Angsana New"/>
                <w:color w:val="000000"/>
                <w:spacing w:val="-4"/>
                <w:cs/>
                <w:lang w:val="en-GB"/>
              </w:rPr>
              <w:t>สินทรัพย์ตามส่วนงานที่รายงาน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1FAB937" w14:textId="22E6AAA1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8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341</w:t>
            </w:r>
            <w:r w:rsidR="00192FD0" w:rsidRPr="00AE7DDB">
              <w:rPr>
                <w:rFonts w:ascii="Angsana New" w:hAnsi="Angsana New"/>
                <w:color w:val="000000"/>
                <w:cs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87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2AA03EBC" w14:textId="77777777" w:rsidR="00192FD0" w:rsidRPr="00AE7DDB" w:rsidRDefault="00192FD0" w:rsidP="00192FD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60937E46" w14:textId="1358AA95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9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453</w:t>
            </w:r>
            <w:r w:rsidR="00192FD0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97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15602451" w14:textId="7777777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45DE595" w14:textId="4798E077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1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340</w:t>
            </w:r>
            <w:r w:rsidR="00192FD0" w:rsidRPr="00AE7DDB">
              <w:rPr>
                <w:rFonts w:ascii="Angsana New" w:hAnsi="Angsana New"/>
                <w:color w:val="000000"/>
                <w:cs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61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13D5AC6" w14:textId="7777777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69D02901" w14:textId="2E790C4E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1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351</w:t>
            </w:r>
            <w:r w:rsidR="00192FD0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42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71C20BB6" w14:textId="7777777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3C484B17" w14:textId="7C58DEA9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2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204</w:t>
            </w:r>
            <w:r w:rsidR="00192FD0" w:rsidRPr="00AE7DDB">
              <w:rPr>
                <w:rFonts w:ascii="Angsana New" w:hAnsi="Angsana New"/>
                <w:color w:val="000000"/>
                <w:cs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C758281" w14:textId="7777777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31C5DD7" w14:textId="6634FFF5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2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215</w:t>
            </w:r>
            <w:r w:rsidR="00192FD0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40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248C5D0" w14:textId="7777777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6CD9AC0E" w14:textId="55EF1554" w:rsidR="00192FD0" w:rsidRPr="00AE7DDB" w:rsidRDefault="00F22B65" w:rsidP="00192FD0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23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631</w:t>
            </w:r>
            <w:r w:rsidR="00192FD0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30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5AA90CA" w14:textId="7777777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B819164" w14:textId="1934FA62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cs/>
              </w:rPr>
            </w:pPr>
            <w:r w:rsidRPr="00AE7DDB">
              <w:rPr>
                <w:rFonts w:ascii="Angsana New" w:hAnsi="Angsana New"/>
                <w:color w:val="000000"/>
              </w:rPr>
              <w:t>23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 w:hint="cs"/>
                <w:color w:val="000000"/>
              </w:rPr>
              <w:t>554</w:t>
            </w:r>
            <w:r w:rsidR="00192FD0" w:rsidRPr="00AE7DDB">
              <w:rPr>
                <w:rFonts w:ascii="Angsana New" w:hAnsi="Angsana New" w:hint="cs"/>
                <w:color w:val="000000"/>
                <w:cs/>
              </w:rPr>
              <w:t>.</w:t>
            </w:r>
            <w:r w:rsidRPr="00AE7DDB">
              <w:rPr>
                <w:rFonts w:ascii="Angsana New" w:hAnsi="Angsana New" w:hint="cs"/>
                <w:color w:val="000000"/>
              </w:rPr>
              <w:t>57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24B3747C" w14:textId="7777777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138873A5" w14:textId="064528D2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2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080</w:t>
            </w:r>
            <w:r w:rsidR="005946E2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54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74C93610" w14:textId="7777777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</w:tcPr>
          <w:p w14:paraId="662BFBB2" w14:textId="282C1848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2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209</w:t>
            </w:r>
            <w:r w:rsidR="00192FD0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14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4063CD7B" w14:textId="7777777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4FCEBE26" w14:textId="73EA3A66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2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310</w:t>
            </w:r>
            <w:r w:rsidR="00192FD0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07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961A92C" w14:textId="7777777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42A3D001" w14:textId="5BD3B338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2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283</w:t>
            </w:r>
            <w:r w:rsidR="00192FD0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73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216F9A18" w14:textId="7777777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51775B7E" w14:textId="624D096A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164</w:t>
            </w:r>
            <w:r w:rsidR="00192FD0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40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AFDC344" w14:textId="7777777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4390762" w14:textId="3C3EBA1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(</w:t>
            </w:r>
            <w:r w:rsidR="00F22B65" w:rsidRPr="00AE7DDB">
              <w:rPr>
                <w:rFonts w:ascii="Angsana New" w:hAnsi="Angsana New"/>
                <w:color w:val="000000"/>
              </w:rPr>
              <w:t>8</w:t>
            </w:r>
            <w:r w:rsidRPr="00AE7DDB">
              <w:rPr>
                <w:rFonts w:ascii="Angsana New" w:hAnsi="Angsana New"/>
                <w:color w:val="000000"/>
              </w:rPr>
              <w:t>.</w:t>
            </w:r>
            <w:r w:rsidR="00F22B65" w:rsidRPr="00AE7DDB">
              <w:rPr>
                <w:rFonts w:ascii="Angsana New" w:hAnsi="Angsana New"/>
                <w:color w:val="000000"/>
              </w:rPr>
              <w:t>58</w:t>
            </w:r>
            <w:r w:rsidRPr="00AE7DDB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ADD01DC" w14:textId="77777777" w:rsidR="00192FD0" w:rsidRPr="00AE7DDB" w:rsidRDefault="00192FD0" w:rsidP="00192FD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4B9D24CC" w14:textId="231B8B5E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AE7DDB">
              <w:rPr>
                <w:rFonts w:ascii="Angsana New" w:hAnsi="Angsana New"/>
                <w:color w:val="000000"/>
              </w:rPr>
              <w:t>40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073</w:t>
            </w:r>
            <w:r w:rsidR="005946E2" w:rsidRPr="00AE7DDB">
              <w:rPr>
                <w:rFonts w:ascii="Angsana New" w:hAnsi="Angsana New"/>
                <w:color w:val="000000"/>
              </w:rPr>
              <w:t>.</w:t>
            </w:r>
            <w:r w:rsidRPr="00AE7DDB">
              <w:rPr>
                <w:rFonts w:ascii="Angsana New" w:hAnsi="Angsana New"/>
                <w:color w:val="000000"/>
              </w:rPr>
              <w:t>47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669971B6" w14:textId="77777777" w:rsidR="00192FD0" w:rsidRPr="00AE7DDB" w:rsidRDefault="00192FD0" w:rsidP="00192FD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7AC3786" w14:textId="72471A5A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color w:val="000000"/>
              </w:rPr>
              <w:t>41</w:t>
            </w:r>
            <w:r w:rsidR="00192FD0" w:rsidRPr="00AE7DDB">
              <w:rPr>
                <w:rFonts w:ascii="Angsana New" w:hAnsi="Angsana New"/>
                <w:color w:val="000000"/>
              </w:rPr>
              <w:t>,</w:t>
            </w:r>
            <w:r w:rsidRPr="00AE7DDB">
              <w:rPr>
                <w:rFonts w:ascii="Angsana New" w:hAnsi="Angsana New"/>
                <w:color w:val="000000"/>
              </w:rPr>
              <w:t>0</w:t>
            </w:r>
            <w:r w:rsidRPr="00AE7DDB">
              <w:rPr>
                <w:rFonts w:ascii="Angsana New" w:hAnsi="Angsana New" w:hint="cs"/>
                <w:color w:val="000000"/>
              </w:rPr>
              <w:t>59</w:t>
            </w:r>
            <w:r w:rsidR="00192FD0" w:rsidRPr="00AE7DDB">
              <w:rPr>
                <w:rFonts w:ascii="Angsana New" w:hAnsi="Angsana New" w:hint="cs"/>
                <w:color w:val="000000"/>
                <w:cs/>
              </w:rPr>
              <w:t>.</w:t>
            </w:r>
            <w:r w:rsidRPr="00AE7DDB">
              <w:rPr>
                <w:rFonts w:ascii="Angsana New" w:hAnsi="Angsana New" w:hint="cs"/>
                <w:color w:val="000000"/>
              </w:rPr>
              <w:t>65</w:t>
            </w:r>
          </w:p>
        </w:tc>
      </w:tr>
      <w:tr w:rsidR="00192FD0" w:rsidRPr="00AE7DDB" w14:paraId="7587A685" w14:textId="77777777" w:rsidTr="00E0680A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D50EC" w14:textId="77777777" w:rsidR="00192FD0" w:rsidRPr="00AE7DDB" w:rsidRDefault="00192FD0" w:rsidP="00192FD0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pacing w:val="-4"/>
                <w:cs/>
                <w:lang w:val="en-GB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  <w:spacing w:val="-4"/>
                <w:cs/>
                <w:lang w:val="en-GB"/>
              </w:rPr>
              <w:t>รวมสินทรัพย์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7961E71" w14:textId="77777777" w:rsidR="00192FD0" w:rsidRPr="00AE7DDB" w:rsidRDefault="00192FD0" w:rsidP="00192FD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51A8B13" w14:textId="77777777" w:rsidR="00192FD0" w:rsidRPr="00AE7DDB" w:rsidRDefault="00192FD0" w:rsidP="00192FD0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26563052" w14:textId="77777777" w:rsidR="00192FD0" w:rsidRPr="00AE7DDB" w:rsidRDefault="00192FD0" w:rsidP="00192FD0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53887A27" w14:textId="77777777" w:rsidR="00192FD0" w:rsidRPr="00AE7DDB" w:rsidRDefault="00192FD0" w:rsidP="00192FD0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35C30522" w14:textId="77777777" w:rsidR="00192FD0" w:rsidRPr="00AE7DDB" w:rsidRDefault="00192FD0" w:rsidP="00192FD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15A8B076" w14:textId="77777777" w:rsidR="00192FD0" w:rsidRPr="00AE7DDB" w:rsidRDefault="00192FD0" w:rsidP="00192FD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038660CF" w14:textId="77777777" w:rsidR="00192FD0" w:rsidRPr="00AE7DDB" w:rsidRDefault="00192FD0" w:rsidP="00192FD0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553C92AE" w14:textId="77777777" w:rsidR="00192FD0" w:rsidRPr="00AE7DDB" w:rsidRDefault="00192FD0" w:rsidP="00192FD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0FD400DE" w14:textId="77777777" w:rsidR="00192FD0" w:rsidRPr="00AE7DDB" w:rsidRDefault="00192FD0" w:rsidP="00192FD0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3320E74" w14:textId="77777777" w:rsidR="00192FD0" w:rsidRPr="00AE7DDB" w:rsidRDefault="00192FD0" w:rsidP="00192FD0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2614EC2" w14:textId="77777777" w:rsidR="00192FD0" w:rsidRPr="00AE7DDB" w:rsidRDefault="00192FD0" w:rsidP="00192FD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A17416B" w14:textId="77777777" w:rsidR="00192FD0" w:rsidRPr="00AE7DDB" w:rsidRDefault="00192FD0" w:rsidP="00192FD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93570A6" w14:textId="77777777" w:rsidR="00192FD0" w:rsidRPr="00AE7DDB" w:rsidRDefault="00192FD0" w:rsidP="00192FD0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22F74C8" w14:textId="77777777" w:rsidR="00192FD0" w:rsidRPr="00AE7DDB" w:rsidRDefault="00192FD0" w:rsidP="00192FD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1A00CC0" w14:textId="77777777" w:rsidR="00192FD0" w:rsidRPr="00AE7DDB" w:rsidRDefault="00192FD0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1415F167" w14:textId="77777777" w:rsidR="00192FD0" w:rsidRPr="00AE7DDB" w:rsidRDefault="00192FD0" w:rsidP="00192FD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8DAB31E" w14:textId="77777777" w:rsidR="00192FD0" w:rsidRPr="00AE7DDB" w:rsidRDefault="00192FD0" w:rsidP="00192FD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6916504D" w14:textId="77777777" w:rsidR="00192FD0" w:rsidRPr="00AE7DDB" w:rsidRDefault="00192FD0" w:rsidP="00192FD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181381FA" w14:textId="77777777" w:rsidR="00192FD0" w:rsidRPr="00AE7DDB" w:rsidRDefault="00192FD0" w:rsidP="00192FD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3F6E0BCB" w14:textId="77777777" w:rsidR="00192FD0" w:rsidRPr="00AE7DDB" w:rsidRDefault="00192FD0" w:rsidP="00192FD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7BC73885" w14:textId="77777777" w:rsidR="00192FD0" w:rsidRPr="00AE7DDB" w:rsidRDefault="00192FD0" w:rsidP="00192FD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4D034FD" w14:textId="77777777" w:rsidR="00192FD0" w:rsidRPr="00AE7DDB" w:rsidRDefault="00192FD0" w:rsidP="00192FD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628D8C53" w14:textId="77777777" w:rsidR="00192FD0" w:rsidRPr="00AE7DDB" w:rsidRDefault="00192FD0" w:rsidP="00192FD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6B4D31C1" w14:textId="77777777" w:rsidR="00192FD0" w:rsidRPr="00AE7DDB" w:rsidRDefault="00192FD0" w:rsidP="00192FD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0B7A9EA5" w14:textId="77777777" w:rsidR="00192FD0" w:rsidRPr="00AE7DDB" w:rsidRDefault="00192FD0" w:rsidP="00192FD0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A24D836" w14:textId="77777777" w:rsidR="00192FD0" w:rsidRPr="00AE7DDB" w:rsidRDefault="00192FD0" w:rsidP="00192FD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72877943" w14:textId="77777777" w:rsidR="00192FD0" w:rsidRPr="00AE7DDB" w:rsidRDefault="00192FD0" w:rsidP="00192FD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2440409" w14:textId="77777777" w:rsidR="00192FD0" w:rsidRPr="00AE7DDB" w:rsidRDefault="00192FD0" w:rsidP="00192FD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5BC17C" w14:textId="6CD62384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>40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073</w:t>
            </w:r>
            <w:r w:rsidR="001372B8" w:rsidRPr="00AE7DDB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47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91A8152" w14:textId="77777777" w:rsidR="00192FD0" w:rsidRPr="00AE7DDB" w:rsidRDefault="00192FD0" w:rsidP="00192FD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E0075F" w14:textId="00CE58C9" w:rsidR="00192FD0" w:rsidRPr="00AE7DDB" w:rsidRDefault="00F22B65" w:rsidP="00192FD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E7DDB">
              <w:rPr>
                <w:rFonts w:ascii="Angsana New" w:hAnsi="Angsana New"/>
                <w:b/>
                <w:bCs/>
                <w:color w:val="000000"/>
              </w:rPr>
              <w:t>41</w:t>
            </w:r>
            <w:r w:rsidR="00192FD0" w:rsidRPr="00AE7DDB">
              <w:rPr>
                <w:rFonts w:ascii="Angsana New" w:hAnsi="Angsana New"/>
                <w:b/>
                <w:bCs/>
                <w:color w:val="000000"/>
              </w:rPr>
              <w:t>,</w:t>
            </w:r>
            <w:r w:rsidRPr="00AE7DDB">
              <w:rPr>
                <w:rFonts w:ascii="Angsana New" w:hAnsi="Angsana New"/>
                <w:b/>
                <w:bCs/>
                <w:color w:val="000000"/>
              </w:rPr>
              <w:t>0</w:t>
            </w:r>
            <w:r w:rsidRPr="00AE7DDB">
              <w:rPr>
                <w:rFonts w:ascii="Angsana New" w:hAnsi="Angsana New" w:hint="cs"/>
                <w:b/>
                <w:bCs/>
                <w:color w:val="000000"/>
              </w:rPr>
              <w:t>59</w:t>
            </w:r>
            <w:r w:rsidR="00192FD0" w:rsidRPr="00AE7DDB">
              <w:rPr>
                <w:rFonts w:ascii="Angsana New" w:hAnsi="Angsana New" w:hint="cs"/>
                <w:b/>
                <w:bCs/>
                <w:color w:val="000000"/>
                <w:cs/>
              </w:rPr>
              <w:t>.</w:t>
            </w:r>
            <w:r w:rsidRPr="00AE7DDB">
              <w:rPr>
                <w:rFonts w:ascii="Angsana New" w:hAnsi="Angsana New" w:hint="cs"/>
                <w:b/>
                <w:bCs/>
                <w:color w:val="000000"/>
              </w:rPr>
              <w:t>65</w:t>
            </w:r>
          </w:p>
        </w:tc>
      </w:tr>
    </w:tbl>
    <w:p w14:paraId="52988ED8" w14:textId="4D3EF4AF" w:rsidR="00A92BEC" w:rsidRPr="00AE7DDB" w:rsidRDefault="00A92BEC" w:rsidP="00CA3B97">
      <w:pPr>
        <w:rPr>
          <w:sz w:val="16"/>
          <w:szCs w:val="16"/>
        </w:rPr>
        <w:sectPr w:rsidR="00A92BEC" w:rsidRPr="00AE7DDB" w:rsidSect="00523A37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450" w:left="1152" w:header="720" w:footer="720" w:gutter="0"/>
          <w:cols w:space="720"/>
        </w:sectPr>
      </w:pPr>
    </w:p>
    <w:p w14:paraId="05D19210" w14:textId="77753B67" w:rsidR="00997299" w:rsidRPr="00AE7DDB" w:rsidRDefault="00997299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AE7DDB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ภาษีเงินได้</w:t>
      </w:r>
    </w:p>
    <w:p w14:paraId="0ADAF5FA" w14:textId="548BD73D" w:rsidR="00427705" w:rsidRPr="00AE7DDB" w:rsidRDefault="00427705" w:rsidP="00427705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sz w:val="22"/>
          <w:szCs w:val="22"/>
        </w:rPr>
      </w:pPr>
    </w:p>
    <w:p w14:paraId="01760727" w14:textId="7CF0B772" w:rsidR="00427705" w:rsidRPr="00AE7DDB" w:rsidRDefault="00427705" w:rsidP="00AB50E0">
      <w:pPr>
        <w:ind w:left="540"/>
        <w:rPr>
          <w:rFonts w:ascii="Angsana New" w:hAnsi="Angsana New"/>
          <w:sz w:val="28"/>
          <w:szCs w:val="28"/>
        </w:rPr>
      </w:pPr>
      <w:r w:rsidRPr="00AE7DDB">
        <w:rPr>
          <w:rFonts w:ascii="Angsana New" w:hAnsi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AE7DDB">
        <w:rPr>
          <w:rFonts w:ascii="Angsana New" w:hAnsi="Angsana New" w:hint="cs"/>
          <w:sz w:val="28"/>
          <w:szCs w:val="28"/>
          <w:cs/>
        </w:rPr>
        <w:t>กั</w:t>
      </w:r>
      <w:r w:rsidRPr="00AE7DDB">
        <w:rPr>
          <w:rFonts w:ascii="Angsana New" w:hAnsi="Angsana New"/>
          <w:sz w:val="28"/>
          <w:szCs w:val="28"/>
          <w:cs/>
        </w:rPr>
        <w:t>บรายได้ก่อนภาษี</w:t>
      </w:r>
      <w:r w:rsidRPr="00AE7DDB">
        <w:rPr>
          <w:rFonts w:ascii="Angsana New" w:hAnsi="Angsana New" w:hint="cs"/>
          <w:sz w:val="28"/>
          <w:szCs w:val="28"/>
          <w:cs/>
        </w:rPr>
        <w:t>เงินได้</w:t>
      </w:r>
      <w:r w:rsidRPr="00AE7DDB">
        <w:rPr>
          <w:rFonts w:ascii="Angsana New" w:hAnsi="Angsana New"/>
          <w:sz w:val="28"/>
          <w:szCs w:val="28"/>
          <w:cs/>
        </w:rPr>
        <w:t>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774935" w:rsidRPr="00AE7DDB">
        <w:rPr>
          <w:rFonts w:ascii="Angsana New" w:hAnsi="Angsana New" w:hint="cs"/>
          <w:sz w:val="28"/>
          <w:szCs w:val="28"/>
          <w:cs/>
        </w:rPr>
        <w:t>หก</w:t>
      </w:r>
      <w:r w:rsidRPr="00AE7DDB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F22B65" w:rsidRPr="00AE7DDB">
        <w:rPr>
          <w:rFonts w:ascii="Angsana New" w:hAnsi="Angsana New"/>
          <w:sz w:val="28"/>
          <w:szCs w:val="28"/>
        </w:rPr>
        <w:t>31</w:t>
      </w:r>
      <w:r w:rsidR="0078106A" w:rsidRPr="00AE7DDB">
        <w:rPr>
          <w:rFonts w:ascii="Angsana New" w:hAnsi="Angsana New"/>
          <w:sz w:val="28"/>
          <w:szCs w:val="28"/>
        </w:rPr>
        <w:t xml:space="preserve"> </w:t>
      </w:r>
      <w:r w:rsidR="0078106A" w:rsidRPr="00AE7DD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22B65" w:rsidRPr="00AE7DDB">
        <w:rPr>
          <w:rFonts w:ascii="Angsana New" w:hAnsi="Angsana New"/>
          <w:sz w:val="28"/>
          <w:szCs w:val="28"/>
        </w:rPr>
        <w:t>2567</w:t>
      </w:r>
      <w:r w:rsidRPr="00AE7DDB">
        <w:rPr>
          <w:rFonts w:ascii="Angsana New" w:hAnsi="Angsana New"/>
          <w:sz w:val="28"/>
          <w:szCs w:val="28"/>
        </w:rPr>
        <w:t xml:space="preserve"> </w:t>
      </w:r>
      <w:r w:rsidR="008C13F3" w:rsidRPr="00AE7DDB">
        <w:rPr>
          <w:rFonts w:ascii="Angsana New" w:hAnsi="Angsana New" w:hint="cs"/>
          <w:sz w:val="28"/>
          <w:szCs w:val="28"/>
          <w:cs/>
        </w:rPr>
        <w:t xml:space="preserve">และ </w:t>
      </w:r>
      <w:r w:rsidR="00F22B65" w:rsidRPr="00AE7DDB">
        <w:rPr>
          <w:rFonts w:ascii="Angsana New" w:hAnsi="Angsana New"/>
          <w:sz w:val="28"/>
          <w:szCs w:val="28"/>
        </w:rPr>
        <w:t>2566</w:t>
      </w:r>
      <w:r w:rsidR="008C13F3" w:rsidRPr="00AE7DDB">
        <w:rPr>
          <w:rFonts w:ascii="Angsana New" w:hAnsi="Angsana New"/>
          <w:sz w:val="28"/>
          <w:szCs w:val="28"/>
        </w:rPr>
        <w:t xml:space="preserve"> </w:t>
      </w:r>
      <w:r w:rsidRPr="00AE7DDB">
        <w:rPr>
          <w:rFonts w:ascii="Angsana New" w:hAnsi="Angsana New"/>
          <w:sz w:val="28"/>
          <w:szCs w:val="28"/>
          <w:cs/>
        </w:rPr>
        <w:t>คือร้อยละ</w:t>
      </w:r>
      <w:r w:rsidR="00621D30" w:rsidRPr="00AE7DDB">
        <w:rPr>
          <w:rFonts w:ascii="Angsana New" w:hAnsi="Angsana New"/>
          <w:sz w:val="28"/>
          <w:szCs w:val="28"/>
        </w:rPr>
        <w:t xml:space="preserve"> </w:t>
      </w:r>
      <w:r w:rsidR="00F22B65" w:rsidRPr="00AE7DDB">
        <w:rPr>
          <w:rFonts w:ascii="Angsana New" w:hAnsi="Angsana New"/>
          <w:sz w:val="28"/>
          <w:szCs w:val="28"/>
        </w:rPr>
        <w:t>4</w:t>
      </w:r>
      <w:r w:rsidR="00621D30" w:rsidRPr="00AE7DDB">
        <w:rPr>
          <w:rFonts w:ascii="Angsana New" w:hAnsi="Angsana New"/>
          <w:sz w:val="28"/>
          <w:szCs w:val="28"/>
        </w:rPr>
        <w:t>.</w:t>
      </w:r>
      <w:r w:rsidR="00F22B65" w:rsidRPr="00AE7DDB">
        <w:rPr>
          <w:rFonts w:ascii="Angsana New" w:hAnsi="Angsana New"/>
          <w:sz w:val="28"/>
          <w:szCs w:val="28"/>
        </w:rPr>
        <w:t>76</w:t>
      </w:r>
      <w:r w:rsidR="00621D30" w:rsidRPr="00AE7DDB">
        <w:rPr>
          <w:rFonts w:ascii="Angsana New" w:hAnsi="Angsana New"/>
          <w:sz w:val="28"/>
          <w:szCs w:val="28"/>
        </w:rPr>
        <w:t xml:space="preserve"> </w:t>
      </w:r>
      <w:r w:rsidR="008C13F3" w:rsidRPr="00AE7DDB">
        <w:rPr>
          <w:rFonts w:ascii="Angsana New" w:hAnsi="Angsana New" w:hint="cs"/>
          <w:sz w:val="28"/>
          <w:szCs w:val="28"/>
          <w:cs/>
        </w:rPr>
        <w:t>และ</w:t>
      </w:r>
      <w:r w:rsidRPr="00AE7DDB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F22B65" w:rsidRPr="00AE7DDB">
        <w:rPr>
          <w:rFonts w:ascii="Angsana New" w:hAnsi="Angsana New"/>
          <w:sz w:val="28"/>
          <w:szCs w:val="28"/>
        </w:rPr>
        <w:t>11</w:t>
      </w:r>
      <w:r w:rsidR="00774935" w:rsidRPr="00AE7DDB">
        <w:rPr>
          <w:rFonts w:ascii="Angsana New" w:hAnsi="Angsana New"/>
          <w:sz w:val="28"/>
          <w:szCs w:val="28"/>
        </w:rPr>
        <w:t>.</w:t>
      </w:r>
      <w:r w:rsidR="00F22B65" w:rsidRPr="00AE7DDB">
        <w:rPr>
          <w:rFonts w:ascii="Angsana New" w:hAnsi="Angsana New"/>
          <w:sz w:val="28"/>
          <w:szCs w:val="28"/>
        </w:rPr>
        <w:t>35</w:t>
      </w:r>
      <w:r w:rsidR="00636C22" w:rsidRPr="00AE7DDB">
        <w:rPr>
          <w:rFonts w:ascii="Angsana New" w:hAnsi="Angsana New"/>
          <w:sz w:val="28"/>
          <w:szCs w:val="28"/>
        </w:rPr>
        <w:t xml:space="preserve"> </w:t>
      </w:r>
      <w:r w:rsidR="008C13F3" w:rsidRPr="00AE7DDB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AE7DDB">
        <w:rPr>
          <w:rFonts w:ascii="Angsana New" w:hAnsi="Angsana New"/>
          <w:sz w:val="28"/>
          <w:szCs w:val="28"/>
          <w:cs/>
        </w:rPr>
        <w:t>การเปลี่ยนแปลงในอัตราภาษีเงินได้ที่แท้จริงมีสาเหตุหลักจาก</w:t>
      </w:r>
      <w:r w:rsidR="00DD76A1" w:rsidRPr="00AE7DDB">
        <w:rPr>
          <w:rFonts w:ascii="Angsana New" w:hAnsi="Angsana New" w:hint="cs"/>
          <w:sz w:val="28"/>
          <w:szCs w:val="28"/>
          <w:cs/>
        </w:rPr>
        <w:t>รายได้ที่ได้รับยกเว้นภาษีเงินได้จากบัตรส่งเสริมการลงทุน</w:t>
      </w:r>
    </w:p>
    <w:p w14:paraId="13CD1FBF" w14:textId="77777777" w:rsidR="00427705" w:rsidRPr="00AE7DDB" w:rsidRDefault="00427705" w:rsidP="00427705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sz w:val="28"/>
          <w:szCs w:val="28"/>
        </w:rPr>
      </w:pPr>
    </w:p>
    <w:p w14:paraId="74C65774" w14:textId="097C1661" w:rsidR="00270310" w:rsidRPr="00AE7DDB" w:rsidRDefault="00270310" w:rsidP="005D302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AE7DDB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เงินปันผล</w:t>
      </w:r>
    </w:p>
    <w:p w14:paraId="78733205" w14:textId="7652DF27" w:rsidR="00270310" w:rsidRPr="00AE7DDB" w:rsidRDefault="00270310" w:rsidP="0027031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0D4C046B" w14:textId="4328A7B8" w:rsidR="008362C3" w:rsidRPr="00AE7DDB" w:rsidRDefault="008362C3" w:rsidP="008362C3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AE7DDB">
        <w:rPr>
          <w:rFonts w:asciiTheme="majorBidi" w:hAnsiTheme="majorBidi" w:cstheme="majorBidi" w:hint="cs"/>
          <w:sz w:val="28"/>
          <w:szCs w:val="28"/>
          <w:cs/>
        </w:rPr>
        <w:t xml:space="preserve">รายละเอียดเงินปันผลในระหว่างปี </w:t>
      </w:r>
      <w:r w:rsidR="00F22B65" w:rsidRPr="00AE7DDB">
        <w:rPr>
          <w:rFonts w:asciiTheme="majorBidi" w:hAnsiTheme="majorBidi" w:cstheme="majorBidi"/>
          <w:sz w:val="28"/>
          <w:szCs w:val="28"/>
        </w:rPr>
        <w:t>2567</w:t>
      </w:r>
      <w:r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Pr="00AE7DDB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F22B65" w:rsidRPr="00AE7DDB">
        <w:rPr>
          <w:rFonts w:asciiTheme="majorBidi" w:hAnsiTheme="majorBidi" w:cstheme="majorBidi"/>
          <w:sz w:val="28"/>
          <w:szCs w:val="28"/>
        </w:rPr>
        <w:t>2566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385234B2" w14:textId="77777777" w:rsidR="008362C3" w:rsidRPr="00AE7DDB" w:rsidRDefault="008362C3" w:rsidP="008362C3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2"/>
          <w:szCs w:val="22"/>
        </w:rPr>
      </w:pPr>
    </w:p>
    <w:tbl>
      <w:tblPr>
        <w:tblW w:w="9156" w:type="dxa"/>
        <w:tblInd w:w="450" w:type="dxa"/>
        <w:tblLook w:val="04A0" w:firstRow="1" w:lastRow="0" w:firstColumn="1" w:lastColumn="0" w:noHBand="0" w:noVBand="1"/>
      </w:tblPr>
      <w:tblGrid>
        <w:gridCol w:w="3060"/>
        <w:gridCol w:w="1656"/>
        <w:gridCol w:w="1605"/>
        <w:gridCol w:w="1275"/>
        <w:gridCol w:w="284"/>
        <w:gridCol w:w="1276"/>
      </w:tblGrid>
      <w:tr w:rsidR="008362C3" w:rsidRPr="00AE7DDB" w14:paraId="44A6C93F" w14:textId="77777777" w:rsidTr="000A18FE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44BC5081" w14:textId="77777777" w:rsidR="008362C3" w:rsidRPr="00AE7DDB" w:rsidRDefault="008362C3" w:rsidP="000A18FE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769356A" w14:textId="77777777" w:rsidR="008362C3" w:rsidRPr="00AE7DDB" w:rsidRDefault="008362C3" w:rsidP="000A18FE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6A32E119" w14:textId="77777777" w:rsidR="008362C3" w:rsidRPr="00AE7DDB" w:rsidRDefault="008362C3" w:rsidP="000A18F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F261C3" w14:textId="77777777" w:rsidR="008362C3" w:rsidRPr="00AE7DDB" w:rsidRDefault="008362C3" w:rsidP="000A18F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84" w:type="dxa"/>
            <w:shd w:val="clear" w:color="auto" w:fill="auto"/>
          </w:tcPr>
          <w:p w14:paraId="399D3BF9" w14:textId="77777777" w:rsidR="008362C3" w:rsidRPr="00AE7DDB" w:rsidRDefault="008362C3" w:rsidP="000A18FE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1299E5" w14:textId="77777777" w:rsidR="008362C3" w:rsidRPr="00AE7DDB" w:rsidDel="00D43E7A" w:rsidRDefault="008362C3" w:rsidP="000A18FE">
            <w:pPr>
              <w:tabs>
                <w:tab w:val="left" w:pos="540"/>
                <w:tab w:val="left" w:pos="852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8362C3" w:rsidRPr="00AE7DDB" w14:paraId="4D687B9A" w14:textId="77777777" w:rsidTr="000A18FE">
        <w:trPr>
          <w:tblHeader/>
        </w:trPr>
        <w:tc>
          <w:tcPr>
            <w:tcW w:w="3060" w:type="dxa"/>
            <w:shd w:val="clear" w:color="auto" w:fill="auto"/>
          </w:tcPr>
          <w:p w14:paraId="4D8354AC" w14:textId="77777777" w:rsidR="008362C3" w:rsidRPr="00AE7DDB" w:rsidRDefault="008362C3" w:rsidP="000A18FE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42541BB5" w14:textId="77777777" w:rsidR="008362C3" w:rsidRPr="00AE7DDB" w:rsidRDefault="008362C3" w:rsidP="000A18FE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14:paraId="2FB7C4B3" w14:textId="77777777" w:rsidR="008362C3" w:rsidRPr="00AE7DDB" w:rsidRDefault="008362C3" w:rsidP="000A18FE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801C79E" w14:textId="77777777" w:rsidR="008362C3" w:rsidRPr="00AE7DDB" w:rsidRDefault="008362C3" w:rsidP="000A18FE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E7DD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  <w:shd w:val="clear" w:color="auto" w:fill="auto"/>
          </w:tcPr>
          <w:p w14:paraId="3753C1E7" w14:textId="77777777" w:rsidR="008362C3" w:rsidRPr="00AE7DDB" w:rsidRDefault="008362C3" w:rsidP="000A18FE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3429C07" w14:textId="77777777" w:rsidR="008362C3" w:rsidRPr="00AE7DDB" w:rsidRDefault="008362C3" w:rsidP="000A18FE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C338F" w:rsidRPr="00AE7DDB" w14:paraId="71BEFA9B" w14:textId="77777777" w:rsidTr="000A18FE">
        <w:trPr>
          <w:tblHeader/>
        </w:trPr>
        <w:tc>
          <w:tcPr>
            <w:tcW w:w="3060" w:type="dxa"/>
            <w:shd w:val="clear" w:color="auto" w:fill="auto"/>
          </w:tcPr>
          <w:p w14:paraId="711C0F2B" w14:textId="4DAA620D" w:rsidR="00DC338F" w:rsidRPr="00AE7DDB" w:rsidRDefault="00DC338F" w:rsidP="00DC338F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56" w:type="dxa"/>
            <w:shd w:val="clear" w:color="auto" w:fill="auto"/>
          </w:tcPr>
          <w:p w14:paraId="5C7EDEE7" w14:textId="05670E6D" w:rsidR="00DC338F" w:rsidRPr="00AE7DDB" w:rsidRDefault="00F22B65" w:rsidP="00DC338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DC338F" w:rsidRPr="00AE7D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38F" w:rsidRPr="00AE7DD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05" w:type="dxa"/>
            <w:shd w:val="clear" w:color="auto" w:fill="auto"/>
          </w:tcPr>
          <w:p w14:paraId="0A3A2E8B" w14:textId="0B513523" w:rsidR="00DC338F" w:rsidRPr="00AE7DDB" w:rsidRDefault="00DC338F" w:rsidP="00DC338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5" w:type="dxa"/>
            <w:shd w:val="clear" w:color="auto" w:fill="auto"/>
          </w:tcPr>
          <w:p w14:paraId="7518502D" w14:textId="751A6437" w:rsidR="00DC338F" w:rsidRPr="00AE7DDB" w:rsidRDefault="00F22B65" w:rsidP="00DC338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C338F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284" w:type="dxa"/>
            <w:shd w:val="clear" w:color="auto" w:fill="auto"/>
          </w:tcPr>
          <w:p w14:paraId="40C8CBB4" w14:textId="77777777" w:rsidR="00DC338F" w:rsidRPr="00AE7DDB" w:rsidRDefault="00DC338F" w:rsidP="00DC338F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23B8DE2" w14:textId="43C112E9" w:rsidR="00DC338F" w:rsidRPr="00AE7DDB" w:rsidRDefault="00F22B65" w:rsidP="00DC338F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7DDB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  <w:r w:rsidR="00DC338F" w:rsidRPr="00AE7DDB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  <w:lang w:val="en-US"/>
              </w:rPr>
              <w:t>07</w:t>
            </w:r>
          </w:p>
        </w:tc>
      </w:tr>
      <w:tr w:rsidR="00DC338F" w:rsidRPr="00AE7DDB" w14:paraId="391314D2" w14:textId="77777777" w:rsidTr="000A18FE">
        <w:trPr>
          <w:tblHeader/>
        </w:trPr>
        <w:tc>
          <w:tcPr>
            <w:tcW w:w="3060" w:type="dxa"/>
            <w:shd w:val="clear" w:color="auto" w:fill="auto"/>
          </w:tcPr>
          <w:p w14:paraId="3C5AB297" w14:textId="52ACEAE3" w:rsidR="00DC338F" w:rsidRPr="00AE7DDB" w:rsidRDefault="00DC338F" w:rsidP="00DC338F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56" w:type="dxa"/>
            <w:shd w:val="clear" w:color="auto" w:fill="auto"/>
          </w:tcPr>
          <w:p w14:paraId="7E82170E" w14:textId="3FD4214D" w:rsidR="00DC338F" w:rsidRPr="00AE7DDB" w:rsidRDefault="00F22B65" w:rsidP="00DC338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DC338F" w:rsidRPr="00AE7D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38F" w:rsidRPr="00AE7DD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05" w:type="dxa"/>
            <w:shd w:val="clear" w:color="auto" w:fill="auto"/>
          </w:tcPr>
          <w:p w14:paraId="5FBB69DF" w14:textId="4229CD46" w:rsidR="00DC338F" w:rsidRPr="00AE7DDB" w:rsidRDefault="00DC338F" w:rsidP="00DC338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5" w:type="dxa"/>
            <w:shd w:val="clear" w:color="auto" w:fill="auto"/>
          </w:tcPr>
          <w:p w14:paraId="33D97E88" w14:textId="294C9AF4" w:rsidR="00DC338F" w:rsidRPr="00AE7DDB" w:rsidRDefault="00F22B65" w:rsidP="00DC338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C338F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284" w:type="dxa"/>
            <w:shd w:val="clear" w:color="auto" w:fill="auto"/>
          </w:tcPr>
          <w:p w14:paraId="39D7FE2D" w14:textId="77777777" w:rsidR="00DC338F" w:rsidRPr="00AE7DDB" w:rsidRDefault="00DC338F" w:rsidP="00DC338F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E3EC4DD" w14:textId="3D83B9B7" w:rsidR="00DC338F" w:rsidRPr="00AE7DDB" w:rsidRDefault="00F22B65" w:rsidP="00DC338F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AE7DDB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="00DC338F" w:rsidRPr="00AE7DDB">
              <w:rPr>
                <w:rFonts w:ascii="Angsana New" w:hAnsi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/>
                <w:sz w:val="28"/>
                <w:szCs w:val="28"/>
                <w:lang w:val="en-US"/>
              </w:rPr>
              <w:t>04</w:t>
            </w:r>
          </w:p>
        </w:tc>
      </w:tr>
    </w:tbl>
    <w:p w14:paraId="0914FBF4" w14:textId="77777777" w:rsidR="00270310" w:rsidRPr="00AE7DDB" w:rsidRDefault="00270310" w:rsidP="0027031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16E0B13E" w14:textId="2ED9CE26" w:rsidR="003B14EA" w:rsidRPr="00AE7DDB" w:rsidRDefault="003B14EA" w:rsidP="005D302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AE7DDB">
        <w:rPr>
          <w:rFonts w:ascii="Angsana New" w:hAnsi="Angsana New"/>
          <w:b/>
          <w:bCs/>
          <w:sz w:val="28"/>
          <w:szCs w:val="28"/>
          <w:cs/>
          <w:lang w:val="th-TH"/>
        </w:rPr>
        <w:t>เครื่องมือทางการเงิน</w:t>
      </w:r>
    </w:p>
    <w:p w14:paraId="6CDC46BB" w14:textId="77777777" w:rsidR="00855978" w:rsidRPr="00AE7DDB" w:rsidRDefault="00855978" w:rsidP="00855978">
      <w:pPr>
        <w:tabs>
          <w:tab w:val="left" w:pos="54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59926526" w14:textId="66ECFCDB" w:rsidR="00855978" w:rsidRPr="00AE7DDB" w:rsidRDefault="00855978" w:rsidP="00D1612D">
      <w:pPr>
        <w:pStyle w:val="ListParagraph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7DDB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AE7DD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E18E233" w14:textId="77777777" w:rsidR="00D4070C" w:rsidRPr="00AE7DDB" w:rsidRDefault="00D4070C" w:rsidP="00D4070C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4C2C9F2A" w14:textId="752784F3" w:rsidR="003E0EC0" w:rsidRPr="00AE7DDB" w:rsidRDefault="00855978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AE7DDB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8245F15" w14:textId="76606565" w:rsidR="000F047A" w:rsidRPr="00AE7DDB" w:rsidRDefault="000F047A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1C9252E2" w14:textId="77777777" w:rsidR="0061073B" w:rsidRPr="00AE7DDB" w:rsidRDefault="0061073B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  <w:cs/>
        </w:rPr>
        <w:sectPr w:rsidR="0061073B" w:rsidRPr="00AE7DDB" w:rsidSect="00523A37">
          <w:head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8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90"/>
        <w:gridCol w:w="270"/>
        <w:gridCol w:w="1170"/>
        <w:gridCol w:w="238"/>
        <w:gridCol w:w="1472"/>
        <w:gridCol w:w="236"/>
        <w:gridCol w:w="1384"/>
        <w:gridCol w:w="270"/>
        <w:gridCol w:w="1080"/>
        <w:gridCol w:w="270"/>
        <w:gridCol w:w="720"/>
        <w:gridCol w:w="270"/>
        <w:gridCol w:w="810"/>
        <w:gridCol w:w="270"/>
        <w:gridCol w:w="1170"/>
        <w:gridCol w:w="270"/>
        <w:gridCol w:w="1344"/>
        <w:gridCol w:w="6"/>
      </w:tblGrid>
      <w:tr w:rsidR="0061073B" w:rsidRPr="00AE7DDB" w14:paraId="7CB10762" w14:textId="77777777" w:rsidTr="00766A70">
        <w:trPr>
          <w:gridAfter w:val="1"/>
          <w:wAfter w:w="6" w:type="dxa"/>
          <w:tblHeader/>
        </w:trPr>
        <w:tc>
          <w:tcPr>
            <w:tcW w:w="4590" w:type="dxa"/>
            <w:vAlign w:val="bottom"/>
          </w:tcPr>
          <w:p w14:paraId="347E70E0" w14:textId="77777777" w:rsidR="0061073B" w:rsidRPr="00AE7DDB" w:rsidRDefault="0061073B" w:rsidP="00E4122B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BD0050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15"/>
            <w:hideMark/>
          </w:tcPr>
          <w:p w14:paraId="7AC1ED14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1073B" w:rsidRPr="00AE7DDB" w14:paraId="43E3E306" w14:textId="77777777" w:rsidTr="00766A70">
        <w:trPr>
          <w:gridAfter w:val="1"/>
          <w:wAfter w:w="6" w:type="dxa"/>
          <w:tblHeader/>
        </w:trPr>
        <w:tc>
          <w:tcPr>
            <w:tcW w:w="4590" w:type="dxa"/>
            <w:vAlign w:val="bottom"/>
          </w:tcPr>
          <w:p w14:paraId="2E7522D4" w14:textId="77777777" w:rsidR="0061073B" w:rsidRPr="00AE7DDB" w:rsidRDefault="0061073B" w:rsidP="00E4122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EC5EBF7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hideMark/>
          </w:tcPr>
          <w:p w14:paraId="69FA5179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43147AA1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54" w:type="dxa"/>
            <w:gridSpan w:val="7"/>
            <w:vAlign w:val="bottom"/>
            <w:hideMark/>
          </w:tcPr>
          <w:p w14:paraId="03B14D01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073B" w:rsidRPr="00AE7DDB" w14:paraId="45870D25" w14:textId="77777777" w:rsidTr="00766A70">
        <w:trPr>
          <w:tblHeader/>
        </w:trPr>
        <w:tc>
          <w:tcPr>
            <w:tcW w:w="4590" w:type="dxa"/>
            <w:hideMark/>
          </w:tcPr>
          <w:p w14:paraId="188937D8" w14:textId="77777777" w:rsidR="0061073B" w:rsidRPr="00AE7DDB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3302B10" w14:textId="77777777" w:rsidR="0061073B" w:rsidRPr="00AE7DDB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9F0FD99" w14:textId="77777777" w:rsidR="0061073B" w:rsidRPr="00AE7DDB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D3DA8EE" w14:textId="77777777" w:rsidR="0061073B" w:rsidRPr="00AE7DDB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1867DD8" w14:textId="77777777" w:rsidR="0061073B" w:rsidRPr="00AE7DDB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1F96709B" w14:textId="77777777" w:rsidR="0061073B" w:rsidRPr="00AE7DDB" w:rsidRDefault="0061073B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696AB96F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3E58B579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hideMark/>
          </w:tcPr>
          <w:p w14:paraId="6C36B287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6BE181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0AB6BA1A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F0E3FAE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00ADAD96" w14:textId="77777777" w:rsidR="0061073B" w:rsidRPr="00AE7DDB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1E90FE3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05133A62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4DB36215" w14:textId="59B10142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C6A2B8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605D6254" w14:textId="1D73C256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922986" w14:textId="77777777" w:rsidR="0061073B" w:rsidRPr="00AE7DDB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774FE0EE" w14:textId="337826FA" w:rsidR="0061073B" w:rsidRPr="00AE7DDB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74EFFD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7279B8B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073B" w:rsidRPr="00AE7DDB" w14:paraId="1660DF2D" w14:textId="77777777" w:rsidTr="00766A70">
        <w:trPr>
          <w:gridAfter w:val="1"/>
          <w:wAfter w:w="6" w:type="dxa"/>
          <w:tblHeader/>
        </w:trPr>
        <w:tc>
          <w:tcPr>
            <w:tcW w:w="4590" w:type="dxa"/>
          </w:tcPr>
          <w:p w14:paraId="691022C6" w14:textId="1AEF9AB6" w:rsidR="0061073B" w:rsidRPr="00AE7DDB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12FA12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15"/>
            <w:hideMark/>
          </w:tcPr>
          <w:p w14:paraId="12104CD9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E7D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AE7DDB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AD22D8" w:rsidRPr="00AE7DDB" w14:paraId="315A03EF" w14:textId="77777777" w:rsidTr="00766A70">
        <w:trPr>
          <w:gridAfter w:val="1"/>
          <w:wAfter w:w="6" w:type="dxa"/>
          <w:tblHeader/>
        </w:trPr>
        <w:tc>
          <w:tcPr>
            <w:tcW w:w="4590" w:type="dxa"/>
          </w:tcPr>
          <w:p w14:paraId="57B22C5B" w14:textId="6BE10F02" w:rsidR="00AD22D8" w:rsidRPr="00AE7DDB" w:rsidRDefault="00FD5320" w:rsidP="00E4122B">
            <w:pPr>
              <w:spacing w:line="240" w:lineRule="auto"/>
              <w:ind w:left="-14" w:right="-9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E7DD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22B65" w:rsidRPr="00AE7DD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7DD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AE7DDB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มีนาคม </w:t>
            </w:r>
            <w:r w:rsidR="00F22B65" w:rsidRPr="00AE7DD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95C8389" w14:textId="77777777" w:rsidR="00AD22D8" w:rsidRPr="00AE7DDB" w:rsidRDefault="00AD22D8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15"/>
          </w:tcPr>
          <w:p w14:paraId="1D2F0EDD" w14:textId="77777777" w:rsidR="00AD22D8" w:rsidRPr="00AE7DDB" w:rsidRDefault="00AD22D8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1073B" w:rsidRPr="00AE7DDB" w14:paraId="34419983" w14:textId="77777777" w:rsidTr="00766A70">
        <w:tc>
          <w:tcPr>
            <w:tcW w:w="4590" w:type="dxa"/>
            <w:hideMark/>
          </w:tcPr>
          <w:p w14:paraId="1D5E799F" w14:textId="77777777" w:rsidR="0061073B" w:rsidRPr="00AE7DDB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C6C8C0C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B45868A" w14:textId="77777777" w:rsidR="0061073B" w:rsidRPr="00AE7DDB" w:rsidRDefault="0061073B" w:rsidP="00E4122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54768B3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0F886B94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93CA5A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3C6EABC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281ADE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9B980E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253006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B00EFA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3B5A85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40C8804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CAEA46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8A840E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F8D40B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26EB845D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73B" w:rsidRPr="00AE7DDB" w14:paraId="6CF6AE4C" w14:textId="77777777" w:rsidTr="00766A70">
        <w:tc>
          <w:tcPr>
            <w:tcW w:w="4590" w:type="dxa"/>
            <w:shd w:val="clear" w:color="auto" w:fill="auto"/>
          </w:tcPr>
          <w:p w14:paraId="53AAF322" w14:textId="77777777" w:rsidR="0061073B" w:rsidRPr="00AE7DDB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สินทรัพย์ทางการเงินหมุนเวียน</w:t>
            </w:r>
            <w:r w:rsidRPr="00AE7DD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603E3033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CBEDFE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675FE78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7B0093A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5EC26B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9558699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195BA6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DDAE65" w14:textId="77777777" w:rsidR="0061073B" w:rsidRPr="00AE7DDB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783049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E120F6" w14:textId="77777777" w:rsidR="0061073B" w:rsidRPr="00AE7DDB" w:rsidRDefault="0061073B" w:rsidP="00E4122B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BA38F0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27122C" w14:textId="77777777" w:rsidR="0061073B" w:rsidRPr="00AE7DDB" w:rsidRDefault="0061073B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F10AA9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32C5CA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DAD2C3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CD470C3" w14:textId="77777777" w:rsidR="0061073B" w:rsidRPr="00AE7DDB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D58" w:rsidRPr="00AE7DDB" w14:paraId="58F34F64" w14:textId="77777777" w:rsidTr="00766A70">
        <w:tc>
          <w:tcPr>
            <w:tcW w:w="4590" w:type="dxa"/>
            <w:shd w:val="clear" w:color="auto" w:fill="auto"/>
          </w:tcPr>
          <w:p w14:paraId="4E89820F" w14:textId="56B3D354" w:rsidR="003A7D58" w:rsidRPr="00AE7DDB" w:rsidRDefault="003A7D58" w:rsidP="003A7D58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E7DD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  <w:shd w:val="clear" w:color="auto" w:fill="auto"/>
          </w:tcPr>
          <w:p w14:paraId="0C4F5B62" w14:textId="77777777" w:rsidR="003A7D58" w:rsidRPr="00AE7DDB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718196" w14:textId="76C566F9" w:rsidR="003A7D58" w:rsidRPr="00AE7DDB" w:rsidRDefault="005F45F8" w:rsidP="003A7D5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C85402B" w14:textId="77777777" w:rsidR="003A7D58" w:rsidRPr="00AE7DDB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0EFB81F3" w14:textId="75434D2B" w:rsidR="003A7D58" w:rsidRPr="00AE7DDB" w:rsidRDefault="00F22B65" w:rsidP="003A7D5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5F45F8"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1B4EFF6" w14:textId="77777777" w:rsidR="003A7D58" w:rsidRPr="00AE7DDB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566A268" w14:textId="662324A3" w:rsidR="003A7D58" w:rsidRPr="00AE7DDB" w:rsidRDefault="005F45F8" w:rsidP="003A7D5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15B26" w14:textId="77777777" w:rsidR="003A7D58" w:rsidRPr="00AE7DDB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C2CC40" w14:textId="0981E917" w:rsidR="003A7D58" w:rsidRPr="00AE7DDB" w:rsidRDefault="00F22B65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5F45F8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26813" w14:textId="77777777" w:rsidR="003A7D58" w:rsidRPr="00AE7DDB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FF7CEA" w14:textId="0F0E2237" w:rsidR="003A7D58" w:rsidRPr="00AE7DDB" w:rsidRDefault="00F22B65" w:rsidP="003A7D5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5F45F8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8046A" w14:textId="77777777" w:rsidR="003A7D58" w:rsidRPr="00AE7DDB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7DFD18" w14:textId="1C282E9D" w:rsidR="003A7D58" w:rsidRPr="00AE7DDB" w:rsidRDefault="005F45F8" w:rsidP="002A572F">
            <w:pPr>
              <w:pStyle w:val="BodyText"/>
              <w:tabs>
                <w:tab w:val="decimal" w:pos="42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637077" w14:textId="77777777" w:rsidR="003A7D58" w:rsidRPr="00AE7DDB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DE4A8A" w14:textId="4C90EBA4" w:rsidR="003A7D58" w:rsidRPr="00AE7DDB" w:rsidRDefault="005F45F8" w:rsidP="0038737B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E6AA5" w14:textId="77777777" w:rsidR="003A7D58" w:rsidRPr="00AE7DDB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9AE25F6" w14:textId="2CE376FB" w:rsidR="003A7D58" w:rsidRPr="00AE7DDB" w:rsidRDefault="00F22B65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5F45F8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3A7D58" w:rsidRPr="00AE7DDB" w14:paraId="142F8004" w14:textId="77777777" w:rsidTr="00766A70">
        <w:tc>
          <w:tcPr>
            <w:tcW w:w="4590" w:type="dxa"/>
            <w:shd w:val="clear" w:color="auto" w:fill="auto"/>
          </w:tcPr>
          <w:p w14:paraId="75D5961B" w14:textId="7275FBF4" w:rsidR="003A7D58" w:rsidRPr="00AE7DDB" w:rsidRDefault="003A7D58" w:rsidP="003A7D58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  <w:shd w:val="clear" w:color="auto" w:fill="auto"/>
          </w:tcPr>
          <w:p w14:paraId="1DEC8119" w14:textId="77777777" w:rsidR="003A7D58" w:rsidRPr="00AE7DDB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15628" w14:textId="6F7594E3" w:rsidR="003A7D58" w:rsidRPr="00AE7DDB" w:rsidRDefault="005F45F8" w:rsidP="003A7D5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AF2E73E" w14:textId="77777777" w:rsidR="003A7D58" w:rsidRPr="00AE7DDB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139DFD88" w14:textId="1E5A4717" w:rsidR="003A7D58" w:rsidRPr="00AE7DDB" w:rsidRDefault="00F22B65" w:rsidP="003A7D5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="005F45F8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4133D" w14:textId="77777777" w:rsidR="003A7D58" w:rsidRPr="00AE7DDB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032D3EB" w14:textId="40F4D871" w:rsidR="003A7D58" w:rsidRPr="00AE7DDB" w:rsidRDefault="005F45F8" w:rsidP="003A7D5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8A029" w14:textId="77777777" w:rsidR="003A7D58" w:rsidRPr="00AE7DDB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250ACD" w14:textId="4AFCFFBB" w:rsidR="003A7D58" w:rsidRPr="00AE7DDB" w:rsidRDefault="00F22B65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5F45F8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C465E" w14:textId="77777777" w:rsidR="003A7D58" w:rsidRPr="00AE7DDB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C47391" w14:textId="7230D790" w:rsidR="003A7D58" w:rsidRPr="00AE7DDB" w:rsidRDefault="00F1169E" w:rsidP="003A7D5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25F57" w14:textId="77777777" w:rsidR="003A7D58" w:rsidRPr="00AE7DDB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604208" w14:textId="73949CA4" w:rsidR="003A7D58" w:rsidRPr="00AE7DDB" w:rsidRDefault="00F22B65" w:rsidP="00F1169E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F1169E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1F3F1" w14:textId="77777777" w:rsidR="003A7D58" w:rsidRPr="00AE7DDB" w:rsidRDefault="003A7D58" w:rsidP="00F1169E">
            <w:pPr>
              <w:pStyle w:val="acctfourfigures"/>
              <w:tabs>
                <w:tab w:val="decimal" w:pos="336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881F86" w14:textId="2FE11370" w:rsidR="003A7D58" w:rsidRPr="00AE7DDB" w:rsidRDefault="005F45F8" w:rsidP="0038737B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E0949" w14:textId="77777777" w:rsidR="003A7D58" w:rsidRPr="00AE7DDB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F26F26F" w14:textId="678341B5" w:rsidR="003A7D58" w:rsidRPr="00AE7DDB" w:rsidRDefault="00F22B65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5F45F8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3A7D58" w:rsidRPr="00AE7DDB" w14:paraId="41469749" w14:textId="77777777" w:rsidTr="00766A70">
        <w:tc>
          <w:tcPr>
            <w:tcW w:w="4590" w:type="dxa"/>
            <w:shd w:val="clear" w:color="auto" w:fill="auto"/>
          </w:tcPr>
          <w:p w14:paraId="0939A74B" w14:textId="1C50D8D8" w:rsidR="003A7D58" w:rsidRPr="00AE7DDB" w:rsidRDefault="003A7D58" w:rsidP="003A7D58">
            <w:pPr>
              <w:spacing w:line="240" w:lineRule="auto"/>
              <w:ind w:left="-14" w:right="-9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AE7DD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สินทรัพย์อนุพันธ์ 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03D3944F" w14:textId="77777777" w:rsidR="003A7D58" w:rsidRPr="00AE7DDB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ED46AE" w14:textId="2F7B5863" w:rsidR="003A7D58" w:rsidRPr="00AE7DDB" w:rsidRDefault="00F22B65" w:rsidP="003A7D5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5F45F8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7BD72F4" w14:textId="77777777" w:rsidR="003A7D58" w:rsidRPr="00AE7DDB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79EFCA23" w14:textId="3B33CD46" w:rsidR="003A7D58" w:rsidRPr="00AE7DDB" w:rsidRDefault="005F45F8" w:rsidP="003A7D5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2A9633" w14:textId="77777777" w:rsidR="003A7D58" w:rsidRPr="00AE7DDB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FD11B8A" w14:textId="4D56BDD6" w:rsidR="003A7D58" w:rsidRPr="00AE7DDB" w:rsidRDefault="005F45F8" w:rsidP="003A7D5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A3E19" w14:textId="77777777" w:rsidR="003A7D58" w:rsidRPr="00AE7DDB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CD0B10" w14:textId="7EB1B430" w:rsidR="003A7D58" w:rsidRPr="00AE7DDB" w:rsidRDefault="00F22B65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5F45F8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2E57AD" w14:textId="77777777" w:rsidR="003A7D58" w:rsidRPr="00AE7DDB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E67339" w14:textId="08FA9CEC" w:rsidR="003A7D58" w:rsidRPr="00AE7DDB" w:rsidRDefault="005F45F8" w:rsidP="003A7D5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F106C" w14:textId="77777777" w:rsidR="003A7D58" w:rsidRPr="00AE7DDB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85DA59" w14:textId="56D5A502" w:rsidR="003A7D58" w:rsidRPr="00AE7DDB" w:rsidRDefault="00F22B65" w:rsidP="003A7D58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5F45F8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67462" w14:textId="77777777" w:rsidR="003A7D58" w:rsidRPr="00AE7DDB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7B843B" w14:textId="20FB6D9C" w:rsidR="003A7D58" w:rsidRPr="00AE7DDB" w:rsidRDefault="005F45F8" w:rsidP="0038737B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CA0DA" w14:textId="77777777" w:rsidR="003A7D58" w:rsidRPr="00AE7DDB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203A7BB" w14:textId="68BC33D4" w:rsidR="003A7D58" w:rsidRPr="00AE7DDB" w:rsidRDefault="00F22B65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5F45F8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795967" w:rsidRPr="00AE7DDB" w14:paraId="020EC805" w14:textId="77777777" w:rsidTr="00766A70">
        <w:tc>
          <w:tcPr>
            <w:tcW w:w="4590" w:type="dxa"/>
            <w:shd w:val="clear" w:color="auto" w:fill="auto"/>
          </w:tcPr>
          <w:p w14:paraId="580F0E60" w14:textId="77777777" w:rsidR="00795967" w:rsidRPr="00AE7DDB" w:rsidRDefault="00795967" w:rsidP="009A7B37">
            <w:pPr>
              <w:tabs>
                <w:tab w:val="left" w:pos="340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54A754E3" w14:textId="77777777" w:rsidR="00795967" w:rsidRPr="00AE7DDB" w:rsidRDefault="00795967" w:rsidP="009A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706467" w14:textId="1FB9691A" w:rsidR="00795967" w:rsidRPr="00AE7DDB" w:rsidRDefault="005F45F8" w:rsidP="009A7B3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CC89864" w14:textId="77777777" w:rsidR="00795967" w:rsidRPr="00AE7DDB" w:rsidRDefault="00795967" w:rsidP="009A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68AE70E" w14:textId="70C3FCB6" w:rsidR="00795967" w:rsidRPr="00AE7DDB" w:rsidRDefault="00F22B65" w:rsidP="003E411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B15D98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29CEDCCD" w14:textId="77777777" w:rsidR="00795967" w:rsidRPr="00AE7DDB" w:rsidRDefault="00795967" w:rsidP="009A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FF980B5" w14:textId="2701C14B" w:rsidR="00795967" w:rsidRPr="00AE7DDB" w:rsidRDefault="005F45F8" w:rsidP="009A7B3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CB9099" w14:textId="77777777" w:rsidR="00795967" w:rsidRPr="00AE7DDB" w:rsidRDefault="00795967" w:rsidP="009A7B37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70657" w14:textId="329DFF04" w:rsidR="00795967" w:rsidRPr="00AE7DDB" w:rsidRDefault="00F22B65" w:rsidP="009A7B37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15D98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AF965" w14:textId="77777777" w:rsidR="00795967" w:rsidRPr="00AE7DDB" w:rsidRDefault="00795967" w:rsidP="009A7B37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7E5D9A" w14:textId="23846A56" w:rsidR="00795967" w:rsidRPr="00AE7DDB" w:rsidRDefault="005F45F8" w:rsidP="009A7B37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D9A27A" w14:textId="77777777" w:rsidR="00795967" w:rsidRPr="00AE7DDB" w:rsidRDefault="00795967" w:rsidP="009A7B37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3B11BD" w14:textId="11A23554" w:rsidR="00795967" w:rsidRPr="00AE7DDB" w:rsidRDefault="00F22B65" w:rsidP="009A7B37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15D98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245D52" w14:textId="77777777" w:rsidR="00795967" w:rsidRPr="00AE7DDB" w:rsidRDefault="00795967" w:rsidP="009A7B37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1CEE94" w14:textId="31D68523" w:rsidR="00795967" w:rsidRPr="00AE7DDB" w:rsidRDefault="005F45F8" w:rsidP="00E367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96ACC" w14:textId="77777777" w:rsidR="00795967" w:rsidRPr="00AE7DDB" w:rsidRDefault="00795967" w:rsidP="009A7B37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382F570" w14:textId="588CC5C1" w:rsidR="00795967" w:rsidRPr="00AE7DDB" w:rsidRDefault="00F22B65" w:rsidP="009A7B37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15D98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61073B" w:rsidRPr="00AE7DDB" w14:paraId="5BCC7CBD" w14:textId="77777777" w:rsidTr="00766A70">
        <w:tc>
          <w:tcPr>
            <w:tcW w:w="4590" w:type="dxa"/>
            <w:shd w:val="clear" w:color="auto" w:fill="auto"/>
          </w:tcPr>
          <w:p w14:paraId="4C26AA01" w14:textId="77777777" w:rsidR="0061073B" w:rsidRPr="00AE7DDB" w:rsidRDefault="0061073B" w:rsidP="00E4122B">
            <w:pPr>
              <w:tabs>
                <w:tab w:val="left" w:pos="340"/>
              </w:tabs>
              <w:spacing w:line="240" w:lineRule="auto"/>
              <w:ind w:left="-14" w:right="-90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254C414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F2F355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6B6DC2F8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6CDD92AD" w14:textId="77777777" w:rsidR="0061073B" w:rsidRPr="00AE7DDB" w:rsidRDefault="0061073B" w:rsidP="00E4122B">
            <w:pPr>
              <w:pStyle w:val="acctfourfigures"/>
              <w:tabs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B50EBD0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3A7352DE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290"/>
                <w:tab w:val="decimal" w:pos="380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53EF359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B0AA255" w14:textId="77777777" w:rsidR="0061073B" w:rsidRPr="00AE7DDB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2025A3E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F4CBB51" w14:textId="77777777" w:rsidR="0061073B" w:rsidRPr="00AE7DDB" w:rsidRDefault="0061073B" w:rsidP="00E4122B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DBACE24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283325D" w14:textId="77777777" w:rsidR="0061073B" w:rsidRPr="00AE7DDB" w:rsidRDefault="0061073B" w:rsidP="00E4122B">
            <w:pPr>
              <w:pStyle w:val="acctfourfigures"/>
              <w:tabs>
                <w:tab w:val="decimal" w:pos="43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E2FFA37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19F076A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CEC5BE0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28D8FA6" w14:textId="77777777" w:rsidR="0061073B" w:rsidRPr="00AE7DDB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073B" w:rsidRPr="00AE7DDB" w14:paraId="2E76BB7D" w14:textId="77777777" w:rsidTr="00766A70">
        <w:tc>
          <w:tcPr>
            <w:tcW w:w="4590" w:type="dxa"/>
            <w:shd w:val="clear" w:color="auto" w:fill="auto"/>
            <w:hideMark/>
          </w:tcPr>
          <w:p w14:paraId="4EDA49A8" w14:textId="77777777" w:rsidR="0061073B" w:rsidRPr="00AE7DDB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27489A8F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5E2256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1581488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0B1896B4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95A1D14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11A701E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4BFF4D" w14:textId="77777777" w:rsidR="0061073B" w:rsidRPr="00AE7DDB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8DDCA1" w14:textId="77777777" w:rsidR="0061073B" w:rsidRPr="00AE7DDB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55D40C" w14:textId="77777777" w:rsidR="0061073B" w:rsidRPr="00AE7DDB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B495BD" w14:textId="77777777" w:rsidR="0061073B" w:rsidRPr="00AE7DDB" w:rsidRDefault="0061073B" w:rsidP="00E4122B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E17B81" w14:textId="77777777" w:rsidR="0061073B" w:rsidRPr="00AE7DDB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4BE9D7" w14:textId="77777777" w:rsidR="0061073B" w:rsidRPr="00AE7DDB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56BF1C" w14:textId="77777777" w:rsidR="0061073B" w:rsidRPr="00AE7DDB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E857E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83F0F8" w14:textId="77777777" w:rsidR="0061073B" w:rsidRPr="00AE7DDB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1C0046E" w14:textId="77777777" w:rsidR="0061073B" w:rsidRPr="00AE7DDB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D58" w:rsidRPr="00AE7DDB" w14:paraId="1FA32A88" w14:textId="77777777" w:rsidTr="00766A70">
        <w:tc>
          <w:tcPr>
            <w:tcW w:w="4590" w:type="dxa"/>
            <w:shd w:val="clear" w:color="auto" w:fill="auto"/>
          </w:tcPr>
          <w:p w14:paraId="1C0387D9" w14:textId="631F0F3F" w:rsidR="003A7D58" w:rsidRPr="00AE7DDB" w:rsidRDefault="003A7D58" w:rsidP="003A7D5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E7F56B7" w14:textId="77777777" w:rsidR="003A7D58" w:rsidRPr="00AE7DDB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2E7DE1" w14:textId="79A376CF" w:rsidR="003A7D58" w:rsidRPr="00AE7DDB" w:rsidRDefault="00E36787" w:rsidP="003A7D5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09FDA95" w14:textId="77777777" w:rsidR="003A7D58" w:rsidRPr="00AE7DDB" w:rsidRDefault="003A7D58" w:rsidP="003A7D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4F9168A9" w14:textId="0F11E79A" w:rsidR="003A7D58" w:rsidRPr="00AE7DDB" w:rsidRDefault="00E36787" w:rsidP="003A7D5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68EFC4" w14:textId="77777777" w:rsidR="003A7D58" w:rsidRPr="00AE7DDB" w:rsidRDefault="003A7D58" w:rsidP="003A7D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CC2F9EA" w14:textId="5561874C" w:rsidR="003A7D58" w:rsidRPr="00AE7DDB" w:rsidRDefault="00E36787" w:rsidP="003A7D58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017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FA32F7" w14:textId="77777777" w:rsidR="003A7D58" w:rsidRPr="00AE7DDB" w:rsidRDefault="003A7D58" w:rsidP="003A7D5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8206F8" w14:textId="50A26527" w:rsidR="003A7D58" w:rsidRPr="00AE7DDB" w:rsidRDefault="00E36787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017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23EBF" w14:textId="77777777" w:rsidR="003A7D58" w:rsidRPr="00AE7DDB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3DF961" w14:textId="5DCC3C94" w:rsidR="003A7D58" w:rsidRPr="00AE7DDB" w:rsidRDefault="00E36787" w:rsidP="003A7D5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94EFD4" w14:textId="77777777" w:rsidR="003A7D58" w:rsidRPr="00AE7DDB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C17FF2" w14:textId="7F3CE668" w:rsidR="003A7D58" w:rsidRPr="00AE7DDB" w:rsidRDefault="00E36787" w:rsidP="00E36787">
            <w:pPr>
              <w:pStyle w:val="BodyText"/>
              <w:tabs>
                <w:tab w:val="decimal" w:pos="42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617FD" w14:textId="77777777" w:rsidR="003A7D58" w:rsidRPr="00AE7DDB" w:rsidRDefault="003A7D58" w:rsidP="003A7D5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E34424" w14:textId="4B39C5B1" w:rsidR="003A7D58" w:rsidRPr="00AE7DDB" w:rsidRDefault="00F41492" w:rsidP="00766A70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0327A" w:rsidRPr="00AE7D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075</w:t>
            </w:r>
            <w:r w:rsidR="00A0327A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B9DCE3" w14:textId="77777777" w:rsidR="003A7D58" w:rsidRPr="00AE7DDB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55BD911" w14:textId="1F748A8C" w:rsidR="003A7D58" w:rsidRPr="00AE7DDB" w:rsidRDefault="00F41492" w:rsidP="00766A7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0327A" w:rsidRPr="00AE7D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075</w:t>
            </w:r>
            <w:r w:rsidR="00A0327A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950D3" w:rsidRPr="00AE7DDB" w14:paraId="2E52BCBD" w14:textId="77777777" w:rsidTr="00766A70">
        <w:tc>
          <w:tcPr>
            <w:tcW w:w="4590" w:type="dxa"/>
            <w:shd w:val="clear" w:color="auto" w:fill="auto"/>
          </w:tcPr>
          <w:p w14:paraId="201BA499" w14:textId="7360615C" w:rsidR="00B950D3" w:rsidRPr="00AE7DDB" w:rsidRDefault="00B950D3" w:rsidP="0091559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5F863368" w14:textId="77777777" w:rsidR="00B950D3" w:rsidRPr="00AE7DDB" w:rsidRDefault="00B950D3" w:rsidP="0091559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6F14F8" w14:textId="5898C08D" w:rsidR="00B950D3" w:rsidRPr="00AE7DDB" w:rsidRDefault="00127E27" w:rsidP="00127E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2842F0E" w14:textId="77777777" w:rsidR="00B950D3" w:rsidRPr="00AE7DDB" w:rsidRDefault="00B950D3" w:rsidP="009155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40E186F" w14:textId="07563C7F" w:rsidR="00B950D3" w:rsidRPr="00AE7DDB" w:rsidRDefault="00B15D98" w:rsidP="00B950D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CC26D4" w14:textId="77777777" w:rsidR="00B950D3" w:rsidRPr="00AE7DDB" w:rsidRDefault="00B950D3" w:rsidP="009155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1FA57F4" w14:textId="3B119C1F" w:rsidR="00B950D3" w:rsidRPr="00AE7DDB" w:rsidRDefault="00E36787" w:rsidP="0000217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0CE34F" w14:textId="77777777" w:rsidR="00B950D3" w:rsidRPr="00AE7DDB" w:rsidRDefault="00B950D3" w:rsidP="0091559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794C55" w14:textId="5EA7959A" w:rsidR="00B950D3" w:rsidRPr="00AE7DDB" w:rsidRDefault="00B15D98" w:rsidP="0091559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22262" w14:textId="77777777" w:rsidR="00B950D3" w:rsidRPr="00AE7DDB" w:rsidRDefault="00B950D3" w:rsidP="0091559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9DEAB5" w14:textId="56CD5D3E" w:rsidR="00B950D3" w:rsidRPr="00AE7DDB" w:rsidRDefault="00E36787" w:rsidP="00915591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420B2D" w14:textId="77777777" w:rsidR="00B950D3" w:rsidRPr="00AE7DDB" w:rsidRDefault="00B950D3" w:rsidP="0091559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B3ACFE" w14:textId="028F1013" w:rsidR="00B950D3" w:rsidRPr="00AE7DDB" w:rsidRDefault="00B15D98" w:rsidP="00915591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00589F" w14:textId="77777777" w:rsidR="00B950D3" w:rsidRPr="00AE7DDB" w:rsidRDefault="00B950D3" w:rsidP="0091559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54CF7C" w14:textId="7362599F" w:rsidR="00B950D3" w:rsidRPr="00AE7DDB" w:rsidRDefault="00E36787" w:rsidP="0038737B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8AE79" w14:textId="77777777" w:rsidR="00B950D3" w:rsidRPr="00AE7DDB" w:rsidRDefault="00B950D3" w:rsidP="0091559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D3A3D69" w14:textId="4D11E4EA" w:rsidR="00B950D3" w:rsidRPr="00AE7DDB" w:rsidRDefault="00B15D98" w:rsidP="0091559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6B1EB971" w14:textId="14BD17AB" w:rsidR="000F047A" w:rsidRPr="00AE7DDB" w:rsidRDefault="000F047A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3541B916" w14:textId="35666326" w:rsidR="000F047A" w:rsidRPr="00AE7DDB" w:rsidRDefault="000F047A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tbl>
      <w:tblPr>
        <w:tblW w:w="156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1170"/>
        <w:gridCol w:w="238"/>
        <w:gridCol w:w="1472"/>
        <w:gridCol w:w="236"/>
        <w:gridCol w:w="1384"/>
        <w:gridCol w:w="270"/>
        <w:gridCol w:w="1080"/>
        <w:gridCol w:w="270"/>
        <w:gridCol w:w="720"/>
        <w:gridCol w:w="270"/>
        <w:gridCol w:w="810"/>
        <w:gridCol w:w="270"/>
        <w:gridCol w:w="990"/>
        <w:gridCol w:w="270"/>
        <w:gridCol w:w="1080"/>
      </w:tblGrid>
      <w:tr w:rsidR="0061073B" w:rsidRPr="00AE7DDB" w14:paraId="778E95F8" w14:textId="77777777" w:rsidTr="0066238A">
        <w:trPr>
          <w:tblHeader/>
        </w:trPr>
        <w:tc>
          <w:tcPr>
            <w:tcW w:w="4860" w:type="dxa"/>
            <w:vAlign w:val="bottom"/>
          </w:tcPr>
          <w:p w14:paraId="2B17BFB0" w14:textId="77777777" w:rsidR="0061073B" w:rsidRPr="00AE7DDB" w:rsidRDefault="0061073B" w:rsidP="00E4122B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2191E9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27E782B8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1073B" w:rsidRPr="00AE7DDB" w14:paraId="1CA7F443" w14:textId="77777777" w:rsidTr="0066238A">
        <w:trPr>
          <w:tblHeader/>
        </w:trPr>
        <w:tc>
          <w:tcPr>
            <w:tcW w:w="4860" w:type="dxa"/>
            <w:vAlign w:val="bottom"/>
          </w:tcPr>
          <w:p w14:paraId="341C5616" w14:textId="77777777" w:rsidR="0061073B" w:rsidRPr="00AE7DDB" w:rsidRDefault="0061073B" w:rsidP="00E4122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E1F61BC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hideMark/>
          </w:tcPr>
          <w:p w14:paraId="54F537AC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E659B2C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  <w:hideMark/>
          </w:tcPr>
          <w:p w14:paraId="7AFED114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073B" w:rsidRPr="00AE7DDB" w14:paraId="647F7D54" w14:textId="77777777" w:rsidTr="0066238A">
        <w:trPr>
          <w:tblHeader/>
        </w:trPr>
        <w:tc>
          <w:tcPr>
            <w:tcW w:w="4860" w:type="dxa"/>
            <w:hideMark/>
          </w:tcPr>
          <w:p w14:paraId="72527BE3" w14:textId="77777777" w:rsidR="0061073B" w:rsidRPr="00AE7DDB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167B397" w14:textId="77777777" w:rsidR="0061073B" w:rsidRPr="00AE7DDB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2619912" w14:textId="77777777" w:rsidR="0061073B" w:rsidRPr="00AE7DDB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53A32FC" w14:textId="77777777" w:rsidR="0061073B" w:rsidRPr="00AE7DDB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4C2D985" w14:textId="083AF110" w:rsidR="0061073B" w:rsidRPr="00AE7DDB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21F9357" w14:textId="77777777" w:rsidR="0061073B" w:rsidRPr="00AE7DDB" w:rsidRDefault="0061073B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00644A26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227D499B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hideMark/>
          </w:tcPr>
          <w:p w14:paraId="3B7D82D2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108D67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6B0D7D76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7F92F7EC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443E13D7" w14:textId="77777777" w:rsidR="0061073B" w:rsidRPr="00AE7DDB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C8C09BB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435E109E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0AB05465" w14:textId="49A7704A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A255C0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53C05CEC" w14:textId="1E67FFBA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B9B017" w14:textId="77777777" w:rsidR="0061073B" w:rsidRPr="00AE7DDB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0FA51A7B" w14:textId="69D73C67" w:rsidR="0061073B" w:rsidRPr="00AE7DDB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F59608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7899756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073B" w:rsidRPr="00AE7DDB" w14:paraId="4983941C" w14:textId="77777777" w:rsidTr="0066238A">
        <w:trPr>
          <w:tblHeader/>
        </w:trPr>
        <w:tc>
          <w:tcPr>
            <w:tcW w:w="4860" w:type="dxa"/>
          </w:tcPr>
          <w:p w14:paraId="09F7FD79" w14:textId="5E9CA25E" w:rsidR="0061073B" w:rsidRPr="00AE7DDB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9C3CB66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375EC3A0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E7D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AE7DDB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AD22D8" w:rsidRPr="00AE7DDB" w14:paraId="71131093" w14:textId="77777777" w:rsidTr="0066238A">
        <w:trPr>
          <w:tblHeader/>
        </w:trPr>
        <w:tc>
          <w:tcPr>
            <w:tcW w:w="4860" w:type="dxa"/>
          </w:tcPr>
          <w:p w14:paraId="2053BE16" w14:textId="2D592B30" w:rsidR="00AD22D8" w:rsidRPr="00AE7DDB" w:rsidRDefault="00AD22D8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22B65"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7D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22B65"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7B0234A" w14:textId="77777777" w:rsidR="00AD22D8" w:rsidRPr="00AE7DDB" w:rsidRDefault="00AD22D8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</w:tcPr>
          <w:p w14:paraId="4B46AACB" w14:textId="77777777" w:rsidR="00AD22D8" w:rsidRPr="00AE7DDB" w:rsidRDefault="00AD22D8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1073B" w:rsidRPr="00AE7DDB" w14:paraId="0035DC73" w14:textId="77777777" w:rsidTr="0066238A">
        <w:tc>
          <w:tcPr>
            <w:tcW w:w="4860" w:type="dxa"/>
            <w:hideMark/>
          </w:tcPr>
          <w:p w14:paraId="57D5DED8" w14:textId="77777777" w:rsidR="0061073B" w:rsidRPr="00AE7DDB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2D2FB28" w14:textId="77777777" w:rsidR="0061073B" w:rsidRPr="00AE7DDB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2F9FC95" w14:textId="77777777" w:rsidR="0061073B" w:rsidRPr="00AE7DDB" w:rsidRDefault="0061073B" w:rsidP="00E4122B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3B5BABCF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46DAE935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17B42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20526720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4AE96E" w14:textId="77777777" w:rsidR="0061073B" w:rsidRPr="00AE7DDB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E9DA49" w14:textId="77777777" w:rsidR="0061073B" w:rsidRPr="00AE7DDB" w:rsidRDefault="0061073B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67D445" w14:textId="77777777" w:rsidR="0061073B" w:rsidRPr="00AE7DDB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50474C48" w14:textId="77777777" w:rsidR="0061073B" w:rsidRPr="00AE7DDB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46519A" w14:textId="77777777" w:rsidR="0061073B" w:rsidRPr="00AE7DDB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6B56CEA" w14:textId="77777777" w:rsidR="0061073B" w:rsidRPr="00AE7DDB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04366" w14:textId="77777777" w:rsidR="0061073B" w:rsidRPr="00AE7DDB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5C6533B" w14:textId="77777777" w:rsidR="0061073B" w:rsidRPr="00AE7DDB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3DA99" w14:textId="77777777" w:rsidR="0061073B" w:rsidRPr="00AE7DDB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95E318" w14:textId="77777777" w:rsidR="0061073B" w:rsidRPr="00AE7DDB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68F" w:rsidRPr="00AE7DDB" w14:paraId="53398211" w14:textId="77777777" w:rsidTr="00636C22">
        <w:tc>
          <w:tcPr>
            <w:tcW w:w="4860" w:type="dxa"/>
            <w:hideMark/>
          </w:tcPr>
          <w:p w14:paraId="2D56DB41" w14:textId="78CB78EA" w:rsidR="0002668F" w:rsidRPr="00AE7DDB" w:rsidRDefault="0002668F" w:rsidP="0002668F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AE7DD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สินทรัพย์ทางการเงินหมุนเวียน</w:t>
            </w:r>
            <w:r w:rsidRPr="00AE7DD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</w:tcPr>
          <w:p w14:paraId="78261E49" w14:textId="77777777" w:rsidR="0002668F" w:rsidRPr="00AE7DDB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964BE4B" w14:textId="59195CFE" w:rsidR="0002668F" w:rsidRPr="00AE7DDB" w:rsidRDefault="0002668F" w:rsidP="0002668F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58E5331D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6BE6C0A4" w14:textId="1A76C2BC" w:rsidR="0002668F" w:rsidRPr="00AE7DDB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793D01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C2618B7" w14:textId="5BB3C418" w:rsidR="0002668F" w:rsidRPr="00AE7DDB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8F1E04" w14:textId="77777777" w:rsidR="0002668F" w:rsidRPr="00AE7DDB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7F4AC1" w14:textId="0C8EC1F6" w:rsidR="0002668F" w:rsidRPr="00AE7DDB" w:rsidRDefault="0002668F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63BD03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456C8F9" w14:textId="479725B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68CABB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362C58" w14:textId="4DDA37AF" w:rsidR="0002668F" w:rsidRPr="00AE7DDB" w:rsidRDefault="0002668F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4FFF97" w14:textId="77777777" w:rsidR="0002668F" w:rsidRPr="00AE7DDB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0D129B" w14:textId="1C358FCC" w:rsidR="0002668F" w:rsidRPr="00AE7DDB" w:rsidRDefault="0002668F" w:rsidP="0002668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48F9A7A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260FD0" w14:textId="78382021" w:rsidR="0002668F" w:rsidRPr="00AE7DDB" w:rsidRDefault="0002668F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68F" w:rsidRPr="00AE7DDB" w14:paraId="15026942" w14:textId="77777777" w:rsidTr="00636C22">
        <w:tc>
          <w:tcPr>
            <w:tcW w:w="4860" w:type="dxa"/>
          </w:tcPr>
          <w:p w14:paraId="00C5D2CB" w14:textId="30EA99ED" w:rsidR="0002668F" w:rsidRPr="00AE7DDB" w:rsidRDefault="0002668F" w:rsidP="0002668F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E7DD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034639A" w14:textId="77777777" w:rsidR="0002668F" w:rsidRPr="00AE7DDB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4DDEB15" w14:textId="4E582807" w:rsidR="0002668F" w:rsidRPr="00AE7DDB" w:rsidRDefault="0002668F" w:rsidP="0002668F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090454B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79BF1EB7" w14:textId="598B2EDD" w:rsidR="0002668F" w:rsidRPr="00AE7DDB" w:rsidRDefault="00F22B65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2668F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36" w:type="dxa"/>
            <w:vAlign w:val="bottom"/>
          </w:tcPr>
          <w:p w14:paraId="340A55D5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0B8B8FE5" w14:textId="7044F4AF" w:rsidR="0002668F" w:rsidRPr="00AE7DDB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1BEA8F" w14:textId="77777777" w:rsidR="0002668F" w:rsidRPr="00AE7DDB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02236D" w14:textId="335DFEEC" w:rsidR="0002668F" w:rsidRPr="00AE7DDB" w:rsidRDefault="00F22B65" w:rsidP="0077493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2668F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  <w:vAlign w:val="bottom"/>
          </w:tcPr>
          <w:p w14:paraId="7315DE44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8FCD675" w14:textId="5C298458" w:rsidR="0002668F" w:rsidRPr="00AE7DDB" w:rsidRDefault="00F22B65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02668F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  <w:vAlign w:val="bottom"/>
          </w:tcPr>
          <w:p w14:paraId="06BC14CF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876F58E" w14:textId="752F8DF4" w:rsidR="0002668F" w:rsidRPr="00AE7DDB" w:rsidRDefault="0002668F" w:rsidP="00665D04">
            <w:pPr>
              <w:pStyle w:val="BodyText"/>
              <w:tabs>
                <w:tab w:val="decimal" w:pos="43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B736CF" w14:textId="77777777" w:rsidR="0002668F" w:rsidRPr="00AE7DDB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BE5E2B" w14:textId="3C65C1C0" w:rsidR="0002668F" w:rsidRPr="00AE7DDB" w:rsidRDefault="0002668F" w:rsidP="00665D04">
            <w:pPr>
              <w:pStyle w:val="BodyText"/>
              <w:tabs>
                <w:tab w:val="decimal" w:pos="61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2F6F96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D8B0C5" w14:textId="52A181BD" w:rsidR="0002668F" w:rsidRPr="00AE7DDB" w:rsidRDefault="00F22B65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2668F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02668F" w:rsidRPr="00AE7DDB" w14:paraId="5A8949D6" w14:textId="77777777" w:rsidTr="00636C22">
        <w:tc>
          <w:tcPr>
            <w:tcW w:w="4860" w:type="dxa"/>
          </w:tcPr>
          <w:p w14:paraId="4D3CDABB" w14:textId="331FE8BF" w:rsidR="0002668F" w:rsidRPr="00AE7DDB" w:rsidRDefault="0002668F" w:rsidP="0002668F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</w:tcPr>
          <w:p w14:paraId="32A01AC4" w14:textId="77777777" w:rsidR="0002668F" w:rsidRPr="00AE7DDB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32F9B15" w14:textId="323AB326" w:rsidR="0002668F" w:rsidRPr="00AE7DDB" w:rsidRDefault="0002668F" w:rsidP="0002668F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45D5238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5B27DCCC" w14:textId="5308CE10" w:rsidR="0002668F" w:rsidRPr="00AE7DDB" w:rsidRDefault="00F22B65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02668F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36" w:type="dxa"/>
            <w:vAlign w:val="bottom"/>
          </w:tcPr>
          <w:p w14:paraId="234E6FA1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31D2E16" w14:textId="02157466" w:rsidR="0002668F" w:rsidRPr="00AE7DDB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7DB71D" w14:textId="77777777" w:rsidR="0002668F" w:rsidRPr="00AE7DDB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E6CB6C" w14:textId="13963DE5" w:rsidR="0002668F" w:rsidRPr="00AE7DDB" w:rsidRDefault="00F22B65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02668F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70" w:type="dxa"/>
            <w:vAlign w:val="bottom"/>
          </w:tcPr>
          <w:p w14:paraId="6716B9AF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DDE6B67" w14:textId="1EA07092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CB3FCA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85AD51D" w14:textId="2C94D2A7" w:rsidR="0002668F" w:rsidRPr="00AE7DDB" w:rsidRDefault="00F22B65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02668F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70" w:type="dxa"/>
            <w:vAlign w:val="bottom"/>
          </w:tcPr>
          <w:p w14:paraId="4FAEA43B" w14:textId="77777777" w:rsidR="0002668F" w:rsidRPr="00AE7DDB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DF5E72" w14:textId="27C5CC5A" w:rsidR="0002668F" w:rsidRPr="00AE7DDB" w:rsidRDefault="0002668F" w:rsidP="00665D04">
            <w:pPr>
              <w:pStyle w:val="BodyText"/>
              <w:tabs>
                <w:tab w:val="decimal" w:pos="61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3734A7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EB9A40" w14:textId="5042C482" w:rsidR="0002668F" w:rsidRPr="00AE7DDB" w:rsidRDefault="00F22B65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02668F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02668F" w:rsidRPr="00AE7DDB" w14:paraId="5E2AAA6E" w14:textId="77777777" w:rsidTr="00636C22">
        <w:tc>
          <w:tcPr>
            <w:tcW w:w="4860" w:type="dxa"/>
          </w:tcPr>
          <w:p w14:paraId="151D6D52" w14:textId="6A30C472" w:rsidR="0002668F" w:rsidRPr="00AE7DDB" w:rsidRDefault="0002668F" w:rsidP="0002668F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E7DD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สินทรัพย์อนุพันธ์ 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- </w:t>
            </w: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24F79418" w14:textId="77777777" w:rsidR="0002668F" w:rsidRPr="00AE7DDB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8F92420" w14:textId="48F0F765" w:rsidR="0002668F" w:rsidRPr="00AE7DDB" w:rsidRDefault="00F22B65" w:rsidP="0002668F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02668F"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  <w:tc>
          <w:tcPr>
            <w:tcW w:w="238" w:type="dxa"/>
            <w:vAlign w:val="bottom"/>
          </w:tcPr>
          <w:p w14:paraId="18EBBD70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26CF350D" w14:textId="2FF047A9" w:rsidR="0002668F" w:rsidRPr="00AE7DDB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632F282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B8E6DAC" w14:textId="2FF9ECFF" w:rsidR="0002668F" w:rsidRPr="00AE7DDB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12307B" w14:textId="77777777" w:rsidR="0002668F" w:rsidRPr="00AE7DDB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DAC616" w14:textId="10A27526" w:rsidR="0002668F" w:rsidRPr="00AE7DDB" w:rsidRDefault="00F22B65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02668F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  <w:vAlign w:val="bottom"/>
          </w:tcPr>
          <w:p w14:paraId="39EE06F2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B8D3A4B" w14:textId="50DEB462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023AEA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49B23F6" w14:textId="776E016B" w:rsidR="0002668F" w:rsidRPr="00AE7DDB" w:rsidRDefault="00F22B65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02668F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  <w:vAlign w:val="bottom"/>
          </w:tcPr>
          <w:p w14:paraId="1EBF5F13" w14:textId="77777777" w:rsidR="0002668F" w:rsidRPr="00AE7DDB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AF130D" w14:textId="4189EA55" w:rsidR="0002668F" w:rsidRPr="00AE7DDB" w:rsidRDefault="0002668F" w:rsidP="00665D04">
            <w:pPr>
              <w:pStyle w:val="BodyText"/>
              <w:tabs>
                <w:tab w:val="decimal" w:pos="61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7AA794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7B81AD" w14:textId="7F165855" w:rsidR="0002668F" w:rsidRPr="00AE7DDB" w:rsidRDefault="00F22B65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02668F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02668F" w:rsidRPr="00AE7DDB" w14:paraId="193E506D" w14:textId="77777777" w:rsidTr="00636C22">
        <w:tc>
          <w:tcPr>
            <w:tcW w:w="4860" w:type="dxa"/>
            <w:hideMark/>
          </w:tcPr>
          <w:p w14:paraId="603FA868" w14:textId="77777777" w:rsidR="0002668F" w:rsidRPr="00AE7DDB" w:rsidRDefault="0002668F" w:rsidP="0002668F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52C7CA5" w14:textId="77777777" w:rsidR="0002668F" w:rsidRPr="00AE7DDB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6B677C6" w14:textId="1DF06EF0" w:rsidR="0002668F" w:rsidRPr="00AE7DDB" w:rsidRDefault="0002668F" w:rsidP="0002668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11D9263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1685C74B" w14:textId="3525D683" w:rsidR="0002668F" w:rsidRPr="00AE7DDB" w:rsidRDefault="00F22B65" w:rsidP="0002668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2668F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</w:p>
        </w:tc>
        <w:tc>
          <w:tcPr>
            <w:tcW w:w="236" w:type="dxa"/>
          </w:tcPr>
          <w:p w14:paraId="253B4E4E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F37D9CE" w14:textId="4E1FDC7C" w:rsidR="0002668F" w:rsidRPr="00AE7DDB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AB9B03" w14:textId="77777777" w:rsidR="0002668F" w:rsidRPr="00AE7DDB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66A092" w14:textId="1A60B3D6" w:rsidR="0002668F" w:rsidRPr="00AE7DDB" w:rsidRDefault="00F22B65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668F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  <w:vAlign w:val="bottom"/>
          </w:tcPr>
          <w:p w14:paraId="722B031D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72355F6" w14:textId="2054E88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A5A3E6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A8D66D3" w14:textId="483F9FC8" w:rsidR="0002668F" w:rsidRPr="00AE7DDB" w:rsidRDefault="00F22B65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668F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  <w:vAlign w:val="bottom"/>
          </w:tcPr>
          <w:p w14:paraId="4DAE964D" w14:textId="77777777" w:rsidR="0002668F" w:rsidRPr="00AE7DDB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C8E628" w14:textId="0526696E" w:rsidR="0002668F" w:rsidRPr="00AE7DDB" w:rsidRDefault="0002668F" w:rsidP="00665D04">
            <w:pPr>
              <w:pStyle w:val="BodyText"/>
              <w:tabs>
                <w:tab w:val="decimal" w:pos="61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3272BB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6866D9" w14:textId="27482549" w:rsidR="0002668F" w:rsidRPr="00AE7DDB" w:rsidRDefault="00F22B65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668F"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02668F" w:rsidRPr="00AE7DDB" w14:paraId="6F8B15BD" w14:textId="77777777" w:rsidTr="0066238A">
        <w:tc>
          <w:tcPr>
            <w:tcW w:w="4860" w:type="dxa"/>
          </w:tcPr>
          <w:p w14:paraId="06A024EA" w14:textId="77777777" w:rsidR="0002668F" w:rsidRPr="00AE7DDB" w:rsidRDefault="0002668F" w:rsidP="0002668F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0" w:type="dxa"/>
          </w:tcPr>
          <w:p w14:paraId="48B4EB24" w14:textId="77777777" w:rsidR="0002668F" w:rsidRPr="00AE7DDB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FAD9E84" w14:textId="77777777" w:rsidR="0002668F" w:rsidRPr="00AE7DDB" w:rsidRDefault="0002668F" w:rsidP="0002668F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22A71103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72" w:type="dxa"/>
          </w:tcPr>
          <w:p w14:paraId="7E445882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F046AD0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84" w:type="dxa"/>
          </w:tcPr>
          <w:p w14:paraId="07828382" w14:textId="77777777" w:rsidR="0002668F" w:rsidRPr="00AE7DDB" w:rsidRDefault="0002668F" w:rsidP="0002668F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4FBD2D1" w14:textId="77777777" w:rsidR="0002668F" w:rsidRPr="00AE7DDB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D3656E" w14:textId="77777777" w:rsidR="0002668F" w:rsidRPr="00AE7DDB" w:rsidRDefault="0002668F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E70E12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6138B9A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6DF5C3A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61E1E945" w14:textId="77777777" w:rsidR="0002668F" w:rsidRPr="00AE7DDB" w:rsidRDefault="0002668F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BEF1DB" w14:textId="77777777" w:rsidR="0002668F" w:rsidRPr="00AE7DDB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126B6" w14:textId="77777777" w:rsidR="0002668F" w:rsidRPr="00AE7DDB" w:rsidRDefault="0002668F" w:rsidP="0002668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E47113F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676D84C3" w14:textId="77777777" w:rsidR="0002668F" w:rsidRPr="00AE7DDB" w:rsidRDefault="0002668F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2668F" w:rsidRPr="00AE7DDB" w14:paraId="679A9F3E" w14:textId="77777777" w:rsidTr="0066238A">
        <w:tc>
          <w:tcPr>
            <w:tcW w:w="4860" w:type="dxa"/>
          </w:tcPr>
          <w:p w14:paraId="45CDD8E3" w14:textId="77777777" w:rsidR="0002668F" w:rsidRPr="00AE7DDB" w:rsidRDefault="0002668F" w:rsidP="0002668F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5066598" w14:textId="77777777" w:rsidR="0002668F" w:rsidRPr="00AE7DDB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17425A0" w14:textId="77777777" w:rsidR="0002668F" w:rsidRPr="00AE7DDB" w:rsidRDefault="0002668F" w:rsidP="0002668F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FD447D0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4DD3C47D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25C5A7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41C7421" w14:textId="77777777" w:rsidR="0002668F" w:rsidRPr="00AE7DDB" w:rsidRDefault="0002668F" w:rsidP="0002668F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9FF55F" w14:textId="77777777" w:rsidR="0002668F" w:rsidRPr="00AE7DDB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95201E" w14:textId="77777777" w:rsidR="0002668F" w:rsidRPr="00AE7DDB" w:rsidRDefault="0002668F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FDFA3C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675B9BF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63A815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3340358" w14:textId="77777777" w:rsidR="0002668F" w:rsidRPr="00AE7DDB" w:rsidRDefault="0002668F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713F61" w14:textId="77777777" w:rsidR="0002668F" w:rsidRPr="00AE7DDB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99421B" w14:textId="77777777" w:rsidR="0002668F" w:rsidRPr="00AE7DDB" w:rsidRDefault="0002668F" w:rsidP="0002668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89E5CA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416A60" w14:textId="77777777" w:rsidR="0002668F" w:rsidRPr="00AE7DDB" w:rsidRDefault="0002668F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68F" w:rsidRPr="00AE7DDB" w14:paraId="66259218" w14:textId="77777777" w:rsidTr="0066238A">
        <w:tc>
          <w:tcPr>
            <w:tcW w:w="4860" w:type="dxa"/>
          </w:tcPr>
          <w:p w14:paraId="31DBFA78" w14:textId="77777777" w:rsidR="0002668F" w:rsidRPr="00AE7DDB" w:rsidRDefault="0002668F" w:rsidP="0002668F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F24AB7A" w14:textId="77777777" w:rsidR="0002668F" w:rsidRPr="00AE7DDB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CD35804" w14:textId="1FB4FCCD" w:rsidR="0002668F" w:rsidRPr="00AE7DDB" w:rsidRDefault="0002668F" w:rsidP="0002668F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2E44C1F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3B4923B8" w14:textId="7D530AC1" w:rsidR="0002668F" w:rsidRPr="00AE7DDB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EC1764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F4A5775" w14:textId="1562C602" w:rsidR="0002668F" w:rsidRPr="00AE7DDB" w:rsidRDefault="0002668F" w:rsidP="0002668F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209EE5D" w14:textId="77777777" w:rsidR="0002668F" w:rsidRPr="00AE7DDB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0A0481" w14:textId="6C6B9E96" w:rsidR="0002668F" w:rsidRPr="00AE7DDB" w:rsidRDefault="0002668F" w:rsidP="0077493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55BB4D6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A355CC6" w14:textId="17A06E30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C34C20A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F04D69E" w14:textId="00AFF478" w:rsidR="0002668F" w:rsidRPr="00AE7DDB" w:rsidRDefault="0002668F" w:rsidP="0002668F">
            <w:pPr>
              <w:pStyle w:val="BodyText"/>
              <w:tabs>
                <w:tab w:val="decimal" w:pos="43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AA5533" w14:textId="77777777" w:rsidR="0002668F" w:rsidRPr="00AE7DDB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934B49" w14:textId="2EE7FEA8" w:rsidR="0002668F" w:rsidRPr="00AE7DDB" w:rsidRDefault="0002668F" w:rsidP="0002668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9BC0D7B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5DF8FB" w14:textId="39F37428" w:rsidR="0002668F" w:rsidRPr="00AE7DDB" w:rsidRDefault="0002668F" w:rsidP="00366A3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2668F" w:rsidRPr="00AE7DDB" w14:paraId="1B41F923" w14:textId="77777777" w:rsidTr="0066238A">
        <w:tc>
          <w:tcPr>
            <w:tcW w:w="4860" w:type="dxa"/>
          </w:tcPr>
          <w:p w14:paraId="03D727E8" w14:textId="77777777" w:rsidR="0002668F" w:rsidRPr="00AE7DDB" w:rsidRDefault="0002668F" w:rsidP="0002668F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022A201" w14:textId="77777777" w:rsidR="0002668F" w:rsidRPr="00AE7DDB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BADFF70" w14:textId="082832DB" w:rsidR="0002668F" w:rsidRPr="00AE7DDB" w:rsidRDefault="0002668F" w:rsidP="0002668F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D2D6E49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32ECD770" w14:textId="631F58D3" w:rsidR="0002668F" w:rsidRPr="00AE7DDB" w:rsidRDefault="0002668F" w:rsidP="0002668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311B343" w14:textId="77777777" w:rsidR="0002668F" w:rsidRPr="00AE7DDB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916E76F" w14:textId="208F29C5" w:rsidR="0002668F" w:rsidRPr="00AE7DDB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EB95BDA" w14:textId="77777777" w:rsidR="0002668F" w:rsidRPr="00AE7DDB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057B75" w14:textId="33B9C2CD" w:rsidR="0002668F" w:rsidRPr="00AE7DDB" w:rsidRDefault="0002668F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55E195D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5FFC0CD" w14:textId="17DA8E69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946545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FDD805" w14:textId="6D846F13" w:rsidR="0002668F" w:rsidRPr="00AE7DDB" w:rsidRDefault="0002668F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754E406" w14:textId="77777777" w:rsidR="0002668F" w:rsidRPr="00AE7DDB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BC9A77" w14:textId="362E61BE" w:rsidR="0002668F" w:rsidRPr="00AE7DDB" w:rsidRDefault="0002668F" w:rsidP="00665D04">
            <w:pPr>
              <w:pStyle w:val="BodyText"/>
              <w:tabs>
                <w:tab w:val="decimal" w:pos="61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7E8A5E" w14:textId="77777777" w:rsidR="0002668F" w:rsidRPr="00AE7DDB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8F0866" w14:textId="5939D021" w:rsidR="0002668F" w:rsidRPr="00AE7DDB" w:rsidRDefault="0002668F" w:rsidP="00366A3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2B65" w:rsidRPr="00AE7DDB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AE7D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B003444" w14:textId="31E2003A" w:rsidR="00E86254" w:rsidRPr="00AE7DDB" w:rsidRDefault="00E86254" w:rsidP="00852525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</w:p>
    <w:p w14:paraId="514D54D6" w14:textId="77777777" w:rsidR="0061073B" w:rsidRPr="00AE7DDB" w:rsidRDefault="0061073B" w:rsidP="00852525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cs/>
          <w:lang w:bidi="th-TH"/>
        </w:rPr>
        <w:sectPr w:rsidR="0061073B" w:rsidRPr="00AE7DDB" w:rsidSect="00523A37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58EBDC8B" w14:textId="77777777" w:rsidR="00EC7CA2" w:rsidRPr="00AE7DDB" w:rsidRDefault="00EC7CA2" w:rsidP="00EC7CA2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AE7DDB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6B78B921" w14:textId="77777777" w:rsidR="00EC7CA2" w:rsidRPr="00AE7DDB" w:rsidRDefault="00EC7CA2" w:rsidP="00EC7CA2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szCs w:val="22"/>
          <w:lang w:bidi="th-TH"/>
        </w:rPr>
      </w:pPr>
    </w:p>
    <w:p w14:paraId="116311C4" w14:textId="77777777" w:rsidR="00EC7CA2" w:rsidRPr="00AE7DDB" w:rsidRDefault="00EC7CA2" w:rsidP="00EC7CA2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AE7DDB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4E4C2180" w14:textId="0A82A0DE" w:rsidR="00852525" w:rsidRPr="00AE7DDB" w:rsidRDefault="00852525" w:rsidP="00852525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p w14:paraId="50620CF6" w14:textId="6C252EA5" w:rsidR="00EC7CA2" w:rsidRPr="00AE7DDB" w:rsidRDefault="00CD6CA1" w:rsidP="007F2D2F">
      <w:pPr>
        <w:pStyle w:val="block"/>
        <w:spacing w:after="0" w:line="240" w:lineRule="atLeast"/>
        <w:ind w:left="540" w:right="-7"/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lang w:bidi="th-TH"/>
        </w:rPr>
      </w:pPr>
      <w:r w:rsidRPr="00AE7DDB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32EB6FAA" w14:textId="77777777" w:rsidR="00CD6CA1" w:rsidRPr="00AE7DDB" w:rsidRDefault="00CD6CA1" w:rsidP="00852525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tbl>
      <w:tblPr>
        <w:tblW w:w="9405" w:type="dxa"/>
        <w:tblInd w:w="270" w:type="dxa"/>
        <w:tblLook w:val="04A0" w:firstRow="1" w:lastRow="0" w:firstColumn="1" w:lastColumn="0" w:noHBand="0" w:noVBand="1"/>
      </w:tblPr>
      <w:tblGrid>
        <w:gridCol w:w="3870"/>
        <w:gridCol w:w="5535"/>
      </w:tblGrid>
      <w:tr w:rsidR="00EC7CA2" w:rsidRPr="00AE7DDB" w14:paraId="5218F0C1" w14:textId="77777777" w:rsidTr="00E4122B">
        <w:tc>
          <w:tcPr>
            <w:tcW w:w="3870" w:type="dxa"/>
            <w:hideMark/>
          </w:tcPr>
          <w:p w14:paraId="14CD8109" w14:textId="77777777" w:rsidR="00EC7CA2" w:rsidRPr="00AE7DDB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35" w:type="dxa"/>
            <w:hideMark/>
          </w:tcPr>
          <w:p w14:paraId="2ADBECD2" w14:textId="77777777" w:rsidR="00EC7CA2" w:rsidRPr="00AE7DDB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AE7DDB" w14:paraId="280C7AC3" w14:textId="77777777" w:rsidTr="00E4122B">
        <w:tc>
          <w:tcPr>
            <w:tcW w:w="3870" w:type="dxa"/>
            <w:hideMark/>
          </w:tcPr>
          <w:p w14:paraId="21D90C5C" w14:textId="77777777" w:rsidR="00EC7CA2" w:rsidRPr="00AE7DDB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5535" w:type="dxa"/>
            <w:hideMark/>
          </w:tcPr>
          <w:p w14:paraId="1EBBDCA5" w14:textId="665B3615" w:rsidR="00EC7CA2" w:rsidRPr="00AE7DDB" w:rsidRDefault="00EC7CA2" w:rsidP="00E4122B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Swap mode</w:t>
            </w:r>
            <w:r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l</w:t>
            </w:r>
            <w:r w:rsidR="00272756" w:rsidRPr="00AE7D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s</w:t>
            </w:r>
            <w:r w:rsidRPr="00AE7DD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มูลค่าปัจจุบันของประมาณการกระแสเงินสดในอนาคต โดยใช้เส้นอัตราผลตอบแทนที่สังเกตได้</w:t>
            </w:r>
          </w:p>
        </w:tc>
      </w:tr>
      <w:tr w:rsidR="00EC7CA2" w:rsidRPr="00AE7DDB" w14:paraId="371EFCED" w14:textId="77777777" w:rsidTr="00E4122B">
        <w:tc>
          <w:tcPr>
            <w:tcW w:w="3870" w:type="dxa"/>
            <w:hideMark/>
          </w:tcPr>
          <w:p w14:paraId="01CE55FF" w14:textId="77777777" w:rsidR="00EC7CA2" w:rsidRPr="00AE7DDB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535" w:type="dxa"/>
            <w:hideMark/>
          </w:tcPr>
          <w:p w14:paraId="63C5D23B" w14:textId="77777777" w:rsidR="00EC7CA2" w:rsidRPr="00AE7DDB" w:rsidRDefault="00EC7CA2" w:rsidP="00E4122B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6D00" w:rsidRPr="00AE7DDB" w14:paraId="75F7439D" w14:textId="77777777" w:rsidTr="00E4122B">
        <w:tc>
          <w:tcPr>
            <w:tcW w:w="3870" w:type="dxa"/>
          </w:tcPr>
          <w:p w14:paraId="55E398BD" w14:textId="31D0E849" w:rsidR="00B36D00" w:rsidRPr="00AE7DDB" w:rsidRDefault="00B36D00" w:rsidP="00B36D00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7DD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5535" w:type="dxa"/>
          </w:tcPr>
          <w:p w14:paraId="17676E18" w14:textId="4E24A6B7" w:rsidR="00B36D00" w:rsidRPr="00AE7DDB" w:rsidRDefault="00943F8B" w:rsidP="00B36D00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7DD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การเปรียบเทียบ</w:t>
            </w:r>
            <w:r w:rsidR="00B36D00" w:rsidRPr="00AE7DD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EC7CA2" w:rsidRPr="00AE7DDB" w14:paraId="07C8B4DE" w14:textId="77777777" w:rsidTr="00E4122B">
        <w:tc>
          <w:tcPr>
            <w:tcW w:w="3870" w:type="dxa"/>
          </w:tcPr>
          <w:p w14:paraId="3AD9D243" w14:textId="1C0E6422" w:rsidR="00EC7CA2" w:rsidRPr="00AE7DDB" w:rsidRDefault="00B36D00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7DD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5535" w:type="dxa"/>
          </w:tcPr>
          <w:p w14:paraId="516416BA" w14:textId="4C7E3E9D" w:rsidR="00EC7CA2" w:rsidRPr="00AE7DDB" w:rsidRDefault="00B36D00" w:rsidP="00E4122B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7DD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การวัด</w:t>
            </w:r>
            <w:r w:rsidRPr="00AE7DD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</w:tbl>
    <w:p w14:paraId="163EB2CF" w14:textId="77777777" w:rsidR="00636C22" w:rsidRPr="00AE7DDB" w:rsidRDefault="00636C22" w:rsidP="007F2D2F">
      <w:pPr>
        <w:pStyle w:val="block"/>
        <w:spacing w:after="0" w:line="240" w:lineRule="atLeast"/>
        <w:ind w:right="-7" w:hanging="27"/>
        <w:rPr>
          <w:rFonts w:asciiTheme="majorBidi" w:hAnsiTheme="majorBidi" w:cstheme="majorBidi"/>
          <w:szCs w:val="22"/>
          <w:lang w:bidi="th-TH"/>
        </w:rPr>
      </w:pPr>
    </w:p>
    <w:p w14:paraId="609DF7B7" w14:textId="2E33F7AE" w:rsidR="00816A27" w:rsidRPr="00AE7DDB" w:rsidRDefault="00816A27" w:rsidP="00816A27">
      <w:pPr>
        <w:pStyle w:val="block"/>
        <w:spacing w:after="0" w:line="240" w:lineRule="atLeast"/>
        <w:ind w:left="540" w:right="-7"/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lang w:bidi="th-TH"/>
        </w:rPr>
      </w:pPr>
      <w:r w:rsidRPr="00AE7DDB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</w:t>
      </w:r>
      <w:r w:rsidRPr="00AE7DDB">
        <w:rPr>
          <w:rFonts w:asciiTheme="majorBidi" w:eastAsia="AngsanaNew,Bold" w:hAnsiTheme="majorBidi" w:cs="Angsana New" w:hint="cs"/>
          <w:b/>
          <w:bCs/>
          <w:i/>
          <w:iCs/>
          <w:sz w:val="28"/>
          <w:szCs w:val="28"/>
          <w:cs/>
          <w:lang w:bidi="th-TH"/>
        </w:rPr>
        <w:t>ไม่ได้</w:t>
      </w:r>
      <w:r w:rsidRPr="00AE7DDB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วัดมูลค่าด้วยมูลค่ายุติธรรม</w:t>
      </w:r>
    </w:p>
    <w:p w14:paraId="6CAA3BEB" w14:textId="32819DDC" w:rsidR="00D65CB2" w:rsidRPr="00AE7DDB" w:rsidRDefault="00D65CB2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Cs w:val="22"/>
          <w:lang w:bidi="th-TH"/>
        </w:rPr>
      </w:pPr>
    </w:p>
    <w:tbl>
      <w:tblPr>
        <w:tblW w:w="9423" w:type="dxa"/>
        <w:tblInd w:w="270" w:type="dxa"/>
        <w:tblLook w:val="04A0" w:firstRow="1" w:lastRow="0" w:firstColumn="1" w:lastColumn="0" w:noHBand="0" w:noVBand="1"/>
      </w:tblPr>
      <w:tblGrid>
        <w:gridCol w:w="3852"/>
        <w:gridCol w:w="5571"/>
      </w:tblGrid>
      <w:tr w:rsidR="00EC7CA2" w:rsidRPr="00AE7DDB" w14:paraId="66B76D97" w14:textId="77777777" w:rsidTr="00E4122B">
        <w:tc>
          <w:tcPr>
            <w:tcW w:w="3852" w:type="dxa"/>
            <w:hideMark/>
          </w:tcPr>
          <w:p w14:paraId="403242AA" w14:textId="77777777" w:rsidR="00EC7CA2" w:rsidRPr="00AE7DDB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71" w:type="dxa"/>
            <w:hideMark/>
          </w:tcPr>
          <w:p w14:paraId="6334413B" w14:textId="77777777" w:rsidR="00EC7CA2" w:rsidRPr="00AE7DDB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AE7DDB" w14:paraId="0D924DA6" w14:textId="77777777" w:rsidTr="00E4122B">
        <w:tc>
          <w:tcPr>
            <w:tcW w:w="3852" w:type="dxa"/>
          </w:tcPr>
          <w:p w14:paraId="0AD90817" w14:textId="77777777" w:rsidR="00EC7CA2" w:rsidRPr="00AE7DDB" w:rsidRDefault="00EC7CA2" w:rsidP="00E4122B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7DD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เงินกู้ยืม</w:t>
            </w:r>
          </w:p>
        </w:tc>
        <w:tc>
          <w:tcPr>
            <w:tcW w:w="5571" w:type="dxa"/>
          </w:tcPr>
          <w:p w14:paraId="431812B4" w14:textId="77777777" w:rsidR="00EC7CA2" w:rsidRPr="00AE7DDB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7DD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</w:tr>
    </w:tbl>
    <w:p w14:paraId="262918A5" w14:textId="6F231364" w:rsidR="00837E90" w:rsidRPr="00AE7DDB" w:rsidRDefault="00837E90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28"/>
          <w:szCs w:val="28"/>
          <w:lang w:val="en-US" w:bidi="th-TH"/>
        </w:rPr>
      </w:pPr>
    </w:p>
    <w:p w14:paraId="45D5E420" w14:textId="2F663DBB" w:rsidR="003B14EA" w:rsidRPr="00AE7DDB" w:rsidRDefault="003B14EA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AE7DDB">
        <w:rPr>
          <w:rFonts w:ascii="Angsana New" w:hAnsi="Angsana New"/>
          <w:b/>
          <w:bCs/>
          <w:sz w:val="28"/>
          <w:szCs w:val="28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99D6A7B" w14:textId="77777777" w:rsidR="00793A45" w:rsidRPr="00AE7DDB" w:rsidRDefault="00793A45" w:rsidP="00094F2D">
      <w:pPr>
        <w:pStyle w:val="NoSpacing"/>
        <w:rPr>
          <w:rFonts w:ascii="Angsana New" w:hAnsi="Angsana New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1"/>
        <w:gridCol w:w="1889"/>
      </w:tblGrid>
      <w:tr w:rsidR="00CC5E69" w:rsidRPr="00AE7DDB" w14:paraId="3F8B08B6" w14:textId="77777777" w:rsidTr="00607D77">
        <w:trPr>
          <w:tblHeader/>
        </w:trPr>
        <w:tc>
          <w:tcPr>
            <w:tcW w:w="3971" w:type="pct"/>
          </w:tcPr>
          <w:p w14:paraId="73F95E2B" w14:textId="049C6474" w:rsidR="00CC5E69" w:rsidRPr="00AE7DDB" w:rsidRDefault="00FD5320" w:rsidP="00607D7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E7DD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22B65"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7D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22B65"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29" w:type="pct"/>
          </w:tcPr>
          <w:p w14:paraId="19507AFD" w14:textId="7454B2D5" w:rsidR="00CC5E69" w:rsidRPr="00AE7DDB" w:rsidRDefault="00CC5E69" w:rsidP="00607D77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CC5E69" w:rsidRPr="00AE7DDB" w14:paraId="530AC0C2" w14:textId="77777777" w:rsidTr="00607D77">
        <w:trPr>
          <w:tblHeader/>
        </w:trPr>
        <w:tc>
          <w:tcPr>
            <w:tcW w:w="3971" w:type="pct"/>
          </w:tcPr>
          <w:p w14:paraId="0B9D904F" w14:textId="1A220FB3" w:rsidR="00CC5E69" w:rsidRPr="00AE7DDB" w:rsidRDefault="00CC5E69" w:rsidP="00607D7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45A4818C" w14:textId="705D9D5F" w:rsidR="00CC5E69" w:rsidRPr="00AE7DDB" w:rsidRDefault="00CC5E69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AE7DD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AE7DD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C5E69" w:rsidRPr="00AE7DDB" w14:paraId="2EBB27CF" w14:textId="77777777" w:rsidTr="00607D77">
        <w:tc>
          <w:tcPr>
            <w:tcW w:w="3971" w:type="pct"/>
          </w:tcPr>
          <w:p w14:paraId="3973A84F" w14:textId="6F8857E6" w:rsidR="00CC5E69" w:rsidRPr="00AE7DDB" w:rsidRDefault="00CC5E69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29" w:type="pct"/>
          </w:tcPr>
          <w:p w14:paraId="709F6A3A" w14:textId="77777777" w:rsidR="00CC5E69" w:rsidRPr="00AE7DDB" w:rsidRDefault="00CC5E69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26DC" w:rsidRPr="00AE7DDB" w14:paraId="5E82F9D7" w14:textId="77777777" w:rsidTr="00607D77">
        <w:tc>
          <w:tcPr>
            <w:tcW w:w="3971" w:type="pct"/>
          </w:tcPr>
          <w:p w14:paraId="37A999B5" w14:textId="743A58E1" w:rsidR="003926DC" w:rsidRPr="00AE7DDB" w:rsidRDefault="003926DC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E7DDB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สัญญาจ้างเพื่องานอสังหาริมทรัพย์</w:t>
            </w:r>
            <w:r w:rsidRPr="00AE7DDB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พัฒนาเพื่อขาย</w:t>
            </w:r>
          </w:p>
        </w:tc>
        <w:tc>
          <w:tcPr>
            <w:tcW w:w="1029" w:type="pct"/>
          </w:tcPr>
          <w:p w14:paraId="280B8F3E" w14:textId="071DEB0E" w:rsidR="003926DC" w:rsidRPr="00AE7DDB" w:rsidRDefault="00F22B65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 w:hint="cs"/>
                <w:sz w:val="28"/>
                <w:szCs w:val="28"/>
              </w:rPr>
              <w:t>92</w:t>
            </w:r>
            <w:r w:rsidR="007F56F7" w:rsidRPr="00AE7DD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AE7DDB">
              <w:rPr>
                <w:rFonts w:ascii="Angsana New" w:hAnsi="Angsana New" w:cs="Angsana New" w:hint="cs"/>
                <w:sz w:val="28"/>
                <w:szCs w:val="28"/>
              </w:rPr>
              <w:t>21</w:t>
            </w:r>
          </w:p>
        </w:tc>
      </w:tr>
      <w:tr w:rsidR="003926DC" w:rsidRPr="00AE7DDB" w14:paraId="151B51CA" w14:textId="77777777" w:rsidTr="00607D77">
        <w:tc>
          <w:tcPr>
            <w:tcW w:w="3971" w:type="pct"/>
          </w:tcPr>
          <w:p w14:paraId="7E4D7BA0" w14:textId="7B11D9ED" w:rsidR="003926DC" w:rsidRPr="00AE7DDB" w:rsidRDefault="003926DC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E7DDB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สัญญาออกแบบและก่อสร้างระบบผลิตกระแสไฟฟ้าจากพลังงานแสงอาทิตย์บนหลังคา</w:t>
            </w: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</w:tcPr>
          <w:p w14:paraId="7D8C941F" w14:textId="6F9F9ABF" w:rsidR="003926DC" w:rsidRPr="00AE7DDB" w:rsidRDefault="00F22B65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6652FB" w:rsidRPr="00AE7DD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AE7DDB">
              <w:rPr>
                <w:rFonts w:ascii="Angsana New" w:hAnsi="Angsana New" w:cs="Angsana New" w:hint="cs"/>
                <w:sz w:val="28"/>
                <w:szCs w:val="28"/>
              </w:rPr>
              <w:t>80</w:t>
            </w:r>
          </w:p>
        </w:tc>
      </w:tr>
      <w:tr w:rsidR="00EC7CA2" w:rsidRPr="00AE7DDB" w14:paraId="7DDE397A" w14:textId="77777777" w:rsidTr="00607D77">
        <w:tc>
          <w:tcPr>
            <w:tcW w:w="3971" w:type="pct"/>
          </w:tcPr>
          <w:p w14:paraId="12771D11" w14:textId="55BCAC7B" w:rsidR="00EC7CA2" w:rsidRPr="00AE7DDB" w:rsidRDefault="00EC7CA2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E7DDB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04AD0D27" w14:textId="2631092E" w:rsidR="00EC7CA2" w:rsidRPr="00AE7DDB" w:rsidRDefault="00F22B65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DD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96</w:t>
            </w:r>
            <w:r w:rsidR="007C06EA" w:rsidRPr="00AE7DD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.</w:t>
            </w:r>
            <w:r w:rsidRPr="00AE7DD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01</w:t>
            </w:r>
          </w:p>
        </w:tc>
      </w:tr>
      <w:tr w:rsidR="00302287" w:rsidRPr="00AE7DDB" w14:paraId="4889B49B" w14:textId="77777777" w:rsidTr="00607D77">
        <w:tc>
          <w:tcPr>
            <w:tcW w:w="3971" w:type="pct"/>
          </w:tcPr>
          <w:p w14:paraId="2A8083CE" w14:textId="77777777" w:rsidR="00607D77" w:rsidRPr="00AE7DDB" w:rsidRDefault="00607D77" w:rsidP="00607D7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B1F727" w14:textId="77777777" w:rsidR="00816A27" w:rsidRPr="00AE7DDB" w:rsidRDefault="00816A27" w:rsidP="00607D7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C6C71F" w14:textId="77777777" w:rsidR="00816A27" w:rsidRPr="00AE7DDB" w:rsidRDefault="00816A27" w:rsidP="00607D7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3D94D5" w14:textId="76637685" w:rsidR="00816A27" w:rsidRPr="00AE7DDB" w:rsidRDefault="00816A27" w:rsidP="00607D7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9" w:type="pct"/>
          </w:tcPr>
          <w:p w14:paraId="04839F7A" w14:textId="77777777" w:rsidR="00302287" w:rsidRPr="00AE7DDB" w:rsidRDefault="00302287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C7CA2" w:rsidRPr="00AE7DDB" w14:paraId="70788A3F" w14:textId="77777777" w:rsidTr="00607D77">
        <w:tc>
          <w:tcPr>
            <w:tcW w:w="3971" w:type="pct"/>
          </w:tcPr>
          <w:p w14:paraId="116C0EAA" w14:textId="5F62FF6A" w:rsidR="00EC7CA2" w:rsidRPr="00AE7DDB" w:rsidRDefault="00EC7CA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ภาระผูกพันอื่น</w:t>
            </w:r>
            <w:r w:rsidRPr="00AE7DD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E7DD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029" w:type="pct"/>
          </w:tcPr>
          <w:p w14:paraId="2894D33D" w14:textId="77777777" w:rsidR="00EC7CA2" w:rsidRPr="00AE7DDB" w:rsidRDefault="00EC7CA2" w:rsidP="00607D77">
            <w:pPr>
              <w:pStyle w:val="BodyText"/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26DC" w:rsidRPr="00AE7DDB" w14:paraId="2096579B" w14:textId="77777777" w:rsidTr="00607D77">
        <w:tc>
          <w:tcPr>
            <w:tcW w:w="3971" w:type="pct"/>
          </w:tcPr>
          <w:p w14:paraId="23D78EBA" w14:textId="6151E9F5" w:rsidR="003926DC" w:rsidRPr="00AE7DDB" w:rsidRDefault="003926DC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E7DD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ภาระผูกพันตามสัญญาเช่าและบริการระยะสั้น</w:t>
            </w:r>
          </w:p>
        </w:tc>
        <w:tc>
          <w:tcPr>
            <w:tcW w:w="1029" w:type="pct"/>
          </w:tcPr>
          <w:p w14:paraId="650C3691" w14:textId="227C0A43" w:rsidR="00B84AF0" w:rsidRPr="00AE7DDB" w:rsidRDefault="00F22B65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="0012632F" w:rsidRPr="00AE7DD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AE7DDB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982532" w:rsidRPr="00AE7DDB" w14:paraId="77D58B43" w14:textId="77777777" w:rsidTr="00607D77">
        <w:tc>
          <w:tcPr>
            <w:tcW w:w="3971" w:type="pct"/>
          </w:tcPr>
          <w:p w14:paraId="2323C907" w14:textId="445378CA" w:rsidR="00982532" w:rsidRPr="00AE7DDB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7DD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คำสั่งซื้อที่ผู้ขายสินค้าหรือวั</w:t>
            </w:r>
            <w:r w:rsidRPr="00AE7DD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ตถุดิบ</w:t>
            </w:r>
            <w:r w:rsidRPr="00AE7DD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ตกลงแล้ว</w:t>
            </w:r>
          </w:p>
        </w:tc>
        <w:tc>
          <w:tcPr>
            <w:tcW w:w="1029" w:type="pct"/>
          </w:tcPr>
          <w:p w14:paraId="2EE3E504" w14:textId="74B7A7BE" w:rsidR="00982532" w:rsidRPr="00AE7DDB" w:rsidRDefault="00F22B65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="00A6154B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</w:tr>
      <w:tr w:rsidR="00982532" w:rsidRPr="00AE7DDB" w14:paraId="27208EC6" w14:textId="77777777" w:rsidTr="00607D77">
        <w:tc>
          <w:tcPr>
            <w:tcW w:w="3971" w:type="pct"/>
          </w:tcPr>
          <w:p w14:paraId="376C521D" w14:textId="15B2B0C4" w:rsidR="00982532" w:rsidRPr="00AE7DDB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7DD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หนังสือค้ำประกันจากธนาคาร</w:t>
            </w:r>
          </w:p>
        </w:tc>
        <w:tc>
          <w:tcPr>
            <w:tcW w:w="1029" w:type="pct"/>
          </w:tcPr>
          <w:p w14:paraId="5196F422" w14:textId="47E73A34" w:rsidR="00982532" w:rsidRPr="00AE7DDB" w:rsidRDefault="00F22B65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12632F" w:rsidRPr="00AE7DDB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AE7DDB">
              <w:rPr>
                <w:rFonts w:ascii="Angsana New" w:hAnsi="Angsana New" w:cs="Angsana New" w:hint="cs"/>
                <w:sz w:val="28"/>
                <w:szCs w:val="28"/>
              </w:rPr>
              <w:t>731</w:t>
            </w:r>
            <w:r w:rsidR="0012632F" w:rsidRPr="00AE7DD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AE7DDB">
              <w:rPr>
                <w:rFonts w:ascii="Angsana New" w:hAnsi="Angsana New" w:cs="Angsana New" w:hint="cs"/>
                <w:sz w:val="28"/>
                <w:szCs w:val="28"/>
              </w:rPr>
              <w:t>99</w:t>
            </w:r>
          </w:p>
        </w:tc>
      </w:tr>
      <w:tr w:rsidR="00982532" w:rsidRPr="00AE7DDB" w14:paraId="36257792" w14:textId="77777777" w:rsidTr="00607D77">
        <w:tc>
          <w:tcPr>
            <w:tcW w:w="3971" w:type="pct"/>
          </w:tcPr>
          <w:p w14:paraId="23003C19" w14:textId="522B6B5B" w:rsidR="00982532" w:rsidRPr="00AE7DDB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7DD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สัญญาจ้างผู้รับเหมาช่วง</w:t>
            </w:r>
          </w:p>
        </w:tc>
        <w:tc>
          <w:tcPr>
            <w:tcW w:w="1029" w:type="pct"/>
          </w:tcPr>
          <w:p w14:paraId="79F13905" w14:textId="72839410" w:rsidR="00982532" w:rsidRPr="00AE7DDB" w:rsidRDefault="00F22B65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 w:hint="cs"/>
                <w:sz w:val="28"/>
                <w:szCs w:val="28"/>
              </w:rPr>
              <w:t>274</w:t>
            </w:r>
            <w:r w:rsidR="0012632F" w:rsidRPr="00AE7DD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AE7DDB">
              <w:rPr>
                <w:rFonts w:ascii="Angsana New" w:hAnsi="Angsana New" w:cs="Angsana New" w:hint="cs"/>
                <w:sz w:val="28"/>
                <w:szCs w:val="28"/>
              </w:rPr>
              <w:t>88</w:t>
            </w:r>
          </w:p>
        </w:tc>
      </w:tr>
      <w:tr w:rsidR="00982532" w:rsidRPr="00AE7DDB" w14:paraId="78AA18C1" w14:textId="77777777" w:rsidTr="00607D77">
        <w:tc>
          <w:tcPr>
            <w:tcW w:w="3971" w:type="pct"/>
          </w:tcPr>
          <w:p w14:paraId="74B41330" w14:textId="1BDB6AA9" w:rsidR="00982532" w:rsidRPr="00AE7DDB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7DD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สัญญาอื่น ๆ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0174CB5B" w14:textId="6AE6622C" w:rsidR="00982532" w:rsidRPr="00AE7DDB" w:rsidRDefault="00F22B65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  <w:r w:rsidR="0012632F" w:rsidRPr="00AE7DD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AE7DDB">
              <w:rPr>
                <w:rFonts w:ascii="Angsana New" w:hAnsi="Angsana New" w:cs="Angsana New" w:hint="cs"/>
                <w:sz w:val="28"/>
                <w:szCs w:val="28"/>
              </w:rPr>
              <w:t>33</w:t>
            </w:r>
          </w:p>
        </w:tc>
      </w:tr>
      <w:tr w:rsidR="00982532" w:rsidRPr="00AE7DDB" w14:paraId="40A2D898" w14:textId="77777777" w:rsidTr="00607D77">
        <w:tc>
          <w:tcPr>
            <w:tcW w:w="3971" w:type="pct"/>
          </w:tcPr>
          <w:p w14:paraId="4D990071" w14:textId="33BC75CA" w:rsidR="00982532" w:rsidRPr="00AE7DDB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E7DDB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712F5A29" w14:textId="299EE31E" w:rsidR="00982532" w:rsidRPr="00AE7DDB" w:rsidRDefault="00F22B65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  <w:r w:rsidR="0012632F" w:rsidRPr="00AE7DD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,</w:t>
            </w:r>
            <w:r w:rsidRPr="00AE7D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112</w:t>
            </w:r>
            <w:r w:rsidR="0012632F" w:rsidRPr="00AE7DD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.</w:t>
            </w:r>
            <w:r w:rsidRPr="00AE7D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</w:t>
            </w:r>
          </w:p>
        </w:tc>
      </w:tr>
      <w:tr w:rsidR="00982532" w:rsidRPr="00AE7DDB" w14:paraId="430E2055" w14:textId="77777777" w:rsidTr="00607D77">
        <w:tc>
          <w:tcPr>
            <w:tcW w:w="3971" w:type="pct"/>
          </w:tcPr>
          <w:p w14:paraId="590820CF" w14:textId="77777777" w:rsidR="00982532" w:rsidRPr="00AE7DDB" w:rsidRDefault="00982532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27DF7812" w14:textId="77777777" w:rsidR="00982532" w:rsidRPr="00AE7DDB" w:rsidRDefault="00982532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35180" w:rsidRPr="00AE7DDB" w14:paraId="307842CE" w14:textId="77777777" w:rsidTr="00607D77">
        <w:tc>
          <w:tcPr>
            <w:tcW w:w="3971" w:type="pct"/>
          </w:tcPr>
          <w:p w14:paraId="44FAA4FF" w14:textId="77777777" w:rsidR="00B35180" w:rsidRPr="00AE7DDB" w:rsidRDefault="00B35180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71D917F0" w14:textId="20DCB245" w:rsidR="00B35180" w:rsidRPr="00AE7DDB" w:rsidRDefault="00B35180" w:rsidP="00607D77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  <w:r w:rsidRPr="00AE7DDB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เฉพาะ</w:t>
            </w:r>
            <w:r w:rsidRPr="00AE7DD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982532" w:rsidRPr="00AE7DDB" w14:paraId="5FE1EF41" w14:textId="77777777" w:rsidTr="00607D77">
        <w:tc>
          <w:tcPr>
            <w:tcW w:w="3971" w:type="pct"/>
          </w:tcPr>
          <w:p w14:paraId="6AFB107A" w14:textId="77777777" w:rsidR="00982532" w:rsidRPr="00AE7DDB" w:rsidRDefault="00982532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3CB3FC46" w14:textId="4DAFC9BF" w:rsidR="00982532" w:rsidRPr="00AE7DDB" w:rsidRDefault="00982532" w:rsidP="00607D77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AE7DD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82532" w:rsidRPr="00AE7DDB" w14:paraId="30227507" w14:textId="77777777" w:rsidTr="00607D77">
        <w:tc>
          <w:tcPr>
            <w:tcW w:w="3971" w:type="pct"/>
          </w:tcPr>
          <w:p w14:paraId="30A161CF" w14:textId="1F4DF5D9" w:rsidR="00982532" w:rsidRPr="00AE7DDB" w:rsidRDefault="00982532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AE7DD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E7DD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029" w:type="pct"/>
          </w:tcPr>
          <w:p w14:paraId="3A3220D6" w14:textId="77777777" w:rsidR="00982532" w:rsidRPr="00AE7DDB" w:rsidRDefault="00982532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2532" w:rsidRPr="00AE7DDB" w14:paraId="6EF69A5E" w14:textId="77777777" w:rsidTr="00607D77">
        <w:tc>
          <w:tcPr>
            <w:tcW w:w="3971" w:type="pct"/>
          </w:tcPr>
          <w:p w14:paraId="57613856" w14:textId="0CDD45AD" w:rsidR="00982532" w:rsidRPr="00AE7DDB" w:rsidRDefault="00982532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7DDB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29" w:type="pct"/>
            <w:tcBorders>
              <w:bottom w:val="double" w:sz="4" w:space="0" w:color="auto"/>
            </w:tcBorders>
          </w:tcPr>
          <w:p w14:paraId="47BB13E2" w14:textId="580083D2" w:rsidR="00982532" w:rsidRPr="00AE7DDB" w:rsidRDefault="00F22B65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124</w:t>
            </w:r>
            <w:r w:rsidR="006B78FE" w:rsidRPr="00AE7D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</w:t>
            </w:r>
          </w:p>
        </w:tc>
      </w:tr>
    </w:tbl>
    <w:p w14:paraId="1A925C51" w14:textId="77777777" w:rsidR="001F316F" w:rsidRPr="00AE7DDB" w:rsidRDefault="001F316F" w:rsidP="00636C22">
      <w:pPr>
        <w:spacing w:line="216" w:lineRule="auto"/>
        <w:ind w:left="540" w:right="-43"/>
        <w:rPr>
          <w:rFonts w:ascii="Angsana New" w:hAnsi="Angsana New"/>
          <w:sz w:val="22"/>
          <w:szCs w:val="22"/>
        </w:rPr>
      </w:pPr>
    </w:p>
    <w:p w14:paraId="221AC03E" w14:textId="6F33F0AA" w:rsidR="00837E90" w:rsidRPr="00AE7DDB" w:rsidRDefault="00972BBE" w:rsidP="00636C22">
      <w:pPr>
        <w:spacing w:line="216" w:lineRule="auto"/>
        <w:ind w:left="540" w:right="-43"/>
        <w:rPr>
          <w:rFonts w:ascii="Angsana New" w:hAnsi="Angsana New"/>
          <w:i/>
          <w:iCs/>
          <w:spacing w:val="-2"/>
          <w:sz w:val="28"/>
          <w:szCs w:val="28"/>
        </w:rPr>
      </w:pPr>
      <w:r w:rsidRPr="00AE7DDB">
        <w:rPr>
          <w:rFonts w:ascii="Angsana New" w:hAnsi="Angsana New"/>
          <w:sz w:val="28"/>
          <w:szCs w:val="28"/>
          <w:cs/>
        </w:rPr>
        <w:t>บริษัทย่อยแห่งหนึ่งได้ทำ</w:t>
      </w:r>
      <w:r w:rsidR="00681129" w:rsidRPr="00AE7DDB">
        <w:rPr>
          <w:rFonts w:ascii="Angsana New" w:hAnsi="Angsana New" w:hint="cs"/>
          <w:sz w:val="28"/>
          <w:szCs w:val="28"/>
          <w:cs/>
        </w:rPr>
        <w:t>สัญญา</w:t>
      </w:r>
      <w:r w:rsidRPr="00AE7DDB">
        <w:rPr>
          <w:rFonts w:ascii="Angsana New" w:hAnsi="Angsana New"/>
          <w:sz w:val="28"/>
          <w:szCs w:val="28"/>
          <w:cs/>
        </w:rPr>
        <w:t>สั่งซื้อวัตถุดิบล่วงหน้ากับบริษัททั้งในและต่างประเทศ โดยมีระยะเวลา</w:t>
      </w:r>
      <w:r w:rsidR="00210C35" w:rsidRPr="00AE7DDB">
        <w:rPr>
          <w:rFonts w:ascii="Angsana New" w:hAnsi="Angsana New"/>
          <w:sz w:val="28"/>
          <w:szCs w:val="28"/>
        </w:rPr>
        <w:t xml:space="preserve"> </w:t>
      </w:r>
      <w:r w:rsidRPr="00AE7DDB">
        <w:rPr>
          <w:rFonts w:ascii="Angsana New" w:hAnsi="Angsana New"/>
          <w:sz w:val="28"/>
          <w:szCs w:val="28"/>
          <w:cs/>
        </w:rPr>
        <w:t>ปริมาณ และราคาตามที่ได้ระบุไว้ใน</w:t>
      </w:r>
      <w:r w:rsidR="00681129" w:rsidRPr="00AE7DDB">
        <w:rPr>
          <w:rFonts w:ascii="Angsana New" w:hAnsi="Angsana New" w:hint="cs"/>
          <w:sz w:val="28"/>
          <w:szCs w:val="28"/>
          <w:cs/>
        </w:rPr>
        <w:t>สัญญา</w:t>
      </w:r>
      <w:r w:rsidRPr="00AE7DDB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F22B65" w:rsidRPr="00AE7DDB">
        <w:rPr>
          <w:rFonts w:asciiTheme="majorBidi" w:hAnsiTheme="majorBidi"/>
          <w:spacing w:val="-2"/>
          <w:sz w:val="28"/>
          <w:szCs w:val="28"/>
        </w:rPr>
        <w:t>31</w:t>
      </w:r>
      <w:r w:rsidR="00FD5320" w:rsidRPr="00AE7DDB">
        <w:rPr>
          <w:rFonts w:asciiTheme="majorBidi" w:hAnsiTheme="majorBidi"/>
          <w:spacing w:val="-2"/>
          <w:sz w:val="28"/>
          <w:szCs w:val="28"/>
        </w:rPr>
        <w:t xml:space="preserve"> </w:t>
      </w:r>
      <w:r w:rsidR="00FD5320" w:rsidRPr="00AE7DDB">
        <w:rPr>
          <w:rFonts w:asciiTheme="majorBidi" w:hAnsiTheme="majorBidi" w:hint="cs"/>
          <w:spacing w:val="-2"/>
          <w:sz w:val="28"/>
          <w:szCs w:val="28"/>
          <w:cs/>
        </w:rPr>
        <w:t xml:space="preserve">มีนาคม </w:t>
      </w:r>
      <w:r w:rsidR="00F22B65" w:rsidRPr="00AE7DDB">
        <w:rPr>
          <w:rFonts w:asciiTheme="majorBidi" w:hAnsiTheme="majorBidi"/>
          <w:spacing w:val="-2"/>
          <w:sz w:val="28"/>
          <w:szCs w:val="28"/>
        </w:rPr>
        <w:t>2567</w:t>
      </w:r>
      <w:r w:rsidR="00FD5320" w:rsidRPr="00AE7DDB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AE7DDB">
        <w:rPr>
          <w:rFonts w:ascii="Angsana New" w:hAnsi="Angsana New"/>
          <w:sz w:val="28"/>
          <w:szCs w:val="28"/>
          <w:cs/>
        </w:rPr>
        <w:t>บริษัทย่อยมี</w:t>
      </w:r>
      <w:r w:rsidR="00681129" w:rsidRPr="00AE7DDB">
        <w:rPr>
          <w:rFonts w:ascii="Angsana New" w:hAnsi="Angsana New" w:hint="cs"/>
          <w:sz w:val="28"/>
          <w:szCs w:val="28"/>
          <w:cs/>
        </w:rPr>
        <w:t xml:space="preserve">ปริมาณวัตถุดิบที่จะต้องได้รับตามสัญญาดังกล่าวจำนวน </w:t>
      </w:r>
      <w:r w:rsidR="00F22B65" w:rsidRPr="00AE7DDB">
        <w:rPr>
          <w:rFonts w:ascii="Angsana New" w:hAnsi="Angsana New"/>
          <w:sz w:val="28"/>
          <w:szCs w:val="28"/>
        </w:rPr>
        <w:t>3</w:t>
      </w:r>
      <w:r w:rsidR="00681129" w:rsidRPr="00AE7DDB">
        <w:rPr>
          <w:rFonts w:ascii="Angsana New" w:hAnsi="Angsana New"/>
          <w:sz w:val="28"/>
          <w:szCs w:val="28"/>
        </w:rPr>
        <w:t>,</w:t>
      </w:r>
      <w:r w:rsidR="00F22B65" w:rsidRPr="00AE7DDB">
        <w:rPr>
          <w:rFonts w:ascii="Angsana New" w:hAnsi="Angsana New"/>
          <w:sz w:val="28"/>
          <w:szCs w:val="28"/>
        </w:rPr>
        <w:t>750</w:t>
      </w:r>
      <w:r w:rsidR="00681129" w:rsidRPr="00AE7DDB">
        <w:rPr>
          <w:rFonts w:ascii="Angsana New" w:hAnsi="Angsana New" w:hint="cs"/>
          <w:sz w:val="28"/>
          <w:szCs w:val="28"/>
          <w:cs/>
        </w:rPr>
        <w:t xml:space="preserve"> ตัน </w:t>
      </w:r>
      <w:r w:rsidRPr="00AE7DDB">
        <w:rPr>
          <w:rFonts w:ascii="Angsana New" w:hAnsi="Angsana New"/>
          <w:i/>
          <w:iCs/>
          <w:spacing w:val="-2"/>
          <w:sz w:val="28"/>
          <w:szCs w:val="28"/>
        </w:rPr>
        <w:t>(</w:t>
      </w:r>
      <w:r w:rsidR="00F22B65" w:rsidRPr="00AE7DDB">
        <w:rPr>
          <w:rFonts w:ascii="Angsana New" w:hAnsi="Angsana New"/>
          <w:i/>
          <w:iCs/>
          <w:spacing w:val="-2"/>
          <w:sz w:val="28"/>
          <w:szCs w:val="28"/>
        </w:rPr>
        <w:t>30</w:t>
      </w:r>
      <w:r w:rsidR="006D397A" w:rsidRPr="00AE7DDB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="006D397A" w:rsidRPr="00AE7DDB">
        <w:rPr>
          <w:rFonts w:ascii="Angsana New" w:hAnsi="Angsana New"/>
          <w:i/>
          <w:iCs/>
          <w:spacing w:val="-2"/>
          <w:sz w:val="28"/>
          <w:szCs w:val="28"/>
          <w:cs/>
        </w:rPr>
        <w:t xml:space="preserve">กันยายน </w:t>
      </w:r>
      <w:r w:rsidR="00F22B65" w:rsidRPr="00AE7DDB">
        <w:rPr>
          <w:rFonts w:ascii="Angsana New" w:hAnsi="Angsana New"/>
          <w:i/>
          <w:iCs/>
          <w:spacing w:val="-2"/>
          <w:sz w:val="28"/>
          <w:szCs w:val="28"/>
        </w:rPr>
        <w:t>2566</w:t>
      </w:r>
      <w:r w:rsidRPr="00AE7DDB">
        <w:rPr>
          <w:rFonts w:ascii="Angsana New" w:hAnsi="Angsana New"/>
          <w:i/>
          <w:iCs/>
          <w:spacing w:val="-2"/>
          <w:sz w:val="28"/>
          <w:szCs w:val="28"/>
        </w:rPr>
        <w:t>:</w:t>
      </w:r>
      <w:r w:rsidRPr="00AE7DDB">
        <w:rPr>
          <w:rFonts w:ascii="Angsana New" w:hAnsi="Angsana New"/>
          <w:i/>
          <w:iCs/>
          <w:spacing w:val="-2"/>
          <w:sz w:val="28"/>
          <w:szCs w:val="28"/>
          <w:cs/>
        </w:rPr>
        <w:t xml:space="preserve"> </w:t>
      </w:r>
      <w:r w:rsidR="00F22B65" w:rsidRPr="00AE7DDB">
        <w:rPr>
          <w:rFonts w:ascii="Angsana New" w:hAnsi="Angsana New"/>
          <w:i/>
          <w:iCs/>
          <w:spacing w:val="-2"/>
          <w:sz w:val="28"/>
          <w:szCs w:val="28"/>
        </w:rPr>
        <w:t>2</w:t>
      </w:r>
      <w:r w:rsidR="00681129" w:rsidRPr="00AE7DDB">
        <w:rPr>
          <w:rFonts w:ascii="Angsana New" w:hAnsi="Angsana New"/>
          <w:i/>
          <w:iCs/>
          <w:spacing w:val="-2"/>
          <w:sz w:val="28"/>
          <w:szCs w:val="28"/>
        </w:rPr>
        <w:t>,</w:t>
      </w:r>
      <w:r w:rsidR="00F22B65" w:rsidRPr="00AE7DDB">
        <w:rPr>
          <w:rFonts w:ascii="Angsana New" w:hAnsi="Angsana New"/>
          <w:i/>
          <w:iCs/>
          <w:spacing w:val="-2"/>
          <w:sz w:val="28"/>
          <w:szCs w:val="28"/>
        </w:rPr>
        <w:t>700</w:t>
      </w:r>
      <w:r w:rsidR="00C71579" w:rsidRPr="00AE7DDB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="00C71579" w:rsidRPr="00AE7DDB">
        <w:rPr>
          <w:rFonts w:ascii="Angsana New" w:hAnsi="Angsana New" w:hint="cs"/>
          <w:i/>
          <w:iCs/>
          <w:spacing w:val="-2"/>
          <w:sz w:val="28"/>
          <w:szCs w:val="28"/>
          <w:cs/>
        </w:rPr>
        <w:t>ตัน</w:t>
      </w:r>
      <w:r w:rsidRPr="00AE7DDB">
        <w:rPr>
          <w:rFonts w:ascii="Angsana New" w:hAnsi="Angsana New"/>
          <w:i/>
          <w:iCs/>
          <w:spacing w:val="-2"/>
          <w:sz w:val="28"/>
          <w:szCs w:val="28"/>
        </w:rPr>
        <w:t>)</w:t>
      </w:r>
    </w:p>
    <w:p w14:paraId="2AE36B93" w14:textId="71A2B90C" w:rsidR="00FC0565" w:rsidRPr="00AE7DDB" w:rsidRDefault="00FC0565" w:rsidP="00E51C26">
      <w:pPr>
        <w:spacing w:line="216" w:lineRule="auto"/>
        <w:ind w:left="540" w:right="-43"/>
        <w:rPr>
          <w:rFonts w:ascii="Angsana New" w:hAnsi="Angsana New"/>
          <w:sz w:val="28"/>
          <w:szCs w:val="28"/>
        </w:rPr>
      </w:pPr>
    </w:p>
    <w:p w14:paraId="3CA11193" w14:textId="78525C6A" w:rsidR="00F6083E" w:rsidRPr="00AE7DDB" w:rsidRDefault="00F6083E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AE7DDB">
        <w:rPr>
          <w:rFonts w:ascii="Angsana New" w:hAnsi="Angsana New" w:hint="cs"/>
          <w:b/>
          <w:bCs/>
          <w:sz w:val="28"/>
          <w:szCs w:val="28"/>
          <w:cs/>
          <w:lang w:val="th-TH"/>
        </w:rPr>
        <w:t>คดีความฟ้องร้อง</w:t>
      </w:r>
    </w:p>
    <w:p w14:paraId="0AB04B44" w14:textId="77777777" w:rsidR="00F6083E" w:rsidRPr="00AE7DDB" w:rsidRDefault="00F6083E" w:rsidP="00FB315A">
      <w:pPr>
        <w:spacing w:line="216" w:lineRule="auto"/>
        <w:rPr>
          <w:rFonts w:asciiTheme="majorBidi" w:hAnsiTheme="majorBidi" w:cstheme="majorBidi"/>
          <w:sz w:val="22"/>
          <w:szCs w:val="22"/>
        </w:rPr>
      </w:pPr>
    </w:p>
    <w:p w14:paraId="5835A70B" w14:textId="708A6AAF" w:rsidR="006E6798" w:rsidRPr="00AE7DDB" w:rsidRDefault="006E6798" w:rsidP="00966B79">
      <w:pPr>
        <w:spacing w:line="240" w:lineRule="auto"/>
        <w:ind w:left="540"/>
        <w:rPr>
          <w:rFonts w:asciiTheme="majorBidi" w:hAnsiTheme="majorBidi"/>
          <w:spacing w:val="-2"/>
          <w:sz w:val="28"/>
          <w:szCs w:val="28"/>
        </w:rPr>
      </w:pPr>
      <w:r w:rsidRPr="00AE7DDB">
        <w:rPr>
          <w:rFonts w:asciiTheme="majorBidi" w:hAnsiTheme="majorBidi" w:cstheme="majorBidi"/>
          <w:sz w:val="28"/>
          <w:szCs w:val="28"/>
          <w:cs/>
        </w:rPr>
        <w:t>บริษัทย่อยทางอ้อมสองแห่ง ได้ถูกเรียกค่าเสียหายจากบริษัท ทีทีซีแอล จํากัด (มหาชน) และบริษัท โกลบอล นิว เอ็นเนอร์ยี จํากัด (“กลุ่มผู้รับเหมา”) ในฐานะ</w:t>
      </w:r>
      <w:r w:rsidR="00966B79" w:rsidRPr="00AE7DDB">
        <w:rPr>
          <w:rFonts w:asciiTheme="majorBidi" w:hAnsiTheme="majorBidi" w:cstheme="majorBidi" w:hint="cs"/>
          <w:sz w:val="28"/>
          <w:szCs w:val="28"/>
          <w:cs/>
        </w:rPr>
        <w:t>ผู้ร้อง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 ซึ่งได้ยื่น</w:t>
      </w:r>
      <w:r w:rsidR="00966B79" w:rsidRPr="00AE7DDB">
        <w:rPr>
          <w:rFonts w:asciiTheme="majorBidi" w:hAnsiTheme="majorBidi" w:cstheme="majorBidi" w:hint="cs"/>
          <w:sz w:val="28"/>
          <w:szCs w:val="28"/>
          <w:cs/>
        </w:rPr>
        <w:t>ข้อพิพาท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ต่ออนุญาโตตุลาการ สํานักงานศาลยุติธรรม เมื่อวันที่ </w:t>
      </w:r>
      <w:r w:rsidR="00F22B65" w:rsidRPr="00AE7DDB">
        <w:rPr>
          <w:rFonts w:asciiTheme="majorBidi" w:hAnsiTheme="majorBidi" w:cstheme="majorBidi"/>
          <w:sz w:val="28"/>
          <w:szCs w:val="28"/>
        </w:rPr>
        <w:t>25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F22B65" w:rsidRPr="00AE7DDB">
        <w:rPr>
          <w:rFonts w:asciiTheme="majorBidi" w:hAnsiTheme="majorBidi" w:cstheme="majorBidi"/>
          <w:sz w:val="28"/>
          <w:szCs w:val="28"/>
        </w:rPr>
        <w:t>2561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 เพื่อเรียก</w:t>
      </w:r>
      <w:r w:rsidR="00966B79" w:rsidRPr="00AE7DDB">
        <w:rPr>
          <w:rFonts w:asciiTheme="majorBidi" w:hAnsiTheme="majorBidi" w:cstheme="majorBidi" w:hint="cs"/>
          <w:sz w:val="28"/>
          <w:szCs w:val="28"/>
          <w:cs/>
        </w:rPr>
        <w:t>ร้อง</w:t>
      </w:r>
      <w:r w:rsidRPr="00AE7DDB">
        <w:rPr>
          <w:rFonts w:asciiTheme="majorBidi" w:hAnsiTheme="majorBidi" w:cstheme="majorBidi"/>
          <w:sz w:val="28"/>
          <w:szCs w:val="28"/>
          <w:cs/>
        </w:rPr>
        <w:t>ค่าเสียหายจากบริษัทย่อยทางอ้อมสองแห่ง</w:t>
      </w:r>
      <w:r w:rsidR="00A142D1"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ให้ชําระค่างวดตามสัญญาก่อสร้างและค่าจ้างงานเพิ่ม-ลดพร้อมดอกเบี้ย ให้ออกหนังสือรับงาน รวมทั้งให้คืนหนังสือค้ำประกันการชําระค่างานล่วงหน้าและหนังสือค้ำประกันหลักประกันสัญญา พร้อมค่าธรรมเนียมหนังสือค้ำประกัน และให้ชําระค่าความเสียหายจากการเสียโอกาส </w:t>
      </w:r>
      <w:r w:rsidR="00305DB3" w:rsidRPr="00AE7DDB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="00F22B65" w:rsidRPr="00AE7DDB">
        <w:rPr>
          <w:rFonts w:asciiTheme="majorBidi" w:hAnsiTheme="majorBidi"/>
          <w:sz w:val="28"/>
          <w:szCs w:val="28"/>
        </w:rPr>
        <w:t>7</w:t>
      </w:r>
      <w:r w:rsidR="00305DB3" w:rsidRPr="00AE7DDB">
        <w:rPr>
          <w:rFonts w:asciiTheme="majorBidi" w:hAnsiTheme="majorBidi"/>
          <w:sz w:val="28"/>
          <w:szCs w:val="28"/>
          <w:cs/>
        </w:rPr>
        <w:t xml:space="preserve"> พฤษภาคม</w:t>
      </w:r>
      <w:r w:rsidR="00C9050D" w:rsidRPr="00AE7DDB">
        <w:rPr>
          <w:rFonts w:asciiTheme="majorBidi" w:hAnsiTheme="majorBidi"/>
          <w:sz w:val="28"/>
          <w:szCs w:val="28"/>
        </w:rPr>
        <w:t xml:space="preserve"> </w:t>
      </w:r>
      <w:r w:rsidR="00F22B65" w:rsidRPr="00AE7DDB">
        <w:rPr>
          <w:rFonts w:asciiTheme="majorBidi" w:hAnsiTheme="majorBidi"/>
          <w:sz w:val="28"/>
          <w:szCs w:val="28"/>
        </w:rPr>
        <w:t>2562</w:t>
      </w:r>
      <w:r w:rsidR="00305DB3" w:rsidRPr="00AE7DDB">
        <w:rPr>
          <w:rFonts w:asciiTheme="majorBidi" w:hAnsiTheme="majorBidi"/>
          <w:sz w:val="28"/>
          <w:szCs w:val="28"/>
          <w:cs/>
        </w:rPr>
        <w:t xml:space="preserve"> บริษัทย่อยทางอ้อมได้นําส่งคําให้การต่อสู้คดีและการฟ้องแย้งต่ออนุญาโตตุลาการ เพื่อแก้ต่างและปฏิเสธการชําระเงินตามข้อเรียกร้องดังกล่าว รวมทั้งดําเนินการฟ้องแย้งกลุ่มของผู้รับเหมาเพื่อเรียกร้องค่าเสียหายกลับทั้งจํานวนที่เกิดขึ้นพร้อมดอกเบี้ย ในปี </w:t>
      </w:r>
      <w:r w:rsidR="00F22B65" w:rsidRPr="00AE7DDB">
        <w:rPr>
          <w:rFonts w:asciiTheme="majorBidi" w:hAnsiTheme="majorBidi"/>
          <w:sz w:val="28"/>
          <w:szCs w:val="28"/>
        </w:rPr>
        <w:t>2563</w:t>
      </w:r>
      <w:r w:rsidR="00305DB3" w:rsidRPr="00AE7DDB">
        <w:rPr>
          <w:rFonts w:asciiTheme="majorBidi" w:hAnsiTheme="majorBidi"/>
          <w:sz w:val="28"/>
          <w:szCs w:val="28"/>
          <w:cs/>
        </w:rPr>
        <w:t xml:space="preserve"> อนุญาโตตุลาการได้กําหนดประเด็นข้อพิพาทและกระบวนการพิจารณาชั้นอนุญาโตตุลาการพร้อมทั้งมีคําสั่งให้ทั้งสองฝ่ายยื่นบัญชีระบุพยานและคําให้การพยานต่ออนุญาโตตุลาการ การสืบพยานได้ดําเนินการเสร็จเรียบร้อยแล้ว </w:t>
      </w:r>
      <w:r w:rsidRPr="00AE7DDB">
        <w:rPr>
          <w:rFonts w:asciiTheme="majorBidi" w:hAnsiTheme="majorBidi"/>
          <w:sz w:val="28"/>
          <w:szCs w:val="28"/>
          <w:cs/>
        </w:rPr>
        <w:t xml:space="preserve">อนุญาโตตุลาการได้ลงนามคำชี้ขาดแล้วในวันที่ </w:t>
      </w:r>
      <w:r w:rsidR="00F22B65" w:rsidRPr="00AE7DDB">
        <w:rPr>
          <w:rFonts w:asciiTheme="majorBidi" w:hAnsiTheme="majorBidi"/>
          <w:sz w:val="28"/>
          <w:szCs w:val="28"/>
        </w:rPr>
        <w:t>10</w:t>
      </w:r>
      <w:r w:rsidRPr="00AE7DDB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="00F22B65" w:rsidRPr="00AE7DDB">
        <w:rPr>
          <w:rFonts w:asciiTheme="majorBidi" w:hAnsiTheme="majorBidi"/>
          <w:sz w:val="28"/>
          <w:szCs w:val="28"/>
        </w:rPr>
        <w:t>2565</w:t>
      </w:r>
      <w:r w:rsidRPr="00AE7DDB">
        <w:rPr>
          <w:rFonts w:asciiTheme="majorBidi" w:hAnsiTheme="majorBidi"/>
          <w:sz w:val="28"/>
          <w:szCs w:val="28"/>
          <w:cs/>
        </w:rPr>
        <w:t xml:space="preserve"> </w:t>
      </w:r>
      <w:r w:rsidRPr="00AE7DDB">
        <w:rPr>
          <w:rFonts w:asciiTheme="majorBidi" w:hAnsiTheme="majorBidi" w:hint="cs"/>
          <w:sz w:val="28"/>
          <w:szCs w:val="28"/>
          <w:cs/>
        </w:rPr>
        <w:t xml:space="preserve">และลงนามแก้ไขคำชี้ขาดในวันที่ </w:t>
      </w:r>
      <w:r w:rsidR="00F22B65" w:rsidRPr="00AE7DDB">
        <w:rPr>
          <w:rFonts w:asciiTheme="majorBidi" w:hAnsiTheme="majorBidi"/>
          <w:sz w:val="28"/>
          <w:szCs w:val="28"/>
        </w:rPr>
        <w:t>10</w:t>
      </w:r>
      <w:r w:rsidRPr="00AE7DDB">
        <w:rPr>
          <w:rFonts w:asciiTheme="majorBidi" w:hAnsiTheme="majorBidi"/>
          <w:sz w:val="28"/>
          <w:szCs w:val="28"/>
        </w:rPr>
        <w:t xml:space="preserve"> </w:t>
      </w:r>
      <w:r w:rsidRPr="00AE7DDB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="00F22B65" w:rsidRPr="00AE7DDB">
        <w:rPr>
          <w:rFonts w:asciiTheme="majorBidi" w:hAnsiTheme="majorBidi"/>
          <w:sz w:val="28"/>
          <w:szCs w:val="28"/>
        </w:rPr>
        <w:t>2565</w:t>
      </w:r>
      <w:r w:rsidR="00C92381" w:rsidRPr="00AE7DDB">
        <w:rPr>
          <w:rFonts w:asciiTheme="majorBidi" w:hAnsiTheme="majorBidi" w:hint="cs"/>
          <w:sz w:val="28"/>
          <w:szCs w:val="28"/>
          <w:cs/>
        </w:rPr>
        <w:t xml:space="preserve"> </w:t>
      </w:r>
      <w:r w:rsidRPr="00AE7DDB">
        <w:rPr>
          <w:rFonts w:asciiTheme="majorBidi" w:hAnsiTheme="majorBidi"/>
          <w:sz w:val="28"/>
          <w:szCs w:val="28"/>
          <w:cs/>
        </w:rPr>
        <w:t xml:space="preserve">อย่างไรก็ตาม </w:t>
      </w:r>
      <w:r w:rsidRPr="00AE7DD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="00F22B65" w:rsidRPr="00AE7DDB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AE7DD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E7DD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="00F22B65" w:rsidRPr="00AE7DDB"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AE7DD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E7DDB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กลุ่มผู้รับเหมาได้ยื่นคำร้องขอเพิกถอนคำชี้ขาดของอนุญาโตตุลาการต่อศา</w:t>
      </w:r>
      <w:r w:rsidR="009E2DEA" w:rsidRPr="00AE7DDB">
        <w:rPr>
          <w:rFonts w:asciiTheme="majorBidi" w:hAnsiTheme="majorBidi" w:cstheme="majorBidi" w:hint="cs"/>
          <w:spacing w:val="-2"/>
          <w:sz w:val="28"/>
          <w:szCs w:val="28"/>
          <w:cs/>
        </w:rPr>
        <w:t>ล</w:t>
      </w:r>
      <w:r w:rsidR="005E5E93" w:rsidRPr="00AE7DDB">
        <w:rPr>
          <w:rFonts w:asciiTheme="majorBidi" w:hAnsiTheme="majorBidi" w:cstheme="majorBidi" w:hint="cs"/>
          <w:spacing w:val="-2"/>
          <w:sz w:val="28"/>
          <w:szCs w:val="28"/>
          <w:cs/>
        </w:rPr>
        <w:t>แพ่ง</w:t>
      </w:r>
      <w:r w:rsidR="00C92381" w:rsidRPr="00AE7DD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AE7DD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="00F22B65" w:rsidRPr="00AE7DDB">
        <w:rPr>
          <w:rFonts w:asciiTheme="majorBidi" w:hAnsiTheme="majorBidi" w:cstheme="majorBidi"/>
          <w:spacing w:val="-2"/>
          <w:sz w:val="28"/>
          <w:szCs w:val="28"/>
        </w:rPr>
        <w:t>23</w:t>
      </w:r>
      <w:r w:rsidRPr="00AE7DD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E7DD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มกราคม </w:t>
      </w:r>
      <w:r w:rsidR="00F22B65" w:rsidRPr="00AE7DDB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AE7DD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E7DDB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บริษัทย่อยทางอ้อมสองแห่งดำเนินการยื่นคำร้องขอบังคับตามคำชี้ขาดของอนุญาโตตุลาการ</w:t>
      </w:r>
      <w:r w:rsidR="00511CB4" w:rsidRPr="00AE7DDB">
        <w:rPr>
          <w:rFonts w:asciiTheme="majorBidi" w:hAnsiTheme="majorBidi" w:cstheme="majorBidi" w:hint="cs"/>
          <w:spacing w:val="-2"/>
          <w:sz w:val="28"/>
          <w:szCs w:val="28"/>
          <w:cs/>
        </w:rPr>
        <w:t>ต่อศาลแพ่ง</w:t>
      </w:r>
      <w:r w:rsidRPr="00AE7DD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966B79" w:rsidRPr="00AE7DDB">
        <w:rPr>
          <w:rFonts w:asciiTheme="majorBidi" w:hAnsiTheme="majorBidi"/>
          <w:spacing w:val="-2"/>
          <w:sz w:val="28"/>
          <w:szCs w:val="28"/>
          <w:cs/>
        </w:rPr>
        <w:t>และศาลได้มีคำสั่งให้รวมการพิจารณาทั้งสองคดีเข้าด้วยกัน</w:t>
      </w:r>
      <w:r w:rsidR="00966B79" w:rsidRPr="00AE7DDB">
        <w:rPr>
          <w:rFonts w:asciiTheme="majorBidi" w:hAnsiTheme="majorBidi" w:hint="cs"/>
          <w:spacing w:val="-2"/>
          <w:sz w:val="28"/>
          <w:szCs w:val="28"/>
          <w:cs/>
        </w:rPr>
        <w:t xml:space="preserve"> เมื่อวันที่ </w:t>
      </w:r>
      <w:r w:rsidR="00F22B65" w:rsidRPr="00AE7DDB">
        <w:rPr>
          <w:rFonts w:asciiTheme="majorBidi" w:hAnsiTheme="majorBidi"/>
          <w:spacing w:val="-2"/>
          <w:sz w:val="28"/>
          <w:szCs w:val="28"/>
        </w:rPr>
        <w:t>14</w:t>
      </w:r>
      <w:r w:rsidR="00966B79" w:rsidRPr="00AE7DDB">
        <w:rPr>
          <w:rFonts w:asciiTheme="majorBidi" w:hAnsiTheme="majorBidi"/>
          <w:spacing w:val="-2"/>
          <w:sz w:val="28"/>
          <w:szCs w:val="28"/>
          <w:cs/>
        </w:rPr>
        <w:t xml:space="preserve"> มีนาคม </w:t>
      </w:r>
      <w:r w:rsidR="00F22B65" w:rsidRPr="00AE7DDB">
        <w:rPr>
          <w:rFonts w:asciiTheme="majorBidi" w:hAnsiTheme="majorBidi"/>
          <w:spacing w:val="-2"/>
          <w:sz w:val="28"/>
          <w:szCs w:val="28"/>
        </w:rPr>
        <w:t>2567</w:t>
      </w:r>
      <w:r w:rsidR="00966B79" w:rsidRPr="00AE7DDB">
        <w:rPr>
          <w:rFonts w:asciiTheme="majorBidi" w:hAnsiTheme="majorBidi"/>
          <w:spacing w:val="-2"/>
          <w:sz w:val="28"/>
          <w:szCs w:val="28"/>
          <w:cs/>
        </w:rPr>
        <w:t xml:space="preserve"> ศาลชั้นต้นได้มีคำพิพากษาให้บังคับตามคำชี้ขาดของอนุญาโตตุลาการ โดยให้กลุ่มผู้รับเหมาชำระเงินให้กับบริษัทย่อย</w:t>
      </w:r>
      <w:r w:rsidR="00966B79" w:rsidRPr="00AE7DDB">
        <w:rPr>
          <w:rFonts w:asciiTheme="majorBidi" w:hAnsiTheme="majorBidi"/>
          <w:spacing w:val="-2"/>
          <w:sz w:val="28"/>
          <w:szCs w:val="28"/>
          <w:cs/>
        </w:rPr>
        <w:lastRenderedPageBreak/>
        <w:t>ทางอ้อมแห่งหนึ่ง และ</w:t>
      </w:r>
      <w:r w:rsidR="00966B79" w:rsidRPr="00AE7DDB">
        <w:rPr>
          <w:rFonts w:asciiTheme="majorBidi" w:hAnsiTheme="majorBidi" w:hint="cs"/>
          <w:spacing w:val="-2"/>
          <w:sz w:val="28"/>
          <w:szCs w:val="28"/>
          <w:cs/>
        </w:rPr>
        <w:t xml:space="preserve">ในวันที่ </w:t>
      </w:r>
      <w:r w:rsidR="00F22B65" w:rsidRPr="00AE7DDB">
        <w:rPr>
          <w:rFonts w:asciiTheme="majorBidi" w:hAnsiTheme="majorBidi"/>
          <w:spacing w:val="-2"/>
          <w:sz w:val="28"/>
          <w:szCs w:val="28"/>
        </w:rPr>
        <w:t>29</w:t>
      </w:r>
      <w:r w:rsidR="00966B79" w:rsidRPr="00AE7DDB">
        <w:rPr>
          <w:rFonts w:asciiTheme="majorBidi" w:hAnsiTheme="majorBidi"/>
          <w:spacing w:val="-2"/>
          <w:sz w:val="28"/>
          <w:szCs w:val="28"/>
          <w:cs/>
        </w:rPr>
        <w:t xml:space="preserve"> มีนาคม </w:t>
      </w:r>
      <w:r w:rsidR="00F22B65" w:rsidRPr="00AE7DDB">
        <w:rPr>
          <w:rFonts w:asciiTheme="majorBidi" w:hAnsiTheme="majorBidi"/>
          <w:spacing w:val="-2"/>
          <w:sz w:val="28"/>
          <w:szCs w:val="28"/>
        </w:rPr>
        <w:t>2567</w:t>
      </w:r>
      <w:r w:rsidR="00966B79" w:rsidRPr="00AE7DDB">
        <w:rPr>
          <w:rFonts w:asciiTheme="majorBidi" w:hAnsiTheme="majorBidi"/>
          <w:spacing w:val="-2"/>
          <w:sz w:val="28"/>
          <w:szCs w:val="28"/>
          <w:cs/>
        </w:rPr>
        <w:t xml:space="preserve"> ศาลชั้นต้นมีคำพิพากษายกคำร้องในคดีคัดค้านอนุญาโตตุลาการ </w:t>
      </w:r>
      <w:r w:rsidR="00966B79" w:rsidRPr="00AE7DDB">
        <w:rPr>
          <w:rFonts w:asciiTheme="majorBidi" w:hAnsiTheme="majorBidi" w:hint="cs"/>
          <w:spacing w:val="-2"/>
          <w:sz w:val="28"/>
          <w:szCs w:val="28"/>
          <w:cs/>
        </w:rPr>
        <w:t xml:space="preserve">ณ </w:t>
      </w:r>
      <w:r w:rsidR="00966B79" w:rsidRPr="00AE7DDB">
        <w:rPr>
          <w:rFonts w:asciiTheme="majorBidi" w:hAnsiTheme="majorBidi"/>
          <w:spacing w:val="-2"/>
          <w:sz w:val="28"/>
          <w:szCs w:val="28"/>
          <w:cs/>
        </w:rPr>
        <w:t>วันที่</w:t>
      </w:r>
      <w:r w:rsidR="0036358A" w:rsidRPr="00AE7DDB">
        <w:rPr>
          <w:rFonts w:asciiTheme="majorBidi" w:hAnsiTheme="majorBidi"/>
          <w:spacing w:val="-2"/>
          <w:sz w:val="28"/>
          <w:szCs w:val="28"/>
        </w:rPr>
        <w:br/>
      </w:r>
      <w:r w:rsidR="00F22B65" w:rsidRPr="00AE7DDB">
        <w:rPr>
          <w:rFonts w:asciiTheme="majorBidi" w:hAnsiTheme="majorBidi"/>
          <w:spacing w:val="-2"/>
          <w:sz w:val="28"/>
          <w:szCs w:val="28"/>
        </w:rPr>
        <w:t>31</w:t>
      </w:r>
      <w:r w:rsidR="00966B79" w:rsidRPr="00AE7DDB">
        <w:rPr>
          <w:rFonts w:asciiTheme="majorBidi" w:hAnsiTheme="majorBidi"/>
          <w:spacing w:val="-2"/>
          <w:sz w:val="28"/>
          <w:szCs w:val="28"/>
          <w:cs/>
        </w:rPr>
        <w:t xml:space="preserve"> มีนาคม </w:t>
      </w:r>
      <w:r w:rsidR="00F22B65" w:rsidRPr="00AE7DDB">
        <w:rPr>
          <w:rFonts w:asciiTheme="majorBidi" w:hAnsiTheme="majorBidi"/>
          <w:spacing w:val="-2"/>
          <w:sz w:val="28"/>
          <w:szCs w:val="28"/>
        </w:rPr>
        <w:t>2567</w:t>
      </w:r>
      <w:r w:rsidR="00966B79" w:rsidRPr="00AE7DDB">
        <w:rPr>
          <w:rFonts w:asciiTheme="majorBidi" w:hAnsiTheme="majorBidi"/>
          <w:spacing w:val="-2"/>
          <w:sz w:val="28"/>
          <w:szCs w:val="28"/>
          <w:cs/>
        </w:rPr>
        <w:t xml:space="preserve"> คดีความทั้งสองยังไม่สิ้นสุดเนื่องจากอยู่ระหว่างเวลาอุทธรณ์คดีความของกลุ่มผู้รับเหมา </w:t>
      </w:r>
      <w:r w:rsidR="002A301B" w:rsidRPr="00AE7DDB">
        <w:rPr>
          <w:rFonts w:asciiTheme="majorBidi" w:hAnsiTheme="majorBidi"/>
          <w:spacing w:val="-2"/>
          <w:sz w:val="28"/>
          <w:szCs w:val="28"/>
          <w:cs/>
        </w:rPr>
        <w:t>สำหรับคดีความระหว่างกลุ่มผู้รับเหมากับบริษัทย่อยทางอ้อมอีกแห่งหนึ่ง คดียังอยู่ระหว่างการพิจารณาคดีโดยศาลแพ่ง</w:t>
      </w:r>
    </w:p>
    <w:p w14:paraId="446BDFED" w14:textId="77777777" w:rsidR="00966B79" w:rsidRPr="00AE7DDB" w:rsidRDefault="00966B79" w:rsidP="00966B79">
      <w:pPr>
        <w:spacing w:line="240" w:lineRule="auto"/>
        <w:ind w:left="540"/>
        <w:rPr>
          <w:rFonts w:asciiTheme="majorBidi" w:hAnsiTheme="majorBidi"/>
          <w:spacing w:val="-2"/>
          <w:sz w:val="22"/>
          <w:szCs w:val="22"/>
        </w:rPr>
      </w:pPr>
    </w:p>
    <w:p w14:paraId="0F907014" w14:textId="54B0AE4E" w:rsidR="006E6798" w:rsidRPr="00AE7DDB" w:rsidRDefault="006E6798" w:rsidP="006E679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7DDB">
        <w:rPr>
          <w:rFonts w:asciiTheme="majorBidi" w:hAnsiTheme="majorBidi" w:cstheme="majorBidi"/>
          <w:sz w:val="28"/>
          <w:szCs w:val="28"/>
          <w:cs/>
        </w:rPr>
        <w:t xml:space="preserve">บริษัทย่อยทางอ้อมสองแห่งในฐานะโจทก์ ได้ยื่นฟ้องคณะกรรมการกำกับกิจการพลังงาน (ผู้ถูกฟ้องร้องคดีที่ </w:t>
      </w:r>
      <w:r w:rsidR="00F22B65" w:rsidRPr="00AE7DDB">
        <w:rPr>
          <w:rFonts w:asciiTheme="majorBidi" w:hAnsiTheme="majorBidi" w:cstheme="majorBidi"/>
          <w:sz w:val="28"/>
          <w:szCs w:val="28"/>
        </w:rPr>
        <w:t>1</w:t>
      </w:r>
      <w:r w:rsidRPr="00AE7DDB">
        <w:rPr>
          <w:rFonts w:asciiTheme="majorBidi" w:hAnsiTheme="majorBidi" w:cstheme="majorBidi"/>
          <w:sz w:val="28"/>
          <w:szCs w:val="28"/>
          <w:cs/>
        </w:rPr>
        <w:t>) และ</w:t>
      </w:r>
      <w:r w:rsidRPr="00AE7DDB">
        <w:rPr>
          <w:rFonts w:asciiTheme="majorBidi" w:hAnsiTheme="majorBidi" w:cstheme="majorBidi"/>
          <w:sz w:val="28"/>
          <w:szCs w:val="28"/>
          <w:cs/>
        </w:rPr>
        <w:br/>
        <w:t xml:space="preserve">การไฟฟ้านครหลวง (ผู้ถูกฟ้องร้องคดีที่ </w:t>
      </w:r>
      <w:r w:rsidR="00F22B65" w:rsidRPr="00AE7DDB">
        <w:rPr>
          <w:rFonts w:asciiTheme="majorBidi" w:hAnsiTheme="majorBidi" w:cstheme="majorBidi"/>
          <w:sz w:val="28"/>
          <w:szCs w:val="28"/>
        </w:rPr>
        <w:t>2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) เมื่อวันที่ </w:t>
      </w:r>
      <w:r w:rsidR="00F22B65" w:rsidRPr="00AE7DDB">
        <w:rPr>
          <w:rFonts w:asciiTheme="majorBidi" w:hAnsiTheme="majorBidi" w:cstheme="majorBidi"/>
          <w:sz w:val="28"/>
          <w:szCs w:val="28"/>
        </w:rPr>
        <w:t>29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F22B65" w:rsidRPr="00AE7DDB">
        <w:rPr>
          <w:rFonts w:asciiTheme="majorBidi" w:hAnsiTheme="majorBidi" w:cstheme="majorBidi"/>
          <w:sz w:val="28"/>
          <w:szCs w:val="28"/>
        </w:rPr>
        <w:t>2564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F22B65" w:rsidRPr="00AE7DDB">
        <w:rPr>
          <w:rFonts w:asciiTheme="majorBidi" w:hAnsiTheme="majorBidi" w:cstheme="majorBidi"/>
          <w:sz w:val="28"/>
          <w:szCs w:val="28"/>
        </w:rPr>
        <w:t>9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F22B65" w:rsidRPr="00AE7DDB">
        <w:rPr>
          <w:rFonts w:asciiTheme="majorBidi" w:hAnsiTheme="majorBidi" w:cstheme="majorBidi"/>
          <w:sz w:val="28"/>
          <w:szCs w:val="28"/>
        </w:rPr>
        <w:t>2564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 เรื่องค่าสมทบการก่อสร้างโรงไฟฟ้า โดยบริษัทย่อยทางอ้อมต้องการให้คณะกรรมการกำกับกิจการพลังงานถอนมติที่ให้การไฟฟ้านครหลวงไม่ต้องคืนค่าสมทบการก่อสร้างแก่บริษัทย่อยทางอ้อม และต้องการให้การไฟฟ้านครหลวงคืนค่าสมทบการก่อสร้างโรงไฟฟ้าพร้อมดอกเบี้ย ณ วันที่ </w:t>
      </w:r>
      <w:r w:rsidR="00F22B65" w:rsidRPr="00AE7DDB">
        <w:rPr>
          <w:rFonts w:asciiTheme="majorBidi" w:hAnsiTheme="majorBidi" w:cstheme="majorBidi"/>
          <w:sz w:val="28"/>
          <w:szCs w:val="28"/>
        </w:rPr>
        <w:t>31</w:t>
      </w:r>
      <w:r w:rsidRPr="00AE7D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56C33" w:rsidRPr="00AE7DDB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F22B65" w:rsidRPr="00AE7DDB">
        <w:rPr>
          <w:rFonts w:asciiTheme="majorBidi" w:hAnsiTheme="majorBidi" w:cstheme="majorBidi"/>
          <w:sz w:val="28"/>
          <w:szCs w:val="28"/>
        </w:rPr>
        <w:t>2567</w:t>
      </w:r>
      <w:r w:rsidR="00256C33"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Pr="00AE7DDB">
        <w:rPr>
          <w:rFonts w:asciiTheme="majorBidi" w:hAnsiTheme="majorBidi" w:cstheme="majorBidi"/>
          <w:sz w:val="28"/>
          <w:szCs w:val="28"/>
          <w:cs/>
        </w:rPr>
        <w:t>คดีอยู่ในระหว่างการพิจารณาโดยศาลปกครอง และยังไม่มีความเป็นไปได้ที่บริษัทย่อยทางอ้อมจะได้รับผลประโยชน์ทางเศรษฐกิจ บริษัทย่อยทางอ้อมจึงยังไม่รับรู้สินทรัพย์ที่อาจเกิดขึ้น</w:t>
      </w:r>
    </w:p>
    <w:p w14:paraId="263AE615" w14:textId="3C9983A7" w:rsidR="00B55D25" w:rsidRPr="00AE7DDB" w:rsidRDefault="00B55D25" w:rsidP="006E679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2657FC46" w14:textId="6BB720BE" w:rsidR="003D3040" w:rsidRPr="00AE7DDB" w:rsidRDefault="00B55D25" w:rsidP="00B55D25">
      <w:pPr>
        <w:ind w:left="540"/>
        <w:rPr>
          <w:rFonts w:asciiTheme="majorBidi" w:hAnsiTheme="majorBidi" w:cstheme="majorBidi"/>
          <w:sz w:val="28"/>
          <w:szCs w:val="28"/>
        </w:rPr>
      </w:pPr>
      <w:r w:rsidRPr="00AE7DD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F22B65" w:rsidRPr="00AE7DDB">
        <w:rPr>
          <w:rFonts w:asciiTheme="majorBidi" w:hAnsiTheme="majorBidi" w:cstheme="majorBidi"/>
          <w:sz w:val="28"/>
          <w:szCs w:val="28"/>
        </w:rPr>
        <w:t>18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F22B65" w:rsidRPr="00AE7DDB">
        <w:rPr>
          <w:rFonts w:asciiTheme="majorBidi" w:hAnsiTheme="majorBidi" w:cstheme="majorBidi"/>
          <w:sz w:val="28"/>
          <w:szCs w:val="28"/>
        </w:rPr>
        <w:t>2566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 บริษัทย่อยทางอ้อมของบริษัทถูกฟ้องร้องในคดีที่เกี่ยวข้องกับการผิดสัญญาจากบริษัทแห่งหนึ่ง (</w:t>
      </w:r>
      <w:r w:rsidR="00001697" w:rsidRPr="00AE7DDB">
        <w:rPr>
          <w:rFonts w:asciiTheme="majorBidi" w:hAnsiTheme="majorBidi" w:cstheme="majorBidi"/>
          <w:sz w:val="28"/>
          <w:szCs w:val="28"/>
        </w:rPr>
        <w:t>“</w:t>
      </w:r>
      <w:r w:rsidRPr="00AE7DDB">
        <w:rPr>
          <w:rFonts w:asciiTheme="majorBidi" w:hAnsiTheme="majorBidi" w:cstheme="majorBidi"/>
          <w:sz w:val="28"/>
          <w:szCs w:val="28"/>
          <w:cs/>
        </w:rPr>
        <w:t>โจทก์</w:t>
      </w:r>
      <w:r w:rsidR="00001697" w:rsidRPr="00AE7DDB">
        <w:rPr>
          <w:rFonts w:asciiTheme="majorBidi" w:hAnsiTheme="majorBidi" w:cstheme="majorBidi"/>
          <w:sz w:val="28"/>
          <w:szCs w:val="28"/>
        </w:rPr>
        <w:t>”</w:t>
      </w:r>
      <w:r w:rsidRPr="00AE7DDB">
        <w:rPr>
          <w:rFonts w:asciiTheme="majorBidi" w:hAnsiTheme="majorBidi" w:cstheme="majorBidi"/>
          <w:sz w:val="28"/>
          <w:szCs w:val="28"/>
          <w:cs/>
        </w:rPr>
        <w:t>)</w:t>
      </w:r>
      <w:r w:rsidRPr="00AE7D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E7DDB">
        <w:rPr>
          <w:rFonts w:asciiTheme="majorBidi" w:hAnsiTheme="majorBidi" w:cstheme="majorBidi"/>
          <w:sz w:val="28"/>
          <w:szCs w:val="28"/>
          <w:cs/>
        </w:rPr>
        <w:t>มีความประสงค์เรียกให้</w:t>
      </w:r>
      <w:r w:rsidRPr="00AE7DDB">
        <w:rPr>
          <w:rFonts w:asciiTheme="majorBidi" w:hAnsiTheme="majorBidi" w:cstheme="majorBidi" w:hint="cs"/>
          <w:sz w:val="28"/>
          <w:szCs w:val="28"/>
          <w:cs/>
        </w:rPr>
        <w:t>รับ</w:t>
      </w:r>
      <w:r w:rsidRPr="00AE7DDB">
        <w:rPr>
          <w:rFonts w:asciiTheme="majorBidi" w:hAnsiTheme="majorBidi" w:cstheme="majorBidi"/>
          <w:sz w:val="28"/>
          <w:szCs w:val="28"/>
          <w:cs/>
        </w:rPr>
        <w:t>มอบทรัพย์และชำระเงิน</w:t>
      </w:r>
      <w:r w:rsidR="003D3040" w:rsidRPr="00AE7D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จำนวนทุนทรัพย์ </w:t>
      </w:r>
      <w:r w:rsidR="00F22B65" w:rsidRPr="00AE7DDB">
        <w:rPr>
          <w:rFonts w:asciiTheme="majorBidi" w:hAnsiTheme="majorBidi" w:cstheme="majorBidi"/>
          <w:sz w:val="28"/>
          <w:szCs w:val="28"/>
        </w:rPr>
        <w:t>54</w:t>
      </w:r>
      <w:r w:rsidRPr="00AE7DDB">
        <w:rPr>
          <w:rFonts w:asciiTheme="majorBidi" w:hAnsiTheme="majorBidi" w:cstheme="majorBidi"/>
          <w:sz w:val="28"/>
          <w:szCs w:val="28"/>
        </w:rPr>
        <w:t>.</w:t>
      </w:r>
      <w:r w:rsidR="00F22B65" w:rsidRPr="00AE7DDB">
        <w:rPr>
          <w:rFonts w:asciiTheme="majorBidi" w:hAnsiTheme="majorBidi" w:cstheme="majorBidi"/>
          <w:sz w:val="28"/>
          <w:szCs w:val="28"/>
        </w:rPr>
        <w:t>78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 ล้านบาท ต่อมาเมื่อวันที่ </w:t>
      </w:r>
      <w:r w:rsidR="00F22B65" w:rsidRPr="00AE7DDB">
        <w:rPr>
          <w:rFonts w:asciiTheme="majorBidi" w:hAnsiTheme="majorBidi" w:cstheme="majorBidi"/>
          <w:sz w:val="28"/>
          <w:szCs w:val="28"/>
        </w:rPr>
        <w:t>19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F22B65" w:rsidRPr="00AE7DDB">
        <w:rPr>
          <w:rFonts w:asciiTheme="majorBidi" w:hAnsiTheme="majorBidi" w:cstheme="majorBidi"/>
          <w:sz w:val="28"/>
          <w:szCs w:val="28"/>
        </w:rPr>
        <w:t>2567</w:t>
      </w:r>
      <w:r w:rsidRPr="00AE7D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E7DDB">
        <w:rPr>
          <w:rFonts w:asciiTheme="majorBidi" w:hAnsiTheme="majorBidi" w:cstheme="majorBidi"/>
          <w:sz w:val="28"/>
          <w:szCs w:val="28"/>
          <w:cs/>
        </w:rPr>
        <w:t>บริษัทย่อยทางอ้อม</w:t>
      </w:r>
      <w:r w:rsidR="003D3040" w:rsidRPr="00AE7DDB">
        <w:rPr>
          <w:rFonts w:asciiTheme="majorBidi" w:hAnsiTheme="majorBidi" w:cstheme="majorBidi"/>
          <w:sz w:val="28"/>
          <w:szCs w:val="28"/>
          <w:cs/>
        </w:rPr>
        <w:t xml:space="preserve">ยื่นคำให้การฟ้องแย้งเรื่องคุณภาพสินค้าของโจทก์ จำนวนทุนทรัพย์ </w:t>
      </w:r>
      <w:r w:rsidR="00F22B65" w:rsidRPr="00AE7DDB">
        <w:rPr>
          <w:rFonts w:asciiTheme="majorBidi" w:hAnsiTheme="majorBidi" w:cstheme="majorBidi"/>
          <w:sz w:val="28"/>
          <w:szCs w:val="28"/>
        </w:rPr>
        <w:t>16</w:t>
      </w:r>
      <w:r w:rsidR="003D3040" w:rsidRPr="00AE7DDB">
        <w:rPr>
          <w:rFonts w:asciiTheme="majorBidi" w:hAnsiTheme="majorBidi" w:cstheme="majorBidi"/>
          <w:sz w:val="28"/>
          <w:szCs w:val="28"/>
          <w:cs/>
        </w:rPr>
        <w:t>.</w:t>
      </w:r>
      <w:r w:rsidR="00F22B65" w:rsidRPr="00AE7DDB">
        <w:rPr>
          <w:rFonts w:asciiTheme="majorBidi" w:hAnsiTheme="majorBidi" w:cstheme="majorBidi"/>
          <w:sz w:val="28"/>
          <w:szCs w:val="28"/>
        </w:rPr>
        <w:t>54</w:t>
      </w:r>
      <w:r w:rsidR="003D3040" w:rsidRPr="00AE7DDB">
        <w:rPr>
          <w:rFonts w:asciiTheme="majorBidi" w:hAnsiTheme="majorBidi" w:cstheme="majorBidi"/>
          <w:sz w:val="28"/>
          <w:szCs w:val="28"/>
          <w:cs/>
        </w:rPr>
        <w:t xml:space="preserve"> ล้านบาท  ผลของคดีดังกล่าวยังไม่เป็นที่สิ้นสุด โดยศาลได้นัดทั้งสองฝ่ายไกล่เกลี่ยกันในวันที่ </w:t>
      </w:r>
      <w:r w:rsidR="00F22B65" w:rsidRPr="00AE7DDB">
        <w:rPr>
          <w:rFonts w:asciiTheme="majorBidi" w:hAnsiTheme="majorBidi" w:cstheme="majorBidi"/>
          <w:sz w:val="28"/>
          <w:szCs w:val="28"/>
        </w:rPr>
        <w:t>6</w:t>
      </w:r>
      <w:r w:rsidR="003D3040" w:rsidRPr="00AE7DDB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F22B65" w:rsidRPr="00AE7DDB">
        <w:rPr>
          <w:rFonts w:asciiTheme="majorBidi" w:hAnsiTheme="majorBidi" w:cstheme="majorBidi"/>
          <w:sz w:val="28"/>
          <w:szCs w:val="28"/>
        </w:rPr>
        <w:t>2567</w:t>
      </w:r>
      <w:r w:rsidR="003D3040" w:rsidRPr="00AE7DDB">
        <w:rPr>
          <w:rFonts w:asciiTheme="majorBidi" w:hAnsiTheme="majorBidi" w:cstheme="majorBidi"/>
          <w:sz w:val="28"/>
          <w:szCs w:val="28"/>
          <w:cs/>
        </w:rPr>
        <w:t xml:space="preserve"> และนัดสืบพยาน</w:t>
      </w:r>
      <w:r w:rsidR="00DE1685" w:rsidRPr="00AE7DDB">
        <w:rPr>
          <w:rFonts w:asciiTheme="majorBidi" w:hAnsiTheme="majorBidi" w:cstheme="majorBidi" w:hint="cs"/>
          <w:sz w:val="28"/>
          <w:szCs w:val="28"/>
          <w:cs/>
        </w:rPr>
        <w:t>ในระหว่าง</w:t>
      </w:r>
      <w:r w:rsidR="003D3040" w:rsidRPr="00AE7DDB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DE1685" w:rsidRPr="00AE7DDB">
        <w:rPr>
          <w:rFonts w:asciiTheme="majorBidi" w:hAnsiTheme="majorBidi" w:cstheme="majorBidi"/>
          <w:sz w:val="28"/>
          <w:szCs w:val="28"/>
          <w:cs/>
        </w:rPr>
        <w:br/>
      </w:r>
      <w:r w:rsidR="00F22B65" w:rsidRPr="00AE7DDB">
        <w:rPr>
          <w:rFonts w:asciiTheme="majorBidi" w:hAnsiTheme="majorBidi" w:cstheme="majorBidi"/>
          <w:sz w:val="28"/>
          <w:szCs w:val="28"/>
        </w:rPr>
        <w:t>18</w:t>
      </w:r>
      <w:r w:rsidR="003D3040" w:rsidRPr="00AE7D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E1685" w:rsidRPr="00AE7DDB">
        <w:rPr>
          <w:rFonts w:asciiTheme="majorBidi" w:hAnsiTheme="majorBidi" w:cstheme="majorBidi" w:hint="cs"/>
          <w:sz w:val="28"/>
          <w:szCs w:val="28"/>
          <w:cs/>
        </w:rPr>
        <w:t xml:space="preserve">ถึง </w:t>
      </w:r>
      <w:r w:rsidR="00F22B65" w:rsidRPr="00AE7DDB">
        <w:rPr>
          <w:rFonts w:asciiTheme="majorBidi" w:hAnsiTheme="majorBidi" w:cstheme="majorBidi"/>
          <w:sz w:val="28"/>
          <w:szCs w:val="28"/>
        </w:rPr>
        <w:t>20</w:t>
      </w:r>
      <w:r w:rsidR="003D3040" w:rsidRPr="00AE7DDB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F22B65" w:rsidRPr="00AE7DDB">
        <w:rPr>
          <w:rFonts w:asciiTheme="majorBidi" w:hAnsiTheme="majorBidi" w:cstheme="majorBidi"/>
          <w:sz w:val="28"/>
          <w:szCs w:val="28"/>
        </w:rPr>
        <w:t>2567</w:t>
      </w:r>
    </w:p>
    <w:p w14:paraId="05D991D9" w14:textId="3EE68713" w:rsidR="00133E52" w:rsidRPr="00AE7DDB" w:rsidRDefault="00133E52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</w:p>
    <w:p w14:paraId="3DFB4BF8" w14:textId="35868B7D" w:rsidR="00CD15A3" w:rsidRPr="00AE7DDB" w:rsidRDefault="00CD15A3" w:rsidP="00CD15A3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AE7DDB">
        <w:rPr>
          <w:rFonts w:asciiTheme="majorBidi" w:hAnsiTheme="majorBidi" w:cstheme="majorBidi"/>
          <w:b/>
          <w:bCs/>
          <w:sz w:val="28"/>
          <w:szCs w:val="28"/>
          <w:cs/>
        </w:rPr>
        <w:t>การจัดประเภทรายการใหม่</w:t>
      </w:r>
    </w:p>
    <w:p w14:paraId="6C9E4DDF" w14:textId="77777777" w:rsidR="00CD15A3" w:rsidRPr="00AE7DDB" w:rsidRDefault="00CD15A3" w:rsidP="00CD15A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01E499E" w14:textId="5C1C001A" w:rsidR="00CD15A3" w:rsidRPr="00AE7DDB" w:rsidRDefault="00CD15A3" w:rsidP="00CD15A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7DDB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="00F22B65" w:rsidRPr="00AE7DDB">
        <w:rPr>
          <w:rFonts w:asciiTheme="majorBidi" w:hAnsiTheme="majorBidi" w:cstheme="majorBidi"/>
          <w:sz w:val="28"/>
          <w:szCs w:val="28"/>
        </w:rPr>
        <w:t>256</w:t>
      </w:r>
      <w:r w:rsidR="00F22B65" w:rsidRPr="00AE7DDB">
        <w:rPr>
          <w:rFonts w:asciiTheme="majorBidi" w:hAnsiTheme="majorBidi" w:cstheme="majorBidi" w:hint="cs"/>
          <w:sz w:val="28"/>
          <w:szCs w:val="28"/>
        </w:rPr>
        <w:t>6</w:t>
      </w:r>
      <w:r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Pr="00AE7DDB">
        <w:rPr>
          <w:rFonts w:asciiTheme="majorBidi" w:hAnsiTheme="majorBidi" w:cstheme="majorBidi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="00F22B65" w:rsidRPr="00AE7DDB">
        <w:rPr>
          <w:rFonts w:asciiTheme="majorBidi" w:hAnsiTheme="majorBidi" w:cstheme="majorBidi"/>
          <w:sz w:val="28"/>
          <w:szCs w:val="28"/>
        </w:rPr>
        <w:t>256</w:t>
      </w:r>
      <w:r w:rsidR="00F22B65" w:rsidRPr="00AE7DDB">
        <w:rPr>
          <w:rFonts w:asciiTheme="majorBidi" w:hAnsiTheme="majorBidi" w:cstheme="majorBidi" w:hint="cs"/>
          <w:sz w:val="28"/>
          <w:szCs w:val="28"/>
        </w:rPr>
        <w:t>7</w:t>
      </w:r>
      <w:r w:rsidRPr="00AE7DDB">
        <w:rPr>
          <w:rFonts w:asciiTheme="majorBidi" w:hAnsiTheme="majorBidi" w:cstheme="majorBidi"/>
          <w:sz w:val="28"/>
          <w:szCs w:val="28"/>
        </w:rPr>
        <w:t xml:space="preserve"> </w:t>
      </w:r>
      <w:r w:rsidRPr="00AE7DDB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4FAF18F" w14:textId="77777777" w:rsidR="00CD15A3" w:rsidRPr="00AE7DDB" w:rsidRDefault="00CD15A3" w:rsidP="00CD15A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70"/>
        <w:gridCol w:w="1260"/>
        <w:gridCol w:w="270"/>
        <w:gridCol w:w="1260"/>
      </w:tblGrid>
      <w:tr w:rsidR="00CD15A3" w:rsidRPr="00AE7DDB" w14:paraId="1CD1585A" w14:textId="77777777" w:rsidTr="009564EA">
        <w:trPr>
          <w:tblHeader/>
        </w:trPr>
        <w:tc>
          <w:tcPr>
            <w:tcW w:w="4860" w:type="dxa"/>
          </w:tcPr>
          <w:p w14:paraId="5A11FFDF" w14:textId="77777777" w:rsidR="00CD15A3" w:rsidRPr="00AE7DDB" w:rsidRDefault="00CD15A3" w:rsidP="009564EA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7F91F0D7" w14:textId="77777777" w:rsidR="00CD15A3" w:rsidRPr="00AE7DDB" w:rsidRDefault="00CD15A3" w:rsidP="009564EA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15A3" w:rsidRPr="00AE7DDB" w14:paraId="26ECBC93" w14:textId="77777777" w:rsidTr="00217157">
        <w:trPr>
          <w:tblHeader/>
        </w:trPr>
        <w:tc>
          <w:tcPr>
            <w:tcW w:w="4860" w:type="dxa"/>
            <w:vAlign w:val="bottom"/>
          </w:tcPr>
          <w:p w14:paraId="26372C12" w14:textId="77777777" w:rsidR="00CD15A3" w:rsidRPr="00AE7DDB" w:rsidRDefault="00CD15A3" w:rsidP="009564EA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DA26AEF" w14:textId="77777777" w:rsidR="00CD15A3" w:rsidRPr="00AE7DDB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4AED15BC" w14:textId="77777777" w:rsidR="00CD15A3" w:rsidRPr="00AE7DDB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67AF02" w14:textId="03444E9B" w:rsidR="00CD15A3" w:rsidRPr="00AE7DDB" w:rsidRDefault="00B1635C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="00CD15A3" w:rsidRPr="00AE7DD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18B18DCF" w14:textId="77777777" w:rsidR="00CD15A3" w:rsidRPr="00AE7DDB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9A0CDF" w14:textId="77777777" w:rsidR="00CD15A3" w:rsidRPr="00AE7DDB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CD15A3" w:rsidRPr="00AE7DDB" w14:paraId="3C4626C6" w14:textId="77777777" w:rsidTr="00217157">
        <w:trPr>
          <w:tblHeader/>
        </w:trPr>
        <w:tc>
          <w:tcPr>
            <w:tcW w:w="4860" w:type="dxa"/>
            <w:vAlign w:val="bottom"/>
          </w:tcPr>
          <w:p w14:paraId="630B2D17" w14:textId="77777777" w:rsidR="00CD15A3" w:rsidRPr="00AE7DDB" w:rsidRDefault="00CD15A3" w:rsidP="009564EA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CDB574" w14:textId="23C1574B" w:rsidR="00CD15A3" w:rsidRPr="00AE7DDB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="00B1635C"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74B704C5" w14:textId="77777777" w:rsidR="00CD15A3" w:rsidRPr="00AE7DDB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3EED68" w14:textId="79D76F70" w:rsidR="00CD15A3" w:rsidRPr="00AE7DDB" w:rsidRDefault="00217157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052681BB" w14:textId="77777777" w:rsidR="00CD15A3" w:rsidRPr="00AE7DDB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4B9955" w14:textId="648E33E7" w:rsidR="00CD15A3" w:rsidRPr="00AE7DDB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="00B1635C" w:rsidRPr="00AE7DDB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</w:tr>
      <w:tr w:rsidR="00CD15A3" w:rsidRPr="00AE7DDB" w14:paraId="163FFED9" w14:textId="77777777" w:rsidTr="009564EA">
        <w:trPr>
          <w:tblHeader/>
        </w:trPr>
        <w:tc>
          <w:tcPr>
            <w:tcW w:w="4860" w:type="dxa"/>
            <w:vAlign w:val="bottom"/>
          </w:tcPr>
          <w:p w14:paraId="3E17245C" w14:textId="77777777" w:rsidR="00CD15A3" w:rsidRPr="00AE7DDB" w:rsidRDefault="00CD15A3" w:rsidP="009564E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18DAA030" w14:textId="77777777" w:rsidR="00CD15A3" w:rsidRPr="00AE7DDB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D15A3" w:rsidRPr="00AE7DDB" w14:paraId="1DC1F3B4" w14:textId="77777777" w:rsidTr="00217157">
        <w:tc>
          <w:tcPr>
            <w:tcW w:w="4860" w:type="dxa"/>
            <w:shd w:val="clear" w:color="auto" w:fill="auto"/>
          </w:tcPr>
          <w:p w14:paraId="30208128" w14:textId="54655BF0" w:rsidR="00CD15A3" w:rsidRPr="00AE7DDB" w:rsidRDefault="00B06CB1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="0014319B" w:rsidRPr="00AE7D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แสดง</w:t>
            </w: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ฐานะการเงิน</w:t>
            </w:r>
          </w:p>
        </w:tc>
        <w:tc>
          <w:tcPr>
            <w:tcW w:w="1260" w:type="dxa"/>
            <w:shd w:val="clear" w:color="auto" w:fill="auto"/>
          </w:tcPr>
          <w:p w14:paraId="6A07A974" w14:textId="77777777" w:rsidR="00CD15A3" w:rsidRPr="00AE7DDB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FCC3BF" w14:textId="77777777" w:rsidR="00CD15A3" w:rsidRPr="00AE7DDB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5EE52D8" w14:textId="77777777" w:rsidR="00CD15A3" w:rsidRPr="00AE7DDB" w:rsidRDefault="00CD15A3" w:rsidP="009564EA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ED2E37" w14:textId="77777777" w:rsidR="00CD15A3" w:rsidRPr="00AE7DDB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12D6A9" w14:textId="77777777" w:rsidR="00CD15A3" w:rsidRPr="00AE7DDB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15A3" w:rsidRPr="00AE7DDB" w14:paraId="7E5B51A3" w14:textId="77777777" w:rsidTr="00217157">
        <w:tc>
          <w:tcPr>
            <w:tcW w:w="4860" w:type="dxa"/>
            <w:shd w:val="clear" w:color="auto" w:fill="auto"/>
          </w:tcPr>
          <w:p w14:paraId="34AEFFDB" w14:textId="1531584A" w:rsidR="00CD15A3" w:rsidRPr="00AE7DDB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D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F22B65"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7D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F22B65" w:rsidRPr="00AE7D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89A48A1" w14:textId="77777777" w:rsidR="00CD15A3" w:rsidRPr="00AE7DDB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E11AB0" w14:textId="77777777" w:rsidR="00CD15A3" w:rsidRPr="00AE7DDB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3C98F62" w14:textId="77777777" w:rsidR="00CD15A3" w:rsidRPr="00AE7DDB" w:rsidRDefault="00CD15A3" w:rsidP="009564EA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8E53FA" w14:textId="77777777" w:rsidR="00CD15A3" w:rsidRPr="00AE7DDB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38928E" w14:textId="77777777" w:rsidR="00CD15A3" w:rsidRPr="00AE7DDB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54DB" w:rsidRPr="00AE7DDB" w14:paraId="147E1194" w14:textId="77777777" w:rsidTr="00D66FAA">
        <w:tc>
          <w:tcPr>
            <w:tcW w:w="4860" w:type="dxa"/>
            <w:shd w:val="clear" w:color="auto" w:fill="auto"/>
          </w:tcPr>
          <w:p w14:paraId="54BED3AB" w14:textId="6BF1CB9F" w:rsidR="00DF54DB" w:rsidRPr="00AE7DDB" w:rsidRDefault="00DF54DB" w:rsidP="002F67E1">
            <w:pPr>
              <w:spacing w:line="240" w:lineRule="auto"/>
              <w:ind w:right="-29"/>
              <w:rPr>
                <w:rFonts w:asciiTheme="majorBidi" w:hAnsi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7CB32B8" w14:textId="6A6B1F50" w:rsidR="00DF54DB" w:rsidRPr="00AE7DDB" w:rsidRDefault="00F22B65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109</w:t>
            </w:r>
            <w:r w:rsidR="00DF54DB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09659064" w14:textId="77777777" w:rsidR="00DF54DB" w:rsidRPr="00AE7DDB" w:rsidRDefault="00DF54DB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861141D" w14:textId="4000470F" w:rsidR="00DF54DB" w:rsidRPr="00AE7DDB" w:rsidRDefault="00F22B65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="00DF54DB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F4D5075" w14:textId="77777777" w:rsidR="00DF54DB" w:rsidRPr="00AE7DDB" w:rsidRDefault="00DF54DB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1493FD" w14:textId="1549DD8D" w:rsidR="00DF54DB" w:rsidRPr="00AE7DDB" w:rsidRDefault="00F22B65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150</w:t>
            </w:r>
            <w:r w:rsidR="00DF54DB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53</w:t>
            </w:r>
          </w:p>
        </w:tc>
      </w:tr>
      <w:tr w:rsidR="002F67E1" w:rsidRPr="00AE7DDB" w14:paraId="3572DC8E" w14:textId="77777777" w:rsidTr="00DF54DB">
        <w:tc>
          <w:tcPr>
            <w:tcW w:w="4860" w:type="dxa"/>
            <w:shd w:val="clear" w:color="auto" w:fill="auto"/>
          </w:tcPr>
          <w:p w14:paraId="56546D0A" w14:textId="54487622" w:rsidR="002F67E1" w:rsidRPr="00AE7DDB" w:rsidRDefault="002F67E1" w:rsidP="002F67E1">
            <w:pPr>
              <w:spacing w:line="240" w:lineRule="auto"/>
              <w:ind w:right="-29"/>
              <w:rPr>
                <w:rFonts w:asciiTheme="majorBidi" w:hAnsi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FE7F325" w14:textId="6892BD9B" w:rsidR="002F67E1" w:rsidRPr="00AE7DDB" w:rsidRDefault="002F67E1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22B65" w:rsidRPr="00AE7DD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22B65" w:rsidRPr="00AE7DDB">
              <w:rPr>
                <w:rFonts w:ascii="Angsana New" w:hAnsi="Angsana New" w:cs="Angsana New"/>
                <w:sz w:val="28"/>
                <w:szCs w:val="28"/>
              </w:rPr>
              <w:t>274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F22B65" w:rsidRPr="00AE7DDB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67BC78" w14:textId="77777777" w:rsidR="002F67E1" w:rsidRPr="00AE7DDB" w:rsidRDefault="002F67E1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6B5FBF8" w14:textId="0EB70548" w:rsidR="002F67E1" w:rsidRPr="00AE7DDB" w:rsidRDefault="00F22B65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403</w:t>
            </w:r>
            <w:r w:rsidR="002F67E1"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08</w:t>
            </w:r>
          </w:p>
        </w:tc>
        <w:tc>
          <w:tcPr>
            <w:tcW w:w="270" w:type="dxa"/>
            <w:shd w:val="clear" w:color="auto" w:fill="auto"/>
          </w:tcPr>
          <w:p w14:paraId="2E9031A9" w14:textId="77777777" w:rsidR="002F67E1" w:rsidRPr="00AE7DDB" w:rsidRDefault="002F67E1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CDFD14" w14:textId="46F92010" w:rsidR="002F67E1" w:rsidRPr="00AE7DDB" w:rsidRDefault="002F67E1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22B65" w:rsidRPr="00AE7DDB">
              <w:rPr>
                <w:rFonts w:ascii="Angsana New" w:hAnsi="Angsana New" w:cs="Angsana New"/>
                <w:sz w:val="28"/>
                <w:szCs w:val="28"/>
              </w:rPr>
              <w:t>871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F22B65" w:rsidRPr="00AE7DDB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F54DB" w:rsidRPr="00AE7DDB" w14:paraId="223C53D8" w14:textId="77777777" w:rsidTr="00DF54DB">
        <w:tc>
          <w:tcPr>
            <w:tcW w:w="4860" w:type="dxa"/>
            <w:shd w:val="clear" w:color="auto" w:fill="auto"/>
          </w:tcPr>
          <w:p w14:paraId="37899EB2" w14:textId="77A8C63F" w:rsidR="00DF54DB" w:rsidRPr="00AE7DDB" w:rsidRDefault="00DF54DB" w:rsidP="002F67E1">
            <w:pPr>
              <w:spacing w:line="240" w:lineRule="auto"/>
              <w:ind w:right="-29"/>
              <w:rPr>
                <w:rFonts w:asciiTheme="majorBidi" w:hAnsi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599F4E5" w14:textId="3766B0CF" w:rsidR="00DF54DB" w:rsidRPr="00AE7DDB" w:rsidRDefault="00DF54DB" w:rsidP="005D2052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22B65" w:rsidRPr="00AE7DDB">
              <w:rPr>
                <w:rFonts w:ascii="Angsana New" w:hAnsi="Angsana New" w:cs="Angsana New"/>
                <w:sz w:val="28"/>
                <w:szCs w:val="28"/>
              </w:rPr>
              <w:t>637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F22B65" w:rsidRPr="00AE7DDB">
              <w:rPr>
                <w:rFonts w:ascii="Angsana New" w:hAnsi="Angsana New" w:cs="Angsana New"/>
                <w:sz w:val="28"/>
                <w:szCs w:val="28"/>
              </w:rPr>
              <w:t>94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54D40C" w14:textId="77777777" w:rsidR="00DF54DB" w:rsidRPr="00AE7DDB" w:rsidRDefault="00DF54DB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57CEEA" w14:textId="27825D79" w:rsidR="00DF54DB" w:rsidRPr="00AE7DDB" w:rsidRDefault="00DF54DB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22B65" w:rsidRPr="00AE7DDB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F22B65" w:rsidRPr="00AE7DDB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A9B8E8" w14:textId="77777777" w:rsidR="00DF54DB" w:rsidRPr="00AE7DDB" w:rsidRDefault="00DF54DB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0276437" w14:textId="1BA01035" w:rsidR="00DF54DB" w:rsidRPr="00AE7DDB" w:rsidRDefault="00DF54DB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22B65" w:rsidRPr="00AE7DDB">
              <w:rPr>
                <w:rFonts w:ascii="Angsana New" w:hAnsi="Angsana New" w:cs="Angsana New"/>
                <w:sz w:val="28"/>
                <w:szCs w:val="28"/>
              </w:rPr>
              <w:t>679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F22B65" w:rsidRPr="00AE7DDB">
              <w:rPr>
                <w:rFonts w:ascii="Angsana New" w:hAnsi="Angsana New" w:cs="Angsana New"/>
                <w:sz w:val="28"/>
                <w:szCs w:val="28"/>
              </w:rPr>
              <w:t>04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F67E1" w:rsidRPr="00AE7DDB" w14:paraId="2CECFEB5" w14:textId="77777777" w:rsidTr="00DF54DB">
        <w:tc>
          <w:tcPr>
            <w:tcW w:w="4860" w:type="dxa"/>
            <w:shd w:val="clear" w:color="auto" w:fill="auto"/>
          </w:tcPr>
          <w:p w14:paraId="79B62328" w14:textId="7F674E31" w:rsidR="002F67E1" w:rsidRPr="00AE7DDB" w:rsidRDefault="00C741AE" w:rsidP="002F67E1">
            <w:pPr>
              <w:spacing w:line="240" w:lineRule="auto"/>
              <w:ind w:right="-29"/>
              <w:rPr>
                <w:rFonts w:asciiTheme="majorBidi" w:hAnsiTheme="majorBidi"/>
                <w:sz w:val="28"/>
                <w:szCs w:val="28"/>
                <w:cs/>
              </w:rPr>
            </w:pPr>
            <w:r w:rsidRPr="00AE7DDB">
              <w:rPr>
                <w:rFonts w:asciiTheme="majorBidi" w:hAnsiTheme="majorBidi" w:hint="cs"/>
                <w:sz w:val="28"/>
                <w:szCs w:val="28"/>
                <w:cs/>
              </w:rPr>
              <w:t>หนี้สิน</w:t>
            </w:r>
            <w:r w:rsidR="002F67E1" w:rsidRPr="00AE7DDB">
              <w:rPr>
                <w:rFonts w:asciiTheme="majorBidi" w:hAnsiTheme="majorBidi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5B6FAB18" w14:textId="63DBBF78" w:rsidR="002F67E1" w:rsidRPr="00AE7DDB" w:rsidRDefault="00271782" w:rsidP="005D2052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22B65" w:rsidRPr="00AE7DDB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F22B65" w:rsidRPr="00AE7DDB">
              <w:rPr>
                <w:rFonts w:ascii="Angsana New" w:hAnsi="Angsana New" w:cs="Angsana New"/>
                <w:sz w:val="28"/>
                <w:szCs w:val="28"/>
              </w:rPr>
              <w:t>72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039168" w14:textId="77777777" w:rsidR="002F67E1" w:rsidRPr="00AE7DDB" w:rsidRDefault="002F67E1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EE2CE2" w14:textId="427806FA" w:rsidR="002F67E1" w:rsidRPr="00AE7DDB" w:rsidRDefault="002F67E1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22B65" w:rsidRPr="00AE7DDB">
              <w:rPr>
                <w:rFonts w:ascii="Angsana New" w:hAnsi="Angsana New" w:cs="Angsana New"/>
                <w:sz w:val="28"/>
                <w:szCs w:val="28"/>
              </w:rPr>
              <w:t>403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F22B65" w:rsidRPr="00AE7DDB">
              <w:rPr>
                <w:rFonts w:ascii="Angsana New" w:hAnsi="Angsana New" w:cs="Angsana New"/>
                <w:sz w:val="28"/>
                <w:szCs w:val="28"/>
              </w:rPr>
              <w:t>08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3C955F" w14:textId="77777777" w:rsidR="002F67E1" w:rsidRPr="00AE7DDB" w:rsidRDefault="002F67E1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43B2AFD" w14:textId="3A3FF358" w:rsidR="002F67E1" w:rsidRPr="00AE7DDB" w:rsidRDefault="002F67E1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E7DD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22B65" w:rsidRPr="00AE7DDB">
              <w:rPr>
                <w:rFonts w:ascii="Angsana New" w:hAnsi="Angsana New" w:cs="Angsana New"/>
                <w:sz w:val="28"/>
                <w:szCs w:val="28"/>
              </w:rPr>
              <w:t>424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F22B65" w:rsidRPr="00AE7DDB"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Pr="00AE7DD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D15A3" w:rsidRPr="00AE7DDB" w14:paraId="5646399E" w14:textId="77777777" w:rsidTr="00D66FAA">
        <w:tc>
          <w:tcPr>
            <w:tcW w:w="4860" w:type="dxa"/>
            <w:shd w:val="clear" w:color="auto" w:fill="auto"/>
          </w:tcPr>
          <w:p w14:paraId="5D55CD2F" w14:textId="77777777" w:rsidR="00CD15A3" w:rsidRPr="00AE7DDB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AD6841" w14:textId="77777777" w:rsidR="00CD15A3" w:rsidRPr="00AE7DDB" w:rsidRDefault="00CD15A3" w:rsidP="009564EA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8559D4" w14:textId="77777777" w:rsidR="00CD15A3" w:rsidRPr="00AE7DDB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42082" w14:textId="77777777" w:rsidR="00CD15A3" w:rsidRPr="00AE7DDB" w:rsidRDefault="00CD15A3" w:rsidP="000F0A2E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F01D3B" w14:textId="77777777" w:rsidR="00CD15A3" w:rsidRPr="00AE7DDB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29E1988" w14:textId="77777777" w:rsidR="00CD15A3" w:rsidRPr="00AE7DDB" w:rsidRDefault="00CD15A3" w:rsidP="009564E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81B4A0" w14:textId="77777777" w:rsidR="00CD15A3" w:rsidRPr="00AE7DDB" w:rsidRDefault="00CD15A3" w:rsidP="00123A9A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2"/>
        </w:rPr>
      </w:pPr>
    </w:p>
    <w:p w14:paraId="49B82370" w14:textId="40E502D8" w:rsidR="00860D0C" w:rsidRPr="00C22C3D" w:rsidRDefault="00217157" w:rsidP="00F0319B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  <w:r w:rsidRPr="00AE7DDB">
        <w:rPr>
          <w:rFonts w:ascii="Angsana New" w:hAnsi="Angsana New" w:hint="cs"/>
          <w:sz w:val="28"/>
          <w:szCs w:val="28"/>
          <w:cs/>
        </w:rPr>
        <w:t>การจัดประเภทรายการใหม่นี้ เ</w:t>
      </w:r>
      <w:r w:rsidR="00C22C3D" w:rsidRPr="00AE7DDB">
        <w:rPr>
          <w:rFonts w:ascii="Angsana New" w:hAnsi="Angsana New" w:hint="cs"/>
          <w:sz w:val="28"/>
          <w:szCs w:val="28"/>
          <w:cs/>
        </w:rPr>
        <w:t>นื่องจากผู้บริหารเห็นว่ามีความเหมาะสมกับธุรกิจของกลุ่มบริษัทมากกว่า</w:t>
      </w:r>
    </w:p>
    <w:sectPr w:rsidR="00860D0C" w:rsidRPr="00C22C3D" w:rsidSect="00523A37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BD7C6" w14:textId="77777777" w:rsidR="00855CBB" w:rsidRDefault="00855CBB">
      <w:r>
        <w:separator/>
      </w:r>
    </w:p>
  </w:endnote>
  <w:endnote w:type="continuationSeparator" w:id="0">
    <w:p w14:paraId="121F0959" w14:textId="77777777" w:rsidR="00855CBB" w:rsidRDefault="00855CBB">
      <w:r>
        <w:continuationSeparator/>
      </w:r>
    </w:p>
  </w:endnote>
  <w:endnote w:type="continuationNotice" w:id="1">
    <w:p w14:paraId="2C226B10" w14:textId="77777777" w:rsidR="00855CBB" w:rsidRDefault="00855CB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B9E0E" w14:textId="3A0ECE1C" w:rsidR="007A3888" w:rsidRPr="003F2A5C" w:rsidRDefault="007A3888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="00F22B65" w:rsidRPr="00F22B65">
      <w:rPr>
        <w:rFonts w:ascii="Angsana New" w:hAnsi="Angsana New"/>
        <w:noProof/>
        <w:sz w:val="30"/>
        <w:szCs w:val="30"/>
      </w:rPr>
      <w:t>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CD653" w14:textId="3515A54F" w:rsidR="007A3888" w:rsidRPr="00643A2D" w:rsidRDefault="007A3888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F22B65" w:rsidRPr="00F22B65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803BB" w14:textId="77777777" w:rsidR="00855CBB" w:rsidRDefault="00855CBB">
      <w:r>
        <w:separator/>
      </w:r>
    </w:p>
  </w:footnote>
  <w:footnote w:type="continuationSeparator" w:id="0">
    <w:p w14:paraId="1C200A46" w14:textId="77777777" w:rsidR="00855CBB" w:rsidRDefault="00855CBB">
      <w:r>
        <w:continuationSeparator/>
      </w:r>
    </w:p>
  </w:footnote>
  <w:footnote w:type="continuationNotice" w:id="1">
    <w:p w14:paraId="19AFB8A4" w14:textId="77777777" w:rsidR="00855CBB" w:rsidRDefault="00855CB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3AF8B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37B241B6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F777F94" w14:textId="3854E678" w:rsidR="00E46310" w:rsidRPr="00127A37" w:rsidRDefault="00E46310" w:rsidP="00E46310">
    <w:pPr>
      <w:rPr>
        <w:rFonts w:ascii="Angsana New" w:hAnsi="Angsana New"/>
        <w:b/>
        <w:bCs/>
        <w:sz w:val="32"/>
        <w:szCs w:val="32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F22B65" w:rsidRPr="00F22B65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 w:rsidR="00F22B65" w:rsidRPr="00F22B65">
      <w:rPr>
        <w:rFonts w:ascii="Angsana New" w:hAnsi="Angsana New"/>
        <w:b/>
        <w:bCs/>
        <w:sz w:val="30"/>
        <w:szCs w:val="30"/>
      </w:rPr>
      <w:t>2567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3F9068DA" w14:textId="77777777" w:rsidR="000F047A" w:rsidRPr="009E75F3" w:rsidRDefault="000F047A" w:rsidP="009E75F3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A278A" w14:textId="77777777" w:rsidR="009C4D49" w:rsidRPr="00E20DE2" w:rsidRDefault="009C4D49" w:rsidP="00572F16">
    <w:pPr>
      <w:ind w:hanging="630"/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5F96CF2A" w14:textId="77777777" w:rsidR="0078106A" w:rsidRDefault="009C4D49" w:rsidP="0078106A">
    <w:pPr>
      <w:ind w:hanging="630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CDB2982" w14:textId="09D2FD1B" w:rsidR="0078106A" w:rsidRPr="0078106A" w:rsidRDefault="0078106A" w:rsidP="0078106A">
    <w:pPr>
      <w:ind w:hanging="630"/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F22B65" w:rsidRPr="00F22B65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 w:rsidR="00F22B65" w:rsidRPr="00F22B65">
      <w:rPr>
        <w:rFonts w:ascii="Angsana New" w:hAnsi="Angsana New"/>
        <w:b/>
        <w:bCs/>
        <w:sz w:val="30"/>
        <w:szCs w:val="30"/>
      </w:rPr>
      <w:t>2567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41EEC71" w14:textId="77777777" w:rsidR="009C4D49" w:rsidRPr="00E55AE9" w:rsidRDefault="009C4D49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676F94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E304B2C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7967133" w14:textId="2B210862" w:rsidR="0078106A" w:rsidRPr="00127A37" w:rsidRDefault="0078106A" w:rsidP="0078106A">
    <w:pPr>
      <w:rPr>
        <w:rFonts w:ascii="Angsana New" w:hAnsi="Angsana New"/>
        <w:b/>
        <w:bCs/>
        <w:sz w:val="32"/>
        <w:szCs w:val="32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F22B65" w:rsidRPr="00F22B65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 w:rsidR="00F22B65" w:rsidRPr="00F22B65">
      <w:rPr>
        <w:rFonts w:ascii="Angsana New" w:hAnsi="Angsana New"/>
        <w:b/>
        <w:bCs/>
        <w:sz w:val="30"/>
        <w:szCs w:val="30"/>
      </w:rPr>
      <w:t>2567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9F74483" w14:textId="77777777" w:rsidR="007A3888" w:rsidRPr="00DC1873" w:rsidRDefault="007A3888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9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9B2115D"/>
    <w:multiLevelType w:val="hybridMultilevel"/>
    <w:tmpl w:val="DBE2164A"/>
    <w:lvl w:ilvl="0" w:tplc="D47C42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7"/>
  </w:num>
  <w:num w:numId="2" w16cid:durableId="657265286">
    <w:abstractNumId w:val="10"/>
  </w:num>
  <w:num w:numId="3" w16cid:durableId="376004646">
    <w:abstractNumId w:val="2"/>
  </w:num>
  <w:num w:numId="4" w16cid:durableId="1136527639">
    <w:abstractNumId w:val="6"/>
  </w:num>
  <w:num w:numId="5" w16cid:durableId="206962917">
    <w:abstractNumId w:val="3"/>
  </w:num>
  <w:num w:numId="6" w16cid:durableId="456997230">
    <w:abstractNumId w:val="15"/>
  </w:num>
  <w:num w:numId="7" w16cid:durableId="1429346245">
    <w:abstractNumId w:val="0"/>
  </w:num>
  <w:num w:numId="8" w16cid:durableId="888880107">
    <w:abstractNumId w:val="9"/>
  </w:num>
  <w:num w:numId="9" w16cid:durableId="1666400126">
    <w:abstractNumId w:val="14"/>
  </w:num>
  <w:num w:numId="10" w16cid:durableId="1249536118">
    <w:abstractNumId w:val="7"/>
  </w:num>
  <w:num w:numId="11" w16cid:durableId="630328902">
    <w:abstractNumId w:val="7"/>
  </w:num>
  <w:num w:numId="12" w16cid:durableId="878057429">
    <w:abstractNumId w:val="7"/>
  </w:num>
  <w:num w:numId="13" w16cid:durableId="1010643745">
    <w:abstractNumId w:val="7"/>
  </w:num>
  <w:num w:numId="14" w16cid:durableId="184254146">
    <w:abstractNumId w:val="7"/>
  </w:num>
  <w:num w:numId="15" w16cid:durableId="975455700">
    <w:abstractNumId w:val="11"/>
  </w:num>
  <w:num w:numId="16" w16cid:durableId="1468469396">
    <w:abstractNumId w:val="1"/>
  </w:num>
  <w:num w:numId="17" w16cid:durableId="291861845">
    <w:abstractNumId w:val="7"/>
  </w:num>
  <w:num w:numId="18" w16cid:durableId="2000382924">
    <w:abstractNumId w:val="13"/>
  </w:num>
  <w:num w:numId="19" w16cid:durableId="1754274817">
    <w:abstractNumId w:val="8"/>
  </w:num>
  <w:num w:numId="20" w16cid:durableId="770704647">
    <w:abstractNumId w:val="4"/>
  </w:num>
  <w:num w:numId="21" w16cid:durableId="775172888">
    <w:abstractNumId w:val="12"/>
  </w:num>
  <w:num w:numId="22" w16cid:durableId="5767179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697"/>
    <w:rsid w:val="000017FA"/>
    <w:rsid w:val="0000186F"/>
    <w:rsid w:val="00001937"/>
    <w:rsid w:val="00001BBA"/>
    <w:rsid w:val="00002032"/>
    <w:rsid w:val="00002173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79"/>
    <w:rsid w:val="000122F5"/>
    <w:rsid w:val="0001233E"/>
    <w:rsid w:val="000123EF"/>
    <w:rsid w:val="00012983"/>
    <w:rsid w:val="00012CE5"/>
    <w:rsid w:val="00012E03"/>
    <w:rsid w:val="00012F5D"/>
    <w:rsid w:val="00013098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E8E"/>
    <w:rsid w:val="0001601E"/>
    <w:rsid w:val="000162D2"/>
    <w:rsid w:val="00016341"/>
    <w:rsid w:val="00016427"/>
    <w:rsid w:val="000165D0"/>
    <w:rsid w:val="00016646"/>
    <w:rsid w:val="000166FF"/>
    <w:rsid w:val="000169B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8F"/>
    <w:rsid w:val="0002669B"/>
    <w:rsid w:val="000268A8"/>
    <w:rsid w:val="00026951"/>
    <w:rsid w:val="00026AA4"/>
    <w:rsid w:val="00026C33"/>
    <w:rsid w:val="000270C2"/>
    <w:rsid w:val="00027359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3FB"/>
    <w:rsid w:val="0003043B"/>
    <w:rsid w:val="00030445"/>
    <w:rsid w:val="00030808"/>
    <w:rsid w:val="00030A12"/>
    <w:rsid w:val="00030CE9"/>
    <w:rsid w:val="00030E12"/>
    <w:rsid w:val="00030EE7"/>
    <w:rsid w:val="00030FC9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5E14"/>
    <w:rsid w:val="00036079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34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854"/>
    <w:rsid w:val="00051CC3"/>
    <w:rsid w:val="00051E66"/>
    <w:rsid w:val="00051ECB"/>
    <w:rsid w:val="00052116"/>
    <w:rsid w:val="0005214B"/>
    <w:rsid w:val="0005259E"/>
    <w:rsid w:val="000526B5"/>
    <w:rsid w:val="00052771"/>
    <w:rsid w:val="000529E3"/>
    <w:rsid w:val="00052A94"/>
    <w:rsid w:val="00052B95"/>
    <w:rsid w:val="00052CFE"/>
    <w:rsid w:val="00052D77"/>
    <w:rsid w:val="00052FA9"/>
    <w:rsid w:val="00053007"/>
    <w:rsid w:val="00053023"/>
    <w:rsid w:val="00053030"/>
    <w:rsid w:val="000535B3"/>
    <w:rsid w:val="00053715"/>
    <w:rsid w:val="00053C85"/>
    <w:rsid w:val="00053CD3"/>
    <w:rsid w:val="00053D03"/>
    <w:rsid w:val="00053E1C"/>
    <w:rsid w:val="00054189"/>
    <w:rsid w:val="000542BA"/>
    <w:rsid w:val="00054433"/>
    <w:rsid w:val="0005480A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6ED5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600B7"/>
    <w:rsid w:val="000601EB"/>
    <w:rsid w:val="00060225"/>
    <w:rsid w:val="00060377"/>
    <w:rsid w:val="0006073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67DF5"/>
    <w:rsid w:val="00070288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AFE"/>
    <w:rsid w:val="00084B57"/>
    <w:rsid w:val="00084BA0"/>
    <w:rsid w:val="00084BFC"/>
    <w:rsid w:val="00084D7C"/>
    <w:rsid w:val="00085191"/>
    <w:rsid w:val="0008535C"/>
    <w:rsid w:val="000853E1"/>
    <w:rsid w:val="00085533"/>
    <w:rsid w:val="00085550"/>
    <w:rsid w:val="00085584"/>
    <w:rsid w:val="00085B2B"/>
    <w:rsid w:val="00085D23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0AB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6AA"/>
    <w:rsid w:val="00090860"/>
    <w:rsid w:val="00090BFF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394"/>
    <w:rsid w:val="000A396F"/>
    <w:rsid w:val="000A3B02"/>
    <w:rsid w:val="000A3CA5"/>
    <w:rsid w:val="000A3D67"/>
    <w:rsid w:val="000A3DD8"/>
    <w:rsid w:val="000A4023"/>
    <w:rsid w:val="000A466B"/>
    <w:rsid w:val="000A47EC"/>
    <w:rsid w:val="000A48F7"/>
    <w:rsid w:val="000A4A96"/>
    <w:rsid w:val="000A4B36"/>
    <w:rsid w:val="000A4B6A"/>
    <w:rsid w:val="000A4B90"/>
    <w:rsid w:val="000A4D6F"/>
    <w:rsid w:val="000A4FE3"/>
    <w:rsid w:val="000A50D0"/>
    <w:rsid w:val="000A50D6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577"/>
    <w:rsid w:val="000A6B1B"/>
    <w:rsid w:val="000A6E08"/>
    <w:rsid w:val="000A6F0F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7C1"/>
    <w:rsid w:val="000B18D6"/>
    <w:rsid w:val="000B18DA"/>
    <w:rsid w:val="000B18F9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6B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2B"/>
    <w:rsid w:val="000C1918"/>
    <w:rsid w:val="000C19B4"/>
    <w:rsid w:val="000C1BD6"/>
    <w:rsid w:val="000C1C01"/>
    <w:rsid w:val="000C1E4C"/>
    <w:rsid w:val="000C1FBB"/>
    <w:rsid w:val="000C21B5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5B9"/>
    <w:rsid w:val="000C471D"/>
    <w:rsid w:val="000C47C4"/>
    <w:rsid w:val="000C47FB"/>
    <w:rsid w:val="000C4820"/>
    <w:rsid w:val="000C4A55"/>
    <w:rsid w:val="000C4AF2"/>
    <w:rsid w:val="000C4DF0"/>
    <w:rsid w:val="000C4F0E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B48"/>
    <w:rsid w:val="000C5DDE"/>
    <w:rsid w:val="000C5E55"/>
    <w:rsid w:val="000C5EFB"/>
    <w:rsid w:val="000C5F1E"/>
    <w:rsid w:val="000C6083"/>
    <w:rsid w:val="000C609B"/>
    <w:rsid w:val="000C6121"/>
    <w:rsid w:val="000C6148"/>
    <w:rsid w:val="000C61E9"/>
    <w:rsid w:val="000C63C6"/>
    <w:rsid w:val="000C640B"/>
    <w:rsid w:val="000C652B"/>
    <w:rsid w:val="000C690A"/>
    <w:rsid w:val="000C6916"/>
    <w:rsid w:val="000C692F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A64"/>
    <w:rsid w:val="000D0CB3"/>
    <w:rsid w:val="000D0E42"/>
    <w:rsid w:val="000D0FAE"/>
    <w:rsid w:val="000D1029"/>
    <w:rsid w:val="000D1051"/>
    <w:rsid w:val="000D10E6"/>
    <w:rsid w:val="000D13E2"/>
    <w:rsid w:val="000D14A1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2D"/>
    <w:rsid w:val="000D31F7"/>
    <w:rsid w:val="000D35A7"/>
    <w:rsid w:val="000D35E5"/>
    <w:rsid w:val="000D3887"/>
    <w:rsid w:val="000D3C23"/>
    <w:rsid w:val="000D3FE9"/>
    <w:rsid w:val="000D4195"/>
    <w:rsid w:val="000D42B6"/>
    <w:rsid w:val="000D42EC"/>
    <w:rsid w:val="000D434F"/>
    <w:rsid w:val="000D452E"/>
    <w:rsid w:val="000D46F2"/>
    <w:rsid w:val="000D4773"/>
    <w:rsid w:val="000D4795"/>
    <w:rsid w:val="000D4864"/>
    <w:rsid w:val="000D4AED"/>
    <w:rsid w:val="000D4C10"/>
    <w:rsid w:val="000D4CEA"/>
    <w:rsid w:val="000D4DB6"/>
    <w:rsid w:val="000D4EAB"/>
    <w:rsid w:val="000D51F9"/>
    <w:rsid w:val="000D54FD"/>
    <w:rsid w:val="000D5524"/>
    <w:rsid w:val="000D56E2"/>
    <w:rsid w:val="000D5724"/>
    <w:rsid w:val="000D5730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F9"/>
    <w:rsid w:val="000E2E17"/>
    <w:rsid w:val="000E2E84"/>
    <w:rsid w:val="000E2ED8"/>
    <w:rsid w:val="000E2EE4"/>
    <w:rsid w:val="000E30D7"/>
    <w:rsid w:val="000E31DA"/>
    <w:rsid w:val="000E3352"/>
    <w:rsid w:val="000E3683"/>
    <w:rsid w:val="000E376B"/>
    <w:rsid w:val="000E37D8"/>
    <w:rsid w:val="000E3911"/>
    <w:rsid w:val="000E3996"/>
    <w:rsid w:val="000E39A9"/>
    <w:rsid w:val="000E3B80"/>
    <w:rsid w:val="000E3E2A"/>
    <w:rsid w:val="000E411E"/>
    <w:rsid w:val="000E4673"/>
    <w:rsid w:val="000E4811"/>
    <w:rsid w:val="000E49CB"/>
    <w:rsid w:val="000E4C2C"/>
    <w:rsid w:val="000E4CA7"/>
    <w:rsid w:val="000E4D5B"/>
    <w:rsid w:val="000E504E"/>
    <w:rsid w:val="000E50F0"/>
    <w:rsid w:val="000E5130"/>
    <w:rsid w:val="000E515D"/>
    <w:rsid w:val="000E5320"/>
    <w:rsid w:val="000E536D"/>
    <w:rsid w:val="000E550A"/>
    <w:rsid w:val="000E5931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67F"/>
    <w:rsid w:val="000E66A9"/>
    <w:rsid w:val="000E6EA1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A2E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A2D"/>
    <w:rsid w:val="000F2E95"/>
    <w:rsid w:val="000F2F41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BD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8DC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D8B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DAA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383"/>
    <w:rsid w:val="0011445C"/>
    <w:rsid w:val="00114538"/>
    <w:rsid w:val="0011478C"/>
    <w:rsid w:val="001148E3"/>
    <w:rsid w:val="00114958"/>
    <w:rsid w:val="00114BBF"/>
    <w:rsid w:val="00114F1B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9E9"/>
    <w:rsid w:val="00120B11"/>
    <w:rsid w:val="00120C25"/>
    <w:rsid w:val="00120C4E"/>
    <w:rsid w:val="00120C72"/>
    <w:rsid w:val="00120DDF"/>
    <w:rsid w:val="00121095"/>
    <w:rsid w:val="001210B1"/>
    <w:rsid w:val="0012111A"/>
    <w:rsid w:val="00121327"/>
    <w:rsid w:val="001214E1"/>
    <w:rsid w:val="00121557"/>
    <w:rsid w:val="001216AB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B19"/>
    <w:rsid w:val="00122D52"/>
    <w:rsid w:val="00122DF4"/>
    <w:rsid w:val="0012306E"/>
    <w:rsid w:val="00123219"/>
    <w:rsid w:val="00123255"/>
    <w:rsid w:val="00123286"/>
    <w:rsid w:val="001232EF"/>
    <w:rsid w:val="001234D9"/>
    <w:rsid w:val="00123614"/>
    <w:rsid w:val="00123A9A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611C"/>
    <w:rsid w:val="0012632F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27D64"/>
    <w:rsid w:val="00127E27"/>
    <w:rsid w:val="00130051"/>
    <w:rsid w:val="001300B6"/>
    <w:rsid w:val="001303F9"/>
    <w:rsid w:val="00130637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01A"/>
    <w:rsid w:val="0013403B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2B8"/>
    <w:rsid w:val="001374CE"/>
    <w:rsid w:val="0013750E"/>
    <w:rsid w:val="00137742"/>
    <w:rsid w:val="00137745"/>
    <w:rsid w:val="001377A8"/>
    <w:rsid w:val="00137BC4"/>
    <w:rsid w:val="00137E0A"/>
    <w:rsid w:val="001400BD"/>
    <w:rsid w:val="00140903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9B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BE"/>
    <w:rsid w:val="00144679"/>
    <w:rsid w:val="00144A2F"/>
    <w:rsid w:val="00144AD1"/>
    <w:rsid w:val="00144AD3"/>
    <w:rsid w:val="00144CE6"/>
    <w:rsid w:val="00144E7A"/>
    <w:rsid w:val="0014504C"/>
    <w:rsid w:val="0014554E"/>
    <w:rsid w:val="001456CF"/>
    <w:rsid w:val="001456FF"/>
    <w:rsid w:val="00145EBF"/>
    <w:rsid w:val="00145F8E"/>
    <w:rsid w:val="001466F0"/>
    <w:rsid w:val="0014673E"/>
    <w:rsid w:val="001467D5"/>
    <w:rsid w:val="00146930"/>
    <w:rsid w:val="001470BF"/>
    <w:rsid w:val="00147200"/>
    <w:rsid w:val="001473A5"/>
    <w:rsid w:val="0014754B"/>
    <w:rsid w:val="001475BC"/>
    <w:rsid w:val="0014770E"/>
    <w:rsid w:val="00147764"/>
    <w:rsid w:val="00147827"/>
    <w:rsid w:val="00147A84"/>
    <w:rsid w:val="00147BB1"/>
    <w:rsid w:val="00147CFF"/>
    <w:rsid w:val="00147EF4"/>
    <w:rsid w:val="00147F46"/>
    <w:rsid w:val="00147FA3"/>
    <w:rsid w:val="00150082"/>
    <w:rsid w:val="0015026F"/>
    <w:rsid w:val="00150656"/>
    <w:rsid w:val="0015073A"/>
    <w:rsid w:val="00150A00"/>
    <w:rsid w:val="00150F09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469"/>
    <w:rsid w:val="00152542"/>
    <w:rsid w:val="00152711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57E91"/>
    <w:rsid w:val="00160129"/>
    <w:rsid w:val="00160191"/>
    <w:rsid w:val="00160951"/>
    <w:rsid w:val="00160BA7"/>
    <w:rsid w:val="00160FD3"/>
    <w:rsid w:val="00161140"/>
    <w:rsid w:val="001611BD"/>
    <w:rsid w:val="00161341"/>
    <w:rsid w:val="00161712"/>
    <w:rsid w:val="00161751"/>
    <w:rsid w:val="001617BE"/>
    <w:rsid w:val="001617F2"/>
    <w:rsid w:val="0016184C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5B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EAF"/>
    <w:rsid w:val="00172EE1"/>
    <w:rsid w:val="0017327B"/>
    <w:rsid w:val="001733C8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47C"/>
    <w:rsid w:val="001774A3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BE4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7B"/>
    <w:rsid w:val="00192AA3"/>
    <w:rsid w:val="00192E30"/>
    <w:rsid w:val="00192E67"/>
    <w:rsid w:val="00192FD0"/>
    <w:rsid w:val="00193474"/>
    <w:rsid w:val="00193698"/>
    <w:rsid w:val="001936AF"/>
    <w:rsid w:val="001936FC"/>
    <w:rsid w:val="00193862"/>
    <w:rsid w:val="00193AA1"/>
    <w:rsid w:val="00193AAD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6A"/>
    <w:rsid w:val="00195F47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48B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235"/>
    <w:rsid w:val="001A0A27"/>
    <w:rsid w:val="001A0CB2"/>
    <w:rsid w:val="001A0F0E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9EA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C5A"/>
    <w:rsid w:val="001B0DE9"/>
    <w:rsid w:val="001B0E98"/>
    <w:rsid w:val="001B11CE"/>
    <w:rsid w:val="001B11F1"/>
    <w:rsid w:val="001B148B"/>
    <w:rsid w:val="001B186A"/>
    <w:rsid w:val="001B1ACF"/>
    <w:rsid w:val="001B1C29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1EE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4A"/>
    <w:rsid w:val="001B527D"/>
    <w:rsid w:val="001B5BF3"/>
    <w:rsid w:val="001B5F51"/>
    <w:rsid w:val="001B63FF"/>
    <w:rsid w:val="001B6442"/>
    <w:rsid w:val="001B6495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4F6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3C4"/>
    <w:rsid w:val="001C16B0"/>
    <w:rsid w:val="001C16E9"/>
    <w:rsid w:val="001C1747"/>
    <w:rsid w:val="001C1938"/>
    <w:rsid w:val="001C1DD9"/>
    <w:rsid w:val="001C25F7"/>
    <w:rsid w:val="001C2AE4"/>
    <w:rsid w:val="001C2CCB"/>
    <w:rsid w:val="001C2EDB"/>
    <w:rsid w:val="001C2EEC"/>
    <w:rsid w:val="001C2EFB"/>
    <w:rsid w:val="001C2FFF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52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C7F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883"/>
    <w:rsid w:val="001D4A32"/>
    <w:rsid w:val="001D4BFC"/>
    <w:rsid w:val="001D4E83"/>
    <w:rsid w:val="001D51C9"/>
    <w:rsid w:val="001D52F6"/>
    <w:rsid w:val="001D540A"/>
    <w:rsid w:val="001D54C1"/>
    <w:rsid w:val="001D5603"/>
    <w:rsid w:val="001D57E6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401"/>
    <w:rsid w:val="001D7541"/>
    <w:rsid w:val="001D7613"/>
    <w:rsid w:val="001D769E"/>
    <w:rsid w:val="001D76B4"/>
    <w:rsid w:val="001D78FC"/>
    <w:rsid w:val="001D7A11"/>
    <w:rsid w:val="001D7AFC"/>
    <w:rsid w:val="001D7B7D"/>
    <w:rsid w:val="001D7C17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9A"/>
    <w:rsid w:val="001E1A3D"/>
    <w:rsid w:val="001E1A98"/>
    <w:rsid w:val="001E1B3B"/>
    <w:rsid w:val="001E1BB7"/>
    <w:rsid w:val="001E1E19"/>
    <w:rsid w:val="001E1E33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C1D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5F4"/>
    <w:rsid w:val="001E568E"/>
    <w:rsid w:val="001E56F2"/>
    <w:rsid w:val="001E5746"/>
    <w:rsid w:val="001E57DD"/>
    <w:rsid w:val="001E5847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D07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670"/>
    <w:rsid w:val="001F2812"/>
    <w:rsid w:val="001F28B9"/>
    <w:rsid w:val="001F291F"/>
    <w:rsid w:val="001F2A90"/>
    <w:rsid w:val="001F2D69"/>
    <w:rsid w:val="001F2D86"/>
    <w:rsid w:val="001F316F"/>
    <w:rsid w:val="001F33B1"/>
    <w:rsid w:val="001F38A5"/>
    <w:rsid w:val="001F392A"/>
    <w:rsid w:val="001F3D6E"/>
    <w:rsid w:val="001F3E15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2AE"/>
    <w:rsid w:val="001F758C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D2"/>
    <w:rsid w:val="0020226B"/>
    <w:rsid w:val="00202325"/>
    <w:rsid w:val="002027E8"/>
    <w:rsid w:val="00202921"/>
    <w:rsid w:val="002029E8"/>
    <w:rsid w:val="00202A27"/>
    <w:rsid w:val="00202F70"/>
    <w:rsid w:val="002032BA"/>
    <w:rsid w:val="002035A8"/>
    <w:rsid w:val="002036EA"/>
    <w:rsid w:val="0020393E"/>
    <w:rsid w:val="00203B9F"/>
    <w:rsid w:val="0020457D"/>
    <w:rsid w:val="00204D7A"/>
    <w:rsid w:val="00204DAE"/>
    <w:rsid w:val="00204FFA"/>
    <w:rsid w:val="0020511A"/>
    <w:rsid w:val="0020550E"/>
    <w:rsid w:val="00205770"/>
    <w:rsid w:val="00205914"/>
    <w:rsid w:val="00205AC7"/>
    <w:rsid w:val="00205AF7"/>
    <w:rsid w:val="00205B2B"/>
    <w:rsid w:val="00206122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5BB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69"/>
    <w:rsid w:val="0021078D"/>
    <w:rsid w:val="00210907"/>
    <w:rsid w:val="00210A5E"/>
    <w:rsid w:val="00210C35"/>
    <w:rsid w:val="0021145D"/>
    <w:rsid w:val="0021164C"/>
    <w:rsid w:val="002117EA"/>
    <w:rsid w:val="00211849"/>
    <w:rsid w:val="002119EE"/>
    <w:rsid w:val="00211CD0"/>
    <w:rsid w:val="00211FEB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6E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E3B"/>
    <w:rsid w:val="00216FBE"/>
    <w:rsid w:val="002170F8"/>
    <w:rsid w:val="00217157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3A"/>
    <w:rsid w:val="00221EB8"/>
    <w:rsid w:val="00221EE6"/>
    <w:rsid w:val="002220F3"/>
    <w:rsid w:val="0022217D"/>
    <w:rsid w:val="0022218E"/>
    <w:rsid w:val="002221E1"/>
    <w:rsid w:val="002225D7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3C6D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5CE2"/>
    <w:rsid w:val="00226281"/>
    <w:rsid w:val="002265AE"/>
    <w:rsid w:val="00226A14"/>
    <w:rsid w:val="00226A55"/>
    <w:rsid w:val="00226EF7"/>
    <w:rsid w:val="00226F9F"/>
    <w:rsid w:val="002273B0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7FF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4FE"/>
    <w:rsid w:val="00233586"/>
    <w:rsid w:val="002338AE"/>
    <w:rsid w:val="002338EB"/>
    <w:rsid w:val="00233993"/>
    <w:rsid w:val="00233DC1"/>
    <w:rsid w:val="00233DDA"/>
    <w:rsid w:val="0023418A"/>
    <w:rsid w:val="0023426E"/>
    <w:rsid w:val="00234316"/>
    <w:rsid w:val="002347E6"/>
    <w:rsid w:val="00234861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6E7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33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7E1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3FCC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6C33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310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782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756"/>
    <w:rsid w:val="00272A36"/>
    <w:rsid w:val="00272A50"/>
    <w:rsid w:val="00272BA2"/>
    <w:rsid w:val="00272BF1"/>
    <w:rsid w:val="00272CFE"/>
    <w:rsid w:val="00272D23"/>
    <w:rsid w:val="00272FF8"/>
    <w:rsid w:val="00273070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13A"/>
    <w:rsid w:val="002802FB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7E0"/>
    <w:rsid w:val="00284CA7"/>
    <w:rsid w:val="00284CEC"/>
    <w:rsid w:val="00284D2E"/>
    <w:rsid w:val="00284E92"/>
    <w:rsid w:val="00284F00"/>
    <w:rsid w:val="00284FE0"/>
    <w:rsid w:val="00285068"/>
    <w:rsid w:val="0028518F"/>
    <w:rsid w:val="00285404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1F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E64"/>
    <w:rsid w:val="00291F3A"/>
    <w:rsid w:val="0029219E"/>
    <w:rsid w:val="002923B6"/>
    <w:rsid w:val="0029260A"/>
    <w:rsid w:val="0029284C"/>
    <w:rsid w:val="002928B9"/>
    <w:rsid w:val="002928E5"/>
    <w:rsid w:val="00292B86"/>
    <w:rsid w:val="00292BCE"/>
    <w:rsid w:val="00292D7E"/>
    <w:rsid w:val="00292FE6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A011D"/>
    <w:rsid w:val="002A0193"/>
    <w:rsid w:val="002A0405"/>
    <w:rsid w:val="002A0748"/>
    <w:rsid w:val="002A079B"/>
    <w:rsid w:val="002A0AEF"/>
    <w:rsid w:val="002A0DDA"/>
    <w:rsid w:val="002A0F55"/>
    <w:rsid w:val="002A153E"/>
    <w:rsid w:val="002A158A"/>
    <w:rsid w:val="002A1596"/>
    <w:rsid w:val="002A19FB"/>
    <w:rsid w:val="002A1BB6"/>
    <w:rsid w:val="002A1BFC"/>
    <w:rsid w:val="002A1D27"/>
    <w:rsid w:val="002A1D66"/>
    <w:rsid w:val="002A1F33"/>
    <w:rsid w:val="002A2079"/>
    <w:rsid w:val="002A29B6"/>
    <w:rsid w:val="002A2A11"/>
    <w:rsid w:val="002A2EA3"/>
    <w:rsid w:val="002A2F3E"/>
    <w:rsid w:val="002A301B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40F"/>
    <w:rsid w:val="002A447F"/>
    <w:rsid w:val="002A4561"/>
    <w:rsid w:val="002A4795"/>
    <w:rsid w:val="002A47F8"/>
    <w:rsid w:val="002A4A34"/>
    <w:rsid w:val="002A4D72"/>
    <w:rsid w:val="002A5020"/>
    <w:rsid w:val="002A5076"/>
    <w:rsid w:val="002A52F3"/>
    <w:rsid w:val="002A5488"/>
    <w:rsid w:val="002A560C"/>
    <w:rsid w:val="002A572F"/>
    <w:rsid w:val="002A574A"/>
    <w:rsid w:val="002A58AA"/>
    <w:rsid w:val="002A5908"/>
    <w:rsid w:val="002A5B31"/>
    <w:rsid w:val="002A5E43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27B"/>
    <w:rsid w:val="002A74D2"/>
    <w:rsid w:val="002A74DB"/>
    <w:rsid w:val="002A7538"/>
    <w:rsid w:val="002A7552"/>
    <w:rsid w:val="002A774D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4C9"/>
    <w:rsid w:val="002B1611"/>
    <w:rsid w:val="002B17CE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7B5"/>
    <w:rsid w:val="002C3AF2"/>
    <w:rsid w:val="002C3BBD"/>
    <w:rsid w:val="002C3D65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C5D"/>
    <w:rsid w:val="002D5C8C"/>
    <w:rsid w:val="002D5E05"/>
    <w:rsid w:val="002D60D4"/>
    <w:rsid w:val="002D6428"/>
    <w:rsid w:val="002D6691"/>
    <w:rsid w:val="002D681B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38"/>
    <w:rsid w:val="002E5250"/>
    <w:rsid w:val="002E5304"/>
    <w:rsid w:val="002E5445"/>
    <w:rsid w:val="002E5461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2F5"/>
    <w:rsid w:val="002E7450"/>
    <w:rsid w:val="002E7C4C"/>
    <w:rsid w:val="002E7FC3"/>
    <w:rsid w:val="002F004E"/>
    <w:rsid w:val="002F054D"/>
    <w:rsid w:val="002F0669"/>
    <w:rsid w:val="002F09F2"/>
    <w:rsid w:val="002F0A1F"/>
    <w:rsid w:val="002F0AE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C9D"/>
    <w:rsid w:val="002F1CCE"/>
    <w:rsid w:val="002F1E53"/>
    <w:rsid w:val="002F2129"/>
    <w:rsid w:val="002F21FB"/>
    <w:rsid w:val="002F23A9"/>
    <w:rsid w:val="002F272C"/>
    <w:rsid w:val="002F28F3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7E1"/>
    <w:rsid w:val="002F686A"/>
    <w:rsid w:val="002F6CF2"/>
    <w:rsid w:val="002F6E5F"/>
    <w:rsid w:val="002F6F0F"/>
    <w:rsid w:val="002F7184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F73"/>
    <w:rsid w:val="00302198"/>
    <w:rsid w:val="003021AC"/>
    <w:rsid w:val="00302233"/>
    <w:rsid w:val="00302287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D2A"/>
    <w:rsid w:val="00304F0D"/>
    <w:rsid w:val="003050A0"/>
    <w:rsid w:val="003058C1"/>
    <w:rsid w:val="003058C8"/>
    <w:rsid w:val="0030593F"/>
    <w:rsid w:val="00305B63"/>
    <w:rsid w:val="00305DAA"/>
    <w:rsid w:val="00305DB3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5AF"/>
    <w:rsid w:val="00311886"/>
    <w:rsid w:val="003119B2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BE1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32C"/>
    <w:rsid w:val="003146BE"/>
    <w:rsid w:val="0031484C"/>
    <w:rsid w:val="00314A2B"/>
    <w:rsid w:val="00314B02"/>
    <w:rsid w:val="00314C2D"/>
    <w:rsid w:val="00314E2F"/>
    <w:rsid w:val="00314F4D"/>
    <w:rsid w:val="003150D0"/>
    <w:rsid w:val="003150D1"/>
    <w:rsid w:val="003152C3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65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2F41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1FB"/>
    <w:rsid w:val="0032466E"/>
    <w:rsid w:val="003246BD"/>
    <w:rsid w:val="0032475E"/>
    <w:rsid w:val="00324886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2D8"/>
    <w:rsid w:val="0032630A"/>
    <w:rsid w:val="0032649E"/>
    <w:rsid w:val="00326968"/>
    <w:rsid w:val="00326E79"/>
    <w:rsid w:val="00326F66"/>
    <w:rsid w:val="00326F7B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40D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46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4D26"/>
    <w:rsid w:val="003351CD"/>
    <w:rsid w:val="0033540D"/>
    <w:rsid w:val="003354B0"/>
    <w:rsid w:val="0033595E"/>
    <w:rsid w:val="00335C47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F58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7DE"/>
    <w:rsid w:val="00350981"/>
    <w:rsid w:val="003509AC"/>
    <w:rsid w:val="00350EBE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6B3"/>
    <w:rsid w:val="00353734"/>
    <w:rsid w:val="0035376E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8C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05C"/>
    <w:rsid w:val="00356139"/>
    <w:rsid w:val="00356249"/>
    <w:rsid w:val="003563DA"/>
    <w:rsid w:val="0035655C"/>
    <w:rsid w:val="003565D3"/>
    <w:rsid w:val="003565ED"/>
    <w:rsid w:val="00356691"/>
    <w:rsid w:val="00356885"/>
    <w:rsid w:val="00356990"/>
    <w:rsid w:val="00356B84"/>
    <w:rsid w:val="00356D26"/>
    <w:rsid w:val="00356D3D"/>
    <w:rsid w:val="00356FC7"/>
    <w:rsid w:val="003572C3"/>
    <w:rsid w:val="003575CE"/>
    <w:rsid w:val="003575FD"/>
    <w:rsid w:val="00357797"/>
    <w:rsid w:val="00357864"/>
    <w:rsid w:val="00357EF4"/>
    <w:rsid w:val="0036004C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182B"/>
    <w:rsid w:val="00362403"/>
    <w:rsid w:val="00362640"/>
    <w:rsid w:val="003628DA"/>
    <w:rsid w:val="00362B64"/>
    <w:rsid w:val="00362CC4"/>
    <w:rsid w:val="00362DAA"/>
    <w:rsid w:val="00362FDB"/>
    <w:rsid w:val="00363011"/>
    <w:rsid w:val="0036308A"/>
    <w:rsid w:val="003631A2"/>
    <w:rsid w:val="003632CC"/>
    <w:rsid w:val="003632F5"/>
    <w:rsid w:val="0036334E"/>
    <w:rsid w:val="00363515"/>
    <w:rsid w:val="0036358A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DF"/>
    <w:rsid w:val="003669EB"/>
    <w:rsid w:val="00366A39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0B8D"/>
    <w:rsid w:val="00371322"/>
    <w:rsid w:val="003713D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E60"/>
    <w:rsid w:val="00374070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483"/>
    <w:rsid w:val="00377587"/>
    <w:rsid w:val="00377590"/>
    <w:rsid w:val="003775D5"/>
    <w:rsid w:val="003777BA"/>
    <w:rsid w:val="00377CE9"/>
    <w:rsid w:val="00377D6A"/>
    <w:rsid w:val="00380137"/>
    <w:rsid w:val="003802B3"/>
    <w:rsid w:val="00380327"/>
    <w:rsid w:val="00380391"/>
    <w:rsid w:val="003803BE"/>
    <w:rsid w:val="00380469"/>
    <w:rsid w:val="00380742"/>
    <w:rsid w:val="003807C8"/>
    <w:rsid w:val="0038081D"/>
    <w:rsid w:val="00380B6B"/>
    <w:rsid w:val="00380C3F"/>
    <w:rsid w:val="00380EE5"/>
    <w:rsid w:val="00380F19"/>
    <w:rsid w:val="00381147"/>
    <w:rsid w:val="00381593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746"/>
    <w:rsid w:val="00382D1E"/>
    <w:rsid w:val="00382D22"/>
    <w:rsid w:val="00383333"/>
    <w:rsid w:val="003834A6"/>
    <w:rsid w:val="0038390B"/>
    <w:rsid w:val="00383B4B"/>
    <w:rsid w:val="00383B88"/>
    <w:rsid w:val="00384078"/>
    <w:rsid w:val="0038429B"/>
    <w:rsid w:val="00384389"/>
    <w:rsid w:val="003845E6"/>
    <w:rsid w:val="00384664"/>
    <w:rsid w:val="0038473B"/>
    <w:rsid w:val="003847F6"/>
    <w:rsid w:val="00384DEB"/>
    <w:rsid w:val="00384EB4"/>
    <w:rsid w:val="00385070"/>
    <w:rsid w:val="003850EA"/>
    <w:rsid w:val="00385438"/>
    <w:rsid w:val="0038562C"/>
    <w:rsid w:val="00385C51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37B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1A4"/>
    <w:rsid w:val="0039530F"/>
    <w:rsid w:val="00395454"/>
    <w:rsid w:val="0039574E"/>
    <w:rsid w:val="00395AE7"/>
    <w:rsid w:val="00395B33"/>
    <w:rsid w:val="00395FE4"/>
    <w:rsid w:val="00396497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9C9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C32"/>
    <w:rsid w:val="003A1E03"/>
    <w:rsid w:val="003A1EA3"/>
    <w:rsid w:val="003A20B0"/>
    <w:rsid w:val="003A2328"/>
    <w:rsid w:val="003A23DB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41C7"/>
    <w:rsid w:val="003A43C8"/>
    <w:rsid w:val="003A445D"/>
    <w:rsid w:val="003A44BB"/>
    <w:rsid w:val="003A4578"/>
    <w:rsid w:val="003A45D5"/>
    <w:rsid w:val="003A486B"/>
    <w:rsid w:val="003A4876"/>
    <w:rsid w:val="003A48F9"/>
    <w:rsid w:val="003A4956"/>
    <w:rsid w:val="003A4C58"/>
    <w:rsid w:val="003A4EEB"/>
    <w:rsid w:val="003A506F"/>
    <w:rsid w:val="003A55A7"/>
    <w:rsid w:val="003A57D1"/>
    <w:rsid w:val="003A581F"/>
    <w:rsid w:val="003A5BFA"/>
    <w:rsid w:val="003A5FB7"/>
    <w:rsid w:val="003A5FD8"/>
    <w:rsid w:val="003A6044"/>
    <w:rsid w:val="003A61D2"/>
    <w:rsid w:val="003A62C9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775"/>
    <w:rsid w:val="003A7A36"/>
    <w:rsid w:val="003A7A81"/>
    <w:rsid w:val="003A7C2F"/>
    <w:rsid w:val="003A7D58"/>
    <w:rsid w:val="003B02BC"/>
    <w:rsid w:val="003B06A2"/>
    <w:rsid w:val="003B06A4"/>
    <w:rsid w:val="003B06AD"/>
    <w:rsid w:val="003B08CB"/>
    <w:rsid w:val="003B09BE"/>
    <w:rsid w:val="003B0BCA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D54"/>
    <w:rsid w:val="003B1D78"/>
    <w:rsid w:val="003B203A"/>
    <w:rsid w:val="003B21EF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577"/>
    <w:rsid w:val="003B46E0"/>
    <w:rsid w:val="003B48E8"/>
    <w:rsid w:val="003B4A12"/>
    <w:rsid w:val="003B4D0D"/>
    <w:rsid w:val="003B4EE1"/>
    <w:rsid w:val="003B4F0B"/>
    <w:rsid w:val="003B5042"/>
    <w:rsid w:val="003B50D2"/>
    <w:rsid w:val="003B51F9"/>
    <w:rsid w:val="003B5369"/>
    <w:rsid w:val="003B54E8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768"/>
    <w:rsid w:val="003C07D3"/>
    <w:rsid w:val="003C0B0A"/>
    <w:rsid w:val="003C0C86"/>
    <w:rsid w:val="003C0D59"/>
    <w:rsid w:val="003C0D76"/>
    <w:rsid w:val="003C0EA1"/>
    <w:rsid w:val="003C0F00"/>
    <w:rsid w:val="003C16F6"/>
    <w:rsid w:val="003C17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040"/>
    <w:rsid w:val="003D31C6"/>
    <w:rsid w:val="003D354E"/>
    <w:rsid w:val="003D355B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4ED9"/>
    <w:rsid w:val="003D5024"/>
    <w:rsid w:val="003D5149"/>
    <w:rsid w:val="003D53A4"/>
    <w:rsid w:val="003D55A0"/>
    <w:rsid w:val="003D5727"/>
    <w:rsid w:val="003D5729"/>
    <w:rsid w:val="003D596E"/>
    <w:rsid w:val="003D5A05"/>
    <w:rsid w:val="003D5A5A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DC9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24E"/>
    <w:rsid w:val="003E37B8"/>
    <w:rsid w:val="003E39B9"/>
    <w:rsid w:val="003E3AF2"/>
    <w:rsid w:val="003E3BA3"/>
    <w:rsid w:val="003E3C55"/>
    <w:rsid w:val="003E4116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0E1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C9B"/>
    <w:rsid w:val="003F2D5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41A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73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1A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622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BD7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50A0"/>
    <w:rsid w:val="004257F6"/>
    <w:rsid w:val="00425BD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9FC"/>
    <w:rsid w:val="00432B27"/>
    <w:rsid w:val="00432F7C"/>
    <w:rsid w:val="00433268"/>
    <w:rsid w:val="00433381"/>
    <w:rsid w:val="00433752"/>
    <w:rsid w:val="004339A9"/>
    <w:rsid w:val="00433E0A"/>
    <w:rsid w:val="00434695"/>
    <w:rsid w:val="004347EF"/>
    <w:rsid w:val="00434866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08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2B1"/>
    <w:rsid w:val="00447544"/>
    <w:rsid w:val="00447812"/>
    <w:rsid w:val="00447960"/>
    <w:rsid w:val="00447BAE"/>
    <w:rsid w:val="00450122"/>
    <w:rsid w:val="00450275"/>
    <w:rsid w:val="00450311"/>
    <w:rsid w:val="00450339"/>
    <w:rsid w:val="004503BF"/>
    <w:rsid w:val="00450421"/>
    <w:rsid w:val="00450458"/>
    <w:rsid w:val="00450597"/>
    <w:rsid w:val="004506B4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9B5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49"/>
    <w:rsid w:val="004559FA"/>
    <w:rsid w:val="00455BE9"/>
    <w:rsid w:val="00455DF7"/>
    <w:rsid w:val="00455E9E"/>
    <w:rsid w:val="00455FF3"/>
    <w:rsid w:val="0045603A"/>
    <w:rsid w:val="004561CB"/>
    <w:rsid w:val="004563FD"/>
    <w:rsid w:val="00456405"/>
    <w:rsid w:val="00456543"/>
    <w:rsid w:val="0045661C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95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BC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9E6"/>
    <w:rsid w:val="00463ACE"/>
    <w:rsid w:val="00463E19"/>
    <w:rsid w:val="004640D0"/>
    <w:rsid w:val="0046461C"/>
    <w:rsid w:val="0046470F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07C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D4"/>
    <w:rsid w:val="004831E2"/>
    <w:rsid w:val="0048355C"/>
    <w:rsid w:val="00483580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836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EE5"/>
    <w:rsid w:val="00495F07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74"/>
    <w:rsid w:val="004A03B5"/>
    <w:rsid w:val="004A0888"/>
    <w:rsid w:val="004A0B48"/>
    <w:rsid w:val="004A0FA8"/>
    <w:rsid w:val="004A1129"/>
    <w:rsid w:val="004A1178"/>
    <w:rsid w:val="004A11FC"/>
    <w:rsid w:val="004A12AA"/>
    <w:rsid w:val="004A13B3"/>
    <w:rsid w:val="004A14A3"/>
    <w:rsid w:val="004A1600"/>
    <w:rsid w:val="004A1948"/>
    <w:rsid w:val="004A195A"/>
    <w:rsid w:val="004A198D"/>
    <w:rsid w:val="004A1A06"/>
    <w:rsid w:val="004A1AD7"/>
    <w:rsid w:val="004A1E45"/>
    <w:rsid w:val="004A1EC4"/>
    <w:rsid w:val="004A20DA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62CD"/>
    <w:rsid w:val="004A62F8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5B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490"/>
    <w:rsid w:val="004B652C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A5F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27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4F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B0E"/>
    <w:rsid w:val="004C5C9A"/>
    <w:rsid w:val="004C5F93"/>
    <w:rsid w:val="004C5FD4"/>
    <w:rsid w:val="004C63E8"/>
    <w:rsid w:val="004C6516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4CE"/>
    <w:rsid w:val="004C7715"/>
    <w:rsid w:val="004C7E83"/>
    <w:rsid w:val="004D011B"/>
    <w:rsid w:val="004D02AF"/>
    <w:rsid w:val="004D04A4"/>
    <w:rsid w:val="004D05CA"/>
    <w:rsid w:val="004D0898"/>
    <w:rsid w:val="004D08CA"/>
    <w:rsid w:val="004D11EE"/>
    <w:rsid w:val="004D14CF"/>
    <w:rsid w:val="004D19E4"/>
    <w:rsid w:val="004D1B22"/>
    <w:rsid w:val="004D2073"/>
    <w:rsid w:val="004D21A9"/>
    <w:rsid w:val="004D2348"/>
    <w:rsid w:val="004D235E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2CA"/>
    <w:rsid w:val="004E2558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99"/>
    <w:rsid w:val="004E4B0D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9D1"/>
    <w:rsid w:val="004E7AD7"/>
    <w:rsid w:val="004E7C71"/>
    <w:rsid w:val="004E7CA3"/>
    <w:rsid w:val="004E7D5F"/>
    <w:rsid w:val="004E7F3A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A9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B0"/>
    <w:rsid w:val="004F38D3"/>
    <w:rsid w:val="004F3B01"/>
    <w:rsid w:val="004F3C15"/>
    <w:rsid w:val="004F3E17"/>
    <w:rsid w:val="004F4531"/>
    <w:rsid w:val="004F467F"/>
    <w:rsid w:val="004F47AB"/>
    <w:rsid w:val="004F4809"/>
    <w:rsid w:val="004F484D"/>
    <w:rsid w:val="004F492A"/>
    <w:rsid w:val="004F49B1"/>
    <w:rsid w:val="004F4F0C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EA7"/>
    <w:rsid w:val="004F712D"/>
    <w:rsid w:val="004F7391"/>
    <w:rsid w:val="004F74BA"/>
    <w:rsid w:val="004F75D3"/>
    <w:rsid w:val="004F7688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768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383"/>
    <w:rsid w:val="0050648F"/>
    <w:rsid w:val="005066E3"/>
    <w:rsid w:val="0050675A"/>
    <w:rsid w:val="00506917"/>
    <w:rsid w:val="00506A47"/>
    <w:rsid w:val="00506C71"/>
    <w:rsid w:val="0050704B"/>
    <w:rsid w:val="005073CB"/>
    <w:rsid w:val="00507796"/>
    <w:rsid w:val="005078C7"/>
    <w:rsid w:val="00507919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CB4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669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44"/>
    <w:rsid w:val="005206F9"/>
    <w:rsid w:val="00520752"/>
    <w:rsid w:val="00520CDB"/>
    <w:rsid w:val="00520DD0"/>
    <w:rsid w:val="00520EC1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4F7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16B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48E"/>
    <w:rsid w:val="005375F1"/>
    <w:rsid w:val="00537690"/>
    <w:rsid w:val="00537722"/>
    <w:rsid w:val="00537AFD"/>
    <w:rsid w:val="00537D7B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AF3"/>
    <w:rsid w:val="00540BEE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CF8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BE0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BA8"/>
    <w:rsid w:val="00554F65"/>
    <w:rsid w:val="00555111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729"/>
    <w:rsid w:val="00562CA3"/>
    <w:rsid w:val="00562FE4"/>
    <w:rsid w:val="0056326E"/>
    <w:rsid w:val="0056331B"/>
    <w:rsid w:val="00563525"/>
    <w:rsid w:val="00563960"/>
    <w:rsid w:val="00563BAE"/>
    <w:rsid w:val="00563BB5"/>
    <w:rsid w:val="00563F14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2B3"/>
    <w:rsid w:val="0056649E"/>
    <w:rsid w:val="00566563"/>
    <w:rsid w:val="005665A4"/>
    <w:rsid w:val="0056680C"/>
    <w:rsid w:val="00566A31"/>
    <w:rsid w:val="00566A5A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E85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59A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AB"/>
    <w:rsid w:val="00593363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627"/>
    <w:rsid w:val="005946E2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5CB5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A77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57F"/>
    <w:rsid w:val="005A159A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4FFD"/>
    <w:rsid w:val="005A516B"/>
    <w:rsid w:val="005A53AA"/>
    <w:rsid w:val="005A5437"/>
    <w:rsid w:val="005A54F2"/>
    <w:rsid w:val="005A5500"/>
    <w:rsid w:val="005A5529"/>
    <w:rsid w:val="005A5568"/>
    <w:rsid w:val="005A55F8"/>
    <w:rsid w:val="005A59C1"/>
    <w:rsid w:val="005A5BEE"/>
    <w:rsid w:val="005A5D89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1BE0"/>
    <w:rsid w:val="005B2184"/>
    <w:rsid w:val="005B26E5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1E"/>
    <w:rsid w:val="005B7178"/>
    <w:rsid w:val="005B71B7"/>
    <w:rsid w:val="005B72A0"/>
    <w:rsid w:val="005B73B8"/>
    <w:rsid w:val="005B755C"/>
    <w:rsid w:val="005B773E"/>
    <w:rsid w:val="005B7762"/>
    <w:rsid w:val="005B781E"/>
    <w:rsid w:val="005B790F"/>
    <w:rsid w:val="005B79FD"/>
    <w:rsid w:val="005B7A75"/>
    <w:rsid w:val="005B7A7B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9F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B7"/>
    <w:rsid w:val="005C77D4"/>
    <w:rsid w:val="005C78AB"/>
    <w:rsid w:val="005C7ABE"/>
    <w:rsid w:val="005C7ACA"/>
    <w:rsid w:val="005C7AD5"/>
    <w:rsid w:val="005C7C41"/>
    <w:rsid w:val="005C7C70"/>
    <w:rsid w:val="005C7DCA"/>
    <w:rsid w:val="005D006E"/>
    <w:rsid w:val="005D033F"/>
    <w:rsid w:val="005D04BF"/>
    <w:rsid w:val="005D04D5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A23"/>
    <w:rsid w:val="005D1DA0"/>
    <w:rsid w:val="005D1FFF"/>
    <w:rsid w:val="005D2052"/>
    <w:rsid w:val="005D21FF"/>
    <w:rsid w:val="005D227F"/>
    <w:rsid w:val="005D22E5"/>
    <w:rsid w:val="005D23D0"/>
    <w:rsid w:val="005D2480"/>
    <w:rsid w:val="005D24E4"/>
    <w:rsid w:val="005D2640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70A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EDC"/>
    <w:rsid w:val="005E0F48"/>
    <w:rsid w:val="005E104A"/>
    <w:rsid w:val="005E11A0"/>
    <w:rsid w:val="005E121C"/>
    <w:rsid w:val="005E12C1"/>
    <w:rsid w:val="005E1349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F4"/>
    <w:rsid w:val="005E2ED6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791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8FE"/>
    <w:rsid w:val="005E5C03"/>
    <w:rsid w:val="005E5D46"/>
    <w:rsid w:val="005E5D85"/>
    <w:rsid w:val="005E5DA8"/>
    <w:rsid w:val="005E5E93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E7DD9"/>
    <w:rsid w:val="005F00BE"/>
    <w:rsid w:val="005F014D"/>
    <w:rsid w:val="005F03FB"/>
    <w:rsid w:val="005F06A2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087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E86"/>
    <w:rsid w:val="005F4014"/>
    <w:rsid w:val="005F41A2"/>
    <w:rsid w:val="005F41F3"/>
    <w:rsid w:val="005F440E"/>
    <w:rsid w:val="005F45F8"/>
    <w:rsid w:val="005F4618"/>
    <w:rsid w:val="005F4712"/>
    <w:rsid w:val="005F487D"/>
    <w:rsid w:val="005F4890"/>
    <w:rsid w:val="005F4B3B"/>
    <w:rsid w:val="005F4EDA"/>
    <w:rsid w:val="005F51C0"/>
    <w:rsid w:val="005F52B5"/>
    <w:rsid w:val="005F52FC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C07"/>
    <w:rsid w:val="005F6FAB"/>
    <w:rsid w:val="005F6FF9"/>
    <w:rsid w:val="005F702A"/>
    <w:rsid w:val="005F71E5"/>
    <w:rsid w:val="005F74BD"/>
    <w:rsid w:val="005F7751"/>
    <w:rsid w:val="005F77C5"/>
    <w:rsid w:val="005F7A4C"/>
    <w:rsid w:val="005F7B9B"/>
    <w:rsid w:val="005F7B9F"/>
    <w:rsid w:val="005F7ED8"/>
    <w:rsid w:val="006000B1"/>
    <w:rsid w:val="0060010F"/>
    <w:rsid w:val="0060013C"/>
    <w:rsid w:val="006003CD"/>
    <w:rsid w:val="00600754"/>
    <w:rsid w:val="006009C1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28E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D77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244"/>
    <w:rsid w:val="006115C9"/>
    <w:rsid w:val="006115EE"/>
    <w:rsid w:val="0061186A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B09"/>
    <w:rsid w:val="00621D30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4F5"/>
    <w:rsid w:val="006306C1"/>
    <w:rsid w:val="006306C9"/>
    <w:rsid w:val="00630715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3FE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1C9"/>
    <w:rsid w:val="0063638D"/>
    <w:rsid w:val="006363BA"/>
    <w:rsid w:val="00636431"/>
    <w:rsid w:val="006364DF"/>
    <w:rsid w:val="00636C22"/>
    <w:rsid w:val="00636D1B"/>
    <w:rsid w:val="00636DD8"/>
    <w:rsid w:val="00636F8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649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B82"/>
    <w:rsid w:val="00641F48"/>
    <w:rsid w:val="00641FC9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9A1"/>
    <w:rsid w:val="006439E2"/>
    <w:rsid w:val="00643A2D"/>
    <w:rsid w:val="00643C4B"/>
    <w:rsid w:val="00643C68"/>
    <w:rsid w:val="00643CEA"/>
    <w:rsid w:val="00643F80"/>
    <w:rsid w:val="00644054"/>
    <w:rsid w:val="00644604"/>
    <w:rsid w:val="00644656"/>
    <w:rsid w:val="0064465A"/>
    <w:rsid w:val="0064491D"/>
    <w:rsid w:val="00644A04"/>
    <w:rsid w:val="00644E04"/>
    <w:rsid w:val="00644E0D"/>
    <w:rsid w:val="00644FA2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2E4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F23"/>
    <w:rsid w:val="006553E0"/>
    <w:rsid w:val="006555C6"/>
    <w:rsid w:val="00655642"/>
    <w:rsid w:val="00655790"/>
    <w:rsid w:val="00655CFC"/>
    <w:rsid w:val="00655E38"/>
    <w:rsid w:val="0065623A"/>
    <w:rsid w:val="006562D4"/>
    <w:rsid w:val="00656348"/>
    <w:rsid w:val="00656872"/>
    <w:rsid w:val="006568D7"/>
    <w:rsid w:val="00657115"/>
    <w:rsid w:val="006574C3"/>
    <w:rsid w:val="00657572"/>
    <w:rsid w:val="006577EE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6B"/>
    <w:rsid w:val="0066238A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1F7"/>
    <w:rsid w:val="006652FB"/>
    <w:rsid w:val="006653CC"/>
    <w:rsid w:val="0066542F"/>
    <w:rsid w:val="006654C2"/>
    <w:rsid w:val="006655D2"/>
    <w:rsid w:val="0066566C"/>
    <w:rsid w:val="00665A3D"/>
    <w:rsid w:val="00665CC3"/>
    <w:rsid w:val="00665D04"/>
    <w:rsid w:val="00665E2B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21EA"/>
    <w:rsid w:val="00672287"/>
    <w:rsid w:val="00672429"/>
    <w:rsid w:val="006724BD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3AEA"/>
    <w:rsid w:val="006740D6"/>
    <w:rsid w:val="00674369"/>
    <w:rsid w:val="006743DE"/>
    <w:rsid w:val="006744E1"/>
    <w:rsid w:val="006744E4"/>
    <w:rsid w:val="0067468D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5C9E"/>
    <w:rsid w:val="00676084"/>
    <w:rsid w:val="00676270"/>
    <w:rsid w:val="00676A96"/>
    <w:rsid w:val="00676C1E"/>
    <w:rsid w:val="0067707B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6D0"/>
    <w:rsid w:val="00680A5B"/>
    <w:rsid w:val="00680B90"/>
    <w:rsid w:val="00680FF3"/>
    <w:rsid w:val="006810BF"/>
    <w:rsid w:val="00681129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799"/>
    <w:rsid w:val="00682A1B"/>
    <w:rsid w:val="00682AE3"/>
    <w:rsid w:val="00682B14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4661"/>
    <w:rsid w:val="00684B7A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8F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A6"/>
    <w:rsid w:val="006A038D"/>
    <w:rsid w:val="006A03C3"/>
    <w:rsid w:val="006A07D8"/>
    <w:rsid w:val="006A0988"/>
    <w:rsid w:val="006A0DC3"/>
    <w:rsid w:val="006A0E32"/>
    <w:rsid w:val="006A1308"/>
    <w:rsid w:val="006A1510"/>
    <w:rsid w:val="006A152B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A2A"/>
    <w:rsid w:val="006A2CF7"/>
    <w:rsid w:val="006A30AD"/>
    <w:rsid w:val="006A34B1"/>
    <w:rsid w:val="006A35B9"/>
    <w:rsid w:val="006A3921"/>
    <w:rsid w:val="006A3A6E"/>
    <w:rsid w:val="006A3AF2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636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F5"/>
    <w:rsid w:val="006B78FE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C79"/>
    <w:rsid w:val="006C2D03"/>
    <w:rsid w:val="006C2E31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85E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769"/>
    <w:rsid w:val="006D7914"/>
    <w:rsid w:val="006D7AB6"/>
    <w:rsid w:val="006D7B34"/>
    <w:rsid w:val="006D7B84"/>
    <w:rsid w:val="006E0187"/>
    <w:rsid w:val="006E04FD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988"/>
    <w:rsid w:val="006E2CE5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1"/>
    <w:rsid w:val="006E62BB"/>
    <w:rsid w:val="006E6640"/>
    <w:rsid w:val="006E669D"/>
    <w:rsid w:val="006E6798"/>
    <w:rsid w:val="006E6C2A"/>
    <w:rsid w:val="006E6D9E"/>
    <w:rsid w:val="006E7005"/>
    <w:rsid w:val="006E7188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754"/>
    <w:rsid w:val="006F37C5"/>
    <w:rsid w:val="006F380E"/>
    <w:rsid w:val="006F38A1"/>
    <w:rsid w:val="006F3C3A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ADA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9"/>
    <w:rsid w:val="007040AF"/>
    <w:rsid w:val="007045DD"/>
    <w:rsid w:val="00704695"/>
    <w:rsid w:val="0070473E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A51"/>
    <w:rsid w:val="00705B2F"/>
    <w:rsid w:val="00705B81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A43"/>
    <w:rsid w:val="00710A9C"/>
    <w:rsid w:val="00710AA6"/>
    <w:rsid w:val="00710CA1"/>
    <w:rsid w:val="00710CB6"/>
    <w:rsid w:val="00710D99"/>
    <w:rsid w:val="00710EFC"/>
    <w:rsid w:val="0071119A"/>
    <w:rsid w:val="0071124B"/>
    <w:rsid w:val="007113DE"/>
    <w:rsid w:val="00711655"/>
    <w:rsid w:val="00711881"/>
    <w:rsid w:val="00711A72"/>
    <w:rsid w:val="00711AE2"/>
    <w:rsid w:val="00711BD9"/>
    <w:rsid w:val="00711BE8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D92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9A"/>
    <w:rsid w:val="007163DF"/>
    <w:rsid w:val="007168CC"/>
    <w:rsid w:val="00716926"/>
    <w:rsid w:val="0071694A"/>
    <w:rsid w:val="00716957"/>
    <w:rsid w:val="007169CF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83"/>
    <w:rsid w:val="0072030F"/>
    <w:rsid w:val="00720472"/>
    <w:rsid w:val="007205A0"/>
    <w:rsid w:val="007206CE"/>
    <w:rsid w:val="00720A0E"/>
    <w:rsid w:val="00720C66"/>
    <w:rsid w:val="00720D01"/>
    <w:rsid w:val="00720F6A"/>
    <w:rsid w:val="00720F9F"/>
    <w:rsid w:val="00720FF1"/>
    <w:rsid w:val="00721005"/>
    <w:rsid w:val="00721053"/>
    <w:rsid w:val="007211D5"/>
    <w:rsid w:val="00721448"/>
    <w:rsid w:val="007214C4"/>
    <w:rsid w:val="00721674"/>
    <w:rsid w:val="00721842"/>
    <w:rsid w:val="00721B00"/>
    <w:rsid w:val="00721BCB"/>
    <w:rsid w:val="00721CE8"/>
    <w:rsid w:val="00721D8F"/>
    <w:rsid w:val="00721DC2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2A2"/>
    <w:rsid w:val="0072341D"/>
    <w:rsid w:val="00723618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7DC"/>
    <w:rsid w:val="00724AF2"/>
    <w:rsid w:val="007252E4"/>
    <w:rsid w:val="00725350"/>
    <w:rsid w:val="00725720"/>
    <w:rsid w:val="00725775"/>
    <w:rsid w:val="0072585A"/>
    <w:rsid w:val="0072598C"/>
    <w:rsid w:val="00725CAC"/>
    <w:rsid w:val="00725F61"/>
    <w:rsid w:val="00726129"/>
    <w:rsid w:val="00726253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DEA"/>
    <w:rsid w:val="00730F97"/>
    <w:rsid w:val="007310EB"/>
    <w:rsid w:val="007319B4"/>
    <w:rsid w:val="007319D5"/>
    <w:rsid w:val="00731E58"/>
    <w:rsid w:val="007320D2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BD1"/>
    <w:rsid w:val="00734D40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3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059"/>
    <w:rsid w:val="00743155"/>
    <w:rsid w:val="007431CD"/>
    <w:rsid w:val="00743295"/>
    <w:rsid w:val="00743382"/>
    <w:rsid w:val="00743459"/>
    <w:rsid w:val="00743C0D"/>
    <w:rsid w:val="007441FC"/>
    <w:rsid w:val="00744435"/>
    <w:rsid w:val="00744673"/>
    <w:rsid w:val="00744678"/>
    <w:rsid w:val="00744AB3"/>
    <w:rsid w:val="00744ACE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354"/>
    <w:rsid w:val="007474EF"/>
    <w:rsid w:val="007476AC"/>
    <w:rsid w:val="00747712"/>
    <w:rsid w:val="0074779B"/>
    <w:rsid w:val="00747A49"/>
    <w:rsid w:val="00747C40"/>
    <w:rsid w:val="007501BE"/>
    <w:rsid w:val="007502A7"/>
    <w:rsid w:val="007502E7"/>
    <w:rsid w:val="00750414"/>
    <w:rsid w:val="00750473"/>
    <w:rsid w:val="007504DA"/>
    <w:rsid w:val="00750589"/>
    <w:rsid w:val="007508BE"/>
    <w:rsid w:val="00750AD1"/>
    <w:rsid w:val="00750EC8"/>
    <w:rsid w:val="00750ECE"/>
    <w:rsid w:val="00750F67"/>
    <w:rsid w:val="007513B4"/>
    <w:rsid w:val="00751535"/>
    <w:rsid w:val="00751563"/>
    <w:rsid w:val="00751922"/>
    <w:rsid w:val="00751B1C"/>
    <w:rsid w:val="00751CF6"/>
    <w:rsid w:val="00751F43"/>
    <w:rsid w:val="00752026"/>
    <w:rsid w:val="007520E7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68C"/>
    <w:rsid w:val="007547FD"/>
    <w:rsid w:val="007548F7"/>
    <w:rsid w:val="00754BB2"/>
    <w:rsid w:val="00754C06"/>
    <w:rsid w:val="00754CC1"/>
    <w:rsid w:val="00754F4B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781"/>
    <w:rsid w:val="00756B36"/>
    <w:rsid w:val="00756B91"/>
    <w:rsid w:val="00756CEF"/>
    <w:rsid w:val="00756D37"/>
    <w:rsid w:val="00756FD4"/>
    <w:rsid w:val="00757032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E55"/>
    <w:rsid w:val="00761123"/>
    <w:rsid w:val="007615ED"/>
    <w:rsid w:val="00761687"/>
    <w:rsid w:val="00761A35"/>
    <w:rsid w:val="00761D91"/>
    <w:rsid w:val="00761DF1"/>
    <w:rsid w:val="00761EF0"/>
    <w:rsid w:val="0076216E"/>
    <w:rsid w:val="007622BE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8CF"/>
    <w:rsid w:val="00763945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919"/>
    <w:rsid w:val="0076491B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D4"/>
    <w:rsid w:val="00765B13"/>
    <w:rsid w:val="00765B42"/>
    <w:rsid w:val="00765CA0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A70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935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2D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279"/>
    <w:rsid w:val="007803EF"/>
    <w:rsid w:val="0078040E"/>
    <w:rsid w:val="007809CE"/>
    <w:rsid w:val="00780CDF"/>
    <w:rsid w:val="0078100C"/>
    <w:rsid w:val="0078106A"/>
    <w:rsid w:val="007810B3"/>
    <w:rsid w:val="00781503"/>
    <w:rsid w:val="00781705"/>
    <w:rsid w:val="00781864"/>
    <w:rsid w:val="007818EE"/>
    <w:rsid w:val="0078196D"/>
    <w:rsid w:val="00781B6F"/>
    <w:rsid w:val="00781C36"/>
    <w:rsid w:val="00781CB3"/>
    <w:rsid w:val="00781D03"/>
    <w:rsid w:val="0078201A"/>
    <w:rsid w:val="00782267"/>
    <w:rsid w:val="0078232A"/>
    <w:rsid w:val="007823CB"/>
    <w:rsid w:val="00782491"/>
    <w:rsid w:val="0078271B"/>
    <w:rsid w:val="0078284C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CAF"/>
    <w:rsid w:val="00785E85"/>
    <w:rsid w:val="0078614E"/>
    <w:rsid w:val="007861F6"/>
    <w:rsid w:val="00786394"/>
    <w:rsid w:val="007863BA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9F"/>
    <w:rsid w:val="007907C4"/>
    <w:rsid w:val="00790A2E"/>
    <w:rsid w:val="00790B89"/>
    <w:rsid w:val="00790C03"/>
    <w:rsid w:val="00790E2B"/>
    <w:rsid w:val="0079117D"/>
    <w:rsid w:val="007911E5"/>
    <w:rsid w:val="00791930"/>
    <w:rsid w:val="00791AD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17B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1A4"/>
    <w:rsid w:val="0079554A"/>
    <w:rsid w:val="00795963"/>
    <w:rsid w:val="00795967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71C"/>
    <w:rsid w:val="007978B9"/>
    <w:rsid w:val="00797B3E"/>
    <w:rsid w:val="00797B4B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97A"/>
    <w:rsid w:val="007A2CFF"/>
    <w:rsid w:val="007A302F"/>
    <w:rsid w:val="007A31BB"/>
    <w:rsid w:val="007A332F"/>
    <w:rsid w:val="007A363C"/>
    <w:rsid w:val="007A37C1"/>
    <w:rsid w:val="007A3832"/>
    <w:rsid w:val="007A3888"/>
    <w:rsid w:val="007A3A04"/>
    <w:rsid w:val="007A3A4C"/>
    <w:rsid w:val="007A3A8E"/>
    <w:rsid w:val="007A3AA6"/>
    <w:rsid w:val="007A3B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1C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2CAA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E7B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18"/>
    <w:rsid w:val="007C062C"/>
    <w:rsid w:val="007C06E7"/>
    <w:rsid w:val="007C06EA"/>
    <w:rsid w:val="007C0A27"/>
    <w:rsid w:val="007C0ECD"/>
    <w:rsid w:val="007C0F3A"/>
    <w:rsid w:val="007C10AA"/>
    <w:rsid w:val="007C1A22"/>
    <w:rsid w:val="007C1C68"/>
    <w:rsid w:val="007C1FAB"/>
    <w:rsid w:val="007C1FBD"/>
    <w:rsid w:val="007C208F"/>
    <w:rsid w:val="007C218E"/>
    <w:rsid w:val="007C22B7"/>
    <w:rsid w:val="007C24B0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716"/>
    <w:rsid w:val="007C3A79"/>
    <w:rsid w:val="007C3E7F"/>
    <w:rsid w:val="007C4196"/>
    <w:rsid w:val="007C43D2"/>
    <w:rsid w:val="007C468B"/>
    <w:rsid w:val="007C489F"/>
    <w:rsid w:val="007C49A6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0CE5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20E3"/>
    <w:rsid w:val="007D2333"/>
    <w:rsid w:val="007D2336"/>
    <w:rsid w:val="007D25ED"/>
    <w:rsid w:val="007D25FF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C20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D2F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EA1"/>
    <w:rsid w:val="007F3F70"/>
    <w:rsid w:val="007F4000"/>
    <w:rsid w:val="007F43C0"/>
    <w:rsid w:val="007F449B"/>
    <w:rsid w:val="007F44A2"/>
    <w:rsid w:val="007F4825"/>
    <w:rsid w:val="007F4931"/>
    <w:rsid w:val="007F4998"/>
    <w:rsid w:val="007F4B08"/>
    <w:rsid w:val="007F4D31"/>
    <w:rsid w:val="007F4D5D"/>
    <w:rsid w:val="007F4DC6"/>
    <w:rsid w:val="007F5198"/>
    <w:rsid w:val="007F550A"/>
    <w:rsid w:val="007F55B4"/>
    <w:rsid w:val="007F56F7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7F7D55"/>
    <w:rsid w:val="007F7F7F"/>
    <w:rsid w:val="0080003F"/>
    <w:rsid w:val="0080026A"/>
    <w:rsid w:val="008002FD"/>
    <w:rsid w:val="008003B8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D6A"/>
    <w:rsid w:val="008074EC"/>
    <w:rsid w:val="008077A9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7B1"/>
    <w:rsid w:val="008158F5"/>
    <w:rsid w:val="00815BC0"/>
    <w:rsid w:val="00815BE1"/>
    <w:rsid w:val="00815C79"/>
    <w:rsid w:val="00815C8C"/>
    <w:rsid w:val="008167C8"/>
    <w:rsid w:val="00816809"/>
    <w:rsid w:val="0081694D"/>
    <w:rsid w:val="008169BE"/>
    <w:rsid w:val="00816A27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21B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636"/>
    <w:rsid w:val="0082374F"/>
    <w:rsid w:val="008237E0"/>
    <w:rsid w:val="00823989"/>
    <w:rsid w:val="00824039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3BE"/>
    <w:rsid w:val="0082640B"/>
    <w:rsid w:val="00826902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2C3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790"/>
    <w:rsid w:val="00840B12"/>
    <w:rsid w:val="00840B5E"/>
    <w:rsid w:val="00840C7F"/>
    <w:rsid w:val="00840E33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9EF"/>
    <w:rsid w:val="00842C7B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525"/>
    <w:rsid w:val="008526A9"/>
    <w:rsid w:val="008527BA"/>
    <w:rsid w:val="008528AA"/>
    <w:rsid w:val="0085295B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CBB"/>
    <w:rsid w:val="00855E79"/>
    <w:rsid w:val="00855F38"/>
    <w:rsid w:val="00856022"/>
    <w:rsid w:val="00856164"/>
    <w:rsid w:val="0085643B"/>
    <w:rsid w:val="008564E5"/>
    <w:rsid w:val="00856509"/>
    <w:rsid w:val="0085663D"/>
    <w:rsid w:val="008569F6"/>
    <w:rsid w:val="00856CE8"/>
    <w:rsid w:val="00856DA9"/>
    <w:rsid w:val="00856DAC"/>
    <w:rsid w:val="00856EF0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0C"/>
    <w:rsid w:val="00860DE5"/>
    <w:rsid w:val="00860F8F"/>
    <w:rsid w:val="0086115F"/>
    <w:rsid w:val="0086126F"/>
    <w:rsid w:val="00861320"/>
    <w:rsid w:val="008614CA"/>
    <w:rsid w:val="008615C6"/>
    <w:rsid w:val="00861848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23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378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18"/>
    <w:rsid w:val="0087342C"/>
    <w:rsid w:val="00873520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6FA2"/>
    <w:rsid w:val="00877056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437"/>
    <w:rsid w:val="00884457"/>
    <w:rsid w:val="0088456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6A7"/>
    <w:rsid w:val="00886F2E"/>
    <w:rsid w:val="00886F5D"/>
    <w:rsid w:val="008870E9"/>
    <w:rsid w:val="00887202"/>
    <w:rsid w:val="008872BA"/>
    <w:rsid w:val="0088755F"/>
    <w:rsid w:val="008875A6"/>
    <w:rsid w:val="00887BBA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C68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A0A"/>
    <w:rsid w:val="008A0D1E"/>
    <w:rsid w:val="008A0FC0"/>
    <w:rsid w:val="008A0FD5"/>
    <w:rsid w:val="008A1145"/>
    <w:rsid w:val="008A1216"/>
    <w:rsid w:val="008A143E"/>
    <w:rsid w:val="008A1689"/>
    <w:rsid w:val="008A16B1"/>
    <w:rsid w:val="008A177E"/>
    <w:rsid w:val="008A182A"/>
    <w:rsid w:val="008A191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DD6"/>
    <w:rsid w:val="008A6F32"/>
    <w:rsid w:val="008A701D"/>
    <w:rsid w:val="008A720F"/>
    <w:rsid w:val="008A7408"/>
    <w:rsid w:val="008A74D7"/>
    <w:rsid w:val="008A78E4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74F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7A7"/>
    <w:rsid w:val="008B7B8B"/>
    <w:rsid w:val="008B7CE5"/>
    <w:rsid w:val="008B7D94"/>
    <w:rsid w:val="008C01D9"/>
    <w:rsid w:val="008C0320"/>
    <w:rsid w:val="008C03BB"/>
    <w:rsid w:val="008C04F0"/>
    <w:rsid w:val="008C0521"/>
    <w:rsid w:val="008C05DD"/>
    <w:rsid w:val="008C07AA"/>
    <w:rsid w:val="008C0949"/>
    <w:rsid w:val="008C0B1C"/>
    <w:rsid w:val="008C0C55"/>
    <w:rsid w:val="008C1392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50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3C75"/>
    <w:rsid w:val="008C4091"/>
    <w:rsid w:val="008C416D"/>
    <w:rsid w:val="008C41BE"/>
    <w:rsid w:val="008C4225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7D1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7DA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79A"/>
    <w:rsid w:val="008E2952"/>
    <w:rsid w:val="008E2962"/>
    <w:rsid w:val="008E2BBC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7D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82"/>
    <w:rsid w:val="008F1B96"/>
    <w:rsid w:val="008F1EB6"/>
    <w:rsid w:val="008F1F43"/>
    <w:rsid w:val="008F2062"/>
    <w:rsid w:val="008F219B"/>
    <w:rsid w:val="008F21DC"/>
    <w:rsid w:val="008F2378"/>
    <w:rsid w:val="008F2387"/>
    <w:rsid w:val="008F2439"/>
    <w:rsid w:val="008F2459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3F0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DB1"/>
    <w:rsid w:val="00915E4C"/>
    <w:rsid w:val="0091617E"/>
    <w:rsid w:val="00916442"/>
    <w:rsid w:val="00916456"/>
    <w:rsid w:val="009165C0"/>
    <w:rsid w:val="009167BB"/>
    <w:rsid w:val="009169D1"/>
    <w:rsid w:val="00916B48"/>
    <w:rsid w:val="00916F1A"/>
    <w:rsid w:val="009170DF"/>
    <w:rsid w:val="00917121"/>
    <w:rsid w:val="009171A9"/>
    <w:rsid w:val="009173BF"/>
    <w:rsid w:val="00917469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C57"/>
    <w:rsid w:val="00923CD3"/>
    <w:rsid w:val="00923DAC"/>
    <w:rsid w:val="00924016"/>
    <w:rsid w:val="00924365"/>
    <w:rsid w:val="00924524"/>
    <w:rsid w:val="00924C84"/>
    <w:rsid w:val="00924CCF"/>
    <w:rsid w:val="00924E01"/>
    <w:rsid w:val="0092519B"/>
    <w:rsid w:val="0092541A"/>
    <w:rsid w:val="009256B4"/>
    <w:rsid w:val="009258D3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472"/>
    <w:rsid w:val="00927664"/>
    <w:rsid w:val="009278CC"/>
    <w:rsid w:val="00927A26"/>
    <w:rsid w:val="0093005E"/>
    <w:rsid w:val="00930138"/>
    <w:rsid w:val="00930177"/>
    <w:rsid w:val="00930198"/>
    <w:rsid w:val="009304D5"/>
    <w:rsid w:val="009304F8"/>
    <w:rsid w:val="0093050F"/>
    <w:rsid w:val="009305A1"/>
    <w:rsid w:val="00930C02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331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7DE"/>
    <w:rsid w:val="00936808"/>
    <w:rsid w:val="00936AE5"/>
    <w:rsid w:val="00936BDB"/>
    <w:rsid w:val="00936C6A"/>
    <w:rsid w:val="00936CA8"/>
    <w:rsid w:val="00936E21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0FC"/>
    <w:rsid w:val="00940161"/>
    <w:rsid w:val="00940433"/>
    <w:rsid w:val="009407E0"/>
    <w:rsid w:val="00940BF6"/>
    <w:rsid w:val="00940DD4"/>
    <w:rsid w:val="00940F8E"/>
    <w:rsid w:val="00940FBC"/>
    <w:rsid w:val="0094130D"/>
    <w:rsid w:val="0094135E"/>
    <w:rsid w:val="009417B8"/>
    <w:rsid w:val="00941BE5"/>
    <w:rsid w:val="00941D47"/>
    <w:rsid w:val="00941F49"/>
    <w:rsid w:val="009420CC"/>
    <w:rsid w:val="009421FD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698"/>
    <w:rsid w:val="0094677D"/>
    <w:rsid w:val="00947413"/>
    <w:rsid w:val="0094752C"/>
    <w:rsid w:val="00947589"/>
    <w:rsid w:val="00947671"/>
    <w:rsid w:val="00947777"/>
    <w:rsid w:val="009479CA"/>
    <w:rsid w:val="00947ECE"/>
    <w:rsid w:val="00947F7B"/>
    <w:rsid w:val="00950011"/>
    <w:rsid w:val="00950099"/>
    <w:rsid w:val="009500A4"/>
    <w:rsid w:val="009500D6"/>
    <w:rsid w:val="0095049E"/>
    <w:rsid w:val="009505F6"/>
    <w:rsid w:val="0095065D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091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75E"/>
    <w:rsid w:val="00963838"/>
    <w:rsid w:val="00963874"/>
    <w:rsid w:val="009638E1"/>
    <w:rsid w:val="00963B7F"/>
    <w:rsid w:val="00963E43"/>
    <w:rsid w:val="0096429D"/>
    <w:rsid w:val="009642B4"/>
    <w:rsid w:val="00964512"/>
    <w:rsid w:val="0096485D"/>
    <w:rsid w:val="009648EE"/>
    <w:rsid w:val="00964930"/>
    <w:rsid w:val="009649D7"/>
    <w:rsid w:val="00964F25"/>
    <w:rsid w:val="00964FC2"/>
    <w:rsid w:val="009650F5"/>
    <w:rsid w:val="009651BB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6A1"/>
    <w:rsid w:val="00966714"/>
    <w:rsid w:val="009667F1"/>
    <w:rsid w:val="009668D3"/>
    <w:rsid w:val="00966ACB"/>
    <w:rsid w:val="00966AFD"/>
    <w:rsid w:val="00966B40"/>
    <w:rsid w:val="00966B79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B78"/>
    <w:rsid w:val="00974B9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B66"/>
    <w:rsid w:val="00977C5B"/>
    <w:rsid w:val="00977C78"/>
    <w:rsid w:val="00977C97"/>
    <w:rsid w:val="0098027B"/>
    <w:rsid w:val="009807F8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C5"/>
    <w:rsid w:val="00982220"/>
    <w:rsid w:val="0098224E"/>
    <w:rsid w:val="00982385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8C5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285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305"/>
    <w:rsid w:val="0099461E"/>
    <w:rsid w:val="00994816"/>
    <w:rsid w:val="00994D8D"/>
    <w:rsid w:val="009952BA"/>
    <w:rsid w:val="00995411"/>
    <w:rsid w:val="00995488"/>
    <w:rsid w:val="0099557F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299"/>
    <w:rsid w:val="009973D7"/>
    <w:rsid w:val="0099757D"/>
    <w:rsid w:val="0099777F"/>
    <w:rsid w:val="00997A7B"/>
    <w:rsid w:val="00997B60"/>
    <w:rsid w:val="00997CB3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02"/>
    <w:rsid w:val="009A1C6F"/>
    <w:rsid w:val="009A1CF6"/>
    <w:rsid w:val="009A1E8E"/>
    <w:rsid w:val="009A207C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904"/>
    <w:rsid w:val="009B0A00"/>
    <w:rsid w:val="009B0BEB"/>
    <w:rsid w:val="009B0C5E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56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45A"/>
    <w:rsid w:val="009B7715"/>
    <w:rsid w:val="009B7794"/>
    <w:rsid w:val="009B7845"/>
    <w:rsid w:val="009B7A89"/>
    <w:rsid w:val="009B7E1E"/>
    <w:rsid w:val="009C009A"/>
    <w:rsid w:val="009C018E"/>
    <w:rsid w:val="009C0406"/>
    <w:rsid w:val="009C0452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426"/>
    <w:rsid w:val="009C450F"/>
    <w:rsid w:val="009C47BF"/>
    <w:rsid w:val="009C49CF"/>
    <w:rsid w:val="009C4D49"/>
    <w:rsid w:val="009C4FAE"/>
    <w:rsid w:val="009C4FFE"/>
    <w:rsid w:val="009C51DF"/>
    <w:rsid w:val="009C54CE"/>
    <w:rsid w:val="009C5511"/>
    <w:rsid w:val="009C56D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855"/>
    <w:rsid w:val="009C7093"/>
    <w:rsid w:val="009C70B5"/>
    <w:rsid w:val="009C70FD"/>
    <w:rsid w:val="009C72E1"/>
    <w:rsid w:val="009C771C"/>
    <w:rsid w:val="009C7F59"/>
    <w:rsid w:val="009D03DC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422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DEA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1D0"/>
    <w:rsid w:val="009E63AD"/>
    <w:rsid w:val="009E64E9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81"/>
    <w:rsid w:val="009F07C6"/>
    <w:rsid w:val="009F088E"/>
    <w:rsid w:val="009F08EA"/>
    <w:rsid w:val="009F097F"/>
    <w:rsid w:val="009F09AE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C22"/>
    <w:rsid w:val="009F1EED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3FA1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AA1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27A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1BC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A16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855"/>
    <w:rsid w:val="00A10A24"/>
    <w:rsid w:val="00A10A7D"/>
    <w:rsid w:val="00A10BC8"/>
    <w:rsid w:val="00A10C19"/>
    <w:rsid w:val="00A10C29"/>
    <w:rsid w:val="00A10D10"/>
    <w:rsid w:val="00A10DB2"/>
    <w:rsid w:val="00A10DC2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0B2"/>
    <w:rsid w:val="00A12479"/>
    <w:rsid w:val="00A124F4"/>
    <w:rsid w:val="00A12A77"/>
    <w:rsid w:val="00A12C94"/>
    <w:rsid w:val="00A12CA9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2D1"/>
    <w:rsid w:val="00A14353"/>
    <w:rsid w:val="00A143CD"/>
    <w:rsid w:val="00A1449F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0BC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D36"/>
    <w:rsid w:val="00A42E04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1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34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1223"/>
    <w:rsid w:val="00A613A9"/>
    <w:rsid w:val="00A61437"/>
    <w:rsid w:val="00A6154B"/>
    <w:rsid w:val="00A615F7"/>
    <w:rsid w:val="00A6163D"/>
    <w:rsid w:val="00A61B11"/>
    <w:rsid w:val="00A61C92"/>
    <w:rsid w:val="00A61CD1"/>
    <w:rsid w:val="00A61D47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67F0B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47"/>
    <w:rsid w:val="00A73E6C"/>
    <w:rsid w:val="00A73F17"/>
    <w:rsid w:val="00A7403F"/>
    <w:rsid w:val="00A74095"/>
    <w:rsid w:val="00A741CC"/>
    <w:rsid w:val="00A741E1"/>
    <w:rsid w:val="00A7420D"/>
    <w:rsid w:val="00A74461"/>
    <w:rsid w:val="00A7485E"/>
    <w:rsid w:val="00A74936"/>
    <w:rsid w:val="00A74A24"/>
    <w:rsid w:val="00A74BC5"/>
    <w:rsid w:val="00A750A3"/>
    <w:rsid w:val="00A75111"/>
    <w:rsid w:val="00A75509"/>
    <w:rsid w:val="00A75526"/>
    <w:rsid w:val="00A75647"/>
    <w:rsid w:val="00A756BB"/>
    <w:rsid w:val="00A75D38"/>
    <w:rsid w:val="00A75DE6"/>
    <w:rsid w:val="00A762AC"/>
    <w:rsid w:val="00A7630B"/>
    <w:rsid w:val="00A76536"/>
    <w:rsid w:val="00A766A8"/>
    <w:rsid w:val="00A76C05"/>
    <w:rsid w:val="00A76D41"/>
    <w:rsid w:val="00A76D84"/>
    <w:rsid w:val="00A76DC3"/>
    <w:rsid w:val="00A77068"/>
    <w:rsid w:val="00A7712C"/>
    <w:rsid w:val="00A77149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B6A"/>
    <w:rsid w:val="00A80DD3"/>
    <w:rsid w:val="00A80FBE"/>
    <w:rsid w:val="00A81100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02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71C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BEC"/>
    <w:rsid w:val="00A92EA7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521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DFB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DB4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8F5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1E17"/>
    <w:rsid w:val="00AB20E3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8DA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D8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3A"/>
    <w:rsid w:val="00AC3CB4"/>
    <w:rsid w:val="00AC3CFB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5DE"/>
    <w:rsid w:val="00AC5673"/>
    <w:rsid w:val="00AC5843"/>
    <w:rsid w:val="00AC5995"/>
    <w:rsid w:val="00AC5A44"/>
    <w:rsid w:val="00AC5CCE"/>
    <w:rsid w:val="00AC5CE4"/>
    <w:rsid w:val="00AC63B6"/>
    <w:rsid w:val="00AC6443"/>
    <w:rsid w:val="00AC6510"/>
    <w:rsid w:val="00AC655B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1030"/>
    <w:rsid w:val="00AD11EA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B1F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7F4"/>
    <w:rsid w:val="00AE4B71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7D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E7DDB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0EFE"/>
    <w:rsid w:val="00AF122C"/>
    <w:rsid w:val="00AF128D"/>
    <w:rsid w:val="00AF15CD"/>
    <w:rsid w:val="00AF16B6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2C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9ED"/>
    <w:rsid w:val="00AF504D"/>
    <w:rsid w:val="00AF5120"/>
    <w:rsid w:val="00AF52D7"/>
    <w:rsid w:val="00AF543F"/>
    <w:rsid w:val="00AF565D"/>
    <w:rsid w:val="00AF56AF"/>
    <w:rsid w:val="00AF5808"/>
    <w:rsid w:val="00AF5979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C0B"/>
    <w:rsid w:val="00B04E56"/>
    <w:rsid w:val="00B04EBD"/>
    <w:rsid w:val="00B04ED9"/>
    <w:rsid w:val="00B04F9C"/>
    <w:rsid w:val="00B04F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CB1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BF"/>
    <w:rsid w:val="00B102FA"/>
    <w:rsid w:val="00B10408"/>
    <w:rsid w:val="00B105B2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3E"/>
    <w:rsid w:val="00B14A87"/>
    <w:rsid w:val="00B14B0A"/>
    <w:rsid w:val="00B14B1F"/>
    <w:rsid w:val="00B14BC6"/>
    <w:rsid w:val="00B14BFC"/>
    <w:rsid w:val="00B14C66"/>
    <w:rsid w:val="00B14D44"/>
    <w:rsid w:val="00B14F3A"/>
    <w:rsid w:val="00B15008"/>
    <w:rsid w:val="00B152DA"/>
    <w:rsid w:val="00B1541E"/>
    <w:rsid w:val="00B154C8"/>
    <w:rsid w:val="00B15512"/>
    <w:rsid w:val="00B159EE"/>
    <w:rsid w:val="00B15B1E"/>
    <w:rsid w:val="00B15D98"/>
    <w:rsid w:val="00B1627F"/>
    <w:rsid w:val="00B1635C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D31"/>
    <w:rsid w:val="00B21D4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871"/>
    <w:rsid w:val="00B26A21"/>
    <w:rsid w:val="00B26B46"/>
    <w:rsid w:val="00B26BDE"/>
    <w:rsid w:val="00B26D64"/>
    <w:rsid w:val="00B27000"/>
    <w:rsid w:val="00B27015"/>
    <w:rsid w:val="00B2701D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9B9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E7E"/>
    <w:rsid w:val="00B35099"/>
    <w:rsid w:val="00B3515B"/>
    <w:rsid w:val="00B35180"/>
    <w:rsid w:val="00B35196"/>
    <w:rsid w:val="00B351CA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43"/>
    <w:rsid w:val="00B44BD1"/>
    <w:rsid w:val="00B44D56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9DB"/>
    <w:rsid w:val="00B46BB6"/>
    <w:rsid w:val="00B46F2B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AC9"/>
    <w:rsid w:val="00B51B4B"/>
    <w:rsid w:val="00B51C43"/>
    <w:rsid w:val="00B51C90"/>
    <w:rsid w:val="00B51DF1"/>
    <w:rsid w:val="00B51EE1"/>
    <w:rsid w:val="00B52234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582"/>
    <w:rsid w:val="00B5467D"/>
    <w:rsid w:val="00B54951"/>
    <w:rsid w:val="00B54B43"/>
    <w:rsid w:val="00B54E28"/>
    <w:rsid w:val="00B55018"/>
    <w:rsid w:val="00B5515C"/>
    <w:rsid w:val="00B5518C"/>
    <w:rsid w:val="00B5519A"/>
    <w:rsid w:val="00B5568D"/>
    <w:rsid w:val="00B556D7"/>
    <w:rsid w:val="00B55846"/>
    <w:rsid w:val="00B558AA"/>
    <w:rsid w:val="00B55AA5"/>
    <w:rsid w:val="00B55AF5"/>
    <w:rsid w:val="00B55BAA"/>
    <w:rsid w:val="00B55D25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09C6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9ED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980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23E"/>
    <w:rsid w:val="00B773C1"/>
    <w:rsid w:val="00B7744A"/>
    <w:rsid w:val="00B77757"/>
    <w:rsid w:val="00B777EE"/>
    <w:rsid w:val="00B7794F"/>
    <w:rsid w:val="00B77A1A"/>
    <w:rsid w:val="00B77A96"/>
    <w:rsid w:val="00B77B28"/>
    <w:rsid w:val="00B77C18"/>
    <w:rsid w:val="00B77E4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331"/>
    <w:rsid w:val="00B81436"/>
    <w:rsid w:val="00B8147E"/>
    <w:rsid w:val="00B8162C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9B"/>
    <w:rsid w:val="00B85540"/>
    <w:rsid w:val="00B855A4"/>
    <w:rsid w:val="00B856DF"/>
    <w:rsid w:val="00B85791"/>
    <w:rsid w:val="00B85B71"/>
    <w:rsid w:val="00B85D33"/>
    <w:rsid w:val="00B85EE0"/>
    <w:rsid w:val="00B85F9F"/>
    <w:rsid w:val="00B8604C"/>
    <w:rsid w:val="00B86081"/>
    <w:rsid w:val="00B861A7"/>
    <w:rsid w:val="00B862DC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CB1"/>
    <w:rsid w:val="00B90DE1"/>
    <w:rsid w:val="00B90FB7"/>
    <w:rsid w:val="00B9111E"/>
    <w:rsid w:val="00B91238"/>
    <w:rsid w:val="00B912AB"/>
    <w:rsid w:val="00B912FE"/>
    <w:rsid w:val="00B91529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258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AC"/>
    <w:rsid w:val="00B94EDD"/>
    <w:rsid w:val="00B950D3"/>
    <w:rsid w:val="00B95284"/>
    <w:rsid w:val="00B95295"/>
    <w:rsid w:val="00B95B8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47D"/>
    <w:rsid w:val="00BA15A8"/>
    <w:rsid w:val="00BA1662"/>
    <w:rsid w:val="00BA17B4"/>
    <w:rsid w:val="00BA1ADD"/>
    <w:rsid w:val="00BA1C73"/>
    <w:rsid w:val="00BA1D21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3B6"/>
    <w:rsid w:val="00BA3533"/>
    <w:rsid w:val="00BA3653"/>
    <w:rsid w:val="00BA3661"/>
    <w:rsid w:val="00BA3694"/>
    <w:rsid w:val="00BA3769"/>
    <w:rsid w:val="00BA39DA"/>
    <w:rsid w:val="00BA39F3"/>
    <w:rsid w:val="00BA3A7D"/>
    <w:rsid w:val="00BA3B7A"/>
    <w:rsid w:val="00BA3C89"/>
    <w:rsid w:val="00BA3F04"/>
    <w:rsid w:val="00BA402B"/>
    <w:rsid w:val="00BA4248"/>
    <w:rsid w:val="00BA4325"/>
    <w:rsid w:val="00BA440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756"/>
    <w:rsid w:val="00BA6A48"/>
    <w:rsid w:val="00BA6F55"/>
    <w:rsid w:val="00BA70A1"/>
    <w:rsid w:val="00BA70BB"/>
    <w:rsid w:val="00BA7121"/>
    <w:rsid w:val="00BA77D4"/>
    <w:rsid w:val="00BA7908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CA0"/>
    <w:rsid w:val="00BB2D2B"/>
    <w:rsid w:val="00BB2F29"/>
    <w:rsid w:val="00BB2F87"/>
    <w:rsid w:val="00BB2FBA"/>
    <w:rsid w:val="00BB32E1"/>
    <w:rsid w:val="00BB3738"/>
    <w:rsid w:val="00BB3B28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E8"/>
    <w:rsid w:val="00BB56E1"/>
    <w:rsid w:val="00BB5B47"/>
    <w:rsid w:val="00BB5B8B"/>
    <w:rsid w:val="00BB5C14"/>
    <w:rsid w:val="00BB5C61"/>
    <w:rsid w:val="00BB5DC4"/>
    <w:rsid w:val="00BB5E05"/>
    <w:rsid w:val="00BB5EED"/>
    <w:rsid w:val="00BB60F3"/>
    <w:rsid w:val="00BB61EB"/>
    <w:rsid w:val="00BB6303"/>
    <w:rsid w:val="00BB655C"/>
    <w:rsid w:val="00BB657A"/>
    <w:rsid w:val="00BB6582"/>
    <w:rsid w:val="00BB6612"/>
    <w:rsid w:val="00BB696F"/>
    <w:rsid w:val="00BB6C71"/>
    <w:rsid w:val="00BB6C80"/>
    <w:rsid w:val="00BB6D27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D7F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EE"/>
    <w:rsid w:val="00BD08F9"/>
    <w:rsid w:val="00BD0CF8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9B8"/>
    <w:rsid w:val="00BD2A0A"/>
    <w:rsid w:val="00BD2DBD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D0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0A4C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39D"/>
    <w:rsid w:val="00BE5492"/>
    <w:rsid w:val="00BE552B"/>
    <w:rsid w:val="00BE560A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69B"/>
    <w:rsid w:val="00BE7A75"/>
    <w:rsid w:val="00BE7C03"/>
    <w:rsid w:val="00BE7C8E"/>
    <w:rsid w:val="00BE7D6D"/>
    <w:rsid w:val="00BE7F62"/>
    <w:rsid w:val="00BF005D"/>
    <w:rsid w:val="00BF0074"/>
    <w:rsid w:val="00BF0176"/>
    <w:rsid w:val="00BF0334"/>
    <w:rsid w:val="00BF0AA2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89"/>
    <w:rsid w:val="00BF5AB4"/>
    <w:rsid w:val="00BF5B34"/>
    <w:rsid w:val="00BF5BD5"/>
    <w:rsid w:val="00BF5C1F"/>
    <w:rsid w:val="00BF5C21"/>
    <w:rsid w:val="00BF5DA9"/>
    <w:rsid w:val="00BF5ED4"/>
    <w:rsid w:val="00BF5ED7"/>
    <w:rsid w:val="00BF5F4A"/>
    <w:rsid w:val="00BF615A"/>
    <w:rsid w:val="00BF635E"/>
    <w:rsid w:val="00BF642C"/>
    <w:rsid w:val="00BF6D22"/>
    <w:rsid w:val="00BF6E05"/>
    <w:rsid w:val="00BF734E"/>
    <w:rsid w:val="00BF7380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A1E"/>
    <w:rsid w:val="00C01B44"/>
    <w:rsid w:val="00C01D89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83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9EB"/>
    <w:rsid w:val="00C14BCC"/>
    <w:rsid w:val="00C156B6"/>
    <w:rsid w:val="00C1580D"/>
    <w:rsid w:val="00C159CC"/>
    <w:rsid w:val="00C15ABC"/>
    <w:rsid w:val="00C15B80"/>
    <w:rsid w:val="00C15D3A"/>
    <w:rsid w:val="00C16107"/>
    <w:rsid w:val="00C1619E"/>
    <w:rsid w:val="00C16447"/>
    <w:rsid w:val="00C167FA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BB7"/>
    <w:rsid w:val="00C21C7C"/>
    <w:rsid w:val="00C21FF7"/>
    <w:rsid w:val="00C222F3"/>
    <w:rsid w:val="00C227A6"/>
    <w:rsid w:val="00C22A2E"/>
    <w:rsid w:val="00C22C3D"/>
    <w:rsid w:val="00C22C49"/>
    <w:rsid w:val="00C22C58"/>
    <w:rsid w:val="00C22D74"/>
    <w:rsid w:val="00C22D91"/>
    <w:rsid w:val="00C22E9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CC0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9FA"/>
    <w:rsid w:val="00C36C75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756"/>
    <w:rsid w:val="00C4289E"/>
    <w:rsid w:val="00C4294B"/>
    <w:rsid w:val="00C429AA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55E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9D9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D0B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1B74"/>
    <w:rsid w:val="00C5206B"/>
    <w:rsid w:val="00C52192"/>
    <w:rsid w:val="00C522F8"/>
    <w:rsid w:val="00C523BC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4F6"/>
    <w:rsid w:val="00C575AE"/>
    <w:rsid w:val="00C57619"/>
    <w:rsid w:val="00C577C3"/>
    <w:rsid w:val="00C57852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688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6FE"/>
    <w:rsid w:val="00C6384C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DBF"/>
    <w:rsid w:val="00C66EFF"/>
    <w:rsid w:val="00C66F0D"/>
    <w:rsid w:val="00C6705A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437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E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C4B"/>
    <w:rsid w:val="00C73D5C"/>
    <w:rsid w:val="00C74094"/>
    <w:rsid w:val="00C740E5"/>
    <w:rsid w:val="00C741AE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5062"/>
    <w:rsid w:val="00C750DE"/>
    <w:rsid w:val="00C750F3"/>
    <w:rsid w:val="00C755D4"/>
    <w:rsid w:val="00C7586F"/>
    <w:rsid w:val="00C75C16"/>
    <w:rsid w:val="00C7617C"/>
    <w:rsid w:val="00C761F1"/>
    <w:rsid w:val="00C76214"/>
    <w:rsid w:val="00C76279"/>
    <w:rsid w:val="00C762D8"/>
    <w:rsid w:val="00C7644E"/>
    <w:rsid w:val="00C76791"/>
    <w:rsid w:val="00C76866"/>
    <w:rsid w:val="00C76B09"/>
    <w:rsid w:val="00C76C28"/>
    <w:rsid w:val="00C77030"/>
    <w:rsid w:val="00C77091"/>
    <w:rsid w:val="00C772D2"/>
    <w:rsid w:val="00C77852"/>
    <w:rsid w:val="00C778CB"/>
    <w:rsid w:val="00C77953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05"/>
    <w:rsid w:val="00C8123A"/>
    <w:rsid w:val="00C81489"/>
    <w:rsid w:val="00C81552"/>
    <w:rsid w:val="00C815BB"/>
    <w:rsid w:val="00C8164F"/>
    <w:rsid w:val="00C81B44"/>
    <w:rsid w:val="00C81D26"/>
    <w:rsid w:val="00C81E0C"/>
    <w:rsid w:val="00C81F89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042"/>
    <w:rsid w:val="00C84194"/>
    <w:rsid w:val="00C842C4"/>
    <w:rsid w:val="00C8441A"/>
    <w:rsid w:val="00C84471"/>
    <w:rsid w:val="00C84636"/>
    <w:rsid w:val="00C847AA"/>
    <w:rsid w:val="00C847CD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A9A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50D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3D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381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3F4F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49"/>
    <w:rsid w:val="00CA2622"/>
    <w:rsid w:val="00CA2670"/>
    <w:rsid w:val="00CA29A3"/>
    <w:rsid w:val="00CA2B05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B97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549"/>
    <w:rsid w:val="00CA564F"/>
    <w:rsid w:val="00CA5654"/>
    <w:rsid w:val="00CA578A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7C4"/>
    <w:rsid w:val="00CA78A7"/>
    <w:rsid w:val="00CA7D55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653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FF5"/>
    <w:rsid w:val="00CB301A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378"/>
    <w:rsid w:val="00CB75D1"/>
    <w:rsid w:val="00CB79FD"/>
    <w:rsid w:val="00CB7B37"/>
    <w:rsid w:val="00CB7BAD"/>
    <w:rsid w:val="00CB7DCE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AE"/>
    <w:rsid w:val="00CC37DC"/>
    <w:rsid w:val="00CC37E3"/>
    <w:rsid w:val="00CC3A1B"/>
    <w:rsid w:val="00CC3A98"/>
    <w:rsid w:val="00CC3B17"/>
    <w:rsid w:val="00CC3DE9"/>
    <w:rsid w:val="00CC3E6D"/>
    <w:rsid w:val="00CC4146"/>
    <w:rsid w:val="00CC416D"/>
    <w:rsid w:val="00CC4209"/>
    <w:rsid w:val="00CC4401"/>
    <w:rsid w:val="00CC4427"/>
    <w:rsid w:val="00CC4790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755"/>
    <w:rsid w:val="00CC7A19"/>
    <w:rsid w:val="00CC7A66"/>
    <w:rsid w:val="00CC7AD1"/>
    <w:rsid w:val="00CC7B60"/>
    <w:rsid w:val="00CC7B7C"/>
    <w:rsid w:val="00CC7C20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5A3"/>
    <w:rsid w:val="00CD1684"/>
    <w:rsid w:val="00CD1A46"/>
    <w:rsid w:val="00CD1C1D"/>
    <w:rsid w:val="00CD1D12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6CA1"/>
    <w:rsid w:val="00CD70AE"/>
    <w:rsid w:val="00CD746F"/>
    <w:rsid w:val="00CD74A7"/>
    <w:rsid w:val="00CD79A1"/>
    <w:rsid w:val="00CD7B26"/>
    <w:rsid w:val="00CD7D24"/>
    <w:rsid w:val="00CD7DA1"/>
    <w:rsid w:val="00CE02C0"/>
    <w:rsid w:val="00CE02DE"/>
    <w:rsid w:val="00CE0318"/>
    <w:rsid w:val="00CE040D"/>
    <w:rsid w:val="00CE0658"/>
    <w:rsid w:val="00CE0975"/>
    <w:rsid w:val="00CE09DC"/>
    <w:rsid w:val="00CE0A82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E2D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E3C"/>
    <w:rsid w:val="00CF1E44"/>
    <w:rsid w:val="00CF2148"/>
    <w:rsid w:val="00CF221A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AE7"/>
    <w:rsid w:val="00CF3ECB"/>
    <w:rsid w:val="00CF4077"/>
    <w:rsid w:val="00CF4648"/>
    <w:rsid w:val="00CF4823"/>
    <w:rsid w:val="00CF4935"/>
    <w:rsid w:val="00CF4BD9"/>
    <w:rsid w:val="00CF4BF5"/>
    <w:rsid w:val="00CF4E63"/>
    <w:rsid w:val="00CF4FB3"/>
    <w:rsid w:val="00CF516D"/>
    <w:rsid w:val="00CF55C1"/>
    <w:rsid w:val="00CF57B7"/>
    <w:rsid w:val="00CF5A14"/>
    <w:rsid w:val="00CF5BB9"/>
    <w:rsid w:val="00CF5C00"/>
    <w:rsid w:val="00CF5C53"/>
    <w:rsid w:val="00CF5E89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56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D5D"/>
    <w:rsid w:val="00D07DEB"/>
    <w:rsid w:val="00D101DE"/>
    <w:rsid w:val="00D101E4"/>
    <w:rsid w:val="00D10275"/>
    <w:rsid w:val="00D105C8"/>
    <w:rsid w:val="00D10CFD"/>
    <w:rsid w:val="00D10EDC"/>
    <w:rsid w:val="00D10EEA"/>
    <w:rsid w:val="00D110DA"/>
    <w:rsid w:val="00D1111B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E8A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05"/>
    <w:rsid w:val="00D17C1A"/>
    <w:rsid w:val="00D17E00"/>
    <w:rsid w:val="00D17E49"/>
    <w:rsid w:val="00D2000B"/>
    <w:rsid w:val="00D201A7"/>
    <w:rsid w:val="00D2052B"/>
    <w:rsid w:val="00D205E9"/>
    <w:rsid w:val="00D20772"/>
    <w:rsid w:val="00D208C7"/>
    <w:rsid w:val="00D209A6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359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B56"/>
    <w:rsid w:val="00D25C2F"/>
    <w:rsid w:val="00D25C5B"/>
    <w:rsid w:val="00D25F83"/>
    <w:rsid w:val="00D25FCA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5E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B44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E54"/>
    <w:rsid w:val="00D37112"/>
    <w:rsid w:val="00D37193"/>
    <w:rsid w:val="00D37213"/>
    <w:rsid w:val="00D3725E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8FB"/>
    <w:rsid w:val="00D50966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6E86"/>
    <w:rsid w:val="00D56F18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7BC"/>
    <w:rsid w:val="00D6084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DD"/>
    <w:rsid w:val="00D62D80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A4A"/>
    <w:rsid w:val="00D65CB2"/>
    <w:rsid w:val="00D65D1B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4D"/>
    <w:rsid w:val="00D66FAA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8BD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29"/>
    <w:rsid w:val="00D801E6"/>
    <w:rsid w:val="00D802A7"/>
    <w:rsid w:val="00D802E9"/>
    <w:rsid w:val="00D80418"/>
    <w:rsid w:val="00D808B6"/>
    <w:rsid w:val="00D80ACC"/>
    <w:rsid w:val="00D80AD4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9CC"/>
    <w:rsid w:val="00D81E55"/>
    <w:rsid w:val="00D821D6"/>
    <w:rsid w:val="00D821EB"/>
    <w:rsid w:val="00D825B4"/>
    <w:rsid w:val="00D826AF"/>
    <w:rsid w:val="00D8288C"/>
    <w:rsid w:val="00D829FC"/>
    <w:rsid w:val="00D82A72"/>
    <w:rsid w:val="00D82C91"/>
    <w:rsid w:val="00D82CA7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8E0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C5A"/>
    <w:rsid w:val="00D90CC7"/>
    <w:rsid w:val="00D90F63"/>
    <w:rsid w:val="00D91096"/>
    <w:rsid w:val="00D91104"/>
    <w:rsid w:val="00D91318"/>
    <w:rsid w:val="00D914F1"/>
    <w:rsid w:val="00D9155D"/>
    <w:rsid w:val="00D916BF"/>
    <w:rsid w:val="00D9189E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07D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4F5"/>
    <w:rsid w:val="00D975CD"/>
    <w:rsid w:val="00D977B0"/>
    <w:rsid w:val="00D9798F"/>
    <w:rsid w:val="00D97B45"/>
    <w:rsid w:val="00D97B9F"/>
    <w:rsid w:val="00D97E31"/>
    <w:rsid w:val="00D97F82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E0A"/>
    <w:rsid w:val="00DB0E6D"/>
    <w:rsid w:val="00DB0FB2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53A"/>
    <w:rsid w:val="00DB591A"/>
    <w:rsid w:val="00DB5A09"/>
    <w:rsid w:val="00DB5AD1"/>
    <w:rsid w:val="00DB5B45"/>
    <w:rsid w:val="00DB5B4F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8F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2E83"/>
    <w:rsid w:val="00DC338F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3CA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FC"/>
    <w:rsid w:val="00DC7098"/>
    <w:rsid w:val="00DC71F3"/>
    <w:rsid w:val="00DC765E"/>
    <w:rsid w:val="00DC7705"/>
    <w:rsid w:val="00DC792A"/>
    <w:rsid w:val="00DC7F39"/>
    <w:rsid w:val="00DC7F6D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06E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20F"/>
    <w:rsid w:val="00DD4329"/>
    <w:rsid w:val="00DD4B32"/>
    <w:rsid w:val="00DD4D42"/>
    <w:rsid w:val="00DD4F7C"/>
    <w:rsid w:val="00DD4FE1"/>
    <w:rsid w:val="00DD50DF"/>
    <w:rsid w:val="00DD5377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1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685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57D"/>
    <w:rsid w:val="00DF0B54"/>
    <w:rsid w:val="00DF0CC1"/>
    <w:rsid w:val="00DF0E7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1DA9"/>
    <w:rsid w:val="00DF21A9"/>
    <w:rsid w:val="00DF21B7"/>
    <w:rsid w:val="00DF234D"/>
    <w:rsid w:val="00DF24D6"/>
    <w:rsid w:val="00DF25B3"/>
    <w:rsid w:val="00DF26D7"/>
    <w:rsid w:val="00DF2783"/>
    <w:rsid w:val="00DF2E55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B03"/>
    <w:rsid w:val="00DF512F"/>
    <w:rsid w:val="00DF517F"/>
    <w:rsid w:val="00DF51B4"/>
    <w:rsid w:val="00DF5202"/>
    <w:rsid w:val="00DF5233"/>
    <w:rsid w:val="00DF54DB"/>
    <w:rsid w:val="00DF5572"/>
    <w:rsid w:val="00DF5590"/>
    <w:rsid w:val="00DF5677"/>
    <w:rsid w:val="00DF5730"/>
    <w:rsid w:val="00DF5908"/>
    <w:rsid w:val="00DF5BAC"/>
    <w:rsid w:val="00DF5CE0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718A"/>
    <w:rsid w:val="00DF71AF"/>
    <w:rsid w:val="00DF7242"/>
    <w:rsid w:val="00DF76F5"/>
    <w:rsid w:val="00DF77B1"/>
    <w:rsid w:val="00DF7888"/>
    <w:rsid w:val="00DF78DC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E76"/>
    <w:rsid w:val="00E00EE0"/>
    <w:rsid w:val="00E00FB5"/>
    <w:rsid w:val="00E0101E"/>
    <w:rsid w:val="00E01661"/>
    <w:rsid w:val="00E016F4"/>
    <w:rsid w:val="00E01867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61C3"/>
    <w:rsid w:val="00E0663F"/>
    <w:rsid w:val="00E0667E"/>
    <w:rsid w:val="00E066AC"/>
    <w:rsid w:val="00E066B4"/>
    <w:rsid w:val="00E06815"/>
    <w:rsid w:val="00E06D54"/>
    <w:rsid w:val="00E06E79"/>
    <w:rsid w:val="00E0704E"/>
    <w:rsid w:val="00E070A6"/>
    <w:rsid w:val="00E07203"/>
    <w:rsid w:val="00E07286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1B1F"/>
    <w:rsid w:val="00E1207E"/>
    <w:rsid w:val="00E126B8"/>
    <w:rsid w:val="00E12821"/>
    <w:rsid w:val="00E12B17"/>
    <w:rsid w:val="00E12C73"/>
    <w:rsid w:val="00E12F52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5FCB"/>
    <w:rsid w:val="00E16046"/>
    <w:rsid w:val="00E162FA"/>
    <w:rsid w:val="00E1637A"/>
    <w:rsid w:val="00E1660C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87A"/>
    <w:rsid w:val="00E20971"/>
    <w:rsid w:val="00E20A9B"/>
    <w:rsid w:val="00E20B11"/>
    <w:rsid w:val="00E20B35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E6"/>
    <w:rsid w:val="00E25010"/>
    <w:rsid w:val="00E2560E"/>
    <w:rsid w:val="00E2584B"/>
    <w:rsid w:val="00E25B02"/>
    <w:rsid w:val="00E25B95"/>
    <w:rsid w:val="00E25EB0"/>
    <w:rsid w:val="00E2628B"/>
    <w:rsid w:val="00E26332"/>
    <w:rsid w:val="00E265C3"/>
    <w:rsid w:val="00E2669F"/>
    <w:rsid w:val="00E26A04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F36"/>
    <w:rsid w:val="00E31F42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787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81"/>
    <w:rsid w:val="00E45295"/>
    <w:rsid w:val="00E456E9"/>
    <w:rsid w:val="00E45796"/>
    <w:rsid w:val="00E45A97"/>
    <w:rsid w:val="00E45C2C"/>
    <w:rsid w:val="00E45D4F"/>
    <w:rsid w:val="00E45D82"/>
    <w:rsid w:val="00E45EF8"/>
    <w:rsid w:val="00E46310"/>
    <w:rsid w:val="00E464C2"/>
    <w:rsid w:val="00E4697C"/>
    <w:rsid w:val="00E46AF5"/>
    <w:rsid w:val="00E4704D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8A"/>
    <w:rsid w:val="00E52996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28E"/>
    <w:rsid w:val="00E562D2"/>
    <w:rsid w:val="00E56427"/>
    <w:rsid w:val="00E56509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90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E3F"/>
    <w:rsid w:val="00E6226A"/>
    <w:rsid w:val="00E6230E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48C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C50"/>
    <w:rsid w:val="00E71D77"/>
    <w:rsid w:val="00E720FD"/>
    <w:rsid w:val="00E7258F"/>
    <w:rsid w:val="00E72911"/>
    <w:rsid w:val="00E72B43"/>
    <w:rsid w:val="00E72D5A"/>
    <w:rsid w:val="00E72D81"/>
    <w:rsid w:val="00E72D8E"/>
    <w:rsid w:val="00E73150"/>
    <w:rsid w:val="00E73417"/>
    <w:rsid w:val="00E73486"/>
    <w:rsid w:val="00E7351E"/>
    <w:rsid w:val="00E7355D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6DE"/>
    <w:rsid w:val="00E80AF0"/>
    <w:rsid w:val="00E80C0A"/>
    <w:rsid w:val="00E80C3B"/>
    <w:rsid w:val="00E80D31"/>
    <w:rsid w:val="00E80DF5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64"/>
    <w:rsid w:val="00E824B6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23C"/>
    <w:rsid w:val="00E848F1"/>
    <w:rsid w:val="00E84C44"/>
    <w:rsid w:val="00E84CED"/>
    <w:rsid w:val="00E84D28"/>
    <w:rsid w:val="00E84DCA"/>
    <w:rsid w:val="00E84FFE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E3"/>
    <w:rsid w:val="00E87A28"/>
    <w:rsid w:val="00E9007C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8BB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013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B7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5E5E"/>
    <w:rsid w:val="00EA60B1"/>
    <w:rsid w:val="00EA63DF"/>
    <w:rsid w:val="00EA67F2"/>
    <w:rsid w:val="00EA69FB"/>
    <w:rsid w:val="00EA6AD7"/>
    <w:rsid w:val="00EA6B5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8A"/>
    <w:rsid w:val="00EB4011"/>
    <w:rsid w:val="00EB42FB"/>
    <w:rsid w:val="00EB4330"/>
    <w:rsid w:val="00EB43F9"/>
    <w:rsid w:val="00EB4AF1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448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A2"/>
    <w:rsid w:val="00EC7CD2"/>
    <w:rsid w:val="00ED0259"/>
    <w:rsid w:val="00ED0283"/>
    <w:rsid w:val="00ED0412"/>
    <w:rsid w:val="00ED0539"/>
    <w:rsid w:val="00ED058A"/>
    <w:rsid w:val="00ED068D"/>
    <w:rsid w:val="00ED073D"/>
    <w:rsid w:val="00ED07A1"/>
    <w:rsid w:val="00ED07EA"/>
    <w:rsid w:val="00ED0CB8"/>
    <w:rsid w:val="00ED0F34"/>
    <w:rsid w:val="00ED14AE"/>
    <w:rsid w:val="00ED16C7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A04"/>
    <w:rsid w:val="00ED2C12"/>
    <w:rsid w:val="00ED3043"/>
    <w:rsid w:val="00ED30B2"/>
    <w:rsid w:val="00ED3271"/>
    <w:rsid w:val="00ED3342"/>
    <w:rsid w:val="00ED34FF"/>
    <w:rsid w:val="00ED361E"/>
    <w:rsid w:val="00ED366C"/>
    <w:rsid w:val="00ED3756"/>
    <w:rsid w:val="00ED378C"/>
    <w:rsid w:val="00ED38C4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B66"/>
    <w:rsid w:val="00ED53B9"/>
    <w:rsid w:val="00ED55C0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6F7"/>
    <w:rsid w:val="00EE08F7"/>
    <w:rsid w:val="00EE09EB"/>
    <w:rsid w:val="00EE0DBE"/>
    <w:rsid w:val="00EE0EC7"/>
    <w:rsid w:val="00EE1058"/>
    <w:rsid w:val="00EE10D0"/>
    <w:rsid w:val="00EE1463"/>
    <w:rsid w:val="00EE1517"/>
    <w:rsid w:val="00EE19AF"/>
    <w:rsid w:val="00EE1AD4"/>
    <w:rsid w:val="00EE1C2E"/>
    <w:rsid w:val="00EE1DDF"/>
    <w:rsid w:val="00EE1E31"/>
    <w:rsid w:val="00EE2007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355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3A6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BEA"/>
    <w:rsid w:val="00EF0DC8"/>
    <w:rsid w:val="00EF0F37"/>
    <w:rsid w:val="00EF0F76"/>
    <w:rsid w:val="00EF1043"/>
    <w:rsid w:val="00EF111E"/>
    <w:rsid w:val="00EF11C4"/>
    <w:rsid w:val="00EF12D3"/>
    <w:rsid w:val="00EF1723"/>
    <w:rsid w:val="00EF17AC"/>
    <w:rsid w:val="00EF1923"/>
    <w:rsid w:val="00EF1AF6"/>
    <w:rsid w:val="00EF1BD9"/>
    <w:rsid w:val="00EF1E39"/>
    <w:rsid w:val="00EF2139"/>
    <w:rsid w:val="00EF2363"/>
    <w:rsid w:val="00EF2443"/>
    <w:rsid w:val="00EF27C9"/>
    <w:rsid w:val="00EF29DA"/>
    <w:rsid w:val="00EF2A06"/>
    <w:rsid w:val="00EF3109"/>
    <w:rsid w:val="00EF32CB"/>
    <w:rsid w:val="00EF354A"/>
    <w:rsid w:val="00EF371B"/>
    <w:rsid w:val="00EF38E0"/>
    <w:rsid w:val="00EF3967"/>
    <w:rsid w:val="00EF3CE1"/>
    <w:rsid w:val="00EF3E2E"/>
    <w:rsid w:val="00EF3E58"/>
    <w:rsid w:val="00EF3F19"/>
    <w:rsid w:val="00EF4057"/>
    <w:rsid w:val="00EF41E6"/>
    <w:rsid w:val="00EF437E"/>
    <w:rsid w:val="00EF442A"/>
    <w:rsid w:val="00EF458D"/>
    <w:rsid w:val="00EF47E6"/>
    <w:rsid w:val="00EF48DA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548"/>
    <w:rsid w:val="00EF572D"/>
    <w:rsid w:val="00EF577F"/>
    <w:rsid w:val="00EF57CC"/>
    <w:rsid w:val="00EF58AA"/>
    <w:rsid w:val="00EF5AED"/>
    <w:rsid w:val="00EF5C5E"/>
    <w:rsid w:val="00EF5DED"/>
    <w:rsid w:val="00EF5EA6"/>
    <w:rsid w:val="00EF5F2B"/>
    <w:rsid w:val="00EF610D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301A"/>
    <w:rsid w:val="00F030F8"/>
    <w:rsid w:val="00F0315C"/>
    <w:rsid w:val="00F03162"/>
    <w:rsid w:val="00F0319B"/>
    <w:rsid w:val="00F031A4"/>
    <w:rsid w:val="00F03296"/>
    <w:rsid w:val="00F03492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69E"/>
    <w:rsid w:val="00F11714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3B6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57D"/>
    <w:rsid w:val="00F146B4"/>
    <w:rsid w:val="00F149AC"/>
    <w:rsid w:val="00F14BBF"/>
    <w:rsid w:val="00F14D5D"/>
    <w:rsid w:val="00F14DB1"/>
    <w:rsid w:val="00F14E8C"/>
    <w:rsid w:val="00F15122"/>
    <w:rsid w:val="00F15199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B14"/>
    <w:rsid w:val="00F20C25"/>
    <w:rsid w:val="00F211F9"/>
    <w:rsid w:val="00F21AFD"/>
    <w:rsid w:val="00F21BB9"/>
    <w:rsid w:val="00F21DC6"/>
    <w:rsid w:val="00F21F38"/>
    <w:rsid w:val="00F21FE6"/>
    <w:rsid w:val="00F226BD"/>
    <w:rsid w:val="00F2287F"/>
    <w:rsid w:val="00F22B65"/>
    <w:rsid w:val="00F22C25"/>
    <w:rsid w:val="00F22CDD"/>
    <w:rsid w:val="00F23195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6EC8"/>
    <w:rsid w:val="00F270CA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61"/>
    <w:rsid w:val="00F40DD7"/>
    <w:rsid w:val="00F40F75"/>
    <w:rsid w:val="00F41492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512E"/>
    <w:rsid w:val="00F55173"/>
    <w:rsid w:val="00F552C6"/>
    <w:rsid w:val="00F55395"/>
    <w:rsid w:val="00F55407"/>
    <w:rsid w:val="00F55EF3"/>
    <w:rsid w:val="00F55FF4"/>
    <w:rsid w:val="00F5605F"/>
    <w:rsid w:val="00F56160"/>
    <w:rsid w:val="00F561E0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433"/>
    <w:rsid w:val="00F627D4"/>
    <w:rsid w:val="00F62B46"/>
    <w:rsid w:val="00F62B87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AA4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6B"/>
    <w:rsid w:val="00F729AF"/>
    <w:rsid w:val="00F72BEF"/>
    <w:rsid w:val="00F7308A"/>
    <w:rsid w:val="00F733B8"/>
    <w:rsid w:val="00F733C4"/>
    <w:rsid w:val="00F73464"/>
    <w:rsid w:val="00F7364C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D2E"/>
    <w:rsid w:val="00F75E82"/>
    <w:rsid w:val="00F76B81"/>
    <w:rsid w:val="00F76BEC"/>
    <w:rsid w:val="00F770AB"/>
    <w:rsid w:val="00F772A6"/>
    <w:rsid w:val="00F7768F"/>
    <w:rsid w:val="00F77761"/>
    <w:rsid w:val="00F777B9"/>
    <w:rsid w:val="00F777C6"/>
    <w:rsid w:val="00F778A7"/>
    <w:rsid w:val="00F77A3E"/>
    <w:rsid w:val="00F77C5C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52A"/>
    <w:rsid w:val="00F81792"/>
    <w:rsid w:val="00F81895"/>
    <w:rsid w:val="00F81AF8"/>
    <w:rsid w:val="00F81ECF"/>
    <w:rsid w:val="00F81ED6"/>
    <w:rsid w:val="00F8216F"/>
    <w:rsid w:val="00F821A1"/>
    <w:rsid w:val="00F8282A"/>
    <w:rsid w:val="00F828E6"/>
    <w:rsid w:val="00F829DE"/>
    <w:rsid w:val="00F82B3D"/>
    <w:rsid w:val="00F82EAF"/>
    <w:rsid w:val="00F83045"/>
    <w:rsid w:val="00F8373A"/>
    <w:rsid w:val="00F83E56"/>
    <w:rsid w:val="00F840C9"/>
    <w:rsid w:val="00F841C8"/>
    <w:rsid w:val="00F84495"/>
    <w:rsid w:val="00F844DB"/>
    <w:rsid w:val="00F84758"/>
    <w:rsid w:val="00F847DE"/>
    <w:rsid w:val="00F84963"/>
    <w:rsid w:val="00F84A0F"/>
    <w:rsid w:val="00F84A61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38"/>
    <w:rsid w:val="00F8604D"/>
    <w:rsid w:val="00F8615B"/>
    <w:rsid w:val="00F86166"/>
    <w:rsid w:val="00F8622E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224"/>
    <w:rsid w:val="00F905BF"/>
    <w:rsid w:val="00F906FC"/>
    <w:rsid w:val="00F90D6F"/>
    <w:rsid w:val="00F90D72"/>
    <w:rsid w:val="00F90DE3"/>
    <w:rsid w:val="00F90EC6"/>
    <w:rsid w:val="00F910D6"/>
    <w:rsid w:val="00F911DA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2B2"/>
    <w:rsid w:val="00F925AB"/>
    <w:rsid w:val="00F925D2"/>
    <w:rsid w:val="00F92679"/>
    <w:rsid w:val="00F9269E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414A"/>
    <w:rsid w:val="00F941D9"/>
    <w:rsid w:val="00F9433B"/>
    <w:rsid w:val="00F94415"/>
    <w:rsid w:val="00F944BD"/>
    <w:rsid w:val="00F945F8"/>
    <w:rsid w:val="00F94606"/>
    <w:rsid w:val="00F9468F"/>
    <w:rsid w:val="00F946F0"/>
    <w:rsid w:val="00F94AB4"/>
    <w:rsid w:val="00F94E45"/>
    <w:rsid w:val="00F9512B"/>
    <w:rsid w:val="00F9521E"/>
    <w:rsid w:val="00F95247"/>
    <w:rsid w:val="00F9526B"/>
    <w:rsid w:val="00F953C1"/>
    <w:rsid w:val="00F95584"/>
    <w:rsid w:val="00F957AF"/>
    <w:rsid w:val="00F95938"/>
    <w:rsid w:val="00F95A95"/>
    <w:rsid w:val="00F95CD0"/>
    <w:rsid w:val="00F95E7E"/>
    <w:rsid w:val="00F96037"/>
    <w:rsid w:val="00F960C1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3A6"/>
    <w:rsid w:val="00FA04EB"/>
    <w:rsid w:val="00FA0540"/>
    <w:rsid w:val="00FA060F"/>
    <w:rsid w:val="00FA06F8"/>
    <w:rsid w:val="00FA0957"/>
    <w:rsid w:val="00FA0D2C"/>
    <w:rsid w:val="00FA104B"/>
    <w:rsid w:val="00FA10A6"/>
    <w:rsid w:val="00FA1102"/>
    <w:rsid w:val="00FA11AF"/>
    <w:rsid w:val="00FA1201"/>
    <w:rsid w:val="00FA1463"/>
    <w:rsid w:val="00FA146F"/>
    <w:rsid w:val="00FA1523"/>
    <w:rsid w:val="00FA1541"/>
    <w:rsid w:val="00FA162D"/>
    <w:rsid w:val="00FA1A05"/>
    <w:rsid w:val="00FA1CC6"/>
    <w:rsid w:val="00FA1E1D"/>
    <w:rsid w:val="00FA1EED"/>
    <w:rsid w:val="00FA1F11"/>
    <w:rsid w:val="00FA1F3D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15F"/>
    <w:rsid w:val="00FA5488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18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0E56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497"/>
    <w:rsid w:val="00FB24A8"/>
    <w:rsid w:val="00FB257F"/>
    <w:rsid w:val="00FB2620"/>
    <w:rsid w:val="00FB2788"/>
    <w:rsid w:val="00FB2952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26B"/>
    <w:rsid w:val="00FB631D"/>
    <w:rsid w:val="00FB66D4"/>
    <w:rsid w:val="00FB6811"/>
    <w:rsid w:val="00FB683B"/>
    <w:rsid w:val="00FB69D9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565"/>
    <w:rsid w:val="00FC09BC"/>
    <w:rsid w:val="00FC0A98"/>
    <w:rsid w:val="00FC0B5D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A5"/>
    <w:rsid w:val="00FC1AEC"/>
    <w:rsid w:val="00FC1B75"/>
    <w:rsid w:val="00FC1C57"/>
    <w:rsid w:val="00FC1F11"/>
    <w:rsid w:val="00FC20D6"/>
    <w:rsid w:val="00FC23B7"/>
    <w:rsid w:val="00FC2686"/>
    <w:rsid w:val="00FC2705"/>
    <w:rsid w:val="00FC2862"/>
    <w:rsid w:val="00FC298E"/>
    <w:rsid w:val="00FC2A47"/>
    <w:rsid w:val="00FC2BFC"/>
    <w:rsid w:val="00FC2C49"/>
    <w:rsid w:val="00FC311A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6F"/>
    <w:rsid w:val="00FD33FB"/>
    <w:rsid w:val="00FD35AB"/>
    <w:rsid w:val="00FD3677"/>
    <w:rsid w:val="00FD3904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13"/>
    <w:rsid w:val="00FD4D26"/>
    <w:rsid w:val="00FD4E7C"/>
    <w:rsid w:val="00FD4FDC"/>
    <w:rsid w:val="00FD501C"/>
    <w:rsid w:val="00FD515D"/>
    <w:rsid w:val="00FD5309"/>
    <w:rsid w:val="00FD5320"/>
    <w:rsid w:val="00FD582E"/>
    <w:rsid w:val="00FD586B"/>
    <w:rsid w:val="00FD5C34"/>
    <w:rsid w:val="00FD5E11"/>
    <w:rsid w:val="00FD5EC8"/>
    <w:rsid w:val="00FD5FC6"/>
    <w:rsid w:val="00FD655E"/>
    <w:rsid w:val="00FD6589"/>
    <w:rsid w:val="00FD6623"/>
    <w:rsid w:val="00FD6AC4"/>
    <w:rsid w:val="00FD6CD1"/>
    <w:rsid w:val="00FD6ECB"/>
    <w:rsid w:val="00FD6EFA"/>
    <w:rsid w:val="00FD7027"/>
    <w:rsid w:val="00FD7248"/>
    <w:rsid w:val="00FD73E1"/>
    <w:rsid w:val="00FD73F2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A93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0F8A"/>
    <w:rsid w:val="00FF10C7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A7A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CDD"/>
    <w:rsid w:val="00FF7EAB"/>
    <w:rsid w:val="00FF7EC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0A2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uiPriority w:val="99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CABFA8-38BA-46C2-907F-C8E9DC7CBF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FD5329-3756-462C-8B13-E716ADFA1EDF}">
  <ds:schemaRefs>
    <ds:schemaRef ds:uri="http://purl.org/dc/terms/"/>
    <ds:schemaRef ds:uri="http://schemas.microsoft.com/office/2006/metadata/properties"/>
    <ds:schemaRef ds:uri="05716746-add9-412a-97a9-1b5167d151a3"/>
    <ds:schemaRef ds:uri="http://schemas.openxmlformats.org/package/2006/metadata/core-properties"/>
    <ds:schemaRef ds:uri="http://purl.org/dc/elements/1.1/"/>
    <ds:schemaRef ds:uri="4243d5be-521d-4052-81ca-f0f31ea6f2da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f6ba49b0-bcda-4796-8236-5b5cc1493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17</Pages>
  <Words>4421</Words>
  <Characters>19732</Characters>
  <Application>Microsoft Office Word</Application>
  <DocSecurity>0</DocSecurity>
  <Lines>164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Nattaphol Rajaburana</cp:lastModifiedBy>
  <cp:revision>2</cp:revision>
  <cp:lastPrinted>2024-05-08T08:52:00Z</cp:lastPrinted>
  <dcterms:created xsi:type="dcterms:W3CDTF">2024-05-13T09:19:00Z</dcterms:created>
  <dcterms:modified xsi:type="dcterms:W3CDTF">2024-05-13T09:19:00Z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