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24B0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0A2A0F">
        <w:rPr>
          <w:rFonts w:ascii="Times New Roman" w:hAnsi="Times New Roman" w:cs="Times New Roman"/>
          <w:b/>
          <w:bCs/>
          <w:sz w:val="40"/>
          <w:szCs w:val="40"/>
        </w:rPr>
        <w:t>Haad</w:t>
      </w:r>
      <w:proofErr w:type="spellEnd"/>
      <w:r w:rsidRPr="000A2A0F">
        <w:rPr>
          <w:rFonts w:ascii="Times New Roman" w:hAnsi="Times New Roman" w:cs="Times New Roman"/>
          <w:b/>
          <w:bCs/>
          <w:sz w:val="40"/>
          <w:szCs w:val="40"/>
        </w:rPr>
        <w:t xml:space="preserve"> </w:t>
      </w:r>
      <w:proofErr w:type="spellStart"/>
      <w:r w:rsidRPr="000A2A0F">
        <w:rPr>
          <w:rFonts w:ascii="Times New Roman" w:hAnsi="Times New Roman" w:cs="Times New Roman"/>
          <w:b/>
          <w:bCs/>
          <w:sz w:val="40"/>
          <w:szCs w:val="40"/>
        </w:rPr>
        <w:t>Thip</w:t>
      </w:r>
      <w:proofErr w:type="spellEnd"/>
      <w:r w:rsidRPr="000A2A0F">
        <w:rPr>
          <w:rFonts w:ascii="Times New Roman" w:hAnsi="Times New Roman" w:cs="Times New Roman"/>
          <w:b/>
          <w:bCs/>
          <w:sz w:val="40"/>
          <w:szCs w:val="40"/>
        </w:rPr>
        <w:t xml:space="preserve"> Public Company Limited</w:t>
      </w:r>
    </w:p>
    <w:p w14:paraId="035574A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0A2A0F">
        <w:rPr>
          <w:rFonts w:ascii="Times New Roman" w:hAnsi="Times New Roman" w:cs="Times New Roman"/>
          <w:b/>
          <w:bCs/>
          <w:sz w:val="40"/>
          <w:szCs w:val="40"/>
        </w:rPr>
        <w:t xml:space="preserve">and its </w:t>
      </w:r>
      <w:r w:rsidRPr="000A2A0F">
        <w:rPr>
          <w:rFonts w:ascii="Times New Roman" w:hAnsi="Times New Roman" w:cs="Times New Roman"/>
          <w:b/>
          <w:bCs/>
          <w:sz w:val="40"/>
          <w:szCs w:val="50"/>
        </w:rPr>
        <w:t>S</w:t>
      </w:r>
      <w:r w:rsidRPr="000A2A0F">
        <w:rPr>
          <w:rFonts w:ascii="Times New Roman" w:hAnsi="Times New Roman" w:cs="Times New Roman"/>
          <w:b/>
          <w:bCs/>
          <w:sz w:val="40"/>
          <w:szCs w:val="40"/>
        </w:rPr>
        <w:t>ubsidiaries</w:t>
      </w:r>
    </w:p>
    <w:p w14:paraId="0069297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5B8BF393" w14:textId="77777777"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rPr>
        <w:t xml:space="preserve">Condensed </w:t>
      </w:r>
      <w:r>
        <w:rPr>
          <w:rFonts w:ascii="Times New Roman" w:hAnsi="Times New Roman" w:cs="Times New Roman"/>
          <w:spacing w:val="-3"/>
          <w:sz w:val="36"/>
          <w:szCs w:val="36"/>
        </w:rPr>
        <w:t>i</w:t>
      </w:r>
      <w:r w:rsidRPr="00355265">
        <w:rPr>
          <w:rFonts w:ascii="Times New Roman" w:hAnsi="Times New Roman" w:cs="Times New Roman"/>
          <w:spacing w:val="-3"/>
          <w:sz w:val="36"/>
          <w:szCs w:val="36"/>
        </w:rPr>
        <w:t xml:space="preserve">nterim financial </w:t>
      </w:r>
      <w:proofErr w:type="gramStart"/>
      <w:r w:rsidRPr="00355265">
        <w:rPr>
          <w:rFonts w:ascii="Times New Roman" w:hAnsi="Times New Roman" w:cs="Times New Roman"/>
          <w:spacing w:val="-3"/>
          <w:sz w:val="36"/>
          <w:szCs w:val="36"/>
        </w:rPr>
        <w:t>statements</w:t>
      </w:r>
      <w:proofErr w:type="gramEnd"/>
    </w:p>
    <w:p w14:paraId="230C3402" w14:textId="550A6E61"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for the three</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month period ended</w:t>
      </w:r>
    </w:p>
    <w:p w14:paraId="2633EFE5" w14:textId="578C06D5" w:rsidR="0033411B" w:rsidRPr="00F964F8" w:rsidRDefault="0033411B" w:rsidP="0033411B">
      <w:pPr>
        <w:shd w:val="clear" w:color="auto" w:fill="FFFFFF"/>
        <w:jc w:val="center"/>
        <w:rPr>
          <w:rFonts w:ascii="Times New Roman" w:hAnsi="Times New Roman" w:cstheme="minorBidi"/>
          <w:spacing w:val="-3"/>
          <w:sz w:val="36"/>
          <w:szCs w:val="45"/>
        </w:rPr>
      </w:pPr>
      <w:r>
        <w:rPr>
          <w:rFonts w:ascii="Times New Roman" w:hAnsi="Times New Roman" w:cs="Times New Roman"/>
          <w:spacing w:val="-3"/>
          <w:sz w:val="36"/>
          <w:szCs w:val="36"/>
          <w:lang w:val="en-GB" w:bidi="ar-SA"/>
        </w:rPr>
        <w:t>3</w:t>
      </w:r>
      <w:r w:rsidR="009C4754">
        <w:rPr>
          <w:rFonts w:ascii="Times New Roman" w:hAnsi="Times New Roman" w:cs="Times New Roman"/>
          <w:spacing w:val="-3"/>
          <w:sz w:val="36"/>
          <w:szCs w:val="36"/>
          <w:lang w:val="en-GB" w:bidi="ar-SA"/>
        </w:rPr>
        <w:t xml:space="preserve">1 March </w:t>
      </w:r>
      <w:r>
        <w:rPr>
          <w:rFonts w:ascii="Times New Roman" w:hAnsi="Times New Roman" w:cs="Times New Roman"/>
          <w:spacing w:val="-3"/>
          <w:sz w:val="36"/>
          <w:szCs w:val="36"/>
          <w:lang w:val="en-GB" w:bidi="ar-SA"/>
        </w:rPr>
        <w:t>202</w:t>
      </w:r>
      <w:r w:rsidR="009C4754">
        <w:rPr>
          <w:rFonts w:ascii="Times New Roman" w:hAnsi="Times New Roman" w:cs="Times New Roman"/>
          <w:spacing w:val="-3"/>
          <w:sz w:val="36"/>
          <w:szCs w:val="36"/>
          <w:lang w:val="en-GB" w:bidi="ar-SA"/>
        </w:rPr>
        <w:t>4</w:t>
      </w:r>
    </w:p>
    <w:p w14:paraId="3186DC64" w14:textId="77777777" w:rsidR="0033411B" w:rsidRPr="00355265" w:rsidRDefault="0033411B" w:rsidP="0033411B">
      <w:pPr>
        <w:shd w:val="clear" w:color="auto" w:fill="FFFFFF"/>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and</w:t>
      </w:r>
    </w:p>
    <w:p w14:paraId="1DC1A4A6" w14:textId="77777777"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Independent auditor</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s review report</w:t>
      </w:r>
    </w:p>
    <w:p w14:paraId="67C0B5E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0A2A0F" w:rsidSect="009C4754">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0A2A0F">
        <w:rPr>
          <w:rFonts w:ascii="Times New Roman" w:hAnsi="Times New Roman" w:cs="Times New Roman"/>
          <w:b/>
          <w:bCs/>
          <w:sz w:val="28"/>
          <w:szCs w:val="28"/>
        </w:rPr>
        <w:lastRenderedPageBreak/>
        <w:t>Independent Auditor</w:t>
      </w:r>
      <w:r w:rsidRPr="000A2A0F">
        <w:rPr>
          <w:rFonts w:ascii="Times New Roman" w:hAnsi="Times New Roman"/>
          <w:b/>
          <w:bCs/>
          <w:sz w:val="28"/>
          <w:szCs w:val="28"/>
          <w:cs/>
        </w:rPr>
        <w:t>’</w:t>
      </w:r>
      <w:r w:rsidRPr="000A2A0F">
        <w:rPr>
          <w:rFonts w:ascii="Times New Roman" w:hAnsi="Times New Roman" w:cs="Times New Roman"/>
          <w:b/>
          <w:bCs/>
          <w:sz w:val="28"/>
          <w:szCs w:val="28"/>
        </w:rPr>
        <w:t>s Report on Review of Interim Financial Information</w:t>
      </w:r>
    </w:p>
    <w:p w14:paraId="16E66394" w14:textId="77777777" w:rsidR="00291866" w:rsidRPr="00906BA3" w:rsidRDefault="00291866" w:rsidP="00291866">
      <w:pPr>
        <w:pStyle w:val="RNormal"/>
        <w:ind w:right="-25"/>
        <w:rPr>
          <w:rFonts w:cs="Times New Roman"/>
          <w:sz w:val="20"/>
          <w:szCs w:val="20"/>
        </w:rPr>
      </w:pPr>
    </w:p>
    <w:p w14:paraId="1F86DFA9" w14:textId="77777777" w:rsidR="00291866" w:rsidRPr="00906BA3" w:rsidRDefault="00291866" w:rsidP="00291866">
      <w:pPr>
        <w:pStyle w:val="RNormal"/>
        <w:ind w:right="-25"/>
        <w:rPr>
          <w:rFonts w:cs="Times New Roman"/>
          <w:sz w:val="20"/>
          <w:szCs w:val="20"/>
        </w:rPr>
      </w:pPr>
    </w:p>
    <w:p w14:paraId="143F276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0A2A0F">
        <w:rPr>
          <w:rFonts w:ascii="Times New Roman" w:hAnsi="Times New Roman" w:cs="Times New Roman"/>
          <w:b/>
          <w:bCs/>
          <w:sz w:val="24"/>
          <w:szCs w:val="24"/>
        </w:rPr>
        <w:t xml:space="preserve">To the Board of Directors of </w:t>
      </w:r>
      <w:proofErr w:type="spellStart"/>
      <w:r w:rsidRPr="000A2A0F">
        <w:rPr>
          <w:rFonts w:ascii="Times New Roman" w:hAnsi="Times New Roman" w:cs="Times New Roman"/>
          <w:b/>
          <w:bCs/>
          <w:sz w:val="24"/>
          <w:szCs w:val="24"/>
        </w:rPr>
        <w:t>Haad</w:t>
      </w:r>
      <w:proofErr w:type="spellEnd"/>
      <w:r w:rsidRPr="000A2A0F">
        <w:rPr>
          <w:rFonts w:ascii="Times New Roman" w:hAnsi="Times New Roman" w:cs="Times New Roman"/>
          <w:b/>
          <w:bCs/>
          <w:sz w:val="24"/>
          <w:szCs w:val="24"/>
        </w:rPr>
        <w:t xml:space="preserve"> </w:t>
      </w:r>
      <w:proofErr w:type="spellStart"/>
      <w:r w:rsidRPr="000A2A0F">
        <w:rPr>
          <w:rFonts w:ascii="Times New Roman" w:hAnsi="Times New Roman" w:cs="Times New Roman"/>
          <w:b/>
          <w:bCs/>
          <w:sz w:val="24"/>
          <w:szCs w:val="24"/>
        </w:rPr>
        <w:t>Thip</w:t>
      </w:r>
      <w:proofErr w:type="spellEnd"/>
      <w:r w:rsidRPr="000A2A0F">
        <w:rPr>
          <w:rFonts w:ascii="Times New Roman" w:hAnsi="Times New Roman" w:cs="Times New Roman"/>
          <w:b/>
          <w:bCs/>
          <w:sz w:val="24"/>
          <w:szCs w:val="24"/>
        </w:rPr>
        <w:t xml:space="preserve"> Public Company Limited</w:t>
      </w:r>
    </w:p>
    <w:p w14:paraId="55D70EBA"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3A2DA8C" w14:textId="77777777" w:rsidR="009C4754" w:rsidRPr="000A2A0F" w:rsidRDefault="009C4754" w:rsidP="009C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0A2A0F">
        <w:rPr>
          <w:rFonts w:ascii="Times New Roman" w:hAnsi="Times New Roman" w:cs="Times New Roman"/>
          <w:sz w:val="22"/>
          <w:szCs w:val="22"/>
        </w:rPr>
        <w:t xml:space="preserve">I have reviewed the accompanying consolidated and separate statements of financial position of </w:t>
      </w:r>
      <w:proofErr w:type="spellStart"/>
      <w:r w:rsidRPr="000A2A0F">
        <w:rPr>
          <w:rFonts w:ascii="Times New Roman" w:hAnsi="Times New Roman" w:cs="Times New Roman"/>
          <w:sz w:val="22"/>
          <w:szCs w:val="22"/>
        </w:rPr>
        <w:t>Haad</w:t>
      </w:r>
      <w:proofErr w:type="spellEnd"/>
      <w:r w:rsidRPr="000A2A0F">
        <w:rPr>
          <w:rFonts w:ascii="Times New Roman" w:hAnsi="Times New Roman" w:cs="Times New Roman"/>
          <w:sz w:val="22"/>
          <w:szCs w:val="22"/>
        </w:rPr>
        <w:t xml:space="preserve"> </w:t>
      </w:r>
      <w:proofErr w:type="spellStart"/>
      <w:r w:rsidRPr="000A2A0F">
        <w:rPr>
          <w:rFonts w:ascii="Times New Roman" w:hAnsi="Times New Roman" w:cs="Times New Roman"/>
          <w:sz w:val="22"/>
          <w:szCs w:val="22"/>
        </w:rPr>
        <w:t>Thip</w:t>
      </w:r>
      <w:proofErr w:type="spellEnd"/>
      <w:r w:rsidRPr="000A2A0F">
        <w:rPr>
          <w:rFonts w:ascii="Times New Roman" w:hAnsi="Times New Roman" w:cs="Times New Roman"/>
          <w:sz w:val="22"/>
          <w:szCs w:val="22"/>
        </w:rPr>
        <w:t xml:space="preserve"> Public Company Limited and its subsidiaries, and of </w:t>
      </w:r>
      <w:proofErr w:type="spellStart"/>
      <w:r w:rsidRPr="000A2A0F">
        <w:rPr>
          <w:rFonts w:ascii="Times New Roman" w:hAnsi="Times New Roman" w:cs="Times New Roman"/>
          <w:sz w:val="22"/>
          <w:szCs w:val="22"/>
        </w:rPr>
        <w:t>Haad</w:t>
      </w:r>
      <w:proofErr w:type="spellEnd"/>
      <w:r w:rsidRPr="000A2A0F">
        <w:rPr>
          <w:rFonts w:ascii="Times New Roman" w:hAnsi="Times New Roman" w:cs="Times New Roman"/>
          <w:sz w:val="22"/>
          <w:szCs w:val="22"/>
        </w:rPr>
        <w:t xml:space="preserve"> </w:t>
      </w:r>
      <w:proofErr w:type="spellStart"/>
      <w:r w:rsidRPr="000A2A0F">
        <w:rPr>
          <w:rFonts w:ascii="Times New Roman" w:hAnsi="Times New Roman" w:cs="Times New Roman"/>
          <w:sz w:val="22"/>
          <w:szCs w:val="22"/>
        </w:rPr>
        <w:t>Thip</w:t>
      </w:r>
      <w:proofErr w:type="spellEnd"/>
      <w:r w:rsidRPr="000A2A0F">
        <w:rPr>
          <w:rFonts w:ascii="Times New Roman" w:hAnsi="Times New Roman" w:cs="Times New Roman"/>
          <w:sz w:val="22"/>
          <w:szCs w:val="22"/>
        </w:rPr>
        <w:t xml:space="preserve"> Public Company Limited, respectively, as </w:t>
      </w: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31 March 202</w:t>
      </w:r>
      <w:r>
        <w:rPr>
          <w:rFonts w:ascii="Times New Roman" w:hAnsi="Times New Roman" w:cs="Times New Roman"/>
          <w:sz w:val="22"/>
          <w:szCs w:val="22"/>
        </w:rPr>
        <w:t>4</w:t>
      </w:r>
      <w:r w:rsidRPr="000A2A0F">
        <w:rPr>
          <w:rFonts w:ascii="Times New Roman" w:hAnsi="Times New Roman" w:cs="Times New Roman"/>
          <w:sz w:val="22"/>
          <w:szCs w:val="22"/>
        </w:rPr>
        <w:t>; the consolidated and separate statements of comprehensive income</w:t>
      </w:r>
      <w:r w:rsidRPr="000A2A0F">
        <w:rPr>
          <w:rFonts w:ascii="Times New Roman" w:hAnsi="Times New Roman" w:cs="Times New Roman"/>
          <w:sz w:val="22"/>
          <w:szCs w:val="28"/>
        </w:rPr>
        <w:t xml:space="preserve">, </w:t>
      </w:r>
      <w:r w:rsidRPr="000A2A0F">
        <w:rPr>
          <w:rFonts w:ascii="Times New Roman" w:hAnsi="Times New Roman" w:cs="Times New Roman"/>
          <w:sz w:val="22"/>
          <w:szCs w:val="22"/>
        </w:rPr>
        <w:t>changes in equity and cash flows for the three-month period ended 31 March 202</w:t>
      </w:r>
      <w:r>
        <w:rPr>
          <w:rFonts w:ascii="Times New Roman" w:hAnsi="Times New Roman" w:cs="Times New Roman"/>
          <w:sz w:val="22"/>
          <w:szCs w:val="22"/>
        </w:rPr>
        <w:t>4</w:t>
      </w:r>
      <w:r w:rsidRPr="000A2A0F">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0A2A0F">
        <w:rPr>
          <w:rFonts w:ascii="Times New Roman" w:hAnsi="Times New Roman" w:cs="Times New Roman"/>
          <w:spacing w:val="-4"/>
          <w:sz w:val="22"/>
          <w:szCs w:val="22"/>
        </w:rPr>
        <w:t xml:space="preserve">information in accordance with Thai Accounting Standard 34, “Interim Financial Reporting”. </w:t>
      </w:r>
      <w:r w:rsidRPr="000A2A0F">
        <w:rPr>
          <w:rFonts w:ascii="Times New Roman" w:hAnsi="Times New Roman" w:cs="Times New Roman"/>
          <w:sz w:val="22"/>
          <w:szCs w:val="22"/>
        </w:rPr>
        <w:t>My responsibility is to express a conclusion on this interim financial information based on my review.</w:t>
      </w:r>
    </w:p>
    <w:p w14:paraId="271C8487" w14:textId="77777777" w:rsidR="009C4754" w:rsidRDefault="009C4754"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28ECD59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Scope of Review</w:t>
      </w:r>
    </w:p>
    <w:p w14:paraId="20CAEBE2"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66109100"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 xml:space="preserve">I conducted my review in accordance with Thai Standard on Review Engagements 2410, </w:t>
      </w:r>
      <w:r w:rsidR="0087154E">
        <w:rPr>
          <w:rFonts w:ascii="Times New Roman" w:hAnsi="Times New Roman"/>
          <w:sz w:val="22"/>
          <w:szCs w:val="22"/>
        </w:rPr>
        <w:t>“</w:t>
      </w:r>
      <w:r w:rsidRPr="000A2A0F">
        <w:rPr>
          <w:rFonts w:ascii="Times New Roman" w:hAnsi="Times New Roman" w:cs="Times New Roman"/>
          <w:sz w:val="22"/>
          <w:szCs w:val="22"/>
        </w:rPr>
        <w:t>Review of Interim Financial Information Performed by the Independent Auditor of the Entity</w:t>
      </w:r>
      <w:r w:rsidR="0087154E">
        <w:rPr>
          <w:rFonts w:ascii="Times New Roman" w:hAnsi="Times New Roman"/>
          <w:sz w:val="22"/>
          <w:szCs w:val="22"/>
        </w:rPr>
        <w:t>”</w:t>
      </w:r>
      <w:r w:rsidRPr="000A2A0F">
        <w:rPr>
          <w:rFonts w:ascii="Times New Roman" w:hAnsi="Times New Roman"/>
          <w:sz w:val="22"/>
          <w:szCs w:val="22"/>
          <w:cs/>
        </w:rPr>
        <w:t xml:space="preserve">. </w:t>
      </w:r>
      <w:r w:rsidRPr="000A2A0F">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A2A0F">
        <w:rPr>
          <w:rFonts w:ascii="Times New Roman" w:hAnsi="Times New Roman"/>
          <w:sz w:val="22"/>
          <w:szCs w:val="22"/>
          <w:cs/>
        </w:rPr>
        <w:t xml:space="preserve">. </w:t>
      </w:r>
      <w:r w:rsidRPr="000A2A0F">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A2A0F">
        <w:rPr>
          <w:rFonts w:ascii="Times New Roman" w:hAnsi="Times New Roman"/>
          <w:sz w:val="22"/>
          <w:szCs w:val="22"/>
          <w:cs/>
        </w:rPr>
        <w:t xml:space="preserve">. </w:t>
      </w:r>
      <w:r w:rsidRPr="000A2A0F">
        <w:rPr>
          <w:rFonts w:ascii="Times New Roman" w:hAnsi="Times New Roman" w:cs="Times New Roman"/>
          <w:sz w:val="22"/>
          <w:szCs w:val="22"/>
        </w:rPr>
        <w:t>Accordingly, I do not express an audit opinion</w:t>
      </w:r>
      <w:r w:rsidRPr="000A2A0F">
        <w:rPr>
          <w:rFonts w:ascii="Times New Roman" w:hAnsi="Times New Roman"/>
          <w:sz w:val="22"/>
          <w:szCs w:val="22"/>
          <w:cs/>
        </w:rPr>
        <w:t>.</w:t>
      </w:r>
    </w:p>
    <w:p w14:paraId="4884CE0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Conclusion</w:t>
      </w:r>
    </w:p>
    <w:p w14:paraId="1B4C00B9"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6AAA4D6F"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0087154E">
        <w:rPr>
          <w:rFonts w:ascii="Times New Roman" w:hAnsi="Times New Roman"/>
          <w:sz w:val="22"/>
          <w:szCs w:val="22"/>
        </w:rPr>
        <w:t>“</w:t>
      </w:r>
      <w:r w:rsidRPr="000A2A0F">
        <w:rPr>
          <w:rFonts w:ascii="Times New Roman" w:hAnsi="Times New Roman" w:cs="Times New Roman"/>
          <w:sz w:val="22"/>
          <w:szCs w:val="22"/>
        </w:rPr>
        <w:t>Interim Financial Reporting</w:t>
      </w:r>
      <w:r w:rsidR="0087154E">
        <w:rPr>
          <w:rFonts w:ascii="Times New Roman" w:hAnsi="Times New Roman" w:cs="Times New Roman"/>
          <w:sz w:val="22"/>
          <w:szCs w:val="22"/>
        </w:rPr>
        <w:t>”</w:t>
      </w:r>
      <w:r w:rsidRPr="000A2A0F">
        <w:rPr>
          <w:rFonts w:ascii="Times New Roman" w:hAnsi="Times New Roman"/>
          <w:sz w:val="22"/>
          <w:szCs w:val="22"/>
          <w:cs/>
        </w:rPr>
        <w:t>.</w:t>
      </w:r>
    </w:p>
    <w:p w14:paraId="071F3DFF"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0E50503A" w:rsidR="00291866" w:rsidRPr="000A2A0F" w:rsidRDefault="002D58A7"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w:t>
      </w:r>
      <w:r w:rsidR="0009212B">
        <w:rPr>
          <w:rFonts w:ascii="Times New Roman" w:hAnsi="Times New Roman"/>
          <w:sz w:val="22"/>
          <w:szCs w:val="28"/>
        </w:rPr>
        <w:t>Chanarat Chanwa</w:t>
      </w:r>
      <w:r>
        <w:rPr>
          <w:rFonts w:ascii="Times New Roman" w:hAnsi="Times New Roman"/>
          <w:sz w:val="22"/>
          <w:szCs w:val="22"/>
        </w:rPr>
        <w:t>)</w:t>
      </w:r>
    </w:p>
    <w:p w14:paraId="3F9F933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Certified Public Accountant</w:t>
      </w:r>
    </w:p>
    <w:p w14:paraId="67E01FFD" w14:textId="07E1CAE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Registration No</w:t>
      </w:r>
      <w:r w:rsidRPr="000A2A0F">
        <w:rPr>
          <w:rFonts w:ascii="Times New Roman" w:hAnsi="Times New Roman"/>
          <w:sz w:val="22"/>
          <w:szCs w:val="22"/>
          <w:cs/>
        </w:rPr>
        <w:t xml:space="preserve">. </w:t>
      </w:r>
      <w:r w:rsidR="0009212B">
        <w:rPr>
          <w:rFonts w:ascii="Times New Roman" w:hAnsi="Times New Roman" w:cs="Times New Roman"/>
          <w:sz w:val="22"/>
          <w:szCs w:val="22"/>
        </w:rPr>
        <w:t>9052</w:t>
      </w:r>
    </w:p>
    <w:p w14:paraId="1C3819C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 xml:space="preserve">KPMG </w:t>
      </w:r>
      <w:proofErr w:type="spellStart"/>
      <w:r w:rsidRPr="000A2A0F">
        <w:rPr>
          <w:rFonts w:ascii="Times New Roman" w:hAnsi="Times New Roman" w:cs="Times New Roman"/>
          <w:sz w:val="22"/>
          <w:szCs w:val="22"/>
        </w:rPr>
        <w:t>Phoomchai</w:t>
      </w:r>
      <w:proofErr w:type="spellEnd"/>
      <w:r w:rsidRPr="000A2A0F">
        <w:rPr>
          <w:rFonts w:ascii="Times New Roman" w:hAnsi="Times New Roman" w:cs="Times New Roman"/>
          <w:sz w:val="22"/>
          <w:szCs w:val="22"/>
        </w:rPr>
        <w:t xml:space="preserve"> Audit Ltd</w:t>
      </w:r>
      <w:r w:rsidRPr="000A2A0F">
        <w:rPr>
          <w:rFonts w:ascii="Times New Roman" w:hAnsi="Times New Roman"/>
          <w:sz w:val="22"/>
          <w:szCs w:val="22"/>
          <w:cs/>
        </w:rPr>
        <w:t>.</w:t>
      </w:r>
    </w:p>
    <w:p w14:paraId="7E82F0D9" w14:textId="08E564F6" w:rsidR="00291866" w:rsidRDefault="00291866" w:rsidP="00B5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5"/>
        <w:rPr>
          <w:rFonts w:ascii="Times New Roman" w:hAnsi="Times New Roman" w:cstheme="minorBidi"/>
          <w:sz w:val="22"/>
          <w:szCs w:val="22"/>
        </w:rPr>
      </w:pPr>
      <w:r w:rsidRPr="000A2A0F">
        <w:rPr>
          <w:rFonts w:ascii="Times New Roman" w:hAnsi="Times New Roman" w:cs="Times New Roman"/>
          <w:sz w:val="22"/>
          <w:szCs w:val="22"/>
        </w:rPr>
        <w:t>Bangkok</w:t>
      </w:r>
    </w:p>
    <w:p w14:paraId="635EF34D" w14:textId="3A8BA651" w:rsidR="00513405" w:rsidRDefault="00B52503" w:rsidP="00B5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5"/>
        <w:rPr>
          <w:rFonts w:ascii="Times New Roman" w:hAnsi="Times New Roman" w:cstheme="minorBidi"/>
          <w:sz w:val="22"/>
          <w:szCs w:val="22"/>
        </w:rPr>
      </w:pPr>
      <w:r>
        <w:rPr>
          <w:rFonts w:ascii="Times New Roman" w:hAnsi="Times New Roman"/>
          <w:sz w:val="22"/>
          <w:szCs w:val="22"/>
        </w:rPr>
        <w:t>13 May 2024</w:t>
      </w:r>
    </w:p>
    <w:p w14:paraId="3A53AA0A" w14:textId="77777777" w:rsidR="009C4754" w:rsidRPr="00513405" w:rsidRDefault="009C4754"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p>
    <w:sectPr w:rsidR="009C4754" w:rsidRPr="00513405" w:rsidSect="009C4754">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CB5D5" w14:textId="77777777" w:rsidR="008C2579" w:rsidRDefault="008C2579" w:rsidP="0047103A">
      <w:pPr>
        <w:pStyle w:val="BodyText3"/>
      </w:pPr>
      <w:r>
        <w:separator/>
      </w:r>
    </w:p>
  </w:endnote>
  <w:endnote w:type="continuationSeparator" w:id="0">
    <w:p w14:paraId="512C55EF" w14:textId="77777777" w:rsidR="008C2579" w:rsidRDefault="008C2579" w:rsidP="0047103A">
      <w:pPr>
        <w:pStyle w:val="BodyText3"/>
      </w:pPr>
      <w:r>
        <w:continuationSeparator/>
      </w:r>
    </w:p>
  </w:endnote>
  <w:endnote w:type="continuationNotice" w:id="1">
    <w:p w14:paraId="193AAC6E" w14:textId="77777777" w:rsidR="008C2579" w:rsidRDefault="008C25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8BB" w14:textId="77777777" w:rsidR="0055628C" w:rsidRDefault="0055628C"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5628C" w:rsidRDefault="0055628C"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947" w14:textId="77777777" w:rsidR="0055628C" w:rsidRPr="00B04B94" w:rsidRDefault="005562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5628C" w:rsidRPr="008F559E" w:rsidRDefault="0055628C"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70D8" w14:textId="77777777" w:rsidR="0055628C" w:rsidRDefault="0055628C">
    <w:pPr>
      <w:pStyle w:val="Footer"/>
    </w:pPr>
  </w:p>
  <w:p w14:paraId="1710096E" w14:textId="77777777" w:rsidR="0055628C" w:rsidRDefault="005562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AEC0" w14:textId="77777777" w:rsidR="008C2579" w:rsidRDefault="008C2579" w:rsidP="0047103A">
      <w:pPr>
        <w:pStyle w:val="BodyText3"/>
      </w:pPr>
      <w:r>
        <w:separator/>
      </w:r>
    </w:p>
  </w:footnote>
  <w:footnote w:type="continuationSeparator" w:id="0">
    <w:p w14:paraId="172234F4" w14:textId="77777777" w:rsidR="008C2579" w:rsidRDefault="008C2579" w:rsidP="0047103A">
      <w:pPr>
        <w:pStyle w:val="BodyText3"/>
      </w:pPr>
      <w:r>
        <w:continuationSeparator/>
      </w:r>
    </w:p>
  </w:footnote>
  <w:footnote w:type="continuationNotice" w:id="1">
    <w:p w14:paraId="0347ED53" w14:textId="77777777" w:rsidR="008C2579" w:rsidRDefault="008C25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C12D" w14:textId="77777777" w:rsidR="0055628C" w:rsidRDefault="0055628C">
    <w:pPr>
      <w:pStyle w:val="Header"/>
    </w:pPr>
  </w:p>
  <w:p w14:paraId="4E259711" w14:textId="77777777" w:rsidR="0055628C" w:rsidRDefault="005562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05E6" w14:textId="77777777" w:rsidR="0055628C" w:rsidRPr="009C4754" w:rsidRDefault="0055628C">
    <w:pPr>
      <w:pStyle w:val="Header"/>
      <w:rPr>
        <w:rFonts w:ascii="Times New Roman" w:hAnsi="Times New Roman" w:cs="Times New Roman"/>
        <w:sz w:val="28"/>
        <w:szCs w:val="28"/>
      </w:rPr>
    </w:pPr>
  </w:p>
  <w:p w14:paraId="3D593B32" w14:textId="36B24457" w:rsidR="0055628C" w:rsidRDefault="0055628C">
    <w:pPr>
      <w:rPr>
        <w:rFonts w:ascii="Times New Roman" w:hAnsi="Times New Roman" w:cs="Times New Roman"/>
        <w:sz w:val="28"/>
        <w:szCs w:val="28"/>
      </w:rPr>
    </w:pPr>
  </w:p>
  <w:p w14:paraId="6FF491F9" w14:textId="1490EB88" w:rsidR="009C4754" w:rsidRDefault="009C4754">
    <w:pPr>
      <w:rPr>
        <w:rFonts w:ascii="Times New Roman" w:hAnsi="Times New Roman" w:cs="Times New Roman"/>
        <w:sz w:val="28"/>
        <w:szCs w:val="28"/>
      </w:rPr>
    </w:pPr>
  </w:p>
  <w:p w14:paraId="16A86D71" w14:textId="567B41E5" w:rsidR="009C4754" w:rsidRDefault="009C4754">
    <w:pPr>
      <w:rPr>
        <w:rFonts w:ascii="Times New Roman" w:hAnsi="Times New Roman" w:cs="Times New Roman"/>
        <w:sz w:val="28"/>
        <w:szCs w:val="28"/>
      </w:rPr>
    </w:pPr>
  </w:p>
  <w:p w14:paraId="519BD0B9" w14:textId="61A31D93" w:rsidR="009C4754" w:rsidRDefault="009C4754">
    <w:pPr>
      <w:rPr>
        <w:rFonts w:ascii="Times New Roman" w:hAnsi="Times New Roman" w:cs="Times New Roman"/>
        <w:sz w:val="28"/>
        <w:szCs w:val="28"/>
      </w:rPr>
    </w:pPr>
  </w:p>
  <w:p w14:paraId="49B27E79" w14:textId="5FAABB47" w:rsidR="009C4754" w:rsidRDefault="009C4754">
    <w:pPr>
      <w:rPr>
        <w:rFonts w:ascii="Times New Roman" w:hAnsi="Times New Roman" w:cs="Times New Roman"/>
        <w:sz w:val="28"/>
        <w:szCs w:val="28"/>
      </w:rPr>
    </w:pPr>
  </w:p>
  <w:p w14:paraId="33DF6C09" w14:textId="1D40558F" w:rsidR="009C4754" w:rsidRDefault="009C4754">
    <w:pPr>
      <w:rPr>
        <w:rFonts w:ascii="Times New Roman" w:hAnsi="Times New Roman" w:cs="Times New Roman"/>
        <w:sz w:val="28"/>
        <w:szCs w:val="28"/>
      </w:rPr>
    </w:pPr>
  </w:p>
  <w:p w14:paraId="481F22F2" w14:textId="6D8C6924" w:rsidR="009C4754" w:rsidRDefault="009C4754">
    <w:pPr>
      <w:rPr>
        <w:rFonts w:ascii="Times New Roman" w:hAnsi="Times New Roman" w:cs="Times New Roman"/>
        <w:sz w:val="28"/>
        <w:szCs w:val="28"/>
      </w:rPr>
    </w:pPr>
  </w:p>
  <w:p w14:paraId="3EAA7201" w14:textId="2BE467CE" w:rsidR="009C4754" w:rsidRDefault="009C4754">
    <w:pPr>
      <w:rPr>
        <w:rFonts w:ascii="Times New Roman" w:hAnsi="Times New Roman" w:cs="Times New Roman"/>
        <w:sz w:val="28"/>
        <w:szCs w:val="28"/>
      </w:rPr>
    </w:pPr>
  </w:p>
  <w:p w14:paraId="746F22B3" w14:textId="66931733" w:rsidR="009C4754" w:rsidRDefault="009C4754">
    <w:pPr>
      <w:rPr>
        <w:rFonts w:ascii="Times New Roman" w:hAnsi="Times New Roman" w:cs="Times New Roman"/>
        <w:sz w:val="28"/>
        <w:szCs w:val="28"/>
      </w:rPr>
    </w:pPr>
  </w:p>
  <w:p w14:paraId="33EDE834" w14:textId="48F1E337" w:rsidR="009C4754" w:rsidRDefault="009C4754">
    <w:pPr>
      <w:rPr>
        <w:rFonts w:ascii="Times New Roman" w:hAnsi="Times New Roman" w:cs="Times New Roman"/>
        <w:sz w:val="28"/>
        <w:szCs w:val="28"/>
      </w:rPr>
    </w:pPr>
  </w:p>
  <w:p w14:paraId="09FEB950" w14:textId="11C6D995" w:rsidR="009C4754" w:rsidRDefault="009C4754">
    <w:pPr>
      <w:rPr>
        <w:rFonts w:ascii="Times New Roman" w:hAnsi="Times New Roman" w:cs="Times New Roman"/>
        <w:sz w:val="28"/>
        <w:szCs w:val="28"/>
      </w:rPr>
    </w:pPr>
  </w:p>
  <w:p w14:paraId="1495E034" w14:textId="54C6F1C6" w:rsidR="00122351" w:rsidRDefault="00122351">
    <w:pPr>
      <w:rPr>
        <w:rFonts w:ascii="Times New Roman" w:hAnsi="Times New Roman" w:cs="Times New Roman"/>
        <w:sz w:val="28"/>
        <w:szCs w:val="28"/>
      </w:rPr>
    </w:pPr>
  </w:p>
  <w:p w14:paraId="6F360C53" w14:textId="77777777" w:rsidR="00122351" w:rsidRPr="009C4754" w:rsidRDefault="00122351">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16DE" w14:textId="77777777" w:rsidR="0055628C" w:rsidRDefault="0055628C">
    <w:pPr>
      <w:pStyle w:val="Header"/>
    </w:pPr>
  </w:p>
  <w:p w14:paraId="601244F2" w14:textId="77777777" w:rsidR="0055628C" w:rsidRDefault="0055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A869" w14:textId="54151D49" w:rsidR="0055628C" w:rsidRDefault="0055628C" w:rsidP="002748E9">
    <w:pPr>
      <w:pStyle w:val="acctmainheading"/>
      <w:spacing w:after="0" w:line="240" w:lineRule="atLeast"/>
      <w:rPr>
        <w:sz w:val="24"/>
        <w:szCs w:val="24"/>
        <w:lang w:bidi="th-TH"/>
      </w:rPr>
    </w:pPr>
  </w:p>
  <w:p w14:paraId="49115AED" w14:textId="39DA1508" w:rsidR="00B53B3C" w:rsidRDefault="00B53B3C" w:rsidP="002748E9">
    <w:pPr>
      <w:pStyle w:val="acctmainheading"/>
      <w:spacing w:after="0" w:line="240" w:lineRule="atLeast"/>
      <w:rPr>
        <w:sz w:val="24"/>
        <w:szCs w:val="24"/>
        <w:lang w:bidi="th-TH"/>
      </w:rPr>
    </w:pPr>
  </w:p>
  <w:p w14:paraId="7E65B310" w14:textId="1E9360E1" w:rsidR="00B53B3C" w:rsidRDefault="00B53B3C" w:rsidP="002748E9">
    <w:pPr>
      <w:pStyle w:val="acctmainheading"/>
      <w:spacing w:after="0" w:line="240" w:lineRule="atLeast"/>
      <w:rPr>
        <w:sz w:val="24"/>
        <w:szCs w:val="24"/>
        <w:lang w:bidi="th-TH"/>
      </w:rPr>
    </w:pPr>
  </w:p>
  <w:p w14:paraId="16F85927" w14:textId="5080F699" w:rsidR="00B53B3C" w:rsidRDefault="00B53B3C" w:rsidP="002748E9">
    <w:pPr>
      <w:pStyle w:val="acctmainheading"/>
      <w:spacing w:after="0" w:line="240" w:lineRule="atLeast"/>
      <w:rPr>
        <w:sz w:val="24"/>
        <w:szCs w:val="24"/>
        <w:lang w:bidi="th-TH"/>
      </w:rPr>
    </w:pPr>
  </w:p>
  <w:p w14:paraId="7E8125B8" w14:textId="3B90F164" w:rsidR="00B53B3C" w:rsidRDefault="00B53B3C" w:rsidP="002748E9">
    <w:pPr>
      <w:pStyle w:val="acctmainheading"/>
      <w:spacing w:after="0" w:line="240" w:lineRule="atLeast"/>
      <w:rPr>
        <w:sz w:val="24"/>
        <w:szCs w:val="24"/>
        <w:lang w:bidi="th-TH"/>
      </w:rPr>
    </w:pPr>
  </w:p>
  <w:p w14:paraId="42895262" w14:textId="292A5743" w:rsidR="00B53B3C" w:rsidRDefault="00B53B3C" w:rsidP="002748E9">
    <w:pPr>
      <w:pStyle w:val="acctmainheading"/>
      <w:spacing w:after="0" w:line="240" w:lineRule="atLeast"/>
      <w:rPr>
        <w:sz w:val="24"/>
        <w:szCs w:val="24"/>
        <w:lang w:bidi="th-TH"/>
      </w:rPr>
    </w:pPr>
  </w:p>
  <w:p w14:paraId="58628120" w14:textId="7F9E05E5" w:rsidR="00B53B3C" w:rsidRDefault="00B53B3C" w:rsidP="002748E9">
    <w:pPr>
      <w:pStyle w:val="acctmainheading"/>
      <w:spacing w:after="0" w:line="240" w:lineRule="atLeast"/>
      <w:rPr>
        <w:sz w:val="24"/>
        <w:szCs w:val="24"/>
        <w:lang w:bidi="th-TH"/>
      </w:rPr>
    </w:pPr>
  </w:p>
  <w:p w14:paraId="6C552B88" w14:textId="1A73FEAA" w:rsidR="00B53B3C" w:rsidRDefault="00B53B3C" w:rsidP="002748E9">
    <w:pPr>
      <w:pStyle w:val="acctmainheading"/>
      <w:spacing w:after="0" w:line="240" w:lineRule="atLeast"/>
      <w:rPr>
        <w:sz w:val="24"/>
        <w:szCs w:val="24"/>
        <w:lang w:bidi="th-TH"/>
      </w:rPr>
    </w:pPr>
  </w:p>
  <w:p w14:paraId="6EFD75C7" w14:textId="77777777" w:rsidR="00B53B3C" w:rsidRDefault="00B53B3C" w:rsidP="002748E9">
    <w:pPr>
      <w:pStyle w:val="acctmainheading"/>
      <w:spacing w:after="0" w:line="240" w:lineRule="atLeast"/>
      <w:rPr>
        <w:sz w:val="24"/>
        <w:szCs w:val="24"/>
        <w:lang w:bidi="th-TH"/>
      </w:rPr>
    </w:pPr>
  </w:p>
  <w:p w14:paraId="6F881F25" w14:textId="541FCCC5" w:rsidR="00B53B3C" w:rsidRDefault="00B53B3C" w:rsidP="002748E9">
    <w:pPr>
      <w:pStyle w:val="acctmainheading"/>
      <w:spacing w:after="0" w:line="240" w:lineRule="atLeast"/>
      <w:rPr>
        <w:sz w:val="24"/>
        <w:szCs w:val="24"/>
        <w:lang w:bidi="th-TH"/>
      </w:rPr>
    </w:pPr>
  </w:p>
  <w:p w14:paraId="62FF84FF" w14:textId="77777777" w:rsidR="00B53B3C" w:rsidRDefault="00B53B3C" w:rsidP="002748E9">
    <w:pPr>
      <w:pStyle w:val="acctmainheading"/>
      <w:spacing w:after="0" w:line="240" w:lineRule="atLeast"/>
      <w:rPr>
        <w:sz w:val="24"/>
        <w:szCs w:val="24"/>
        <w:lang w:bidi="th-TH"/>
      </w:rPr>
    </w:pPr>
  </w:p>
  <w:p w14:paraId="0DE07A65" w14:textId="77777777" w:rsidR="0055628C" w:rsidRPr="002748E9" w:rsidRDefault="0055628C"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0646E7C0"/>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5F65"/>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663437219">
    <w:abstractNumId w:val="6"/>
  </w:num>
  <w:num w:numId="2" w16cid:durableId="1273515796">
    <w:abstractNumId w:val="5"/>
  </w:num>
  <w:num w:numId="3" w16cid:durableId="1679768373">
    <w:abstractNumId w:val="9"/>
  </w:num>
  <w:num w:numId="4" w16cid:durableId="1408073586">
    <w:abstractNumId w:val="7"/>
  </w:num>
  <w:num w:numId="5" w16cid:durableId="794912665">
    <w:abstractNumId w:val="8"/>
  </w:num>
  <w:num w:numId="6" w16cid:durableId="367344110">
    <w:abstractNumId w:val="3"/>
  </w:num>
  <w:num w:numId="7" w16cid:durableId="2047293320">
    <w:abstractNumId w:val="2"/>
  </w:num>
  <w:num w:numId="8" w16cid:durableId="785196992">
    <w:abstractNumId w:val="0"/>
  </w:num>
  <w:num w:numId="9" w16cid:durableId="1116560532">
    <w:abstractNumId w:val="1"/>
  </w:num>
  <w:num w:numId="10" w16cid:durableId="284752">
    <w:abstractNumId w:val="4"/>
  </w:num>
  <w:num w:numId="11" w16cid:durableId="1468468166">
    <w:abstractNumId w:val="15"/>
  </w:num>
  <w:num w:numId="12" w16cid:durableId="2064060127">
    <w:abstractNumId w:val="12"/>
  </w:num>
  <w:num w:numId="13" w16cid:durableId="145827465">
    <w:abstractNumId w:val="20"/>
  </w:num>
  <w:num w:numId="14" w16cid:durableId="1747606563">
    <w:abstractNumId w:val="13"/>
  </w:num>
  <w:num w:numId="15" w16cid:durableId="662706184">
    <w:abstractNumId w:val="17"/>
  </w:num>
  <w:num w:numId="16" w16cid:durableId="1897398890">
    <w:abstractNumId w:val="11"/>
  </w:num>
  <w:num w:numId="17" w16cid:durableId="1496458060">
    <w:abstractNumId w:val="22"/>
  </w:num>
  <w:num w:numId="18" w16cid:durableId="749811896">
    <w:abstractNumId w:val="23"/>
  </w:num>
  <w:num w:numId="19" w16cid:durableId="1891266710">
    <w:abstractNumId w:val="16"/>
  </w:num>
  <w:num w:numId="20" w16cid:durableId="1471702194">
    <w:abstractNumId w:val="10"/>
  </w:num>
  <w:num w:numId="21" w16cid:durableId="161821288">
    <w:abstractNumId w:val="10"/>
    <w:lvlOverride w:ilvl="0">
      <w:startOverride w:val="6"/>
    </w:lvlOverride>
    <w:lvlOverride w:ilvl="1"/>
    <w:lvlOverride w:ilvl="2"/>
    <w:lvlOverride w:ilvl="3"/>
    <w:lvlOverride w:ilvl="4"/>
    <w:lvlOverride w:ilvl="5"/>
    <w:lvlOverride w:ilvl="6"/>
    <w:lvlOverride w:ilvl="7"/>
    <w:lvlOverride w:ilvl="8"/>
  </w:num>
  <w:num w:numId="22" w16cid:durableId="2142377611">
    <w:abstractNumId w:val="19"/>
  </w:num>
  <w:num w:numId="23" w16cid:durableId="661469084">
    <w:abstractNumId w:val="18"/>
  </w:num>
  <w:num w:numId="24" w16cid:durableId="1773432922">
    <w:abstractNumId w:val="14"/>
  </w:num>
  <w:num w:numId="25" w16cid:durableId="19488070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VData" w:val="ew0KICAiZG9jSUQiOiAiNmVlNTkyOTQtNTdkNC00MmZhLTgyZjEtNDY0N2RiZjhiMjFjIg0KfQ=="/>
    <w:docVar w:name="GVData0" w:val="(end)"/>
  </w:docVars>
  <w:rsids>
    <w:rsidRoot w:val="00813027"/>
    <w:rsid w:val="00000020"/>
    <w:rsid w:val="00000172"/>
    <w:rsid w:val="000003AD"/>
    <w:rsid w:val="00000433"/>
    <w:rsid w:val="0000046B"/>
    <w:rsid w:val="000005A4"/>
    <w:rsid w:val="00000D58"/>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071CD"/>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875"/>
    <w:rsid w:val="00013926"/>
    <w:rsid w:val="000139F3"/>
    <w:rsid w:val="00013C3F"/>
    <w:rsid w:val="00013F91"/>
    <w:rsid w:val="000143A7"/>
    <w:rsid w:val="00014C79"/>
    <w:rsid w:val="00014DDB"/>
    <w:rsid w:val="00014F7F"/>
    <w:rsid w:val="000154A2"/>
    <w:rsid w:val="0001555E"/>
    <w:rsid w:val="0001581F"/>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D62"/>
    <w:rsid w:val="00027E38"/>
    <w:rsid w:val="0003040D"/>
    <w:rsid w:val="00030430"/>
    <w:rsid w:val="0003046D"/>
    <w:rsid w:val="0003058C"/>
    <w:rsid w:val="000306AB"/>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84"/>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D65"/>
    <w:rsid w:val="00061EE7"/>
    <w:rsid w:val="00062016"/>
    <w:rsid w:val="00062C98"/>
    <w:rsid w:val="00063E4D"/>
    <w:rsid w:val="00064034"/>
    <w:rsid w:val="00064371"/>
    <w:rsid w:val="000643BC"/>
    <w:rsid w:val="0006462A"/>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2D0F"/>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8DE"/>
    <w:rsid w:val="00077F3C"/>
    <w:rsid w:val="0008065E"/>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68DF"/>
    <w:rsid w:val="00086B79"/>
    <w:rsid w:val="000871DC"/>
    <w:rsid w:val="00087253"/>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12B"/>
    <w:rsid w:val="00092298"/>
    <w:rsid w:val="000924CF"/>
    <w:rsid w:val="00092A09"/>
    <w:rsid w:val="00092E6F"/>
    <w:rsid w:val="00093989"/>
    <w:rsid w:val="00094153"/>
    <w:rsid w:val="00094A1B"/>
    <w:rsid w:val="00094E9E"/>
    <w:rsid w:val="00095471"/>
    <w:rsid w:val="000956B1"/>
    <w:rsid w:val="0009585B"/>
    <w:rsid w:val="000965BD"/>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2C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25"/>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10C"/>
    <w:rsid w:val="000D0274"/>
    <w:rsid w:val="000D05EA"/>
    <w:rsid w:val="000D09D1"/>
    <w:rsid w:val="000D0DF6"/>
    <w:rsid w:val="000D1307"/>
    <w:rsid w:val="000D13CF"/>
    <w:rsid w:val="000D167C"/>
    <w:rsid w:val="000D18F1"/>
    <w:rsid w:val="000D1B4C"/>
    <w:rsid w:val="000D1D9A"/>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6F93"/>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D5B"/>
    <w:rsid w:val="00100EF3"/>
    <w:rsid w:val="00100F8C"/>
    <w:rsid w:val="0010117A"/>
    <w:rsid w:val="00101488"/>
    <w:rsid w:val="00101B3E"/>
    <w:rsid w:val="0010293F"/>
    <w:rsid w:val="00102C3B"/>
    <w:rsid w:val="00102CF4"/>
    <w:rsid w:val="00103271"/>
    <w:rsid w:val="00103474"/>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07F97"/>
    <w:rsid w:val="001104A7"/>
    <w:rsid w:val="001106C2"/>
    <w:rsid w:val="001107DC"/>
    <w:rsid w:val="00110AAB"/>
    <w:rsid w:val="00111133"/>
    <w:rsid w:val="001113B0"/>
    <w:rsid w:val="001115DB"/>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749"/>
    <w:rsid w:val="0011590D"/>
    <w:rsid w:val="001159AA"/>
    <w:rsid w:val="00116128"/>
    <w:rsid w:val="001164E6"/>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351"/>
    <w:rsid w:val="0012250C"/>
    <w:rsid w:val="00122A18"/>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C5A"/>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37DBA"/>
    <w:rsid w:val="0014052E"/>
    <w:rsid w:val="0014071B"/>
    <w:rsid w:val="00140930"/>
    <w:rsid w:val="00140D70"/>
    <w:rsid w:val="00141586"/>
    <w:rsid w:val="00141856"/>
    <w:rsid w:val="00141C8D"/>
    <w:rsid w:val="00141CB8"/>
    <w:rsid w:val="00141EE7"/>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60A"/>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5C80"/>
    <w:rsid w:val="0015654F"/>
    <w:rsid w:val="00156763"/>
    <w:rsid w:val="001567BC"/>
    <w:rsid w:val="001569DC"/>
    <w:rsid w:val="00156FFF"/>
    <w:rsid w:val="001574D5"/>
    <w:rsid w:val="00157969"/>
    <w:rsid w:val="00157D1E"/>
    <w:rsid w:val="00157F02"/>
    <w:rsid w:val="001606D3"/>
    <w:rsid w:val="001607B7"/>
    <w:rsid w:val="00160BD6"/>
    <w:rsid w:val="00161168"/>
    <w:rsid w:val="00161928"/>
    <w:rsid w:val="0016197F"/>
    <w:rsid w:val="00161F59"/>
    <w:rsid w:val="001621D1"/>
    <w:rsid w:val="001629CA"/>
    <w:rsid w:val="00162B1C"/>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A49"/>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3EF0"/>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042"/>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AA6"/>
    <w:rsid w:val="001A1B5A"/>
    <w:rsid w:val="001A1F0B"/>
    <w:rsid w:val="001A1FE3"/>
    <w:rsid w:val="001A238D"/>
    <w:rsid w:val="001A2447"/>
    <w:rsid w:val="001A2672"/>
    <w:rsid w:val="001A2EB7"/>
    <w:rsid w:val="001A31CB"/>
    <w:rsid w:val="001A3DAB"/>
    <w:rsid w:val="001A3DB4"/>
    <w:rsid w:val="001A448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614"/>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0E8"/>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47"/>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0AC"/>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3D9"/>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AEF"/>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9EF"/>
    <w:rsid w:val="00235D2F"/>
    <w:rsid w:val="002369C9"/>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C74"/>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ACF"/>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3EC9"/>
    <w:rsid w:val="002A485D"/>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0436"/>
    <w:rsid w:val="002D10AB"/>
    <w:rsid w:val="002D13F0"/>
    <w:rsid w:val="002D1568"/>
    <w:rsid w:val="002D194C"/>
    <w:rsid w:val="002D1FFD"/>
    <w:rsid w:val="002D22D0"/>
    <w:rsid w:val="002D2353"/>
    <w:rsid w:val="002D296C"/>
    <w:rsid w:val="002D2ED3"/>
    <w:rsid w:val="002D3485"/>
    <w:rsid w:val="002D367F"/>
    <w:rsid w:val="002D39AC"/>
    <w:rsid w:val="002D41C1"/>
    <w:rsid w:val="002D4608"/>
    <w:rsid w:val="002D4B77"/>
    <w:rsid w:val="002D4D29"/>
    <w:rsid w:val="002D4ED2"/>
    <w:rsid w:val="002D5223"/>
    <w:rsid w:val="002D58A7"/>
    <w:rsid w:val="002D58FC"/>
    <w:rsid w:val="002D59B2"/>
    <w:rsid w:val="002D61F4"/>
    <w:rsid w:val="002D62F4"/>
    <w:rsid w:val="002D6306"/>
    <w:rsid w:val="002D6409"/>
    <w:rsid w:val="002D6447"/>
    <w:rsid w:val="002D6577"/>
    <w:rsid w:val="002D6885"/>
    <w:rsid w:val="002D7499"/>
    <w:rsid w:val="002D7704"/>
    <w:rsid w:val="002D78C2"/>
    <w:rsid w:val="002D7AA8"/>
    <w:rsid w:val="002D7C41"/>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47"/>
    <w:rsid w:val="002E537C"/>
    <w:rsid w:val="002E561A"/>
    <w:rsid w:val="002E5EEC"/>
    <w:rsid w:val="002E5F6A"/>
    <w:rsid w:val="002E5FE0"/>
    <w:rsid w:val="002E6493"/>
    <w:rsid w:val="002E64A0"/>
    <w:rsid w:val="002E680C"/>
    <w:rsid w:val="002E7260"/>
    <w:rsid w:val="002E7545"/>
    <w:rsid w:val="002E7BDD"/>
    <w:rsid w:val="002E7C2F"/>
    <w:rsid w:val="002E7E7F"/>
    <w:rsid w:val="002E7EB7"/>
    <w:rsid w:val="002F0017"/>
    <w:rsid w:val="002F07EA"/>
    <w:rsid w:val="002F0814"/>
    <w:rsid w:val="002F094E"/>
    <w:rsid w:val="002F1D17"/>
    <w:rsid w:val="002F1E18"/>
    <w:rsid w:val="002F2575"/>
    <w:rsid w:val="002F2E81"/>
    <w:rsid w:val="002F304F"/>
    <w:rsid w:val="002F318E"/>
    <w:rsid w:val="002F31F7"/>
    <w:rsid w:val="002F361E"/>
    <w:rsid w:val="002F3627"/>
    <w:rsid w:val="002F3832"/>
    <w:rsid w:val="002F3954"/>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397"/>
    <w:rsid w:val="00311443"/>
    <w:rsid w:val="00311A77"/>
    <w:rsid w:val="00311AEE"/>
    <w:rsid w:val="00312169"/>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A6D"/>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58C"/>
    <w:rsid w:val="003257FF"/>
    <w:rsid w:val="0032592D"/>
    <w:rsid w:val="0032639C"/>
    <w:rsid w:val="00326D6B"/>
    <w:rsid w:val="00326FB7"/>
    <w:rsid w:val="003276BD"/>
    <w:rsid w:val="00327C79"/>
    <w:rsid w:val="00327DA9"/>
    <w:rsid w:val="00327F31"/>
    <w:rsid w:val="0033022D"/>
    <w:rsid w:val="003307A2"/>
    <w:rsid w:val="00330912"/>
    <w:rsid w:val="00330C5B"/>
    <w:rsid w:val="00330CCF"/>
    <w:rsid w:val="00330E3F"/>
    <w:rsid w:val="00330F55"/>
    <w:rsid w:val="00331B73"/>
    <w:rsid w:val="0033278D"/>
    <w:rsid w:val="0033285A"/>
    <w:rsid w:val="00332D53"/>
    <w:rsid w:val="00333715"/>
    <w:rsid w:val="00333F51"/>
    <w:rsid w:val="0033411B"/>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460"/>
    <w:rsid w:val="003475E3"/>
    <w:rsid w:val="00347A91"/>
    <w:rsid w:val="00347D08"/>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6FDC"/>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D16"/>
    <w:rsid w:val="00363E6A"/>
    <w:rsid w:val="003642FC"/>
    <w:rsid w:val="00365101"/>
    <w:rsid w:val="00365949"/>
    <w:rsid w:val="003663B1"/>
    <w:rsid w:val="00366C60"/>
    <w:rsid w:val="00366F51"/>
    <w:rsid w:val="00366FA4"/>
    <w:rsid w:val="00367EAD"/>
    <w:rsid w:val="00370012"/>
    <w:rsid w:val="0037004E"/>
    <w:rsid w:val="003705AC"/>
    <w:rsid w:val="00370AD4"/>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583"/>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937"/>
    <w:rsid w:val="00394DFE"/>
    <w:rsid w:val="00395526"/>
    <w:rsid w:val="0039553F"/>
    <w:rsid w:val="0039561D"/>
    <w:rsid w:val="0039566C"/>
    <w:rsid w:val="00395697"/>
    <w:rsid w:val="003956F0"/>
    <w:rsid w:val="00395D46"/>
    <w:rsid w:val="0039643A"/>
    <w:rsid w:val="00396A26"/>
    <w:rsid w:val="00396CE8"/>
    <w:rsid w:val="0039776B"/>
    <w:rsid w:val="003A0C79"/>
    <w:rsid w:val="003A0D33"/>
    <w:rsid w:val="003A109F"/>
    <w:rsid w:val="003A14AB"/>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2EDB"/>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6E1"/>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010"/>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4EE"/>
    <w:rsid w:val="003C7734"/>
    <w:rsid w:val="003C7B3E"/>
    <w:rsid w:val="003D0650"/>
    <w:rsid w:val="003D0DDA"/>
    <w:rsid w:val="003D1165"/>
    <w:rsid w:val="003D1257"/>
    <w:rsid w:val="003D12BF"/>
    <w:rsid w:val="003D146E"/>
    <w:rsid w:val="003D1AB5"/>
    <w:rsid w:val="003D1B12"/>
    <w:rsid w:val="003D1CB9"/>
    <w:rsid w:val="003D296C"/>
    <w:rsid w:val="003D29D5"/>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815"/>
    <w:rsid w:val="003D693A"/>
    <w:rsid w:val="003D6B6C"/>
    <w:rsid w:val="003D6E11"/>
    <w:rsid w:val="003D6E1C"/>
    <w:rsid w:val="003D6E87"/>
    <w:rsid w:val="003D6F8B"/>
    <w:rsid w:val="003D728E"/>
    <w:rsid w:val="003D72B9"/>
    <w:rsid w:val="003D74DD"/>
    <w:rsid w:val="003D7693"/>
    <w:rsid w:val="003D7864"/>
    <w:rsid w:val="003D79AB"/>
    <w:rsid w:val="003D7ACA"/>
    <w:rsid w:val="003E04D2"/>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120"/>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3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5E"/>
    <w:rsid w:val="003F509D"/>
    <w:rsid w:val="003F5155"/>
    <w:rsid w:val="003F53F8"/>
    <w:rsid w:val="003F552D"/>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4A7"/>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257"/>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3B3"/>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D53"/>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66F"/>
    <w:rsid w:val="004449BA"/>
    <w:rsid w:val="004449C3"/>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EDB"/>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3F4"/>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E1"/>
    <w:rsid w:val="00483BA9"/>
    <w:rsid w:val="00483E5F"/>
    <w:rsid w:val="00484080"/>
    <w:rsid w:val="00485282"/>
    <w:rsid w:val="0048593B"/>
    <w:rsid w:val="00485F11"/>
    <w:rsid w:val="004865F8"/>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1E4"/>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7B3F"/>
    <w:rsid w:val="004C0759"/>
    <w:rsid w:val="004C098E"/>
    <w:rsid w:val="004C11D1"/>
    <w:rsid w:val="004C1728"/>
    <w:rsid w:val="004C1C00"/>
    <w:rsid w:val="004C2211"/>
    <w:rsid w:val="004C2969"/>
    <w:rsid w:val="004C3874"/>
    <w:rsid w:val="004C3E45"/>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42A"/>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1B7B"/>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545"/>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01"/>
    <w:rsid w:val="0051077D"/>
    <w:rsid w:val="005107C3"/>
    <w:rsid w:val="00511152"/>
    <w:rsid w:val="00511207"/>
    <w:rsid w:val="005116C8"/>
    <w:rsid w:val="00511D82"/>
    <w:rsid w:val="00511E8E"/>
    <w:rsid w:val="005120D3"/>
    <w:rsid w:val="005121B9"/>
    <w:rsid w:val="005121D2"/>
    <w:rsid w:val="0051226A"/>
    <w:rsid w:val="00512470"/>
    <w:rsid w:val="0051253F"/>
    <w:rsid w:val="00513405"/>
    <w:rsid w:val="005135F1"/>
    <w:rsid w:val="00514369"/>
    <w:rsid w:val="0051439E"/>
    <w:rsid w:val="005148B6"/>
    <w:rsid w:val="00514C45"/>
    <w:rsid w:val="00514F6C"/>
    <w:rsid w:val="0051521E"/>
    <w:rsid w:val="00516347"/>
    <w:rsid w:val="0051635C"/>
    <w:rsid w:val="00516951"/>
    <w:rsid w:val="00516D24"/>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3D5"/>
    <w:rsid w:val="00534ABB"/>
    <w:rsid w:val="00534B04"/>
    <w:rsid w:val="00534CE2"/>
    <w:rsid w:val="005353DC"/>
    <w:rsid w:val="00535428"/>
    <w:rsid w:val="005361F5"/>
    <w:rsid w:val="00536453"/>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18"/>
    <w:rsid w:val="00546F4D"/>
    <w:rsid w:val="005473E5"/>
    <w:rsid w:val="00547A73"/>
    <w:rsid w:val="00547DC0"/>
    <w:rsid w:val="0055014C"/>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28C"/>
    <w:rsid w:val="005568D6"/>
    <w:rsid w:val="00556C54"/>
    <w:rsid w:val="00556D28"/>
    <w:rsid w:val="00556D6A"/>
    <w:rsid w:val="00556F6F"/>
    <w:rsid w:val="00556FEF"/>
    <w:rsid w:val="00557148"/>
    <w:rsid w:val="005574B6"/>
    <w:rsid w:val="005602D4"/>
    <w:rsid w:val="005606C4"/>
    <w:rsid w:val="005608E5"/>
    <w:rsid w:val="005609A9"/>
    <w:rsid w:val="00560A5B"/>
    <w:rsid w:val="00560BC6"/>
    <w:rsid w:val="00560EF9"/>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0F9E"/>
    <w:rsid w:val="00571CF0"/>
    <w:rsid w:val="00571DDF"/>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7AD"/>
    <w:rsid w:val="0058282A"/>
    <w:rsid w:val="00582847"/>
    <w:rsid w:val="0058299F"/>
    <w:rsid w:val="00582AAB"/>
    <w:rsid w:val="00582F44"/>
    <w:rsid w:val="0058352B"/>
    <w:rsid w:val="0058375E"/>
    <w:rsid w:val="005839CA"/>
    <w:rsid w:val="00583DC2"/>
    <w:rsid w:val="00583EE5"/>
    <w:rsid w:val="0058410F"/>
    <w:rsid w:val="005844CC"/>
    <w:rsid w:val="00584989"/>
    <w:rsid w:val="00584995"/>
    <w:rsid w:val="005849A3"/>
    <w:rsid w:val="00584C67"/>
    <w:rsid w:val="005858DB"/>
    <w:rsid w:val="00585C8E"/>
    <w:rsid w:val="00585E94"/>
    <w:rsid w:val="00586661"/>
    <w:rsid w:val="00586A18"/>
    <w:rsid w:val="00586AA4"/>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30A"/>
    <w:rsid w:val="005A05D5"/>
    <w:rsid w:val="005A0A86"/>
    <w:rsid w:val="005A0FB3"/>
    <w:rsid w:val="005A11FF"/>
    <w:rsid w:val="005A1339"/>
    <w:rsid w:val="005A1782"/>
    <w:rsid w:val="005A1899"/>
    <w:rsid w:val="005A192D"/>
    <w:rsid w:val="005A23EE"/>
    <w:rsid w:val="005A254F"/>
    <w:rsid w:val="005A2719"/>
    <w:rsid w:val="005A28EF"/>
    <w:rsid w:val="005A2B86"/>
    <w:rsid w:val="005A3726"/>
    <w:rsid w:val="005A3A70"/>
    <w:rsid w:val="005A3DEC"/>
    <w:rsid w:val="005A4348"/>
    <w:rsid w:val="005A44B0"/>
    <w:rsid w:val="005A455E"/>
    <w:rsid w:val="005A4BA0"/>
    <w:rsid w:val="005A4BCA"/>
    <w:rsid w:val="005A5601"/>
    <w:rsid w:val="005A598B"/>
    <w:rsid w:val="005A5DE7"/>
    <w:rsid w:val="005A6762"/>
    <w:rsid w:val="005A6D09"/>
    <w:rsid w:val="005A6F8B"/>
    <w:rsid w:val="005A78F3"/>
    <w:rsid w:val="005B0070"/>
    <w:rsid w:val="005B08E2"/>
    <w:rsid w:val="005B1718"/>
    <w:rsid w:val="005B22A3"/>
    <w:rsid w:val="005B25CE"/>
    <w:rsid w:val="005B2AF1"/>
    <w:rsid w:val="005B32B3"/>
    <w:rsid w:val="005B36C5"/>
    <w:rsid w:val="005B3B25"/>
    <w:rsid w:val="005B492B"/>
    <w:rsid w:val="005B4BE4"/>
    <w:rsid w:val="005B5589"/>
    <w:rsid w:val="005B5C69"/>
    <w:rsid w:val="005B6873"/>
    <w:rsid w:val="005B6CA8"/>
    <w:rsid w:val="005B7025"/>
    <w:rsid w:val="005B711E"/>
    <w:rsid w:val="005B72A7"/>
    <w:rsid w:val="005B7995"/>
    <w:rsid w:val="005B7D3E"/>
    <w:rsid w:val="005C016B"/>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5C6"/>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2D"/>
    <w:rsid w:val="005F205F"/>
    <w:rsid w:val="005F2139"/>
    <w:rsid w:val="005F21BE"/>
    <w:rsid w:val="005F2AE9"/>
    <w:rsid w:val="005F2E71"/>
    <w:rsid w:val="005F2E81"/>
    <w:rsid w:val="005F2F4A"/>
    <w:rsid w:val="005F33E9"/>
    <w:rsid w:val="005F3FD1"/>
    <w:rsid w:val="005F43AB"/>
    <w:rsid w:val="005F4906"/>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91B"/>
    <w:rsid w:val="00604BC1"/>
    <w:rsid w:val="00604D35"/>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5D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5D21"/>
    <w:rsid w:val="0061647D"/>
    <w:rsid w:val="00616E38"/>
    <w:rsid w:val="0061774F"/>
    <w:rsid w:val="00617904"/>
    <w:rsid w:val="00617FA8"/>
    <w:rsid w:val="00620361"/>
    <w:rsid w:val="00620EE5"/>
    <w:rsid w:val="0062109D"/>
    <w:rsid w:val="00621385"/>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7D5"/>
    <w:rsid w:val="00624936"/>
    <w:rsid w:val="00624A98"/>
    <w:rsid w:val="006252BB"/>
    <w:rsid w:val="0062540E"/>
    <w:rsid w:val="006256BF"/>
    <w:rsid w:val="00625761"/>
    <w:rsid w:val="006258A6"/>
    <w:rsid w:val="00625AA5"/>
    <w:rsid w:val="00625FC5"/>
    <w:rsid w:val="00626537"/>
    <w:rsid w:val="00626B01"/>
    <w:rsid w:val="006270DF"/>
    <w:rsid w:val="00627530"/>
    <w:rsid w:val="0062775F"/>
    <w:rsid w:val="00627BBA"/>
    <w:rsid w:val="00627DA5"/>
    <w:rsid w:val="00630452"/>
    <w:rsid w:val="00630581"/>
    <w:rsid w:val="006305EA"/>
    <w:rsid w:val="00630898"/>
    <w:rsid w:val="00630AD6"/>
    <w:rsid w:val="00630FB7"/>
    <w:rsid w:val="006314A9"/>
    <w:rsid w:val="006318FE"/>
    <w:rsid w:val="00631B5F"/>
    <w:rsid w:val="00631F02"/>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5DD1"/>
    <w:rsid w:val="00646666"/>
    <w:rsid w:val="00646E33"/>
    <w:rsid w:val="0064703C"/>
    <w:rsid w:val="00647F7D"/>
    <w:rsid w:val="00650502"/>
    <w:rsid w:val="00650A81"/>
    <w:rsid w:val="00650E4B"/>
    <w:rsid w:val="00650FD6"/>
    <w:rsid w:val="00651099"/>
    <w:rsid w:val="00651126"/>
    <w:rsid w:val="00651532"/>
    <w:rsid w:val="0065180B"/>
    <w:rsid w:val="00652292"/>
    <w:rsid w:val="00652558"/>
    <w:rsid w:val="00652E00"/>
    <w:rsid w:val="00653184"/>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0906"/>
    <w:rsid w:val="0066104A"/>
    <w:rsid w:val="0066132E"/>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A9D"/>
    <w:rsid w:val="00665B73"/>
    <w:rsid w:val="00665C0C"/>
    <w:rsid w:val="00665C3F"/>
    <w:rsid w:val="00666346"/>
    <w:rsid w:val="00666361"/>
    <w:rsid w:val="006663DB"/>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0F8"/>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A3"/>
    <w:rsid w:val="006913FD"/>
    <w:rsid w:val="00691AEA"/>
    <w:rsid w:val="00691C1C"/>
    <w:rsid w:val="00691E1F"/>
    <w:rsid w:val="006928A6"/>
    <w:rsid w:val="00693034"/>
    <w:rsid w:val="0069337F"/>
    <w:rsid w:val="00693C2F"/>
    <w:rsid w:val="00694386"/>
    <w:rsid w:val="0069478C"/>
    <w:rsid w:val="00694D62"/>
    <w:rsid w:val="00694DAD"/>
    <w:rsid w:val="00694F8E"/>
    <w:rsid w:val="006951C5"/>
    <w:rsid w:val="006954DA"/>
    <w:rsid w:val="0069568F"/>
    <w:rsid w:val="00695B19"/>
    <w:rsid w:val="00695E26"/>
    <w:rsid w:val="006969D4"/>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775"/>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660"/>
    <w:rsid w:val="006C2796"/>
    <w:rsid w:val="006C2920"/>
    <w:rsid w:val="006C2D27"/>
    <w:rsid w:val="006C31BA"/>
    <w:rsid w:val="006C365C"/>
    <w:rsid w:val="006C370A"/>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1B2"/>
    <w:rsid w:val="006D6E30"/>
    <w:rsid w:val="006D7196"/>
    <w:rsid w:val="006D78EA"/>
    <w:rsid w:val="006D7F3D"/>
    <w:rsid w:val="006E01BA"/>
    <w:rsid w:val="006E057C"/>
    <w:rsid w:val="006E0611"/>
    <w:rsid w:val="006E07F9"/>
    <w:rsid w:val="006E1167"/>
    <w:rsid w:val="006E1334"/>
    <w:rsid w:val="006E16E6"/>
    <w:rsid w:val="006E17CD"/>
    <w:rsid w:val="006E1A16"/>
    <w:rsid w:val="006E1A52"/>
    <w:rsid w:val="006E224A"/>
    <w:rsid w:val="006E2271"/>
    <w:rsid w:val="006E2424"/>
    <w:rsid w:val="006E24FB"/>
    <w:rsid w:val="006E25E5"/>
    <w:rsid w:val="006E2AB5"/>
    <w:rsid w:val="006E2FD8"/>
    <w:rsid w:val="006E332A"/>
    <w:rsid w:val="006E34C9"/>
    <w:rsid w:val="006E3D64"/>
    <w:rsid w:val="006E3D9F"/>
    <w:rsid w:val="006E3E2F"/>
    <w:rsid w:val="006E4324"/>
    <w:rsid w:val="006E43AE"/>
    <w:rsid w:val="006E4DE4"/>
    <w:rsid w:val="006E50DF"/>
    <w:rsid w:val="006E5713"/>
    <w:rsid w:val="006E5940"/>
    <w:rsid w:val="006E5A2F"/>
    <w:rsid w:val="006E5E4D"/>
    <w:rsid w:val="006E5EB7"/>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AC2"/>
    <w:rsid w:val="006F3C0A"/>
    <w:rsid w:val="006F3FFB"/>
    <w:rsid w:val="006F48A1"/>
    <w:rsid w:val="006F5285"/>
    <w:rsid w:val="006F5732"/>
    <w:rsid w:val="006F5AA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2DDC"/>
    <w:rsid w:val="0070380C"/>
    <w:rsid w:val="00703B1A"/>
    <w:rsid w:val="00703F05"/>
    <w:rsid w:val="00704965"/>
    <w:rsid w:val="00704B83"/>
    <w:rsid w:val="00705D3E"/>
    <w:rsid w:val="00705EBA"/>
    <w:rsid w:val="00705F61"/>
    <w:rsid w:val="007065D9"/>
    <w:rsid w:val="00706638"/>
    <w:rsid w:val="00706662"/>
    <w:rsid w:val="00706861"/>
    <w:rsid w:val="00706924"/>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BCE"/>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BEB"/>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4CBB"/>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4F0"/>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797"/>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B6B"/>
    <w:rsid w:val="00750ED8"/>
    <w:rsid w:val="007510A5"/>
    <w:rsid w:val="007512EF"/>
    <w:rsid w:val="00751334"/>
    <w:rsid w:val="0075135B"/>
    <w:rsid w:val="007513A5"/>
    <w:rsid w:val="00751523"/>
    <w:rsid w:val="00751A38"/>
    <w:rsid w:val="00751EE7"/>
    <w:rsid w:val="007528C8"/>
    <w:rsid w:val="00752DC8"/>
    <w:rsid w:val="00753188"/>
    <w:rsid w:val="0075339E"/>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4D2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1F5"/>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6A7"/>
    <w:rsid w:val="00797B20"/>
    <w:rsid w:val="007A0318"/>
    <w:rsid w:val="007A054F"/>
    <w:rsid w:val="007A0AE2"/>
    <w:rsid w:val="007A0B85"/>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5A5A"/>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61E"/>
    <w:rsid w:val="007D6929"/>
    <w:rsid w:val="007D69C8"/>
    <w:rsid w:val="007D6ECD"/>
    <w:rsid w:val="007D7111"/>
    <w:rsid w:val="007D7F6E"/>
    <w:rsid w:val="007E0471"/>
    <w:rsid w:val="007E0477"/>
    <w:rsid w:val="007E06C6"/>
    <w:rsid w:val="007E0712"/>
    <w:rsid w:val="007E0B38"/>
    <w:rsid w:val="007E0C31"/>
    <w:rsid w:val="007E1951"/>
    <w:rsid w:val="007E195A"/>
    <w:rsid w:val="007E1B0B"/>
    <w:rsid w:val="007E1F35"/>
    <w:rsid w:val="007E27A1"/>
    <w:rsid w:val="007E280B"/>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6AB"/>
    <w:rsid w:val="007F08FC"/>
    <w:rsid w:val="007F1438"/>
    <w:rsid w:val="007F14C1"/>
    <w:rsid w:val="007F1886"/>
    <w:rsid w:val="007F1E82"/>
    <w:rsid w:val="007F209B"/>
    <w:rsid w:val="007F20A1"/>
    <w:rsid w:val="007F22AD"/>
    <w:rsid w:val="007F27B1"/>
    <w:rsid w:val="007F2882"/>
    <w:rsid w:val="007F2C85"/>
    <w:rsid w:val="007F308D"/>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952"/>
    <w:rsid w:val="00800C88"/>
    <w:rsid w:val="00800F18"/>
    <w:rsid w:val="008010C0"/>
    <w:rsid w:val="008017AE"/>
    <w:rsid w:val="008023C5"/>
    <w:rsid w:val="008025AB"/>
    <w:rsid w:val="008035AE"/>
    <w:rsid w:val="00803B07"/>
    <w:rsid w:val="00803E0D"/>
    <w:rsid w:val="00803EEF"/>
    <w:rsid w:val="00803FBA"/>
    <w:rsid w:val="00804424"/>
    <w:rsid w:val="00804858"/>
    <w:rsid w:val="00804DAC"/>
    <w:rsid w:val="00804FF2"/>
    <w:rsid w:val="00805862"/>
    <w:rsid w:val="008060C4"/>
    <w:rsid w:val="0080624E"/>
    <w:rsid w:val="008063C8"/>
    <w:rsid w:val="00806962"/>
    <w:rsid w:val="00806B06"/>
    <w:rsid w:val="0080724A"/>
    <w:rsid w:val="00807535"/>
    <w:rsid w:val="00807805"/>
    <w:rsid w:val="0080783C"/>
    <w:rsid w:val="00807D5A"/>
    <w:rsid w:val="00807D8E"/>
    <w:rsid w:val="00807EAA"/>
    <w:rsid w:val="0081022A"/>
    <w:rsid w:val="0081065C"/>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92B"/>
    <w:rsid w:val="00820BAA"/>
    <w:rsid w:val="00820D42"/>
    <w:rsid w:val="00820DA6"/>
    <w:rsid w:val="008215FF"/>
    <w:rsid w:val="00821673"/>
    <w:rsid w:val="0082187B"/>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7C8"/>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811"/>
    <w:rsid w:val="00841B7F"/>
    <w:rsid w:val="00841B9F"/>
    <w:rsid w:val="00841D2B"/>
    <w:rsid w:val="0084226D"/>
    <w:rsid w:val="0084240C"/>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15E"/>
    <w:rsid w:val="00846328"/>
    <w:rsid w:val="0084642C"/>
    <w:rsid w:val="00846704"/>
    <w:rsid w:val="00846728"/>
    <w:rsid w:val="008467F0"/>
    <w:rsid w:val="0084690E"/>
    <w:rsid w:val="00846A32"/>
    <w:rsid w:val="00846A55"/>
    <w:rsid w:val="0084729E"/>
    <w:rsid w:val="008474EC"/>
    <w:rsid w:val="00847910"/>
    <w:rsid w:val="00847947"/>
    <w:rsid w:val="00847B0C"/>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66E"/>
    <w:rsid w:val="0086584A"/>
    <w:rsid w:val="0086590D"/>
    <w:rsid w:val="00866397"/>
    <w:rsid w:val="00866911"/>
    <w:rsid w:val="00866B6B"/>
    <w:rsid w:val="00866FF2"/>
    <w:rsid w:val="0086748F"/>
    <w:rsid w:val="00867C1C"/>
    <w:rsid w:val="00867D1E"/>
    <w:rsid w:val="008706AC"/>
    <w:rsid w:val="0087091E"/>
    <w:rsid w:val="00870EB1"/>
    <w:rsid w:val="00870F0D"/>
    <w:rsid w:val="00870FCA"/>
    <w:rsid w:val="00871035"/>
    <w:rsid w:val="0087154E"/>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9E"/>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AC5"/>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3F0"/>
    <w:rsid w:val="008A4C68"/>
    <w:rsid w:val="008A5B2A"/>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47E"/>
    <w:rsid w:val="008B3C09"/>
    <w:rsid w:val="008B3F98"/>
    <w:rsid w:val="008B3FC5"/>
    <w:rsid w:val="008B5125"/>
    <w:rsid w:val="008B585E"/>
    <w:rsid w:val="008B6028"/>
    <w:rsid w:val="008B65DA"/>
    <w:rsid w:val="008B68A1"/>
    <w:rsid w:val="008B68C9"/>
    <w:rsid w:val="008B6B83"/>
    <w:rsid w:val="008B6F4C"/>
    <w:rsid w:val="008B7103"/>
    <w:rsid w:val="008B78E6"/>
    <w:rsid w:val="008B7C6E"/>
    <w:rsid w:val="008B7DB6"/>
    <w:rsid w:val="008B7EDB"/>
    <w:rsid w:val="008C088B"/>
    <w:rsid w:val="008C110C"/>
    <w:rsid w:val="008C1188"/>
    <w:rsid w:val="008C1953"/>
    <w:rsid w:val="008C1BB2"/>
    <w:rsid w:val="008C1C4F"/>
    <w:rsid w:val="008C1F74"/>
    <w:rsid w:val="008C22B3"/>
    <w:rsid w:val="008C24DA"/>
    <w:rsid w:val="008C2579"/>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C7853"/>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21C"/>
    <w:rsid w:val="008F76D4"/>
    <w:rsid w:val="008F7873"/>
    <w:rsid w:val="008F796D"/>
    <w:rsid w:val="008F7DC0"/>
    <w:rsid w:val="008F7E2B"/>
    <w:rsid w:val="008F7E3E"/>
    <w:rsid w:val="008F7EC4"/>
    <w:rsid w:val="00900564"/>
    <w:rsid w:val="009007F3"/>
    <w:rsid w:val="00900E2E"/>
    <w:rsid w:val="009011D7"/>
    <w:rsid w:val="009011EB"/>
    <w:rsid w:val="00901657"/>
    <w:rsid w:val="0090177F"/>
    <w:rsid w:val="009017BF"/>
    <w:rsid w:val="009021E9"/>
    <w:rsid w:val="009023C9"/>
    <w:rsid w:val="00902510"/>
    <w:rsid w:val="00902913"/>
    <w:rsid w:val="009036A1"/>
    <w:rsid w:val="009036F6"/>
    <w:rsid w:val="00903967"/>
    <w:rsid w:val="0090409E"/>
    <w:rsid w:val="00904B0C"/>
    <w:rsid w:val="009054A5"/>
    <w:rsid w:val="0090578E"/>
    <w:rsid w:val="00905ACD"/>
    <w:rsid w:val="00905EDD"/>
    <w:rsid w:val="00906177"/>
    <w:rsid w:val="009069E5"/>
    <w:rsid w:val="00906AF6"/>
    <w:rsid w:val="00906BA3"/>
    <w:rsid w:val="009071B4"/>
    <w:rsid w:val="00907A7E"/>
    <w:rsid w:val="00907B07"/>
    <w:rsid w:val="00907F11"/>
    <w:rsid w:val="009102B0"/>
    <w:rsid w:val="009104F5"/>
    <w:rsid w:val="0091063F"/>
    <w:rsid w:val="00910750"/>
    <w:rsid w:val="00910A12"/>
    <w:rsid w:val="00910C3D"/>
    <w:rsid w:val="00911843"/>
    <w:rsid w:val="00911CA3"/>
    <w:rsid w:val="00911FD2"/>
    <w:rsid w:val="00913068"/>
    <w:rsid w:val="009130A7"/>
    <w:rsid w:val="00913443"/>
    <w:rsid w:val="0091358F"/>
    <w:rsid w:val="00913B55"/>
    <w:rsid w:val="00913D06"/>
    <w:rsid w:val="00913F6F"/>
    <w:rsid w:val="00913FF6"/>
    <w:rsid w:val="00914156"/>
    <w:rsid w:val="009141C9"/>
    <w:rsid w:val="0091429D"/>
    <w:rsid w:val="009146AB"/>
    <w:rsid w:val="009148F9"/>
    <w:rsid w:val="009162CB"/>
    <w:rsid w:val="0091729F"/>
    <w:rsid w:val="009175BA"/>
    <w:rsid w:val="009179ED"/>
    <w:rsid w:val="00917C4F"/>
    <w:rsid w:val="00917ECD"/>
    <w:rsid w:val="009203B8"/>
    <w:rsid w:val="00920495"/>
    <w:rsid w:val="00920695"/>
    <w:rsid w:val="00920B07"/>
    <w:rsid w:val="00920C79"/>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7F8"/>
    <w:rsid w:val="00924C12"/>
    <w:rsid w:val="00924F9B"/>
    <w:rsid w:val="00925349"/>
    <w:rsid w:val="009256E4"/>
    <w:rsid w:val="0092586A"/>
    <w:rsid w:val="00925FFD"/>
    <w:rsid w:val="00926087"/>
    <w:rsid w:val="0092629E"/>
    <w:rsid w:val="00926452"/>
    <w:rsid w:val="00926575"/>
    <w:rsid w:val="00926597"/>
    <w:rsid w:val="009265A6"/>
    <w:rsid w:val="009265E0"/>
    <w:rsid w:val="00926734"/>
    <w:rsid w:val="00926ADC"/>
    <w:rsid w:val="00926E59"/>
    <w:rsid w:val="00927745"/>
    <w:rsid w:val="00927791"/>
    <w:rsid w:val="00927A82"/>
    <w:rsid w:val="009301D5"/>
    <w:rsid w:val="00930349"/>
    <w:rsid w:val="00930878"/>
    <w:rsid w:val="00930991"/>
    <w:rsid w:val="00931469"/>
    <w:rsid w:val="0093159B"/>
    <w:rsid w:val="009319F3"/>
    <w:rsid w:val="00931E6E"/>
    <w:rsid w:val="0093243F"/>
    <w:rsid w:val="009324BD"/>
    <w:rsid w:val="009325C7"/>
    <w:rsid w:val="00932775"/>
    <w:rsid w:val="00933050"/>
    <w:rsid w:val="009330D0"/>
    <w:rsid w:val="00933159"/>
    <w:rsid w:val="0093381F"/>
    <w:rsid w:val="00933BAC"/>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37635"/>
    <w:rsid w:val="00937702"/>
    <w:rsid w:val="0093786D"/>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8D3"/>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2E7"/>
    <w:rsid w:val="00956DE5"/>
    <w:rsid w:val="009573A4"/>
    <w:rsid w:val="00957447"/>
    <w:rsid w:val="0095798A"/>
    <w:rsid w:val="00957E3B"/>
    <w:rsid w:val="0096020F"/>
    <w:rsid w:val="0096036A"/>
    <w:rsid w:val="0096063B"/>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ADA"/>
    <w:rsid w:val="00970EEE"/>
    <w:rsid w:val="00971282"/>
    <w:rsid w:val="0097147D"/>
    <w:rsid w:val="009714B3"/>
    <w:rsid w:val="00971745"/>
    <w:rsid w:val="00971A53"/>
    <w:rsid w:val="00971B24"/>
    <w:rsid w:val="009722A6"/>
    <w:rsid w:val="00972676"/>
    <w:rsid w:val="00972E5E"/>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3B"/>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4A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1F6D"/>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4754"/>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553"/>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B4"/>
    <w:rsid w:val="00A045F6"/>
    <w:rsid w:val="00A046F2"/>
    <w:rsid w:val="00A04707"/>
    <w:rsid w:val="00A047E3"/>
    <w:rsid w:val="00A04DCA"/>
    <w:rsid w:val="00A04E47"/>
    <w:rsid w:val="00A05676"/>
    <w:rsid w:val="00A0576F"/>
    <w:rsid w:val="00A05BA2"/>
    <w:rsid w:val="00A05E9B"/>
    <w:rsid w:val="00A05FE1"/>
    <w:rsid w:val="00A06335"/>
    <w:rsid w:val="00A06C87"/>
    <w:rsid w:val="00A0706D"/>
    <w:rsid w:val="00A07255"/>
    <w:rsid w:val="00A073E8"/>
    <w:rsid w:val="00A073F7"/>
    <w:rsid w:val="00A07708"/>
    <w:rsid w:val="00A07BCC"/>
    <w:rsid w:val="00A07CB1"/>
    <w:rsid w:val="00A07E3F"/>
    <w:rsid w:val="00A07EED"/>
    <w:rsid w:val="00A07F3B"/>
    <w:rsid w:val="00A10D11"/>
    <w:rsid w:val="00A10E4F"/>
    <w:rsid w:val="00A11625"/>
    <w:rsid w:val="00A123C8"/>
    <w:rsid w:val="00A1251A"/>
    <w:rsid w:val="00A1261C"/>
    <w:rsid w:val="00A12C35"/>
    <w:rsid w:val="00A13419"/>
    <w:rsid w:val="00A13AAE"/>
    <w:rsid w:val="00A13C07"/>
    <w:rsid w:val="00A13CA7"/>
    <w:rsid w:val="00A13CDD"/>
    <w:rsid w:val="00A13F54"/>
    <w:rsid w:val="00A1413E"/>
    <w:rsid w:val="00A144CC"/>
    <w:rsid w:val="00A14BD7"/>
    <w:rsid w:val="00A15339"/>
    <w:rsid w:val="00A15461"/>
    <w:rsid w:val="00A15E46"/>
    <w:rsid w:val="00A16178"/>
    <w:rsid w:val="00A16238"/>
    <w:rsid w:val="00A175A1"/>
    <w:rsid w:val="00A17954"/>
    <w:rsid w:val="00A17A6B"/>
    <w:rsid w:val="00A17EE8"/>
    <w:rsid w:val="00A17F1F"/>
    <w:rsid w:val="00A2042D"/>
    <w:rsid w:val="00A20566"/>
    <w:rsid w:val="00A20684"/>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8FC"/>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93B"/>
    <w:rsid w:val="00A32BC6"/>
    <w:rsid w:val="00A32D11"/>
    <w:rsid w:val="00A33059"/>
    <w:rsid w:val="00A333CB"/>
    <w:rsid w:val="00A33D31"/>
    <w:rsid w:val="00A34351"/>
    <w:rsid w:val="00A34E0D"/>
    <w:rsid w:val="00A3574B"/>
    <w:rsid w:val="00A359A4"/>
    <w:rsid w:val="00A35B2B"/>
    <w:rsid w:val="00A35D41"/>
    <w:rsid w:val="00A3626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A75"/>
    <w:rsid w:val="00A45B99"/>
    <w:rsid w:val="00A45F18"/>
    <w:rsid w:val="00A461EF"/>
    <w:rsid w:val="00A465C8"/>
    <w:rsid w:val="00A468AD"/>
    <w:rsid w:val="00A47743"/>
    <w:rsid w:val="00A477E4"/>
    <w:rsid w:val="00A47873"/>
    <w:rsid w:val="00A479F1"/>
    <w:rsid w:val="00A508A5"/>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5B7"/>
    <w:rsid w:val="00A6773D"/>
    <w:rsid w:val="00A67A4A"/>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4B7"/>
    <w:rsid w:val="00AA4542"/>
    <w:rsid w:val="00AA4BA9"/>
    <w:rsid w:val="00AA4C13"/>
    <w:rsid w:val="00AA4FAE"/>
    <w:rsid w:val="00AA5051"/>
    <w:rsid w:val="00AA50A6"/>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950"/>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B4C"/>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B2E"/>
    <w:rsid w:val="00AD4F70"/>
    <w:rsid w:val="00AD5393"/>
    <w:rsid w:val="00AD6669"/>
    <w:rsid w:val="00AD6C03"/>
    <w:rsid w:val="00AD7A0D"/>
    <w:rsid w:val="00AD7C92"/>
    <w:rsid w:val="00AD7C94"/>
    <w:rsid w:val="00AD7DF5"/>
    <w:rsid w:val="00AD7F09"/>
    <w:rsid w:val="00AD7F8B"/>
    <w:rsid w:val="00AE024A"/>
    <w:rsid w:val="00AE0B91"/>
    <w:rsid w:val="00AE10C9"/>
    <w:rsid w:val="00AE1128"/>
    <w:rsid w:val="00AE1A0D"/>
    <w:rsid w:val="00AE1BDC"/>
    <w:rsid w:val="00AE1DFF"/>
    <w:rsid w:val="00AE20B5"/>
    <w:rsid w:val="00AE210A"/>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23"/>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AF7F00"/>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5AF"/>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9B8"/>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4CC6"/>
    <w:rsid w:val="00B25176"/>
    <w:rsid w:val="00B25182"/>
    <w:rsid w:val="00B254C8"/>
    <w:rsid w:val="00B25635"/>
    <w:rsid w:val="00B25790"/>
    <w:rsid w:val="00B258CF"/>
    <w:rsid w:val="00B25B60"/>
    <w:rsid w:val="00B25E17"/>
    <w:rsid w:val="00B25F06"/>
    <w:rsid w:val="00B270DF"/>
    <w:rsid w:val="00B27192"/>
    <w:rsid w:val="00B272A3"/>
    <w:rsid w:val="00B275C1"/>
    <w:rsid w:val="00B277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503"/>
    <w:rsid w:val="00B526DC"/>
    <w:rsid w:val="00B52B67"/>
    <w:rsid w:val="00B52EBC"/>
    <w:rsid w:val="00B52F3B"/>
    <w:rsid w:val="00B534A4"/>
    <w:rsid w:val="00B537E9"/>
    <w:rsid w:val="00B53B3C"/>
    <w:rsid w:val="00B53DA1"/>
    <w:rsid w:val="00B541C4"/>
    <w:rsid w:val="00B543C4"/>
    <w:rsid w:val="00B5457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6EC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12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4D5B"/>
    <w:rsid w:val="00B85119"/>
    <w:rsid w:val="00B8562F"/>
    <w:rsid w:val="00B85BB2"/>
    <w:rsid w:val="00B85C6E"/>
    <w:rsid w:val="00B86042"/>
    <w:rsid w:val="00B86977"/>
    <w:rsid w:val="00B86B01"/>
    <w:rsid w:val="00B86E57"/>
    <w:rsid w:val="00B871E4"/>
    <w:rsid w:val="00B875DB"/>
    <w:rsid w:val="00B90316"/>
    <w:rsid w:val="00B90745"/>
    <w:rsid w:val="00B90976"/>
    <w:rsid w:val="00B90B57"/>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154"/>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3E64"/>
    <w:rsid w:val="00BB4202"/>
    <w:rsid w:val="00BB4790"/>
    <w:rsid w:val="00BB4AE1"/>
    <w:rsid w:val="00BB523B"/>
    <w:rsid w:val="00BB52FE"/>
    <w:rsid w:val="00BB5338"/>
    <w:rsid w:val="00BB569D"/>
    <w:rsid w:val="00BB56D6"/>
    <w:rsid w:val="00BB56E2"/>
    <w:rsid w:val="00BB5EBB"/>
    <w:rsid w:val="00BB5F43"/>
    <w:rsid w:val="00BB6334"/>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14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6B"/>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386"/>
    <w:rsid w:val="00BF66FB"/>
    <w:rsid w:val="00BF67D3"/>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9FA"/>
    <w:rsid w:val="00C07C3F"/>
    <w:rsid w:val="00C07C55"/>
    <w:rsid w:val="00C101A6"/>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47D"/>
    <w:rsid w:val="00C14E09"/>
    <w:rsid w:val="00C14EFC"/>
    <w:rsid w:val="00C15152"/>
    <w:rsid w:val="00C15B4E"/>
    <w:rsid w:val="00C15B87"/>
    <w:rsid w:val="00C15B8A"/>
    <w:rsid w:val="00C15C01"/>
    <w:rsid w:val="00C164B1"/>
    <w:rsid w:val="00C165FD"/>
    <w:rsid w:val="00C16AB0"/>
    <w:rsid w:val="00C16C89"/>
    <w:rsid w:val="00C17183"/>
    <w:rsid w:val="00C17242"/>
    <w:rsid w:val="00C17BB0"/>
    <w:rsid w:val="00C17BB3"/>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4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2936"/>
    <w:rsid w:val="00C4336C"/>
    <w:rsid w:val="00C436E9"/>
    <w:rsid w:val="00C43CF9"/>
    <w:rsid w:val="00C445C4"/>
    <w:rsid w:val="00C4493E"/>
    <w:rsid w:val="00C4494C"/>
    <w:rsid w:val="00C45061"/>
    <w:rsid w:val="00C4575C"/>
    <w:rsid w:val="00C458DD"/>
    <w:rsid w:val="00C45C4F"/>
    <w:rsid w:val="00C45DD1"/>
    <w:rsid w:val="00C4609B"/>
    <w:rsid w:val="00C46185"/>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B57"/>
    <w:rsid w:val="00C56CF3"/>
    <w:rsid w:val="00C570CF"/>
    <w:rsid w:val="00C5727D"/>
    <w:rsid w:val="00C5791D"/>
    <w:rsid w:val="00C5799A"/>
    <w:rsid w:val="00C60589"/>
    <w:rsid w:val="00C610EF"/>
    <w:rsid w:val="00C615F8"/>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156"/>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3C8"/>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432"/>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0A4"/>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2A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97E92"/>
    <w:rsid w:val="00C97EB8"/>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3AF0"/>
    <w:rsid w:val="00CA4951"/>
    <w:rsid w:val="00CA4D18"/>
    <w:rsid w:val="00CA4E1E"/>
    <w:rsid w:val="00CA5118"/>
    <w:rsid w:val="00CA53AA"/>
    <w:rsid w:val="00CA5626"/>
    <w:rsid w:val="00CA5A42"/>
    <w:rsid w:val="00CA5C2B"/>
    <w:rsid w:val="00CA5D16"/>
    <w:rsid w:val="00CA5FCD"/>
    <w:rsid w:val="00CA6060"/>
    <w:rsid w:val="00CA6516"/>
    <w:rsid w:val="00CA68EA"/>
    <w:rsid w:val="00CA6C8A"/>
    <w:rsid w:val="00CA703A"/>
    <w:rsid w:val="00CA72D9"/>
    <w:rsid w:val="00CA740E"/>
    <w:rsid w:val="00CA7BCE"/>
    <w:rsid w:val="00CA7BD5"/>
    <w:rsid w:val="00CB014F"/>
    <w:rsid w:val="00CB127C"/>
    <w:rsid w:val="00CB1921"/>
    <w:rsid w:val="00CB1D04"/>
    <w:rsid w:val="00CB1E5C"/>
    <w:rsid w:val="00CB1E96"/>
    <w:rsid w:val="00CB1FA9"/>
    <w:rsid w:val="00CB21CF"/>
    <w:rsid w:val="00CB234E"/>
    <w:rsid w:val="00CB2415"/>
    <w:rsid w:val="00CB2778"/>
    <w:rsid w:val="00CB2861"/>
    <w:rsid w:val="00CB3222"/>
    <w:rsid w:val="00CB457A"/>
    <w:rsid w:val="00CB4592"/>
    <w:rsid w:val="00CB4783"/>
    <w:rsid w:val="00CB48A8"/>
    <w:rsid w:val="00CB49D9"/>
    <w:rsid w:val="00CB49F8"/>
    <w:rsid w:val="00CB4B95"/>
    <w:rsid w:val="00CB504F"/>
    <w:rsid w:val="00CB56EA"/>
    <w:rsid w:val="00CB58F8"/>
    <w:rsid w:val="00CB5A5B"/>
    <w:rsid w:val="00CB5F3E"/>
    <w:rsid w:val="00CB6513"/>
    <w:rsid w:val="00CB69FB"/>
    <w:rsid w:val="00CB73C1"/>
    <w:rsid w:val="00CB778A"/>
    <w:rsid w:val="00CC01E4"/>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3FF"/>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D7DB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85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058"/>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506"/>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5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6CFD"/>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D4D"/>
    <w:rsid w:val="00D51E82"/>
    <w:rsid w:val="00D51F7E"/>
    <w:rsid w:val="00D5259A"/>
    <w:rsid w:val="00D52E6B"/>
    <w:rsid w:val="00D53267"/>
    <w:rsid w:val="00D533C9"/>
    <w:rsid w:val="00D5383C"/>
    <w:rsid w:val="00D53983"/>
    <w:rsid w:val="00D539E3"/>
    <w:rsid w:val="00D54269"/>
    <w:rsid w:val="00D543CC"/>
    <w:rsid w:val="00D54593"/>
    <w:rsid w:val="00D5465D"/>
    <w:rsid w:val="00D547FD"/>
    <w:rsid w:val="00D5491B"/>
    <w:rsid w:val="00D54C29"/>
    <w:rsid w:val="00D55065"/>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A3B"/>
    <w:rsid w:val="00D86DA7"/>
    <w:rsid w:val="00D86E48"/>
    <w:rsid w:val="00D86E85"/>
    <w:rsid w:val="00D8789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375"/>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6FAB"/>
    <w:rsid w:val="00D9732A"/>
    <w:rsid w:val="00D9791A"/>
    <w:rsid w:val="00DA0002"/>
    <w:rsid w:val="00DA0178"/>
    <w:rsid w:val="00DA038A"/>
    <w:rsid w:val="00DA05FB"/>
    <w:rsid w:val="00DA0B1C"/>
    <w:rsid w:val="00DA0BAD"/>
    <w:rsid w:val="00DA0D9B"/>
    <w:rsid w:val="00DA17F4"/>
    <w:rsid w:val="00DA25A1"/>
    <w:rsid w:val="00DA2680"/>
    <w:rsid w:val="00DA273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A7E59"/>
    <w:rsid w:val="00DB00F8"/>
    <w:rsid w:val="00DB0643"/>
    <w:rsid w:val="00DB0808"/>
    <w:rsid w:val="00DB09C1"/>
    <w:rsid w:val="00DB0A32"/>
    <w:rsid w:val="00DB1249"/>
    <w:rsid w:val="00DB131D"/>
    <w:rsid w:val="00DB141E"/>
    <w:rsid w:val="00DB1754"/>
    <w:rsid w:val="00DB19F7"/>
    <w:rsid w:val="00DB1D81"/>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45F"/>
    <w:rsid w:val="00DB55B5"/>
    <w:rsid w:val="00DB59F7"/>
    <w:rsid w:val="00DB6175"/>
    <w:rsid w:val="00DB6344"/>
    <w:rsid w:val="00DB69AF"/>
    <w:rsid w:val="00DB6BD0"/>
    <w:rsid w:val="00DB6DF4"/>
    <w:rsid w:val="00DB6FEF"/>
    <w:rsid w:val="00DB728A"/>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28BA"/>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1E1"/>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27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5AA"/>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A41"/>
    <w:rsid w:val="00E22C94"/>
    <w:rsid w:val="00E23153"/>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2E6"/>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3A"/>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311"/>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29"/>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21B"/>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106"/>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6F8"/>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35C"/>
    <w:rsid w:val="00E96689"/>
    <w:rsid w:val="00E96773"/>
    <w:rsid w:val="00E96D54"/>
    <w:rsid w:val="00E97415"/>
    <w:rsid w:val="00E97757"/>
    <w:rsid w:val="00E979CE"/>
    <w:rsid w:val="00E97CE7"/>
    <w:rsid w:val="00EA00A4"/>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1B1"/>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4B2"/>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B13"/>
    <w:rsid w:val="00EC4E15"/>
    <w:rsid w:val="00EC542C"/>
    <w:rsid w:val="00EC55AD"/>
    <w:rsid w:val="00EC6225"/>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1F23"/>
    <w:rsid w:val="00ED28F6"/>
    <w:rsid w:val="00ED2A2F"/>
    <w:rsid w:val="00ED30EF"/>
    <w:rsid w:val="00ED32C4"/>
    <w:rsid w:val="00ED36DB"/>
    <w:rsid w:val="00ED3710"/>
    <w:rsid w:val="00ED3850"/>
    <w:rsid w:val="00ED3DCB"/>
    <w:rsid w:val="00ED3DCD"/>
    <w:rsid w:val="00ED4400"/>
    <w:rsid w:val="00ED48AE"/>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2970"/>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712"/>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516"/>
    <w:rsid w:val="00F11646"/>
    <w:rsid w:val="00F11C08"/>
    <w:rsid w:val="00F11D51"/>
    <w:rsid w:val="00F11F9A"/>
    <w:rsid w:val="00F120C1"/>
    <w:rsid w:val="00F1275A"/>
    <w:rsid w:val="00F127A3"/>
    <w:rsid w:val="00F12898"/>
    <w:rsid w:val="00F12AA1"/>
    <w:rsid w:val="00F12BDD"/>
    <w:rsid w:val="00F135AA"/>
    <w:rsid w:val="00F13703"/>
    <w:rsid w:val="00F138A5"/>
    <w:rsid w:val="00F1419D"/>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B03"/>
    <w:rsid w:val="00F42C71"/>
    <w:rsid w:val="00F431CD"/>
    <w:rsid w:val="00F433EB"/>
    <w:rsid w:val="00F43B40"/>
    <w:rsid w:val="00F43B8A"/>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86F"/>
    <w:rsid w:val="00F5199C"/>
    <w:rsid w:val="00F524E2"/>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5CE"/>
    <w:rsid w:val="00F708F1"/>
    <w:rsid w:val="00F70C1C"/>
    <w:rsid w:val="00F70E18"/>
    <w:rsid w:val="00F71182"/>
    <w:rsid w:val="00F71DA8"/>
    <w:rsid w:val="00F71EBD"/>
    <w:rsid w:val="00F72217"/>
    <w:rsid w:val="00F72BB0"/>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C96"/>
    <w:rsid w:val="00F80F36"/>
    <w:rsid w:val="00F8141A"/>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690"/>
    <w:rsid w:val="00F84B08"/>
    <w:rsid w:val="00F84D14"/>
    <w:rsid w:val="00F84E72"/>
    <w:rsid w:val="00F85012"/>
    <w:rsid w:val="00F851FA"/>
    <w:rsid w:val="00F852D5"/>
    <w:rsid w:val="00F85405"/>
    <w:rsid w:val="00F854E8"/>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A9B"/>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A18"/>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B36"/>
    <w:rsid w:val="00FC7B7D"/>
    <w:rsid w:val="00FC7EB5"/>
    <w:rsid w:val="00FC7EE3"/>
    <w:rsid w:val="00FC7F90"/>
    <w:rsid w:val="00FD034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AF0"/>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0658042">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F3A7C-7262-4351-A83C-4632E8EF4319}">
  <ds:schemaRefs>
    <ds:schemaRef ds:uri="http://schemas.openxmlformats.org/officeDocument/2006/bibliography"/>
  </ds:schemaRefs>
</ds:datastoreItem>
</file>

<file path=customXml/itemProps4.xml><?xml version="1.0" encoding="utf-8"?>
<ds:datastoreItem xmlns:ds="http://schemas.openxmlformats.org/officeDocument/2006/customXml" ds:itemID="{B952A0E6-A3E9-4C5C-8912-3FDD0AA227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5</TotalTime>
  <Pages>2</Pages>
  <Words>307</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3</cp:revision>
  <cp:lastPrinted>2024-05-13T11:01:00Z</cp:lastPrinted>
  <dcterms:created xsi:type="dcterms:W3CDTF">2024-05-13T11:06:00Z</dcterms:created>
  <dcterms:modified xsi:type="dcterms:W3CDTF">2024-05-14T01:48:00Z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y fmtid="{D5CDD505-2E9C-101B-9397-08002B2CF9AE}" pid="4" name="GVData">
    <vt:lpwstr>ew0KICAiZG9jSUQiOiAiNmVlNTkyOTQtNTdkNC00MmZhLTgyZjEtNDY0N2RiZjhiMjFjIg0KfQ==</vt:lpwstr>
  </property>
  <property fmtid="{D5CDD505-2E9C-101B-9397-08002B2CF9AE}" pid="5" name="GVData0">
    <vt:lpwstr>(end)</vt:lpwstr>
  </property>
</Properties>
</file>