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620DC" w14:textId="0C72CEBF" w:rsidR="005455AA" w:rsidRPr="00923B5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GoBack"/>
      <w:bookmarkEnd w:id="0"/>
      <w:r w:rsidRPr="00923B55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923B5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E7D8A6B" w14:textId="77777777" w:rsidR="00DE190F" w:rsidRPr="00923B55" w:rsidRDefault="00DE190F" w:rsidP="00DE1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23B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23B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F6BA91F" w14:textId="5586BF93" w:rsidR="00BF7E68" w:rsidRPr="00B43826" w:rsidRDefault="00BF7E68" w:rsidP="00BF7E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438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43826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438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 w:rsidRPr="00B4382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</w:p>
    <w:p w14:paraId="2043E168" w14:textId="77777777" w:rsidR="00BF7E68" w:rsidRPr="00B43826" w:rsidRDefault="00BF7E68" w:rsidP="00BF7E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0FC5" w14:textId="77777777" w:rsidR="00BF7E68" w:rsidRPr="00B43826" w:rsidRDefault="00BF7E68" w:rsidP="00BF7E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B43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1F5590" w14:textId="77777777" w:rsidR="006F59B5" w:rsidRDefault="006F59B5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489A3B40" w14:textId="60E3E043" w:rsidR="00EC2D3D" w:rsidRPr="00EC2D3D" w:rsidRDefault="00EC2D3D" w:rsidP="00EC2D3D">
      <w:pPr>
        <w:rPr>
          <w:cs/>
        </w:rPr>
        <w:sectPr w:rsidR="00EC2D3D" w:rsidRPr="00EC2D3D" w:rsidSect="00A20917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79AC041" w14:textId="77777777" w:rsidR="00BF7E68" w:rsidRPr="00B43826" w:rsidRDefault="00BF7E68" w:rsidP="00BF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382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B4382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B4382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6CE35E2" w14:textId="77777777" w:rsidR="00BF7E68" w:rsidRPr="00B43826" w:rsidRDefault="00BF7E68" w:rsidP="00BF7E68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3FF608C0" w14:textId="77777777" w:rsidR="00BF7E68" w:rsidRPr="00B43826" w:rsidRDefault="00BF7E68" w:rsidP="00BF7E68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B4382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B43826">
        <w:rPr>
          <w:rFonts w:ascii="Angsana New" w:hAnsi="Angsana New"/>
          <w:b/>
          <w:bCs/>
          <w:sz w:val="30"/>
          <w:szCs w:val="30"/>
        </w:rPr>
        <w:t>(</w:t>
      </w:r>
      <w:r w:rsidRPr="00B4382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B43826">
        <w:rPr>
          <w:rFonts w:ascii="Angsana New" w:hAnsi="Angsana New"/>
          <w:b/>
          <w:bCs/>
          <w:sz w:val="30"/>
          <w:szCs w:val="30"/>
        </w:rPr>
        <w:t>)</w:t>
      </w:r>
    </w:p>
    <w:p w14:paraId="5CBA8BEF" w14:textId="77777777" w:rsidR="00BF7E68" w:rsidRPr="00B43826" w:rsidRDefault="00BF7E68" w:rsidP="00BF7E68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B973606" w14:textId="1E114BAB" w:rsidR="00BF7E68" w:rsidRPr="00B43826" w:rsidRDefault="00BF7E68" w:rsidP="00BF7E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43826">
        <w:rPr>
          <w:rFonts w:asciiTheme="majorBidi" w:hAnsiTheme="majorBidi" w:cstheme="majorBidi"/>
          <w:spacing w:val="-2"/>
          <w:cs/>
        </w:rPr>
        <w:t>ข้าพเจ้า</w:t>
      </w:r>
      <w:r w:rsidRPr="00B43826">
        <w:rPr>
          <w:rFonts w:asciiTheme="majorBidi" w:hAnsiTheme="majorBidi" w:cstheme="majorBidi"/>
          <w:spacing w:val="6"/>
          <w:cs/>
        </w:rPr>
        <w:t>ได้สอบทาน</w:t>
      </w:r>
      <w:r w:rsidR="001740E6">
        <w:rPr>
          <w:rFonts w:asciiTheme="majorBidi" w:hAnsiTheme="majorBidi" w:cstheme="majorBidi"/>
          <w:spacing w:val="6"/>
          <w:cs/>
        </w:rPr>
        <w:t>งบฐานะการเงิน</w:t>
      </w:r>
      <w:r w:rsidRPr="00B43826">
        <w:rPr>
          <w:rFonts w:asciiTheme="majorBidi" w:hAnsiTheme="majorBidi" w:cstheme="majorBidi"/>
          <w:spacing w:val="6"/>
          <w:cs/>
        </w:rPr>
        <w:t>รวมและ</w:t>
      </w:r>
      <w:r w:rsidR="001740E6">
        <w:rPr>
          <w:rFonts w:asciiTheme="majorBidi" w:hAnsiTheme="majorBidi" w:cstheme="majorBidi"/>
          <w:spacing w:val="6"/>
          <w:cs/>
        </w:rPr>
        <w:t>งบฐานะการเงิน</w:t>
      </w:r>
      <w:r w:rsidRPr="00B43826">
        <w:rPr>
          <w:rFonts w:asciiTheme="majorBidi" w:hAnsiTheme="majorBidi" w:cstheme="majorBidi"/>
          <w:spacing w:val="6"/>
          <w:cs/>
        </w:rPr>
        <w:t>เฉพาะกิจกา</w:t>
      </w:r>
      <w:r w:rsidRPr="00B43826">
        <w:rPr>
          <w:rFonts w:asciiTheme="majorBidi" w:hAnsiTheme="majorBidi" w:cstheme="majorBidi"/>
          <w:spacing w:val="-2"/>
          <w:cs/>
        </w:rPr>
        <w:t>ร</w:t>
      </w:r>
      <w:r w:rsidRPr="00B43826">
        <w:rPr>
          <w:rFonts w:asciiTheme="majorBidi" w:hAnsiTheme="majorBidi" w:cstheme="majorBidi"/>
          <w:spacing w:val="-10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ณ</w:t>
      </w:r>
      <w:r w:rsidRPr="00B43826">
        <w:rPr>
          <w:rFonts w:asciiTheme="majorBidi" w:hAnsiTheme="majorBidi" w:cstheme="majorBidi"/>
          <w:spacing w:val="-8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วันที่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31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มีนาคม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256</w:t>
      </w:r>
      <w:r w:rsidR="000553CA">
        <w:rPr>
          <w:rFonts w:asciiTheme="majorBidi" w:hAnsiTheme="majorBidi" w:cstheme="majorBidi"/>
          <w:spacing w:val="-2"/>
          <w:lang w:val="en-US"/>
        </w:rPr>
        <w:t>7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="00C65BDB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B43826">
        <w:rPr>
          <w:rFonts w:asciiTheme="majorBidi" w:hAnsiTheme="majorBidi" w:cstheme="majorBidi"/>
          <w:spacing w:val="-2"/>
          <w:cs/>
        </w:rPr>
        <w:t>รวมและ</w:t>
      </w:r>
      <w:r w:rsidR="00C65BDB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B43826">
        <w:rPr>
          <w:rFonts w:asciiTheme="majorBidi" w:hAnsiTheme="majorBidi" w:cstheme="majorBidi"/>
          <w:spacing w:val="-2"/>
          <w:cs/>
        </w:rPr>
        <w:t xml:space="preserve">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B43826">
        <w:rPr>
          <w:rFonts w:asciiTheme="majorBidi" w:hAnsiTheme="majorBidi" w:cstheme="majorBidi"/>
          <w:spacing w:val="-2"/>
          <w:lang w:val="en-US"/>
        </w:rPr>
        <w:t>31</w:t>
      </w:r>
      <w:r w:rsidRPr="00B43826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B43826">
        <w:rPr>
          <w:rFonts w:asciiTheme="majorBidi" w:hAnsiTheme="majorBidi" w:cstheme="majorBidi"/>
          <w:spacing w:val="-2"/>
          <w:lang w:val="en-US"/>
        </w:rPr>
        <w:t>256</w:t>
      </w:r>
      <w:r w:rsidR="00EF3922">
        <w:rPr>
          <w:rFonts w:asciiTheme="majorBidi" w:hAnsiTheme="majorBidi" w:cstheme="majorBidi"/>
          <w:spacing w:val="-2"/>
          <w:lang w:val="en-US"/>
        </w:rPr>
        <w:t>7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B43826">
        <w:rPr>
          <w:rFonts w:asciiTheme="majorBidi" w:hAnsiTheme="majorBidi" w:cs="Angsana New"/>
          <w:spacing w:val="-2"/>
          <w:lang w:val="en-US"/>
        </w:rPr>
        <w:t>(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B43826">
        <w:rPr>
          <w:rFonts w:asciiTheme="majorBidi" w:hAnsiTheme="majorBidi" w:cs="Angsana New"/>
          <w:spacing w:val="-2"/>
          <w:lang w:val="en-US"/>
        </w:rPr>
        <w:t>)</w:t>
      </w:r>
      <w:r w:rsidRPr="00B43826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B43826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B43826">
        <w:rPr>
          <w:rFonts w:asciiTheme="majorBidi" w:hAnsiTheme="majorBidi" w:cs="Angsana New"/>
          <w:spacing w:val="-2"/>
          <w:lang w:val="en-US"/>
        </w:rPr>
        <w:t xml:space="preserve">34 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B43826">
        <w:rPr>
          <w:rFonts w:asciiTheme="majorBidi" w:hAnsiTheme="majorBidi" w:cs="Angsana New"/>
          <w:spacing w:val="-2"/>
          <w:lang w:val="en-US"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B43826">
        <w:rPr>
          <w:rFonts w:asciiTheme="majorBidi" w:hAnsiTheme="majorBidi" w:cs="Angsana New"/>
          <w:spacing w:val="-2"/>
          <w:cs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007B17" w14:textId="77777777" w:rsidR="00BF7E68" w:rsidRPr="00B43826" w:rsidRDefault="00BF7E68" w:rsidP="00BF7E68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47F0562" w14:textId="77777777" w:rsidR="00BF7E68" w:rsidRPr="00B43826" w:rsidRDefault="00BF7E68" w:rsidP="00BF7E6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4382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7FE6D53" w14:textId="77777777" w:rsidR="00BF7E68" w:rsidRPr="00B43826" w:rsidRDefault="00BF7E68" w:rsidP="00BF7E68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6B4D236" w14:textId="77777777" w:rsidR="00BF7E68" w:rsidRPr="00B43826" w:rsidRDefault="00BF7E68" w:rsidP="00BF7E68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รหัส</w:t>
      </w:r>
      <w:r w:rsidRPr="00B43826">
        <w:rPr>
          <w:rFonts w:asciiTheme="majorBidi" w:hAnsiTheme="majorBidi" w:cstheme="majorBidi"/>
          <w:sz w:val="30"/>
          <w:szCs w:val="30"/>
        </w:rPr>
        <w:t xml:space="preserve"> 2410 “</w:t>
      </w:r>
      <w:r w:rsidRPr="00B4382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3826">
        <w:rPr>
          <w:rFonts w:asciiTheme="majorBidi" w:hAnsiTheme="majorBidi" w:cstheme="majorBidi"/>
          <w:sz w:val="30"/>
          <w:szCs w:val="30"/>
        </w:rPr>
        <w:t>”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43826">
        <w:rPr>
          <w:rFonts w:asciiTheme="majorBidi" w:hAnsiTheme="majorBidi" w:cstheme="majorBidi"/>
          <w:sz w:val="30"/>
          <w:szCs w:val="30"/>
        </w:rPr>
        <w:br/>
      </w:r>
      <w:r w:rsidRPr="00B43826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</w:rPr>
        <w:br/>
      </w:r>
      <w:r w:rsidRPr="00B4382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4382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B43826">
        <w:rPr>
          <w:rFonts w:asciiTheme="majorBidi" w:hAnsiTheme="majorBidi"/>
          <w:sz w:val="30"/>
          <w:szCs w:val="30"/>
        </w:rPr>
        <w:br/>
      </w:r>
      <w:r w:rsidRPr="00B43826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3047E261" w14:textId="77777777" w:rsidR="00BF7E68" w:rsidRDefault="00BF7E68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BF7E68" w:rsidSect="00325716">
          <w:headerReference w:type="even" r:id="rId15"/>
          <w:headerReference w:type="default" r:id="rId16"/>
          <w:headerReference w:type="first" r:id="rId17"/>
          <w:footerReference w:type="first" r:id="rId18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3EDA371E" w14:textId="77777777" w:rsidR="00BF7E68" w:rsidRPr="00B43826" w:rsidRDefault="00BF7E68" w:rsidP="00BF7E6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4382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4813FA8" w14:textId="77777777" w:rsidR="00BF7E68" w:rsidRPr="00B43826" w:rsidRDefault="00BF7E68" w:rsidP="00BF7E6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3EDFD" w14:textId="77777777" w:rsidR="00BF7E68" w:rsidRPr="00B43826" w:rsidRDefault="00BF7E68" w:rsidP="00BF7E6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        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43826">
        <w:rPr>
          <w:rFonts w:asciiTheme="majorBidi" w:hAnsiTheme="majorBidi" w:cstheme="majorBidi"/>
          <w:sz w:val="30"/>
          <w:szCs w:val="30"/>
        </w:rPr>
        <w:t>34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5B63C7D3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663A367C" w:rsidR="00C57B52" w:rsidRPr="00923B55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923B55">
        <w:rPr>
          <w:rFonts w:asciiTheme="majorBidi" w:hAnsiTheme="majorBidi" w:cstheme="majorBidi"/>
          <w:cs/>
        </w:rPr>
        <w:t>(</w:t>
      </w:r>
      <w:r w:rsidR="00931CF8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923B55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923B55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923B55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5BBCCD43" w:rsidR="00C57B52" w:rsidRPr="00923B55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923B55">
        <w:rPr>
          <w:rFonts w:asciiTheme="majorBidi" w:hAnsiTheme="majorBidi" w:cstheme="majorBidi"/>
          <w:cs/>
        </w:rPr>
        <w:t xml:space="preserve">เลขทะเบียน </w:t>
      </w:r>
      <w:r w:rsidR="00931CF8">
        <w:rPr>
          <w:rFonts w:asciiTheme="majorBidi" w:hAnsiTheme="majorBidi" w:cstheme="majorBidi"/>
          <w:lang w:val="en-US"/>
        </w:rPr>
        <w:t>3684</w:t>
      </w:r>
    </w:p>
    <w:p w14:paraId="58C4451C" w14:textId="77777777" w:rsidR="00507A42" w:rsidRPr="00923B55" w:rsidRDefault="00507A4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AFD0C0D" w:rsidR="00C57B52" w:rsidRPr="00923B55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23B5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D61A" w14:textId="77777777" w:rsidR="00C57B52" w:rsidRPr="00923B55" w:rsidRDefault="00C57B52" w:rsidP="00C57B5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23B5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1BAFB0" w14:textId="11259E24" w:rsidR="005438D7" w:rsidRPr="00923B55" w:rsidRDefault="00931CF8" w:rsidP="00236606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3770B0" w:rsidRPr="00923B55">
        <w:rPr>
          <w:rFonts w:asciiTheme="majorBidi" w:hAnsiTheme="majorBidi"/>
          <w:sz w:val="30"/>
          <w:szCs w:val="30"/>
          <w:cs/>
        </w:rPr>
        <w:t xml:space="preserve"> </w:t>
      </w:r>
      <w:r w:rsidR="00992D74" w:rsidRPr="00923B55">
        <w:rPr>
          <w:rFonts w:asciiTheme="majorBidi" w:hAnsiTheme="majorBidi" w:cstheme="majorBidi"/>
          <w:sz w:val="30"/>
          <w:szCs w:val="30"/>
        </w:rPr>
        <w:t>256</w:t>
      </w:r>
      <w:r w:rsidR="00BF7E68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3BF85B52" w14:textId="77777777" w:rsidR="000A36CC" w:rsidRPr="00F41BE3" w:rsidRDefault="000A36CC" w:rsidP="00325716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sz w:val="28"/>
          <w:szCs w:val="28"/>
        </w:rPr>
      </w:pPr>
    </w:p>
    <w:sectPr w:rsidR="000A36CC" w:rsidRPr="00F41BE3" w:rsidSect="00325716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42AD3" w14:textId="77777777" w:rsidR="00E4096C" w:rsidRDefault="00E4096C" w:rsidP="004956B4">
      <w:r>
        <w:separator/>
      </w:r>
    </w:p>
  </w:endnote>
  <w:endnote w:type="continuationSeparator" w:id="0">
    <w:p w14:paraId="1952EB66" w14:textId="77777777" w:rsidR="00E4096C" w:rsidRDefault="00E4096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65C1C" w14:textId="77777777" w:rsidR="000D619A" w:rsidRPr="007661AC" w:rsidRDefault="000D619A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4642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6E2A2D4" w14:textId="2ABB94FD" w:rsidR="00325716" w:rsidRPr="00325716" w:rsidRDefault="0032571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7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7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57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5389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57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343FF" w14:textId="77777777" w:rsidR="00E4096C" w:rsidRDefault="00E4096C" w:rsidP="004956B4">
      <w:r>
        <w:separator/>
      </w:r>
    </w:p>
  </w:footnote>
  <w:footnote w:type="continuationSeparator" w:id="0">
    <w:p w14:paraId="504FF1BD" w14:textId="77777777" w:rsidR="00E4096C" w:rsidRDefault="00E4096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Pr="00EC2D3D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38C20C7A" w14:textId="77777777" w:rsidR="000D619A" w:rsidRPr="00EC2D3D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07657792" w14:textId="6E509C4D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25891CA0" w14:textId="181BFA46" w:rsidR="00EC2D3D" w:rsidRDefault="00EC2D3D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045D023C" w14:textId="7F2B711D" w:rsidR="00EC2D3D" w:rsidRDefault="00EC2D3D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409F6404" w14:textId="77777777" w:rsidR="00EC2D3D" w:rsidRPr="00EC2D3D" w:rsidRDefault="00EC2D3D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8C4B2" w14:textId="77777777" w:rsidR="000D619A" w:rsidRDefault="000D61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89CA8" w14:textId="4A0F475A" w:rsidR="000D619A" w:rsidRDefault="000D619A">
    <w:pPr>
      <w:pStyle w:val="Header"/>
      <w:rPr>
        <w:rFonts w:ascii="Angsana New" w:hAnsi="Angsana New"/>
        <w:sz w:val="32"/>
        <w:szCs w:val="32"/>
      </w:rPr>
    </w:pPr>
  </w:p>
  <w:p w14:paraId="4731310B" w14:textId="45335BAC" w:rsidR="00507A42" w:rsidRDefault="00507A42">
    <w:pPr>
      <w:pStyle w:val="Header"/>
      <w:rPr>
        <w:rFonts w:ascii="Angsana New" w:hAnsi="Angsana New"/>
        <w:sz w:val="32"/>
        <w:szCs w:val="32"/>
      </w:rPr>
    </w:pPr>
  </w:p>
  <w:p w14:paraId="5E50A5CE" w14:textId="56F5C53F" w:rsidR="00507A42" w:rsidRDefault="00507A42">
    <w:pPr>
      <w:pStyle w:val="Header"/>
      <w:rPr>
        <w:rFonts w:ascii="Angsana New" w:hAnsi="Angsana New"/>
        <w:sz w:val="32"/>
        <w:szCs w:val="32"/>
      </w:rPr>
    </w:pPr>
  </w:p>
  <w:p w14:paraId="2D9CF3EE" w14:textId="77777777" w:rsidR="00507A42" w:rsidRPr="00B8289D" w:rsidRDefault="00507A4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3B601" w14:textId="14D04C59" w:rsidR="000D619A" w:rsidRDefault="000D619A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0DBE16" w14:textId="28421DF9" w:rsid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B8493FB" w14:textId="782DB256" w:rsid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F8941" w14:textId="30E12768" w:rsid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17B60" w14:textId="5BD6ED5C" w:rsid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5CDA4E" w14:textId="082FD428" w:rsid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DEAB2A3" w14:textId="1FD3E238" w:rsid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E9A515E" w14:textId="77777777" w:rsidR="00325716" w:rsidRPr="00325716" w:rsidRDefault="00325716" w:rsidP="0032571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131D65F0" w:rsidR="000D619A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9DC6746" w14:textId="4772E662" w:rsidR="00325716" w:rsidRDefault="0032571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DFD2468" w14:textId="136A655A" w:rsidR="00325716" w:rsidRDefault="0032571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3BEF0AE" w14:textId="7F242BE2" w:rsidR="00325716" w:rsidRDefault="0032571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DEA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CD1"/>
    <w:rsid w:val="002F2177"/>
    <w:rsid w:val="002F269D"/>
    <w:rsid w:val="002F27B4"/>
    <w:rsid w:val="002F2C91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71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5F"/>
    <w:rsid w:val="005D5760"/>
    <w:rsid w:val="005D5BCD"/>
    <w:rsid w:val="005D5DC4"/>
    <w:rsid w:val="005D65C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0FE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BA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A2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73F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5BDB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96C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2D79"/>
    <w:rsid w:val="00F03922"/>
    <w:rsid w:val="00F03C3A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899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96F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6D7EB-6431-449A-BCA8-69D8E7569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F3791-3F20-4C59-8436-AEA0025F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2023-10-29T10:11:00Z</cp:lastPrinted>
  <dcterms:created xsi:type="dcterms:W3CDTF">2024-05-14T06:02:00Z</dcterms:created>
  <dcterms:modified xsi:type="dcterms:W3CDTF">2024-05-14T06:02:00Z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