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923B55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bookmarkStart w:id="0" w:name="_GoBack"/>
      <w:bookmarkEnd w:id="0"/>
      <w:r w:rsidRPr="00923B55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923B55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923B55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923B55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923B55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5DE23B48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26F7B085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923B5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14EE352D" w14:textId="77777777" w:rsidR="000A36CC" w:rsidRDefault="00BE6589" w:rsidP="000A36C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680E93B0" w14:textId="4CE8AAD3" w:rsidR="000A36CC" w:rsidRPr="000A36CC" w:rsidRDefault="000A36CC" w:rsidP="000A36C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0A36CC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26EA568B" w14:textId="77777777" w:rsidR="000A36CC" w:rsidRPr="00923B55" w:rsidRDefault="000A36CC" w:rsidP="000A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49992AB8" w14:textId="77777777" w:rsidR="008F23EB" w:rsidRPr="00923B55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923B55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923B55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="Angsana New" w:hAnsi="Angsana New"/>
          <w:sz w:val="30"/>
          <w:szCs w:val="30"/>
          <w:cs/>
        </w:rPr>
        <w:br w:type="page"/>
      </w:r>
      <w:r w:rsidR="00BE6589" w:rsidRPr="00923B5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923B55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69509CE5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31C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1CF8">
        <w:rPr>
          <w:rFonts w:asciiTheme="majorBidi" w:hAnsiTheme="majorBidi" w:cstheme="majorBidi"/>
          <w:sz w:val="28"/>
          <w:szCs w:val="28"/>
        </w:rPr>
        <w:t xml:space="preserve">14 </w:t>
      </w:r>
      <w:r w:rsidR="00931CF8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BC4D7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992D74" w:rsidRPr="00923B55">
        <w:rPr>
          <w:rFonts w:asciiTheme="majorBidi" w:hAnsiTheme="majorBidi" w:cstheme="majorBidi"/>
          <w:sz w:val="28"/>
          <w:szCs w:val="28"/>
        </w:rPr>
        <w:t>256</w:t>
      </w:r>
      <w:r w:rsidR="000131F1">
        <w:rPr>
          <w:rFonts w:asciiTheme="majorBidi" w:hAnsiTheme="majorBidi" w:cstheme="majorBidi"/>
          <w:sz w:val="28"/>
          <w:szCs w:val="28"/>
        </w:rPr>
        <w:t>7</w:t>
      </w:r>
    </w:p>
    <w:p w14:paraId="00C86B67" w14:textId="125B8FD2" w:rsidR="001C41B1" w:rsidRPr="00923B55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923B55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923B5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923B5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923B5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0149E73D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23B55">
        <w:rPr>
          <w:rFonts w:ascii="Angsana New" w:hAnsi="Angsana New"/>
          <w:sz w:val="28"/>
          <w:szCs w:val="28"/>
        </w:rPr>
        <w:t xml:space="preserve">34 </w:t>
      </w:r>
      <w:r w:rsidRPr="00923B55">
        <w:rPr>
          <w:rFonts w:ascii="Angsana New" w:hAnsi="Angsana New"/>
          <w:sz w:val="28"/>
          <w:szCs w:val="28"/>
          <w:cs/>
        </w:rPr>
        <w:t>เรื่อง</w:t>
      </w:r>
      <w:r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23B55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23B55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923B55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23B55">
        <w:rPr>
          <w:rFonts w:ascii="Angsana New" w:hAnsi="Angsana New"/>
          <w:sz w:val="28"/>
          <w:szCs w:val="28"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923B55">
        <w:rPr>
          <w:rFonts w:ascii="Angsana New" w:hAnsi="Angsana New"/>
          <w:sz w:val="28"/>
          <w:szCs w:val="28"/>
        </w:rPr>
        <w:t xml:space="preserve"> </w:t>
      </w:r>
      <w:r w:rsidR="00CD2092" w:rsidRPr="00923B55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923B55">
        <w:rPr>
          <w:rFonts w:ascii="Angsana New" w:hAnsi="Angsana New"/>
          <w:sz w:val="28"/>
          <w:szCs w:val="28"/>
        </w:rPr>
        <w:t>(</w:t>
      </w:r>
      <w:r w:rsidR="00CD2092" w:rsidRPr="00923B55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923B55">
        <w:rPr>
          <w:rFonts w:ascii="Angsana New" w:hAnsi="Angsana New"/>
          <w:sz w:val="28"/>
          <w:szCs w:val="28"/>
        </w:rPr>
        <w:t xml:space="preserve">) </w:t>
      </w:r>
      <w:r w:rsidR="00CB06E1" w:rsidRPr="00923B5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923B55">
        <w:rPr>
          <w:rFonts w:ascii="Angsana New" w:hAnsi="Angsana New"/>
          <w:sz w:val="28"/>
          <w:szCs w:val="28"/>
        </w:rPr>
        <w:t>(</w:t>
      </w:r>
      <w:r w:rsidR="00321B04" w:rsidRPr="00923B55">
        <w:rPr>
          <w:rFonts w:ascii="Angsana New" w:hAnsi="Angsana New"/>
          <w:sz w:val="28"/>
          <w:szCs w:val="28"/>
        </w:rPr>
        <w:t>“</w:t>
      </w:r>
      <w:r w:rsidR="00CD2092" w:rsidRPr="00923B55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923B55">
        <w:rPr>
          <w:rFonts w:ascii="Angsana New" w:hAnsi="Angsana New"/>
          <w:sz w:val="28"/>
          <w:szCs w:val="28"/>
        </w:rPr>
        <w:t>”</w:t>
      </w:r>
      <w:r w:rsidR="00CD2092" w:rsidRPr="00923B55">
        <w:rPr>
          <w:rFonts w:ascii="Angsana New" w:hAnsi="Angsana New"/>
          <w:sz w:val="28"/>
          <w:szCs w:val="28"/>
        </w:rPr>
        <w:t>)</w:t>
      </w:r>
      <w:r w:rsidR="00F41BE3" w:rsidRPr="00923B55">
        <w:rPr>
          <w:rFonts w:ascii="Angsana New" w:hAnsi="Angsana New"/>
          <w:sz w:val="28"/>
          <w:szCs w:val="28"/>
        </w:rPr>
        <w:t xml:space="preserve"> 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923B55">
        <w:rPr>
          <w:rFonts w:ascii="Angsana New" w:hAnsi="Angsana New"/>
          <w:sz w:val="28"/>
          <w:szCs w:val="28"/>
        </w:rPr>
        <w:t>(</w:t>
      </w:r>
      <w:r w:rsidR="00F41BE3" w:rsidRPr="00923B55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923B55">
        <w:rPr>
          <w:rFonts w:ascii="Angsana New" w:hAnsi="Angsana New"/>
          <w:sz w:val="28"/>
          <w:szCs w:val="28"/>
        </w:rPr>
        <w:t>) (</w:t>
      </w:r>
      <w:r w:rsidR="00321B04" w:rsidRPr="00923B55">
        <w:rPr>
          <w:rFonts w:ascii="Angsana New" w:hAnsi="Angsana New"/>
          <w:sz w:val="28"/>
          <w:szCs w:val="28"/>
        </w:rPr>
        <w:t>“</w:t>
      </w:r>
      <w:r w:rsidR="00F41BE3" w:rsidRPr="00923B55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923B55">
        <w:rPr>
          <w:rFonts w:ascii="Angsana New" w:hAnsi="Angsana New"/>
          <w:sz w:val="28"/>
          <w:szCs w:val="28"/>
        </w:rPr>
        <w:t>”</w:t>
      </w:r>
      <w:r w:rsidR="00F41BE3" w:rsidRPr="00923B55">
        <w:rPr>
          <w:rFonts w:ascii="Angsana New" w:hAnsi="Angsana New"/>
          <w:sz w:val="28"/>
          <w:szCs w:val="28"/>
        </w:rPr>
        <w:t>)</w:t>
      </w:r>
      <w:r w:rsidR="00F41BE3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E5419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</w:rPr>
        <w:t xml:space="preserve">31 </w:t>
      </w:r>
      <w:r w:rsidR="00CB06E1" w:rsidRPr="00923B55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923B55">
        <w:rPr>
          <w:rFonts w:ascii="Angsana New" w:hAnsi="Angsana New" w:hint="cs"/>
          <w:sz w:val="28"/>
          <w:szCs w:val="28"/>
        </w:rPr>
        <w:t xml:space="preserve"> 256</w:t>
      </w:r>
      <w:r w:rsidR="000131F1">
        <w:rPr>
          <w:rFonts w:ascii="Angsana New" w:hAnsi="Angsana New"/>
          <w:sz w:val="28"/>
          <w:szCs w:val="28"/>
        </w:rPr>
        <w:t>6</w:t>
      </w:r>
      <w:r w:rsidR="00CB06E1" w:rsidRPr="00923B55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923B55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923B55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1BBDB6D2" w:rsidR="00BE6589" w:rsidRPr="00923B55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923B55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sz w:val="28"/>
          <w:szCs w:val="28"/>
          <w:cs/>
        </w:rPr>
        <w:t>การบัญชีขอ</w:t>
      </w:r>
      <w:r w:rsidRPr="00923B55">
        <w:rPr>
          <w:rFonts w:ascii="Angsana New" w:hAnsi="Angsana New" w:hint="cs"/>
          <w:sz w:val="28"/>
          <w:szCs w:val="28"/>
          <w:cs/>
        </w:rPr>
        <w:t>ง</w:t>
      </w:r>
      <w:r w:rsidRPr="00923B55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23B55">
        <w:rPr>
          <w:rFonts w:ascii="Angsana New" w:hAnsi="Angsana New" w:hint="cs"/>
          <w:sz w:val="28"/>
          <w:szCs w:val="28"/>
          <w:cs/>
        </w:rPr>
        <w:t>ไว้</w:t>
      </w:r>
      <w:r w:rsidRPr="00923B55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923B55">
        <w:rPr>
          <w:rFonts w:ascii="Angsana New" w:hAnsi="Angsana New"/>
          <w:sz w:val="28"/>
          <w:szCs w:val="28"/>
        </w:rPr>
        <w:br/>
      </w:r>
      <w:r w:rsidRPr="00923B55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923B55">
        <w:rPr>
          <w:rFonts w:ascii="Angsana New" w:hAnsi="Angsana New"/>
          <w:sz w:val="28"/>
          <w:szCs w:val="28"/>
        </w:rPr>
        <w:t xml:space="preserve">31 </w:t>
      </w:r>
      <w:r w:rsidRPr="00923B5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23B55">
        <w:rPr>
          <w:rFonts w:ascii="Angsana New" w:hAnsi="Angsana New"/>
          <w:sz w:val="28"/>
          <w:szCs w:val="28"/>
        </w:rPr>
        <w:t>256</w:t>
      </w:r>
      <w:r w:rsidR="000131F1">
        <w:rPr>
          <w:rFonts w:ascii="Angsana New" w:hAnsi="Angsana New"/>
          <w:sz w:val="28"/>
          <w:szCs w:val="28"/>
        </w:rPr>
        <w:t>6</w:t>
      </w:r>
    </w:p>
    <w:p w14:paraId="1EC1B80A" w14:textId="77777777" w:rsidR="00F17CEC" w:rsidRPr="00923B55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923B55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923B55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923B5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923B55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2FA02E" w14:textId="77777777" w:rsidR="000131F1" w:rsidRPr="00B43826" w:rsidRDefault="000131F1" w:rsidP="00013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B43826">
        <w:rPr>
          <w:rFonts w:asciiTheme="majorBidi" w:hAnsiTheme="majorBidi" w:cstheme="majorBidi"/>
          <w:bCs/>
          <w:sz w:val="28"/>
          <w:szCs w:val="28"/>
        </w:rPr>
        <w:t>31</w:t>
      </w:r>
      <w:r w:rsidRPr="00B4382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>มีนาคม มีดังนี้</w:t>
      </w:r>
    </w:p>
    <w:p w14:paraId="6D9664FA" w14:textId="3DACCED8" w:rsidR="00D87CC6" w:rsidRPr="00923B55" w:rsidRDefault="00D87CC6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0131F1" w:rsidRPr="00B43826" w14:paraId="2873CC9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1DC6F980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55E6223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E7D339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89F0AF3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B43826" w14:paraId="235A2336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7D7BAAAB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F53B7" w14:textId="32B45E9D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5A4B550B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70A5E5E" w14:textId="140F7365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2E7B0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0EEC81" w14:textId="34F1E14D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093F916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C7B43B" w14:textId="212329FA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B43826" w14:paraId="1DB29BAF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5405980C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5A6DE7F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B43826" w14:paraId="371A6231" w14:textId="77777777" w:rsidTr="00CC71C6">
        <w:trPr>
          <w:trHeight w:hRule="exact" w:val="374"/>
          <w:tblHeader/>
        </w:trPr>
        <w:tc>
          <w:tcPr>
            <w:tcW w:w="4230" w:type="dxa"/>
          </w:tcPr>
          <w:p w14:paraId="680B51A1" w14:textId="77777777" w:rsidR="000131F1" w:rsidRPr="00B43826" w:rsidRDefault="000131F1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5476B27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66C97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5E0CA3F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DA95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D5E2D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281DE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5CD1138" w14:textId="77777777" w:rsidR="000131F1" w:rsidRPr="00B43826" w:rsidRDefault="000131F1" w:rsidP="00CC71C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697" w:rsidRPr="00B43826" w14:paraId="6BE5B9A6" w14:textId="77777777" w:rsidTr="00CC71C6">
        <w:trPr>
          <w:trHeight w:hRule="exact" w:val="374"/>
        </w:trPr>
        <w:tc>
          <w:tcPr>
            <w:tcW w:w="4230" w:type="dxa"/>
          </w:tcPr>
          <w:p w14:paraId="0A35CB45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4CC3C4E5" w14:textId="66B7B92B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657331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00C4CB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8A56BF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2E9D4C" w14:textId="5ADCC693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4C4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</w:t>
            </w: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74C4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109</w:t>
            </w:r>
          </w:p>
        </w:tc>
        <w:tc>
          <w:tcPr>
            <w:tcW w:w="270" w:type="dxa"/>
          </w:tcPr>
          <w:p w14:paraId="75556A7C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E31D3E" w14:textId="745E86CE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69,693</w:t>
            </w:r>
          </w:p>
        </w:tc>
      </w:tr>
      <w:tr w:rsidR="00700697" w:rsidRPr="00B43826" w14:paraId="09AD10B7" w14:textId="77777777" w:rsidTr="00CC71C6">
        <w:trPr>
          <w:trHeight w:hRule="exact" w:val="374"/>
        </w:trPr>
        <w:tc>
          <w:tcPr>
            <w:tcW w:w="4230" w:type="dxa"/>
          </w:tcPr>
          <w:p w14:paraId="6710053F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6CA62A1C" w14:textId="3147A58D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AA6769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4E0F12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A4FCE8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7222E" w14:textId="1A02CD2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74C4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</w:t>
            </w: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74C4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440</w:t>
            </w:r>
          </w:p>
        </w:tc>
        <w:tc>
          <w:tcPr>
            <w:tcW w:w="270" w:type="dxa"/>
          </w:tcPr>
          <w:p w14:paraId="553706A4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B06A9CE" w14:textId="1EDE8324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72,121</w:t>
            </w:r>
          </w:p>
        </w:tc>
      </w:tr>
      <w:tr w:rsidR="00700697" w:rsidRPr="00B43826" w14:paraId="0636AC1C" w14:textId="77777777" w:rsidTr="00CC71C6">
        <w:trPr>
          <w:trHeight w:hRule="exact" w:val="374"/>
        </w:trPr>
        <w:tc>
          <w:tcPr>
            <w:tcW w:w="4230" w:type="dxa"/>
          </w:tcPr>
          <w:p w14:paraId="4F66FDE4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3D27039F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C2C4E7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7089919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E6435A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2A37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3703C5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0988517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00697" w:rsidRPr="00B43826" w14:paraId="4CA0B8B2" w14:textId="77777777" w:rsidTr="00CC71C6">
        <w:trPr>
          <w:trHeight w:hRule="exact" w:val="374"/>
        </w:trPr>
        <w:tc>
          <w:tcPr>
            <w:tcW w:w="4230" w:type="dxa"/>
          </w:tcPr>
          <w:p w14:paraId="7A755F19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03CE3361" w14:textId="24A6E086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895B5E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2712CF3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D636A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60DD" w14:textId="0E792DAD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11,093</w:t>
            </w:r>
          </w:p>
        </w:tc>
        <w:tc>
          <w:tcPr>
            <w:tcW w:w="270" w:type="dxa"/>
          </w:tcPr>
          <w:p w14:paraId="2B1CEC35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9E72A4" w14:textId="6193C20A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10,820</w:t>
            </w:r>
          </w:p>
        </w:tc>
      </w:tr>
      <w:tr w:rsidR="00700697" w:rsidRPr="00B43826" w14:paraId="66C7B74B" w14:textId="77777777" w:rsidTr="00CC71C6">
        <w:trPr>
          <w:trHeight w:hRule="exact" w:val="374"/>
        </w:trPr>
        <w:tc>
          <w:tcPr>
            <w:tcW w:w="4230" w:type="dxa"/>
          </w:tcPr>
          <w:p w14:paraId="4CDA6A91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23717B6" w14:textId="3100476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695958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3974CE9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E8F2B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7164C" w14:textId="267CA0D4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1,652</w:t>
            </w:r>
          </w:p>
        </w:tc>
        <w:tc>
          <w:tcPr>
            <w:tcW w:w="270" w:type="dxa"/>
          </w:tcPr>
          <w:p w14:paraId="6D9F4BDB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2E0021" w14:textId="04AB5965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1,796</w:t>
            </w:r>
          </w:p>
        </w:tc>
      </w:tr>
      <w:tr w:rsidR="00700697" w:rsidRPr="00B43826" w14:paraId="728DE100" w14:textId="77777777" w:rsidTr="00CC71C6">
        <w:trPr>
          <w:trHeight w:hRule="exact" w:val="374"/>
        </w:trPr>
        <w:tc>
          <w:tcPr>
            <w:tcW w:w="4230" w:type="dxa"/>
          </w:tcPr>
          <w:p w14:paraId="16CFB920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39FDC449" w14:textId="72C00245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FFF2F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8CD7FAD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A7BBE8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085A1" w14:textId="74539986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</w:p>
        </w:tc>
        <w:tc>
          <w:tcPr>
            <w:tcW w:w="270" w:type="dxa"/>
          </w:tcPr>
          <w:p w14:paraId="77733CDD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F2E026" w14:textId="2A6548F2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</w:tr>
      <w:tr w:rsidR="00700697" w:rsidRPr="00B43826" w14:paraId="270C768C" w14:textId="77777777" w:rsidTr="00CC71C6">
        <w:trPr>
          <w:trHeight w:hRule="exact" w:val="374"/>
        </w:trPr>
        <w:tc>
          <w:tcPr>
            <w:tcW w:w="4230" w:type="dxa"/>
          </w:tcPr>
          <w:p w14:paraId="47FDBCFA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6C47A5F3" w14:textId="4B2418B0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B64108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1E99D28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3EEBCA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85935" w14:textId="00E41F8D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74C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2EB32244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93666A4" w14:textId="0D9B1330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700697" w:rsidRPr="00B43826" w14:paraId="7CF93173" w14:textId="77777777" w:rsidTr="00CC71C6">
        <w:trPr>
          <w:trHeight w:hRule="exact" w:val="374"/>
        </w:trPr>
        <w:tc>
          <w:tcPr>
            <w:tcW w:w="4230" w:type="dxa"/>
          </w:tcPr>
          <w:p w14:paraId="242CB1F3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61B38FFE" w14:textId="42D3E916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A7DF83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3366F13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FCE25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43BA8" w14:textId="217F7C5C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06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31918130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615CA28" w14:textId="3BF9B97A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</w:tr>
      <w:tr w:rsidR="00700697" w:rsidRPr="00B43826" w14:paraId="39C59D91" w14:textId="77777777" w:rsidTr="00CC71C6">
        <w:trPr>
          <w:trHeight w:hRule="exact" w:val="374"/>
        </w:trPr>
        <w:tc>
          <w:tcPr>
            <w:tcW w:w="4230" w:type="dxa"/>
          </w:tcPr>
          <w:p w14:paraId="7EEB0F92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AC14B8D" w14:textId="1C86318A" w:rsidR="00700697" w:rsidRPr="00B43826" w:rsidRDefault="00700697" w:rsidP="00D004B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47C2F47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B2E5C1C" w14:textId="77777777" w:rsidR="00700697" w:rsidRPr="00B43826" w:rsidRDefault="00700697" w:rsidP="00D004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0632F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9C0B7" w14:textId="31BF76A5" w:rsidR="00700697" w:rsidRPr="00B43826" w:rsidRDefault="00D3692B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69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54A300A0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C5BD34B" w14:textId="354E4B84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</w:tr>
      <w:tr w:rsidR="00700697" w:rsidRPr="00B43826" w14:paraId="6D6E32A1" w14:textId="77777777" w:rsidTr="00CC71C6">
        <w:trPr>
          <w:trHeight w:hRule="exact" w:val="374"/>
        </w:trPr>
        <w:tc>
          <w:tcPr>
            <w:tcW w:w="4230" w:type="dxa"/>
          </w:tcPr>
          <w:p w14:paraId="6D3A9BCA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C778599" w14:textId="63274F33" w:rsidR="00700697" w:rsidRPr="00B43826" w:rsidRDefault="00700697" w:rsidP="00D004B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4D2A1B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B551A75" w14:textId="77777777" w:rsidR="00700697" w:rsidRPr="00B43826" w:rsidRDefault="00700697" w:rsidP="00D004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E4F3B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76F9B" w14:textId="561FECBB" w:rsidR="00700697" w:rsidRPr="00B43826" w:rsidRDefault="00D3692B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69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1,839</w:t>
            </w:r>
          </w:p>
        </w:tc>
        <w:tc>
          <w:tcPr>
            <w:tcW w:w="270" w:type="dxa"/>
          </w:tcPr>
          <w:p w14:paraId="77314DE5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9863A0F" w14:textId="67B2E0B9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1,523</w:t>
            </w:r>
          </w:p>
        </w:tc>
      </w:tr>
      <w:tr w:rsidR="00700697" w:rsidRPr="00B43826" w14:paraId="16CE11CD" w14:textId="77777777" w:rsidTr="00CC71C6">
        <w:trPr>
          <w:trHeight w:hRule="exact" w:val="374"/>
        </w:trPr>
        <w:tc>
          <w:tcPr>
            <w:tcW w:w="4230" w:type="dxa"/>
          </w:tcPr>
          <w:p w14:paraId="37993AE2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0C74B544" w14:textId="76165016" w:rsidR="00700697" w:rsidRPr="00B43826" w:rsidRDefault="00700697" w:rsidP="00D004B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45A97EA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5282DE46" w14:textId="77777777" w:rsidR="00700697" w:rsidRPr="00B43826" w:rsidRDefault="00700697" w:rsidP="00D004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5FD6C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27D17A" w14:textId="27B83803" w:rsidR="00700697" w:rsidRPr="00B43826" w:rsidRDefault="00D3692B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69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7C9C2CD4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70C1F8" w14:textId="1B3EB036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700697" w:rsidRPr="00B43826" w14:paraId="3BC909B3" w14:textId="77777777" w:rsidTr="00CC71C6">
        <w:trPr>
          <w:trHeight w:hRule="exact" w:val="374"/>
        </w:trPr>
        <w:tc>
          <w:tcPr>
            <w:tcW w:w="4230" w:type="dxa"/>
          </w:tcPr>
          <w:p w14:paraId="7A8D9C9E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5BE4D9D" w14:textId="510B3FCC" w:rsidR="00700697" w:rsidRPr="00B43826" w:rsidRDefault="00700697" w:rsidP="00D004B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B44F63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0564A26" w14:textId="77777777" w:rsidR="00700697" w:rsidRPr="00B43826" w:rsidRDefault="00700697" w:rsidP="00D004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67950F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CE20A9" w14:textId="15CF5B63" w:rsidR="00700697" w:rsidRPr="00B43826" w:rsidRDefault="00D3692B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69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270" w:type="dxa"/>
          </w:tcPr>
          <w:p w14:paraId="5FC7E6C8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2ED7C5F" w14:textId="07E4CB7C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</w:tr>
      <w:tr w:rsidR="00700697" w:rsidRPr="00B43826" w14:paraId="4CA4DC7C" w14:textId="77777777" w:rsidTr="00CC71C6">
        <w:trPr>
          <w:trHeight w:hRule="exact" w:val="374"/>
        </w:trPr>
        <w:tc>
          <w:tcPr>
            <w:tcW w:w="4230" w:type="dxa"/>
          </w:tcPr>
          <w:p w14:paraId="2A85F2EB" w14:textId="77777777" w:rsidR="00700697" w:rsidRPr="00B43826" w:rsidRDefault="00700697" w:rsidP="0070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6FC4E182" w14:textId="379B4CDA" w:rsidR="00700697" w:rsidRPr="00B43826" w:rsidRDefault="00700697" w:rsidP="00D004B3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0C24A5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3FE6C7DA" w14:textId="77777777" w:rsidR="00700697" w:rsidRPr="00B43826" w:rsidRDefault="00700697" w:rsidP="00D004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DBE0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0D9FB" w14:textId="07B1A500" w:rsidR="00700697" w:rsidRPr="00B43826" w:rsidRDefault="00D3692B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692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6477432E" w14:textId="77777777" w:rsidR="00700697" w:rsidRPr="00B43826" w:rsidRDefault="00700697" w:rsidP="0070069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59231D" w14:textId="2AD8DB0D" w:rsidR="00700697" w:rsidRPr="00B43826" w:rsidRDefault="00700697" w:rsidP="0070069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0131F1" w:rsidRPr="00B43826" w14:paraId="5B08F723" w14:textId="77777777" w:rsidTr="00CC71C6">
        <w:trPr>
          <w:trHeight w:hRule="exact" w:val="353"/>
        </w:trPr>
        <w:tc>
          <w:tcPr>
            <w:tcW w:w="4230" w:type="dxa"/>
          </w:tcPr>
          <w:p w14:paraId="6BAB6FCA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AEC840E" w14:textId="77777777" w:rsidR="000131F1" w:rsidRPr="00B43826" w:rsidRDefault="000131F1" w:rsidP="000131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92E7A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CEA279" w14:textId="77777777" w:rsidR="000131F1" w:rsidRPr="00B43826" w:rsidRDefault="000131F1" w:rsidP="000131F1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BF8DD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70855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977AC0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14CD15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131F1" w:rsidRPr="00B43826" w14:paraId="66A007A2" w14:textId="77777777" w:rsidTr="00CC71C6">
        <w:trPr>
          <w:trHeight w:hRule="exact" w:val="374"/>
        </w:trPr>
        <w:tc>
          <w:tcPr>
            <w:tcW w:w="4230" w:type="dxa"/>
          </w:tcPr>
          <w:p w14:paraId="01FDDA74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2B2345D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098F8B50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2E03706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ABD7E2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5E6A6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EE3735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5C8E257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B43826" w14:paraId="30E36612" w14:textId="77777777" w:rsidTr="00CC71C6">
        <w:trPr>
          <w:trHeight w:hRule="exact" w:val="374"/>
        </w:trPr>
        <w:tc>
          <w:tcPr>
            <w:tcW w:w="4230" w:type="dxa"/>
          </w:tcPr>
          <w:p w14:paraId="2451BE80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6F05F682" w14:textId="3BC8C063" w:rsidR="000131F1" w:rsidRPr="00B43826" w:rsidRDefault="00F02D79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D7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52CEDA67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49D80F3" w14:textId="4F355519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0968DAD3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69F7D63" w14:textId="5225AC59" w:rsidR="000131F1" w:rsidRPr="00B43826" w:rsidRDefault="00AA79C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F9A034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7D6DA0" w14:textId="77777777" w:rsidR="000131F1" w:rsidRPr="00B43826" w:rsidRDefault="000131F1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131F1" w:rsidRPr="00B43826" w14:paraId="205B15B1" w14:textId="77777777" w:rsidTr="00CC71C6">
        <w:trPr>
          <w:trHeight w:hRule="exact" w:val="344"/>
        </w:trPr>
        <w:tc>
          <w:tcPr>
            <w:tcW w:w="4230" w:type="dxa"/>
          </w:tcPr>
          <w:p w14:paraId="1ECF9D4D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1DD267D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2BE781C5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B6A3F66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60F2E47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F6F4E4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C1BF17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770BF24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131F1" w:rsidRPr="00B43826" w14:paraId="7B7B5EC0" w14:textId="77777777" w:rsidTr="00CC71C6">
        <w:trPr>
          <w:trHeight w:hRule="exact" w:val="374"/>
        </w:trPr>
        <w:tc>
          <w:tcPr>
            <w:tcW w:w="4230" w:type="dxa"/>
          </w:tcPr>
          <w:p w14:paraId="615BF73F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02924D3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5766C92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30068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7AC61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CF3A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BD5060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C13782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B43826" w14:paraId="7007D5E4" w14:textId="77777777" w:rsidTr="00CC71C6">
        <w:trPr>
          <w:trHeight w:hRule="exact" w:val="374"/>
        </w:trPr>
        <w:tc>
          <w:tcPr>
            <w:tcW w:w="4230" w:type="dxa"/>
          </w:tcPr>
          <w:p w14:paraId="46EED480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535B09F1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6993B6A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F893BA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C36AC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576E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0FE89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5BC7A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B43826" w14:paraId="170FB444" w14:textId="77777777" w:rsidTr="000131F1">
        <w:trPr>
          <w:trHeight w:hRule="exact" w:val="389"/>
        </w:trPr>
        <w:tc>
          <w:tcPr>
            <w:tcW w:w="4230" w:type="dxa"/>
          </w:tcPr>
          <w:p w14:paraId="77A585CF" w14:textId="77777777" w:rsidR="000131F1" w:rsidRPr="00B43826" w:rsidRDefault="000131F1" w:rsidP="000131F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240B4B50" w14:textId="0E8610EF" w:rsidR="000131F1" w:rsidRPr="00B43826" w:rsidRDefault="00CC3CA0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C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7,502</w:t>
            </w:r>
          </w:p>
        </w:tc>
        <w:tc>
          <w:tcPr>
            <w:tcW w:w="243" w:type="dxa"/>
          </w:tcPr>
          <w:p w14:paraId="6055124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AC16CC" w14:textId="61D2AB21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7,386</w:t>
            </w:r>
          </w:p>
        </w:tc>
        <w:tc>
          <w:tcPr>
            <w:tcW w:w="270" w:type="dxa"/>
          </w:tcPr>
          <w:p w14:paraId="76F36F7D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91760" w14:textId="6F0FEE32" w:rsidR="000131F1" w:rsidRPr="00B43826" w:rsidRDefault="00CC3CA0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C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6,722</w:t>
            </w:r>
          </w:p>
        </w:tc>
        <w:tc>
          <w:tcPr>
            <w:tcW w:w="270" w:type="dxa"/>
          </w:tcPr>
          <w:p w14:paraId="1BD2BF94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F0C546C" w14:textId="4D406B8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6,611</w:t>
            </w:r>
          </w:p>
        </w:tc>
      </w:tr>
      <w:tr w:rsidR="000131F1" w:rsidRPr="00B43826" w14:paraId="384F1E44" w14:textId="77777777" w:rsidTr="00CC71C6">
        <w:trPr>
          <w:trHeight w:hRule="exact" w:val="374"/>
        </w:trPr>
        <w:tc>
          <w:tcPr>
            <w:tcW w:w="4230" w:type="dxa"/>
          </w:tcPr>
          <w:p w14:paraId="50834016" w14:textId="77777777" w:rsidR="000131F1" w:rsidRPr="00B43826" w:rsidRDefault="000131F1" w:rsidP="000131F1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3E6C59" w14:textId="4A1B7AAB" w:rsidR="000131F1" w:rsidRPr="00B43826" w:rsidRDefault="00CC3CA0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C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43" w:type="dxa"/>
          </w:tcPr>
          <w:p w14:paraId="33CF82CD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D9BE9A" w14:textId="03B9B2AB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4E71E267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55B3" w14:textId="3992A0B1" w:rsidR="000131F1" w:rsidRPr="00B43826" w:rsidRDefault="00CC3CA0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3C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6E6F640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5E577D" w14:textId="6CB22045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0131F1" w:rsidRPr="00B43826" w14:paraId="1CC00933" w14:textId="77777777" w:rsidTr="00CC71C6">
        <w:trPr>
          <w:trHeight w:hRule="exact" w:val="374"/>
        </w:trPr>
        <w:tc>
          <w:tcPr>
            <w:tcW w:w="4230" w:type="dxa"/>
          </w:tcPr>
          <w:p w14:paraId="4E48F7F6" w14:textId="77777777" w:rsidR="000131F1" w:rsidRPr="00B43826" w:rsidRDefault="000131F1" w:rsidP="000131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05D695D" w14:textId="51750531" w:rsidR="000131F1" w:rsidRPr="00B43826" w:rsidRDefault="00CC3CA0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9E4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43" w:type="dxa"/>
          </w:tcPr>
          <w:p w14:paraId="7A9FFC2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69A8A63" w14:textId="7DEE8D5A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7,500</w:t>
            </w:r>
          </w:p>
        </w:tc>
        <w:tc>
          <w:tcPr>
            <w:tcW w:w="270" w:type="dxa"/>
          </w:tcPr>
          <w:p w14:paraId="51BBE6C8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1794C" w14:textId="037DD009" w:rsidR="000131F1" w:rsidRPr="00B43826" w:rsidRDefault="00CC3CA0" w:rsidP="000131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6,850</w:t>
            </w:r>
          </w:p>
        </w:tc>
        <w:tc>
          <w:tcPr>
            <w:tcW w:w="270" w:type="dxa"/>
          </w:tcPr>
          <w:p w14:paraId="57E72F00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B02FD66" w14:textId="1EEC125F" w:rsidR="000131F1" w:rsidRPr="00B43826" w:rsidRDefault="000131F1" w:rsidP="000131F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6,725</w:t>
            </w:r>
          </w:p>
        </w:tc>
      </w:tr>
      <w:tr w:rsidR="000131F1" w:rsidRPr="00B43826" w14:paraId="7F324B86" w14:textId="77777777" w:rsidTr="00CC71C6">
        <w:trPr>
          <w:trHeight w:hRule="exact" w:val="356"/>
        </w:trPr>
        <w:tc>
          <w:tcPr>
            <w:tcW w:w="4230" w:type="dxa"/>
          </w:tcPr>
          <w:p w14:paraId="0E2DA686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5A109D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3C17C7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68DE5F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27BB62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4C530D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1AF942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D92328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2688A1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5544CD3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E14074E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1690E35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652DD0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3F6EE5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3AA9F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557631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A42D3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468452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B43826" w14:paraId="26C6BE17" w14:textId="77777777" w:rsidTr="00CC71C6">
        <w:trPr>
          <w:trHeight w:hRule="exact" w:val="374"/>
        </w:trPr>
        <w:tc>
          <w:tcPr>
            <w:tcW w:w="4230" w:type="dxa"/>
          </w:tcPr>
          <w:p w14:paraId="478849C4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5282C83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486C13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B6723A4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2576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D2CB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09EE5B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B09EC9A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31F1" w:rsidRPr="00B43826" w14:paraId="6AFF08A7" w14:textId="77777777" w:rsidTr="00CC71C6">
        <w:trPr>
          <w:trHeight w:hRule="exact" w:val="374"/>
        </w:trPr>
        <w:tc>
          <w:tcPr>
            <w:tcW w:w="4230" w:type="dxa"/>
          </w:tcPr>
          <w:p w14:paraId="317752A5" w14:textId="77777777" w:rsidR="000131F1" w:rsidRPr="00B43826" w:rsidRDefault="000131F1" w:rsidP="0001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49AA590F" w14:textId="203E8933" w:rsidR="000131F1" w:rsidRPr="00B43826" w:rsidRDefault="0070329B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991</w:t>
            </w:r>
            <w:r w:rsidRPr="0070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828</w:t>
            </w:r>
          </w:p>
        </w:tc>
        <w:tc>
          <w:tcPr>
            <w:tcW w:w="243" w:type="dxa"/>
          </w:tcPr>
          <w:p w14:paraId="27277B7A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0B8C7CB" w14:textId="2F21C3B5" w:rsidR="000131F1" w:rsidRPr="00B43826" w:rsidRDefault="000131F1" w:rsidP="000131F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1,067,447</w:t>
            </w:r>
          </w:p>
        </w:tc>
        <w:tc>
          <w:tcPr>
            <w:tcW w:w="270" w:type="dxa"/>
          </w:tcPr>
          <w:p w14:paraId="3BD593BC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156BC" w14:textId="60F429BD" w:rsidR="000131F1" w:rsidRPr="00B43826" w:rsidRDefault="0070329B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32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12,071</w:t>
            </w:r>
          </w:p>
        </w:tc>
        <w:tc>
          <w:tcPr>
            <w:tcW w:w="270" w:type="dxa"/>
          </w:tcPr>
          <w:p w14:paraId="61B9300E" w14:textId="77777777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875670C" w14:textId="32EECB22" w:rsidR="000131F1" w:rsidRPr="00B43826" w:rsidRDefault="000131F1" w:rsidP="000131F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18,036</w:t>
            </w:r>
          </w:p>
        </w:tc>
      </w:tr>
      <w:tr w:rsidR="0070329B" w:rsidRPr="00B43826" w14:paraId="656FF461" w14:textId="77777777" w:rsidTr="00CC71C6">
        <w:trPr>
          <w:trHeight w:hRule="exact" w:val="374"/>
        </w:trPr>
        <w:tc>
          <w:tcPr>
            <w:tcW w:w="4230" w:type="dxa"/>
          </w:tcPr>
          <w:p w14:paraId="54FBF1F1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07D8D61" w14:textId="4F828212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70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393</w:t>
            </w:r>
          </w:p>
        </w:tc>
        <w:tc>
          <w:tcPr>
            <w:tcW w:w="243" w:type="dxa"/>
          </w:tcPr>
          <w:p w14:paraId="4BA5B27B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EBCF645" w14:textId="4E4CC01D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7,324</w:t>
            </w:r>
          </w:p>
        </w:tc>
        <w:tc>
          <w:tcPr>
            <w:tcW w:w="270" w:type="dxa"/>
          </w:tcPr>
          <w:p w14:paraId="224089E3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6949F" w14:textId="440A2BB2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0525B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3D54488C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329B" w:rsidRPr="00B43826" w14:paraId="647A574E" w14:textId="77777777" w:rsidTr="00CC71C6">
        <w:trPr>
          <w:trHeight w:hRule="exact" w:val="374"/>
        </w:trPr>
        <w:tc>
          <w:tcPr>
            <w:tcW w:w="4230" w:type="dxa"/>
          </w:tcPr>
          <w:p w14:paraId="12FF1F0F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6057328D" w14:textId="18965A31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7032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329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683</w:t>
            </w:r>
          </w:p>
        </w:tc>
        <w:tc>
          <w:tcPr>
            <w:tcW w:w="243" w:type="dxa"/>
          </w:tcPr>
          <w:p w14:paraId="0C3B3C98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7903FE0" w14:textId="60F747FC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4,027</w:t>
            </w:r>
          </w:p>
        </w:tc>
        <w:tc>
          <w:tcPr>
            <w:tcW w:w="270" w:type="dxa"/>
          </w:tcPr>
          <w:p w14:paraId="53EF581B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3D495" w14:textId="553B1D56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CF2AA0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A31571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329B" w:rsidRPr="00B43826" w14:paraId="6F13CB66" w14:textId="77777777" w:rsidTr="00CC71C6">
        <w:trPr>
          <w:trHeight w:hRule="exact" w:val="374"/>
        </w:trPr>
        <w:tc>
          <w:tcPr>
            <w:tcW w:w="4230" w:type="dxa"/>
          </w:tcPr>
          <w:p w14:paraId="44744193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3B047001" w14:textId="6C11CDCB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9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</w:t>
            </w:r>
          </w:p>
        </w:tc>
        <w:tc>
          <w:tcPr>
            <w:tcW w:w="243" w:type="dxa"/>
          </w:tcPr>
          <w:p w14:paraId="3449BAC5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B8EDA55" w14:textId="2F26F88C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025A9C4A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A7934" w14:textId="57E145A1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8B42F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AA535F5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329B" w:rsidRPr="00B43826" w14:paraId="3C8F07A5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56EE843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6AD134DE" w14:textId="44A040B7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79C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500</w:t>
            </w:r>
          </w:p>
        </w:tc>
        <w:tc>
          <w:tcPr>
            <w:tcW w:w="243" w:type="dxa"/>
            <w:shd w:val="clear" w:color="auto" w:fill="auto"/>
          </w:tcPr>
          <w:p w14:paraId="76E62361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5E82E74" w14:textId="4A2813E9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74B1FD5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112CC8" w14:textId="78392613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FDEE7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E47337C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329B" w:rsidRPr="00B43826" w14:paraId="5A687930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625187C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68293B30" w14:textId="4D8B40A1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2D7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149</w:t>
            </w:r>
          </w:p>
        </w:tc>
        <w:tc>
          <w:tcPr>
            <w:tcW w:w="243" w:type="dxa"/>
            <w:shd w:val="clear" w:color="auto" w:fill="auto"/>
          </w:tcPr>
          <w:p w14:paraId="10D0A118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C0C47A" w14:textId="1217A2CE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343E3CFC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B66005" w14:textId="43769905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E7CCE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A56AE46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0329B" w:rsidRPr="00B43826" w14:paraId="335FA6E1" w14:textId="77777777" w:rsidTr="00CC71C6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4FE0465" w14:textId="77777777" w:rsidR="0070329B" w:rsidRPr="00B43826" w:rsidRDefault="0070329B" w:rsidP="00703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FFB8E5A" w14:textId="67DC8B7A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2D7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F02D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2D7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146</w:t>
            </w:r>
          </w:p>
        </w:tc>
        <w:tc>
          <w:tcPr>
            <w:tcW w:w="243" w:type="dxa"/>
            <w:shd w:val="clear" w:color="auto" w:fill="auto"/>
          </w:tcPr>
          <w:p w14:paraId="0090EFAF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5347D002" w14:textId="76AA0BC4" w:rsidR="0070329B" w:rsidRPr="00B43826" w:rsidRDefault="0070329B" w:rsidP="007032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0503C8DA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3D1641" w14:textId="37D920DF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BAB42" w14:textId="77777777" w:rsidR="0070329B" w:rsidRPr="00B43826" w:rsidRDefault="0070329B" w:rsidP="0070329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835CF55" w14:textId="77777777" w:rsidR="0070329B" w:rsidRPr="00B43826" w:rsidRDefault="0070329B" w:rsidP="00D004B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52FCB6D" w14:textId="77777777" w:rsidR="002A46A7" w:rsidRPr="00923B55" w:rsidRDefault="002A46A7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F7EADD4" w14:textId="1D94C841" w:rsidR="00907567" w:rsidRDefault="00907567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923B55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>256</w:t>
      </w:r>
      <w:r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ja-JP"/>
        </w:rPr>
        <w:t>151.93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</w:t>
      </w:r>
      <w:r w:rsidRPr="00907567">
        <w:rPr>
          <w:rFonts w:asciiTheme="majorBidi" w:hAnsiTheme="majorBidi" w:cstheme="majorBidi"/>
          <w:sz w:val="28"/>
          <w:szCs w:val="28"/>
          <w:cs/>
          <w:lang w:eastAsia="ja-JP"/>
        </w:rPr>
        <w:t>เงิน</w:t>
      </w:r>
      <w:r w:rsidRPr="00907567">
        <w:rPr>
          <w:rFonts w:asciiTheme="majorBidi" w:hAnsiTheme="majorBidi" w:cstheme="majorBidi"/>
          <w:sz w:val="28"/>
          <w:szCs w:val="28"/>
          <w:lang w:eastAsia="ja-JP"/>
        </w:rPr>
        <w:t xml:space="preserve"> 74.44 </w:t>
      </w:r>
      <w:r w:rsidRPr="00907567">
        <w:rPr>
          <w:rFonts w:asciiTheme="majorBidi" w:hAnsiTheme="majorBidi" w:cstheme="majorBidi"/>
          <w:sz w:val="28"/>
          <w:szCs w:val="28"/>
          <w:cs/>
          <w:lang w:eastAsia="ja-JP"/>
        </w:rPr>
        <w:t>ล้าน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บาท และจ่ายให้กับส่วนได้เสียที่ไม่มีอำนาจควบคุมเป็นจำนวน</w:t>
      </w:r>
      <w:r w:rsidRPr="00907567">
        <w:rPr>
          <w:rFonts w:asciiTheme="majorBidi" w:hAnsiTheme="majorBidi" w:cstheme="majorBidi"/>
          <w:sz w:val="28"/>
          <w:szCs w:val="28"/>
          <w:cs/>
          <w:lang w:eastAsia="ja-JP"/>
        </w:rPr>
        <w:t>เงิน</w:t>
      </w:r>
      <w:r w:rsidRPr="00907567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508A1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1A0AFD" w:rsidRPr="002508A1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2508A1">
        <w:rPr>
          <w:rFonts w:asciiTheme="majorBidi" w:hAnsiTheme="majorBidi" w:cstheme="majorBidi"/>
          <w:sz w:val="28"/>
          <w:szCs w:val="28"/>
          <w:lang w:eastAsia="ja-JP"/>
        </w:rPr>
        <w:t xml:space="preserve">.49 </w:t>
      </w:r>
      <w:r w:rsidRPr="002508A1">
        <w:rPr>
          <w:rFonts w:asciiTheme="majorBidi" w:hAnsiTheme="majorBidi" w:cstheme="majorBidi"/>
          <w:sz w:val="28"/>
          <w:szCs w:val="28"/>
          <w:cs/>
          <w:lang w:eastAsia="ja-JP"/>
        </w:rPr>
        <w:t>ล้านบ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าท 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eastAsia="ja-JP"/>
        </w:rPr>
        <w:t>7</w:t>
      </w:r>
    </w:p>
    <w:p w14:paraId="2625838C" w14:textId="77777777" w:rsidR="00B222E2" w:rsidRPr="00923B55" w:rsidRDefault="00B222E2" w:rsidP="0090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5C3BC690" w14:textId="49E25BE8" w:rsidR="004F312E" w:rsidRPr="00923B55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923B55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923B5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2566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="009B2BA1">
        <w:rPr>
          <w:rFonts w:asciiTheme="majorBidi" w:hAnsiTheme="majorBidi" w:cstheme="majorBidi"/>
          <w:sz w:val="28"/>
          <w:szCs w:val="28"/>
          <w:lang w:eastAsia="ja-JP"/>
        </w:rPr>
        <w:t>0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923B55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923B55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923B55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923B55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6B824137" w14:textId="4B7C5E53" w:rsidR="004F312E" w:rsidRPr="00923B55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0131F1">
        <w:rPr>
          <w:rFonts w:asciiTheme="majorBidi" w:hAnsiTheme="majorBidi" w:cstheme="majorBidi"/>
          <w:sz w:val="28"/>
          <w:szCs w:val="28"/>
        </w:rPr>
        <w:t xml:space="preserve">31 </w:t>
      </w:r>
      <w:r w:rsidR="000131F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131F1">
        <w:rPr>
          <w:rFonts w:asciiTheme="majorBidi" w:hAnsiTheme="majorBidi" w:cstheme="majorBidi"/>
          <w:sz w:val="28"/>
          <w:szCs w:val="28"/>
        </w:rPr>
        <w:t>2567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923B55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923B55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923B55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3F5FDB">
        <w:rPr>
          <w:rFonts w:asciiTheme="majorBidi" w:hAnsiTheme="majorBidi" w:cstheme="majorBidi"/>
          <w:sz w:val="28"/>
          <w:szCs w:val="28"/>
        </w:rPr>
        <w:t>6.8</w:t>
      </w:r>
      <w:r w:rsidR="00CE6E82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131F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923B5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23B5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923B55" w:rsidRDefault="003F7D5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4A3481C" w14:textId="62C4E013" w:rsidR="004F312E" w:rsidRPr="00923B55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ณ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923B55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0131F1">
        <w:rPr>
          <w:rFonts w:asciiTheme="majorBidi" w:hAnsiTheme="majorBidi"/>
          <w:sz w:val="28"/>
          <w:szCs w:val="28"/>
        </w:rPr>
        <w:t xml:space="preserve">31 </w:t>
      </w:r>
      <w:r w:rsidR="000131F1">
        <w:rPr>
          <w:rFonts w:asciiTheme="majorBidi" w:hAnsiTheme="majorBidi" w:hint="cs"/>
          <w:sz w:val="28"/>
          <w:szCs w:val="28"/>
          <w:cs/>
        </w:rPr>
        <w:t>มีนาคม</w:t>
      </w:r>
      <w:r w:rsidR="00764E95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0131F1">
        <w:rPr>
          <w:rFonts w:asciiTheme="majorBidi" w:hAnsiTheme="majorBidi" w:cstheme="majorBidi"/>
          <w:sz w:val="28"/>
          <w:szCs w:val="28"/>
        </w:rPr>
        <w:t>7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และ</w:t>
      </w:r>
      <w:r w:rsidRPr="00923B55">
        <w:rPr>
          <w:rFonts w:asciiTheme="majorBidi" w:hAnsiTheme="majorBidi" w:cstheme="majorBidi"/>
          <w:sz w:val="28"/>
          <w:szCs w:val="28"/>
        </w:rPr>
        <w:t xml:space="preserve"> 31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23B55">
        <w:rPr>
          <w:rFonts w:asciiTheme="majorBidi" w:hAnsiTheme="majorBidi" w:cstheme="majorBidi"/>
          <w:sz w:val="28"/>
          <w:szCs w:val="28"/>
        </w:rPr>
        <w:t>256</w:t>
      </w:r>
      <w:r w:rsidR="000131F1">
        <w:rPr>
          <w:rFonts w:asciiTheme="majorBidi" w:hAnsiTheme="majorBidi" w:cstheme="majorBidi"/>
          <w:sz w:val="28"/>
          <w:szCs w:val="28"/>
        </w:rPr>
        <w:t>6</w:t>
      </w:r>
      <w:r w:rsidRPr="00923B5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923B55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70"/>
        <w:gridCol w:w="1150"/>
        <w:gridCol w:w="236"/>
        <w:gridCol w:w="1177"/>
        <w:gridCol w:w="262"/>
        <w:gridCol w:w="1160"/>
      </w:tblGrid>
      <w:tr w:rsidR="00607924" w:rsidRPr="00923B55" w14:paraId="493A9F52" w14:textId="77777777" w:rsidTr="000D42E5">
        <w:trPr>
          <w:tblHeader/>
        </w:trPr>
        <w:tc>
          <w:tcPr>
            <w:tcW w:w="3690" w:type="dxa"/>
          </w:tcPr>
          <w:p w14:paraId="300C8B63" w14:textId="5BA0FFDC" w:rsidR="00607924" w:rsidRPr="00923B55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C4C268F" w14:textId="77777777" w:rsidR="00607924" w:rsidRPr="00923B55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7034BC" w14:textId="77777777" w:rsidR="00607924" w:rsidRPr="00923B55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2BA3E2A5" w14:textId="77777777" w:rsidR="00607924" w:rsidRPr="00923B55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1F1" w:rsidRPr="00923B55" w14:paraId="7E295BAB" w14:textId="77777777" w:rsidTr="000D42E5">
        <w:trPr>
          <w:tblHeader/>
        </w:trPr>
        <w:tc>
          <w:tcPr>
            <w:tcW w:w="3690" w:type="dxa"/>
          </w:tcPr>
          <w:p w14:paraId="59E2B1EA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681CA33F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7CA4832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406361" w14:textId="3FAFA3D0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316970" w14:textId="77777777" w:rsidR="000131F1" w:rsidRPr="00923B55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5A6C86E" w14:textId="12DE33B9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2" w:type="dxa"/>
          </w:tcPr>
          <w:p w14:paraId="3A63D62A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231BD78F" w14:textId="08E91E60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131F1" w:rsidRPr="00923B55" w14:paraId="13D6C795" w14:textId="77777777" w:rsidTr="000D42E5">
        <w:trPr>
          <w:tblHeader/>
        </w:trPr>
        <w:tc>
          <w:tcPr>
            <w:tcW w:w="3690" w:type="dxa"/>
          </w:tcPr>
          <w:p w14:paraId="68FEDC49" w14:textId="13AE9D58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729CC681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B666960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2E548C3" w14:textId="395DBA59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1254639" w14:textId="77777777" w:rsidR="000131F1" w:rsidRPr="00923B55" w:rsidRDefault="000131F1" w:rsidP="000131F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5E03A2F7" w14:textId="309D0A3F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C8FC8A7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4311903A" w14:textId="531A32B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131F1" w:rsidRPr="00923B55" w14:paraId="1B87B5D7" w14:textId="77777777" w:rsidTr="000D42E5">
        <w:trPr>
          <w:trHeight w:val="272"/>
          <w:tblHeader/>
        </w:trPr>
        <w:tc>
          <w:tcPr>
            <w:tcW w:w="3690" w:type="dxa"/>
          </w:tcPr>
          <w:p w14:paraId="31B34FAF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4704BB06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1F1" w:rsidRPr="00923B55" w14:paraId="09CF1127" w14:textId="77777777" w:rsidTr="000D42E5">
        <w:trPr>
          <w:trHeight w:val="272"/>
        </w:trPr>
        <w:tc>
          <w:tcPr>
            <w:tcW w:w="3690" w:type="dxa"/>
          </w:tcPr>
          <w:p w14:paraId="4057B8B8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</w:tcPr>
          <w:p w14:paraId="00564CDB" w14:textId="77777777" w:rsidR="000131F1" w:rsidRPr="00923B55" w:rsidRDefault="000131F1" w:rsidP="000131F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D3A1C" w:rsidRPr="00923B55" w14:paraId="59346CD8" w14:textId="77777777" w:rsidTr="000D42E5">
        <w:tc>
          <w:tcPr>
            <w:tcW w:w="3690" w:type="dxa"/>
          </w:tcPr>
          <w:p w14:paraId="67D1C35C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0F763C43" w:rsidR="00FD3A1C" w:rsidRPr="00923B55" w:rsidRDefault="00FD3A1C" w:rsidP="00D004B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6808F2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02C15A4" w14:textId="4DD8A28C" w:rsidR="00FD3A1C" w:rsidRPr="00923B55" w:rsidRDefault="00FD3A1C" w:rsidP="00D004B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46F35E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AF33F3A" w14:textId="365A54E8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57,411</w:t>
            </w:r>
          </w:p>
        </w:tc>
        <w:tc>
          <w:tcPr>
            <w:tcW w:w="262" w:type="dxa"/>
          </w:tcPr>
          <w:p w14:paraId="60CD8B5B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4868027E" w14:textId="3DE740DD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57,753</w:t>
            </w:r>
          </w:p>
        </w:tc>
      </w:tr>
      <w:tr w:rsidR="00FD3A1C" w:rsidRPr="00923B55" w14:paraId="379E6696" w14:textId="77777777" w:rsidTr="000D42E5">
        <w:tc>
          <w:tcPr>
            <w:tcW w:w="3690" w:type="dxa"/>
          </w:tcPr>
          <w:p w14:paraId="4B4088D6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45F2853F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6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202,359</w:t>
            </w:r>
          </w:p>
        </w:tc>
        <w:tc>
          <w:tcPr>
            <w:tcW w:w="270" w:type="dxa"/>
          </w:tcPr>
          <w:p w14:paraId="5A9C87F1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21810B4" w14:textId="0AE0B8AB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30458F4D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7974281" w14:textId="42781768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4,112</w:t>
            </w:r>
          </w:p>
        </w:tc>
        <w:tc>
          <w:tcPr>
            <w:tcW w:w="262" w:type="dxa"/>
          </w:tcPr>
          <w:p w14:paraId="00DF3E49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F652DE5" w14:textId="6BB0234B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A1C" w:rsidRPr="00923B55" w14:paraId="6410462C" w14:textId="77777777" w:rsidTr="000D42E5">
        <w:tc>
          <w:tcPr>
            <w:tcW w:w="3690" w:type="dxa"/>
          </w:tcPr>
          <w:p w14:paraId="52D256E7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03EE907E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7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202,359</w:t>
            </w:r>
          </w:p>
        </w:tc>
        <w:tc>
          <w:tcPr>
            <w:tcW w:w="270" w:type="dxa"/>
          </w:tcPr>
          <w:p w14:paraId="0516DE3A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6A19297F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171,534</w:t>
            </w:r>
          </w:p>
        </w:tc>
        <w:tc>
          <w:tcPr>
            <w:tcW w:w="236" w:type="dxa"/>
          </w:tcPr>
          <w:p w14:paraId="1F9CA56D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82FA26" w14:textId="4039A9ED" w:rsidR="00FD3A1C" w:rsidRPr="002F51AF" w:rsidRDefault="002F51AF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61,523</w:t>
            </w:r>
          </w:p>
        </w:tc>
        <w:tc>
          <w:tcPr>
            <w:tcW w:w="262" w:type="dxa"/>
          </w:tcPr>
          <w:p w14:paraId="56C35C72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FBE56AF" w14:textId="5F46D93F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57,753</w:t>
            </w:r>
          </w:p>
        </w:tc>
      </w:tr>
      <w:tr w:rsidR="000D42E5" w:rsidRPr="00923B55" w14:paraId="0C66B3D0" w14:textId="77777777" w:rsidTr="000D42E5">
        <w:trPr>
          <w:trHeight w:hRule="exact" w:val="221"/>
        </w:trPr>
        <w:tc>
          <w:tcPr>
            <w:tcW w:w="3690" w:type="dxa"/>
          </w:tcPr>
          <w:p w14:paraId="081BC99A" w14:textId="74B23CA3" w:rsidR="000D42E5" w:rsidRPr="00923B55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2D11D890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5DCCBF5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2895A8F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</w:tcPr>
          <w:p w14:paraId="2A63F0A6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5713DBD5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</w:tcPr>
          <w:p w14:paraId="2FE557D1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D42E5" w:rsidRPr="00923B55" w14:paraId="03709745" w14:textId="77777777" w:rsidTr="000D42E5">
        <w:trPr>
          <w:trHeight w:hRule="exact" w:val="389"/>
        </w:trPr>
        <w:tc>
          <w:tcPr>
            <w:tcW w:w="3690" w:type="dxa"/>
          </w:tcPr>
          <w:p w14:paraId="7CC14F91" w14:textId="462320F7" w:rsidR="000D42E5" w:rsidRPr="00923B55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1F165CF2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F87FB7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348541D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CFC510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C7B932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A18B0D3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7044334A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3A1C" w:rsidRPr="00923B55" w14:paraId="17D60096" w14:textId="77777777" w:rsidTr="000D42E5">
        <w:trPr>
          <w:trHeight w:hRule="exact" w:val="389"/>
        </w:trPr>
        <w:tc>
          <w:tcPr>
            <w:tcW w:w="3690" w:type="dxa"/>
          </w:tcPr>
          <w:p w14:paraId="4140C1FD" w14:textId="75BDC1C8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5A1DE353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3CF349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04E0047" w14:textId="6110CA21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6D6595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EDECB09" w14:textId="1858A0F3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2,030</w:t>
            </w:r>
          </w:p>
        </w:tc>
        <w:tc>
          <w:tcPr>
            <w:tcW w:w="262" w:type="dxa"/>
          </w:tcPr>
          <w:p w14:paraId="7420042A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B4CAEAE" w14:textId="1440B024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86,822</w:t>
            </w:r>
          </w:p>
        </w:tc>
      </w:tr>
      <w:tr w:rsidR="00FD3A1C" w:rsidRPr="00923B55" w14:paraId="10C023B2" w14:textId="77777777" w:rsidTr="000D42E5">
        <w:trPr>
          <w:trHeight w:hRule="exact" w:val="389"/>
        </w:trPr>
        <w:tc>
          <w:tcPr>
            <w:tcW w:w="3690" w:type="dxa"/>
          </w:tcPr>
          <w:p w14:paraId="74B95002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47A6D286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270" w:type="dxa"/>
          </w:tcPr>
          <w:p w14:paraId="0D169136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5CD6F07" w14:textId="5C273F0F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529320A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87182F3" w14:textId="1B23421A" w:rsidR="00FD3A1C" w:rsidRPr="00923B55" w:rsidRDefault="00FD3A1C" w:rsidP="002F51AF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75B96B88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55F36A4" w14:textId="10B21DD6" w:rsidR="00FD3A1C" w:rsidRPr="00923B55" w:rsidRDefault="00FD3A1C" w:rsidP="00D004B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3A1C" w:rsidRPr="00923B55" w14:paraId="13F9A3D9" w14:textId="77777777" w:rsidTr="000D42E5">
        <w:trPr>
          <w:trHeight w:hRule="exact" w:val="389"/>
        </w:trPr>
        <w:tc>
          <w:tcPr>
            <w:tcW w:w="3690" w:type="dxa"/>
          </w:tcPr>
          <w:p w14:paraId="36262FA4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65E743AE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2D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156</w:t>
            </w:r>
          </w:p>
        </w:tc>
        <w:tc>
          <w:tcPr>
            <w:tcW w:w="270" w:type="dxa"/>
          </w:tcPr>
          <w:p w14:paraId="4C9F8E63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68AB11F1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AFC8BF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0B547BD" w14:textId="32AB9F49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2,030</w:t>
            </w:r>
          </w:p>
        </w:tc>
        <w:tc>
          <w:tcPr>
            <w:tcW w:w="262" w:type="dxa"/>
          </w:tcPr>
          <w:p w14:paraId="558DFD58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33CF116" w14:textId="1C2F5C88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86,822</w:t>
            </w:r>
          </w:p>
        </w:tc>
      </w:tr>
      <w:tr w:rsidR="000D42E5" w:rsidRPr="00923B55" w14:paraId="226A1B2B" w14:textId="77777777" w:rsidTr="000D42E5">
        <w:trPr>
          <w:trHeight w:hRule="exact" w:val="248"/>
        </w:trPr>
        <w:tc>
          <w:tcPr>
            <w:tcW w:w="3690" w:type="dxa"/>
          </w:tcPr>
          <w:p w14:paraId="06FE5E53" w14:textId="77777777" w:rsidR="000D42E5" w:rsidRPr="00923B55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FA3B5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3B819E3" w14:textId="77777777" w:rsidR="000D42E5" w:rsidRPr="000D42E5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C61013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163976B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4B4E114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2B83BF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0D42E5" w:rsidRPr="00923B55" w14:paraId="67C97E6A" w14:textId="77777777" w:rsidTr="000D42E5">
        <w:trPr>
          <w:trHeight w:hRule="exact" w:val="389"/>
        </w:trPr>
        <w:tc>
          <w:tcPr>
            <w:tcW w:w="3690" w:type="dxa"/>
          </w:tcPr>
          <w:p w14:paraId="6B0F80EA" w14:textId="77777777" w:rsidR="000D42E5" w:rsidRPr="00923B55" w:rsidRDefault="000D42E5" w:rsidP="000D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759D9FA9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0314CD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0041C070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580327F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521E199D" w14:textId="77777777" w:rsidR="000D42E5" w:rsidRPr="00923B55" w:rsidRDefault="000D42E5" w:rsidP="000D42E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A1C" w:rsidRPr="00923B55" w14:paraId="5AC7770F" w14:textId="77777777" w:rsidTr="000D42E5">
        <w:trPr>
          <w:trHeight w:hRule="exact" w:val="389"/>
        </w:trPr>
        <w:tc>
          <w:tcPr>
            <w:tcW w:w="3690" w:type="dxa"/>
          </w:tcPr>
          <w:p w14:paraId="3803954E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C83A148" w14:textId="7D6F5BB7" w:rsidR="00FD3A1C" w:rsidRPr="001D0DCF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0D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FD3A1C" w:rsidRPr="001D0DC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09DA92CB" w14:textId="18331616" w:rsidR="00FD3A1C" w:rsidRPr="001D0DCF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0D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3E2075" w14:textId="77777777" w:rsidR="00FD3A1C" w:rsidRPr="001D0DC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76FF082" w14:textId="0050C003" w:rsidR="00FD3A1C" w:rsidRPr="001D0DC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0D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232,750</w:t>
            </w:r>
          </w:p>
        </w:tc>
        <w:tc>
          <w:tcPr>
            <w:tcW w:w="262" w:type="dxa"/>
          </w:tcPr>
          <w:p w14:paraId="4C6A9A6B" w14:textId="77777777" w:rsidR="00FD3A1C" w:rsidRPr="001D0DC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30B2E9FE" w14:textId="18DC2746" w:rsidR="00FD3A1C" w:rsidRPr="001D0DCF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0D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</w:tr>
      <w:tr w:rsidR="00FD3A1C" w:rsidRPr="00923B55" w14:paraId="38E7B605" w14:textId="77777777" w:rsidTr="000D42E5">
        <w:trPr>
          <w:trHeight w:val="152"/>
        </w:trPr>
        <w:tc>
          <w:tcPr>
            <w:tcW w:w="3690" w:type="dxa"/>
          </w:tcPr>
          <w:p w14:paraId="3A87FA3D" w14:textId="0E490F34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0" w:type="dxa"/>
          </w:tcPr>
          <w:p w14:paraId="0D97CB82" w14:textId="539EBD8B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366E96F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E160B6E" w14:textId="3C84F459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EC17F6F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77" w:type="dxa"/>
          </w:tcPr>
          <w:p w14:paraId="4042A48F" w14:textId="2676F440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7AFD69E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60" w:type="dxa"/>
          </w:tcPr>
          <w:p w14:paraId="0FC94EFB" w14:textId="38E4394C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D3A1C" w:rsidRPr="00923B55" w14:paraId="39A8D541" w14:textId="77777777" w:rsidTr="000D42E5">
        <w:tc>
          <w:tcPr>
            <w:tcW w:w="3690" w:type="dxa"/>
          </w:tcPr>
          <w:p w14:paraId="5DA42D07" w14:textId="39711AAE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0" w:type="dxa"/>
          </w:tcPr>
          <w:p w14:paraId="7E603BEF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E82A39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A8A3DA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A29F30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22C1C8BC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3EA07F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20A01DED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A1C" w:rsidRPr="00923B55" w14:paraId="5DA389EE" w14:textId="77777777" w:rsidTr="000D42E5">
        <w:tc>
          <w:tcPr>
            <w:tcW w:w="3690" w:type="dxa"/>
          </w:tcPr>
          <w:p w14:paraId="68AAE727" w14:textId="4D8D4F18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F72BA27" w14:textId="1899BC67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C5517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3934FD" w14:textId="3FF7B7A5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29B76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1C02D7A2" w14:textId="1468980D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  <w:tc>
          <w:tcPr>
            <w:tcW w:w="262" w:type="dxa"/>
          </w:tcPr>
          <w:p w14:paraId="34172C8E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</w:tcPr>
          <w:p w14:paraId="78152118" w14:textId="068D6E81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</w:t>
            </w:r>
          </w:p>
        </w:tc>
      </w:tr>
      <w:tr w:rsidR="00FD3A1C" w:rsidRPr="00923B55" w14:paraId="4A9B0D90" w14:textId="77777777" w:rsidTr="000D42E5">
        <w:tc>
          <w:tcPr>
            <w:tcW w:w="3690" w:type="dxa"/>
          </w:tcPr>
          <w:p w14:paraId="2C3EB88E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5CDD7EA1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5A4EBE77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EDD464" w14:textId="1D4D021F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53F9CF27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318CE84E" w14:textId="0B9DE399" w:rsidR="00FD3A1C" w:rsidRPr="00923B55" w:rsidRDefault="00FD3A1C" w:rsidP="00D004B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B8C9B6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1D1F08A3" w14:textId="7AD50CA6" w:rsidR="00FD3A1C" w:rsidRPr="00923B5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A1C" w:rsidRPr="00923B55" w14:paraId="11249602" w14:textId="77777777" w:rsidTr="000D42E5">
        <w:tc>
          <w:tcPr>
            <w:tcW w:w="3690" w:type="dxa"/>
          </w:tcPr>
          <w:p w14:paraId="39641791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384FBDB5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36420C3D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2E571630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36" w:type="dxa"/>
          </w:tcPr>
          <w:p w14:paraId="0489F9CA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C407B92" w14:textId="433112E3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06A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192</w:t>
            </w:r>
          </w:p>
        </w:tc>
        <w:tc>
          <w:tcPr>
            <w:tcW w:w="262" w:type="dxa"/>
          </w:tcPr>
          <w:p w14:paraId="10D16AEE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A532893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</w:tr>
      <w:tr w:rsidR="00FD3A1C" w:rsidRPr="00923B55" w14:paraId="2F6BC09C" w14:textId="77777777" w:rsidTr="000D42E5">
        <w:trPr>
          <w:trHeight w:val="197"/>
        </w:trPr>
        <w:tc>
          <w:tcPr>
            <w:tcW w:w="3690" w:type="dxa"/>
          </w:tcPr>
          <w:p w14:paraId="439B77D5" w14:textId="5A336761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F54B161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25C0C9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661C440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FB28E03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FEDCDC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A1C" w:rsidRPr="00923B55" w14:paraId="7895301C" w14:textId="77777777" w:rsidTr="000D42E5">
        <w:tc>
          <w:tcPr>
            <w:tcW w:w="3690" w:type="dxa"/>
          </w:tcPr>
          <w:p w14:paraId="53C8EE99" w14:textId="77777777" w:rsidR="00FD3A1C" w:rsidRPr="00923B5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45" w:type="dxa"/>
            <w:gridSpan w:val="7"/>
          </w:tcPr>
          <w:p w14:paraId="5E7639D3" w14:textId="77777777" w:rsidR="00FD3A1C" w:rsidRPr="00923B5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A1C" w:rsidRPr="00923B55" w14:paraId="74FEFCC2" w14:textId="77777777" w:rsidTr="000D42E5">
        <w:tc>
          <w:tcPr>
            <w:tcW w:w="3690" w:type="dxa"/>
          </w:tcPr>
          <w:p w14:paraId="0E63A7EC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13FADD6C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C70005F" w14:textId="6EAC9CBD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CB1094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C47F654" w14:textId="779CB4F2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62" w:type="dxa"/>
          </w:tcPr>
          <w:p w14:paraId="3FC1B1F5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14:paraId="04D4DBC0" w14:textId="28A6D6E9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430</w:t>
            </w:r>
          </w:p>
        </w:tc>
      </w:tr>
      <w:tr w:rsidR="00FD3A1C" w:rsidRPr="00923B55" w14:paraId="5FD9D51E" w14:textId="77777777" w:rsidTr="000D42E5">
        <w:tc>
          <w:tcPr>
            <w:tcW w:w="3690" w:type="dxa"/>
          </w:tcPr>
          <w:p w14:paraId="75339E87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1A0D38AD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5,442</w:t>
            </w:r>
          </w:p>
        </w:tc>
        <w:tc>
          <w:tcPr>
            <w:tcW w:w="270" w:type="dxa"/>
          </w:tcPr>
          <w:p w14:paraId="64CAA5A7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41EE5B" w14:textId="6F05FBA3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107</w:t>
            </w: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7561E81B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81245D9" w14:textId="51D6A50B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E815C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7854CA3" w14:textId="238F83C2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A1C" w:rsidRPr="00923B55" w14:paraId="48C5514A" w14:textId="77777777" w:rsidTr="000D42E5">
        <w:tc>
          <w:tcPr>
            <w:tcW w:w="3690" w:type="dxa"/>
          </w:tcPr>
          <w:p w14:paraId="42D1C773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0844006B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06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5,442</w:t>
            </w:r>
          </w:p>
        </w:tc>
        <w:tc>
          <w:tcPr>
            <w:tcW w:w="270" w:type="dxa"/>
          </w:tcPr>
          <w:p w14:paraId="3BF89D43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3939B84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107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1A61F187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A7B88DB" w14:textId="32867E06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E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2" w:type="dxa"/>
          </w:tcPr>
          <w:p w14:paraId="303E17F8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53BE7E85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FD3A1C" w:rsidRPr="001F232D" w14:paraId="69BC6B74" w14:textId="77777777" w:rsidTr="000D42E5">
        <w:tc>
          <w:tcPr>
            <w:tcW w:w="3690" w:type="dxa"/>
          </w:tcPr>
          <w:p w14:paraId="54CC68F6" w14:textId="77777777" w:rsidR="00FD3A1C" w:rsidRPr="001F232D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9596A2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2C0733B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C1188FC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17C0F5BB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09FB3AA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D3A1C" w:rsidRPr="00923B55" w14:paraId="078CA0D0" w14:textId="77777777" w:rsidTr="000D42E5">
        <w:tc>
          <w:tcPr>
            <w:tcW w:w="3690" w:type="dxa"/>
          </w:tcPr>
          <w:p w14:paraId="7C733427" w14:textId="763F6DFB" w:rsidR="00FD3A1C" w:rsidRPr="001A0AFD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A0A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690DE61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AFD260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26B459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9E17D64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A9454F8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3A1C" w:rsidRPr="00F43A97" w14:paraId="5104CA49" w14:textId="77777777" w:rsidTr="000D42E5">
        <w:tc>
          <w:tcPr>
            <w:tcW w:w="3690" w:type="dxa"/>
          </w:tcPr>
          <w:p w14:paraId="39020290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5D76262C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A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1,151</w:t>
            </w:r>
          </w:p>
        </w:tc>
        <w:tc>
          <w:tcPr>
            <w:tcW w:w="270" w:type="dxa"/>
          </w:tcPr>
          <w:p w14:paraId="4B139E96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AB7C053" w14:textId="5526510C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637</w:t>
            </w:r>
          </w:p>
        </w:tc>
        <w:tc>
          <w:tcPr>
            <w:tcW w:w="236" w:type="dxa"/>
          </w:tcPr>
          <w:p w14:paraId="065A1635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912B1DD" w14:textId="6548E381" w:rsidR="00FD3A1C" w:rsidRPr="00F43A97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43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3E577B" w14:textId="77777777" w:rsidR="00FD3A1C" w:rsidRPr="00F43A97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0BAEEE9E" w14:textId="4915141E" w:rsidR="00FD3A1C" w:rsidRPr="00F43A97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43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D3A1C" w:rsidRPr="001F232D" w14:paraId="282EC8FF" w14:textId="77777777" w:rsidTr="000D42E5">
        <w:tc>
          <w:tcPr>
            <w:tcW w:w="3690" w:type="dxa"/>
          </w:tcPr>
          <w:p w14:paraId="2AE3A3AE" w14:textId="3A6FD1CB" w:rsidR="00FD3A1C" w:rsidRPr="00B222E2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0" w:type="dxa"/>
          </w:tcPr>
          <w:p w14:paraId="7A0B246C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3044859C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FC688BD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</w:tcPr>
          <w:p w14:paraId="0E78970D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</w:tcPr>
          <w:p w14:paraId="43477FC6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</w:tcPr>
          <w:p w14:paraId="28FDB5A8" w14:textId="77777777" w:rsidR="00FD3A1C" w:rsidRPr="001F232D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D3A1C" w:rsidRPr="00923B55" w14:paraId="0EDA339C" w14:textId="77777777" w:rsidTr="000D42E5">
        <w:tc>
          <w:tcPr>
            <w:tcW w:w="3690" w:type="dxa"/>
          </w:tcPr>
          <w:p w14:paraId="18AC1DA2" w14:textId="0749EF59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42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90" w:type="dxa"/>
          </w:tcPr>
          <w:p w14:paraId="1DF98BCC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1726B78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91D326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E5E62F9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607C232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14:paraId="52B1ECE7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D3A1C" w:rsidRPr="00923B55" w14:paraId="55A49FE5" w14:textId="77777777" w:rsidTr="000D42E5">
        <w:tc>
          <w:tcPr>
            <w:tcW w:w="3690" w:type="dxa"/>
          </w:tcPr>
          <w:p w14:paraId="25E1A5BF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61E4E6AA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06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77BCD34A" w14:textId="3A002DB9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202AE0D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BDBFF6A" w14:textId="3D3358BD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1E2656B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05598088" w14:textId="48B1A44E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A1C" w:rsidRPr="00923B55" w14:paraId="304DA0EA" w14:textId="77777777" w:rsidTr="000D42E5">
        <w:tc>
          <w:tcPr>
            <w:tcW w:w="3690" w:type="dxa"/>
          </w:tcPr>
          <w:p w14:paraId="279700C4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2571FC7F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</w:t>
            </w: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33E6EF6B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17</w:t>
            </w: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2A642D7B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0318905" w14:textId="75E02492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7626DA4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6150AD6" w14:textId="61F92345" w:rsidR="00FD3A1C" w:rsidRPr="000D42E5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D3A1C" w:rsidRPr="00923B55" w14:paraId="65B80115" w14:textId="77777777" w:rsidTr="000D42E5">
        <w:tc>
          <w:tcPr>
            <w:tcW w:w="3690" w:type="dxa"/>
          </w:tcPr>
          <w:p w14:paraId="2D22FD70" w14:textId="77777777" w:rsidR="00FD3A1C" w:rsidRPr="000D42E5" w:rsidRDefault="00FD3A1C" w:rsidP="00FD3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20F06DD4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3D7BB436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4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1076E1D0" w14:textId="77777777" w:rsidR="00FD3A1C" w:rsidRPr="000D42E5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32E7F40B" w:rsidR="00FD3A1C" w:rsidRPr="00F43A97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43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C4A0BCB" w14:textId="77777777" w:rsidR="00FD3A1C" w:rsidRPr="00F43A97" w:rsidRDefault="00FD3A1C" w:rsidP="00FD3A1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2DCAED3A" w:rsidR="00FD3A1C" w:rsidRPr="00F43A97" w:rsidRDefault="00FD3A1C" w:rsidP="00FD3A1C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0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43A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923B55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  <w:lang w:val="en-US"/>
        </w:rPr>
      </w:pPr>
    </w:p>
    <w:p w14:paraId="166BD137" w14:textId="0C1D035E" w:rsidR="009D4FE6" w:rsidRPr="00923B55" w:rsidRDefault="009D4FE6" w:rsidP="0010592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923B55">
        <w:rPr>
          <w:rFonts w:ascii="Angsana New" w:hAnsi="Angsana New"/>
          <w:i/>
          <w:iCs/>
          <w:sz w:val="28"/>
          <w:szCs w:val="28"/>
        </w:rPr>
        <w:tab/>
      </w:r>
      <w:r w:rsidRPr="00923B55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4AE5CAFA" w:rsidR="000A44A9" w:rsidRPr="00923B55" w:rsidRDefault="000A44A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935F217" w14:textId="0DC34967" w:rsidR="00337075" w:rsidRPr="00E43154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</w:t>
      </w:r>
      <w:r w:rsidR="002C3FDC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1617AE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 และมีนาคม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B634A" w:rsidRPr="007107C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1617AE" w:rsidRPr="007107C2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</w:t>
      </w:r>
      <w:r w:rsidR="002B634A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กู้ยืม</w:t>
      </w:r>
      <w:r w:rsidR="00FC0943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ระยะสั้นแก่บริษัท</w:t>
      </w:r>
      <w:r w:rsidR="002B634A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="001A0AFD" w:rsidRPr="002508A1">
        <w:rPr>
          <w:rFonts w:asciiTheme="majorBidi" w:hAnsiTheme="majorBidi" w:cstheme="majorBidi" w:hint="cs"/>
          <w:spacing w:val="-2"/>
          <w:sz w:val="28"/>
          <w:szCs w:val="28"/>
          <w:cs/>
        </w:rPr>
        <w:t>หลาย</w:t>
      </w:r>
      <w:r w:rsidRPr="002508A1">
        <w:rPr>
          <w:rFonts w:asciiTheme="majorBidi" w:hAnsiTheme="majorBidi" w:cstheme="majorBidi" w:hint="cs"/>
          <w:spacing w:val="-2"/>
          <w:sz w:val="28"/>
          <w:szCs w:val="28"/>
          <w:cs/>
        </w:rPr>
        <w:t>แ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ห่ง เงินกู้ยืมดังกล่าวมี</w:t>
      </w:r>
      <w:r w:rsidR="00E37E4E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อัตรา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ดอกเบี้ยตามที่ระบุในสัญญา และมีกำหนดชำระคืน</w:t>
      </w:r>
      <w:r w:rsidR="00956496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ภายในเดือนพฤษภาคม </w:t>
      </w:r>
      <w:r w:rsidR="00956496" w:rsidRPr="007107C2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="00956496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ณ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วันที่ </w:t>
      </w:r>
      <w:r w:rsidR="001F232D" w:rsidRPr="007107C2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1F232D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="001F232D" w:rsidRPr="007107C2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</w:t>
      </w:r>
      <w:r w:rsidR="00BB5F48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2B634A"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ทั้งสิ้น</w:t>
      </w:r>
      <w:r w:rsidR="002B634A" w:rsidRPr="007107C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56496" w:rsidRPr="007107C2">
        <w:rPr>
          <w:rFonts w:asciiTheme="majorBidi" w:hAnsiTheme="majorBidi" w:cstheme="majorBidi"/>
          <w:spacing w:val="-2"/>
          <w:sz w:val="28"/>
          <w:szCs w:val="28"/>
        </w:rPr>
        <w:t>54</w:t>
      </w:r>
      <w:r w:rsidRPr="007107C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  <w:r w:rsidR="00956496" w:rsidRPr="007107C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451AE636" w14:textId="33FE8D65" w:rsidR="00375CAD" w:rsidRPr="00923B55" w:rsidRDefault="00375CAD" w:rsidP="0016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1AD72431" w14:textId="775915C2" w:rsidR="000C6EEE" w:rsidRPr="001F232D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1F232D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ที่ดิน อาคารและอุปกรณ์</w:t>
      </w:r>
    </w:p>
    <w:p w14:paraId="1F4AF58F" w14:textId="77777777" w:rsidR="007F6EA9" w:rsidRPr="001F232D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923B55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55F7EEAD" w:rsidR="00764E95" w:rsidRPr="00923B55" w:rsidRDefault="00764E95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1F2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1F2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1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1F2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F2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923B55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923B55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923B55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923B55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923B55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923B55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923B55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923B55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923B55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923B55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5CA78E47" w:rsidR="007F6EA9" w:rsidRPr="00923B55" w:rsidRDefault="009C564D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17,230</w:t>
            </w:r>
          </w:p>
        </w:tc>
        <w:tc>
          <w:tcPr>
            <w:tcW w:w="180" w:type="dxa"/>
          </w:tcPr>
          <w:p w14:paraId="5EEF98B7" w14:textId="77777777" w:rsidR="007F6EA9" w:rsidRPr="00923B55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179FDC09" w:rsidR="007F6EA9" w:rsidRPr="00923B55" w:rsidRDefault="009C564D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6,062</w:t>
            </w:r>
          </w:p>
        </w:tc>
      </w:tr>
      <w:tr w:rsidR="005461AD" w:rsidRPr="00923B55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923B55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923B55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7383D1B7" w:rsidR="005461AD" w:rsidRPr="00923B55" w:rsidRDefault="009C564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05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AB2A50" w14:textId="77777777" w:rsidR="005461AD" w:rsidRPr="00923B55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40BEC0FA" w:rsidR="005461AD" w:rsidRPr="00923B55" w:rsidRDefault="009C564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5461AD" w:rsidRPr="00923B55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923B55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923B55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415812D4" w:rsidR="005461AD" w:rsidRPr="009B2BA1" w:rsidRDefault="009C564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B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</w:tcPr>
          <w:p w14:paraId="79FCAE47" w14:textId="77777777" w:rsidR="005461AD" w:rsidRPr="009B2BA1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5A80D427" w:rsidR="005461AD" w:rsidRPr="009B2BA1" w:rsidRDefault="009C564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2B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</w:tbl>
    <w:p w14:paraId="5E8C3E84" w14:textId="77777777" w:rsidR="00DD7699" w:rsidRPr="001F232D" w:rsidRDefault="00DD7699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893AD" w14:textId="37AF6396" w:rsidR="005F1526" w:rsidRPr="001F232D" w:rsidRDefault="005F1526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F232D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1F232D">
        <w:rPr>
          <w:rFonts w:asciiTheme="majorBidi" w:hAnsiTheme="majorBidi" w:cstheme="majorBidi"/>
          <w:sz w:val="28"/>
          <w:szCs w:val="28"/>
          <w:cs/>
        </w:rPr>
        <w:br/>
      </w:r>
      <w:r w:rsidRPr="001F232D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1F232D">
        <w:rPr>
          <w:rFonts w:asciiTheme="majorBidi" w:hAnsiTheme="majorBidi" w:cstheme="majorBidi"/>
          <w:sz w:val="28"/>
          <w:szCs w:val="28"/>
        </w:rPr>
        <w:t>8</w:t>
      </w:r>
      <w:r w:rsidR="00662C96" w:rsidRPr="001F232D">
        <w:rPr>
          <w:rFonts w:asciiTheme="majorBidi" w:hAnsiTheme="majorBidi" w:cstheme="majorBidi"/>
          <w:sz w:val="28"/>
          <w:szCs w:val="28"/>
        </w:rPr>
        <w:t xml:space="preserve"> </w:t>
      </w:r>
      <w:r w:rsidRPr="001F232D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1F232D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1F232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F23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F232D">
        <w:rPr>
          <w:rFonts w:asciiTheme="majorBidi" w:hAnsiTheme="majorBidi" w:cstheme="majorBidi"/>
          <w:sz w:val="28"/>
          <w:szCs w:val="28"/>
        </w:rPr>
        <w:t xml:space="preserve">2564 </w:t>
      </w:r>
      <w:r w:rsidRPr="001F232D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1F232D">
        <w:rPr>
          <w:rFonts w:asciiTheme="majorBidi" w:hAnsiTheme="majorBidi" w:cstheme="majorBidi"/>
          <w:sz w:val="28"/>
          <w:szCs w:val="28"/>
        </w:rPr>
        <w:t>3</w:t>
      </w:r>
    </w:p>
    <w:p w14:paraId="01D03CDF" w14:textId="77777777" w:rsidR="00B222E2" w:rsidRDefault="00B2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3873B774" w14:textId="2C4F85E4" w:rsidR="003F7D59" w:rsidRPr="001F232D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F232D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ส่วนงานดำเนินงาน</w:t>
      </w:r>
      <w:r w:rsidR="00ED213C" w:rsidRPr="001F232D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1F232D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55"/>
        <w:gridCol w:w="1076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6"/>
      </w:tblGrid>
      <w:tr w:rsidR="001F232D" w:rsidRPr="00B43826" w14:paraId="41CCFFAC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37C0FFDB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  <w:bottom w:val="nil"/>
            </w:tcBorders>
          </w:tcPr>
          <w:p w14:paraId="02243334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F232D" w:rsidRPr="00B43826" w14:paraId="4EB0D671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707942A6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ED0FD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8A46F53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8EE8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22A2642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60A92DC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B43826" w14:paraId="3AAC1A9A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711F82B1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5B1BE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6E0A029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D3270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234E1F5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01CD43BB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1F232D" w:rsidRPr="00B43826" w14:paraId="7B9406D6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77854C3A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A4C73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EE3A987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5A0A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5E9FBBD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3C6B4DCA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F232D" w:rsidRPr="00B43826" w14:paraId="5F2F1980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D7326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2B4B024" w14:textId="61DB77F8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8D64D7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70678A5A" w14:textId="54812BC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F3385A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069AFAF7" w14:textId="68D23C54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29A780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AFC458A" w14:textId="03AB25D6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B04AF87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3DCEAA48" w14:textId="53FEA0A8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" w:type="pct"/>
          </w:tcPr>
          <w:p w14:paraId="3C6756A3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</w:tcPr>
          <w:p w14:paraId="637373D2" w14:textId="70045B9B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1F232D" w:rsidRPr="00B43826" w14:paraId="506B1242" w14:textId="77777777" w:rsidTr="00CC71C6">
        <w:trPr>
          <w:tblHeader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2CF23804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635BB63C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F232D" w:rsidRPr="00B43826" w14:paraId="7D640D3D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36A84E7C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71D7C316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1F232D" w:rsidRPr="00B43826" w14:paraId="1A4CE7C6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025CCCE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D2CA6FC" w14:textId="5129E553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1,301,871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50EE3D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6CAB3" w14:textId="336751D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1,269,047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1DB25F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B847C" w14:textId="7686721B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43,798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F26858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C7464" w14:textId="159D6EEA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36,492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2B69E19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8003FB7" w14:textId="2E9A7D30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1,345,669</w:t>
            </w:r>
          </w:p>
        </w:tc>
        <w:tc>
          <w:tcPr>
            <w:tcW w:w="120" w:type="pct"/>
            <w:vAlign w:val="bottom"/>
          </w:tcPr>
          <w:p w14:paraId="5C990B7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765AF3EE" w14:textId="1DC52041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1,305,539</w:t>
            </w:r>
          </w:p>
        </w:tc>
      </w:tr>
      <w:tr w:rsidR="001F232D" w:rsidRPr="00B43826" w14:paraId="1FF6101B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1364699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E3313A8" w14:textId="32931D69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87,118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885D30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E43FC" w14:textId="6A44F245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78,901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5582DF1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F05E" w14:textId="6B4658DE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11,642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16D30CA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95FF3" w14:textId="581DD050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11,023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4C02BBB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1FE8AF3B" w14:textId="51B2676D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98,760</w:t>
            </w:r>
          </w:p>
        </w:tc>
        <w:tc>
          <w:tcPr>
            <w:tcW w:w="120" w:type="pct"/>
            <w:vAlign w:val="bottom"/>
          </w:tcPr>
          <w:p w14:paraId="3C972A0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34F05E" w14:textId="139F2046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89,924</w:t>
            </w:r>
          </w:p>
        </w:tc>
      </w:tr>
      <w:tr w:rsidR="001F232D" w:rsidRPr="00B43826" w14:paraId="3B7C5175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49A0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24C2B3" w14:textId="734DE050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D4E188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10DD05" w14:textId="4E1CA7AD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9FBF61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B975C" w14:textId="367B00C4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8A6C3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5E12E" w14:textId="04FA1D35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7C76D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08E78A0C" w14:textId="77599D84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1,444,429</w:t>
            </w:r>
          </w:p>
        </w:tc>
        <w:tc>
          <w:tcPr>
            <w:tcW w:w="120" w:type="pct"/>
            <w:vAlign w:val="bottom"/>
          </w:tcPr>
          <w:p w14:paraId="35A7988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14:paraId="7993F072" w14:textId="291DA57E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1,395,463</w:t>
            </w:r>
          </w:p>
        </w:tc>
      </w:tr>
      <w:tr w:rsidR="001F232D" w:rsidRPr="00B43826" w14:paraId="7B4D57BC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4DBBB7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6027168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97F19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E1CF33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AA92D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5D10FF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5F1F6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C435DC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F713BB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60D9C7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338AD7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06484F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4BD8DC25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12BB1F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6458504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0CF9C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BD636E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4053B4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7C0A45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6E176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E852DF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6419BF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0881B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765D593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28BF3EC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28A42A43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59824E9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70D8D7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9A257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CD5CAC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D1391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58715E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60C2E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D22967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2F294E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F46C3E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48D5221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88F823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6868A1CF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3CF6141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476EC38D" w14:textId="2D8E3CB8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F50CD5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9E269A1" w14:textId="51E096C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FB3C6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0A48F903" w14:textId="29CDD055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C85A76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E7406EB" w14:textId="32DEA6B9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43A197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3EF0D79" w14:textId="1F2CC98B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</w:t>
            </w:r>
            <w:r w:rsidR="00D87D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,989</w:t>
            </w:r>
          </w:p>
        </w:tc>
        <w:tc>
          <w:tcPr>
            <w:tcW w:w="120" w:type="pct"/>
            <w:vAlign w:val="bottom"/>
          </w:tcPr>
          <w:p w14:paraId="24E4936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6FF6C175" w14:textId="71AA3306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1,347,948</w:t>
            </w:r>
          </w:p>
        </w:tc>
      </w:tr>
      <w:tr w:rsidR="001F232D" w:rsidRPr="00B43826" w14:paraId="6CE54959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1114693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5A68B" w14:textId="44BC1877" w:rsidR="001F232D" w:rsidRPr="00B43826" w:rsidRDefault="00440EBF" w:rsidP="00D0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A2FF7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FFB7C" w14:textId="509E727D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7CF89C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681CB" w14:textId="40DD1FA2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0E406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9B2C4" w14:textId="264AA595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EDBF30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706331F" w14:textId="1966B5A9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20" w:type="pct"/>
            <w:vAlign w:val="bottom"/>
          </w:tcPr>
          <w:p w14:paraId="73E40A3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0E68FE02" w14:textId="703F353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47,515</w:t>
            </w:r>
          </w:p>
        </w:tc>
      </w:tr>
      <w:tr w:rsidR="001F232D" w:rsidRPr="00B43826" w14:paraId="05702135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3BC52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66F1D" w14:textId="2CC8AE27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1,388,989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E1632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4E0A7" w14:textId="7C4FF41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1,347,948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94B1D4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F89AF" w14:textId="1CC04ED9" w:rsidR="001F232D" w:rsidRPr="00B43826" w:rsidRDefault="00440EBF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55,440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41C45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CED8" w14:textId="7339EE1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47,515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3ACDF6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4F54" w14:textId="7803C053" w:rsidR="001F232D" w:rsidRPr="00B43826" w:rsidRDefault="00CD687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</w:t>
            </w:r>
            <w:r w:rsidR="00B222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</w:t>
            </w:r>
            <w:r w:rsidR="00440E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0" w:type="pct"/>
            <w:vAlign w:val="bottom"/>
          </w:tcPr>
          <w:p w14:paraId="2C072C5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D1C37" w14:textId="1AF32E62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1,395,463</w:t>
            </w:r>
          </w:p>
        </w:tc>
      </w:tr>
      <w:tr w:rsidR="001F232D" w:rsidRPr="00B43826" w14:paraId="074F7F1E" w14:textId="77777777" w:rsidTr="001F232D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B69CB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6BD4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B7E10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07EA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4837B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E6043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40FE30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86351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57AFF61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1480D3C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496A1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7476A97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504555B3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CC496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B282A3E" w14:textId="5BB7C330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F07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7,302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E946B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64BC609" w14:textId="78568680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88,612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F9070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38FADDA" w14:textId="79228356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5,630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0D460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A457A53" w14:textId="672D9E3D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1,420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672A9E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7EDD8E3" w14:textId="7BC718D3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0F29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2,932</w:t>
            </w:r>
          </w:p>
        </w:tc>
        <w:tc>
          <w:tcPr>
            <w:tcW w:w="120" w:type="pct"/>
            <w:vAlign w:val="bottom"/>
          </w:tcPr>
          <w:p w14:paraId="2AA67CF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014FD46" w14:textId="599C52A8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90,032</w:t>
            </w:r>
          </w:p>
        </w:tc>
      </w:tr>
      <w:tr w:rsidR="001F232D" w:rsidRPr="00B43826" w14:paraId="7353B229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F583C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C40C7" w14:textId="2E3F9C8C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13,243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DDFEF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8A25B7" w14:textId="139DD64F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11,20</w:t>
            </w: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D59FD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2DEF2" w14:textId="70B416AA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0F8E7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D9D0BC" w14:textId="4A460DE0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229A42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28B1634" w14:textId="4C06C731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13,229</w:t>
            </w:r>
          </w:p>
        </w:tc>
        <w:tc>
          <w:tcPr>
            <w:tcW w:w="120" w:type="pct"/>
            <w:vAlign w:val="bottom"/>
          </w:tcPr>
          <w:p w14:paraId="6CDF9EF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9E2F812" w14:textId="0E2D47F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11,188</w:t>
            </w:r>
          </w:p>
        </w:tc>
      </w:tr>
      <w:tr w:rsidR="001F232D" w:rsidRPr="00B43826" w14:paraId="76B62082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E6D71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75610" w14:textId="7C40E216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BF073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4,059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0D9E9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B0882" w14:textId="32D73051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77,40</w:t>
            </w:r>
            <w:r w:rsidRPr="00B43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D25FC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06AF9" w14:textId="60BCFC62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5,644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7048F9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5C2D0" w14:textId="1BB4D4E9" w:rsidR="001F232D" w:rsidRPr="007A1FB2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A1F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90F846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FB6D" w14:textId="327FB079" w:rsidR="001F232D" w:rsidRPr="00B43826" w:rsidRDefault="000F29CE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89,703</w:t>
            </w:r>
          </w:p>
        </w:tc>
        <w:tc>
          <w:tcPr>
            <w:tcW w:w="120" w:type="pct"/>
            <w:vAlign w:val="bottom"/>
          </w:tcPr>
          <w:p w14:paraId="0155566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12E33" w14:textId="66FAE944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78,844</w:t>
            </w:r>
          </w:p>
        </w:tc>
      </w:tr>
      <w:tr w:rsidR="001F232D" w:rsidRPr="001F232D" w14:paraId="31487816" w14:textId="77777777" w:rsidTr="00CC71C6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0A198E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2834004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03BB4B8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D90B376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418DB0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4E547EB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B04D7F0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03DCFCAA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FD5BD94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vAlign w:val="bottom"/>
          </w:tcPr>
          <w:p w14:paraId="55D6BCF8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Align w:val="bottom"/>
          </w:tcPr>
          <w:p w14:paraId="2A1C46A5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vAlign w:val="bottom"/>
          </w:tcPr>
          <w:p w14:paraId="19CEE589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232D" w:rsidRPr="00B43826" w14:paraId="5719773E" w14:textId="77777777" w:rsidTr="00CC71C6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4433AA2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D12681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2F10D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6A6F36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5BA8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B6262C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75398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42BB3F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BA43472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57CBCD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2D65BCF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30EBA9A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23B80D89" w14:textId="77777777" w:rsidTr="00CC71C6">
        <w:trPr>
          <w:trHeight w:val="76"/>
        </w:trPr>
        <w:tc>
          <w:tcPr>
            <w:tcW w:w="141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006270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CD1F28" w14:textId="7BD70316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3,580,</w:t>
            </w:r>
            <w:r w:rsidR="000F29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310B6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08F98BB" w14:textId="680A3640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1A0AFD" w:rsidRPr="002508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704</w:t>
            </w: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A0AFD" w:rsidRPr="002508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143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FE312C0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5534145" w14:textId="29D4D064" w:rsidR="001F232D" w:rsidRPr="002508A1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444,854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5FBAEAA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36864E2" w14:textId="1B682EAC" w:rsidR="001F232D" w:rsidRPr="002508A1" w:rsidRDefault="001A0AF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451,975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F3039F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3DEDC93" w14:textId="7E424E6A" w:rsidR="001F232D" w:rsidRPr="002508A1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4,025,</w:t>
            </w:r>
            <w:r w:rsidR="000F29CE"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20" w:type="pct"/>
          </w:tcPr>
          <w:p w14:paraId="77C0F04E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FCFD8AC" w14:textId="2C85CF83" w:rsidR="001F232D" w:rsidRPr="002508A1" w:rsidRDefault="001A0AF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4,156,118</w:t>
            </w:r>
          </w:p>
        </w:tc>
      </w:tr>
      <w:tr w:rsidR="001F232D" w:rsidRPr="001F232D" w14:paraId="391D840F" w14:textId="77777777" w:rsidTr="001F232D">
        <w:trPr>
          <w:trHeight w:val="50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C0C72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65CCA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427005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06A54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8BCB65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6A1FB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180EE2E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E3CF2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0B4C86A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02793C57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0" w:type="pct"/>
            <w:vAlign w:val="bottom"/>
          </w:tcPr>
          <w:p w14:paraId="000C8111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7AC02A23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1F232D" w:rsidRPr="00B43826" w14:paraId="5F654C4E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0C6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4BC8231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F7A74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2D98B9D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CDD5AE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398B77A3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7972C5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C34BF23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E959E2C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CE1CC96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4D725EB9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7A8BCF1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F232D" w:rsidRPr="00B43826" w14:paraId="39B79D13" w14:textId="77777777" w:rsidTr="00CC71C6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D359C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E8360" w14:textId="074A3F1C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1,53</w:t>
            </w:r>
            <w:r w:rsidR="000F29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B2F4A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61AC53" w14:textId="6613A9DB" w:rsidR="001F232D" w:rsidRPr="002508A1" w:rsidRDefault="001A0AF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1,663,556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1CC251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79949" w14:textId="7521F762" w:rsidR="001F232D" w:rsidRPr="002508A1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104,979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A042AA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A2FA0" w14:textId="06D3367C" w:rsidR="001F232D" w:rsidRPr="002508A1" w:rsidRDefault="001A0AF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5" w:right="-131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118,378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71EBFD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F76FABD" w14:textId="03567A67" w:rsidR="001F232D" w:rsidRPr="002508A1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</w:t>
            </w:r>
            <w:r w:rsidR="000F29CE"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41,568</w:t>
            </w:r>
          </w:p>
        </w:tc>
        <w:tc>
          <w:tcPr>
            <w:tcW w:w="120" w:type="pct"/>
          </w:tcPr>
          <w:p w14:paraId="227DF67C" w14:textId="77777777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565B402" w14:textId="7573A1A2" w:rsidR="001F232D" w:rsidRPr="002508A1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A0AFD" w:rsidRPr="002508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,781,934</w:t>
            </w:r>
          </w:p>
        </w:tc>
      </w:tr>
    </w:tbl>
    <w:p w14:paraId="5411AE67" w14:textId="7E71E3D3" w:rsidR="00B222E2" w:rsidRDefault="00B222E2" w:rsidP="001F2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23E0D76" w14:textId="77777777" w:rsidR="00B222E2" w:rsidRDefault="00B22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1F232D" w:rsidRPr="00B43826" w14:paraId="70424722" w14:textId="77777777" w:rsidTr="00CC71C6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B289A85" w14:textId="77777777" w:rsidR="001F232D" w:rsidRPr="00B43826" w:rsidRDefault="001F232D" w:rsidP="00CC7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C9238" w14:textId="77777777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232D" w:rsidRPr="00B43826" w14:paraId="0115A3D5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AFC68F" w14:textId="77777777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224F" w14:textId="5E74C1A5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DF9AE" w14:textId="77777777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05EE8" w14:textId="634A19FA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F232D" w:rsidRPr="00B43826" w14:paraId="68E44C46" w14:textId="77777777" w:rsidTr="00CC71C6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3AC2AD" w14:textId="77777777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B2558" w14:textId="77777777" w:rsidR="001F232D" w:rsidRPr="00B43826" w:rsidRDefault="001F232D" w:rsidP="00CC71C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232D" w:rsidRPr="00B43826" w14:paraId="2AB35DB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94F192F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5EE4E" w14:textId="6D1506C8" w:rsidR="001F232D" w:rsidRPr="00B43826" w:rsidRDefault="000F29CE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F13CBB9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B6A8C" w14:textId="0E3ACCA4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78,844</w:t>
            </w:r>
          </w:p>
        </w:tc>
      </w:tr>
      <w:tr w:rsidR="001F232D" w:rsidRPr="00B43826" w14:paraId="0F4AFDAB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E20168B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DA823" w14:textId="5F59E1B6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02C1D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83828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F30AC" w14:textId="4B458699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1,804</w:t>
            </w:r>
          </w:p>
        </w:tc>
      </w:tr>
      <w:tr w:rsidR="001F232D" w:rsidRPr="00B43826" w14:paraId="65C9F224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F25207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A64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9462B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C8C94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B43826" w14:paraId="4842335A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F5B29E5" w14:textId="77777777" w:rsidR="001F232D" w:rsidRPr="00B43826" w:rsidRDefault="001F232D" w:rsidP="001F232D">
            <w:pPr>
              <w:pStyle w:val="ListParagraph"/>
              <w:numPr>
                <w:ilvl w:val="0"/>
                <w:numId w:val="49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EF5D" w14:textId="5B1B1EF3" w:rsidR="001F232D" w:rsidRPr="00B43826" w:rsidRDefault="007A1FB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22E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858CF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DB2D3" w14:textId="30A2F0EB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F232D" w:rsidRPr="00B43826" w14:paraId="656F509A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EB8D059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DB935" w14:textId="380EE681" w:rsidR="001F232D" w:rsidRPr="00B43826" w:rsidRDefault="00B222E2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87,107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56D5A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07397" w14:textId="2A071C9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80,663</w:t>
            </w:r>
          </w:p>
        </w:tc>
      </w:tr>
      <w:tr w:rsidR="001F232D" w:rsidRPr="001F232D" w14:paraId="03E303B3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7421BF" w14:textId="77777777" w:rsidR="001F232D" w:rsidRPr="001F232D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F9B9D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41C05C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5999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F232D" w:rsidRPr="00B43826" w14:paraId="291255DE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7119796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119C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75C6CD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571B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232D" w:rsidRPr="001F232D" w14:paraId="14B3C69C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74DBD2" w14:textId="77777777" w:rsidR="001F232D" w:rsidRPr="001F232D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21EDA5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A68B11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1C087" w14:textId="77777777" w:rsidR="001F232D" w:rsidRPr="001F232D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F232D" w:rsidRPr="00B43826" w14:paraId="4F01A43D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D71C72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B3016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207A5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1ED83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232D" w:rsidRPr="00B43826" w14:paraId="3521FAD7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D069680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853E9" w14:textId="21E4219A" w:rsidR="001F232D" w:rsidRPr="00B43826" w:rsidRDefault="00602C1D" w:rsidP="0060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1,047,835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480051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0E1C4" w14:textId="4140EC34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1,062,109</w:t>
            </w:r>
          </w:p>
        </w:tc>
      </w:tr>
      <w:tr w:rsidR="001F232D" w:rsidRPr="00B43826" w14:paraId="0CD0D4F7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A0CD63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45382" w14:textId="27D0096E" w:rsidR="001F232D" w:rsidRPr="00B43826" w:rsidRDefault="00602C1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195,243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A34AEDF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523E" w14:textId="3FB73D4C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178,602</w:t>
            </w:r>
          </w:p>
        </w:tc>
      </w:tr>
      <w:tr w:rsidR="00602C1D" w:rsidRPr="00B43826" w14:paraId="13F2813E" w14:textId="77777777" w:rsidTr="001B219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805893" w14:textId="77777777" w:rsidR="00602C1D" w:rsidRPr="00B43826" w:rsidRDefault="00602C1D" w:rsidP="001B2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2C456" w14:textId="15AD5F50" w:rsidR="00602C1D" w:rsidRPr="00B43826" w:rsidRDefault="00602C1D" w:rsidP="001B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C2F547" w14:textId="77777777" w:rsidR="00602C1D" w:rsidRPr="00B43826" w:rsidRDefault="00602C1D" w:rsidP="001B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87D0F" w14:textId="77777777" w:rsidR="00602C1D" w:rsidRPr="00B43826" w:rsidRDefault="00602C1D" w:rsidP="001B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15,692</w:t>
            </w:r>
          </w:p>
        </w:tc>
      </w:tr>
      <w:tr w:rsidR="001F232D" w:rsidRPr="00B43826" w14:paraId="6AA053D1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286C34C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F23F5" w14:textId="057F6F03" w:rsidR="001F232D" w:rsidRPr="00B43826" w:rsidRDefault="00602C1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1356AE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1218A" w14:textId="5C442E12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18,008</w:t>
            </w:r>
          </w:p>
        </w:tc>
      </w:tr>
      <w:tr w:rsidR="001F232D" w:rsidRPr="00B43826" w14:paraId="75F61BEF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BAEF3E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CF47" w14:textId="1E3E2963" w:rsidR="001F232D" w:rsidRPr="00B43826" w:rsidRDefault="000A36CC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4A1A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A2264" w14:textId="75061CAE" w:rsidR="001F232D" w:rsidRPr="00B43826" w:rsidRDefault="000A36CC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31,128</w:t>
            </w:r>
          </w:p>
        </w:tc>
      </w:tr>
      <w:tr w:rsidR="001F232D" w:rsidRPr="00B43826" w14:paraId="184BF9F8" w14:textId="77777777" w:rsidTr="00CC71C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9A9635" w14:textId="77777777" w:rsidR="001F232D" w:rsidRPr="00B43826" w:rsidRDefault="001F232D" w:rsidP="001F23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16F28" w14:textId="22E18EA2" w:rsidR="001F232D" w:rsidRPr="00B43826" w:rsidRDefault="00602C1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1,345,669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922DC5" w14:textId="77777777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2A90C" w14:textId="6D1452B9" w:rsidR="001F232D" w:rsidRPr="00B43826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1,305,539</w:t>
            </w:r>
          </w:p>
        </w:tc>
      </w:tr>
    </w:tbl>
    <w:p w14:paraId="56DDF3EE" w14:textId="77777777" w:rsidR="00B222E2" w:rsidRDefault="00B222E2" w:rsidP="00B222E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E8B201" w14:textId="354FF104" w:rsidR="00D44225" w:rsidRPr="00923B55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ภาษีเงินได้</w:t>
      </w:r>
    </w:p>
    <w:p w14:paraId="07930E71" w14:textId="77777777" w:rsidR="005C1FBC" w:rsidRPr="00923B55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82D7EE" w14:textId="77468046" w:rsidR="001F232D" w:rsidRPr="00B43826" w:rsidRDefault="001F232D" w:rsidP="001F232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B43826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ในการดำเนินงานสำหรับงวดสามเดือนสิ้นสุดวันที่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="Angsana New"/>
          <w:sz w:val="28"/>
          <w:szCs w:val="28"/>
          <w:cs/>
        </w:rPr>
        <w:t>3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4382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4382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B43826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53EE431E" w14:textId="77777777" w:rsidR="0039560F" w:rsidRPr="00923B55" w:rsidRDefault="0039560F" w:rsidP="0030781C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BA6B0FB" w14:textId="345774FA" w:rsidR="00B04D4B" w:rsidRPr="00923B55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923B55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923B55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923B55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Pr="00923B55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23B55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923B5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923B55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923B55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923B55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923B55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923B55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2BED83F3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2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F2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F2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923B55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923B55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923B55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923B55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923B55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923B55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923B55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5875AA2A" w:rsidR="00F6496F" w:rsidRPr="00923B55" w:rsidRDefault="00E93C17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7CA503F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750E6837" w:rsidR="00F6496F" w:rsidRPr="00923B55" w:rsidRDefault="00E93C17" w:rsidP="00F6496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9835A" w14:textId="44C10762" w:rsidR="00F6496F" w:rsidRPr="00923B55" w:rsidRDefault="00E93C17" w:rsidP="00BF073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01AD9B2C" w:rsidR="00F6496F" w:rsidRPr="00923B55" w:rsidRDefault="00602C1D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29002B6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79791432" w:rsidR="00F6496F" w:rsidRPr="00923B55" w:rsidRDefault="00602C1D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F6496F" w:rsidRPr="00923B55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F6496F" w:rsidRPr="00923B55" w:rsidRDefault="00F6496F" w:rsidP="00F6496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2FB820B2" w:rsidR="00F6496F" w:rsidRPr="00923B55" w:rsidRDefault="00E93C17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4D92BF4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F6496F" w:rsidRPr="00923B55" w:rsidRDefault="00F6496F" w:rsidP="00F6496F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1BBD359E" w14:textId="77777777" w:rsidTr="00894C5F">
        <w:trPr>
          <w:trHeight w:val="30"/>
        </w:trPr>
        <w:tc>
          <w:tcPr>
            <w:tcW w:w="2698" w:type="dxa"/>
            <w:shd w:val="clear" w:color="auto" w:fill="auto"/>
          </w:tcPr>
          <w:p w14:paraId="48E02560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5A06B01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9F130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9490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9EA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27ADE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88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4C93E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3EDD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B58763F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5DCA7EA7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4FD1DC63" w14:textId="3D2BB1F0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</w:tcPr>
          <w:p w14:paraId="4100917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9515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12E2B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FFAA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F4AF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69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500A0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E4FE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6CB0E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3CD1AE31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5153704E" w14:textId="50560945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1" w:type="dxa"/>
          </w:tcPr>
          <w:p w14:paraId="09083F9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7B98B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9E3B5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151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D07B0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BAE0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1F31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FE27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75F447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4AEB1E2D" w14:textId="77777777" w:rsidTr="001F1490">
        <w:trPr>
          <w:trHeight w:val="261"/>
        </w:trPr>
        <w:tc>
          <w:tcPr>
            <w:tcW w:w="2698" w:type="dxa"/>
            <w:shd w:val="clear" w:color="auto" w:fill="auto"/>
          </w:tcPr>
          <w:p w14:paraId="4B740B35" w14:textId="0FAE880B" w:rsidR="00F6496F" w:rsidRPr="00923B55" w:rsidRDefault="00F6496F" w:rsidP="00F6496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DDECC6B" w14:textId="3D22A485" w:rsidR="00F6496F" w:rsidRPr="00923B55" w:rsidRDefault="00E93C17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</w:t>
            </w:r>
          </w:p>
        </w:tc>
        <w:tc>
          <w:tcPr>
            <w:tcW w:w="242" w:type="dxa"/>
          </w:tcPr>
          <w:p w14:paraId="2754F3D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1B908C" w14:textId="3C4508C1" w:rsidR="00F6496F" w:rsidRPr="00923B55" w:rsidRDefault="00E93C17" w:rsidP="00E93C17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84EDA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CF7C2" w14:textId="5BD01836" w:rsidR="00F6496F" w:rsidRPr="00923B55" w:rsidRDefault="00E93C17" w:rsidP="00F6496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</w:t>
            </w:r>
          </w:p>
        </w:tc>
        <w:tc>
          <w:tcPr>
            <w:tcW w:w="236" w:type="dxa"/>
          </w:tcPr>
          <w:p w14:paraId="6FD98A4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AC237" w14:textId="593DBF56" w:rsidR="00F6496F" w:rsidRPr="00923B55" w:rsidRDefault="00E93C17" w:rsidP="00F6496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96FF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E8B16C" w14:textId="3B0E1301" w:rsidR="00F6496F" w:rsidRPr="00923B55" w:rsidRDefault="00E93C17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</w:t>
            </w:r>
          </w:p>
        </w:tc>
      </w:tr>
      <w:tr w:rsidR="00F6496F" w:rsidRPr="00923B55" w14:paraId="111A96EB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10F55526" w14:textId="35A5B7A8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ED05E69" w14:textId="75D160C4" w:rsidR="00F6496F" w:rsidRPr="00923B55" w:rsidRDefault="00E93C17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5,760</w:t>
            </w:r>
          </w:p>
        </w:tc>
        <w:tc>
          <w:tcPr>
            <w:tcW w:w="242" w:type="dxa"/>
          </w:tcPr>
          <w:p w14:paraId="0AC2A03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8143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BBC4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F38C4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A0D89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61703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DAA8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34C29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685FAA2F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5C960336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20622F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8D46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78FF0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CCCA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A4923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A168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E3A7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6AF5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0618607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68E3B575" w14:textId="77777777" w:rsidTr="00863FB9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0001B50F" w14:textId="062082A2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F2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5C8BA2C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11FD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EB4C54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13A7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167744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F6496F" w:rsidRPr="00923B55" w:rsidRDefault="00F6496F" w:rsidP="00F6496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96F" w:rsidRPr="00923B55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F6496F" w:rsidRPr="00923B55" w:rsidRDefault="00F6496F" w:rsidP="00F6496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F6496F" w:rsidRPr="00923B55" w:rsidRDefault="00F6496F" w:rsidP="00F6496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F6496F" w:rsidRPr="00923B55" w:rsidRDefault="00F6496F" w:rsidP="00F6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F6496F" w:rsidRPr="00923B55" w:rsidRDefault="00F6496F" w:rsidP="00F6496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923B55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457A49" w:rsidRPr="00923B55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011E6AB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1C12BA9F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9CB264E" w:rsidR="00457A49" w:rsidRPr="00923B55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018965AB" w:rsidR="00457A49" w:rsidRPr="00923B55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0F0DF0D2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199623B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24DC5566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923B55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457A49" w:rsidRPr="00923B55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33C4F65F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42" w:type="dxa"/>
          </w:tcPr>
          <w:p w14:paraId="2BA29B17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262C6135" w:rsidR="00457A49" w:rsidRPr="00923B55" w:rsidRDefault="00457A49" w:rsidP="00457A4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0F9A036A" w:rsidR="00457A49" w:rsidRPr="00923B55" w:rsidRDefault="00457A49" w:rsidP="00457A49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36" w:type="dxa"/>
          </w:tcPr>
          <w:p w14:paraId="3B771C80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2281AA7A" w:rsidR="00457A49" w:rsidRPr="00923B55" w:rsidRDefault="00457A49" w:rsidP="00457A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6375C58D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</w:tr>
      <w:tr w:rsidR="00457A49" w:rsidRPr="00923B55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457A49" w:rsidRPr="00923B55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38288F66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2,874</w:t>
            </w:r>
          </w:p>
        </w:tc>
        <w:tc>
          <w:tcPr>
            <w:tcW w:w="242" w:type="dxa"/>
          </w:tcPr>
          <w:p w14:paraId="237AB49E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457A49" w:rsidRPr="00923B55" w:rsidRDefault="00457A49" w:rsidP="00457A49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6A84F" w14:textId="28365FFA" w:rsidR="0091290A" w:rsidRPr="00923B55" w:rsidRDefault="0091290A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490CCC64" w14:textId="77777777" w:rsidR="0091290A" w:rsidRPr="00923B55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  <w:r w:rsidRPr="00923B55">
        <w:rPr>
          <w:rFonts w:ascii="Angsana New" w:hAnsi="Angsana New"/>
          <w:b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923B55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923B55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923B55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923B55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923B55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23B5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923B55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923B55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923B55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1F232D" w:rsidRPr="00923B55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13A6FD81" w:rsidR="001F232D" w:rsidRPr="00923B55" w:rsidRDefault="001F232D" w:rsidP="001F232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1F232D" w:rsidRPr="00923B55" w:rsidRDefault="001F232D" w:rsidP="001F232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1F232D" w:rsidRPr="00923B55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1F232D" w:rsidRPr="00923B55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1F232D" w:rsidRPr="00923B55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1F232D" w:rsidRPr="00923B55" w:rsidRDefault="001F232D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4D0E60E3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6A12424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19B1EB91" w:rsidR="001F232D" w:rsidRPr="00923B55" w:rsidRDefault="00E93C17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4FF72F48" w:rsidR="001F232D" w:rsidRPr="00E93C17" w:rsidRDefault="00E93C17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3C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1F232D" w:rsidRPr="00923B55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45FF7FFC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0BF7E1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5EDABBD1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1F232D" w:rsidRPr="00923B55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1F232D" w:rsidRPr="00923B55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27A901AC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BB5734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1F232D" w:rsidRPr="00923B55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3A5F286B" w14:textId="77777777" w:rsidTr="005659EF">
        <w:trPr>
          <w:trHeight w:val="208"/>
        </w:trPr>
        <w:tc>
          <w:tcPr>
            <w:tcW w:w="2700" w:type="dxa"/>
            <w:shd w:val="clear" w:color="auto" w:fill="auto"/>
          </w:tcPr>
          <w:p w14:paraId="14F1BE7D" w14:textId="77777777" w:rsidR="001F232D" w:rsidRPr="00923B55" w:rsidRDefault="001F232D" w:rsidP="001F232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F502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3C3B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0D87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1F232D" w:rsidRPr="00923B55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0AE4F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D15049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336112CC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50C05EE2" w14:textId="464D0B14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7F04D37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0CA5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CED38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BCBD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D3637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ADC8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0A6E19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E8D1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E8C88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10945A40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3AC5E4FC" w14:textId="14AEE718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54EE7D99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53F8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7416C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ADB95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E6D6AB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63B8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E7A3D4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4F5C7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9D58D2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1D2D74E9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B9BB453" w14:textId="14E43B9E" w:rsidR="001F232D" w:rsidRPr="00923B55" w:rsidRDefault="001F232D" w:rsidP="001F232D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61AAC5" w14:textId="1E664399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36" w:type="dxa"/>
          </w:tcPr>
          <w:p w14:paraId="40E1208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17A8E602" w14:textId="543BF74F" w:rsidR="001F232D" w:rsidRPr="00E93C17" w:rsidRDefault="00E93C17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3C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C98D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3DD06033" w14:textId="5C86A9DD" w:rsidR="001F232D" w:rsidRPr="00923B55" w:rsidRDefault="00E93C1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236" w:type="dxa"/>
          </w:tcPr>
          <w:p w14:paraId="7E07542C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351F68" w14:textId="352F7241" w:rsidR="001F232D" w:rsidRPr="00E93C17" w:rsidRDefault="00E93C17" w:rsidP="00E93C1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3C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02C9B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D00A7AC" w14:textId="444B667B" w:rsidR="001F232D" w:rsidRPr="00923B55" w:rsidRDefault="00E93C17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</w:p>
        </w:tc>
      </w:tr>
      <w:tr w:rsidR="001F232D" w:rsidRPr="00923B55" w14:paraId="0232A74A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8782E8A" w14:textId="05B7553F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23B5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9E38A7" w14:textId="46AAD835" w:rsidR="001F232D" w:rsidRPr="00923B55" w:rsidRDefault="00E93C17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36" w:type="dxa"/>
          </w:tcPr>
          <w:p w14:paraId="51F04B50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862497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6773E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895CD0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A88DB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21059D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11987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59CFA14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018223A1" w14:textId="77777777" w:rsidTr="00DB3BC7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2495082" w14:textId="77777777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A26284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533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4863F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D60A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D60E2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EADEAA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D057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65FD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46D5BA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5A8319E5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209DCC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B452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03E0C2C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06D45DDE" w14:textId="37C8AD1F" w:rsidR="001F232D" w:rsidRPr="00923B55" w:rsidRDefault="001F232D" w:rsidP="001F232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0C081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F43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6E781D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C4DCF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D78BA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CED3A4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32D" w:rsidRPr="00923B55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1F232D" w:rsidRPr="00923B55" w:rsidRDefault="001F232D" w:rsidP="001F232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1F232D" w:rsidRPr="00923B55" w:rsidRDefault="001F232D" w:rsidP="001F232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1F232D" w:rsidRPr="00923B55" w:rsidRDefault="001F232D" w:rsidP="001F2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00606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1F232D" w:rsidRPr="00923B55" w:rsidRDefault="001F232D" w:rsidP="001F232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923B55" w14:paraId="7972F032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7DA5042C" w14:textId="14C32A6B" w:rsidR="00457A49" w:rsidRPr="00923B55" w:rsidRDefault="00457A49" w:rsidP="00457A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3E9E1328" w14:textId="7415000E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151B315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500665" w14:textId="64B01504" w:rsidR="00457A49" w:rsidRPr="00923B55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21B6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B1CF33" w14:textId="52232513" w:rsidR="00457A49" w:rsidRPr="00923B55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6CBBE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3074B" w14:textId="295235F3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F5BCF31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02869E3" w14:textId="51EC8245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457A49" w:rsidRPr="00923B55" w14:paraId="2DB7EB5B" w14:textId="77777777" w:rsidTr="0039560F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30785E37" w:rsidR="00457A49" w:rsidRPr="00923B55" w:rsidRDefault="00457A49" w:rsidP="00457A49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794E667B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6F9E2B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4FBE7F95" w:rsidR="00457A49" w:rsidRPr="00923B55" w:rsidRDefault="00457A49" w:rsidP="00E93C1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5A315D8E" w:rsidR="00457A49" w:rsidRPr="00923B55" w:rsidRDefault="00457A49" w:rsidP="00457A4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5E450D83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32DEF60A" w:rsidR="00457A49" w:rsidRPr="00923B55" w:rsidRDefault="00457A49" w:rsidP="00E93C17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FA2AF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2E91B53A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457A49" w:rsidRPr="00923B55" w14:paraId="5277C711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457A49" w:rsidRPr="00923B55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26E23283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0F87FF0F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A49" w:rsidRPr="00923B55" w14:paraId="4F012246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15ED3C8D" w14:textId="77777777" w:rsidR="00457A49" w:rsidRPr="00923B55" w:rsidRDefault="00457A49" w:rsidP="00457A49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38A93D" w14:textId="77777777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75F5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D707F4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EE3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B76DE6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FFA0E" w14:textId="77777777" w:rsidR="00457A49" w:rsidRPr="00923B55" w:rsidRDefault="00457A49" w:rsidP="00457A49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28BB56" w14:textId="77777777" w:rsidR="00457A49" w:rsidRPr="00923B55" w:rsidRDefault="00457A49" w:rsidP="0045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79A53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6D831F4" w14:textId="77777777" w:rsidR="00457A49" w:rsidRPr="00923B55" w:rsidRDefault="00457A49" w:rsidP="00457A49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042024" w14:textId="77777777" w:rsidR="00B01EF3" w:rsidRPr="00923B55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  <w:lang w:val="en-GB"/>
        </w:rPr>
      </w:pPr>
    </w:p>
    <w:p w14:paraId="34ED896B" w14:textId="70185ED0" w:rsidR="007660D8" w:rsidRPr="00923B55" w:rsidRDefault="007660D8" w:rsidP="00757227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23B55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740E6">
        <w:rPr>
          <w:rFonts w:ascii="Angsana New" w:hAnsi="Angsana New"/>
          <w:b/>
          <w:sz w:val="28"/>
          <w:szCs w:val="28"/>
          <w:cs/>
        </w:rPr>
        <w:t>งบฐานะการเงิน</w:t>
      </w:r>
    </w:p>
    <w:p w14:paraId="22600CA7" w14:textId="77777777" w:rsidR="00B3315C" w:rsidRPr="00923B55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923B55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923B55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923B55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923B55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923B55" w14:paraId="2FBDC84F" w14:textId="77777777" w:rsidTr="00EB2212">
        <w:tc>
          <w:tcPr>
            <w:tcW w:w="2520" w:type="dxa"/>
          </w:tcPr>
          <w:p w14:paraId="3F770144" w14:textId="0E5AAA8E" w:rsidR="00927BA1" w:rsidRPr="00923B55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923B55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923B55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923B55" w14:paraId="5E45B72E" w14:textId="77777777" w:rsidTr="008432F2">
        <w:tc>
          <w:tcPr>
            <w:tcW w:w="2520" w:type="dxa"/>
          </w:tcPr>
          <w:p w14:paraId="2E3FC32B" w14:textId="77777777" w:rsidR="00B3315C" w:rsidRPr="00923B55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923B55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923B55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923B55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923B55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923B55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18533FA1" w14:textId="46AF301C" w:rsidR="00E827EF" w:rsidRPr="00923B55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044D6D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923B55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447C7A4C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57A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457A4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30781C" w:rsidRPr="00923B5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57A4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61E59436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923B55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3B5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23B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923B55" w14:paraId="250C9017" w14:textId="77777777" w:rsidTr="00C33910">
        <w:tc>
          <w:tcPr>
            <w:tcW w:w="6030" w:type="dxa"/>
          </w:tcPr>
          <w:p w14:paraId="33ABE2F5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923B55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923B55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923B55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923B55" w14:paraId="36C8BFB9" w14:textId="77777777" w:rsidTr="00C33910">
        <w:tc>
          <w:tcPr>
            <w:tcW w:w="6030" w:type="dxa"/>
          </w:tcPr>
          <w:p w14:paraId="3CB01681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24FEF210" w:rsidR="00331786" w:rsidRPr="00923B55" w:rsidRDefault="00D03F36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140</w:t>
            </w:r>
          </w:p>
        </w:tc>
        <w:tc>
          <w:tcPr>
            <w:tcW w:w="272" w:type="dxa"/>
          </w:tcPr>
          <w:p w14:paraId="4A09CB25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5F1C722D" w:rsidR="00331786" w:rsidRPr="00923B55" w:rsidRDefault="00D03F36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140</w:t>
            </w:r>
          </w:p>
        </w:tc>
      </w:tr>
      <w:tr w:rsidR="00331786" w:rsidRPr="00923B55" w14:paraId="6A79068C" w14:textId="77777777" w:rsidTr="00C33910">
        <w:tc>
          <w:tcPr>
            <w:tcW w:w="6030" w:type="dxa"/>
          </w:tcPr>
          <w:p w14:paraId="4E6FEFE7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596FF6FE" w:rsidR="00331786" w:rsidRPr="002508A1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08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1F4AA8" w:rsidRPr="002508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2508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9A0429" w:rsidRPr="002508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="001F4AA8" w:rsidRPr="002508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</w:t>
            </w:r>
          </w:p>
        </w:tc>
        <w:tc>
          <w:tcPr>
            <w:tcW w:w="272" w:type="dxa"/>
          </w:tcPr>
          <w:p w14:paraId="10C9AD44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61550ABA" w:rsidR="00331786" w:rsidRPr="00923B55" w:rsidRDefault="00D03F36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331786" w:rsidRPr="00923B55" w14:paraId="5B25CD26" w14:textId="77777777" w:rsidTr="00C33910">
        <w:tc>
          <w:tcPr>
            <w:tcW w:w="6030" w:type="dxa"/>
          </w:tcPr>
          <w:p w14:paraId="3FFD198D" w14:textId="77777777" w:rsidR="00331786" w:rsidRPr="00923B55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3AE64F1A" w:rsidR="00331786" w:rsidRPr="002508A1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8A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4AA8" w:rsidRPr="002508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508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F4AA8" w:rsidRPr="002508A1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272" w:type="dxa"/>
          </w:tcPr>
          <w:p w14:paraId="42EAFB12" w14:textId="77777777" w:rsidR="00331786" w:rsidRPr="00923B55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2C177DA8" w:rsidR="00331786" w:rsidRPr="00923B55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331786" w:rsidRPr="00923B55" w14:paraId="0FE3B3C6" w14:textId="77777777" w:rsidTr="00C33910">
        <w:tc>
          <w:tcPr>
            <w:tcW w:w="6030" w:type="dxa"/>
          </w:tcPr>
          <w:p w14:paraId="6791DE11" w14:textId="5DF7304A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923B55" w14:paraId="16F80E2C" w14:textId="77777777" w:rsidTr="00C33910">
        <w:tc>
          <w:tcPr>
            <w:tcW w:w="6030" w:type="dxa"/>
          </w:tcPr>
          <w:p w14:paraId="2D746881" w14:textId="2B405A14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923B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923B5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923B55" w14:paraId="47452D16" w14:textId="77777777" w:rsidTr="00C33910">
        <w:tc>
          <w:tcPr>
            <w:tcW w:w="6030" w:type="dxa"/>
          </w:tcPr>
          <w:p w14:paraId="6B5033B5" w14:textId="1C8C7BAF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64771446"/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923B55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0C889973" w14:textId="77777777" w:rsidR="00D03F36" w:rsidRPr="00183D4C" w:rsidRDefault="00D03F36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  <w:p w14:paraId="7EDCA215" w14:textId="08E2876B" w:rsidR="00D03F36" w:rsidRPr="00183D4C" w:rsidRDefault="00D03F36" w:rsidP="00D03F36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9E7E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D008F4" w:rsidRPr="009E7E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3,865</w:t>
            </w:r>
          </w:p>
        </w:tc>
        <w:tc>
          <w:tcPr>
            <w:tcW w:w="272" w:type="dxa"/>
          </w:tcPr>
          <w:p w14:paraId="7142FF3B" w14:textId="77777777" w:rsidR="00331786" w:rsidRPr="00183D4C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438" w:type="dxa"/>
          </w:tcPr>
          <w:p w14:paraId="0832F155" w14:textId="77777777" w:rsidR="00D03F36" w:rsidRPr="00183D4C" w:rsidRDefault="00D03F36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</w:p>
          <w:p w14:paraId="32466129" w14:textId="2560ED06" w:rsidR="00D03F36" w:rsidRPr="00183D4C" w:rsidRDefault="00D03F36" w:rsidP="00D03F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lang w:val="en-GB"/>
              </w:rPr>
            </w:pPr>
            <w:r w:rsidRPr="0043435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978</w:t>
            </w:r>
          </w:p>
        </w:tc>
      </w:tr>
      <w:bookmarkEnd w:id="1"/>
      <w:tr w:rsidR="00331786" w:rsidRPr="00923B55" w14:paraId="16FAB372" w14:textId="77777777" w:rsidTr="00C33910">
        <w:tc>
          <w:tcPr>
            <w:tcW w:w="6030" w:type="dxa"/>
          </w:tcPr>
          <w:p w14:paraId="1886ED0D" w14:textId="30E7B8A2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3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00A3E38" w:rsidR="00331786" w:rsidRPr="00923B55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25,766</w:t>
            </w:r>
          </w:p>
        </w:tc>
        <w:tc>
          <w:tcPr>
            <w:tcW w:w="272" w:type="dxa"/>
          </w:tcPr>
          <w:p w14:paraId="517A7097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4BE495ED" w:rsidR="00331786" w:rsidRPr="00923B55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923B55" w14:paraId="01C58DDE" w14:textId="77777777" w:rsidTr="00C33910">
        <w:tc>
          <w:tcPr>
            <w:tcW w:w="6030" w:type="dxa"/>
          </w:tcPr>
          <w:p w14:paraId="42E75C81" w14:textId="77777777" w:rsidR="00331786" w:rsidRPr="00923B55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23B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13A3AC96" w:rsidR="00331786" w:rsidRPr="00923B55" w:rsidRDefault="00044D6D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03F36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2" w:type="dxa"/>
          </w:tcPr>
          <w:p w14:paraId="37007FE9" w14:textId="77777777" w:rsidR="00331786" w:rsidRPr="00923B55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368074DF" w:rsidR="00331786" w:rsidRPr="00923B55" w:rsidRDefault="00D03F3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6,378</w:t>
            </w:r>
          </w:p>
        </w:tc>
      </w:tr>
    </w:tbl>
    <w:p w14:paraId="276639AC" w14:textId="77777777" w:rsidR="00F412C1" w:rsidRPr="00044D6D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822AE28" w14:textId="48B98401" w:rsidR="00E37FF5" w:rsidRPr="00F10D7B" w:rsidRDefault="00E37FF5" w:rsidP="00E3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60F84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E147CE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460F84">
        <w:rPr>
          <w:rFonts w:asciiTheme="majorBidi" w:hAnsiTheme="majorBidi" w:cstheme="majorBidi"/>
          <w:sz w:val="28"/>
          <w:szCs w:val="28"/>
          <w:cs/>
        </w:rPr>
        <w:t>ระยะสั้นและสัญญาเช่าซึ่งสินทรัพย์อ้างอิงมีมูลค่าต่ำ ได้แก่ สัญญาเช่าเครื่องใช้สำนักงา</w:t>
      </w:r>
      <w:r w:rsidRPr="00460F84">
        <w:rPr>
          <w:rFonts w:asciiTheme="majorBidi" w:hAnsiTheme="majorBidi" w:cstheme="majorBidi" w:hint="cs"/>
          <w:sz w:val="28"/>
          <w:szCs w:val="28"/>
          <w:cs/>
        </w:rPr>
        <w:t>น</w:t>
      </w:r>
      <w:r w:rsidR="00E147CE">
        <w:rPr>
          <w:rFonts w:asciiTheme="majorBidi" w:hAnsiTheme="majorBidi" w:cstheme="majorBidi" w:hint="cs"/>
          <w:sz w:val="28"/>
          <w:szCs w:val="28"/>
          <w:cs/>
        </w:rPr>
        <w:t>และโรงงาน</w:t>
      </w:r>
      <w:r w:rsidRPr="00460F84">
        <w:rPr>
          <w:rFonts w:asciiTheme="majorBidi" w:hAnsiTheme="majorBidi" w:cstheme="majorBidi" w:hint="cs"/>
          <w:sz w:val="28"/>
          <w:szCs w:val="28"/>
          <w:cs/>
        </w:rPr>
        <w:t xml:space="preserve"> และสัญญาบริการที่เกี่ยวข้องกับการเช่า</w:t>
      </w:r>
      <w:r w:rsidR="00E147CE">
        <w:rPr>
          <w:rFonts w:asciiTheme="majorBidi" w:hAnsiTheme="majorBidi" w:cstheme="majorBidi" w:hint="cs"/>
          <w:sz w:val="28"/>
          <w:szCs w:val="28"/>
          <w:cs/>
        </w:rPr>
        <w:t>พื้นที่คลังสินค้า</w:t>
      </w:r>
      <w:r w:rsidRPr="00460F84">
        <w:rPr>
          <w:rFonts w:asciiTheme="majorBidi" w:hAnsiTheme="majorBidi" w:cstheme="majorBidi"/>
          <w:sz w:val="28"/>
          <w:szCs w:val="28"/>
          <w:cs/>
        </w:rPr>
        <w:t xml:space="preserve"> ระยะเวลาหนึ่งปีถึง</w:t>
      </w:r>
      <w:r w:rsidRPr="00460F84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460F84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="002508A1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460F84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83D4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83D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3D4C">
        <w:rPr>
          <w:rFonts w:asciiTheme="majorBidi" w:hAnsiTheme="majorBidi" w:cstheme="majorBidi"/>
          <w:sz w:val="28"/>
          <w:szCs w:val="28"/>
        </w:rPr>
        <w:t>2571</w:t>
      </w:r>
    </w:p>
    <w:p w14:paraId="6F0B8219" w14:textId="1A92D21F" w:rsidR="003006FB" w:rsidRPr="00044D6D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B7CA1C" w14:textId="6306AB0B" w:rsidR="004766FB" w:rsidRPr="00923B55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57A49">
        <w:rPr>
          <w:rFonts w:asciiTheme="majorBidi" w:hAnsiTheme="majorBidi" w:cstheme="majorBidi"/>
          <w:sz w:val="28"/>
          <w:szCs w:val="28"/>
        </w:rPr>
        <w:t xml:space="preserve">31 </w:t>
      </w:r>
      <w:r w:rsidR="00457A49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57A49">
        <w:rPr>
          <w:rFonts w:asciiTheme="majorBidi" w:hAnsiTheme="majorBidi" w:cstheme="majorBidi"/>
          <w:sz w:val="28"/>
          <w:szCs w:val="28"/>
        </w:rPr>
        <w:t>2567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="002508A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3A1070" w:rsidRPr="00923B55">
        <w:rPr>
          <w:rFonts w:asciiTheme="majorBidi" w:hAnsiTheme="majorBidi" w:cstheme="majorBidi"/>
          <w:sz w:val="28"/>
          <w:szCs w:val="28"/>
        </w:rPr>
        <w:t>2</w:t>
      </w:r>
      <w:r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044D6D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78AE7D4" w14:textId="6D030F67" w:rsidR="003006FB" w:rsidRPr="00923B55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3B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7A49">
        <w:rPr>
          <w:rFonts w:asciiTheme="majorBidi" w:hAnsiTheme="majorBidi" w:cstheme="majorBidi"/>
          <w:sz w:val="28"/>
          <w:szCs w:val="28"/>
        </w:rPr>
        <w:t xml:space="preserve">31 </w:t>
      </w:r>
      <w:r w:rsidR="00457A49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57A49">
        <w:rPr>
          <w:rFonts w:asciiTheme="majorBidi" w:hAnsiTheme="majorBidi" w:cstheme="majorBidi"/>
          <w:sz w:val="28"/>
          <w:szCs w:val="28"/>
        </w:rPr>
        <w:t>2567</w:t>
      </w:r>
      <w:r w:rsidR="00457A49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</w:t>
      </w:r>
      <w:r w:rsidR="00BE1267" w:rsidRPr="00923B55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923B55">
        <w:rPr>
          <w:rFonts w:asciiTheme="majorBidi" w:hAnsiTheme="majorBidi" w:cstheme="majorBidi"/>
          <w:sz w:val="30"/>
          <w:szCs w:val="30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42D2F8AB" w14:textId="77777777" w:rsidR="00B01EF3" w:rsidRPr="00044D6D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923B55" w14:paraId="2CC75246" w14:textId="77777777" w:rsidTr="000346FF">
        <w:trPr>
          <w:tblHeader/>
        </w:trPr>
        <w:tc>
          <w:tcPr>
            <w:tcW w:w="3510" w:type="dxa"/>
          </w:tcPr>
          <w:p w14:paraId="08638B6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923B5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FB" w:rsidRPr="00923B55" w14:paraId="2A0A4248" w14:textId="77777777" w:rsidTr="009304D2">
        <w:trPr>
          <w:trHeight w:val="56"/>
          <w:tblHeader/>
        </w:trPr>
        <w:tc>
          <w:tcPr>
            <w:tcW w:w="3510" w:type="dxa"/>
          </w:tcPr>
          <w:p w14:paraId="75AC247D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0C02D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B2289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DB81A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เทียบเท่า</w:t>
            </w:r>
          </w:p>
        </w:tc>
      </w:tr>
      <w:tr w:rsidR="003006FB" w:rsidRPr="00923B55" w14:paraId="6AE667A7" w14:textId="77777777" w:rsidTr="000346FF">
        <w:trPr>
          <w:tblHeader/>
        </w:trPr>
        <w:tc>
          <w:tcPr>
            <w:tcW w:w="3510" w:type="dxa"/>
          </w:tcPr>
          <w:p w14:paraId="669D90BB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A15B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4944EF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เงินบาท</w:t>
            </w:r>
          </w:p>
        </w:tc>
      </w:tr>
      <w:tr w:rsidR="003006FB" w:rsidRPr="00923B55" w14:paraId="6CBEE1B1" w14:textId="77777777" w:rsidTr="000346FF">
        <w:trPr>
          <w:tblHeader/>
        </w:trPr>
        <w:tc>
          <w:tcPr>
            <w:tcW w:w="3510" w:type="dxa"/>
          </w:tcPr>
          <w:p w14:paraId="242361EA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0560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FC5B3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923B55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2EB411" w14:textId="77777777" w:rsidR="003006FB" w:rsidRPr="00923B55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B383C" w:rsidRPr="00923B55" w14:paraId="64F2B2D2" w14:textId="77777777" w:rsidTr="00634E8F">
        <w:tc>
          <w:tcPr>
            <w:tcW w:w="3510" w:type="dxa"/>
          </w:tcPr>
          <w:p w14:paraId="52069E82" w14:textId="014EE583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0013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923B55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7A4695" w14:textId="77777777" w:rsidR="00AB383C" w:rsidRPr="00923B55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0D53" w:rsidRPr="00923B55" w14:paraId="23B939A4" w14:textId="77777777" w:rsidTr="00634E8F">
        <w:tc>
          <w:tcPr>
            <w:tcW w:w="3510" w:type="dxa"/>
          </w:tcPr>
          <w:p w14:paraId="4DC30352" w14:textId="610507A7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7F69EB6F" w:rsidR="00690D53" w:rsidRPr="00923B55" w:rsidRDefault="00FC5CD6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394.06</w:t>
            </w:r>
          </w:p>
        </w:tc>
        <w:tc>
          <w:tcPr>
            <w:tcW w:w="270" w:type="dxa"/>
          </w:tcPr>
          <w:p w14:paraId="74179549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703B6" w14:textId="7DA47BF3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95.77</w:t>
            </w:r>
          </w:p>
        </w:tc>
        <w:tc>
          <w:tcPr>
            <w:tcW w:w="270" w:type="dxa"/>
          </w:tcPr>
          <w:p w14:paraId="38E63010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49418F96" w:rsidR="00690D53" w:rsidRPr="00923B55" w:rsidRDefault="00FC5CD6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41.16</w:t>
            </w:r>
          </w:p>
        </w:tc>
        <w:tc>
          <w:tcPr>
            <w:tcW w:w="270" w:type="dxa"/>
          </w:tcPr>
          <w:p w14:paraId="21A5864C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1DE3CE" w14:textId="468D8551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10.04</w:t>
            </w:r>
          </w:p>
        </w:tc>
      </w:tr>
      <w:tr w:rsidR="00690D53" w:rsidRPr="00923B55" w14:paraId="08398F62" w14:textId="77777777" w:rsidTr="00634E8F">
        <w:tc>
          <w:tcPr>
            <w:tcW w:w="3510" w:type="dxa"/>
          </w:tcPr>
          <w:p w14:paraId="13E52052" w14:textId="3573928D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1635A2F2" w:rsidR="00690D53" w:rsidRPr="00923B55" w:rsidRDefault="00FC5CD6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5.50</w:t>
            </w:r>
          </w:p>
        </w:tc>
        <w:tc>
          <w:tcPr>
            <w:tcW w:w="270" w:type="dxa"/>
          </w:tcPr>
          <w:p w14:paraId="5446FCF2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2BA03" w14:textId="59A6297A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192.87</w:t>
            </w:r>
          </w:p>
        </w:tc>
        <w:tc>
          <w:tcPr>
            <w:tcW w:w="270" w:type="dxa"/>
          </w:tcPr>
          <w:p w14:paraId="6086E6B8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4187CB25" w:rsidR="00690D53" w:rsidRPr="00923B55" w:rsidRDefault="00FC5CD6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923B55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241B56" w14:textId="580B97B6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24.30</w:t>
            </w:r>
          </w:p>
        </w:tc>
      </w:tr>
      <w:tr w:rsidR="00690D53" w:rsidRPr="00923B55" w14:paraId="5646091E" w14:textId="77777777" w:rsidTr="00634E8F">
        <w:tc>
          <w:tcPr>
            <w:tcW w:w="3510" w:type="dxa"/>
          </w:tcPr>
          <w:p w14:paraId="10E73DA1" w14:textId="0B212E06" w:rsidR="00690D53" w:rsidRPr="00923B55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5864CC7D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288.64</w:t>
            </w:r>
          </w:p>
        </w:tc>
        <w:tc>
          <w:tcPr>
            <w:tcW w:w="270" w:type="dxa"/>
          </w:tcPr>
          <w:p w14:paraId="623BEBD6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923B55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0454BC78" w:rsidR="00690D53" w:rsidRPr="00923B55" w:rsidRDefault="00FC5CD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34.34</w:t>
            </w:r>
          </w:p>
        </w:tc>
      </w:tr>
      <w:tr w:rsidR="006E2213" w:rsidRPr="00923B55" w14:paraId="646B2863" w14:textId="77777777" w:rsidTr="006E2213">
        <w:tc>
          <w:tcPr>
            <w:tcW w:w="3510" w:type="dxa"/>
          </w:tcPr>
          <w:p w14:paraId="01F31B78" w14:textId="77777777" w:rsidR="006E2213" w:rsidRPr="00923B55" w:rsidRDefault="006E221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7179F2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603154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512A06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5FF1A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D83088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CAB211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C1DF5CA" w14:textId="77777777" w:rsidR="006E2213" w:rsidRPr="00923B55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1267" w:rsidRPr="00923B55" w14:paraId="5C693940" w14:textId="77777777" w:rsidTr="00634E8F">
        <w:tc>
          <w:tcPr>
            <w:tcW w:w="3510" w:type="dxa"/>
          </w:tcPr>
          <w:p w14:paraId="04A39CC0" w14:textId="2A0E94B7" w:rsidR="00BE1267" w:rsidRPr="00923B55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923B55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D32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47B7F6" w14:textId="77777777" w:rsidR="00BE1267" w:rsidRPr="00923B55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D5169" w:rsidRPr="00923B55" w14:paraId="4B927BC8" w14:textId="77777777" w:rsidTr="005D0FB1">
        <w:tc>
          <w:tcPr>
            <w:tcW w:w="3510" w:type="dxa"/>
          </w:tcPr>
          <w:p w14:paraId="6C520531" w14:textId="77777777" w:rsidR="001D5169" w:rsidRPr="00923B55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73D249A1" w:rsidR="001D5169" w:rsidRPr="00923B55" w:rsidRDefault="00FC5CD6" w:rsidP="00F059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927463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287E737" w14:textId="20E226B5" w:rsidR="001D5169" w:rsidRPr="00923B55" w:rsidRDefault="00FC5CD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2BDD604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1EF3A581" w:rsidR="001D5169" w:rsidRPr="00923B55" w:rsidRDefault="00FC5CD6" w:rsidP="00F059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EA1773" w14:textId="0420FEBD" w:rsidR="001D5169" w:rsidRPr="00923B55" w:rsidRDefault="00FC5CD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D5169" w:rsidRPr="00923B55" w14:paraId="688A6E27" w14:textId="77777777" w:rsidTr="00634E8F">
        <w:tc>
          <w:tcPr>
            <w:tcW w:w="3510" w:type="dxa"/>
          </w:tcPr>
          <w:p w14:paraId="54784368" w14:textId="5F1900AB" w:rsidR="001D5169" w:rsidRPr="00923B55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1D5169" w:rsidRPr="00923B55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1F2E7DCC" w:rsidR="001D5169" w:rsidRPr="00923B55" w:rsidRDefault="00FC5CD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  <w:tc>
          <w:tcPr>
            <w:tcW w:w="270" w:type="dxa"/>
          </w:tcPr>
          <w:p w14:paraId="013F47CF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923B55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4EC1342B" w:rsidR="001D5169" w:rsidRPr="00923B55" w:rsidRDefault="00FC5CD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341D868" w14:textId="77777777" w:rsidR="000346FF" w:rsidRPr="00923B55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923B55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23B55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923B55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9F8AAA" w14:textId="6C98EC26" w:rsidR="000A36CC" w:rsidRDefault="00070550" w:rsidP="000A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3B5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57A49">
        <w:rPr>
          <w:rFonts w:asciiTheme="majorBidi" w:hAnsiTheme="majorBidi" w:cstheme="majorBidi"/>
          <w:sz w:val="28"/>
          <w:szCs w:val="28"/>
        </w:rPr>
        <w:t xml:space="preserve">31 </w:t>
      </w:r>
      <w:r w:rsidR="00457A49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457A49">
        <w:rPr>
          <w:rFonts w:asciiTheme="majorBidi" w:hAnsiTheme="majorBidi" w:cstheme="majorBidi"/>
          <w:sz w:val="28"/>
          <w:szCs w:val="28"/>
        </w:rPr>
        <w:t>2567</w:t>
      </w:r>
      <w:r w:rsidR="00457A49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923B55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23B55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</w:t>
      </w:r>
      <w:r w:rsidR="00801C19" w:rsidRPr="00923B55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923B55">
        <w:rPr>
          <w:rFonts w:asciiTheme="majorBidi" w:hAnsiTheme="majorBidi" w:cstheme="majorBidi"/>
          <w:sz w:val="28"/>
          <w:szCs w:val="28"/>
          <w:cs/>
        </w:rPr>
        <w:t>สินเชื่อที่สถาบันการเงินให้แก่</w:t>
      </w:r>
      <w:r w:rsidR="00801C19" w:rsidRPr="00923B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3B55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บริษัทย่อยบางแห่งจำนวนเงินรวมประมาณ</w:t>
      </w:r>
      <w:r w:rsidR="008F6919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D03F36">
        <w:rPr>
          <w:rFonts w:asciiTheme="majorBidi" w:hAnsiTheme="majorBidi" w:cstheme="majorBidi"/>
          <w:sz w:val="28"/>
          <w:szCs w:val="28"/>
        </w:rPr>
        <w:t>1,339</w:t>
      </w:r>
      <w:r w:rsidR="008A4631" w:rsidRPr="00923B55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923B55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923B55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923B55">
        <w:rPr>
          <w:rFonts w:asciiTheme="majorBidi" w:hAnsiTheme="majorBidi"/>
          <w:sz w:val="28"/>
          <w:szCs w:val="28"/>
          <w:cs/>
        </w:rPr>
        <w:t xml:space="preserve"> </w:t>
      </w:r>
      <w:r w:rsidR="00D03F36">
        <w:rPr>
          <w:rFonts w:asciiTheme="majorBidi" w:hAnsiTheme="majorBidi"/>
          <w:sz w:val="28"/>
          <w:szCs w:val="28"/>
        </w:rPr>
        <w:t>5</w:t>
      </w:r>
      <w:r w:rsidR="008A4631" w:rsidRPr="00923B55">
        <w:rPr>
          <w:rFonts w:asciiTheme="majorBidi" w:hAnsiTheme="majorBidi"/>
          <w:sz w:val="28"/>
          <w:szCs w:val="28"/>
        </w:rPr>
        <w:t xml:space="preserve"> </w:t>
      </w:r>
      <w:r w:rsidR="00F46CC3" w:rsidRPr="00923B55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37B5EC3A" w14:textId="77777777" w:rsidR="000A36CC" w:rsidRPr="00B43826" w:rsidRDefault="000A36CC" w:rsidP="00801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F8C0B" w14:textId="77777777" w:rsidR="000A36CC" w:rsidRPr="002508A1" w:rsidRDefault="000A36CC" w:rsidP="000A36CC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9B2BA1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เห</w:t>
      </w:r>
      <w:r w:rsidRPr="002508A1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ตุการณ์ภายหลังรอบระยะเวลารายงาน</w:t>
      </w:r>
    </w:p>
    <w:p w14:paraId="5DA271E6" w14:textId="77777777" w:rsidR="000A36CC" w:rsidRPr="002508A1" w:rsidRDefault="000A36CC" w:rsidP="000A36C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425D140" w14:textId="553CFA9E" w:rsidR="000A36CC" w:rsidRPr="000A36CC" w:rsidRDefault="00375D7E" w:rsidP="000A36CC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ประชุมสามัญประจำปีของผู้ถือหุ้นของบริษัทเมื่อวันที่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/>
          <w:sz w:val="28"/>
          <w:szCs w:val="28"/>
          <w:lang w:val="en-US" w:bidi="th-TH"/>
        </w:rPr>
        <w:t>24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เมษายน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/>
          <w:sz w:val="28"/>
          <w:szCs w:val="28"/>
          <w:lang w:val="en-US" w:bidi="th-TH"/>
        </w:rPr>
        <w:t>2567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1A0AFD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ผู้ถือหุ้นมีมติอนุมัติการจัดสรรกำไรเป็น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เงินปันผลสำหรับผลการดำเนินงานประจำปี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1A0AFD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ในอัตราหุ้นละ</w:t>
      </w:r>
      <w:r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2508A1">
        <w:rPr>
          <w:rFonts w:asciiTheme="majorBidi" w:hAnsiTheme="majorBidi" w:cstheme="majorBidi"/>
          <w:sz w:val="28"/>
          <w:szCs w:val="28"/>
          <w:lang w:val="en-US" w:bidi="th-TH"/>
        </w:rPr>
        <w:t>0.3704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1A0AFD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บาทต่อหุ้น 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รวมเป็นเงินทั้งสิ้น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1A0AFD" w:rsidRPr="002508A1">
        <w:rPr>
          <w:rFonts w:asciiTheme="majorBidi" w:hAnsiTheme="majorBidi" w:cstheme="majorBidi"/>
          <w:sz w:val="28"/>
          <w:szCs w:val="28"/>
          <w:lang w:val="en-US" w:bidi="th-TH"/>
        </w:rPr>
        <w:t>100.01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1A0AFD" w:rsidRPr="002508A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เงินปันผลดังกล่าวจะจ่ายให้แก่ผู้ถือหุ้นในเดือนพฤษภาคม</w:t>
      </w:r>
      <w:r w:rsidR="000A36CC" w:rsidRPr="002508A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A36CC" w:rsidRPr="002508A1">
        <w:rPr>
          <w:rFonts w:asciiTheme="majorBidi" w:hAnsiTheme="majorBidi" w:cstheme="majorBidi"/>
          <w:sz w:val="28"/>
          <w:szCs w:val="28"/>
          <w:lang w:val="en-US" w:bidi="th-TH"/>
        </w:rPr>
        <w:t>2567</w:t>
      </w:r>
    </w:p>
    <w:p w14:paraId="43EFCD37" w14:textId="61A095C3" w:rsidR="00CD2092" w:rsidRPr="000A36CC" w:rsidRDefault="00CD2092" w:rsidP="000A36CC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04A555A1" w14:textId="6BD27A68" w:rsidR="00CD2092" w:rsidRPr="000A36CC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F85B52" w14:textId="77777777" w:rsidR="000A36CC" w:rsidRPr="00F41BE3" w:rsidRDefault="000A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0A36CC" w:rsidRPr="00F41BE3" w:rsidSect="000553CA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637FE" w14:textId="77777777" w:rsidR="002404AE" w:rsidRDefault="002404AE" w:rsidP="004956B4">
      <w:r>
        <w:separator/>
      </w:r>
    </w:p>
  </w:endnote>
  <w:endnote w:type="continuationSeparator" w:id="0">
    <w:p w14:paraId="4052CB3A" w14:textId="77777777" w:rsidR="002404AE" w:rsidRDefault="002404A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36EE9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8FC86" w14:textId="77777777" w:rsidR="002404AE" w:rsidRDefault="002404AE" w:rsidP="004956B4">
      <w:r>
        <w:separator/>
      </w:r>
    </w:p>
  </w:footnote>
  <w:footnote w:type="continuationSeparator" w:id="0">
    <w:p w14:paraId="4932321E" w14:textId="77777777" w:rsidR="002404AE" w:rsidRDefault="002404A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13D0C" w14:textId="77777777" w:rsidR="00DE190F" w:rsidRPr="001E5C27" w:rsidRDefault="00DE190F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1DFB414" w14:textId="77777777" w:rsidR="00DE190F" w:rsidRPr="001E5C27" w:rsidRDefault="00DE190F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6E984746" w14:textId="34E2548D" w:rsidR="001E5C27" w:rsidRPr="001E5C27" w:rsidRDefault="001E5C27" w:rsidP="001E5C27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1E5C27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E5C27">
      <w:rPr>
        <w:rFonts w:ascii="Angsana New" w:hAnsi="Angsana New"/>
        <w:sz w:val="30"/>
        <w:szCs w:val="30"/>
        <w:lang w:bidi="th-TH"/>
      </w:rPr>
      <w:t>3</w:t>
    </w:r>
    <w:r w:rsidRPr="001E5C27">
      <w:rPr>
        <w:rFonts w:ascii="Angsana New" w:hAnsi="Angsana New"/>
        <w:sz w:val="30"/>
        <w:szCs w:val="30"/>
        <w:lang w:val="en-US" w:bidi="th-TH"/>
      </w:rPr>
      <w:t xml:space="preserve">1 </w:t>
    </w:r>
    <w:r w:rsidRPr="001E5C27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 w:rsidRPr="001E5C27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E5C27">
      <w:rPr>
        <w:rFonts w:ascii="Angsana New" w:hAnsi="Angsana New"/>
        <w:sz w:val="30"/>
        <w:szCs w:val="30"/>
        <w:lang w:val="en-US"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7</w:t>
    </w:r>
    <w:r w:rsidRPr="001E5C27">
      <w:rPr>
        <w:rFonts w:ascii="Angsana New" w:hAnsi="Angsana New"/>
        <w:sz w:val="30"/>
        <w:szCs w:val="30"/>
        <w:lang w:bidi="th-TH"/>
      </w:rPr>
      <w:t xml:space="preserve"> 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90C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AE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CD1"/>
    <w:rsid w:val="002F2177"/>
    <w:rsid w:val="002F269D"/>
    <w:rsid w:val="002F27B4"/>
    <w:rsid w:val="002F2C91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0FE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EE9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67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96F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2F23D-277E-455C-AF56-9CDC3D16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2023-10-29T10:11:00Z</cp:lastPrinted>
  <dcterms:created xsi:type="dcterms:W3CDTF">2024-05-14T06:03:00Z</dcterms:created>
  <dcterms:modified xsi:type="dcterms:W3CDTF">2024-05-14T06:03:00Z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