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41E825" w14:textId="77777777" w:rsidR="00F46A46" w:rsidRPr="00826EB2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bookmarkStart w:id="0" w:name="_GoBack"/>
      <w:bookmarkEnd w:id="0"/>
      <w:proofErr w:type="spellStart"/>
      <w:r w:rsidRPr="00826EB2">
        <w:rPr>
          <w:rFonts w:ascii="Times New Roman" w:hAnsi="Times New Roman"/>
          <w:b/>
          <w:bCs/>
          <w:sz w:val="40"/>
          <w:szCs w:val="40"/>
        </w:rPr>
        <w:t>Surapon</w:t>
      </w:r>
      <w:proofErr w:type="spellEnd"/>
      <w:r w:rsidRPr="00826EB2">
        <w:rPr>
          <w:rFonts w:ascii="Times New Roman" w:hAnsi="Times New Roman"/>
          <w:b/>
          <w:bCs/>
          <w:sz w:val="40"/>
          <w:szCs w:val="40"/>
        </w:rPr>
        <w:t xml:space="preserve"> Foods Public Company Limited </w:t>
      </w:r>
    </w:p>
    <w:p w14:paraId="1973A557" w14:textId="77777777" w:rsidR="00F46A46" w:rsidRPr="00826EB2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r w:rsidRPr="00826EB2">
        <w:rPr>
          <w:rFonts w:ascii="Times New Roman" w:hAnsi="Times New Roman"/>
          <w:b/>
          <w:bCs/>
          <w:sz w:val="40"/>
          <w:szCs w:val="40"/>
        </w:rPr>
        <w:t>and its Subsidiaries</w:t>
      </w:r>
      <w:bookmarkStart w:id="1" w:name="SubTitle"/>
    </w:p>
    <w:p w14:paraId="049AC28A" w14:textId="77777777" w:rsidR="00F46A46" w:rsidRPr="00826EB2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2AE86B6D" w14:textId="77777777" w:rsidR="00225B84" w:rsidRPr="00371565" w:rsidRDefault="00225B84" w:rsidP="00225B84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45"/>
          <w:lang w:val="en-US"/>
        </w:rPr>
      </w:pPr>
      <w:r w:rsidRPr="00371565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Condensed interim financial </w:t>
      </w:r>
      <w:r w:rsidRPr="00371565">
        <w:rPr>
          <w:rFonts w:ascii="Times New Roman" w:hAnsi="Times New Roman"/>
          <w:b w:val="0"/>
          <w:bCs w:val="0"/>
          <w:sz w:val="36"/>
          <w:szCs w:val="45"/>
          <w:lang w:val="en-US"/>
        </w:rPr>
        <w:t>statements</w:t>
      </w:r>
    </w:p>
    <w:p w14:paraId="316E0A9E" w14:textId="77777777" w:rsidR="00225B84" w:rsidRPr="00371565" w:rsidRDefault="00225B84" w:rsidP="00225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371565">
        <w:rPr>
          <w:rFonts w:ascii="Times New Roman" w:hAnsi="Times New Roman"/>
          <w:sz w:val="36"/>
          <w:szCs w:val="36"/>
        </w:rPr>
        <w:t>for the three-month</w:t>
      </w:r>
      <w:r w:rsidRPr="00371565">
        <w:rPr>
          <w:rFonts w:ascii="Times New Roman" w:hAnsi="Times New Roman"/>
          <w:sz w:val="36"/>
          <w:szCs w:val="36"/>
          <w:cs/>
        </w:rPr>
        <w:t xml:space="preserve"> </w:t>
      </w:r>
      <w:r w:rsidRPr="00371565">
        <w:rPr>
          <w:rFonts w:ascii="Times New Roman" w:hAnsi="Times New Roman"/>
          <w:sz w:val="36"/>
          <w:szCs w:val="36"/>
        </w:rPr>
        <w:t xml:space="preserve">period ended </w:t>
      </w:r>
    </w:p>
    <w:p w14:paraId="659A16F4" w14:textId="376AF298" w:rsidR="00225B84" w:rsidRPr="00371565" w:rsidRDefault="00225B84" w:rsidP="00225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371565">
        <w:rPr>
          <w:rFonts w:ascii="Times New Roman" w:hAnsi="Times New Roman"/>
          <w:sz w:val="36"/>
          <w:szCs w:val="36"/>
        </w:rPr>
        <w:t>31 March 202</w:t>
      </w:r>
      <w:r>
        <w:rPr>
          <w:rFonts w:ascii="Times New Roman" w:hAnsi="Times New Roman"/>
          <w:sz w:val="36"/>
          <w:szCs w:val="36"/>
        </w:rPr>
        <w:t>4</w:t>
      </w:r>
    </w:p>
    <w:p w14:paraId="754C8C93" w14:textId="77777777" w:rsidR="00453555" w:rsidRPr="00826EB2" w:rsidRDefault="00453555" w:rsidP="00453555">
      <w:pPr>
        <w:pStyle w:val="3"/>
        <w:spacing w:line="240" w:lineRule="atLeast"/>
        <w:ind w:left="540" w:hanging="540"/>
        <w:jc w:val="center"/>
        <w:rPr>
          <w:sz w:val="36"/>
          <w:szCs w:val="36"/>
          <w:cs/>
        </w:rPr>
      </w:pPr>
      <w:r w:rsidRPr="00826EB2">
        <w:rPr>
          <w:sz w:val="36"/>
          <w:szCs w:val="36"/>
          <w:cs/>
        </w:rPr>
        <w:t>and</w:t>
      </w:r>
    </w:p>
    <w:p w14:paraId="14B9E3E8" w14:textId="34430DD9" w:rsidR="000A4039" w:rsidRPr="00826EB2" w:rsidRDefault="00453555" w:rsidP="00453555">
      <w:pPr>
        <w:jc w:val="center"/>
        <w:rPr>
          <w:rFonts w:ascii="Times New Roman" w:hAnsi="Times New Roman"/>
          <w:sz w:val="36"/>
          <w:szCs w:val="36"/>
        </w:rPr>
      </w:pPr>
      <w:r w:rsidRPr="00826EB2">
        <w:rPr>
          <w:rFonts w:ascii="Times New Roman" w:hAnsi="Times New Roman"/>
          <w:sz w:val="36"/>
          <w:szCs w:val="36"/>
        </w:rPr>
        <w:t xml:space="preserve">Independent auditor’s </w:t>
      </w:r>
      <w:r w:rsidR="00C00687" w:rsidRPr="00826EB2">
        <w:rPr>
          <w:rFonts w:ascii="Times New Roman" w:hAnsi="Times New Roman"/>
          <w:sz w:val="36"/>
          <w:szCs w:val="36"/>
        </w:rPr>
        <w:t xml:space="preserve">review </w:t>
      </w:r>
      <w:r w:rsidRPr="00826EB2">
        <w:rPr>
          <w:rFonts w:ascii="Times New Roman" w:hAnsi="Times New Roman"/>
          <w:sz w:val="36"/>
          <w:szCs w:val="36"/>
        </w:rPr>
        <w:t xml:space="preserve">report </w:t>
      </w:r>
    </w:p>
    <w:p w14:paraId="69933801" w14:textId="77777777" w:rsidR="00453555" w:rsidRPr="00826EB2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4FD87054" w14:textId="77777777" w:rsidR="00453555" w:rsidRPr="00826EB2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3D5A2AEC" w14:textId="77777777" w:rsidR="00453555" w:rsidRPr="00826EB2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472D627F" w14:textId="77777777" w:rsidR="00453555" w:rsidRPr="00826EB2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332875E8" w14:textId="77777777" w:rsidR="00F46A46" w:rsidRPr="00826EB2" w:rsidRDefault="009210A5" w:rsidP="00B27479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36"/>
          <w:lang w:val="en-US"/>
        </w:rPr>
      </w:pPr>
      <w:r w:rsidRPr="00826EB2">
        <w:rPr>
          <w:rFonts w:ascii="Times New Roman" w:hAnsi="Times New Roman"/>
          <w:b w:val="0"/>
          <w:bCs w:val="0"/>
          <w:sz w:val="36"/>
          <w:szCs w:val="36"/>
          <w:lang w:val="en-US"/>
        </w:rPr>
        <w:tab/>
      </w:r>
    </w:p>
    <w:bookmarkEnd w:id="1"/>
    <w:p w14:paraId="324021F8" w14:textId="77777777" w:rsidR="0046503E" w:rsidRPr="00826EB2" w:rsidRDefault="0046503E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  <w:sectPr w:rsidR="0046503E" w:rsidRPr="00826EB2" w:rsidSect="00D1126C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F0959C0" w14:textId="77777777" w:rsidR="00225B84" w:rsidRPr="00371565" w:rsidRDefault="00225B84" w:rsidP="00225B84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371565">
        <w:lastRenderedPageBreak/>
        <w:t xml:space="preserve">Independent </w:t>
      </w:r>
      <w:r w:rsidRPr="00371565">
        <w:rPr>
          <w:lang w:val="en-US" w:bidi="th-TH"/>
        </w:rPr>
        <w:t>A</w:t>
      </w:r>
      <w:proofErr w:type="spellStart"/>
      <w:r w:rsidRPr="00371565">
        <w:t>uditor’s</w:t>
      </w:r>
      <w:proofErr w:type="spellEnd"/>
      <w:r w:rsidRPr="00371565">
        <w:t xml:space="preserve"> Report on Review of Interim Financial Information</w:t>
      </w:r>
    </w:p>
    <w:p w14:paraId="54C51CC0" w14:textId="77777777" w:rsidR="00225B84" w:rsidRPr="00371565" w:rsidRDefault="00225B84" w:rsidP="00225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28ECD149" w14:textId="77777777" w:rsidR="00225B84" w:rsidRPr="00371565" w:rsidRDefault="00225B84" w:rsidP="00225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2025A7B3" w14:textId="77777777" w:rsidR="00225B84" w:rsidRPr="00371565" w:rsidRDefault="00225B84" w:rsidP="00225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371565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371565">
        <w:rPr>
          <w:rFonts w:ascii="Times New Roman" w:hAnsi="Times New Roman"/>
          <w:b/>
          <w:bCs/>
          <w:sz w:val="24"/>
          <w:szCs w:val="24"/>
        </w:rPr>
        <w:t>Surapon</w:t>
      </w:r>
      <w:proofErr w:type="spellEnd"/>
      <w:r w:rsidRPr="00371565">
        <w:rPr>
          <w:rFonts w:ascii="Times New Roman" w:hAnsi="Times New Roman"/>
          <w:b/>
          <w:bCs/>
          <w:sz w:val="24"/>
          <w:szCs w:val="24"/>
        </w:rPr>
        <w:t xml:space="preserve"> Foods Public Company Limited</w:t>
      </w:r>
    </w:p>
    <w:p w14:paraId="5F9F511F" w14:textId="77777777" w:rsidR="00225B84" w:rsidRPr="00371565" w:rsidRDefault="00225B84" w:rsidP="00225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DF7FCF5" w14:textId="20221B1F" w:rsidR="00225B84" w:rsidRPr="00371565" w:rsidRDefault="00225B84" w:rsidP="00225B84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</w:pPr>
      <w:r w:rsidRPr="00371565">
        <w:t xml:space="preserve">I have reviewed the accompanying consolidated and separate statements of financial position of </w:t>
      </w:r>
      <w:proofErr w:type="spellStart"/>
      <w:r w:rsidRPr="00371565">
        <w:t>Surapon</w:t>
      </w:r>
      <w:proofErr w:type="spellEnd"/>
      <w:r w:rsidRPr="00371565">
        <w:t xml:space="preserve"> Foods Public Company Limited and its subsidiaries, and of </w:t>
      </w:r>
      <w:proofErr w:type="spellStart"/>
      <w:r w:rsidRPr="00371565">
        <w:t>Surapon</w:t>
      </w:r>
      <w:proofErr w:type="spellEnd"/>
      <w:r w:rsidRPr="00371565">
        <w:t xml:space="preserve"> Foods Public Company Limited, respectively,</w:t>
      </w:r>
      <w:r w:rsidRPr="00371565">
        <w:rPr>
          <w:spacing w:val="-24"/>
        </w:rPr>
        <w:t xml:space="preserve"> </w:t>
      </w:r>
      <w:r w:rsidRPr="00371565">
        <w:t>as at 31 March 202</w:t>
      </w:r>
      <w:r>
        <w:t>4</w:t>
      </w:r>
      <w:r w:rsidRPr="00371565">
        <w:t>;</w:t>
      </w:r>
      <w:r w:rsidRPr="00371565">
        <w:rPr>
          <w:spacing w:val="-24"/>
        </w:rPr>
        <w:t xml:space="preserve"> </w:t>
      </w:r>
      <w:r w:rsidRPr="00371565">
        <w:t>the</w:t>
      </w:r>
      <w:r w:rsidRPr="00371565">
        <w:rPr>
          <w:spacing w:val="-24"/>
        </w:rPr>
        <w:t xml:space="preserve"> </w:t>
      </w:r>
      <w:r w:rsidRPr="00371565">
        <w:t>consolidated and separate statements of comprehensive income, changes in equity and cash flows for the three-month period ended 31 March 202</w:t>
      </w:r>
      <w:r>
        <w:t>4</w:t>
      </w:r>
      <w:r w:rsidRPr="00371565">
        <w:t>; and condensed notes (“interim financial information”).</w:t>
      </w:r>
      <w:r w:rsidRPr="00371565">
        <w:rPr>
          <w:i/>
          <w:iCs/>
        </w:rPr>
        <w:t xml:space="preserve"> </w:t>
      </w:r>
      <w:r w:rsidRPr="00371565"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2DB03605" w14:textId="77777777" w:rsidR="00225B84" w:rsidRPr="00371565" w:rsidRDefault="00225B84" w:rsidP="00225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5C1530C3" w14:textId="77777777" w:rsidR="00225B84" w:rsidRPr="00371565" w:rsidRDefault="00225B84" w:rsidP="00225B84">
      <w:pPr>
        <w:pStyle w:val="StandaardOpinion"/>
        <w:spacing w:line="240" w:lineRule="atLeast"/>
        <w:jc w:val="thaiDistribute"/>
        <w:rPr>
          <w:i/>
        </w:rPr>
      </w:pPr>
      <w:r w:rsidRPr="00371565">
        <w:rPr>
          <w:i/>
        </w:rPr>
        <w:t xml:space="preserve">Scope of </w:t>
      </w:r>
      <w:r w:rsidRPr="00371565">
        <w:rPr>
          <w:i/>
          <w:szCs w:val="28"/>
        </w:rPr>
        <w:t>R</w:t>
      </w:r>
      <w:r w:rsidRPr="00371565">
        <w:rPr>
          <w:i/>
        </w:rPr>
        <w:t>eview</w:t>
      </w:r>
    </w:p>
    <w:p w14:paraId="33FC859A" w14:textId="77777777" w:rsidR="00225B84" w:rsidRPr="00371565" w:rsidRDefault="00225B84" w:rsidP="00225B84">
      <w:pPr>
        <w:pStyle w:val="StandaardOpinion"/>
        <w:spacing w:line="240" w:lineRule="atLeast"/>
        <w:jc w:val="thaiDistribute"/>
      </w:pPr>
    </w:p>
    <w:p w14:paraId="799E39D6" w14:textId="77777777" w:rsidR="00225B84" w:rsidRPr="00371565" w:rsidRDefault="00225B84" w:rsidP="00225B84">
      <w:pPr>
        <w:jc w:val="thaiDistribute"/>
        <w:rPr>
          <w:rFonts w:ascii="Times New Roman" w:hAnsi="Times New Roman"/>
          <w:sz w:val="22"/>
          <w:szCs w:val="22"/>
        </w:rPr>
      </w:pPr>
      <w:r w:rsidRPr="00371565">
        <w:rPr>
          <w:rFonts w:ascii="Times New Roman" w:hAnsi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</w:t>
      </w:r>
      <w:r w:rsidRPr="00371565">
        <w:rPr>
          <w:rFonts w:ascii="Times New Roman" w:hAnsi="Times New Roman"/>
          <w:sz w:val="22"/>
          <w:szCs w:val="22"/>
          <w:cs/>
        </w:rPr>
        <w:t xml:space="preserve"> </w:t>
      </w:r>
      <w:r w:rsidRPr="00371565">
        <w:rPr>
          <w:rFonts w:ascii="Times New Roman" w:hAnsi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61DBF3A" w14:textId="77777777" w:rsidR="00225B84" w:rsidRPr="00371565" w:rsidRDefault="00225B84" w:rsidP="00225B84">
      <w:pPr>
        <w:pStyle w:val="StandaardOpinion"/>
        <w:spacing w:line="240" w:lineRule="atLeast"/>
        <w:jc w:val="thaiDistribute"/>
      </w:pPr>
    </w:p>
    <w:p w14:paraId="7E3DF0E7" w14:textId="77777777" w:rsidR="00225B84" w:rsidRPr="00371565" w:rsidRDefault="00225B84" w:rsidP="00225B84">
      <w:pPr>
        <w:pStyle w:val="StandaardOpinion"/>
        <w:spacing w:line="240" w:lineRule="atLeast"/>
        <w:jc w:val="thaiDistribute"/>
      </w:pPr>
      <w:r w:rsidRPr="00371565">
        <w:rPr>
          <w:i/>
        </w:rPr>
        <w:t>Conclusion</w:t>
      </w:r>
    </w:p>
    <w:p w14:paraId="294FD025" w14:textId="77777777" w:rsidR="00225B84" w:rsidRPr="00371565" w:rsidRDefault="00225B84" w:rsidP="00225B84">
      <w:pPr>
        <w:pStyle w:val="StandaardOpinion"/>
        <w:spacing w:line="240" w:lineRule="atLeast"/>
        <w:jc w:val="thaiDistribute"/>
      </w:pPr>
    </w:p>
    <w:p w14:paraId="75F0E997" w14:textId="77777777" w:rsidR="00225B84" w:rsidRPr="00371565" w:rsidRDefault="00225B84" w:rsidP="00225B84">
      <w:pPr>
        <w:jc w:val="thaiDistribute"/>
        <w:rPr>
          <w:rFonts w:ascii="Times New Roman" w:hAnsi="Times New Roman"/>
          <w:sz w:val="22"/>
          <w:szCs w:val="22"/>
        </w:rPr>
      </w:pPr>
      <w:r w:rsidRPr="00371565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371565">
        <w:rPr>
          <w:rFonts w:ascii="Times New Roman" w:hAnsi="Times New Roman"/>
          <w:sz w:val="22"/>
          <w:szCs w:val="22"/>
          <w:cs/>
        </w:rPr>
        <w:t xml:space="preserve"> </w:t>
      </w:r>
      <w:r w:rsidRPr="00371565">
        <w:rPr>
          <w:rFonts w:ascii="Times New Roman" w:hAnsi="Times New Roman"/>
          <w:sz w:val="22"/>
          <w:szCs w:val="22"/>
        </w:rPr>
        <w:t>is not prepared,</w:t>
      </w:r>
      <w:r w:rsidRPr="00371565">
        <w:rPr>
          <w:rFonts w:ascii="Times New Roman" w:hAnsi="Times New Roman"/>
          <w:spacing w:val="-20"/>
          <w:sz w:val="22"/>
          <w:szCs w:val="22"/>
        </w:rPr>
        <w:t xml:space="preserve"> </w:t>
      </w:r>
      <w:r w:rsidRPr="00371565">
        <w:rPr>
          <w:rFonts w:ascii="Times New Roman" w:hAnsi="Times New Roman"/>
          <w:sz w:val="22"/>
          <w:szCs w:val="22"/>
        </w:rPr>
        <w:t>in all material respects, in accordance with Thai Accounting Standard 34, “Interim Financial Reporting”.</w:t>
      </w:r>
    </w:p>
    <w:p w14:paraId="738EC420" w14:textId="77777777" w:rsidR="00843E99" w:rsidRPr="00826EB2" w:rsidRDefault="00843E99" w:rsidP="00843E99">
      <w:pPr>
        <w:jc w:val="both"/>
        <w:rPr>
          <w:rFonts w:ascii="Times New Roman" w:hAnsi="Times New Roman"/>
          <w:sz w:val="22"/>
          <w:szCs w:val="22"/>
        </w:rPr>
      </w:pPr>
    </w:p>
    <w:p w14:paraId="47070692" w14:textId="77777777" w:rsidR="00843E99" w:rsidRPr="00826EB2" w:rsidRDefault="00843E99" w:rsidP="00843E99">
      <w:pPr>
        <w:pStyle w:val="AAheadingwocontents"/>
        <w:spacing w:line="240" w:lineRule="atLeast"/>
        <w:jc w:val="thaiDistribute"/>
        <w:rPr>
          <w:i/>
          <w:iCs/>
        </w:rPr>
      </w:pPr>
    </w:p>
    <w:p w14:paraId="7393EE1F" w14:textId="77777777" w:rsidR="00843E99" w:rsidRPr="00826EB2" w:rsidRDefault="00843E99" w:rsidP="00843E99">
      <w:pPr>
        <w:pStyle w:val="AAheadingwocontents"/>
        <w:spacing w:line="240" w:lineRule="atLeast"/>
        <w:jc w:val="thaiDistribute"/>
        <w:rPr>
          <w:i/>
          <w:iCs/>
        </w:rPr>
      </w:pPr>
    </w:p>
    <w:p w14:paraId="0D23085C" w14:textId="77777777" w:rsidR="00843E99" w:rsidRPr="00826EB2" w:rsidRDefault="00843E99" w:rsidP="00843E99">
      <w:pPr>
        <w:pStyle w:val="AAheadingwocontents"/>
        <w:spacing w:line="240" w:lineRule="atLeast"/>
        <w:jc w:val="thaiDistribute"/>
      </w:pPr>
    </w:p>
    <w:p w14:paraId="140476E2" w14:textId="77777777" w:rsidR="00843E99" w:rsidRPr="00826EB2" w:rsidRDefault="00843E99" w:rsidP="00843E99">
      <w:pPr>
        <w:pStyle w:val="AAheadingwocontents"/>
        <w:spacing w:line="240" w:lineRule="atLeast"/>
        <w:jc w:val="thaiDistribute"/>
      </w:pPr>
    </w:p>
    <w:p w14:paraId="0A517E31" w14:textId="77777777" w:rsidR="00843E99" w:rsidRPr="00826EB2" w:rsidRDefault="00843E99" w:rsidP="00843E99">
      <w:pPr>
        <w:pStyle w:val="AAheadingwocontents"/>
        <w:spacing w:line="240" w:lineRule="atLeast"/>
        <w:jc w:val="thaiDistribute"/>
      </w:pPr>
    </w:p>
    <w:p w14:paraId="7362D937" w14:textId="07132307" w:rsidR="00843E99" w:rsidRPr="00826EB2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826EB2">
        <w:rPr>
          <w:rFonts w:ascii="Times New Roman" w:hAnsi="Times New Roman"/>
          <w:sz w:val="22"/>
          <w:szCs w:val="22"/>
        </w:rPr>
        <w:t>(</w:t>
      </w:r>
      <w:r w:rsidR="009248FE" w:rsidRPr="009248FE">
        <w:rPr>
          <w:rFonts w:ascii="Times New Roman" w:hAnsi="Times New Roman"/>
          <w:sz w:val="22"/>
          <w:szCs w:val="22"/>
        </w:rPr>
        <w:t>Bongkot Amsageam</w:t>
      </w:r>
      <w:r w:rsidRPr="00826EB2">
        <w:rPr>
          <w:rFonts w:ascii="Times New Roman" w:hAnsi="Times New Roman"/>
          <w:sz w:val="22"/>
          <w:szCs w:val="22"/>
        </w:rPr>
        <w:t>)</w:t>
      </w:r>
    </w:p>
    <w:p w14:paraId="323414C2" w14:textId="77777777" w:rsidR="00843E99" w:rsidRPr="00826EB2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826EB2">
        <w:rPr>
          <w:rFonts w:ascii="Times New Roman" w:hAnsi="Times New Roman"/>
          <w:sz w:val="22"/>
          <w:szCs w:val="22"/>
        </w:rPr>
        <w:t>Certified Public Accountant</w:t>
      </w:r>
    </w:p>
    <w:p w14:paraId="130D2109" w14:textId="5EB0005E" w:rsidR="00843E99" w:rsidRPr="00826EB2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826EB2">
        <w:rPr>
          <w:rFonts w:ascii="Times New Roman" w:hAnsi="Times New Roman"/>
          <w:sz w:val="22"/>
          <w:szCs w:val="22"/>
        </w:rPr>
        <w:t>Registration No.</w:t>
      </w:r>
      <w:r w:rsidR="009248FE">
        <w:rPr>
          <w:rFonts w:ascii="Times New Roman" w:hAnsi="Times New Roman"/>
          <w:sz w:val="22"/>
          <w:szCs w:val="22"/>
        </w:rPr>
        <w:t xml:space="preserve"> 3684</w:t>
      </w:r>
    </w:p>
    <w:p w14:paraId="62C07583" w14:textId="77777777" w:rsidR="00843E99" w:rsidRPr="00826EB2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9B8FF7A" w14:textId="77777777" w:rsidR="00843E99" w:rsidRPr="00826EB2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492DE7C7" w14:textId="77777777" w:rsidR="00843E99" w:rsidRPr="00826EB2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826EB2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826EB2">
        <w:rPr>
          <w:rFonts w:ascii="Times New Roman" w:hAnsi="Times New Roman"/>
          <w:sz w:val="22"/>
          <w:szCs w:val="22"/>
        </w:rPr>
        <w:t>Phoomchai</w:t>
      </w:r>
      <w:proofErr w:type="spellEnd"/>
      <w:r w:rsidRPr="00826EB2">
        <w:rPr>
          <w:rFonts w:ascii="Times New Roman" w:hAnsi="Times New Roman"/>
          <w:sz w:val="22"/>
          <w:szCs w:val="22"/>
        </w:rPr>
        <w:t xml:space="preserve"> Audit Ltd.</w:t>
      </w:r>
    </w:p>
    <w:p w14:paraId="4D7FE82C" w14:textId="77777777" w:rsidR="009248FE" w:rsidRDefault="00843E99" w:rsidP="00924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826EB2">
        <w:rPr>
          <w:rFonts w:ascii="Times New Roman" w:hAnsi="Times New Roman"/>
          <w:sz w:val="22"/>
          <w:szCs w:val="22"/>
        </w:rPr>
        <w:t>Bangkok</w:t>
      </w:r>
    </w:p>
    <w:p w14:paraId="59273B25" w14:textId="7880F3EF" w:rsidR="007443AD" w:rsidRPr="00826EB2" w:rsidRDefault="009248FE" w:rsidP="00924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14 May </w:t>
      </w:r>
      <w:r w:rsidR="00225B84">
        <w:rPr>
          <w:rFonts w:ascii="Times New Roman" w:hAnsi="Times New Roman"/>
          <w:sz w:val="22"/>
          <w:szCs w:val="22"/>
        </w:rPr>
        <w:t>2024</w:t>
      </w:r>
    </w:p>
    <w:p w14:paraId="4AC99F6B" w14:textId="449F49BE" w:rsidR="00136DC6" w:rsidRPr="00581665" w:rsidRDefault="00136DC6" w:rsidP="00581665">
      <w:pPr>
        <w:pStyle w:val="IndexHeading1"/>
        <w:spacing w:after="0" w:line="240" w:lineRule="atLeast"/>
        <w:ind w:left="1080" w:hanging="1080"/>
        <w:outlineLvl w:val="0"/>
        <w:rPr>
          <w:szCs w:val="22"/>
          <w:lang w:val="en-US"/>
        </w:rPr>
      </w:pPr>
    </w:p>
    <w:sectPr w:rsidR="00136DC6" w:rsidRPr="00581665" w:rsidSect="004E448C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F1177B" w14:textId="77777777" w:rsidR="00350223" w:rsidRDefault="00350223" w:rsidP="00E52223">
      <w:pPr>
        <w:pStyle w:val="ASSETS"/>
        <w:rPr>
          <w:rFonts w:cs="Book Antiqua"/>
          <w:cs/>
        </w:rPr>
      </w:pPr>
      <w:r>
        <w:separator/>
      </w:r>
    </w:p>
  </w:endnote>
  <w:endnote w:type="continuationSeparator" w:id="0">
    <w:p w14:paraId="7301798B" w14:textId="77777777" w:rsidR="00350223" w:rsidRDefault="00350223" w:rsidP="00E52223">
      <w:pPr>
        <w:pStyle w:val="ASSETS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A852C6" w14:textId="77777777" w:rsidR="006E231B" w:rsidRDefault="006E231B" w:rsidP="00252E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767C291A" w14:textId="77777777" w:rsidR="006E231B" w:rsidRDefault="006E231B" w:rsidP="00AB2A6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1301E" w14:textId="77777777" w:rsidR="006E231B" w:rsidRDefault="006E231B" w:rsidP="000236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1A7FC990" w14:textId="7857AF09" w:rsidR="006E231B" w:rsidRDefault="006E231B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fldChar w:fldCharType="begin"/>
    </w:r>
    <w:r w:rsidRPr="00AF52AD">
      <w:rPr>
        <w:rFonts w:ascii="Times New Roman" w:hAnsi="Times New Roman"/>
        <w:sz w:val="22"/>
        <w:szCs w:val="22"/>
      </w:rPr>
      <w:instrText xml:space="preserve"> FILENAME </w:instrText>
    </w:r>
    <w:r w:rsidRPr="00AF52AD">
      <w:rPr>
        <w:rFonts w:ascii="Times New Roman" w:hAnsi="Times New Roman"/>
        <w:sz w:val="22"/>
        <w:szCs w:val="22"/>
      </w:rPr>
      <w:fldChar w:fldCharType="separate"/>
    </w:r>
    <w:r w:rsidR="00581665">
      <w:rPr>
        <w:rFonts w:ascii="Times New Roman" w:hAnsi="Times New Roman"/>
        <w:noProof/>
        <w:sz w:val="22"/>
        <w:szCs w:val="22"/>
      </w:rPr>
      <w:t>SSFe1-Q1'24-set</w:t>
    </w:r>
    <w:r w:rsidRPr="00AF52AD">
      <w:rPr>
        <w:rFonts w:ascii="Times New Roman" w:hAnsi="Times New Roman"/>
        <w:sz w:val="22"/>
        <w:szCs w:val="22"/>
      </w:rPr>
      <w:fldChar w:fldCharType="end"/>
    </w:r>
    <w:r w:rsidRPr="00AF52AD">
      <w:rPr>
        <w:rFonts w:ascii="Times New Roman" w:hAnsi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DAE563" w14:textId="77777777" w:rsidR="006E231B" w:rsidRPr="00287851" w:rsidRDefault="006E231B" w:rsidP="0028785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9B5EEF" w14:textId="77777777" w:rsidR="006E231B" w:rsidRDefault="006E231B" w:rsidP="0058166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0510F6" w14:textId="77777777" w:rsidR="00350223" w:rsidRDefault="00350223" w:rsidP="00E52223">
      <w:pPr>
        <w:pStyle w:val="ASSETS"/>
        <w:rPr>
          <w:rFonts w:cs="Book Antiqua"/>
          <w:cs/>
        </w:rPr>
      </w:pPr>
      <w:r>
        <w:separator/>
      </w:r>
    </w:p>
  </w:footnote>
  <w:footnote w:type="continuationSeparator" w:id="0">
    <w:p w14:paraId="0782972B" w14:textId="77777777" w:rsidR="00350223" w:rsidRDefault="00350223" w:rsidP="00E52223">
      <w:pPr>
        <w:pStyle w:val="ASSETS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FDDFCD" w14:textId="77777777" w:rsidR="006E231B" w:rsidRPr="005030DE" w:rsidRDefault="006E231B" w:rsidP="005030DE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27F9B29" w14:textId="77777777" w:rsidR="006E231B" w:rsidRPr="005030DE" w:rsidRDefault="006E231B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 xml:space="preserve">the </w:t>
    </w:r>
    <w:r w:rsidRPr="005030DE">
      <w:rPr>
        <w:rFonts w:ascii="Times New Roman" w:hAnsi="Times New Roman"/>
        <w:b/>
        <w:bCs/>
        <w:sz w:val="24"/>
        <w:szCs w:val="24"/>
      </w:rPr>
      <w:t>financial statements</w:t>
    </w:r>
  </w:p>
  <w:p w14:paraId="447025A6" w14:textId="77777777" w:rsidR="006E231B" w:rsidRPr="005030DE" w:rsidRDefault="006E231B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>For the years ended 31 December 2005 and 2004</w:t>
    </w:r>
  </w:p>
  <w:p w14:paraId="1D611C29" w14:textId="77777777" w:rsidR="006E231B" w:rsidRDefault="006E231B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  <w:p w14:paraId="318215FB" w14:textId="77777777" w:rsidR="006E231B" w:rsidRDefault="006E231B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27C17" w14:textId="6248F73E" w:rsidR="006E231B" w:rsidRPr="00225B84" w:rsidRDefault="006E231B" w:rsidP="00225B84">
    <w:pPr>
      <w:pStyle w:val="Header"/>
      <w:rPr>
        <w:rFonts w:ascii="Times New Roman" w:hAnsi="Times New Roman"/>
        <w:sz w:val="28"/>
        <w:szCs w:val="28"/>
      </w:rPr>
    </w:pPr>
  </w:p>
  <w:p w14:paraId="2441E403" w14:textId="0ED4FC71" w:rsidR="00225B84" w:rsidRPr="00225B84" w:rsidRDefault="00225B84" w:rsidP="00225B84">
    <w:pPr>
      <w:pStyle w:val="Header"/>
      <w:rPr>
        <w:rFonts w:ascii="Times New Roman" w:hAnsi="Times New Roman"/>
        <w:sz w:val="28"/>
        <w:szCs w:val="28"/>
      </w:rPr>
    </w:pPr>
  </w:p>
  <w:p w14:paraId="1BE53B1E" w14:textId="4419ACFD" w:rsidR="00225B84" w:rsidRPr="00225B84" w:rsidRDefault="00225B84" w:rsidP="00225B84">
    <w:pPr>
      <w:pStyle w:val="Header"/>
      <w:rPr>
        <w:rFonts w:ascii="Times New Roman" w:hAnsi="Times New Roman"/>
        <w:sz w:val="28"/>
        <w:szCs w:val="28"/>
      </w:rPr>
    </w:pPr>
  </w:p>
  <w:p w14:paraId="280E3D81" w14:textId="455A3E4D" w:rsidR="00225B84" w:rsidRPr="00225B84" w:rsidRDefault="00225B84" w:rsidP="00225B84">
    <w:pPr>
      <w:pStyle w:val="Header"/>
      <w:rPr>
        <w:rFonts w:ascii="Times New Roman" w:hAnsi="Times New Roman"/>
        <w:sz w:val="28"/>
        <w:szCs w:val="28"/>
      </w:rPr>
    </w:pPr>
  </w:p>
  <w:p w14:paraId="3214F1E8" w14:textId="68911444" w:rsidR="00225B84" w:rsidRPr="00225B84" w:rsidRDefault="00225B84" w:rsidP="00225B84">
    <w:pPr>
      <w:pStyle w:val="Header"/>
      <w:rPr>
        <w:rFonts w:ascii="Times New Roman" w:hAnsi="Times New Roman"/>
        <w:sz w:val="28"/>
        <w:szCs w:val="28"/>
      </w:rPr>
    </w:pPr>
  </w:p>
  <w:p w14:paraId="20C35D61" w14:textId="01E22291" w:rsidR="00225B84" w:rsidRPr="00225B84" w:rsidRDefault="00225B84" w:rsidP="00225B84">
    <w:pPr>
      <w:pStyle w:val="Header"/>
      <w:rPr>
        <w:rFonts w:ascii="Times New Roman" w:hAnsi="Times New Roman"/>
        <w:sz w:val="28"/>
        <w:szCs w:val="28"/>
      </w:rPr>
    </w:pPr>
  </w:p>
  <w:p w14:paraId="5B54BD5C" w14:textId="5CF16477" w:rsidR="00225B84" w:rsidRPr="00225B84" w:rsidRDefault="00225B84" w:rsidP="00225B84">
    <w:pPr>
      <w:pStyle w:val="Header"/>
      <w:rPr>
        <w:rFonts w:ascii="Times New Roman" w:hAnsi="Times New Roman"/>
        <w:sz w:val="28"/>
        <w:szCs w:val="28"/>
      </w:rPr>
    </w:pPr>
  </w:p>
  <w:p w14:paraId="33A8053E" w14:textId="4FDDF776" w:rsidR="00225B84" w:rsidRPr="00225B84" w:rsidRDefault="00225B84" w:rsidP="00225B84">
    <w:pPr>
      <w:pStyle w:val="Header"/>
      <w:rPr>
        <w:rFonts w:ascii="Times New Roman" w:hAnsi="Times New Roman"/>
        <w:sz w:val="28"/>
        <w:szCs w:val="28"/>
      </w:rPr>
    </w:pPr>
  </w:p>
  <w:p w14:paraId="116B3ED7" w14:textId="5A5670D5" w:rsidR="00225B84" w:rsidRPr="00225B84" w:rsidRDefault="00225B84" w:rsidP="00225B84">
    <w:pPr>
      <w:pStyle w:val="Header"/>
      <w:rPr>
        <w:rFonts w:ascii="Times New Roman" w:hAnsi="Times New Roman"/>
        <w:sz w:val="28"/>
        <w:szCs w:val="28"/>
      </w:rPr>
    </w:pPr>
  </w:p>
  <w:p w14:paraId="41337418" w14:textId="6DF998F4" w:rsidR="00225B84" w:rsidRPr="00225B84" w:rsidRDefault="00225B84" w:rsidP="00225B84">
    <w:pPr>
      <w:pStyle w:val="Header"/>
      <w:rPr>
        <w:rFonts w:ascii="Times New Roman" w:hAnsi="Times New Roman"/>
        <w:sz w:val="28"/>
        <w:szCs w:val="28"/>
      </w:rPr>
    </w:pPr>
  </w:p>
  <w:p w14:paraId="1B6DB97C" w14:textId="5B7192CD" w:rsidR="00225B84" w:rsidRPr="00225B84" w:rsidRDefault="00225B84" w:rsidP="00225B84">
    <w:pPr>
      <w:pStyle w:val="Header"/>
      <w:rPr>
        <w:rFonts w:ascii="Times New Roman" w:hAnsi="Times New Roman"/>
        <w:sz w:val="28"/>
        <w:szCs w:val="28"/>
      </w:rPr>
    </w:pPr>
  </w:p>
  <w:p w14:paraId="2F9058CE" w14:textId="77777777" w:rsidR="00225B84" w:rsidRPr="00225B84" w:rsidRDefault="00225B84" w:rsidP="00225B84">
    <w:pPr>
      <w:pStyle w:val="Header"/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0D7973" w14:textId="150F7100" w:rsidR="006E231B" w:rsidRPr="00581665" w:rsidRDefault="006E231B" w:rsidP="00581665">
    <w:pPr>
      <w:pStyle w:val="acctmainheading"/>
      <w:spacing w:after="0" w:line="240" w:lineRule="atLeast"/>
      <w:rPr>
        <w:szCs w:val="28"/>
      </w:rPr>
    </w:pPr>
  </w:p>
  <w:p w14:paraId="0C6EBB02" w14:textId="0F090370" w:rsidR="00581665" w:rsidRPr="00581665" w:rsidRDefault="00581665" w:rsidP="00581665">
    <w:pPr>
      <w:pStyle w:val="acctmainheading"/>
      <w:spacing w:after="0" w:line="240" w:lineRule="atLeast"/>
      <w:rPr>
        <w:szCs w:val="28"/>
      </w:rPr>
    </w:pPr>
  </w:p>
  <w:p w14:paraId="67D58CA4" w14:textId="06816F2F" w:rsidR="00581665" w:rsidRPr="00581665" w:rsidRDefault="00581665" w:rsidP="00581665">
    <w:pPr>
      <w:pStyle w:val="acctmainheading"/>
      <w:spacing w:after="0" w:line="240" w:lineRule="atLeast"/>
      <w:rPr>
        <w:szCs w:val="28"/>
      </w:rPr>
    </w:pPr>
  </w:p>
  <w:p w14:paraId="2E931E5D" w14:textId="5D00A9C7" w:rsidR="00581665" w:rsidRPr="00581665" w:rsidRDefault="00581665" w:rsidP="00581665">
    <w:pPr>
      <w:pStyle w:val="acctmainheading"/>
      <w:spacing w:after="0" w:line="240" w:lineRule="atLeast"/>
      <w:rPr>
        <w:szCs w:val="28"/>
      </w:rPr>
    </w:pPr>
  </w:p>
  <w:p w14:paraId="7D7E28E1" w14:textId="6BF34E06" w:rsidR="00581665" w:rsidRPr="00581665" w:rsidRDefault="00581665" w:rsidP="00581665">
    <w:pPr>
      <w:pStyle w:val="acctmainheading"/>
      <w:spacing w:after="0" w:line="240" w:lineRule="atLeast"/>
      <w:rPr>
        <w:szCs w:val="28"/>
      </w:rPr>
    </w:pPr>
  </w:p>
  <w:p w14:paraId="700539FB" w14:textId="138E517D" w:rsidR="00581665" w:rsidRPr="00581665" w:rsidRDefault="00581665" w:rsidP="00581665">
    <w:pPr>
      <w:pStyle w:val="acctmainheading"/>
      <w:spacing w:after="0" w:line="240" w:lineRule="atLeast"/>
      <w:rPr>
        <w:szCs w:val="28"/>
      </w:rPr>
    </w:pPr>
  </w:p>
  <w:p w14:paraId="55D8F343" w14:textId="7EF93CC9" w:rsidR="00581665" w:rsidRPr="00581665" w:rsidRDefault="00581665" w:rsidP="00581665">
    <w:pPr>
      <w:pStyle w:val="acctmainheading"/>
      <w:spacing w:after="0" w:line="240" w:lineRule="atLeast"/>
      <w:rPr>
        <w:szCs w:val="28"/>
      </w:rPr>
    </w:pPr>
  </w:p>
  <w:p w14:paraId="3A9DD6FE" w14:textId="77777777" w:rsidR="00581665" w:rsidRPr="00581665" w:rsidRDefault="00581665" w:rsidP="00581665">
    <w:pPr>
      <w:pStyle w:val="acctmainheading"/>
      <w:spacing w:after="0" w:line="240" w:lineRule="atLeast"/>
      <w:rPr>
        <w:szCs w:val="28"/>
      </w:rPr>
    </w:pPr>
  </w:p>
  <w:p w14:paraId="22F90CDE" w14:textId="73CB917F" w:rsidR="006E231B" w:rsidRDefault="006E231B" w:rsidP="00581665">
    <w:pPr>
      <w:pStyle w:val="acctmainheading"/>
      <w:spacing w:after="0" w:line="240" w:lineRule="atLeast"/>
      <w:rPr>
        <w:szCs w:val="28"/>
      </w:rPr>
    </w:pPr>
  </w:p>
  <w:p w14:paraId="6399A41B" w14:textId="18397A1A" w:rsidR="00581665" w:rsidRDefault="00581665" w:rsidP="00581665">
    <w:pPr>
      <w:pStyle w:val="acctmainheading"/>
      <w:spacing w:after="0" w:line="240" w:lineRule="atLeast"/>
      <w:rPr>
        <w:szCs w:val="28"/>
      </w:rPr>
    </w:pPr>
  </w:p>
  <w:p w14:paraId="700DE633" w14:textId="6045198D" w:rsidR="00581665" w:rsidRDefault="00581665" w:rsidP="00581665">
    <w:pPr>
      <w:pStyle w:val="acctmainheading"/>
      <w:spacing w:after="0" w:line="240" w:lineRule="atLeast"/>
      <w:rPr>
        <w:szCs w:val="28"/>
      </w:rPr>
    </w:pPr>
  </w:p>
  <w:p w14:paraId="55F22D22" w14:textId="77777777" w:rsidR="00581665" w:rsidRPr="00581665" w:rsidRDefault="00581665" w:rsidP="00581665">
    <w:pPr>
      <w:pStyle w:val="acctmainheading"/>
      <w:spacing w:after="0" w:line="240" w:lineRule="atLeast"/>
      <w:rPr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4266725E"/>
    <w:multiLevelType w:val="hybridMultilevel"/>
    <w:tmpl w:val="B852C194"/>
    <w:lvl w:ilvl="0" w:tplc="D8A6D16A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6B4313"/>
    <w:multiLevelType w:val="multilevel"/>
    <w:tmpl w:val="FD9841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90"/>
        </w:tabs>
        <w:ind w:left="79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>
    <w:nsid w:val="76C65C30"/>
    <w:multiLevelType w:val="hybridMultilevel"/>
    <w:tmpl w:val="20304DDE"/>
    <w:lvl w:ilvl="0" w:tplc="482A07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E46B35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D31677C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20840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3204AB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940E54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20F4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74C6A7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403EF04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7"/>
  </w:num>
  <w:num w:numId="14">
    <w:abstractNumId w:val="12"/>
  </w:num>
  <w:num w:numId="15">
    <w:abstractNumId w:val="14"/>
  </w:num>
  <w:num w:numId="16">
    <w:abstractNumId w:val="10"/>
  </w:num>
  <w:num w:numId="17">
    <w:abstractNumId w:val="18"/>
  </w:num>
  <w:num w:numId="18">
    <w:abstractNumId w:val="19"/>
  </w:num>
  <w:num w:numId="19">
    <w:abstractNumId w:val="16"/>
  </w:num>
  <w:num w:numId="20">
    <w:abstractNumId w:val="15"/>
  </w:num>
  <w:num w:numId="21">
    <w:abstractNumId w:val="12"/>
  </w:num>
  <w:num w:numId="22">
    <w:abstractNumId w:val="7"/>
  </w:num>
  <w:num w:numId="23">
    <w:abstractNumId w:val="12"/>
  </w:num>
  <w:num w:numId="24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B14"/>
    <w:rsid w:val="000004CF"/>
    <w:rsid w:val="00001D73"/>
    <w:rsid w:val="0000239E"/>
    <w:rsid w:val="0000288D"/>
    <w:rsid w:val="00002F36"/>
    <w:rsid w:val="00002F43"/>
    <w:rsid w:val="00003434"/>
    <w:rsid w:val="00003B2F"/>
    <w:rsid w:val="00003C88"/>
    <w:rsid w:val="00003E15"/>
    <w:rsid w:val="00003EF3"/>
    <w:rsid w:val="000042B4"/>
    <w:rsid w:val="00004EF1"/>
    <w:rsid w:val="0000501C"/>
    <w:rsid w:val="00005200"/>
    <w:rsid w:val="00005ED8"/>
    <w:rsid w:val="00005FBD"/>
    <w:rsid w:val="000060AA"/>
    <w:rsid w:val="00006190"/>
    <w:rsid w:val="00006CE4"/>
    <w:rsid w:val="00006D43"/>
    <w:rsid w:val="0000717C"/>
    <w:rsid w:val="0000742F"/>
    <w:rsid w:val="000077DD"/>
    <w:rsid w:val="00007AF3"/>
    <w:rsid w:val="00007BAA"/>
    <w:rsid w:val="0001037C"/>
    <w:rsid w:val="00010577"/>
    <w:rsid w:val="00010781"/>
    <w:rsid w:val="0001092F"/>
    <w:rsid w:val="00010955"/>
    <w:rsid w:val="0001095A"/>
    <w:rsid w:val="0001104F"/>
    <w:rsid w:val="0001108D"/>
    <w:rsid w:val="0001119A"/>
    <w:rsid w:val="0001164A"/>
    <w:rsid w:val="000117C5"/>
    <w:rsid w:val="00011E02"/>
    <w:rsid w:val="000124C6"/>
    <w:rsid w:val="00012E33"/>
    <w:rsid w:val="000150CB"/>
    <w:rsid w:val="00015339"/>
    <w:rsid w:val="0001633B"/>
    <w:rsid w:val="00016356"/>
    <w:rsid w:val="00016BD7"/>
    <w:rsid w:val="00016F6F"/>
    <w:rsid w:val="000172B8"/>
    <w:rsid w:val="000174D0"/>
    <w:rsid w:val="000177DA"/>
    <w:rsid w:val="000178B5"/>
    <w:rsid w:val="00020B4C"/>
    <w:rsid w:val="00020B67"/>
    <w:rsid w:val="00020EE7"/>
    <w:rsid w:val="0002104E"/>
    <w:rsid w:val="00021388"/>
    <w:rsid w:val="0002172F"/>
    <w:rsid w:val="000219C3"/>
    <w:rsid w:val="0002352C"/>
    <w:rsid w:val="0002369B"/>
    <w:rsid w:val="00023764"/>
    <w:rsid w:val="00023A97"/>
    <w:rsid w:val="000240FB"/>
    <w:rsid w:val="00024243"/>
    <w:rsid w:val="00024246"/>
    <w:rsid w:val="00024392"/>
    <w:rsid w:val="00024A59"/>
    <w:rsid w:val="00024BA8"/>
    <w:rsid w:val="00024C25"/>
    <w:rsid w:val="00025861"/>
    <w:rsid w:val="000258AF"/>
    <w:rsid w:val="00026573"/>
    <w:rsid w:val="00026E8E"/>
    <w:rsid w:val="00026F97"/>
    <w:rsid w:val="000273CF"/>
    <w:rsid w:val="00027530"/>
    <w:rsid w:val="0002769C"/>
    <w:rsid w:val="0003000E"/>
    <w:rsid w:val="000306DE"/>
    <w:rsid w:val="000307EB"/>
    <w:rsid w:val="00030C36"/>
    <w:rsid w:val="00030D05"/>
    <w:rsid w:val="00031428"/>
    <w:rsid w:val="000318CF"/>
    <w:rsid w:val="00031B14"/>
    <w:rsid w:val="00032F93"/>
    <w:rsid w:val="000330E0"/>
    <w:rsid w:val="000341DD"/>
    <w:rsid w:val="000346B7"/>
    <w:rsid w:val="0003547C"/>
    <w:rsid w:val="0003572F"/>
    <w:rsid w:val="00035DB0"/>
    <w:rsid w:val="0003614A"/>
    <w:rsid w:val="0003618D"/>
    <w:rsid w:val="000366EB"/>
    <w:rsid w:val="00036A69"/>
    <w:rsid w:val="00036D43"/>
    <w:rsid w:val="00036EB3"/>
    <w:rsid w:val="00037CC4"/>
    <w:rsid w:val="00040036"/>
    <w:rsid w:val="00040D88"/>
    <w:rsid w:val="0004148E"/>
    <w:rsid w:val="00041DCD"/>
    <w:rsid w:val="00042579"/>
    <w:rsid w:val="00042DD5"/>
    <w:rsid w:val="000436FF"/>
    <w:rsid w:val="00043BEE"/>
    <w:rsid w:val="000444F0"/>
    <w:rsid w:val="00044B23"/>
    <w:rsid w:val="000457A3"/>
    <w:rsid w:val="000457CE"/>
    <w:rsid w:val="000459EB"/>
    <w:rsid w:val="00045C07"/>
    <w:rsid w:val="00045CB6"/>
    <w:rsid w:val="00046435"/>
    <w:rsid w:val="000464BA"/>
    <w:rsid w:val="0004664C"/>
    <w:rsid w:val="00046924"/>
    <w:rsid w:val="00047021"/>
    <w:rsid w:val="0004769E"/>
    <w:rsid w:val="00047897"/>
    <w:rsid w:val="00051834"/>
    <w:rsid w:val="00051A33"/>
    <w:rsid w:val="00051E3F"/>
    <w:rsid w:val="000527AC"/>
    <w:rsid w:val="0005285C"/>
    <w:rsid w:val="0005399F"/>
    <w:rsid w:val="00053B84"/>
    <w:rsid w:val="00054434"/>
    <w:rsid w:val="00055206"/>
    <w:rsid w:val="0005560B"/>
    <w:rsid w:val="00056B01"/>
    <w:rsid w:val="000570D2"/>
    <w:rsid w:val="000573C1"/>
    <w:rsid w:val="00057A44"/>
    <w:rsid w:val="000601F2"/>
    <w:rsid w:val="00061978"/>
    <w:rsid w:val="00061ECB"/>
    <w:rsid w:val="000623E3"/>
    <w:rsid w:val="0006248E"/>
    <w:rsid w:val="00062768"/>
    <w:rsid w:val="00062C4C"/>
    <w:rsid w:val="00063940"/>
    <w:rsid w:val="0006397E"/>
    <w:rsid w:val="0006451C"/>
    <w:rsid w:val="00064DD0"/>
    <w:rsid w:val="00065163"/>
    <w:rsid w:val="00065908"/>
    <w:rsid w:val="0006616E"/>
    <w:rsid w:val="00066C8C"/>
    <w:rsid w:val="00067339"/>
    <w:rsid w:val="00067729"/>
    <w:rsid w:val="00067B88"/>
    <w:rsid w:val="00067C66"/>
    <w:rsid w:val="00070007"/>
    <w:rsid w:val="000705EE"/>
    <w:rsid w:val="00070881"/>
    <w:rsid w:val="00070B89"/>
    <w:rsid w:val="00070BF0"/>
    <w:rsid w:val="0007129C"/>
    <w:rsid w:val="00071DAE"/>
    <w:rsid w:val="00072DFD"/>
    <w:rsid w:val="00072E76"/>
    <w:rsid w:val="00072E87"/>
    <w:rsid w:val="0007324B"/>
    <w:rsid w:val="00073338"/>
    <w:rsid w:val="00073598"/>
    <w:rsid w:val="00073A72"/>
    <w:rsid w:val="00073DF9"/>
    <w:rsid w:val="00074056"/>
    <w:rsid w:val="000744AA"/>
    <w:rsid w:val="0007451C"/>
    <w:rsid w:val="00074924"/>
    <w:rsid w:val="0007501E"/>
    <w:rsid w:val="0007594D"/>
    <w:rsid w:val="00075DEF"/>
    <w:rsid w:val="00076AC8"/>
    <w:rsid w:val="00076E39"/>
    <w:rsid w:val="00076E7F"/>
    <w:rsid w:val="0007747D"/>
    <w:rsid w:val="00077BE1"/>
    <w:rsid w:val="00077DD0"/>
    <w:rsid w:val="00080189"/>
    <w:rsid w:val="000807BF"/>
    <w:rsid w:val="00080CA4"/>
    <w:rsid w:val="00080F58"/>
    <w:rsid w:val="00081120"/>
    <w:rsid w:val="00081635"/>
    <w:rsid w:val="00081ACD"/>
    <w:rsid w:val="00082067"/>
    <w:rsid w:val="00082755"/>
    <w:rsid w:val="000828BA"/>
    <w:rsid w:val="00082B09"/>
    <w:rsid w:val="00083257"/>
    <w:rsid w:val="00083291"/>
    <w:rsid w:val="00083343"/>
    <w:rsid w:val="00083C1D"/>
    <w:rsid w:val="00084033"/>
    <w:rsid w:val="00084414"/>
    <w:rsid w:val="0008481B"/>
    <w:rsid w:val="00085094"/>
    <w:rsid w:val="000855CB"/>
    <w:rsid w:val="00085743"/>
    <w:rsid w:val="00085F60"/>
    <w:rsid w:val="000868ED"/>
    <w:rsid w:val="00086CF7"/>
    <w:rsid w:val="00087246"/>
    <w:rsid w:val="000908E6"/>
    <w:rsid w:val="00091489"/>
    <w:rsid w:val="000918EB"/>
    <w:rsid w:val="00091AFA"/>
    <w:rsid w:val="00092203"/>
    <w:rsid w:val="00093764"/>
    <w:rsid w:val="00093780"/>
    <w:rsid w:val="000938EC"/>
    <w:rsid w:val="00093EC3"/>
    <w:rsid w:val="00093F91"/>
    <w:rsid w:val="000949E4"/>
    <w:rsid w:val="00094C74"/>
    <w:rsid w:val="00095394"/>
    <w:rsid w:val="00096BD9"/>
    <w:rsid w:val="00096E93"/>
    <w:rsid w:val="00097E4C"/>
    <w:rsid w:val="000A0137"/>
    <w:rsid w:val="000A04CF"/>
    <w:rsid w:val="000A07C4"/>
    <w:rsid w:val="000A09F5"/>
    <w:rsid w:val="000A0A11"/>
    <w:rsid w:val="000A14FC"/>
    <w:rsid w:val="000A1D1A"/>
    <w:rsid w:val="000A21F8"/>
    <w:rsid w:val="000A28F0"/>
    <w:rsid w:val="000A2C96"/>
    <w:rsid w:val="000A2E7E"/>
    <w:rsid w:val="000A3067"/>
    <w:rsid w:val="000A3787"/>
    <w:rsid w:val="000A4039"/>
    <w:rsid w:val="000A48B5"/>
    <w:rsid w:val="000A56A3"/>
    <w:rsid w:val="000A5754"/>
    <w:rsid w:val="000A57DC"/>
    <w:rsid w:val="000A6069"/>
    <w:rsid w:val="000A6B6A"/>
    <w:rsid w:val="000A7462"/>
    <w:rsid w:val="000A7F23"/>
    <w:rsid w:val="000B0D9E"/>
    <w:rsid w:val="000B1C4C"/>
    <w:rsid w:val="000B21AC"/>
    <w:rsid w:val="000B2308"/>
    <w:rsid w:val="000B239C"/>
    <w:rsid w:val="000B28D1"/>
    <w:rsid w:val="000B2B03"/>
    <w:rsid w:val="000B2C40"/>
    <w:rsid w:val="000B2D66"/>
    <w:rsid w:val="000B31EE"/>
    <w:rsid w:val="000B34FF"/>
    <w:rsid w:val="000B3E35"/>
    <w:rsid w:val="000B413B"/>
    <w:rsid w:val="000B430E"/>
    <w:rsid w:val="000B44DA"/>
    <w:rsid w:val="000B4AB8"/>
    <w:rsid w:val="000B4FD4"/>
    <w:rsid w:val="000B5A78"/>
    <w:rsid w:val="000B6125"/>
    <w:rsid w:val="000B6D7F"/>
    <w:rsid w:val="000B6E80"/>
    <w:rsid w:val="000B727C"/>
    <w:rsid w:val="000B7480"/>
    <w:rsid w:val="000B74E6"/>
    <w:rsid w:val="000C009B"/>
    <w:rsid w:val="000C0114"/>
    <w:rsid w:val="000C061B"/>
    <w:rsid w:val="000C0B7B"/>
    <w:rsid w:val="000C12A0"/>
    <w:rsid w:val="000C1338"/>
    <w:rsid w:val="000C1375"/>
    <w:rsid w:val="000C1417"/>
    <w:rsid w:val="000C1D9C"/>
    <w:rsid w:val="000C266B"/>
    <w:rsid w:val="000C288E"/>
    <w:rsid w:val="000C377E"/>
    <w:rsid w:val="000C3FF4"/>
    <w:rsid w:val="000C4536"/>
    <w:rsid w:val="000C46FA"/>
    <w:rsid w:val="000C4E86"/>
    <w:rsid w:val="000C5049"/>
    <w:rsid w:val="000C52CC"/>
    <w:rsid w:val="000C5923"/>
    <w:rsid w:val="000C596A"/>
    <w:rsid w:val="000C5A23"/>
    <w:rsid w:val="000C6140"/>
    <w:rsid w:val="000C6260"/>
    <w:rsid w:val="000C6C21"/>
    <w:rsid w:val="000C6C45"/>
    <w:rsid w:val="000C717D"/>
    <w:rsid w:val="000C72CD"/>
    <w:rsid w:val="000C77A3"/>
    <w:rsid w:val="000C7B9D"/>
    <w:rsid w:val="000C7CB2"/>
    <w:rsid w:val="000D03D2"/>
    <w:rsid w:val="000D07B0"/>
    <w:rsid w:val="000D15F2"/>
    <w:rsid w:val="000D167C"/>
    <w:rsid w:val="000D1C55"/>
    <w:rsid w:val="000D1CA0"/>
    <w:rsid w:val="000D1E82"/>
    <w:rsid w:val="000D202C"/>
    <w:rsid w:val="000D21E3"/>
    <w:rsid w:val="000D2863"/>
    <w:rsid w:val="000D2C23"/>
    <w:rsid w:val="000D386E"/>
    <w:rsid w:val="000D3AAB"/>
    <w:rsid w:val="000D4673"/>
    <w:rsid w:val="000D4818"/>
    <w:rsid w:val="000D4C0D"/>
    <w:rsid w:val="000D4DCF"/>
    <w:rsid w:val="000D50A8"/>
    <w:rsid w:val="000D5DF4"/>
    <w:rsid w:val="000D60E8"/>
    <w:rsid w:val="000D6102"/>
    <w:rsid w:val="000D74B3"/>
    <w:rsid w:val="000D7929"/>
    <w:rsid w:val="000D7B17"/>
    <w:rsid w:val="000D7F6B"/>
    <w:rsid w:val="000E03B5"/>
    <w:rsid w:val="000E0514"/>
    <w:rsid w:val="000E0996"/>
    <w:rsid w:val="000E0C0C"/>
    <w:rsid w:val="000E1A61"/>
    <w:rsid w:val="000E1B52"/>
    <w:rsid w:val="000E1D1D"/>
    <w:rsid w:val="000E1EA2"/>
    <w:rsid w:val="000E29F8"/>
    <w:rsid w:val="000E315E"/>
    <w:rsid w:val="000E36BA"/>
    <w:rsid w:val="000E3AD2"/>
    <w:rsid w:val="000E4485"/>
    <w:rsid w:val="000E4CB8"/>
    <w:rsid w:val="000E4F5D"/>
    <w:rsid w:val="000E4FE3"/>
    <w:rsid w:val="000E5096"/>
    <w:rsid w:val="000E5581"/>
    <w:rsid w:val="000E615E"/>
    <w:rsid w:val="000E686B"/>
    <w:rsid w:val="000F03EC"/>
    <w:rsid w:val="000F09BF"/>
    <w:rsid w:val="000F0A51"/>
    <w:rsid w:val="000F0D74"/>
    <w:rsid w:val="000F0F74"/>
    <w:rsid w:val="000F1165"/>
    <w:rsid w:val="000F17F7"/>
    <w:rsid w:val="000F232B"/>
    <w:rsid w:val="000F2863"/>
    <w:rsid w:val="000F29AB"/>
    <w:rsid w:val="000F34BD"/>
    <w:rsid w:val="000F38A0"/>
    <w:rsid w:val="000F3AC7"/>
    <w:rsid w:val="000F48B7"/>
    <w:rsid w:val="000F49B2"/>
    <w:rsid w:val="000F5046"/>
    <w:rsid w:val="000F5312"/>
    <w:rsid w:val="000F570C"/>
    <w:rsid w:val="000F57CD"/>
    <w:rsid w:val="000F59E8"/>
    <w:rsid w:val="000F6060"/>
    <w:rsid w:val="000F6768"/>
    <w:rsid w:val="000F6812"/>
    <w:rsid w:val="000F6D51"/>
    <w:rsid w:val="000F728E"/>
    <w:rsid w:val="000F7D4D"/>
    <w:rsid w:val="00100331"/>
    <w:rsid w:val="001003E4"/>
    <w:rsid w:val="0010095F"/>
    <w:rsid w:val="00101016"/>
    <w:rsid w:val="0010108D"/>
    <w:rsid w:val="00101834"/>
    <w:rsid w:val="0010195A"/>
    <w:rsid w:val="00101D13"/>
    <w:rsid w:val="00101FF0"/>
    <w:rsid w:val="001020DB"/>
    <w:rsid w:val="001021F8"/>
    <w:rsid w:val="001023EB"/>
    <w:rsid w:val="00102610"/>
    <w:rsid w:val="00102B56"/>
    <w:rsid w:val="001032C5"/>
    <w:rsid w:val="00103728"/>
    <w:rsid w:val="00103C4C"/>
    <w:rsid w:val="00103CE3"/>
    <w:rsid w:val="00103DB2"/>
    <w:rsid w:val="001041C6"/>
    <w:rsid w:val="001046B9"/>
    <w:rsid w:val="0010491D"/>
    <w:rsid w:val="00105222"/>
    <w:rsid w:val="00106085"/>
    <w:rsid w:val="00106423"/>
    <w:rsid w:val="00106724"/>
    <w:rsid w:val="00106AB9"/>
    <w:rsid w:val="00107028"/>
    <w:rsid w:val="00107840"/>
    <w:rsid w:val="00107CD1"/>
    <w:rsid w:val="00107E73"/>
    <w:rsid w:val="0011023B"/>
    <w:rsid w:val="001103CD"/>
    <w:rsid w:val="00110BDA"/>
    <w:rsid w:val="00111766"/>
    <w:rsid w:val="001119D9"/>
    <w:rsid w:val="001123ED"/>
    <w:rsid w:val="001129A4"/>
    <w:rsid w:val="00112B51"/>
    <w:rsid w:val="00112FF8"/>
    <w:rsid w:val="00113162"/>
    <w:rsid w:val="00113672"/>
    <w:rsid w:val="00113779"/>
    <w:rsid w:val="00113E19"/>
    <w:rsid w:val="00113F7B"/>
    <w:rsid w:val="001142C7"/>
    <w:rsid w:val="00114421"/>
    <w:rsid w:val="0011450D"/>
    <w:rsid w:val="001146F9"/>
    <w:rsid w:val="00115018"/>
    <w:rsid w:val="0011569A"/>
    <w:rsid w:val="00116712"/>
    <w:rsid w:val="00116C39"/>
    <w:rsid w:val="00117EC6"/>
    <w:rsid w:val="00117F31"/>
    <w:rsid w:val="001203F6"/>
    <w:rsid w:val="00120552"/>
    <w:rsid w:val="00120A95"/>
    <w:rsid w:val="00121025"/>
    <w:rsid w:val="001211E5"/>
    <w:rsid w:val="00121854"/>
    <w:rsid w:val="0012229C"/>
    <w:rsid w:val="00122345"/>
    <w:rsid w:val="00122615"/>
    <w:rsid w:val="00122BE7"/>
    <w:rsid w:val="00123098"/>
    <w:rsid w:val="001230ED"/>
    <w:rsid w:val="00123367"/>
    <w:rsid w:val="0012460D"/>
    <w:rsid w:val="0012467E"/>
    <w:rsid w:val="00124886"/>
    <w:rsid w:val="001248F8"/>
    <w:rsid w:val="00124B27"/>
    <w:rsid w:val="0012514F"/>
    <w:rsid w:val="00125581"/>
    <w:rsid w:val="0012594D"/>
    <w:rsid w:val="00125999"/>
    <w:rsid w:val="00125D7F"/>
    <w:rsid w:val="00126CB0"/>
    <w:rsid w:val="00126D94"/>
    <w:rsid w:val="00127875"/>
    <w:rsid w:val="00127970"/>
    <w:rsid w:val="00127BCE"/>
    <w:rsid w:val="001302AB"/>
    <w:rsid w:val="00130582"/>
    <w:rsid w:val="00130593"/>
    <w:rsid w:val="001305C3"/>
    <w:rsid w:val="00130609"/>
    <w:rsid w:val="00130760"/>
    <w:rsid w:val="00130D8D"/>
    <w:rsid w:val="001319A9"/>
    <w:rsid w:val="00131BC0"/>
    <w:rsid w:val="00132330"/>
    <w:rsid w:val="0013276C"/>
    <w:rsid w:val="00132FC1"/>
    <w:rsid w:val="001339EA"/>
    <w:rsid w:val="00133E7E"/>
    <w:rsid w:val="00134052"/>
    <w:rsid w:val="0013446C"/>
    <w:rsid w:val="00134CB4"/>
    <w:rsid w:val="00135C7D"/>
    <w:rsid w:val="00136626"/>
    <w:rsid w:val="00136AD1"/>
    <w:rsid w:val="00136D59"/>
    <w:rsid w:val="00136DC6"/>
    <w:rsid w:val="00136F2A"/>
    <w:rsid w:val="00137963"/>
    <w:rsid w:val="00137AAE"/>
    <w:rsid w:val="00137EDA"/>
    <w:rsid w:val="001401D5"/>
    <w:rsid w:val="00140658"/>
    <w:rsid w:val="00140704"/>
    <w:rsid w:val="00140818"/>
    <w:rsid w:val="0014090A"/>
    <w:rsid w:val="00140C4E"/>
    <w:rsid w:val="00140CAE"/>
    <w:rsid w:val="00141836"/>
    <w:rsid w:val="001418A1"/>
    <w:rsid w:val="00141A2F"/>
    <w:rsid w:val="00141C39"/>
    <w:rsid w:val="00141EAD"/>
    <w:rsid w:val="0014211C"/>
    <w:rsid w:val="00142412"/>
    <w:rsid w:val="00142577"/>
    <w:rsid w:val="00142BB7"/>
    <w:rsid w:val="0014302D"/>
    <w:rsid w:val="001432B3"/>
    <w:rsid w:val="0014338B"/>
    <w:rsid w:val="00143436"/>
    <w:rsid w:val="001435CE"/>
    <w:rsid w:val="00143B26"/>
    <w:rsid w:val="00143CDE"/>
    <w:rsid w:val="00144049"/>
    <w:rsid w:val="00145098"/>
    <w:rsid w:val="00145208"/>
    <w:rsid w:val="00145F46"/>
    <w:rsid w:val="0014620E"/>
    <w:rsid w:val="0014691F"/>
    <w:rsid w:val="00146C80"/>
    <w:rsid w:val="001472FA"/>
    <w:rsid w:val="00150864"/>
    <w:rsid w:val="00151375"/>
    <w:rsid w:val="001515F8"/>
    <w:rsid w:val="00151893"/>
    <w:rsid w:val="00151AC2"/>
    <w:rsid w:val="001527C3"/>
    <w:rsid w:val="0015283F"/>
    <w:rsid w:val="00152EEE"/>
    <w:rsid w:val="00153057"/>
    <w:rsid w:val="0015318B"/>
    <w:rsid w:val="00153390"/>
    <w:rsid w:val="001534D1"/>
    <w:rsid w:val="00153E34"/>
    <w:rsid w:val="00154067"/>
    <w:rsid w:val="00154BEE"/>
    <w:rsid w:val="0015501E"/>
    <w:rsid w:val="00157EBF"/>
    <w:rsid w:val="001600FF"/>
    <w:rsid w:val="00160382"/>
    <w:rsid w:val="001604AC"/>
    <w:rsid w:val="0016176F"/>
    <w:rsid w:val="001619E3"/>
    <w:rsid w:val="00161AD7"/>
    <w:rsid w:val="0016248F"/>
    <w:rsid w:val="001625AE"/>
    <w:rsid w:val="00162803"/>
    <w:rsid w:val="0016284D"/>
    <w:rsid w:val="00163075"/>
    <w:rsid w:val="00163253"/>
    <w:rsid w:val="0016334E"/>
    <w:rsid w:val="00163849"/>
    <w:rsid w:val="001638BC"/>
    <w:rsid w:val="00163CDD"/>
    <w:rsid w:val="00163E71"/>
    <w:rsid w:val="00164196"/>
    <w:rsid w:val="00164786"/>
    <w:rsid w:val="00164CAF"/>
    <w:rsid w:val="001650DF"/>
    <w:rsid w:val="0016550A"/>
    <w:rsid w:val="00165757"/>
    <w:rsid w:val="00165943"/>
    <w:rsid w:val="00166C0F"/>
    <w:rsid w:val="00166F4B"/>
    <w:rsid w:val="0017054F"/>
    <w:rsid w:val="00170F53"/>
    <w:rsid w:val="001714EE"/>
    <w:rsid w:val="00172022"/>
    <w:rsid w:val="0017256B"/>
    <w:rsid w:val="001726C3"/>
    <w:rsid w:val="00172A1E"/>
    <w:rsid w:val="00172B12"/>
    <w:rsid w:val="00172E64"/>
    <w:rsid w:val="0017311E"/>
    <w:rsid w:val="00173221"/>
    <w:rsid w:val="001736AE"/>
    <w:rsid w:val="0017386D"/>
    <w:rsid w:val="00173B32"/>
    <w:rsid w:val="00174236"/>
    <w:rsid w:val="001746F0"/>
    <w:rsid w:val="001747D8"/>
    <w:rsid w:val="00174CD0"/>
    <w:rsid w:val="00174D2D"/>
    <w:rsid w:val="00174DDA"/>
    <w:rsid w:val="001753A4"/>
    <w:rsid w:val="001754FA"/>
    <w:rsid w:val="00175900"/>
    <w:rsid w:val="00175CBA"/>
    <w:rsid w:val="001762A0"/>
    <w:rsid w:val="00176A41"/>
    <w:rsid w:val="00176B95"/>
    <w:rsid w:val="00177B83"/>
    <w:rsid w:val="00177D21"/>
    <w:rsid w:val="001801AB"/>
    <w:rsid w:val="0018057A"/>
    <w:rsid w:val="0018072E"/>
    <w:rsid w:val="001809B4"/>
    <w:rsid w:val="00180BD9"/>
    <w:rsid w:val="001819DC"/>
    <w:rsid w:val="0018234E"/>
    <w:rsid w:val="001823DB"/>
    <w:rsid w:val="00182764"/>
    <w:rsid w:val="00182B7D"/>
    <w:rsid w:val="00184408"/>
    <w:rsid w:val="0018490C"/>
    <w:rsid w:val="00185A29"/>
    <w:rsid w:val="00185AA6"/>
    <w:rsid w:val="001866B3"/>
    <w:rsid w:val="001867D1"/>
    <w:rsid w:val="00186D98"/>
    <w:rsid w:val="001871D5"/>
    <w:rsid w:val="00187E97"/>
    <w:rsid w:val="00190072"/>
    <w:rsid w:val="0019133C"/>
    <w:rsid w:val="00191AF1"/>
    <w:rsid w:val="001923E7"/>
    <w:rsid w:val="001928AD"/>
    <w:rsid w:val="001928BA"/>
    <w:rsid w:val="00192D9F"/>
    <w:rsid w:val="00192FF5"/>
    <w:rsid w:val="00193230"/>
    <w:rsid w:val="00193C2F"/>
    <w:rsid w:val="001943A6"/>
    <w:rsid w:val="00194A3F"/>
    <w:rsid w:val="00194D2C"/>
    <w:rsid w:val="00195120"/>
    <w:rsid w:val="001951E2"/>
    <w:rsid w:val="001952D6"/>
    <w:rsid w:val="00195414"/>
    <w:rsid w:val="001954B7"/>
    <w:rsid w:val="001954D9"/>
    <w:rsid w:val="00195822"/>
    <w:rsid w:val="0019596E"/>
    <w:rsid w:val="00195979"/>
    <w:rsid w:val="00195EAC"/>
    <w:rsid w:val="0019659C"/>
    <w:rsid w:val="00197D62"/>
    <w:rsid w:val="001A0B69"/>
    <w:rsid w:val="001A14BB"/>
    <w:rsid w:val="001A1543"/>
    <w:rsid w:val="001A16E8"/>
    <w:rsid w:val="001A1E0E"/>
    <w:rsid w:val="001A20AC"/>
    <w:rsid w:val="001A20C5"/>
    <w:rsid w:val="001A2583"/>
    <w:rsid w:val="001A2F57"/>
    <w:rsid w:val="001A30E5"/>
    <w:rsid w:val="001A3744"/>
    <w:rsid w:val="001A37BD"/>
    <w:rsid w:val="001A46F2"/>
    <w:rsid w:val="001A47F1"/>
    <w:rsid w:val="001A480F"/>
    <w:rsid w:val="001A48E3"/>
    <w:rsid w:val="001A4AE7"/>
    <w:rsid w:val="001A4B98"/>
    <w:rsid w:val="001A4E3C"/>
    <w:rsid w:val="001A56EA"/>
    <w:rsid w:val="001A57B0"/>
    <w:rsid w:val="001A5988"/>
    <w:rsid w:val="001A5F36"/>
    <w:rsid w:val="001A600A"/>
    <w:rsid w:val="001A691B"/>
    <w:rsid w:val="001A6933"/>
    <w:rsid w:val="001A6C16"/>
    <w:rsid w:val="001A6E3C"/>
    <w:rsid w:val="001A7246"/>
    <w:rsid w:val="001A743D"/>
    <w:rsid w:val="001A7663"/>
    <w:rsid w:val="001A7C2F"/>
    <w:rsid w:val="001A7DD0"/>
    <w:rsid w:val="001A7E92"/>
    <w:rsid w:val="001B044B"/>
    <w:rsid w:val="001B15F0"/>
    <w:rsid w:val="001B27AD"/>
    <w:rsid w:val="001B2A72"/>
    <w:rsid w:val="001B2FDB"/>
    <w:rsid w:val="001B30A7"/>
    <w:rsid w:val="001B30BC"/>
    <w:rsid w:val="001B3B9E"/>
    <w:rsid w:val="001B3D04"/>
    <w:rsid w:val="001B3E15"/>
    <w:rsid w:val="001B44CA"/>
    <w:rsid w:val="001B53A5"/>
    <w:rsid w:val="001B595E"/>
    <w:rsid w:val="001B5AB0"/>
    <w:rsid w:val="001B5D9D"/>
    <w:rsid w:val="001B6271"/>
    <w:rsid w:val="001B6401"/>
    <w:rsid w:val="001B647B"/>
    <w:rsid w:val="001B64DC"/>
    <w:rsid w:val="001B683C"/>
    <w:rsid w:val="001B6B64"/>
    <w:rsid w:val="001B7848"/>
    <w:rsid w:val="001B7FEA"/>
    <w:rsid w:val="001B7FFA"/>
    <w:rsid w:val="001C0732"/>
    <w:rsid w:val="001C0852"/>
    <w:rsid w:val="001C0B4E"/>
    <w:rsid w:val="001C128B"/>
    <w:rsid w:val="001C29CF"/>
    <w:rsid w:val="001C3471"/>
    <w:rsid w:val="001C3911"/>
    <w:rsid w:val="001C419C"/>
    <w:rsid w:val="001C4575"/>
    <w:rsid w:val="001C4858"/>
    <w:rsid w:val="001C4CC3"/>
    <w:rsid w:val="001C55E4"/>
    <w:rsid w:val="001C5764"/>
    <w:rsid w:val="001C605B"/>
    <w:rsid w:val="001C636D"/>
    <w:rsid w:val="001C6AEC"/>
    <w:rsid w:val="001C6C7F"/>
    <w:rsid w:val="001C6DB0"/>
    <w:rsid w:val="001C6E44"/>
    <w:rsid w:val="001C77AD"/>
    <w:rsid w:val="001D07C9"/>
    <w:rsid w:val="001D0D76"/>
    <w:rsid w:val="001D0EE9"/>
    <w:rsid w:val="001D1287"/>
    <w:rsid w:val="001D159F"/>
    <w:rsid w:val="001D1973"/>
    <w:rsid w:val="001D2781"/>
    <w:rsid w:val="001D3941"/>
    <w:rsid w:val="001D41CE"/>
    <w:rsid w:val="001D479B"/>
    <w:rsid w:val="001D47AD"/>
    <w:rsid w:val="001D487E"/>
    <w:rsid w:val="001D4885"/>
    <w:rsid w:val="001D4FD7"/>
    <w:rsid w:val="001D5E66"/>
    <w:rsid w:val="001D617D"/>
    <w:rsid w:val="001D6185"/>
    <w:rsid w:val="001D63B8"/>
    <w:rsid w:val="001D6410"/>
    <w:rsid w:val="001D6750"/>
    <w:rsid w:val="001D67AD"/>
    <w:rsid w:val="001D699B"/>
    <w:rsid w:val="001D6CB7"/>
    <w:rsid w:val="001D711C"/>
    <w:rsid w:val="001D760A"/>
    <w:rsid w:val="001D7E3E"/>
    <w:rsid w:val="001D7FC1"/>
    <w:rsid w:val="001E08BE"/>
    <w:rsid w:val="001E156A"/>
    <w:rsid w:val="001E1736"/>
    <w:rsid w:val="001E194D"/>
    <w:rsid w:val="001E1D6B"/>
    <w:rsid w:val="001E1E3B"/>
    <w:rsid w:val="001E232F"/>
    <w:rsid w:val="001E244F"/>
    <w:rsid w:val="001E34ED"/>
    <w:rsid w:val="001E363B"/>
    <w:rsid w:val="001E3C3B"/>
    <w:rsid w:val="001E4550"/>
    <w:rsid w:val="001E45B6"/>
    <w:rsid w:val="001E46F9"/>
    <w:rsid w:val="001E476D"/>
    <w:rsid w:val="001E48B0"/>
    <w:rsid w:val="001E4CE6"/>
    <w:rsid w:val="001E4DFD"/>
    <w:rsid w:val="001E5433"/>
    <w:rsid w:val="001E5865"/>
    <w:rsid w:val="001E5AD3"/>
    <w:rsid w:val="001E5AF3"/>
    <w:rsid w:val="001E5B6D"/>
    <w:rsid w:val="001E5C33"/>
    <w:rsid w:val="001E6672"/>
    <w:rsid w:val="001E712E"/>
    <w:rsid w:val="001E72A5"/>
    <w:rsid w:val="001E7427"/>
    <w:rsid w:val="001E75FF"/>
    <w:rsid w:val="001E7795"/>
    <w:rsid w:val="001F0CD6"/>
    <w:rsid w:val="001F0D70"/>
    <w:rsid w:val="001F10D5"/>
    <w:rsid w:val="001F1129"/>
    <w:rsid w:val="001F133A"/>
    <w:rsid w:val="001F139E"/>
    <w:rsid w:val="001F15D6"/>
    <w:rsid w:val="001F232B"/>
    <w:rsid w:val="001F2546"/>
    <w:rsid w:val="001F396E"/>
    <w:rsid w:val="001F3D48"/>
    <w:rsid w:val="001F434C"/>
    <w:rsid w:val="001F4547"/>
    <w:rsid w:val="001F5135"/>
    <w:rsid w:val="001F51E1"/>
    <w:rsid w:val="001F56C3"/>
    <w:rsid w:val="001F6507"/>
    <w:rsid w:val="001F683C"/>
    <w:rsid w:val="001F7623"/>
    <w:rsid w:val="001F7A9C"/>
    <w:rsid w:val="001F7DC2"/>
    <w:rsid w:val="002004F4"/>
    <w:rsid w:val="00200908"/>
    <w:rsid w:val="00200FC6"/>
    <w:rsid w:val="00201906"/>
    <w:rsid w:val="00201F80"/>
    <w:rsid w:val="0020226E"/>
    <w:rsid w:val="00202280"/>
    <w:rsid w:val="002024DE"/>
    <w:rsid w:val="00203533"/>
    <w:rsid w:val="002035CC"/>
    <w:rsid w:val="00203F35"/>
    <w:rsid w:val="002044B4"/>
    <w:rsid w:val="0020495A"/>
    <w:rsid w:val="00204A5B"/>
    <w:rsid w:val="00204CFF"/>
    <w:rsid w:val="002051F5"/>
    <w:rsid w:val="002052F2"/>
    <w:rsid w:val="00205387"/>
    <w:rsid w:val="00205D3E"/>
    <w:rsid w:val="002060FD"/>
    <w:rsid w:val="002065E2"/>
    <w:rsid w:val="0020665D"/>
    <w:rsid w:val="002067BD"/>
    <w:rsid w:val="002067DA"/>
    <w:rsid w:val="00206EAE"/>
    <w:rsid w:val="0020711B"/>
    <w:rsid w:val="00207218"/>
    <w:rsid w:val="00207479"/>
    <w:rsid w:val="0020764A"/>
    <w:rsid w:val="00207E47"/>
    <w:rsid w:val="0021066A"/>
    <w:rsid w:val="00210C43"/>
    <w:rsid w:val="00210CE7"/>
    <w:rsid w:val="00210FEF"/>
    <w:rsid w:val="002110A9"/>
    <w:rsid w:val="00211455"/>
    <w:rsid w:val="0021163F"/>
    <w:rsid w:val="002116B7"/>
    <w:rsid w:val="00211D18"/>
    <w:rsid w:val="00212398"/>
    <w:rsid w:val="00212613"/>
    <w:rsid w:val="00213236"/>
    <w:rsid w:val="00213AED"/>
    <w:rsid w:val="0021401A"/>
    <w:rsid w:val="00214413"/>
    <w:rsid w:val="0021472E"/>
    <w:rsid w:val="00214D6E"/>
    <w:rsid w:val="002150E5"/>
    <w:rsid w:val="002153D6"/>
    <w:rsid w:val="002157B2"/>
    <w:rsid w:val="00215908"/>
    <w:rsid w:val="00215D32"/>
    <w:rsid w:val="002160CC"/>
    <w:rsid w:val="00216835"/>
    <w:rsid w:val="00216CEB"/>
    <w:rsid w:val="00216EE3"/>
    <w:rsid w:val="002171EC"/>
    <w:rsid w:val="002215DE"/>
    <w:rsid w:val="00221C08"/>
    <w:rsid w:val="002230B7"/>
    <w:rsid w:val="00223417"/>
    <w:rsid w:val="00224129"/>
    <w:rsid w:val="002246EC"/>
    <w:rsid w:val="00224E46"/>
    <w:rsid w:val="0022561E"/>
    <w:rsid w:val="00225B84"/>
    <w:rsid w:val="00225D0B"/>
    <w:rsid w:val="0022630E"/>
    <w:rsid w:val="00226355"/>
    <w:rsid w:val="00226681"/>
    <w:rsid w:val="0022730E"/>
    <w:rsid w:val="002302AE"/>
    <w:rsid w:val="002307B8"/>
    <w:rsid w:val="00230DC6"/>
    <w:rsid w:val="00230E8A"/>
    <w:rsid w:val="00231119"/>
    <w:rsid w:val="002314AC"/>
    <w:rsid w:val="002318A9"/>
    <w:rsid w:val="00231AB9"/>
    <w:rsid w:val="00232675"/>
    <w:rsid w:val="00232AD3"/>
    <w:rsid w:val="00232F24"/>
    <w:rsid w:val="002331C6"/>
    <w:rsid w:val="00233231"/>
    <w:rsid w:val="00233557"/>
    <w:rsid w:val="0023369B"/>
    <w:rsid w:val="002339C1"/>
    <w:rsid w:val="00233E38"/>
    <w:rsid w:val="0023400A"/>
    <w:rsid w:val="00234280"/>
    <w:rsid w:val="00234D03"/>
    <w:rsid w:val="00234FC2"/>
    <w:rsid w:val="002352D3"/>
    <w:rsid w:val="0023575B"/>
    <w:rsid w:val="0023695F"/>
    <w:rsid w:val="002372AF"/>
    <w:rsid w:val="00237487"/>
    <w:rsid w:val="00237B29"/>
    <w:rsid w:val="00237EEF"/>
    <w:rsid w:val="00240B08"/>
    <w:rsid w:val="00240D18"/>
    <w:rsid w:val="0024141E"/>
    <w:rsid w:val="00241BD2"/>
    <w:rsid w:val="00242BF9"/>
    <w:rsid w:val="00242E9C"/>
    <w:rsid w:val="00243306"/>
    <w:rsid w:val="00243710"/>
    <w:rsid w:val="00243F39"/>
    <w:rsid w:val="00243F8F"/>
    <w:rsid w:val="00244226"/>
    <w:rsid w:val="00244D0B"/>
    <w:rsid w:val="00245120"/>
    <w:rsid w:val="002455A3"/>
    <w:rsid w:val="00245641"/>
    <w:rsid w:val="002456B5"/>
    <w:rsid w:val="002456C7"/>
    <w:rsid w:val="00246078"/>
    <w:rsid w:val="00246BB6"/>
    <w:rsid w:val="00246ED1"/>
    <w:rsid w:val="0024768B"/>
    <w:rsid w:val="00247B92"/>
    <w:rsid w:val="00250B14"/>
    <w:rsid w:val="00250BBF"/>
    <w:rsid w:val="00250D55"/>
    <w:rsid w:val="00251B0E"/>
    <w:rsid w:val="00252111"/>
    <w:rsid w:val="002521C2"/>
    <w:rsid w:val="00252E27"/>
    <w:rsid w:val="00253762"/>
    <w:rsid w:val="002537DA"/>
    <w:rsid w:val="002538CD"/>
    <w:rsid w:val="002545F6"/>
    <w:rsid w:val="00254620"/>
    <w:rsid w:val="00254768"/>
    <w:rsid w:val="00254791"/>
    <w:rsid w:val="00254840"/>
    <w:rsid w:val="00255BAE"/>
    <w:rsid w:val="00255C8E"/>
    <w:rsid w:val="00255ECD"/>
    <w:rsid w:val="00256572"/>
    <w:rsid w:val="00256FAB"/>
    <w:rsid w:val="002571FD"/>
    <w:rsid w:val="00257210"/>
    <w:rsid w:val="002576D1"/>
    <w:rsid w:val="00257E43"/>
    <w:rsid w:val="00257EA9"/>
    <w:rsid w:val="002600CC"/>
    <w:rsid w:val="00260895"/>
    <w:rsid w:val="00261075"/>
    <w:rsid w:val="00261230"/>
    <w:rsid w:val="0026179F"/>
    <w:rsid w:val="00261E1C"/>
    <w:rsid w:val="00262282"/>
    <w:rsid w:val="002623C9"/>
    <w:rsid w:val="00262501"/>
    <w:rsid w:val="00262C3E"/>
    <w:rsid w:val="00262D96"/>
    <w:rsid w:val="002639F3"/>
    <w:rsid w:val="0026424D"/>
    <w:rsid w:val="00264995"/>
    <w:rsid w:val="00264DD1"/>
    <w:rsid w:val="002659BC"/>
    <w:rsid w:val="00265C35"/>
    <w:rsid w:val="00265E9C"/>
    <w:rsid w:val="00266333"/>
    <w:rsid w:val="00266503"/>
    <w:rsid w:val="00266A27"/>
    <w:rsid w:val="00266C58"/>
    <w:rsid w:val="0026706E"/>
    <w:rsid w:val="00267728"/>
    <w:rsid w:val="002703ED"/>
    <w:rsid w:val="0027108E"/>
    <w:rsid w:val="0027134F"/>
    <w:rsid w:val="0027186F"/>
    <w:rsid w:val="00271F2E"/>
    <w:rsid w:val="00272194"/>
    <w:rsid w:val="0027271A"/>
    <w:rsid w:val="00273AFC"/>
    <w:rsid w:val="00273B09"/>
    <w:rsid w:val="00273D23"/>
    <w:rsid w:val="00274089"/>
    <w:rsid w:val="002740E3"/>
    <w:rsid w:val="002748CC"/>
    <w:rsid w:val="00274C31"/>
    <w:rsid w:val="00274F9A"/>
    <w:rsid w:val="002753DC"/>
    <w:rsid w:val="00275CC9"/>
    <w:rsid w:val="00275E27"/>
    <w:rsid w:val="00276893"/>
    <w:rsid w:val="002769CD"/>
    <w:rsid w:val="00277728"/>
    <w:rsid w:val="002805EC"/>
    <w:rsid w:val="00280780"/>
    <w:rsid w:val="00280799"/>
    <w:rsid w:val="002821F1"/>
    <w:rsid w:val="00282225"/>
    <w:rsid w:val="00282884"/>
    <w:rsid w:val="00282C4C"/>
    <w:rsid w:val="00282C82"/>
    <w:rsid w:val="00282D3A"/>
    <w:rsid w:val="00283D55"/>
    <w:rsid w:val="00283DBF"/>
    <w:rsid w:val="00283F63"/>
    <w:rsid w:val="002841FB"/>
    <w:rsid w:val="00284755"/>
    <w:rsid w:val="00284A38"/>
    <w:rsid w:val="002853DB"/>
    <w:rsid w:val="00285491"/>
    <w:rsid w:val="0028620B"/>
    <w:rsid w:val="0028631C"/>
    <w:rsid w:val="00286B17"/>
    <w:rsid w:val="00286F84"/>
    <w:rsid w:val="002872E3"/>
    <w:rsid w:val="00287702"/>
    <w:rsid w:val="00287851"/>
    <w:rsid w:val="00287C31"/>
    <w:rsid w:val="00287F8E"/>
    <w:rsid w:val="002902A1"/>
    <w:rsid w:val="00290D61"/>
    <w:rsid w:val="00290D9C"/>
    <w:rsid w:val="00290EB7"/>
    <w:rsid w:val="0029132F"/>
    <w:rsid w:val="00291C3D"/>
    <w:rsid w:val="00291DD8"/>
    <w:rsid w:val="0029237D"/>
    <w:rsid w:val="0029379A"/>
    <w:rsid w:val="002937A3"/>
    <w:rsid w:val="00293BD9"/>
    <w:rsid w:val="002941DF"/>
    <w:rsid w:val="002943B6"/>
    <w:rsid w:val="0029465A"/>
    <w:rsid w:val="00294842"/>
    <w:rsid w:val="0029499B"/>
    <w:rsid w:val="00294AF6"/>
    <w:rsid w:val="00294FE9"/>
    <w:rsid w:val="00295BCC"/>
    <w:rsid w:val="00296001"/>
    <w:rsid w:val="00296321"/>
    <w:rsid w:val="0029662A"/>
    <w:rsid w:val="00296782"/>
    <w:rsid w:val="00296D67"/>
    <w:rsid w:val="00296DD9"/>
    <w:rsid w:val="00296E22"/>
    <w:rsid w:val="00297CC8"/>
    <w:rsid w:val="00297F1A"/>
    <w:rsid w:val="002A1B27"/>
    <w:rsid w:val="002A223A"/>
    <w:rsid w:val="002A2A66"/>
    <w:rsid w:val="002A2BA9"/>
    <w:rsid w:val="002A2C5C"/>
    <w:rsid w:val="002A2F9B"/>
    <w:rsid w:val="002A3C2B"/>
    <w:rsid w:val="002A435C"/>
    <w:rsid w:val="002A45A8"/>
    <w:rsid w:val="002A53EA"/>
    <w:rsid w:val="002A5485"/>
    <w:rsid w:val="002A5CAA"/>
    <w:rsid w:val="002A6935"/>
    <w:rsid w:val="002A7605"/>
    <w:rsid w:val="002A7CBD"/>
    <w:rsid w:val="002B06DC"/>
    <w:rsid w:val="002B09ED"/>
    <w:rsid w:val="002B0E67"/>
    <w:rsid w:val="002B1010"/>
    <w:rsid w:val="002B11ED"/>
    <w:rsid w:val="002B14A9"/>
    <w:rsid w:val="002B14C4"/>
    <w:rsid w:val="002B1C1C"/>
    <w:rsid w:val="002B1F84"/>
    <w:rsid w:val="002B241D"/>
    <w:rsid w:val="002B294B"/>
    <w:rsid w:val="002B2ABA"/>
    <w:rsid w:val="002B2B21"/>
    <w:rsid w:val="002B2E77"/>
    <w:rsid w:val="002B2F38"/>
    <w:rsid w:val="002B31D7"/>
    <w:rsid w:val="002B32CA"/>
    <w:rsid w:val="002B35B2"/>
    <w:rsid w:val="002B3F20"/>
    <w:rsid w:val="002B4238"/>
    <w:rsid w:val="002B5997"/>
    <w:rsid w:val="002B5ABE"/>
    <w:rsid w:val="002B5ADF"/>
    <w:rsid w:val="002B6179"/>
    <w:rsid w:val="002B62F9"/>
    <w:rsid w:val="002B65A6"/>
    <w:rsid w:val="002B6AB2"/>
    <w:rsid w:val="002B6CB2"/>
    <w:rsid w:val="002B6F75"/>
    <w:rsid w:val="002B71AE"/>
    <w:rsid w:val="002B72B9"/>
    <w:rsid w:val="002B779D"/>
    <w:rsid w:val="002B7DDA"/>
    <w:rsid w:val="002C0076"/>
    <w:rsid w:val="002C01AE"/>
    <w:rsid w:val="002C0C29"/>
    <w:rsid w:val="002C1315"/>
    <w:rsid w:val="002C17F9"/>
    <w:rsid w:val="002C1847"/>
    <w:rsid w:val="002C19E6"/>
    <w:rsid w:val="002C1C73"/>
    <w:rsid w:val="002C2371"/>
    <w:rsid w:val="002C2AAF"/>
    <w:rsid w:val="002C2ED4"/>
    <w:rsid w:val="002C4C24"/>
    <w:rsid w:val="002C510A"/>
    <w:rsid w:val="002C5178"/>
    <w:rsid w:val="002C56F0"/>
    <w:rsid w:val="002C6185"/>
    <w:rsid w:val="002C619C"/>
    <w:rsid w:val="002C7AA9"/>
    <w:rsid w:val="002D082B"/>
    <w:rsid w:val="002D0965"/>
    <w:rsid w:val="002D0BCB"/>
    <w:rsid w:val="002D1095"/>
    <w:rsid w:val="002D13A2"/>
    <w:rsid w:val="002D1D3A"/>
    <w:rsid w:val="002D2A86"/>
    <w:rsid w:val="002D2DF9"/>
    <w:rsid w:val="002D2EED"/>
    <w:rsid w:val="002D3098"/>
    <w:rsid w:val="002D35FC"/>
    <w:rsid w:val="002D39B6"/>
    <w:rsid w:val="002D39D0"/>
    <w:rsid w:val="002D41A7"/>
    <w:rsid w:val="002D45CE"/>
    <w:rsid w:val="002D4655"/>
    <w:rsid w:val="002D4B23"/>
    <w:rsid w:val="002D5463"/>
    <w:rsid w:val="002D5CC6"/>
    <w:rsid w:val="002D5D2C"/>
    <w:rsid w:val="002D6764"/>
    <w:rsid w:val="002D73E2"/>
    <w:rsid w:val="002D7AFD"/>
    <w:rsid w:val="002E041B"/>
    <w:rsid w:val="002E0585"/>
    <w:rsid w:val="002E10DF"/>
    <w:rsid w:val="002E131B"/>
    <w:rsid w:val="002E15F6"/>
    <w:rsid w:val="002E1694"/>
    <w:rsid w:val="002E16C1"/>
    <w:rsid w:val="002E20EC"/>
    <w:rsid w:val="002E23F8"/>
    <w:rsid w:val="002E2AC0"/>
    <w:rsid w:val="002E2D70"/>
    <w:rsid w:val="002E3019"/>
    <w:rsid w:val="002E347F"/>
    <w:rsid w:val="002E3C83"/>
    <w:rsid w:val="002E3D8D"/>
    <w:rsid w:val="002E460E"/>
    <w:rsid w:val="002E4A33"/>
    <w:rsid w:val="002E50C6"/>
    <w:rsid w:val="002E5C16"/>
    <w:rsid w:val="002E5F07"/>
    <w:rsid w:val="002E676D"/>
    <w:rsid w:val="002E6C88"/>
    <w:rsid w:val="002E6E27"/>
    <w:rsid w:val="002E7115"/>
    <w:rsid w:val="002E72B5"/>
    <w:rsid w:val="002F07C1"/>
    <w:rsid w:val="002F08F3"/>
    <w:rsid w:val="002F0D1E"/>
    <w:rsid w:val="002F0FBB"/>
    <w:rsid w:val="002F1346"/>
    <w:rsid w:val="002F1D9F"/>
    <w:rsid w:val="002F1FAF"/>
    <w:rsid w:val="002F1FB7"/>
    <w:rsid w:val="002F32CE"/>
    <w:rsid w:val="002F3313"/>
    <w:rsid w:val="002F3579"/>
    <w:rsid w:val="002F3BC5"/>
    <w:rsid w:val="002F4006"/>
    <w:rsid w:val="002F42C2"/>
    <w:rsid w:val="002F43E9"/>
    <w:rsid w:val="002F4D66"/>
    <w:rsid w:val="002F4D8B"/>
    <w:rsid w:val="002F4F41"/>
    <w:rsid w:val="002F54B3"/>
    <w:rsid w:val="002F57B1"/>
    <w:rsid w:val="002F5B0A"/>
    <w:rsid w:val="002F60D0"/>
    <w:rsid w:val="002F6494"/>
    <w:rsid w:val="002F6C86"/>
    <w:rsid w:val="002F710C"/>
    <w:rsid w:val="002F731F"/>
    <w:rsid w:val="002F77F2"/>
    <w:rsid w:val="002F7B76"/>
    <w:rsid w:val="002F7CE4"/>
    <w:rsid w:val="00300379"/>
    <w:rsid w:val="00300477"/>
    <w:rsid w:val="00300D8A"/>
    <w:rsid w:val="003012D3"/>
    <w:rsid w:val="003030FB"/>
    <w:rsid w:val="0030325D"/>
    <w:rsid w:val="003037B6"/>
    <w:rsid w:val="0030396B"/>
    <w:rsid w:val="00303CE2"/>
    <w:rsid w:val="00304282"/>
    <w:rsid w:val="003057DE"/>
    <w:rsid w:val="00305E6D"/>
    <w:rsid w:val="003064F7"/>
    <w:rsid w:val="00306BDA"/>
    <w:rsid w:val="00306C46"/>
    <w:rsid w:val="00306CA3"/>
    <w:rsid w:val="00306CD1"/>
    <w:rsid w:val="00306DCE"/>
    <w:rsid w:val="003071E1"/>
    <w:rsid w:val="003079C8"/>
    <w:rsid w:val="00307A17"/>
    <w:rsid w:val="00310277"/>
    <w:rsid w:val="00310EDA"/>
    <w:rsid w:val="00310F24"/>
    <w:rsid w:val="00310FE0"/>
    <w:rsid w:val="00311486"/>
    <w:rsid w:val="00311C2E"/>
    <w:rsid w:val="0031250C"/>
    <w:rsid w:val="003125C6"/>
    <w:rsid w:val="00312A13"/>
    <w:rsid w:val="00312FA2"/>
    <w:rsid w:val="003130AA"/>
    <w:rsid w:val="00313239"/>
    <w:rsid w:val="00313BE3"/>
    <w:rsid w:val="003142FD"/>
    <w:rsid w:val="0031546E"/>
    <w:rsid w:val="003157F7"/>
    <w:rsid w:val="00315A88"/>
    <w:rsid w:val="00316180"/>
    <w:rsid w:val="0031624A"/>
    <w:rsid w:val="00316258"/>
    <w:rsid w:val="00316A94"/>
    <w:rsid w:val="0031757F"/>
    <w:rsid w:val="00317A7D"/>
    <w:rsid w:val="00317BF9"/>
    <w:rsid w:val="00317D9E"/>
    <w:rsid w:val="003202A5"/>
    <w:rsid w:val="00320664"/>
    <w:rsid w:val="003210FC"/>
    <w:rsid w:val="003214A1"/>
    <w:rsid w:val="0032184B"/>
    <w:rsid w:val="00321C68"/>
    <w:rsid w:val="00322DC3"/>
    <w:rsid w:val="00322DF6"/>
    <w:rsid w:val="00323863"/>
    <w:rsid w:val="00323935"/>
    <w:rsid w:val="00323990"/>
    <w:rsid w:val="00323A4E"/>
    <w:rsid w:val="00323EF1"/>
    <w:rsid w:val="00324322"/>
    <w:rsid w:val="00324741"/>
    <w:rsid w:val="00324962"/>
    <w:rsid w:val="00324F96"/>
    <w:rsid w:val="00325A6F"/>
    <w:rsid w:val="00325D66"/>
    <w:rsid w:val="003260A6"/>
    <w:rsid w:val="0032657F"/>
    <w:rsid w:val="003267A3"/>
    <w:rsid w:val="00326994"/>
    <w:rsid w:val="003273FF"/>
    <w:rsid w:val="003279B9"/>
    <w:rsid w:val="00327D7D"/>
    <w:rsid w:val="00330398"/>
    <w:rsid w:val="003303F8"/>
    <w:rsid w:val="00330BD3"/>
    <w:rsid w:val="00330BF6"/>
    <w:rsid w:val="0033107B"/>
    <w:rsid w:val="0033146F"/>
    <w:rsid w:val="003319CD"/>
    <w:rsid w:val="00331A68"/>
    <w:rsid w:val="00331B24"/>
    <w:rsid w:val="003323FC"/>
    <w:rsid w:val="003336F6"/>
    <w:rsid w:val="00333BE7"/>
    <w:rsid w:val="00333FD7"/>
    <w:rsid w:val="003342A1"/>
    <w:rsid w:val="00334A18"/>
    <w:rsid w:val="0033505A"/>
    <w:rsid w:val="00335364"/>
    <w:rsid w:val="00335C1E"/>
    <w:rsid w:val="00335F84"/>
    <w:rsid w:val="00336202"/>
    <w:rsid w:val="0033628F"/>
    <w:rsid w:val="00336708"/>
    <w:rsid w:val="0033675B"/>
    <w:rsid w:val="00336EA8"/>
    <w:rsid w:val="0034001D"/>
    <w:rsid w:val="0034039D"/>
    <w:rsid w:val="0034044A"/>
    <w:rsid w:val="003404BA"/>
    <w:rsid w:val="003404C5"/>
    <w:rsid w:val="0034066B"/>
    <w:rsid w:val="00340F63"/>
    <w:rsid w:val="00341E10"/>
    <w:rsid w:val="00342046"/>
    <w:rsid w:val="00342C86"/>
    <w:rsid w:val="00342F77"/>
    <w:rsid w:val="003436CD"/>
    <w:rsid w:val="00343912"/>
    <w:rsid w:val="003446B6"/>
    <w:rsid w:val="00344734"/>
    <w:rsid w:val="003447F8"/>
    <w:rsid w:val="00344B04"/>
    <w:rsid w:val="0034515A"/>
    <w:rsid w:val="00345900"/>
    <w:rsid w:val="00345A98"/>
    <w:rsid w:val="00345E6E"/>
    <w:rsid w:val="00346154"/>
    <w:rsid w:val="00346362"/>
    <w:rsid w:val="0034643B"/>
    <w:rsid w:val="00346AF6"/>
    <w:rsid w:val="00346B3E"/>
    <w:rsid w:val="00347035"/>
    <w:rsid w:val="0034732E"/>
    <w:rsid w:val="00350223"/>
    <w:rsid w:val="003511F9"/>
    <w:rsid w:val="0035205B"/>
    <w:rsid w:val="003521DF"/>
    <w:rsid w:val="0035232D"/>
    <w:rsid w:val="003531C4"/>
    <w:rsid w:val="003534E7"/>
    <w:rsid w:val="00353BF3"/>
    <w:rsid w:val="00354799"/>
    <w:rsid w:val="00356030"/>
    <w:rsid w:val="00356387"/>
    <w:rsid w:val="00356918"/>
    <w:rsid w:val="00356FDA"/>
    <w:rsid w:val="00357248"/>
    <w:rsid w:val="003572DB"/>
    <w:rsid w:val="0035784D"/>
    <w:rsid w:val="00360363"/>
    <w:rsid w:val="00360995"/>
    <w:rsid w:val="003609ED"/>
    <w:rsid w:val="00360B5F"/>
    <w:rsid w:val="00361283"/>
    <w:rsid w:val="00361A83"/>
    <w:rsid w:val="00361B83"/>
    <w:rsid w:val="00362322"/>
    <w:rsid w:val="00362E54"/>
    <w:rsid w:val="003634EC"/>
    <w:rsid w:val="003634F2"/>
    <w:rsid w:val="003637FA"/>
    <w:rsid w:val="00363997"/>
    <w:rsid w:val="003640F7"/>
    <w:rsid w:val="0036477F"/>
    <w:rsid w:val="00364E42"/>
    <w:rsid w:val="00365046"/>
    <w:rsid w:val="003654C1"/>
    <w:rsid w:val="00366191"/>
    <w:rsid w:val="003662FF"/>
    <w:rsid w:val="00366A23"/>
    <w:rsid w:val="00366F1F"/>
    <w:rsid w:val="00367078"/>
    <w:rsid w:val="003672FB"/>
    <w:rsid w:val="00367682"/>
    <w:rsid w:val="00367A3F"/>
    <w:rsid w:val="0037059B"/>
    <w:rsid w:val="003706E8"/>
    <w:rsid w:val="00370823"/>
    <w:rsid w:val="00370EB0"/>
    <w:rsid w:val="003712E2"/>
    <w:rsid w:val="0037155C"/>
    <w:rsid w:val="00371565"/>
    <w:rsid w:val="00371A50"/>
    <w:rsid w:val="00371FB5"/>
    <w:rsid w:val="00372708"/>
    <w:rsid w:val="00372DE3"/>
    <w:rsid w:val="003748E7"/>
    <w:rsid w:val="00374E01"/>
    <w:rsid w:val="00374F6F"/>
    <w:rsid w:val="00375469"/>
    <w:rsid w:val="003758BD"/>
    <w:rsid w:val="00375ED1"/>
    <w:rsid w:val="003765AE"/>
    <w:rsid w:val="003769FF"/>
    <w:rsid w:val="00376B88"/>
    <w:rsid w:val="00376C17"/>
    <w:rsid w:val="00376C65"/>
    <w:rsid w:val="00376F15"/>
    <w:rsid w:val="00377249"/>
    <w:rsid w:val="003774E4"/>
    <w:rsid w:val="003776D5"/>
    <w:rsid w:val="0037773D"/>
    <w:rsid w:val="00377845"/>
    <w:rsid w:val="0038022F"/>
    <w:rsid w:val="003809B3"/>
    <w:rsid w:val="00380A58"/>
    <w:rsid w:val="00380B02"/>
    <w:rsid w:val="003810D5"/>
    <w:rsid w:val="0038182F"/>
    <w:rsid w:val="003819F4"/>
    <w:rsid w:val="00382206"/>
    <w:rsid w:val="00382ADE"/>
    <w:rsid w:val="00383B65"/>
    <w:rsid w:val="0038434F"/>
    <w:rsid w:val="003844B3"/>
    <w:rsid w:val="003846B7"/>
    <w:rsid w:val="003848F8"/>
    <w:rsid w:val="00384A22"/>
    <w:rsid w:val="003855AE"/>
    <w:rsid w:val="003856C5"/>
    <w:rsid w:val="0038570E"/>
    <w:rsid w:val="00385788"/>
    <w:rsid w:val="00385AA1"/>
    <w:rsid w:val="00386044"/>
    <w:rsid w:val="0038632E"/>
    <w:rsid w:val="003867DE"/>
    <w:rsid w:val="00386E6E"/>
    <w:rsid w:val="003870D9"/>
    <w:rsid w:val="0038725B"/>
    <w:rsid w:val="003872AF"/>
    <w:rsid w:val="003873B4"/>
    <w:rsid w:val="00387A9D"/>
    <w:rsid w:val="00387BB1"/>
    <w:rsid w:val="00390013"/>
    <w:rsid w:val="003903F8"/>
    <w:rsid w:val="00390D68"/>
    <w:rsid w:val="00390F97"/>
    <w:rsid w:val="003915B9"/>
    <w:rsid w:val="003915F2"/>
    <w:rsid w:val="003917EB"/>
    <w:rsid w:val="00391917"/>
    <w:rsid w:val="00391CB1"/>
    <w:rsid w:val="00391D84"/>
    <w:rsid w:val="00392283"/>
    <w:rsid w:val="003926DF"/>
    <w:rsid w:val="00394CA7"/>
    <w:rsid w:val="003951BA"/>
    <w:rsid w:val="003952BA"/>
    <w:rsid w:val="00395324"/>
    <w:rsid w:val="00395416"/>
    <w:rsid w:val="003954DB"/>
    <w:rsid w:val="00395EA8"/>
    <w:rsid w:val="00396331"/>
    <w:rsid w:val="00396633"/>
    <w:rsid w:val="00396764"/>
    <w:rsid w:val="00396999"/>
    <w:rsid w:val="00397007"/>
    <w:rsid w:val="003971B9"/>
    <w:rsid w:val="0039743B"/>
    <w:rsid w:val="003979FB"/>
    <w:rsid w:val="00397EAF"/>
    <w:rsid w:val="003A0127"/>
    <w:rsid w:val="003A0133"/>
    <w:rsid w:val="003A030C"/>
    <w:rsid w:val="003A05CB"/>
    <w:rsid w:val="003A05DE"/>
    <w:rsid w:val="003A0D11"/>
    <w:rsid w:val="003A0E88"/>
    <w:rsid w:val="003A117E"/>
    <w:rsid w:val="003A1196"/>
    <w:rsid w:val="003A1305"/>
    <w:rsid w:val="003A1704"/>
    <w:rsid w:val="003A19C5"/>
    <w:rsid w:val="003A1B1C"/>
    <w:rsid w:val="003A1D0F"/>
    <w:rsid w:val="003A23D1"/>
    <w:rsid w:val="003A2CBE"/>
    <w:rsid w:val="003A30CA"/>
    <w:rsid w:val="003A3E88"/>
    <w:rsid w:val="003A48D9"/>
    <w:rsid w:val="003A4AEF"/>
    <w:rsid w:val="003A50CA"/>
    <w:rsid w:val="003A54F5"/>
    <w:rsid w:val="003A5789"/>
    <w:rsid w:val="003A5856"/>
    <w:rsid w:val="003A6721"/>
    <w:rsid w:val="003A673B"/>
    <w:rsid w:val="003A7006"/>
    <w:rsid w:val="003A72C5"/>
    <w:rsid w:val="003A7FC9"/>
    <w:rsid w:val="003B0332"/>
    <w:rsid w:val="003B0637"/>
    <w:rsid w:val="003B0D71"/>
    <w:rsid w:val="003B28DF"/>
    <w:rsid w:val="003B35AA"/>
    <w:rsid w:val="003B3F05"/>
    <w:rsid w:val="003B4106"/>
    <w:rsid w:val="003B440E"/>
    <w:rsid w:val="003B4B7D"/>
    <w:rsid w:val="003B503E"/>
    <w:rsid w:val="003B587E"/>
    <w:rsid w:val="003B5973"/>
    <w:rsid w:val="003B5EBB"/>
    <w:rsid w:val="003B6927"/>
    <w:rsid w:val="003B72AB"/>
    <w:rsid w:val="003B77F2"/>
    <w:rsid w:val="003C0A38"/>
    <w:rsid w:val="003C0B71"/>
    <w:rsid w:val="003C1103"/>
    <w:rsid w:val="003C187F"/>
    <w:rsid w:val="003C201A"/>
    <w:rsid w:val="003C2275"/>
    <w:rsid w:val="003C251D"/>
    <w:rsid w:val="003C2A2C"/>
    <w:rsid w:val="003C2FEF"/>
    <w:rsid w:val="003C3247"/>
    <w:rsid w:val="003C3892"/>
    <w:rsid w:val="003C3A78"/>
    <w:rsid w:val="003C3E03"/>
    <w:rsid w:val="003C4462"/>
    <w:rsid w:val="003C4984"/>
    <w:rsid w:val="003C56FD"/>
    <w:rsid w:val="003C5D24"/>
    <w:rsid w:val="003C60EF"/>
    <w:rsid w:val="003C66EC"/>
    <w:rsid w:val="003C6A3B"/>
    <w:rsid w:val="003C7107"/>
    <w:rsid w:val="003C7A02"/>
    <w:rsid w:val="003C7A47"/>
    <w:rsid w:val="003C7DD2"/>
    <w:rsid w:val="003D0174"/>
    <w:rsid w:val="003D04B1"/>
    <w:rsid w:val="003D111B"/>
    <w:rsid w:val="003D17D0"/>
    <w:rsid w:val="003D1882"/>
    <w:rsid w:val="003D18A1"/>
    <w:rsid w:val="003D1BA7"/>
    <w:rsid w:val="003D24E5"/>
    <w:rsid w:val="003D26FF"/>
    <w:rsid w:val="003D2A2E"/>
    <w:rsid w:val="003D308C"/>
    <w:rsid w:val="003D3307"/>
    <w:rsid w:val="003D3895"/>
    <w:rsid w:val="003D39F0"/>
    <w:rsid w:val="003D4949"/>
    <w:rsid w:val="003D4C1E"/>
    <w:rsid w:val="003D5671"/>
    <w:rsid w:val="003D588F"/>
    <w:rsid w:val="003D5BD9"/>
    <w:rsid w:val="003D6043"/>
    <w:rsid w:val="003D60BC"/>
    <w:rsid w:val="003D68B6"/>
    <w:rsid w:val="003D6E34"/>
    <w:rsid w:val="003D7711"/>
    <w:rsid w:val="003D7965"/>
    <w:rsid w:val="003E037F"/>
    <w:rsid w:val="003E062F"/>
    <w:rsid w:val="003E119E"/>
    <w:rsid w:val="003E1593"/>
    <w:rsid w:val="003E1714"/>
    <w:rsid w:val="003E183A"/>
    <w:rsid w:val="003E1AF1"/>
    <w:rsid w:val="003E1C3F"/>
    <w:rsid w:val="003E22ED"/>
    <w:rsid w:val="003E2A4D"/>
    <w:rsid w:val="003E2A54"/>
    <w:rsid w:val="003E2CA4"/>
    <w:rsid w:val="003E2F43"/>
    <w:rsid w:val="003E3205"/>
    <w:rsid w:val="003E3383"/>
    <w:rsid w:val="003E33FF"/>
    <w:rsid w:val="003E35B0"/>
    <w:rsid w:val="003E395D"/>
    <w:rsid w:val="003E44FE"/>
    <w:rsid w:val="003E4699"/>
    <w:rsid w:val="003E4B35"/>
    <w:rsid w:val="003E5975"/>
    <w:rsid w:val="003E5CE6"/>
    <w:rsid w:val="003E6202"/>
    <w:rsid w:val="003E6DB1"/>
    <w:rsid w:val="003E7134"/>
    <w:rsid w:val="003E71FB"/>
    <w:rsid w:val="003E735C"/>
    <w:rsid w:val="003E7AF7"/>
    <w:rsid w:val="003E7E78"/>
    <w:rsid w:val="003F03F8"/>
    <w:rsid w:val="003F043C"/>
    <w:rsid w:val="003F04D0"/>
    <w:rsid w:val="003F09EF"/>
    <w:rsid w:val="003F0B03"/>
    <w:rsid w:val="003F0B1A"/>
    <w:rsid w:val="003F0E25"/>
    <w:rsid w:val="003F0EFD"/>
    <w:rsid w:val="003F1F74"/>
    <w:rsid w:val="003F2094"/>
    <w:rsid w:val="003F23F6"/>
    <w:rsid w:val="003F2867"/>
    <w:rsid w:val="003F2A0C"/>
    <w:rsid w:val="003F2D57"/>
    <w:rsid w:val="003F33CF"/>
    <w:rsid w:val="003F34FF"/>
    <w:rsid w:val="003F38F6"/>
    <w:rsid w:val="003F4196"/>
    <w:rsid w:val="003F4E2F"/>
    <w:rsid w:val="003F577B"/>
    <w:rsid w:val="003F6097"/>
    <w:rsid w:val="003F65BC"/>
    <w:rsid w:val="003F6CBD"/>
    <w:rsid w:val="003F7564"/>
    <w:rsid w:val="004004D9"/>
    <w:rsid w:val="00401B41"/>
    <w:rsid w:val="004020A3"/>
    <w:rsid w:val="00402277"/>
    <w:rsid w:val="00402796"/>
    <w:rsid w:val="00402C1F"/>
    <w:rsid w:val="00402F38"/>
    <w:rsid w:val="00403B06"/>
    <w:rsid w:val="00404556"/>
    <w:rsid w:val="00405BF6"/>
    <w:rsid w:val="00405EE2"/>
    <w:rsid w:val="00406EB7"/>
    <w:rsid w:val="00407DF3"/>
    <w:rsid w:val="00410F5D"/>
    <w:rsid w:val="00411C97"/>
    <w:rsid w:val="00412049"/>
    <w:rsid w:val="00412310"/>
    <w:rsid w:val="004127B7"/>
    <w:rsid w:val="00413284"/>
    <w:rsid w:val="004135C1"/>
    <w:rsid w:val="00413603"/>
    <w:rsid w:val="00413AB3"/>
    <w:rsid w:val="0041471B"/>
    <w:rsid w:val="004148FC"/>
    <w:rsid w:val="004149E7"/>
    <w:rsid w:val="00414BC7"/>
    <w:rsid w:val="00414E2C"/>
    <w:rsid w:val="0041510F"/>
    <w:rsid w:val="004153B3"/>
    <w:rsid w:val="00415768"/>
    <w:rsid w:val="00415C3F"/>
    <w:rsid w:val="00416562"/>
    <w:rsid w:val="00416701"/>
    <w:rsid w:val="00416D32"/>
    <w:rsid w:val="00416F1A"/>
    <w:rsid w:val="00417041"/>
    <w:rsid w:val="00417404"/>
    <w:rsid w:val="00417F3D"/>
    <w:rsid w:val="00421198"/>
    <w:rsid w:val="0042133D"/>
    <w:rsid w:val="004216B2"/>
    <w:rsid w:val="004221B6"/>
    <w:rsid w:val="0042277C"/>
    <w:rsid w:val="00422976"/>
    <w:rsid w:val="00422D2D"/>
    <w:rsid w:val="0042303B"/>
    <w:rsid w:val="00423723"/>
    <w:rsid w:val="004239EA"/>
    <w:rsid w:val="00423A5C"/>
    <w:rsid w:val="00424246"/>
    <w:rsid w:val="00424398"/>
    <w:rsid w:val="004246B1"/>
    <w:rsid w:val="00424739"/>
    <w:rsid w:val="00424F13"/>
    <w:rsid w:val="0042588D"/>
    <w:rsid w:val="004263B9"/>
    <w:rsid w:val="00426445"/>
    <w:rsid w:val="00426AA4"/>
    <w:rsid w:val="00426FCD"/>
    <w:rsid w:val="004271E4"/>
    <w:rsid w:val="0042773F"/>
    <w:rsid w:val="00427CF7"/>
    <w:rsid w:val="00427EA6"/>
    <w:rsid w:val="00430100"/>
    <w:rsid w:val="0043014B"/>
    <w:rsid w:val="004302CB"/>
    <w:rsid w:val="004308D7"/>
    <w:rsid w:val="00430A94"/>
    <w:rsid w:val="00430B72"/>
    <w:rsid w:val="00430F9A"/>
    <w:rsid w:val="004317AC"/>
    <w:rsid w:val="00431B52"/>
    <w:rsid w:val="00432063"/>
    <w:rsid w:val="0043253B"/>
    <w:rsid w:val="004329DF"/>
    <w:rsid w:val="00433B09"/>
    <w:rsid w:val="00434552"/>
    <w:rsid w:val="004347F7"/>
    <w:rsid w:val="004348AB"/>
    <w:rsid w:val="00434AA7"/>
    <w:rsid w:val="00434FB0"/>
    <w:rsid w:val="00436432"/>
    <w:rsid w:val="0043698B"/>
    <w:rsid w:val="00436A6B"/>
    <w:rsid w:val="00437135"/>
    <w:rsid w:val="0043715F"/>
    <w:rsid w:val="0043745D"/>
    <w:rsid w:val="004374BC"/>
    <w:rsid w:val="004374EF"/>
    <w:rsid w:val="00437879"/>
    <w:rsid w:val="00437C49"/>
    <w:rsid w:val="00440B74"/>
    <w:rsid w:val="00441280"/>
    <w:rsid w:val="00441463"/>
    <w:rsid w:val="00441B4C"/>
    <w:rsid w:val="00441E26"/>
    <w:rsid w:val="004424D4"/>
    <w:rsid w:val="004425DE"/>
    <w:rsid w:val="0044301E"/>
    <w:rsid w:val="004433D5"/>
    <w:rsid w:val="004434D8"/>
    <w:rsid w:val="00444621"/>
    <w:rsid w:val="0044483D"/>
    <w:rsid w:val="00444B75"/>
    <w:rsid w:val="00444CE0"/>
    <w:rsid w:val="00444D26"/>
    <w:rsid w:val="00444D41"/>
    <w:rsid w:val="00445777"/>
    <w:rsid w:val="00445CBD"/>
    <w:rsid w:val="00445F32"/>
    <w:rsid w:val="004467F2"/>
    <w:rsid w:val="00446865"/>
    <w:rsid w:val="0045089A"/>
    <w:rsid w:val="00450C12"/>
    <w:rsid w:val="00450C4B"/>
    <w:rsid w:val="00451280"/>
    <w:rsid w:val="0045128D"/>
    <w:rsid w:val="00451A44"/>
    <w:rsid w:val="00451BAE"/>
    <w:rsid w:val="00451EC6"/>
    <w:rsid w:val="00452023"/>
    <w:rsid w:val="004534FF"/>
    <w:rsid w:val="00453555"/>
    <w:rsid w:val="0045377C"/>
    <w:rsid w:val="004541DE"/>
    <w:rsid w:val="00454628"/>
    <w:rsid w:val="0045473C"/>
    <w:rsid w:val="00454BD4"/>
    <w:rsid w:val="00454E8D"/>
    <w:rsid w:val="0045510C"/>
    <w:rsid w:val="004555E9"/>
    <w:rsid w:val="00455618"/>
    <w:rsid w:val="0045577B"/>
    <w:rsid w:val="00456624"/>
    <w:rsid w:val="00456630"/>
    <w:rsid w:val="00456CE3"/>
    <w:rsid w:val="00456CF5"/>
    <w:rsid w:val="00457864"/>
    <w:rsid w:val="004578FA"/>
    <w:rsid w:val="00457C73"/>
    <w:rsid w:val="00460233"/>
    <w:rsid w:val="004604DB"/>
    <w:rsid w:val="0046073E"/>
    <w:rsid w:val="00460B9C"/>
    <w:rsid w:val="00460DA2"/>
    <w:rsid w:val="00460DCA"/>
    <w:rsid w:val="00460DEA"/>
    <w:rsid w:val="00460EDC"/>
    <w:rsid w:val="004616D6"/>
    <w:rsid w:val="004618F7"/>
    <w:rsid w:val="0046240C"/>
    <w:rsid w:val="004627D3"/>
    <w:rsid w:val="004629BB"/>
    <w:rsid w:val="00462A0D"/>
    <w:rsid w:val="00462A50"/>
    <w:rsid w:val="00462B2A"/>
    <w:rsid w:val="00463A0E"/>
    <w:rsid w:val="00464195"/>
    <w:rsid w:val="00464361"/>
    <w:rsid w:val="004644C7"/>
    <w:rsid w:val="00464601"/>
    <w:rsid w:val="004646E4"/>
    <w:rsid w:val="00464CA9"/>
    <w:rsid w:val="0046503E"/>
    <w:rsid w:val="00465B14"/>
    <w:rsid w:val="00466281"/>
    <w:rsid w:val="0046631C"/>
    <w:rsid w:val="00466603"/>
    <w:rsid w:val="004667C7"/>
    <w:rsid w:val="004671EB"/>
    <w:rsid w:val="00467459"/>
    <w:rsid w:val="00467588"/>
    <w:rsid w:val="004676BB"/>
    <w:rsid w:val="00467713"/>
    <w:rsid w:val="0047035B"/>
    <w:rsid w:val="004708E7"/>
    <w:rsid w:val="00470B7E"/>
    <w:rsid w:val="00470DEE"/>
    <w:rsid w:val="004711A5"/>
    <w:rsid w:val="004712C7"/>
    <w:rsid w:val="00471C95"/>
    <w:rsid w:val="00471E50"/>
    <w:rsid w:val="00472F6A"/>
    <w:rsid w:val="0047329F"/>
    <w:rsid w:val="00473A38"/>
    <w:rsid w:val="00473CAD"/>
    <w:rsid w:val="00473CBD"/>
    <w:rsid w:val="00474230"/>
    <w:rsid w:val="004743E2"/>
    <w:rsid w:val="0047481A"/>
    <w:rsid w:val="00474BE4"/>
    <w:rsid w:val="00474FDE"/>
    <w:rsid w:val="00475051"/>
    <w:rsid w:val="0047547C"/>
    <w:rsid w:val="00476202"/>
    <w:rsid w:val="0047645D"/>
    <w:rsid w:val="00476901"/>
    <w:rsid w:val="00477646"/>
    <w:rsid w:val="004776A2"/>
    <w:rsid w:val="00477B52"/>
    <w:rsid w:val="00477B5F"/>
    <w:rsid w:val="0048000C"/>
    <w:rsid w:val="00480698"/>
    <w:rsid w:val="00480839"/>
    <w:rsid w:val="00480A5C"/>
    <w:rsid w:val="00480A8E"/>
    <w:rsid w:val="00480EAE"/>
    <w:rsid w:val="00481042"/>
    <w:rsid w:val="004816F2"/>
    <w:rsid w:val="0048180A"/>
    <w:rsid w:val="00481EA6"/>
    <w:rsid w:val="004826AE"/>
    <w:rsid w:val="00482E6A"/>
    <w:rsid w:val="00483739"/>
    <w:rsid w:val="00483955"/>
    <w:rsid w:val="0048489D"/>
    <w:rsid w:val="004858D7"/>
    <w:rsid w:val="00485FA4"/>
    <w:rsid w:val="00486A41"/>
    <w:rsid w:val="0048723B"/>
    <w:rsid w:val="004876FA"/>
    <w:rsid w:val="0048779F"/>
    <w:rsid w:val="0048784B"/>
    <w:rsid w:val="004900EF"/>
    <w:rsid w:val="004909F1"/>
    <w:rsid w:val="00490B00"/>
    <w:rsid w:val="00490C41"/>
    <w:rsid w:val="0049107D"/>
    <w:rsid w:val="0049187F"/>
    <w:rsid w:val="0049202C"/>
    <w:rsid w:val="0049214F"/>
    <w:rsid w:val="004926F0"/>
    <w:rsid w:val="00492BE6"/>
    <w:rsid w:val="0049316B"/>
    <w:rsid w:val="00493446"/>
    <w:rsid w:val="00493588"/>
    <w:rsid w:val="004935C7"/>
    <w:rsid w:val="00493693"/>
    <w:rsid w:val="00493908"/>
    <w:rsid w:val="00493E7B"/>
    <w:rsid w:val="004940E4"/>
    <w:rsid w:val="00494BF5"/>
    <w:rsid w:val="00494FC6"/>
    <w:rsid w:val="0049666F"/>
    <w:rsid w:val="00496A32"/>
    <w:rsid w:val="00496C8D"/>
    <w:rsid w:val="004977DC"/>
    <w:rsid w:val="00497EDE"/>
    <w:rsid w:val="004A044E"/>
    <w:rsid w:val="004A05A2"/>
    <w:rsid w:val="004A0895"/>
    <w:rsid w:val="004A0DB2"/>
    <w:rsid w:val="004A1841"/>
    <w:rsid w:val="004A1FE0"/>
    <w:rsid w:val="004A201C"/>
    <w:rsid w:val="004A21C0"/>
    <w:rsid w:val="004A236B"/>
    <w:rsid w:val="004A2846"/>
    <w:rsid w:val="004A2965"/>
    <w:rsid w:val="004A2AC6"/>
    <w:rsid w:val="004A2B67"/>
    <w:rsid w:val="004A2DD0"/>
    <w:rsid w:val="004A313C"/>
    <w:rsid w:val="004A34D1"/>
    <w:rsid w:val="004A34E5"/>
    <w:rsid w:val="004A357D"/>
    <w:rsid w:val="004A3637"/>
    <w:rsid w:val="004A3AAD"/>
    <w:rsid w:val="004A436B"/>
    <w:rsid w:val="004A48FD"/>
    <w:rsid w:val="004A4BC9"/>
    <w:rsid w:val="004A4C91"/>
    <w:rsid w:val="004A4F14"/>
    <w:rsid w:val="004A5703"/>
    <w:rsid w:val="004A6D11"/>
    <w:rsid w:val="004A6EC1"/>
    <w:rsid w:val="004A6EEB"/>
    <w:rsid w:val="004B00E9"/>
    <w:rsid w:val="004B060E"/>
    <w:rsid w:val="004B0727"/>
    <w:rsid w:val="004B0A77"/>
    <w:rsid w:val="004B11B0"/>
    <w:rsid w:val="004B122E"/>
    <w:rsid w:val="004B1341"/>
    <w:rsid w:val="004B1427"/>
    <w:rsid w:val="004B2794"/>
    <w:rsid w:val="004B2C5F"/>
    <w:rsid w:val="004B2E29"/>
    <w:rsid w:val="004B2F31"/>
    <w:rsid w:val="004B3E73"/>
    <w:rsid w:val="004B4139"/>
    <w:rsid w:val="004B453E"/>
    <w:rsid w:val="004B4FB1"/>
    <w:rsid w:val="004B5BF1"/>
    <w:rsid w:val="004B5E4E"/>
    <w:rsid w:val="004B5FD5"/>
    <w:rsid w:val="004B60E8"/>
    <w:rsid w:val="004B64A8"/>
    <w:rsid w:val="004B6653"/>
    <w:rsid w:val="004B6AAB"/>
    <w:rsid w:val="004B6FBC"/>
    <w:rsid w:val="004B7CAD"/>
    <w:rsid w:val="004B7F51"/>
    <w:rsid w:val="004C0A61"/>
    <w:rsid w:val="004C0F99"/>
    <w:rsid w:val="004C17CB"/>
    <w:rsid w:val="004C18BB"/>
    <w:rsid w:val="004C1B98"/>
    <w:rsid w:val="004C2D50"/>
    <w:rsid w:val="004C3E98"/>
    <w:rsid w:val="004C4E4A"/>
    <w:rsid w:val="004C50D7"/>
    <w:rsid w:val="004C5125"/>
    <w:rsid w:val="004C63D8"/>
    <w:rsid w:val="004C6427"/>
    <w:rsid w:val="004C6B26"/>
    <w:rsid w:val="004C6BC5"/>
    <w:rsid w:val="004C773E"/>
    <w:rsid w:val="004C7ED0"/>
    <w:rsid w:val="004D0825"/>
    <w:rsid w:val="004D0959"/>
    <w:rsid w:val="004D1025"/>
    <w:rsid w:val="004D1605"/>
    <w:rsid w:val="004D1874"/>
    <w:rsid w:val="004D1BB9"/>
    <w:rsid w:val="004D2173"/>
    <w:rsid w:val="004D2535"/>
    <w:rsid w:val="004D2546"/>
    <w:rsid w:val="004D3370"/>
    <w:rsid w:val="004D38B5"/>
    <w:rsid w:val="004D4293"/>
    <w:rsid w:val="004D4385"/>
    <w:rsid w:val="004D481B"/>
    <w:rsid w:val="004D4F38"/>
    <w:rsid w:val="004D4FD9"/>
    <w:rsid w:val="004D5234"/>
    <w:rsid w:val="004D5787"/>
    <w:rsid w:val="004D5B9B"/>
    <w:rsid w:val="004D5C2D"/>
    <w:rsid w:val="004D632C"/>
    <w:rsid w:val="004D64AA"/>
    <w:rsid w:val="004D65AD"/>
    <w:rsid w:val="004D6670"/>
    <w:rsid w:val="004D6828"/>
    <w:rsid w:val="004D70CB"/>
    <w:rsid w:val="004D78EB"/>
    <w:rsid w:val="004E1082"/>
    <w:rsid w:val="004E20F1"/>
    <w:rsid w:val="004E396C"/>
    <w:rsid w:val="004E448C"/>
    <w:rsid w:val="004E45E4"/>
    <w:rsid w:val="004E4B99"/>
    <w:rsid w:val="004E4FDD"/>
    <w:rsid w:val="004E5209"/>
    <w:rsid w:val="004E540A"/>
    <w:rsid w:val="004E561A"/>
    <w:rsid w:val="004E5EF3"/>
    <w:rsid w:val="004E61C6"/>
    <w:rsid w:val="004E63DC"/>
    <w:rsid w:val="004E6DCA"/>
    <w:rsid w:val="004E793F"/>
    <w:rsid w:val="004E7E62"/>
    <w:rsid w:val="004F0003"/>
    <w:rsid w:val="004F020C"/>
    <w:rsid w:val="004F02C1"/>
    <w:rsid w:val="004F098C"/>
    <w:rsid w:val="004F1038"/>
    <w:rsid w:val="004F14F8"/>
    <w:rsid w:val="004F1C24"/>
    <w:rsid w:val="004F1DE1"/>
    <w:rsid w:val="004F1DFA"/>
    <w:rsid w:val="004F239E"/>
    <w:rsid w:val="004F23C1"/>
    <w:rsid w:val="004F2649"/>
    <w:rsid w:val="004F2D64"/>
    <w:rsid w:val="004F2FE1"/>
    <w:rsid w:val="004F3937"/>
    <w:rsid w:val="004F3D3F"/>
    <w:rsid w:val="004F452A"/>
    <w:rsid w:val="004F4530"/>
    <w:rsid w:val="004F5EC9"/>
    <w:rsid w:val="004F6510"/>
    <w:rsid w:val="004F6924"/>
    <w:rsid w:val="004F7070"/>
    <w:rsid w:val="0050043D"/>
    <w:rsid w:val="005007A6"/>
    <w:rsid w:val="005007AA"/>
    <w:rsid w:val="00501228"/>
    <w:rsid w:val="0050142B"/>
    <w:rsid w:val="00501B18"/>
    <w:rsid w:val="00501B29"/>
    <w:rsid w:val="005022E9"/>
    <w:rsid w:val="0050236C"/>
    <w:rsid w:val="00502548"/>
    <w:rsid w:val="0050271F"/>
    <w:rsid w:val="005028BD"/>
    <w:rsid w:val="00502CA0"/>
    <w:rsid w:val="00502E96"/>
    <w:rsid w:val="005030DE"/>
    <w:rsid w:val="005034F8"/>
    <w:rsid w:val="00503515"/>
    <w:rsid w:val="005035BC"/>
    <w:rsid w:val="00504114"/>
    <w:rsid w:val="00504746"/>
    <w:rsid w:val="00506730"/>
    <w:rsid w:val="00506731"/>
    <w:rsid w:val="00506E0F"/>
    <w:rsid w:val="00506F58"/>
    <w:rsid w:val="005076FF"/>
    <w:rsid w:val="00507C0E"/>
    <w:rsid w:val="00510487"/>
    <w:rsid w:val="005105A1"/>
    <w:rsid w:val="0051068E"/>
    <w:rsid w:val="005109A4"/>
    <w:rsid w:val="005119E7"/>
    <w:rsid w:val="00512089"/>
    <w:rsid w:val="005121D3"/>
    <w:rsid w:val="0051222A"/>
    <w:rsid w:val="0051229D"/>
    <w:rsid w:val="00512760"/>
    <w:rsid w:val="00512830"/>
    <w:rsid w:val="00512A20"/>
    <w:rsid w:val="00512FF0"/>
    <w:rsid w:val="00513F7A"/>
    <w:rsid w:val="00514012"/>
    <w:rsid w:val="00514019"/>
    <w:rsid w:val="00514E47"/>
    <w:rsid w:val="005154CA"/>
    <w:rsid w:val="005155CC"/>
    <w:rsid w:val="0051684D"/>
    <w:rsid w:val="00516D7A"/>
    <w:rsid w:val="00517046"/>
    <w:rsid w:val="005203E7"/>
    <w:rsid w:val="00520463"/>
    <w:rsid w:val="005204B5"/>
    <w:rsid w:val="00520519"/>
    <w:rsid w:val="005206D9"/>
    <w:rsid w:val="005215B3"/>
    <w:rsid w:val="00521668"/>
    <w:rsid w:val="00521B1C"/>
    <w:rsid w:val="00521DCE"/>
    <w:rsid w:val="00522BFA"/>
    <w:rsid w:val="00522CDF"/>
    <w:rsid w:val="00522FCD"/>
    <w:rsid w:val="005242A4"/>
    <w:rsid w:val="00524401"/>
    <w:rsid w:val="0052457E"/>
    <w:rsid w:val="00524693"/>
    <w:rsid w:val="00524E27"/>
    <w:rsid w:val="00525138"/>
    <w:rsid w:val="00526223"/>
    <w:rsid w:val="005262FC"/>
    <w:rsid w:val="0052639B"/>
    <w:rsid w:val="00526C95"/>
    <w:rsid w:val="0052716E"/>
    <w:rsid w:val="00527E5E"/>
    <w:rsid w:val="005310FC"/>
    <w:rsid w:val="005314D6"/>
    <w:rsid w:val="00531A1A"/>
    <w:rsid w:val="00532B82"/>
    <w:rsid w:val="00533579"/>
    <w:rsid w:val="00533815"/>
    <w:rsid w:val="0053391A"/>
    <w:rsid w:val="005340AA"/>
    <w:rsid w:val="0053547C"/>
    <w:rsid w:val="00535855"/>
    <w:rsid w:val="00535D38"/>
    <w:rsid w:val="00535FC7"/>
    <w:rsid w:val="005367E4"/>
    <w:rsid w:val="00536898"/>
    <w:rsid w:val="00536BD7"/>
    <w:rsid w:val="00536C76"/>
    <w:rsid w:val="005373A3"/>
    <w:rsid w:val="0054059E"/>
    <w:rsid w:val="00540F67"/>
    <w:rsid w:val="0054184B"/>
    <w:rsid w:val="00541DB3"/>
    <w:rsid w:val="00541EC0"/>
    <w:rsid w:val="0054200D"/>
    <w:rsid w:val="005428B2"/>
    <w:rsid w:val="005428E3"/>
    <w:rsid w:val="0054291A"/>
    <w:rsid w:val="00542D35"/>
    <w:rsid w:val="00542EDB"/>
    <w:rsid w:val="00543EC4"/>
    <w:rsid w:val="00543EE0"/>
    <w:rsid w:val="00544AFC"/>
    <w:rsid w:val="005453B8"/>
    <w:rsid w:val="005469E0"/>
    <w:rsid w:val="005506FC"/>
    <w:rsid w:val="00550861"/>
    <w:rsid w:val="005509FD"/>
    <w:rsid w:val="00550A3F"/>
    <w:rsid w:val="00550C31"/>
    <w:rsid w:val="00550C4E"/>
    <w:rsid w:val="00550F4E"/>
    <w:rsid w:val="00551D29"/>
    <w:rsid w:val="00553A03"/>
    <w:rsid w:val="00553A15"/>
    <w:rsid w:val="00553D55"/>
    <w:rsid w:val="00553E3F"/>
    <w:rsid w:val="00554387"/>
    <w:rsid w:val="00554D79"/>
    <w:rsid w:val="00554FF2"/>
    <w:rsid w:val="00555079"/>
    <w:rsid w:val="0055540B"/>
    <w:rsid w:val="00555A52"/>
    <w:rsid w:val="00555E3B"/>
    <w:rsid w:val="00556261"/>
    <w:rsid w:val="005600BF"/>
    <w:rsid w:val="005607FB"/>
    <w:rsid w:val="0056153D"/>
    <w:rsid w:val="00561C7F"/>
    <w:rsid w:val="005622F3"/>
    <w:rsid w:val="00563100"/>
    <w:rsid w:val="00563C16"/>
    <w:rsid w:val="00563E1C"/>
    <w:rsid w:val="00563F31"/>
    <w:rsid w:val="00564290"/>
    <w:rsid w:val="005647B7"/>
    <w:rsid w:val="00565578"/>
    <w:rsid w:val="005656C8"/>
    <w:rsid w:val="00565C60"/>
    <w:rsid w:val="00566BC0"/>
    <w:rsid w:val="00566D97"/>
    <w:rsid w:val="00566FAE"/>
    <w:rsid w:val="0056779A"/>
    <w:rsid w:val="00567AEE"/>
    <w:rsid w:val="00567F7B"/>
    <w:rsid w:val="005704D5"/>
    <w:rsid w:val="005706D6"/>
    <w:rsid w:val="00570E19"/>
    <w:rsid w:val="00570F25"/>
    <w:rsid w:val="00571099"/>
    <w:rsid w:val="005710DF"/>
    <w:rsid w:val="0057118A"/>
    <w:rsid w:val="005712C6"/>
    <w:rsid w:val="00572BD5"/>
    <w:rsid w:val="00573258"/>
    <w:rsid w:val="00573D94"/>
    <w:rsid w:val="00573E83"/>
    <w:rsid w:val="0057411A"/>
    <w:rsid w:val="005744DA"/>
    <w:rsid w:val="005748D9"/>
    <w:rsid w:val="00574C5A"/>
    <w:rsid w:val="00574F8F"/>
    <w:rsid w:val="0057529C"/>
    <w:rsid w:val="00575BB8"/>
    <w:rsid w:val="00575CC7"/>
    <w:rsid w:val="00575EFC"/>
    <w:rsid w:val="005762FF"/>
    <w:rsid w:val="00576945"/>
    <w:rsid w:val="00576C82"/>
    <w:rsid w:val="00576D1B"/>
    <w:rsid w:val="00577B89"/>
    <w:rsid w:val="00577C44"/>
    <w:rsid w:val="00577C6C"/>
    <w:rsid w:val="005805DE"/>
    <w:rsid w:val="00580893"/>
    <w:rsid w:val="005812DF"/>
    <w:rsid w:val="00581368"/>
    <w:rsid w:val="00581503"/>
    <w:rsid w:val="0058159C"/>
    <w:rsid w:val="00581665"/>
    <w:rsid w:val="005817B4"/>
    <w:rsid w:val="005823A2"/>
    <w:rsid w:val="00582558"/>
    <w:rsid w:val="00582B27"/>
    <w:rsid w:val="00582CEA"/>
    <w:rsid w:val="00583608"/>
    <w:rsid w:val="00584896"/>
    <w:rsid w:val="00584F6E"/>
    <w:rsid w:val="00585034"/>
    <w:rsid w:val="00585355"/>
    <w:rsid w:val="0058592A"/>
    <w:rsid w:val="00585A32"/>
    <w:rsid w:val="00585DB7"/>
    <w:rsid w:val="00585F65"/>
    <w:rsid w:val="005869C7"/>
    <w:rsid w:val="00586B14"/>
    <w:rsid w:val="0058707E"/>
    <w:rsid w:val="005871DE"/>
    <w:rsid w:val="00587257"/>
    <w:rsid w:val="00587392"/>
    <w:rsid w:val="005876A7"/>
    <w:rsid w:val="00587758"/>
    <w:rsid w:val="0059122D"/>
    <w:rsid w:val="00591EBB"/>
    <w:rsid w:val="005920FB"/>
    <w:rsid w:val="00592512"/>
    <w:rsid w:val="0059251D"/>
    <w:rsid w:val="0059257C"/>
    <w:rsid w:val="00592AC7"/>
    <w:rsid w:val="00592F21"/>
    <w:rsid w:val="0059393F"/>
    <w:rsid w:val="00593AA3"/>
    <w:rsid w:val="00593E99"/>
    <w:rsid w:val="005942C7"/>
    <w:rsid w:val="0059460E"/>
    <w:rsid w:val="00594C18"/>
    <w:rsid w:val="00594C67"/>
    <w:rsid w:val="00594E93"/>
    <w:rsid w:val="0059523D"/>
    <w:rsid w:val="005959D0"/>
    <w:rsid w:val="00595A14"/>
    <w:rsid w:val="00595C14"/>
    <w:rsid w:val="00595E6A"/>
    <w:rsid w:val="00595E9D"/>
    <w:rsid w:val="005960A7"/>
    <w:rsid w:val="00596534"/>
    <w:rsid w:val="005965FC"/>
    <w:rsid w:val="00596F2E"/>
    <w:rsid w:val="0059711C"/>
    <w:rsid w:val="00597270"/>
    <w:rsid w:val="005974B9"/>
    <w:rsid w:val="0059763D"/>
    <w:rsid w:val="00597A07"/>
    <w:rsid w:val="00597C36"/>
    <w:rsid w:val="005A0103"/>
    <w:rsid w:val="005A0971"/>
    <w:rsid w:val="005A1487"/>
    <w:rsid w:val="005A1B3D"/>
    <w:rsid w:val="005A27B3"/>
    <w:rsid w:val="005A27F4"/>
    <w:rsid w:val="005A2C3B"/>
    <w:rsid w:val="005A32C5"/>
    <w:rsid w:val="005A39D8"/>
    <w:rsid w:val="005A41B2"/>
    <w:rsid w:val="005A4348"/>
    <w:rsid w:val="005A46B9"/>
    <w:rsid w:val="005A5137"/>
    <w:rsid w:val="005A566C"/>
    <w:rsid w:val="005A578B"/>
    <w:rsid w:val="005A5831"/>
    <w:rsid w:val="005A5E3F"/>
    <w:rsid w:val="005A65A3"/>
    <w:rsid w:val="005A6E19"/>
    <w:rsid w:val="005A6E24"/>
    <w:rsid w:val="005A7341"/>
    <w:rsid w:val="005A76C7"/>
    <w:rsid w:val="005A7948"/>
    <w:rsid w:val="005A7D68"/>
    <w:rsid w:val="005B03E2"/>
    <w:rsid w:val="005B072F"/>
    <w:rsid w:val="005B0C95"/>
    <w:rsid w:val="005B0CAF"/>
    <w:rsid w:val="005B103A"/>
    <w:rsid w:val="005B18A4"/>
    <w:rsid w:val="005B1C36"/>
    <w:rsid w:val="005B2237"/>
    <w:rsid w:val="005B264E"/>
    <w:rsid w:val="005B270E"/>
    <w:rsid w:val="005B36A0"/>
    <w:rsid w:val="005B36EC"/>
    <w:rsid w:val="005B3793"/>
    <w:rsid w:val="005B3BD2"/>
    <w:rsid w:val="005B4350"/>
    <w:rsid w:val="005B56A0"/>
    <w:rsid w:val="005B5895"/>
    <w:rsid w:val="005B6221"/>
    <w:rsid w:val="005B6493"/>
    <w:rsid w:val="005B6988"/>
    <w:rsid w:val="005B72C8"/>
    <w:rsid w:val="005B7552"/>
    <w:rsid w:val="005C0E7E"/>
    <w:rsid w:val="005C1151"/>
    <w:rsid w:val="005C15B9"/>
    <w:rsid w:val="005C1867"/>
    <w:rsid w:val="005C18FC"/>
    <w:rsid w:val="005C1E0B"/>
    <w:rsid w:val="005C1F17"/>
    <w:rsid w:val="005C2046"/>
    <w:rsid w:val="005C22FB"/>
    <w:rsid w:val="005C24B8"/>
    <w:rsid w:val="005C273C"/>
    <w:rsid w:val="005C2E78"/>
    <w:rsid w:val="005C32BA"/>
    <w:rsid w:val="005C37B4"/>
    <w:rsid w:val="005C392F"/>
    <w:rsid w:val="005C40AD"/>
    <w:rsid w:val="005C40C6"/>
    <w:rsid w:val="005C48B9"/>
    <w:rsid w:val="005C4BEB"/>
    <w:rsid w:val="005C57F8"/>
    <w:rsid w:val="005C5BF9"/>
    <w:rsid w:val="005C5CBD"/>
    <w:rsid w:val="005C71AC"/>
    <w:rsid w:val="005C7370"/>
    <w:rsid w:val="005D0040"/>
    <w:rsid w:val="005D05BC"/>
    <w:rsid w:val="005D078F"/>
    <w:rsid w:val="005D08F2"/>
    <w:rsid w:val="005D0EF4"/>
    <w:rsid w:val="005D1909"/>
    <w:rsid w:val="005D1AFA"/>
    <w:rsid w:val="005D29DE"/>
    <w:rsid w:val="005D3037"/>
    <w:rsid w:val="005D4211"/>
    <w:rsid w:val="005D45FF"/>
    <w:rsid w:val="005D4685"/>
    <w:rsid w:val="005D46D5"/>
    <w:rsid w:val="005D4FB2"/>
    <w:rsid w:val="005D58C7"/>
    <w:rsid w:val="005D5C94"/>
    <w:rsid w:val="005D5FC7"/>
    <w:rsid w:val="005D6D52"/>
    <w:rsid w:val="005D6F2D"/>
    <w:rsid w:val="005D702B"/>
    <w:rsid w:val="005D7828"/>
    <w:rsid w:val="005E00FE"/>
    <w:rsid w:val="005E010C"/>
    <w:rsid w:val="005E037A"/>
    <w:rsid w:val="005E05EA"/>
    <w:rsid w:val="005E0D76"/>
    <w:rsid w:val="005E1366"/>
    <w:rsid w:val="005E1B9C"/>
    <w:rsid w:val="005E1F81"/>
    <w:rsid w:val="005E219A"/>
    <w:rsid w:val="005E2376"/>
    <w:rsid w:val="005E2FE6"/>
    <w:rsid w:val="005E3EE9"/>
    <w:rsid w:val="005E3FB9"/>
    <w:rsid w:val="005E43AE"/>
    <w:rsid w:val="005E44F2"/>
    <w:rsid w:val="005E4794"/>
    <w:rsid w:val="005E4882"/>
    <w:rsid w:val="005E5140"/>
    <w:rsid w:val="005E52A7"/>
    <w:rsid w:val="005E59D8"/>
    <w:rsid w:val="005E5E3A"/>
    <w:rsid w:val="005E5EFF"/>
    <w:rsid w:val="005E6601"/>
    <w:rsid w:val="005E672A"/>
    <w:rsid w:val="005E6774"/>
    <w:rsid w:val="005E6E43"/>
    <w:rsid w:val="005E6E65"/>
    <w:rsid w:val="005E7241"/>
    <w:rsid w:val="005E754B"/>
    <w:rsid w:val="005E7ED3"/>
    <w:rsid w:val="005F0511"/>
    <w:rsid w:val="005F0951"/>
    <w:rsid w:val="005F09C3"/>
    <w:rsid w:val="005F0DAB"/>
    <w:rsid w:val="005F120C"/>
    <w:rsid w:val="005F1951"/>
    <w:rsid w:val="005F1BB7"/>
    <w:rsid w:val="005F1DD6"/>
    <w:rsid w:val="005F1E74"/>
    <w:rsid w:val="005F2029"/>
    <w:rsid w:val="005F214E"/>
    <w:rsid w:val="005F21DE"/>
    <w:rsid w:val="005F25E0"/>
    <w:rsid w:val="005F27E0"/>
    <w:rsid w:val="005F2820"/>
    <w:rsid w:val="005F282B"/>
    <w:rsid w:val="005F2A7B"/>
    <w:rsid w:val="005F3612"/>
    <w:rsid w:val="005F3E30"/>
    <w:rsid w:val="005F3E9C"/>
    <w:rsid w:val="005F43CA"/>
    <w:rsid w:val="005F4BCA"/>
    <w:rsid w:val="005F50F0"/>
    <w:rsid w:val="005F53D7"/>
    <w:rsid w:val="005F5A4A"/>
    <w:rsid w:val="005F5A58"/>
    <w:rsid w:val="005F5EEE"/>
    <w:rsid w:val="005F62DC"/>
    <w:rsid w:val="005F74B8"/>
    <w:rsid w:val="005F76F5"/>
    <w:rsid w:val="005F7996"/>
    <w:rsid w:val="00600687"/>
    <w:rsid w:val="006008E0"/>
    <w:rsid w:val="00601941"/>
    <w:rsid w:val="00601C0E"/>
    <w:rsid w:val="00601F89"/>
    <w:rsid w:val="0060276A"/>
    <w:rsid w:val="00602FA3"/>
    <w:rsid w:val="0060343E"/>
    <w:rsid w:val="006035BC"/>
    <w:rsid w:val="00605479"/>
    <w:rsid w:val="006056EA"/>
    <w:rsid w:val="0060590B"/>
    <w:rsid w:val="00605C53"/>
    <w:rsid w:val="0060627F"/>
    <w:rsid w:val="00606EB8"/>
    <w:rsid w:val="00607310"/>
    <w:rsid w:val="00607FE8"/>
    <w:rsid w:val="0061011C"/>
    <w:rsid w:val="006101D7"/>
    <w:rsid w:val="00611191"/>
    <w:rsid w:val="0061120B"/>
    <w:rsid w:val="0061163E"/>
    <w:rsid w:val="0061175F"/>
    <w:rsid w:val="00611FFF"/>
    <w:rsid w:val="006126A9"/>
    <w:rsid w:val="00612C81"/>
    <w:rsid w:val="00612E9A"/>
    <w:rsid w:val="00614568"/>
    <w:rsid w:val="00614BAD"/>
    <w:rsid w:val="00614C0C"/>
    <w:rsid w:val="00614D77"/>
    <w:rsid w:val="00614EDF"/>
    <w:rsid w:val="00614F36"/>
    <w:rsid w:val="006153E6"/>
    <w:rsid w:val="00615E09"/>
    <w:rsid w:val="00615E64"/>
    <w:rsid w:val="006160B3"/>
    <w:rsid w:val="0061624E"/>
    <w:rsid w:val="0061625D"/>
    <w:rsid w:val="006165F0"/>
    <w:rsid w:val="00616B48"/>
    <w:rsid w:val="00616B93"/>
    <w:rsid w:val="00617BBC"/>
    <w:rsid w:val="00617DCB"/>
    <w:rsid w:val="00620078"/>
    <w:rsid w:val="00620742"/>
    <w:rsid w:val="006208AC"/>
    <w:rsid w:val="00620B2F"/>
    <w:rsid w:val="00622B9A"/>
    <w:rsid w:val="00622C39"/>
    <w:rsid w:val="00622F6B"/>
    <w:rsid w:val="006239E7"/>
    <w:rsid w:val="00623BF6"/>
    <w:rsid w:val="00625A06"/>
    <w:rsid w:val="00625B01"/>
    <w:rsid w:val="006262FD"/>
    <w:rsid w:val="00626860"/>
    <w:rsid w:val="00626888"/>
    <w:rsid w:val="00626A4A"/>
    <w:rsid w:val="00626C96"/>
    <w:rsid w:val="0062727E"/>
    <w:rsid w:val="00630444"/>
    <w:rsid w:val="00630A1C"/>
    <w:rsid w:val="00630A34"/>
    <w:rsid w:val="00630BC0"/>
    <w:rsid w:val="00630C07"/>
    <w:rsid w:val="006311D6"/>
    <w:rsid w:val="006314AB"/>
    <w:rsid w:val="006319DE"/>
    <w:rsid w:val="00632302"/>
    <w:rsid w:val="006325FF"/>
    <w:rsid w:val="00632B0C"/>
    <w:rsid w:val="00632B3E"/>
    <w:rsid w:val="006335F7"/>
    <w:rsid w:val="006337BC"/>
    <w:rsid w:val="006352A8"/>
    <w:rsid w:val="0063573B"/>
    <w:rsid w:val="00635DFB"/>
    <w:rsid w:val="00635F33"/>
    <w:rsid w:val="00637105"/>
    <w:rsid w:val="006376AC"/>
    <w:rsid w:val="00637799"/>
    <w:rsid w:val="006378EB"/>
    <w:rsid w:val="00637A3B"/>
    <w:rsid w:val="00637C3E"/>
    <w:rsid w:val="00640634"/>
    <w:rsid w:val="00640965"/>
    <w:rsid w:val="00640B2C"/>
    <w:rsid w:val="00640BB6"/>
    <w:rsid w:val="00641111"/>
    <w:rsid w:val="006416EF"/>
    <w:rsid w:val="00641C41"/>
    <w:rsid w:val="0064247C"/>
    <w:rsid w:val="00642AA7"/>
    <w:rsid w:val="00642BB4"/>
    <w:rsid w:val="00642EA2"/>
    <w:rsid w:val="006438F2"/>
    <w:rsid w:val="0064407F"/>
    <w:rsid w:val="006451E8"/>
    <w:rsid w:val="006455D9"/>
    <w:rsid w:val="0064568A"/>
    <w:rsid w:val="00645D2F"/>
    <w:rsid w:val="00646052"/>
    <w:rsid w:val="00646646"/>
    <w:rsid w:val="006470E3"/>
    <w:rsid w:val="00647150"/>
    <w:rsid w:val="006476C4"/>
    <w:rsid w:val="00650838"/>
    <w:rsid w:val="00650910"/>
    <w:rsid w:val="00650A66"/>
    <w:rsid w:val="00650CC6"/>
    <w:rsid w:val="00650D5A"/>
    <w:rsid w:val="00650FBC"/>
    <w:rsid w:val="00651C1C"/>
    <w:rsid w:val="00651FA6"/>
    <w:rsid w:val="006520D5"/>
    <w:rsid w:val="00652FD9"/>
    <w:rsid w:val="006533EA"/>
    <w:rsid w:val="00653593"/>
    <w:rsid w:val="00653779"/>
    <w:rsid w:val="006537B6"/>
    <w:rsid w:val="00653CA2"/>
    <w:rsid w:val="00654B2C"/>
    <w:rsid w:val="006558CA"/>
    <w:rsid w:val="00655F6A"/>
    <w:rsid w:val="00656681"/>
    <w:rsid w:val="006569FF"/>
    <w:rsid w:val="00656A3B"/>
    <w:rsid w:val="006570C0"/>
    <w:rsid w:val="00657A09"/>
    <w:rsid w:val="00657C29"/>
    <w:rsid w:val="00657D7F"/>
    <w:rsid w:val="00657F9B"/>
    <w:rsid w:val="00660104"/>
    <w:rsid w:val="006606C2"/>
    <w:rsid w:val="006608DD"/>
    <w:rsid w:val="00660D68"/>
    <w:rsid w:val="006630CA"/>
    <w:rsid w:val="00663222"/>
    <w:rsid w:val="006639B3"/>
    <w:rsid w:val="00663A06"/>
    <w:rsid w:val="00663CC9"/>
    <w:rsid w:val="00663ED0"/>
    <w:rsid w:val="00663F07"/>
    <w:rsid w:val="00664EA4"/>
    <w:rsid w:val="00665115"/>
    <w:rsid w:val="0066569C"/>
    <w:rsid w:val="006658C0"/>
    <w:rsid w:val="00665AD0"/>
    <w:rsid w:val="00665BDF"/>
    <w:rsid w:val="00666473"/>
    <w:rsid w:val="006665CA"/>
    <w:rsid w:val="006666B6"/>
    <w:rsid w:val="00666AD6"/>
    <w:rsid w:val="00666CB8"/>
    <w:rsid w:val="00666CC8"/>
    <w:rsid w:val="00667D27"/>
    <w:rsid w:val="00670072"/>
    <w:rsid w:val="006710D5"/>
    <w:rsid w:val="00671476"/>
    <w:rsid w:val="00671AC0"/>
    <w:rsid w:val="00672B8F"/>
    <w:rsid w:val="00673EF9"/>
    <w:rsid w:val="006742AB"/>
    <w:rsid w:val="0067437B"/>
    <w:rsid w:val="00674E22"/>
    <w:rsid w:val="00675AE9"/>
    <w:rsid w:val="00675F80"/>
    <w:rsid w:val="006766B9"/>
    <w:rsid w:val="00676779"/>
    <w:rsid w:val="0067686B"/>
    <w:rsid w:val="006768FC"/>
    <w:rsid w:val="0067698C"/>
    <w:rsid w:val="006769BF"/>
    <w:rsid w:val="00676EAF"/>
    <w:rsid w:val="00677612"/>
    <w:rsid w:val="00677DC1"/>
    <w:rsid w:val="006811B1"/>
    <w:rsid w:val="006812E7"/>
    <w:rsid w:val="00681BD8"/>
    <w:rsid w:val="00681E34"/>
    <w:rsid w:val="006825EB"/>
    <w:rsid w:val="00682C2E"/>
    <w:rsid w:val="00683139"/>
    <w:rsid w:val="00683B6A"/>
    <w:rsid w:val="00683E9B"/>
    <w:rsid w:val="006840DF"/>
    <w:rsid w:val="006842B9"/>
    <w:rsid w:val="00684516"/>
    <w:rsid w:val="00684519"/>
    <w:rsid w:val="00684533"/>
    <w:rsid w:val="00684728"/>
    <w:rsid w:val="00684905"/>
    <w:rsid w:val="00684E95"/>
    <w:rsid w:val="006854FC"/>
    <w:rsid w:val="00685EC1"/>
    <w:rsid w:val="00686341"/>
    <w:rsid w:val="00686CD3"/>
    <w:rsid w:val="00686F00"/>
    <w:rsid w:val="00687B79"/>
    <w:rsid w:val="00687F86"/>
    <w:rsid w:val="0069049E"/>
    <w:rsid w:val="00690688"/>
    <w:rsid w:val="0069097F"/>
    <w:rsid w:val="006911C0"/>
    <w:rsid w:val="006912AD"/>
    <w:rsid w:val="00691674"/>
    <w:rsid w:val="00691864"/>
    <w:rsid w:val="0069252F"/>
    <w:rsid w:val="00692DD5"/>
    <w:rsid w:val="0069300C"/>
    <w:rsid w:val="00693166"/>
    <w:rsid w:val="00693210"/>
    <w:rsid w:val="00693589"/>
    <w:rsid w:val="00694996"/>
    <w:rsid w:val="00694B0F"/>
    <w:rsid w:val="00694D41"/>
    <w:rsid w:val="006952FC"/>
    <w:rsid w:val="006956ED"/>
    <w:rsid w:val="006959DE"/>
    <w:rsid w:val="00695A4B"/>
    <w:rsid w:val="00696156"/>
    <w:rsid w:val="0069624D"/>
    <w:rsid w:val="00696821"/>
    <w:rsid w:val="00696C5B"/>
    <w:rsid w:val="00696E7B"/>
    <w:rsid w:val="00697107"/>
    <w:rsid w:val="0069753D"/>
    <w:rsid w:val="006A03E7"/>
    <w:rsid w:val="006A0D23"/>
    <w:rsid w:val="006A1392"/>
    <w:rsid w:val="006A15CF"/>
    <w:rsid w:val="006A17DF"/>
    <w:rsid w:val="006A1D33"/>
    <w:rsid w:val="006A1F4D"/>
    <w:rsid w:val="006A2356"/>
    <w:rsid w:val="006A2683"/>
    <w:rsid w:val="006A2CA9"/>
    <w:rsid w:val="006A31F1"/>
    <w:rsid w:val="006A3FCC"/>
    <w:rsid w:val="006A4A6B"/>
    <w:rsid w:val="006A4AB9"/>
    <w:rsid w:val="006A4E09"/>
    <w:rsid w:val="006A4E7C"/>
    <w:rsid w:val="006A5328"/>
    <w:rsid w:val="006A54BB"/>
    <w:rsid w:val="006A5B11"/>
    <w:rsid w:val="006A61B6"/>
    <w:rsid w:val="006A694B"/>
    <w:rsid w:val="006A6CF9"/>
    <w:rsid w:val="006A6F29"/>
    <w:rsid w:val="006A75C4"/>
    <w:rsid w:val="006A7F30"/>
    <w:rsid w:val="006B0960"/>
    <w:rsid w:val="006B0A8E"/>
    <w:rsid w:val="006B17CA"/>
    <w:rsid w:val="006B1A9A"/>
    <w:rsid w:val="006B1F1B"/>
    <w:rsid w:val="006B2C8D"/>
    <w:rsid w:val="006B2D78"/>
    <w:rsid w:val="006B2E96"/>
    <w:rsid w:val="006B3C47"/>
    <w:rsid w:val="006B479C"/>
    <w:rsid w:val="006B4FE0"/>
    <w:rsid w:val="006B529D"/>
    <w:rsid w:val="006B556B"/>
    <w:rsid w:val="006B5A44"/>
    <w:rsid w:val="006B5D1C"/>
    <w:rsid w:val="006B5FDD"/>
    <w:rsid w:val="006B724D"/>
    <w:rsid w:val="006B726C"/>
    <w:rsid w:val="006B758C"/>
    <w:rsid w:val="006B7A0C"/>
    <w:rsid w:val="006B7A54"/>
    <w:rsid w:val="006B7B01"/>
    <w:rsid w:val="006B7D99"/>
    <w:rsid w:val="006C03A7"/>
    <w:rsid w:val="006C0E3E"/>
    <w:rsid w:val="006C102F"/>
    <w:rsid w:val="006C1786"/>
    <w:rsid w:val="006C20BB"/>
    <w:rsid w:val="006C3117"/>
    <w:rsid w:val="006C3AAA"/>
    <w:rsid w:val="006C47F9"/>
    <w:rsid w:val="006C488B"/>
    <w:rsid w:val="006C5504"/>
    <w:rsid w:val="006C5702"/>
    <w:rsid w:val="006C60D0"/>
    <w:rsid w:val="006C60F1"/>
    <w:rsid w:val="006C66C3"/>
    <w:rsid w:val="006C676E"/>
    <w:rsid w:val="006C6A85"/>
    <w:rsid w:val="006C6A8D"/>
    <w:rsid w:val="006C6C8D"/>
    <w:rsid w:val="006C7710"/>
    <w:rsid w:val="006C7928"/>
    <w:rsid w:val="006C7FF1"/>
    <w:rsid w:val="006D0103"/>
    <w:rsid w:val="006D0157"/>
    <w:rsid w:val="006D01B5"/>
    <w:rsid w:val="006D0724"/>
    <w:rsid w:val="006D072E"/>
    <w:rsid w:val="006D0DEF"/>
    <w:rsid w:val="006D11FA"/>
    <w:rsid w:val="006D1679"/>
    <w:rsid w:val="006D1CA3"/>
    <w:rsid w:val="006D242E"/>
    <w:rsid w:val="006D25BC"/>
    <w:rsid w:val="006D28C7"/>
    <w:rsid w:val="006D2B2B"/>
    <w:rsid w:val="006D378A"/>
    <w:rsid w:val="006D43EA"/>
    <w:rsid w:val="006D4502"/>
    <w:rsid w:val="006D4516"/>
    <w:rsid w:val="006D49AA"/>
    <w:rsid w:val="006D4A53"/>
    <w:rsid w:val="006D4C78"/>
    <w:rsid w:val="006D4D08"/>
    <w:rsid w:val="006D4E0F"/>
    <w:rsid w:val="006D5C1A"/>
    <w:rsid w:val="006D6775"/>
    <w:rsid w:val="006D696D"/>
    <w:rsid w:val="006D6C02"/>
    <w:rsid w:val="006D6C04"/>
    <w:rsid w:val="006D6DC9"/>
    <w:rsid w:val="006D745D"/>
    <w:rsid w:val="006D766F"/>
    <w:rsid w:val="006D7710"/>
    <w:rsid w:val="006E007A"/>
    <w:rsid w:val="006E0DDF"/>
    <w:rsid w:val="006E10ED"/>
    <w:rsid w:val="006E14BF"/>
    <w:rsid w:val="006E1546"/>
    <w:rsid w:val="006E188B"/>
    <w:rsid w:val="006E1BD9"/>
    <w:rsid w:val="006E1E61"/>
    <w:rsid w:val="006E231B"/>
    <w:rsid w:val="006E24F3"/>
    <w:rsid w:val="006E271B"/>
    <w:rsid w:val="006E29D8"/>
    <w:rsid w:val="006E2BEA"/>
    <w:rsid w:val="006E3130"/>
    <w:rsid w:val="006E341D"/>
    <w:rsid w:val="006E3551"/>
    <w:rsid w:val="006E40CF"/>
    <w:rsid w:val="006E46EB"/>
    <w:rsid w:val="006E4A64"/>
    <w:rsid w:val="006E4EB4"/>
    <w:rsid w:val="006E4F2F"/>
    <w:rsid w:val="006E55B7"/>
    <w:rsid w:val="006E6619"/>
    <w:rsid w:val="006E71FB"/>
    <w:rsid w:val="006E772C"/>
    <w:rsid w:val="006E788B"/>
    <w:rsid w:val="006E7EBB"/>
    <w:rsid w:val="006F006C"/>
    <w:rsid w:val="006F05BA"/>
    <w:rsid w:val="006F07DB"/>
    <w:rsid w:val="006F0AB2"/>
    <w:rsid w:val="006F1384"/>
    <w:rsid w:val="006F182B"/>
    <w:rsid w:val="006F19A5"/>
    <w:rsid w:val="006F1AF9"/>
    <w:rsid w:val="006F21BB"/>
    <w:rsid w:val="006F2B43"/>
    <w:rsid w:val="006F3242"/>
    <w:rsid w:val="006F3821"/>
    <w:rsid w:val="006F3969"/>
    <w:rsid w:val="006F4A9A"/>
    <w:rsid w:val="006F5232"/>
    <w:rsid w:val="006F5875"/>
    <w:rsid w:val="006F6CCA"/>
    <w:rsid w:val="006F7465"/>
    <w:rsid w:val="006F76A8"/>
    <w:rsid w:val="006F7932"/>
    <w:rsid w:val="006F79D9"/>
    <w:rsid w:val="00700432"/>
    <w:rsid w:val="0070056E"/>
    <w:rsid w:val="007005E7"/>
    <w:rsid w:val="007009B5"/>
    <w:rsid w:val="0070154D"/>
    <w:rsid w:val="00701855"/>
    <w:rsid w:val="0070195D"/>
    <w:rsid w:val="007020C5"/>
    <w:rsid w:val="007022A5"/>
    <w:rsid w:val="0070251F"/>
    <w:rsid w:val="00702621"/>
    <w:rsid w:val="007032CF"/>
    <w:rsid w:val="0070354C"/>
    <w:rsid w:val="00703C6E"/>
    <w:rsid w:val="00704923"/>
    <w:rsid w:val="00704F9A"/>
    <w:rsid w:val="007054D4"/>
    <w:rsid w:val="007056DF"/>
    <w:rsid w:val="00705A8E"/>
    <w:rsid w:val="00705AB3"/>
    <w:rsid w:val="00705B43"/>
    <w:rsid w:val="00705C0F"/>
    <w:rsid w:val="007061EE"/>
    <w:rsid w:val="00706EA6"/>
    <w:rsid w:val="00707391"/>
    <w:rsid w:val="0071016C"/>
    <w:rsid w:val="0071032E"/>
    <w:rsid w:val="00711E5E"/>
    <w:rsid w:val="00712054"/>
    <w:rsid w:val="007127AD"/>
    <w:rsid w:val="007128C4"/>
    <w:rsid w:val="00712DFB"/>
    <w:rsid w:val="00713287"/>
    <w:rsid w:val="00713968"/>
    <w:rsid w:val="00714558"/>
    <w:rsid w:val="00714897"/>
    <w:rsid w:val="0071493D"/>
    <w:rsid w:val="00715227"/>
    <w:rsid w:val="007157D4"/>
    <w:rsid w:val="00715A48"/>
    <w:rsid w:val="0071621D"/>
    <w:rsid w:val="007162B7"/>
    <w:rsid w:val="0071655D"/>
    <w:rsid w:val="00716639"/>
    <w:rsid w:val="00716852"/>
    <w:rsid w:val="00716932"/>
    <w:rsid w:val="00716A6B"/>
    <w:rsid w:val="00716FB1"/>
    <w:rsid w:val="007175CB"/>
    <w:rsid w:val="00720047"/>
    <w:rsid w:val="00720183"/>
    <w:rsid w:val="007202F3"/>
    <w:rsid w:val="007208F7"/>
    <w:rsid w:val="00720C32"/>
    <w:rsid w:val="00720CA2"/>
    <w:rsid w:val="00720FBB"/>
    <w:rsid w:val="00721028"/>
    <w:rsid w:val="0072119C"/>
    <w:rsid w:val="007213DA"/>
    <w:rsid w:val="0072150C"/>
    <w:rsid w:val="0072186A"/>
    <w:rsid w:val="00721E26"/>
    <w:rsid w:val="00722092"/>
    <w:rsid w:val="007222AF"/>
    <w:rsid w:val="00722684"/>
    <w:rsid w:val="007231C9"/>
    <w:rsid w:val="00723899"/>
    <w:rsid w:val="00723985"/>
    <w:rsid w:val="00723AB1"/>
    <w:rsid w:val="00724971"/>
    <w:rsid w:val="00725DBB"/>
    <w:rsid w:val="0072620D"/>
    <w:rsid w:val="00726545"/>
    <w:rsid w:val="00726555"/>
    <w:rsid w:val="007265F5"/>
    <w:rsid w:val="00726B06"/>
    <w:rsid w:val="0072756C"/>
    <w:rsid w:val="007304A6"/>
    <w:rsid w:val="00730655"/>
    <w:rsid w:val="007306E1"/>
    <w:rsid w:val="00730A89"/>
    <w:rsid w:val="00731A5D"/>
    <w:rsid w:val="00731A7B"/>
    <w:rsid w:val="00731AD9"/>
    <w:rsid w:val="00731BE7"/>
    <w:rsid w:val="00731E78"/>
    <w:rsid w:val="00734040"/>
    <w:rsid w:val="00734306"/>
    <w:rsid w:val="00734948"/>
    <w:rsid w:val="00734A29"/>
    <w:rsid w:val="0073518B"/>
    <w:rsid w:val="0073597A"/>
    <w:rsid w:val="00736137"/>
    <w:rsid w:val="007363AB"/>
    <w:rsid w:val="00736A46"/>
    <w:rsid w:val="007377F6"/>
    <w:rsid w:val="00737825"/>
    <w:rsid w:val="0073786C"/>
    <w:rsid w:val="00737A6C"/>
    <w:rsid w:val="00737E1A"/>
    <w:rsid w:val="0074041D"/>
    <w:rsid w:val="00740928"/>
    <w:rsid w:val="00740EB7"/>
    <w:rsid w:val="007410EB"/>
    <w:rsid w:val="007413E8"/>
    <w:rsid w:val="007413FE"/>
    <w:rsid w:val="00741F40"/>
    <w:rsid w:val="007421F5"/>
    <w:rsid w:val="007432F4"/>
    <w:rsid w:val="00743582"/>
    <w:rsid w:val="00743A91"/>
    <w:rsid w:val="0074428F"/>
    <w:rsid w:val="007442E7"/>
    <w:rsid w:val="007443AD"/>
    <w:rsid w:val="00744E88"/>
    <w:rsid w:val="00745189"/>
    <w:rsid w:val="007451DC"/>
    <w:rsid w:val="00745596"/>
    <w:rsid w:val="0074561B"/>
    <w:rsid w:val="00745B1B"/>
    <w:rsid w:val="00745EF8"/>
    <w:rsid w:val="0074626C"/>
    <w:rsid w:val="00746567"/>
    <w:rsid w:val="007467D0"/>
    <w:rsid w:val="007468FF"/>
    <w:rsid w:val="00746C30"/>
    <w:rsid w:val="00747EDB"/>
    <w:rsid w:val="0075052D"/>
    <w:rsid w:val="007509AA"/>
    <w:rsid w:val="00750D7E"/>
    <w:rsid w:val="00750F28"/>
    <w:rsid w:val="007519C9"/>
    <w:rsid w:val="00751B88"/>
    <w:rsid w:val="0075263F"/>
    <w:rsid w:val="007529B3"/>
    <w:rsid w:val="00752EFC"/>
    <w:rsid w:val="00753049"/>
    <w:rsid w:val="00753677"/>
    <w:rsid w:val="00753CDD"/>
    <w:rsid w:val="00754D62"/>
    <w:rsid w:val="00755299"/>
    <w:rsid w:val="00755EDC"/>
    <w:rsid w:val="00755FC4"/>
    <w:rsid w:val="007566CB"/>
    <w:rsid w:val="007569B2"/>
    <w:rsid w:val="007569B5"/>
    <w:rsid w:val="007569EE"/>
    <w:rsid w:val="007572A6"/>
    <w:rsid w:val="00757F56"/>
    <w:rsid w:val="00757F88"/>
    <w:rsid w:val="007607D6"/>
    <w:rsid w:val="00760EEC"/>
    <w:rsid w:val="00761223"/>
    <w:rsid w:val="0076150B"/>
    <w:rsid w:val="00761C10"/>
    <w:rsid w:val="00761CE7"/>
    <w:rsid w:val="00761E2A"/>
    <w:rsid w:val="007623B8"/>
    <w:rsid w:val="00762A48"/>
    <w:rsid w:val="007643AF"/>
    <w:rsid w:val="00764551"/>
    <w:rsid w:val="00764B5C"/>
    <w:rsid w:val="00764B6C"/>
    <w:rsid w:val="00764CF1"/>
    <w:rsid w:val="0076560E"/>
    <w:rsid w:val="00765CBC"/>
    <w:rsid w:val="00765E53"/>
    <w:rsid w:val="00766860"/>
    <w:rsid w:val="007674DA"/>
    <w:rsid w:val="007676E2"/>
    <w:rsid w:val="007677EC"/>
    <w:rsid w:val="00767A2E"/>
    <w:rsid w:val="00767B1E"/>
    <w:rsid w:val="00767FF4"/>
    <w:rsid w:val="00770A15"/>
    <w:rsid w:val="00770C3A"/>
    <w:rsid w:val="00770D04"/>
    <w:rsid w:val="00770D2C"/>
    <w:rsid w:val="00771223"/>
    <w:rsid w:val="007713CF"/>
    <w:rsid w:val="00771969"/>
    <w:rsid w:val="00771B75"/>
    <w:rsid w:val="00772159"/>
    <w:rsid w:val="0077232B"/>
    <w:rsid w:val="00772389"/>
    <w:rsid w:val="00772FD2"/>
    <w:rsid w:val="00773063"/>
    <w:rsid w:val="0077334E"/>
    <w:rsid w:val="00773438"/>
    <w:rsid w:val="0077359C"/>
    <w:rsid w:val="0077361A"/>
    <w:rsid w:val="00773EAC"/>
    <w:rsid w:val="007742EB"/>
    <w:rsid w:val="007745C9"/>
    <w:rsid w:val="00774F88"/>
    <w:rsid w:val="00775E5C"/>
    <w:rsid w:val="00775FB9"/>
    <w:rsid w:val="00776174"/>
    <w:rsid w:val="007761FB"/>
    <w:rsid w:val="0077644C"/>
    <w:rsid w:val="007765FE"/>
    <w:rsid w:val="00776614"/>
    <w:rsid w:val="00776C27"/>
    <w:rsid w:val="00777AAB"/>
    <w:rsid w:val="00777AC4"/>
    <w:rsid w:val="00777C20"/>
    <w:rsid w:val="00777E95"/>
    <w:rsid w:val="007808DE"/>
    <w:rsid w:val="00780F85"/>
    <w:rsid w:val="00781EB5"/>
    <w:rsid w:val="007820CF"/>
    <w:rsid w:val="00782705"/>
    <w:rsid w:val="00782F9A"/>
    <w:rsid w:val="0078345D"/>
    <w:rsid w:val="00783589"/>
    <w:rsid w:val="00783EBA"/>
    <w:rsid w:val="00783F1A"/>
    <w:rsid w:val="0078433B"/>
    <w:rsid w:val="00784682"/>
    <w:rsid w:val="0078471D"/>
    <w:rsid w:val="00784F93"/>
    <w:rsid w:val="007853DC"/>
    <w:rsid w:val="007855DF"/>
    <w:rsid w:val="0078565F"/>
    <w:rsid w:val="00785A40"/>
    <w:rsid w:val="00785E84"/>
    <w:rsid w:val="00786014"/>
    <w:rsid w:val="00786122"/>
    <w:rsid w:val="0078619F"/>
    <w:rsid w:val="0078685C"/>
    <w:rsid w:val="00786AC2"/>
    <w:rsid w:val="00786DED"/>
    <w:rsid w:val="00786E81"/>
    <w:rsid w:val="00787EB3"/>
    <w:rsid w:val="0079080D"/>
    <w:rsid w:val="00790966"/>
    <w:rsid w:val="00790983"/>
    <w:rsid w:val="00790C72"/>
    <w:rsid w:val="0079136C"/>
    <w:rsid w:val="00791AD1"/>
    <w:rsid w:val="0079239B"/>
    <w:rsid w:val="00792CAB"/>
    <w:rsid w:val="00792FCD"/>
    <w:rsid w:val="00793631"/>
    <w:rsid w:val="00793B55"/>
    <w:rsid w:val="00794314"/>
    <w:rsid w:val="00794344"/>
    <w:rsid w:val="007956F4"/>
    <w:rsid w:val="007959CB"/>
    <w:rsid w:val="00795DD7"/>
    <w:rsid w:val="00796418"/>
    <w:rsid w:val="00796F5E"/>
    <w:rsid w:val="00797F30"/>
    <w:rsid w:val="007A0254"/>
    <w:rsid w:val="007A0AE9"/>
    <w:rsid w:val="007A11E2"/>
    <w:rsid w:val="007A1D45"/>
    <w:rsid w:val="007A21FA"/>
    <w:rsid w:val="007A251C"/>
    <w:rsid w:val="007A27F7"/>
    <w:rsid w:val="007A2BF2"/>
    <w:rsid w:val="007A3142"/>
    <w:rsid w:val="007A3725"/>
    <w:rsid w:val="007A3993"/>
    <w:rsid w:val="007A4204"/>
    <w:rsid w:val="007A4F43"/>
    <w:rsid w:val="007A5561"/>
    <w:rsid w:val="007A55F0"/>
    <w:rsid w:val="007A6660"/>
    <w:rsid w:val="007A69F8"/>
    <w:rsid w:val="007A6AA5"/>
    <w:rsid w:val="007A6DE5"/>
    <w:rsid w:val="007A707D"/>
    <w:rsid w:val="007A70ED"/>
    <w:rsid w:val="007A7883"/>
    <w:rsid w:val="007A7C27"/>
    <w:rsid w:val="007A7F00"/>
    <w:rsid w:val="007A7FCE"/>
    <w:rsid w:val="007B11F3"/>
    <w:rsid w:val="007B183F"/>
    <w:rsid w:val="007B1CBC"/>
    <w:rsid w:val="007B2844"/>
    <w:rsid w:val="007B4619"/>
    <w:rsid w:val="007B4633"/>
    <w:rsid w:val="007B61A7"/>
    <w:rsid w:val="007B67E3"/>
    <w:rsid w:val="007B6B69"/>
    <w:rsid w:val="007B793B"/>
    <w:rsid w:val="007B7C34"/>
    <w:rsid w:val="007B7FDD"/>
    <w:rsid w:val="007C0683"/>
    <w:rsid w:val="007C1689"/>
    <w:rsid w:val="007C1B86"/>
    <w:rsid w:val="007C280D"/>
    <w:rsid w:val="007C2F59"/>
    <w:rsid w:val="007C3274"/>
    <w:rsid w:val="007C33D6"/>
    <w:rsid w:val="007C34EB"/>
    <w:rsid w:val="007C3B6E"/>
    <w:rsid w:val="007C3C12"/>
    <w:rsid w:val="007C3D86"/>
    <w:rsid w:val="007C4ACD"/>
    <w:rsid w:val="007C4BC6"/>
    <w:rsid w:val="007C5481"/>
    <w:rsid w:val="007C573B"/>
    <w:rsid w:val="007C5D2E"/>
    <w:rsid w:val="007C6014"/>
    <w:rsid w:val="007C6462"/>
    <w:rsid w:val="007C6CA5"/>
    <w:rsid w:val="007C6DBF"/>
    <w:rsid w:val="007C6E22"/>
    <w:rsid w:val="007D09B6"/>
    <w:rsid w:val="007D18E3"/>
    <w:rsid w:val="007D1CD2"/>
    <w:rsid w:val="007D1DF7"/>
    <w:rsid w:val="007D1EA9"/>
    <w:rsid w:val="007D2356"/>
    <w:rsid w:val="007D26C2"/>
    <w:rsid w:val="007D2AF6"/>
    <w:rsid w:val="007D2F3F"/>
    <w:rsid w:val="007D30FF"/>
    <w:rsid w:val="007D4A2F"/>
    <w:rsid w:val="007D4C71"/>
    <w:rsid w:val="007D4D37"/>
    <w:rsid w:val="007D4F7E"/>
    <w:rsid w:val="007D5163"/>
    <w:rsid w:val="007D5591"/>
    <w:rsid w:val="007D5B36"/>
    <w:rsid w:val="007D63C7"/>
    <w:rsid w:val="007D652C"/>
    <w:rsid w:val="007D66E1"/>
    <w:rsid w:val="007D71A9"/>
    <w:rsid w:val="007D747B"/>
    <w:rsid w:val="007D7F11"/>
    <w:rsid w:val="007E027F"/>
    <w:rsid w:val="007E0A4C"/>
    <w:rsid w:val="007E12CA"/>
    <w:rsid w:val="007E1368"/>
    <w:rsid w:val="007E1909"/>
    <w:rsid w:val="007E1B2B"/>
    <w:rsid w:val="007E1D81"/>
    <w:rsid w:val="007E1EE4"/>
    <w:rsid w:val="007E207D"/>
    <w:rsid w:val="007E3E03"/>
    <w:rsid w:val="007E461F"/>
    <w:rsid w:val="007E4D63"/>
    <w:rsid w:val="007E63E1"/>
    <w:rsid w:val="007E6682"/>
    <w:rsid w:val="007E69FE"/>
    <w:rsid w:val="007E7456"/>
    <w:rsid w:val="007E785F"/>
    <w:rsid w:val="007E7A87"/>
    <w:rsid w:val="007E7B4A"/>
    <w:rsid w:val="007E7EBA"/>
    <w:rsid w:val="007F033D"/>
    <w:rsid w:val="007F0503"/>
    <w:rsid w:val="007F0C44"/>
    <w:rsid w:val="007F1635"/>
    <w:rsid w:val="007F1937"/>
    <w:rsid w:val="007F193E"/>
    <w:rsid w:val="007F20C6"/>
    <w:rsid w:val="007F2123"/>
    <w:rsid w:val="007F2311"/>
    <w:rsid w:val="007F2393"/>
    <w:rsid w:val="007F2F51"/>
    <w:rsid w:val="007F2F57"/>
    <w:rsid w:val="007F31F1"/>
    <w:rsid w:val="007F409A"/>
    <w:rsid w:val="007F4341"/>
    <w:rsid w:val="007F4C25"/>
    <w:rsid w:val="007F4DB7"/>
    <w:rsid w:val="007F5096"/>
    <w:rsid w:val="007F56AB"/>
    <w:rsid w:val="007F5A0D"/>
    <w:rsid w:val="007F5E25"/>
    <w:rsid w:val="007F6EF3"/>
    <w:rsid w:val="008002C5"/>
    <w:rsid w:val="00800D00"/>
    <w:rsid w:val="00801482"/>
    <w:rsid w:val="008015EB"/>
    <w:rsid w:val="00801C53"/>
    <w:rsid w:val="00802084"/>
    <w:rsid w:val="008022D3"/>
    <w:rsid w:val="00802328"/>
    <w:rsid w:val="00802BD8"/>
    <w:rsid w:val="00802C6F"/>
    <w:rsid w:val="00802FA5"/>
    <w:rsid w:val="008033DA"/>
    <w:rsid w:val="00803547"/>
    <w:rsid w:val="00804546"/>
    <w:rsid w:val="008045E7"/>
    <w:rsid w:val="0080508C"/>
    <w:rsid w:val="00805778"/>
    <w:rsid w:val="00806C5F"/>
    <w:rsid w:val="00807396"/>
    <w:rsid w:val="00807720"/>
    <w:rsid w:val="00810375"/>
    <w:rsid w:val="00810AA1"/>
    <w:rsid w:val="00811325"/>
    <w:rsid w:val="00811A52"/>
    <w:rsid w:val="008123C7"/>
    <w:rsid w:val="008125D6"/>
    <w:rsid w:val="008129EF"/>
    <w:rsid w:val="00812BE2"/>
    <w:rsid w:val="00812D80"/>
    <w:rsid w:val="00812FDF"/>
    <w:rsid w:val="00813002"/>
    <w:rsid w:val="00813807"/>
    <w:rsid w:val="00813FE9"/>
    <w:rsid w:val="00814277"/>
    <w:rsid w:val="0081488B"/>
    <w:rsid w:val="0081501B"/>
    <w:rsid w:val="00815455"/>
    <w:rsid w:val="00815DBE"/>
    <w:rsid w:val="008162C2"/>
    <w:rsid w:val="008162F5"/>
    <w:rsid w:val="0081709B"/>
    <w:rsid w:val="0081709C"/>
    <w:rsid w:val="0081733A"/>
    <w:rsid w:val="00817623"/>
    <w:rsid w:val="008178C5"/>
    <w:rsid w:val="00817966"/>
    <w:rsid w:val="00817A72"/>
    <w:rsid w:val="00817C4D"/>
    <w:rsid w:val="00817D4F"/>
    <w:rsid w:val="0082045F"/>
    <w:rsid w:val="00820B2C"/>
    <w:rsid w:val="00820C1D"/>
    <w:rsid w:val="0082139A"/>
    <w:rsid w:val="00821974"/>
    <w:rsid w:val="00822030"/>
    <w:rsid w:val="00823154"/>
    <w:rsid w:val="00823CDF"/>
    <w:rsid w:val="00824504"/>
    <w:rsid w:val="0082527F"/>
    <w:rsid w:val="0082582E"/>
    <w:rsid w:val="00825D56"/>
    <w:rsid w:val="00826029"/>
    <w:rsid w:val="0082654A"/>
    <w:rsid w:val="00826A65"/>
    <w:rsid w:val="00826C65"/>
    <w:rsid w:val="00826D8F"/>
    <w:rsid w:val="00826EB2"/>
    <w:rsid w:val="0082721E"/>
    <w:rsid w:val="00827392"/>
    <w:rsid w:val="00827D34"/>
    <w:rsid w:val="008301F6"/>
    <w:rsid w:val="00830BBC"/>
    <w:rsid w:val="00831172"/>
    <w:rsid w:val="00831DC3"/>
    <w:rsid w:val="00831FAF"/>
    <w:rsid w:val="008320AD"/>
    <w:rsid w:val="00832EA4"/>
    <w:rsid w:val="008336BA"/>
    <w:rsid w:val="008342C3"/>
    <w:rsid w:val="008346E0"/>
    <w:rsid w:val="008348B3"/>
    <w:rsid w:val="00834C5E"/>
    <w:rsid w:val="00835295"/>
    <w:rsid w:val="008354F6"/>
    <w:rsid w:val="008356F6"/>
    <w:rsid w:val="00835842"/>
    <w:rsid w:val="00835B26"/>
    <w:rsid w:val="00835D22"/>
    <w:rsid w:val="00835F43"/>
    <w:rsid w:val="00835FE3"/>
    <w:rsid w:val="00836B9C"/>
    <w:rsid w:val="00836FF4"/>
    <w:rsid w:val="008370C8"/>
    <w:rsid w:val="008374CB"/>
    <w:rsid w:val="0084075C"/>
    <w:rsid w:val="008407E1"/>
    <w:rsid w:val="00840970"/>
    <w:rsid w:val="008409F9"/>
    <w:rsid w:val="00840DBE"/>
    <w:rsid w:val="00840EA0"/>
    <w:rsid w:val="00841237"/>
    <w:rsid w:val="0084163E"/>
    <w:rsid w:val="008416E5"/>
    <w:rsid w:val="0084180A"/>
    <w:rsid w:val="00841899"/>
    <w:rsid w:val="00842484"/>
    <w:rsid w:val="00842875"/>
    <w:rsid w:val="00842BCF"/>
    <w:rsid w:val="00842C9A"/>
    <w:rsid w:val="00842F8E"/>
    <w:rsid w:val="00843A24"/>
    <w:rsid w:val="00843B6A"/>
    <w:rsid w:val="00843BDD"/>
    <w:rsid w:val="00843E99"/>
    <w:rsid w:val="0084440B"/>
    <w:rsid w:val="00844524"/>
    <w:rsid w:val="00844596"/>
    <w:rsid w:val="00844EDC"/>
    <w:rsid w:val="008450D4"/>
    <w:rsid w:val="00845177"/>
    <w:rsid w:val="008454B6"/>
    <w:rsid w:val="0084571D"/>
    <w:rsid w:val="00845784"/>
    <w:rsid w:val="00845D6A"/>
    <w:rsid w:val="008463A4"/>
    <w:rsid w:val="00846C48"/>
    <w:rsid w:val="00846E32"/>
    <w:rsid w:val="0084730F"/>
    <w:rsid w:val="00847358"/>
    <w:rsid w:val="00847583"/>
    <w:rsid w:val="008511B9"/>
    <w:rsid w:val="008518AD"/>
    <w:rsid w:val="00851BE8"/>
    <w:rsid w:val="00851D89"/>
    <w:rsid w:val="00852397"/>
    <w:rsid w:val="00853067"/>
    <w:rsid w:val="00853DE3"/>
    <w:rsid w:val="00854761"/>
    <w:rsid w:val="00854DCA"/>
    <w:rsid w:val="00855038"/>
    <w:rsid w:val="008551AA"/>
    <w:rsid w:val="00855BAD"/>
    <w:rsid w:val="008560B2"/>
    <w:rsid w:val="0085613C"/>
    <w:rsid w:val="00856283"/>
    <w:rsid w:val="008563DE"/>
    <w:rsid w:val="0085711F"/>
    <w:rsid w:val="00857514"/>
    <w:rsid w:val="00857DAA"/>
    <w:rsid w:val="00857DEA"/>
    <w:rsid w:val="00857F50"/>
    <w:rsid w:val="00857FBF"/>
    <w:rsid w:val="0086048B"/>
    <w:rsid w:val="008604E2"/>
    <w:rsid w:val="008605AA"/>
    <w:rsid w:val="00860773"/>
    <w:rsid w:val="00861556"/>
    <w:rsid w:val="00861780"/>
    <w:rsid w:val="008618E4"/>
    <w:rsid w:val="00862B0B"/>
    <w:rsid w:val="00862B7D"/>
    <w:rsid w:val="00863451"/>
    <w:rsid w:val="0086357B"/>
    <w:rsid w:val="008637B4"/>
    <w:rsid w:val="00863BCC"/>
    <w:rsid w:val="00863BE5"/>
    <w:rsid w:val="008644A6"/>
    <w:rsid w:val="00864B00"/>
    <w:rsid w:val="00864BC8"/>
    <w:rsid w:val="00864E5A"/>
    <w:rsid w:val="00864F15"/>
    <w:rsid w:val="008655A0"/>
    <w:rsid w:val="008657B2"/>
    <w:rsid w:val="00866593"/>
    <w:rsid w:val="00866BDB"/>
    <w:rsid w:val="00867277"/>
    <w:rsid w:val="00867417"/>
    <w:rsid w:val="00867AF6"/>
    <w:rsid w:val="00870275"/>
    <w:rsid w:val="0087031C"/>
    <w:rsid w:val="00870975"/>
    <w:rsid w:val="00871508"/>
    <w:rsid w:val="008715BD"/>
    <w:rsid w:val="00871A26"/>
    <w:rsid w:val="00871DFA"/>
    <w:rsid w:val="008722D0"/>
    <w:rsid w:val="00872594"/>
    <w:rsid w:val="00872C16"/>
    <w:rsid w:val="00872D0B"/>
    <w:rsid w:val="00873015"/>
    <w:rsid w:val="0087398D"/>
    <w:rsid w:val="00873E19"/>
    <w:rsid w:val="00874A0B"/>
    <w:rsid w:val="00874FFB"/>
    <w:rsid w:val="00875EE2"/>
    <w:rsid w:val="008765CE"/>
    <w:rsid w:val="008777B5"/>
    <w:rsid w:val="008805A3"/>
    <w:rsid w:val="008805CE"/>
    <w:rsid w:val="0088074B"/>
    <w:rsid w:val="00880A0A"/>
    <w:rsid w:val="00880B96"/>
    <w:rsid w:val="00880EF1"/>
    <w:rsid w:val="008811F4"/>
    <w:rsid w:val="0088129E"/>
    <w:rsid w:val="008819BF"/>
    <w:rsid w:val="00881F6C"/>
    <w:rsid w:val="00882291"/>
    <w:rsid w:val="00882C1C"/>
    <w:rsid w:val="00882D69"/>
    <w:rsid w:val="008830AB"/>
    <w:rsid w:val="00883471"/>
    <w:rsid w:val="00883578"/>
    <w:rsid w:val="00883AD2"/>
    <w:rsid w:val="00883B7F"/>
    <w:rsid w:val="00884120"/>
    <w:rsid w:val="008850FB"/>
    <w:rsid w:val="00885370"/>
    <w:rsid w:val="00885B2E"/>
    <w:rsid w:val="008860C2"/>
    <w:rsid w:val="008862C3"/>
    <w:rsid w:val="0088641A"/>
    <w:rsid w:val="0088647B"/>
    <w:rsid w:val="00886AFB"/>
    <w:rsid w:val="00886DAE"/>
    <w:rsid w:val="00886DD0"/>
    <w:rsid w:val="00887937"/>
    <w:rsid w:val="00887C9C"/>
    <w:rsid w:val="0089046C"/>
    <w:rsid w:val="00890872"/>
    <w:rsid w:val="0089108B"/>
    <w:rsid w:val="00891914"/>
    <w:rsid w:val="00891BF3"/>
    <w:rsid w:val="008920B0"/>
    <w:rsid w:val="008925CE"/>
    <w:rsid w:val="00892B36"/>
    <w:rsid w:val="00892BDD"/>
    <w:rsid w:val="00892C43"/>
    <w:rsid w:val="00892C5F"/>
    <w:rsid w:val="00892FDC"/>
    <w:rsid w:val="0089371E"/>
    <w:rsid w:val="0089409A"/>
    <w:rsid w:val="00894AA5"/>
    <w:rsid w:val="00895458"/>
    <w:rsid w:val="0089568D"/>
    <w:rsid w:val="00896330"/>
    <w:rsid w:val="00896786"/>
    <w:rsid w:val="00897858"/>
    <w:rsid w:val="008979CB"/>
    <w:rsid w:val="008A014E"/>
    <w:rsid w:val="008A0287"/>
    <w:rsid w:val="008A052D"/>
    <w:rsid w:val="008A145E"/>
    <w:rsid w:val="008A1684"/>
    <w:rsid w:val="008A1FE6"/>
    <w:rsid w:val="008A242D"/>
    <w:rsid w:val="008A251C"/>
    <w:rsid w:val="008A266F"/>
    <w:rsid w:val="008A2778"/>
    <w:rsid w:val="008A36C1"/>
    <w:rsid w:val="008A3778"/>
    <w:rsid w:val="008A41FB"/>
    <w:rsid w:val="008A44EB"/>
    <w:rsid w:val="008A47F1"/>
    <w:rsid w:val="008A49C4"/>
    <w:rsid w:val="008A4E3B"/>
    <w:rsid w:val="008A5474"/>
    <w:rsid w:val="008A5728"/>
    <w:rsid w:val="008A6579"/>
    <w:rsid w:val="008A6970"/>
    <w:rsid w:val="008A6E58"/>
    <w:rsid w:val="008A7527"/>
    <w:rsid w:val="008B047D"/>
    <w:rsid w:val="008B04C1"/>
    <w:rsid w:val="008B08EF"/>
    <w:rsid w:val="008B12FB"/>
    <w:rsid w:val="008B19B5"/>
    <w:rsid w:val="008B21DA"/>
    <w:rsid w:val="008B25CE"/>
    <w:rsid w:val="008B3504"/>
    <w:rsid w:val="008B3618"/>
    <w:rsid w:val="008B3E22"/>
    <w:rsid w:val="008B400A"/>
    <w:rsid w:val="008B43B9"/>
    <w:rsid w:val="008B467D"/>
    <w:rsid w:val="008B46A4"/>
    <w:rsid w:val="008B4AF7"/>
    <w:rsid w:val="008B5A98"/>
    <w:rsid w:val="008B5CB2"/>
    <w:rsid w:val="008B610E"/>
    <w:rsid w:val="008B636D"/>
    <w:rsid w:val="008B7082"/>
    <w:rsid w:val="008B72F6"/>
    <w:rsid w:val="008B748E"/>
    <w:rsid w:val="008B7765"/>
    <w:rsid w:val="008B7C8F"/>
    <w:rsid w:val="008B7E60"/>
    <w:rsid w:val="008C008F"/>
    <w:rsid w:val="008C035E"/>
    <w:rsid w:val="008C0574"/>
    <w:rsid w:val="008C1197"/>
    <w:rsid w:val="008C16A3"/>
    <w:rsid w:val="008C1708"/>
    <w:rsid w:val="008C176C"/>
    <w:rsid w:val="008C2A98"/>
    <w:rsid w:val="008C2E89"/>
    <w:rsid w:val="008C2F5D"/>
    <w:rsid w:val="008C3231"/>
    <w:rsid w:val="008C388A"/>
    <w:rsid w:val="008C3916"/>
    <w:rsid w:val="008C3C83"/>
    <w:rsid w:val="008C3FBB"/>
    <w:rsid w:val="008C42B1"/>
    <w:rsid w:val="008C4542"/>
    <w:rsid w:val="008C471D"/>
    <w:rsid w:val="008C4C26"/>
    <w:rsid w:val="008C538C"/>
    <w:rsid w:val="008C559A"/>
    <w:rsid w:val="008C55AA"/>
    <w:rsid w:val="008C585B"/>
    <w:rsid w:val="008C5E3E"/>
    <w:rsid w:val="008C5F1D"/>
    <w:rsid w:val="008C63DB"/>
    <w:rsid w:val="008C6872"/>
    <w:rsid w:val="008C6A5F"/>
    <w:rsid w:val="008C7475"/>
    <w:rsid w:val="008C7BDD"/>
    <w:rsid w:val="008C7CF5"/>
    <w:rsid w:val="008D0692"/>
    <w:rsid w:val="008D149E"/>
    <w:rsid w:val="008D156C"/>
    <w:rsid w:val="008D168C"/>
    <w:rsid w:val="008D1697"/>
    <w:rsid w:val="008D1929"/>
    <w:rsid w:val="008D1EE6"/>
    <w:rsid w:val="008D2317"/>
    <w:rsid w:val="008D26AE"/>
    <w:rsid w:val="008D34A8"/>
    <w:rsid w:val="008D4428"/>
    <w:rsid w:val="008D4B0E"/>
    <w:rsid w:val="008D4D05"/>
    <w:rsid w:val="008D5F0A"/>
    <w:rsid w:val="008D66A5"/>
    <w:rsid w:val="008D6ABC"/>
    <w:rsid w:val="008D70C7"/>
    <w:rsid w:val="008D7A2A"/>
    <w:rsid w:val="008D7BAB"/>
    <w:rsid w:val="008E000F"/>
    <w:rsid w:val="008E0337"/>
    <w:rsid w:val="008E1390"/>
    <w:rsid w:val="008E13AC"/>
    <w:rsid w:val="008E1832"/>
    <w:rsid w:val="008E1D44"/>
    <w:rsid w:val="008E24BA"/>
    <w:rsid w:val="008E2779"/>
    <w:rsid w:val="008E2CCC"/>
    <w:rsid w:val="008E31B3"/>
    <w:rsid w:val="008E32DA"/>
    <w:rsid w:val="008E35EB"/>
    <w:rsid w:val="008E364A"/>
    <w:rsid w:val="008E36CD"/>
    <w:rsid w:val="008E36D2"/>
    <w:rsid w:val="008E3F14"/>
    <w:rsid w:val="008E4A91"/>
    <w:rsid w:val="008E4FF7"/>
    <w:rsid w:val="008E51A9"/>
    <w:rsid w:val="008E54E6"/>
    <w:rsid w:val="008E5AC0"/>
    <w:rsid w:val="008E68EB"/>
    <w:rsid w:val="008E6DB6"/>
    <w:rsid w:val="008E6F94"/>
    <w:rsid w:val="008E7186"/>
    <w:rsid w:val="008F044D"/>
    <w:rsid w:val="008F080A"/>
    <w:rsid w:val="008F0A35"/>
    <w:rsid w:val="008F130B"/>
    <w:rsid w:val="008F1772"/>
    <w:rsid w:val="008F3448"/>
    <w:rsid w:val="008F3658"/>
    <w:rsid w:val="008F3916"/>
    <w:rsid w:val="008F3EE4"/>
    <w:rsid w:val="008F441C"/>
    <w:rsid w:val="008F4604"/>
    <w:rsid w:val="008F4651"/>
    <w:rsid w:val="008F4660"/>
    <w:rsid w:val="008F4733"/>
    <w:rsid w:val="008F4A10"/>
    <w:rsid w:val="008F4AAB"/>
    <w:rsid w:val="008F5AB2"/>
    <w:rsid w:val="008F5FF3"/>
    <w:rsid w:val="008F6090"/>
    <w:rsid w:val="008F60CF"/>
    <w:rsid w:val="008F612F"/>
    <w:rsid w:val="008F63D8"/>
    <w:rsid w:val="008F73D2"/>
    <w:rsid w:val="0090036B"/>
    <w:rsid w:val="009005EA"/>
    <w:rsid w:val="00900879"/>
    <w:rsid w:val="00900883"/>
    <w:rsid w:val="00900AEF"/>
    <w:rsid w:val="00901036"/>
    <w:rsid w:val="00901396"/>
    <w:rsid w:val="009017BF"/>
    <w:rsid w:val="00901C7C"/>
    <w:rsid w:val="009026BC"/>
    <w:rsid w:val="00902B77"/>
    <w:rsid w:val="00902CAA"/>
    <w:rsid w:val="00902CE0"/>
    <w:rsid w:val="00903096"/>
    <w:rsid w:val="009036E0"/>
    <w:rsid w:val="00903963"/>
    <w:rsid w:val="00904060"/>
    <w:rsid w:val="009047EC"/>
    <w:rsid w:val="00905368"/>
    <w:rsid w:val="009055C5"/>
    <w:rsid w:val="00905D97"/>
    <w:rsid w:val="00905ED3"/>
    <w:rsid w:val="00906932"/>
    <w:rsid w:val="00906A6A"/>
    <w:rsid w:val="00907008"/>
    <w:rsid w:val="009076BB"/>
    <w:rsid w:val="0091046D"/>
    <w:rsid w:val="0091087F"/>
    <w:rsid w:val="00911046"/>
    <w:rsid w:val="009111C1"/>
    <w:rsid w:val="009119DE"/>
    <w:rsid w:val="00911AD7"/>
    <w:rsid w:val="00911B59"/>
    <w:rsid w:val="00911BA4"/>
    <w:rsid w:val="00911FBB"/>
    <w:rsid w:val="00912089"/>
    <w:rsid w:val="009121A6"/>
    <w:rsid w:val="00912461"/>
    <w:rsid w:val="009126C5"/>
    <w:rsid w:val="00912AE4"/>
    <w:rsid w:val="00912DFF"/>
    <w:rsid w:val="00912E22"/>
    <w:rsid w:val="00912F61"/>
    <w:rsid w:val="00912F6B"/>
    <w:rsid w:val="0091339E"/>
    <w:rsid w:val="00913427"/>
    <w:rsid w:val="00914836"/>
    <w:rsid w:val="009149BC"/>
    <w:rsid w:val="00914B28"/>
    <w:rsid w:val="009155E9"/>
    <w:rsid w:val="00915634"/>
    <w:rsid w:val="00915988"/>
    <w:rsid w:val="00915F3C"/>
    <w:rsid w:val="009161A6"/>
    <w:rsid w:val="00916934"/>
    <w:rsid w:val="009175C4"/>
    <w:rsid w:val="009175F8"/>
    <w:rsid w:val="009177C2"/>
    <w:rsid w:val="00917BB0"/>
    <w:rsid w:val="009208D0"/>
    <w:rsid w:val="00920BC4"/>
    <w:rsid w:val="00920E31"/>
    <w:rsid w:val="009210A5"/>
    <w:rsid w:val="0092132F"/>
    <w:rsid w:val="0092156F"/>
    <w:rsid w:val="00922107"/>
    <w:rsid w:val="009233D4"/>
    <w:rsid w:val="00923459"/>
    <w:rsid w:val="009240FB"/>
    <w:rsid w:val="00924345"/>
    <w:rsid w:val="00924518"/>
    <w:rsid w:val="009248FE"/>
    <w:rsid w:val="00924A86"/>
    <w:rsid w:val="00925295"/>
    <w:rsid w:val="0092579D"/>
    <w:rsid w:val="009259C8"/>
    <w:rsid w:val="0092602D"/>
    <w:rsid w:val="00926ACC"/>
    <w:rsid w:val="009277A8"/>
    <w:rsid w:val="00927A62"/>
    <w:rsid w:val="00927AB7"/>
    <w:rsid w:val="00927C07"/>
    <w:rsid w:val="00927D68"/>
    <w:rsid w:val="009300BE"/>
    <w:rsid w:val="00930423"/>
    <w:rsid w:val="009304A0"/>
    <w:rsid w:val="00930827"/>
    <w:rsid w:val="00930BF5"/>
    <w:rsid w:val="00930C55"/>
    <w:rsid w:val="00930F7B"/>
    <w:rsid w:val="0093190A"/>
    <w:rsid w:val="009326DD"/>
    <w:rsid w:val="009327E7"/>
    <w:rsid w:val="00932B4E"/>
    <w:rsid w:val="00932E80"/>
    <w:rsid w:val="009331CB"/>
    <w:rsid w:val="00933710"/>
    <w:rsid w:val="00933822"/>
    <w:rsid w:val="0093452B"/>
    <w:rsid w:val="009348C0"/>
    <w:rsid w:val="00934A1F"/>
    <w:rsid w:val="00934DE8"/>
    <w:rsid w:val="00934F6A"/>
    <w:rsid w:val="00935B7D"/>
    <w:rsid w:val="00936487"/>
    <w:rsid w:val="00936799"/>
    <w:rsid w:val="00936DE8"/>
    <w:rsid w:val="00937B2E"/>
    <w:rsid w:val="00937C89"/>
    <w:rsid w:val="00940A57"/>
    <w:rsid w:val="00940D1A"/>
    <w:rsid w:val="00940FA6"/>
    <w:rsid w:val="0094118E"/>
    <w:rsid w:val="0094120F"/>
    <w:rsid w:val="009413C9"/>
    <w:rsid w:val="0094179B"/>
    <w:rsid w:val="00941B89"/>
    <w:rsid w:val="00941C68"/>
    <w:rsid w:val="00941E7B"/>
    <w:rsid w:val="009433F9"/>
    <w:rsid w:val="0094340A"/>
    <w:rsid w:val="009434CC"/>
    <w:rsid w:val="009435EC"/>
    <w:rsid w:val="0094366F"/>
    <w:rsid w:val="00943722"/>
    <w:rsid w:val="00943A41"/>
    <w:rsid w:val="0094441A"/>
    <w:rsid w:val="00944564"/>
    <w:rsid w:val="009445EF"/>
    <w:rsid w:val="00944856"/>
    <w:rsid w:val="00944D10"/>
    <w:rsid w:val="009451DC"/>
    <w:rsid w:val="0094530B"/>
    <w:rsid w:val="00945861"/>
    <w:rsid w:val="00945AA6"/>
    <w:rsid w:val="00946786"/>
    <w:rsid w:val="009478C6"/>
    <w:rsid w:val="00947BE8"/>
    <w:rsid w:val="009504E4"/>
    <w:rsid w:val="00950900"/>
    <w:rsid w:val="00950925"/>
    <w:rsid w:val="00950B35"/>
    <w:rsid w:val="00950CF3"/>
    <w:rsid w:val="00950EE4"/>
    <w:rsid w:val="009511B8"/>
    <w:rsid w:val="00951768"/>
    <w:rsid w:val="0095181B"/>
    <w:rsid w:val="0095205E"/>
    <w:rsid w:val="0095323C"/>
    <w:rsid w:val="0095349D"/>
    <w:rsid w:val="00954230"/>
    <w:rsid w:val="009545D7"/>
    <w:rsid w:val="00954AF6"/>
    <w:rsid w:val="00954DB9"/>
    <w:rsid w:val="009556DC"/>
    <w:rsid w:val="009562F6"/>
    <w:rsid w:val="00956661"/>
    <w:rsid w:val="00957799"/>
    <w:rsid w:val="00957C1F"/>
    <w:rsid w:val="009603B8"/>
    <w:rsid w:val="00960735"/>
    <w:rsid w:val="009619AD"/>
    <w:rsid w:val="00962264"/>
    <w:rsid w:val="00962391"/>
    <w:rsid w:val="009630A0"/>
    <w:rsid w:val="00963697"/>
    <w:rsid w:val="009640F2"/>
    <w:rsid w:val="009642E1"/>
    <w:rsid w:val="009643C0"/>
    <w:rsid w:val="0096459E"/>
    <w:rsid w:val="00964C23"/>
    <w:rsid w:val="009652B8"/>
    <w:rsid w:val="0096578D"/>
    <w:rsid w:val="00965890"/>
    <w:rsid w:val="00965FC4"/>
    <w:rsid w:val="009662DE"/>
    <w:rsid w:val="0096643D"/>
    <w:rsid w:val="00966515"/>
    <w:rsid w:val="009667A5"/>
    <w:rsid w:val="009671B4"/>
    <w:rsid w:val="00967575"/>
    <w:rsid w:val="00967A9C"/>
    <w:rsid w:val="0097035F"/>
    <w:rsid w:val="0097072C"/>
    <w:rsid w:val="00971E37"/>
    <w:rsid w:val="0097270C"/>
    <w:rsid w:val="00972C9E"/>
    <w:rsid w:val="00972F55"/>
    <w:rsid w:val="00972FFE"/>
    <w:rsid w:val="00973523"/>
    <w:rsid w:val="00973720"/>
    <w:rsid w:val="009739AF"/>
    <w:rsid w:val="00973C90"/>
    <w:rsid w:val="009740A6"/>
    <w:rsid w:val="00974743"/>
    <w:rsid w:val="009748AD"/>
    <w:rsid w:val="009759E0"/>
    <w:rsid w:val="00975C0D"/>
    <w:rsid w:val="0097631B"/>
    <w:rsid w:val="00976458"/>
    <w:rsid w:val="00976A2E"/>
    <w:rsid w:val="009773A4"/>
    <w:rsid w:val="00977853"/>
    <w:rsid w:val="00977B52"/>
    <w:rsid w:val="00977FDF"/>
    <w:rsid w:val="00980033"/>
    <w:rsid w:val="00980332"/>
    <w:rsid w:val="00980A9B"/>
    <w:rsid w:val="00980E1E"/>
    <w:rsid w:val="00981F53"/>
    <w:rsid w:val="009821F7"/>
    <w:rsid w:val="009823BF"/>
    <w:rsid w:val="0098244C"/>
    <w:rsid w:val="00982683"/>
    <w:rsid w:val="00982722"/>
    <w:rsid w:val="00982AB9"/>
    <w:rsid w:val="00983205"/>
    <w:rsid w:val="009834CA"/>
    <w:rsid w:val="009836B3"/>
    <w:rsid w:val="0098443B"/>
    <w:rsid w:val="00984C36"/>
    <w:rsid w:val="009850EE"/>
    <w:rsid w:val="009854F2"/>
    <w:rsid w:val="0098557B"/>
    <w:rsid w:val="00985D50"/>
    <w:rsid w:val="00986198"/>
    <w:rsid w:val="0098668D"/>
    <w:rsid w:val="0098672F"/>
    <w:rsid w:val="00986861"/>
    <w:rsid w:val="009868A8"/>
    <w:rsid w:val="00986AD7"/>
    <w:rsid w:val="00986C6B"/>
    <w:rsid w:val="0098702A"/>
    <w:rsid w:val="00987298"/>
    <w:rsid w:val="00990B3F"/>
    <w:rsid w:val="00990C4C"/>
    <w:rsid w:val="00990FBC"/>
    <w:rsid w:val="009926AA"/>
    <w:rsid w:val="009926AC"/>
    <w:rsid w:val="009926B2"/>
    <w:rsid w:val="00992B15"/>
    <w:rsid w:val="0099453D"/>
    <w:rsid w:val="00994992"/>
    <w:rsid w:val="00994C93"/>
    <w:rsid w:val="00995A57"/>
    <w:rsid w:val="009965AF"/>
    <w:rsid w:val="009969CE"/>
    <w:rsid w:val="00996C1D"/>
    <w:rsid w:val="00996EEE"/>
    <w:rsid w:val="00996F1C"/>
    <w:rsid w:val="00997659"/>
    <w:rsid w:val="009A03E0"/>
    <w:rsid w:val="009A0640"/>
    <w:rsid w:val="009A1625"/>
    <w:rsid w:val="009A1CD6"/>
    <w:rsid w:val="009A1FDE"/>
    <w:rsid w:val="009A295B"/>
    <w:rsid w:val="009A2C7F"/>
    <w:rsid w:val="009A345A"/>
    <w:rsid w:val="009A3A47"/>
    <w:rsid w:val="009A3A7D"/>
    <w:rsid w:val="009A3CB9"/>
    <w:rsid w:val="009A428B"/>
    <w:rsid w:val="009A4618"/>
    <w:rsid w:val="009A49DD"/>
    <w:rsid w:val="009A4C6A"/>
    <w:rsid w:val="009A52F6"/>
    <w:rsid w:val="009A5B30"/>
    <w:rsid w:val="009A5BF0"/>
    <w:rsid w:val="009A609B"/>
    <w:rsid w:val="009A639D"/>
    <w:rsid w:val="009A69CC"/>
    <w:rsid w:val="009A6BC3"/>
    <w:rsid w:val="009A6E6F"/>
    <w:rsid w:val="009A72D5"/>
    <w:rsid w:val="009A736C"/>
    <w:rsid w:val="009A73C8"/>
    <w:rsid w:val="009A77E0"/>
    <w:rsid w:val="009A7C42"/>
    <w:rsid w:val="009A7C46"/>
    <w:rsid w:val="009B1CBC"/>
    <w:rsid w:val="009B2121"/>
    <w:rsid w:val="009B2306"/>
    <w:rsid w:val="009B250B"/>
    <w:rsid w:val="009B38A8"/>
    <w:rsid w:val="009B3E14"/>
    <w:rsid w:val="009B3E91"/>
    <w:rsid w:val="009B4076"/>
    <w:rsid w:val="009B5119"/>
    <w:rsid w:val="009B52D2"/>
    <w:rsid w:val="009B52E8"/>
    <w:rsid w:val="009B56B7"/>
    <w:rsid w:val="009B5997"/>
    <w:rsid w:val="009B5B1B"/>
    <w:rsid w:val="009B5B2E"/>
    <w:rsid w:val="009B6063"/>
    <w:rsid w:val="009B6095"/>
    <w:rsid w:val="009B6263"/>
    <w:rsid w:val="009C00DD"/>
    <w:rsid w:val="009C0793"/>
    <w:rsid w:val="009C0B97"/>
    <w:rsid w:val="009C0E97"/>
    <w:rsid w:val="009C10E1"/>
    <w:rsid w:val="009C206F"/>
    <w:rsid w:val="009C24B6"/>
    <w:rsid w:val="009C29C9"/>
    <w:rsid w:val="009C2CC9"/>
    <w:rsid w:val="009C2F03"/>
    <w:rsid w:val="009C39E2"/>
    <w:rsid w:val="009C3AEE"/>
    <w:rsid w:val="009C3E0A"/>
    <w:rsid w:val="009C414F"/>
    <w:rsid w:val="009C4B30"/>
    <w:rsid w:val="009C5627"/>
    <w:rsid w:val="009C5DF9"/>
    <w:rsid w:val="009C6143"/>
    <w:rsid w:val="009C61E9"/>
    <w:rsid w:val="009C623E"/>
    <w:rsid w:val="009C62FA"/>
    <w:rsid w:val="009C6409"/>
    <w:rsid w:val="009D018D"/>
    <w:rsid w:val="009D049F"/>
    <w:rsid w:val="009D04A8"/>
    <w:rsid w:val="009D10B6"/>
    <w:rsid w:val="009D1262"/>
    <w:rsid w:val="009D1443"/>
    <w:rsid w:val="009D17D3"/>
    <w:rsid w:val="009D1C0E"/>
    <w:rsid w:val="009D1F36"/>
    <w:rsid w:val="009D2067"/>
    <w:rsid w:val="009D259E"/>
    <w:rsid w:val="009D2D9B"/>
    <w:rsid w:val="009D2F26"/>
    <w:rsid w:val="009D2F68"/>
    <w:rsid w:val="009D34FE"/>
    <w:rsid w:val="009D3821"/>
    <w:rsid w:val="009D3B79"/>
    <w:rsid w:val="009D4026"/>
    <w:rsid w:val="009D45A7"/>
    <w:rsid w:val="009D4661"/>
    <w:rsid w:val="009D56E1"/>
    <w:rsid w:val="009D570D"/>
    <w:rsid w:val="009D5B03"/>
    <w:rsid w:val="009D5BF6"/>
    <w:rsid w:val="009D5C2B"/>
    <w:rsid w:val="009D5EFB"/>
    <w:rsid w:val="009D6C78"/>
    <w:rsid w:val="009D7578"/>
    <w:rsid w:val="009D7BF7"/>
    <w:rsid w:val="009D7C24"/>
    <w:rsid w:val="009D7DF0"/>
    <w:rsid w:val="009D7EE2"/>
    <w:rsid w:val="009E02D1"/>
    <w:rsid w:val="009E0485"/>
    <w:rsid w:val="009E0AFD"/>
    <w:rsid w:val="009E0EB6"/>
    <w:rsid w:val="009E13FF"/>
    <w:rsid w:val="009E1538"/>
    <w:rsid w:val="009E1AB3"/>
    <w:rsid w:val="009E1EA6"/>
    <w:rsid w:val="009E2496"/>
    <w:rsid w:val="009E2649"/>
    <w:rsid w:val="009E2CCA"/>
    <w:rsid w:val="009E365C"/>
    <w:rsid w:val="009E3A14"/>
    <w:rsid w:val="009E3CF1"/>
    <w:rsid w:val="009E4549"/>
    <w:rsid w:val="009E4C00"/>
    <w:rsid w:val="009E5431"/>
    <w:rsid w:val="009E589C"/>
    <w:rsid w:val="009E59FA"/>
    <w:rsid w:val="009E6B39"/>
    <w:rsid w:val="009E6B47"/>
    <w:rsid w:val="009E6B95"/>
    <w:rsid w:val="009E70E6"/>
    <w:rsid w:val="009E7121"/>
    <w:rsid w:val="009E747A"/>
    <w:rsid w:val="009E75F4"/>
    <w:rsid w:val="009F0896"/>
    <w:rsid w:val="009F0C54"/>
    <w:rsid w:val="009F123B"/>
    <w:rsid w:val="009F188A"/>
    <w:rsid w:val="009F1C4A"/>
    <w:rsid w:val="009F2001"/>
    <w:rsid w:val="009F244E"/>
    <w:rsid w:val="009F2BE2"/>
    <w:rsid w:val="009F2EAD"/>
    <w:rsid w:val="009F3043"/>
    <w:rsid w:val="009F3533"/>
    <w:rsid w:val="009F3EA9"/>
    <w:rsid w:val="009F5E19"/>
    <w:rsid w:val="009F6555"/>
    <w:rsid w:val="009F6C1F"/>
    <w:rsid w:val="009F6D94"/>
    <w:rsid w:val="009F6DE4"/>
    <w:rsid w:val="009F6EB8"/>
    <w:rsid w:val="009F70AD"/>
    <w:rsid w:val="009F72E7"/>
    <w:rsid w:val="009F78D3"/>
    <w:rsid w:val="009F7DFF"/>
    <w:rsid w:val="00A00147"/>
    <w:rsid w:val="00A005D5"/>
    <w:rsid w:val="00A01305"/>
    <w:rsid w:val="00A017F3"/>
    <w:rsid w:val="00A02336"/>
    <w:rsid w:val="00A02A97"/>
    <w:rsid w:val="00A02DEE"/>
    <w:rsid w:val="00A0301E"/>
    <w:rsid w:val="00A03034"/>
    <w:rsid w:val="00A031F1"/>
    <w:rsid w:val="00A03302"/>
    <w:rsid w:val="00A03433"/>
    <w:rsid w:val="00A039F0"/>
    <w:rsid w:val="00A042BF"/>
    <w:rsid w:val="00A04C66"/>
    <w:rsid w:val="00A05769"/>
    <w:rsid w:val="00A07241"/>
    <w:rsid w:val="00A0745F"/>
    <w:rsid w:val="00A07697"/>
    <w:rsid w:val="00A07996"/>
    <w:rsid w:val="00A07B7D"/>
    <w:rsid w:val="00A07C05"/>
    <w:rsid w:val="00A07EDA"/>
    <w:rsid w:val="00A116B7"/>
    <w:rsid w:val="00A12406"/>
    <w:rsid w:val="00A1269B"/>
    <w:rsid w:val="00A128B2"/>
    <w:rsid w:val="00A12A67"/>
    <w:rsid w:val="00A12F57"/>
    <w:rsid w:val="00A1311C"/>
    <w:rsid w:val="00A131E1"/>
    <w:rsid w:val="00A13B69"/>
    <w:rsid w:val="00A13C30"/>
    <w:rsid w:val="00A13D24"/>
    <w:rsid w:val="00A14472"/>
    <w:rsid w:val="00A14519"/>
    <w:rsid w:val="00A149C1"/>
    <w:rsid w:val="00A14B32"/>
    <w:rsid w:val="00A151AE"/>
    <w:rsid w:val="00A15D10"/>
    <w:rsid w:val="00A15EBD"/>
    <w:rsid w:val="00A15F30"/>
    <w:rsid w:val="00A15FB3"/>
    <w:rsid w:val="00A1757F"/>
    <w:rsid w:val="00A17607"/>
    <w:rsid w:val="00A2006A"/>
    <w:rsid w:val="00A209FB"/>
    <w:rsid w:val="00A20D92"/>
    <w:rsid w:val="00A21333"/>
    <w:rsid w:val="00A213D8"/>
    <w:rsid w:val="00A215F0"/>
    <w:rsid w:val="00A21797"/>
    <w:rsid w:val="00A21872"/>
    <w:rsid w:val="00A21B2F"/>
    <w:rsid w:val="00A223D3"/>
    <w:rsid w:val="00A22988"/>
    <w:rsid w:val="00A230D9"/>
    <w:rsid w:val="00A23A45"/>
    <w:rsid w:val="00A2437E"/>
    <w:rsid w:val="00A247B5"/>
    <w:rsid w:val="00A247C1"/>
    <w:rsid w:val="00A247D9"/>
    <w:rsid w:val="00A247F8"/>
    <w:rsid w:val="00A24AE5"/>
    <w:rsid w:val="00A24BE1"/>
    <w:rsid w:val="00A25127"/>
    <w:rsid w:val="00A257DB"/>
    <w:rsid w:val="00A25C63"/>
    <w:rsid w:val="00A25E57"/>
    <w:rsid w:val="00A2670B"/>
    <w:rsid w:val="00A27580"/>
    <w:rsid w:val="00A27755"/>
    <w:rsid w:val="00A27B71"/>
    <w:rsid w:val="00A3017B"/>
    <w:rsid w:val="00A306BC"/>
    <w:rsid w:val="00A30A16"/>
    <w:rsid w:val="00A318E4"/>
    <w:rsid w:val="00A31ED7"/>
    <w:rsid w:val="00A32C9B"/>
    <w:rsid w:val="00A33081"/>
    <w:rsid w:val="00A33C82"/>
    <w:rsid w:val="00A33FEF"/>
    <w:rsid w:val="00A341B7"/>
    <w:rsid w:val="00A343C0"/>
    <w:rsid w:val="00A34CD7"/>
    <w:rsid w:val="00A34D39"/>
    <w:rsid w:val="00A358FE"/>
    <w:rsid w:val="00A35D38"/>
    <w:rsid w:val="00A361AA"/>
    <w:rsid w:val="00A361B0"/>
    <w:rsid w:val="00A36B56"/>
    <w:rsid w:val="00A3737C"/>
    <w:rsid w:val="00A4085A"/>
    <w:rsid w:val="00A40A52"/>
    <w:rsid w:val="00A41012"/>
    <w:rsid w:val="00A41338"/>
    <w:rsid w:val="00A4136F"/>
    <w:rsid w:val="00A415F9"/>
    <w:rsid w:val="00A41685"/>
    <w:rsid w:val="00A418EF"/>
    <w:rsid w:val="00A4192E"/>
    <w:rsid w:val="00A41CDE"/>
    <w:rsid w:val="00A42511"/>
    <w:rsid w:val="00A42669"/>
    <w:rsid w:val="00A42754"/>
    <w:rsid w:val="00A42805"/>
    <w:rsid w:val="00A42886"/>
    <w:rsid w:val="00A42CE7"/>
    <w:rsid w:val="00A43D37"/>
    <w:rsid w:val="00A44451"/>
    <w:rsid w:val="00A44543"/>
    <w:rsid w:val="00A4485C"/>
    <w:rsid w:val="00A448AF"/>
    <w:rsid w:val="00A44BCE"/>
    <w:rsid w:val="00A45299"/>
    <w:rsid w:val="00A45784"/>
    <w:rsid w:val="00A45F94"/>
    <w:rsid w:val="00A4679E"/>
    <w:rsid w:val="00A46DE6"/>
    <w:rsid w:val="00A46EC6"/>
    <w:rsid w:val="00A47289"/>
    <w:rsid w:val="00A472E2"/>
    <w:rsid w:val="00A47701"/>
    <w:rsid w:val="00A500D6"/>
    <w:rsid w:val="00A50932"/>
    <w:rsid w:val="00A50D62"/>
    <w:rsid w:val="00A513FE"/>
    <w:rsid w:val="00A521CB"/>
    <w:rsid w:val="00A522C0"/>
    <w:rsid w:val="00A52AAA"/>
    <w:rsid w:val="00A52D61"/>
    <w:rsid w:val="00A52F46"/>
    <w:rsid w:val="00A53078"/>
    <w:rsid w:val="00A53AC1"/>
    <w:rsid w:val="00A545A9"/>
    <w:rsid w:val="00A547A1"/>
    <w:rsid w:val="00A54C32"/>
    <w:rsid w:val="00A550C1"/>
    <w:rsid w:val="00A55A64"/>
    <w:rsid w:val="00A5602E"/>
    <w:rsid w:val="00A56407"/>
    <w:rsid w:val="00A56956"/>
    <w:rsid w:val="00A575BF"/>
    <w:rsid w:val="00A57B87"/>
    <w:rsid w:val="00A6094C"/>
    <w:rsid w:val="00A60C4D"/>
    <w:rsid w:val="00A60E45"/>
    <w:rsid w:val="00A60EB5"/>
    <w:rsid w:val="00A61016"/>
    <w:rsid w:val="00A61216"/>
    <w:rsid w:val="00A6156A"/>
    <w:rsid w:val="00A618AA"/>
    <w:rsid w:val="00A61BE6"/>
    <w:rsid w:val="00A61F91"/>
    <w:rsid w:val="00A62006"/>
    <w:rsid w:val="00A62EB6"/>
    <w:rsid w:val="00A63945"/>
    <w:rsid w:val="00A63FC3"/>
    <w:rsid w:val="00A642B1"/>
    <w:rsid w:val="00A642C5"/>
    <w:rsid w:val="00A643CB"/>
    <w:rsid w:val="00A6522F"/>
    <w:rsid w:val="00A65B34"/>
    <w:rsid w:val="00A66949"/>
    <w:rsid w:val="00A66A94"/>
    <w:rsid w:val="00A6710C"/>
    <w:rsid w:val="00A67BA6"/>
    <w:rsid w:val="00A70453"/>
    <w:rsid w:val="00A705F3"/>
    <w:rsid w:val="00A711AF"/>
    <w:rsid w:val="00A71338"/>
    <w:rsid w:val="00A717F3"/>
    <w:rsid w:val="00A717F7"/>
    <w:rsid w:val="00A71919"/>
    <w:rsid w:val="00A71DFB"/>
    <w:rsid w:val="00A72209"/>
    <w:rsid w:val="00A72989"/>
    <w:rsid w:val="00A7385B"/>
    <w:rsid w:val="00A73CAF"/>
    <w:rsid w:val="00A73D13"/>
    <w:rsid w:val="00A74410"/>
    <w:rsid w:val="00A7444B"/>
    <w:rsid w:val="00A7527D"/>
    <w:rsid w:val="00A755ED"/>
    <w:rsid w:val="00A7590F"/>
    <w:rsid w:val="00A75BAD"/>
    <w:rsid w:val="00A760AC"/>
    <w:rsid w:val="00A761BD"/>
    <w:rsid w:val="00A762D6"/>
    <w:rsid w:val="00A76C20"/>
    <w:rsid w:val="00A77368"/>
    <w:rsid w:val="00A7787C"/>
    <w:rsid w:val="00A8013E"/>
    <w:rsid w:val="00A80900"/>
    <w:rsid w:val="00A80DF5"/>
    <w:rsid w:val="00A8143E"/>
    <w:rsid w:val="00A8149D"/>
    <w:rsid w:val="00A8157D"/>
    <w:rsid w:val="00A82384"/>
    <w:rsid w:val="00A8373E"/>
    <w:rsid w:val="00A83BA7"/>
    <w:rsid w:val="00A8481A"/>
    <w:rsid w:val="00A855EA"/>
    <w:rsid w:val="00A85996"/>
    <w:rsid w:val="00A85AF9"/>
    <w:rsid w:val="00A865A4"/>
    <w:rsid w:val="00A8682C"/>
    <w:rsid w:val="00A868E8"/>
    <w:rsid w:val="00A86F75"/>
    <w:rsid w:val="00A87E06"/>
    <w:rsid w:val="00A9025C"/>
    <w:rsid w:val="00A902EF"/>
    <w:rsid w:val="00A903B1"/>
    <w:rsid w:val="00A903B8"/>
    <w:rsid w:val="00A90437"/>
    <w:rsid w:val="00A9141C"/>
    <w:rsid w:val="00A915FF"/>
    <w:rsid w:val="00A917B6"/>
    <w:rsid w:val="00A9199F"/>
    <w:rsid w:val="00A91D0E"/>
    <w:rsid w:val="00A91F73"/>
    <w:rsid w:val="00A92E8A"/>
    <w:rsid w:val="00A93059"/>
    <w:rsid w:val="00A93185"/>
    <w:rsid w:val="00A937AC"/>
    <w:rsid w:val="00A93D72"/>
    <w:rsid w:val="00A93EB4"/>
    <w:rsid w:val="00A942B4"/>
    <w:rsid w:val="00A9488C"/>
    <w:rsid w:val="00A95A13"/>
    <w:rsid w:val="00A95B75"/>
    <w:rsid w:val="00A95C50"/>
    <w:rsid w:val="00A95CAA"/>
    <w:rsid w:val="00A96860"/>
    <w:rsid w:val="00A96C8C"/>
    <w:rsid w:val="00A97310"/>
    <w:rsid w:val="00A97586"/>
    <w:rsid w:val="00A97BFC"/>
    <w:rsid w:val="00A97C7D"/>
    <w:rsid w:val="00AA00C4"/>
    <w:rsid w:val="00AA09BB"/>
    <w:rsid w:val="00AA1337"/>
    <w:rsid w:val="00AA1387"/>
    <w:rsid w:val="00AA1691"/>
    <w:rsid w:val="00AA1A78"/>
    <w:rsid w:val="00AA1BA8"/>
    <w:rsid w:val="00AA1FA9"/>
    <w:rsid w:val="00AA2BDD"/>
    <w:rsid w:val="00AA2C4B"/>
    <w:rsid w:val="00AA2CAC"/>
    <w:rsid w:val="00AA2E40"/>
    <w:rsid w:val="00AA307D"/>
    <w:rsid w:val="00AA376C"/>
    <w:rsid w:val="00AA40A8"/>
    <w:rsid w:val="00AA4429"/>
    <w:rsid w:val="00AA46B7"/>
    <w:rsid w:val="00AA4D7F"/>
    <w:rsid w:val="00AA51C3"/>
    <w:rsid w:val="00AA654B"/>
    <w:rsid w:val="00AA659E"/>
    <w:rsid w:val="00AA68F8"/>
    <w:rsid w:val="00AA693E"/>
    <w:rsid w:val="00AA6E72"/>
    <w:rsid w:val="00AA7826"/>
    <w:rsid w:val="00AA7E6A"/>
    <w:rsid w:val="00AB01DB"/>
    <w:rsid w:val="00AB0256"/>
    <w:rsid w:val="00AB0356"/>
    <w:rsid w:val="00AB080E"/>
    <w:rsid w:val="00AB123D"/>
    <w:rsid w:val="00AB2900"/>
    <w:rsid w:val="00AB29B5"/>
    <w:rsid w:val="00AB2A60"/>
    <w:rsid w:val="00AB2CA5"/>
    <w:rsid w:val="00AB2CAC"/>
    <w:rsid w:val="00AB2CD1"/>
    <w:rsid w:val="00AB3852"/>
    <w:rsid w:val="00AB3888"/>
    <w:rsid w:val="00AB3B6B"/>
    <w:rsid w:val="00AB4262"/>
    <w:rsid w:val="00AB46AC"/>
    <w:rsid w:val="00AB508B"/>
    <w:rsid w:val="00AB60CC"/>
    <w:rsid w:val="00AB7A1B"/>
    <w:rsid w:val="00AB7C57"/>
    <w:rsid w:val="00AC028D"/>
    <w:rsid w:val="00AC0A89"/>
    <w:rsid w:val="00AC1960"/>
    <w:rsid w:val="00AC1B53"/>
    <w:rsid w:val="00AC1B6D"/>
    <w:rsid w:val="00AC1DFB"/>
    <w:rsid w:val="00AC2384"/>
    <w:rsid w:val="00AC2754"/>
    <w:rsid w:val="00AC2B0E"/>
    <w:rsid w:val="00AC3D03"/>
    <w:rsid w:val="00AC4424"/>
    <w:rsid w:val="00AC480C"/>
    <w:rsid w:val="00AC51CE"/>
    <w:rsid w:val="00AC5652"/>
    <w:rsid w:val="00AC6489"/>
    <w:rsid w:val="00AC65C7"/>
    <w:rsid w:val="00AC6768"/>
    <w:rsid w:val="00AC6CC2"/>
    <w:rsid w:val="00AC6E2A"/>
    <w:rsid w:val="00AC6F61"/>
    <w:rsid w:val="00AC72B5"/>
    <w:rsid w:val="00AC7515"/>
    <w:rsid w:val="00AC77F9"/>
    <w:rsid w:val="00AC7EA6"/>
    <w:rsid w:val="00AD075A"/>
    <w:rsid w:val="00AD1F16"/>
    <w:rsid w:val="00AD209B"/>
    <w:rsid w:val="00AD2CED"/>
    <w:rsid w:val="00AD3134"/>
    <w:rsid w:val="00AD3313"/>
    <w:rsid w:val="00AD3966"/>
    <w:rsid w:val="00AD4012"/>
    <w:rsid w:val="00AD444B"/>
    <w:rsid w:val="00AD4875"/>
    <w:rsid w:val="00AD4C7B"/>
    <w:rsid w:val="00AD58F1"/>
    <w:rsid w:val="00AD5CAF"/>
    <w:rsid w:val="00AD63AB"/>
    <w:rsid w:val="00AD6F3F"/>
    <w:rsid w:val="00AD712B"/>
    <w:rsid w:val="00AD7160"/>
    <w:rsid w:val="00AD7444"/>
    <w:rsid w:val="00AD7477"/>
    <w:rsid w:val="00AD754D"/>
    <w:rsid w:val="00AD7938"/>
    <w:rsid w:val="00AD79B2"/>
    <w:rsid w:val="00AD7EAA"/>
    <w:rsid w:val="00AE0790"/>
    <w:rsid w:val="00AE0E0B"/>
    <w:rsid w:val="00AE11EB"/>
    <w:rsid w:val="00AE1A7A"/>
    <w:rsid w:val="00AE1DFC"/>
    <w:rsid w:val="00AE26A3"/>
    <w:rsid w:val="00AE28F1"/>
    <w:rsid w:val="00AE290D"/>
    <w:rsid w:val="00AE32FC"/>
    <w:rsid w:val="00AE36FC"/>
    <w:rsid w:val="00AE3841"/>
    <w:rsid w:val="00AE3FE4"/>
    <w:rsid w:val="00AE3FEC"/>
    <w:rsid w:val="00AE411F"/>
    <w:rsid w:val="00AE425B"/>
    <w:rsid w:val="00AE5274"/>
    <w:rsid w:val="00AE5287"/>
    <w:rsid w:val="00AE52CA"/>
    <w:rsid w:val="00AE5837"/>
    <w:rsid w:val="00AE5A9C"/>
    <w:rsid w:val="00AE5E16"/>
    <w:rsid w:val="00AE5E41"/>
    <w:rsid w:val="00AE61C2"/>
    <w:rsid w:val="00AE6366"/>
    <w:rsid w:val="00AE6BA8"/>
    <w:rsid w:val="00AE7290"/>
    <w:rsid w:val="00AE72FF"/>
    <w:rsid w:val="00AE76EC"/>
    <w:rsid w:val="00AE7BF8"/>
    <w:rsid w:val="00AF0076"/>
    <w:rsid w:val="00AF04E0"/>
    <w:rsid w:val="00AF066F"/>
    <w:rsid w:val="00AF0F90"/>
    <w:rsid w:val="00AF1B41"/>
    <w:rsid w:val="00AF1DEE"/>
    <w:rsid w:val="00AF1F1C"/>
    <w:rsid w:val="00AF201A"/>
    <w:rsid w:val="00AF2070"/>
    <w:rsid w:val="00AF236F"/>
    <w:rsid w:val="00AF26C9"/>
    <w:rsid w:val="00AF2C18"/>
    <w:rsid w:val="00AF2F93"/>
    <w:rsid w:val="00AF3075"/>
    <w:rsid w:val="00AF35EE"/>
    <w:rsid w:val="00AF37B5"/>
    <w:rsid w:val="00AF3A70"/>
    <w:rsid w:val="00AF3AA8"/>
    <w:rsid w:val="00AF3F4A"/>
    <w:rsid w:val="00AF4733"/>
    <w:rsid w:val="00AF48DC"/>
    <w:rsid w:val="00AF4E17"/>
    <w:rsid w:val="00AF5209"/>
    <w:rsid w:val="00AF52AD"/>
    <w:rsid w:val="00AF5757"/>
    <w:rsid w:val="00AF5956"/>
    <w:rsid w:val="00AF5E8B"/>
    <w:rsid w:val="00AF6522"/>
    <w:rsid w:val="00AF6F91"/>
    <w:rsid w:val="00AF7490"/>
    <w:rsid w:val="00AF7625"/>
    <w:rsid w:val="00AF7C4C"/>
    <w:rsid w:val="00B00369"/>
    <w:rsid w:val="00B006CF"/>
    <w:rsid w:val="00B00B39"/>
    <w:rsid w:val="00B00B42"/>
    <w:rsid w:val="00B01989"/>
    <w:rsid w:val="00B02062"/>
    <w:rsid w:val="00B02192"/>
    <w:rsid w:val="00B0257A"/>
    <w:rsid w:val="00B02702"/>
    <w:rsid w:val="00B02C88"/>
    <w:rsid w:val="00B02F93"/>
    <w:rsid w:val="00B03105"/>
    <w:rsid w:val="00B03C09"/>
    <w:rsid w:val="00B041B5"/>
    <w:rsid w:val="00B04256"/>
    <w:rsid w:val="00B050D0"/>
    <w:rsid w:val="00B054BE"/>
    <w:rsid w:val="00B05DB1"/>
    <w:rsid w:val="00B05F8D"/>
    <w:rsid w:val="00B06285"/>
    <w:rsid w:val="00B066C2"/>
    <w:rsid w:val="00B068FD"/>
    <w:rsid w:val="00B07043"/>
    <w:rsid w:val="00B078A5"/>
    <w:rsid w:val="00B07D62"/>
    <w:rsid w:val="00B10014"/>
    <w:rsid w:val="00B101C9"/>
    <w:rsid w:val="00B10437"/>
    <w:rsid w:val="00B10551"/>
    <w:rsid w:val="00B10820"/>
    <w:rsid w:val="00B11A1D"/>
    <w:rsid w:val="00B11D4A"/>
    <w:rsid w:val="00B12CFD"/>
    <w:rsid w:val="00B12D59"/>
    <w:rsid w:val="00B12E56"/>
    <w:rsid w:val="00B12FB7"/>
    <w:rsid w:val="00B132C3"/>
    <w:rsid w:val="00B13709"/>
    <w:rsid w:val="00B13871"/>
    <w:rsid w:val="00B13E9E"/>
    <w:rsid w:val="00B141B3"/>
    <w:rsid w:val="00B14237"/>
    <w:rsid w:val="00B149FC"/>
    <w:rsid w:val="00B14A3D"/>
    <w:rsid w:val="00B15020"/>
    <w:rsid w:val="00B15B48"/>
    <w:rsid w:val="00B15B66"/>
    <w:rsid w:val="00B160EF"/>
    <w:rsid w:val="00B16560"/>
    <w:rsid w:val="00B16C58"/>
    <w:rsid w:val="00B16CD9"/>
    <w:rsid w:val="00B1742A"/>
    <w:rsid w:val="00B17AA5"/>
    <w:rsid w:val="00B17BAF"/>
    <w:rsid w:val="00B17FC9"/>
    <w:rsid w:val="00B20055"/>
    <w:rsid w:val="00B203EA"/>
    <w:rsid w:val="00B2045A"/>
    <w:rsid w:val="00B20BCE"/>
    <w:rsid w:val="00B20ED3"/>
    <w:rsid w:val="00B216C1"/>
    <w:rsid w:val="00B2192D"/>
    <w:rsid w:val="00B21A89"/>
    <w:rsid w:val="00B21EA0"/>
    <w:rsid w:val="00B2221B"/>
    <w:rsid w:val="00B22AD5"/>
    <w:rsid w:val="00B22C67"/>
    <w:rsid w:val="00B22EE7"/>
    <w:rsid w:val="00B23060"/>
    <w:rsid w:val="00B236B1"/>
    <w:rsid w:val="00B23904"/>
    <w:rsid w:val="00B23BA5"/>
    <w:rsid w:val="00B23C2D"/>
    <w:rsid w:val="00B24161"/>
    <w:rsid w:val="00B2439A"/>
    <w:rsid w:val="00B2440D"/>
    <w:rsid w:val="00B2441E"/>
    <w:rsid w:val="00B2482F"/>
    <w:rsid w:val="00B25255"/>
    <w:rsid w:val="00B25265"/>
    <w:rsid w:val="00B252C4"/>
    <w:rsid w:val="00B2595C"/>
    <w:rsid w:val="00B25F44"/>
    <w:rsid w:val="00B27479"/>
    <w:rsid w:val="00B276FF"/>
    <w:rsid w:val="00B30765"/>
    <w:rsid w:val="00B30C0F"/>
    <w:rsid w:val="00B30D62"/>
    <w:rsid w:val="00B321A9"/>
    <w:rsid w:val="00B326A1"/>
    <w:rsid w:val="00B327EE"/>
    <w:rsid w:val="00B32DFD"/>
    <w:rsid w:val="00B33618"/>
    <w:rsid w:val="00B33905"/>
    <w:rsid w:val="00B34E93"/>
    <w:rsid w:val="00B353A9"/>
    <w:rsid w:val="00B360BD"/>
    <w:rsid w:val="00B3621B"/>
    <w:rsid w:val="00B36C20"/>
    <w:rsid w:val="00B37098"/>
    <w:rsid w:val="00B373B0"/>
    <w:rsid w:val="00B37BE2"/>
    <w:rsid w:val="00B37EEB"/>
    <w:rsid w:val="00B37FB6"/>
    <w:rsid w:val="00B40475"/>
    <w:rsid w:val="00B404E3"/>
    <w:rsid w:val="00B4068B"/>
    <w:rsid w:val="00B40A47"/>
    <w:rsid w:val="00B41083"/>
    <w:rsid w:val="00B41353"/>
    <w:rsid w:val="00B415B1"/>
    <w:rsid w:val="00B416FA"/>
    <w:rsid w:val="00B41E34"/>
    <w:rsid w:val="00B42461"/>
    <w:rsid w:val="00B424AF"/>
    <w:rsid w:val="00B42FA3"/>
    <w:rsid w:val="00B43560"/>
    <w:rsid w:val="00B4413A"/>
    <w:rsid w:val="00B4429C"/>
    <w:rsid w:val="00B445EF"/>
    <w:rsid w:val="00B4483A"/>
    <w:rsid w:val="00B449D1"/>
    <w:rsid w:val="00B44CD2"/>
    <w:rsid w:val="00B45286"/>
    <w:rsid w:val="00B4543D"/>
    <w:rsid w:val="00B45700"/>
    <w:rsid w:val="00B4645C"/>
    <w:rsid w:val="00B46B60"/>
    <w:rsid w:val="00B46F9C"/>
    <w:rsid w:val="00B4785A"/>
    <w:rsid w:val="00B47C81"/>
    <w:rsid w:val="00B50366"/>
    <w:rsid w:val="00B50F32"/>
    <w:rsid w:val="00B51422"/>
    <w:rsid w:val="00B51A47"/>
    <w:rsid w:val="00B52491"/>
    <w:rsid w:val="00B52C29"/>
    <w:rsid w:val="00B530F8"/>
    <w:rsid w:val="00B53754"/>
    <w:rsid w:val="00B53817"/>
    <w:rsid w:val="00B540F1"/>
    <w:rsid w:val="00B5422D"/>
    <w:rsid w:val="00B5508A"/>
    <w:rsid w:val="00B5577B"/>
    <w:rsid w:val="00B55B23"/>
    <w:rsid w:val="00B55FF3"/>
    <w:rsid w:val="00B568B1"/>
    <w:rsid w:val="00B56FBB"/>
    <w:rsid w:val="00B57435"/>
    <w:rsid w:val="00B574FF"/>
    <w:rsid w:val="00B579C0"/>
    <w:rsid w:val="00B57DB4"/>
    <w:rsid w:val="00B57EB2"/>
    <w:rsid w:val="00B610D2"/>
    <w:rsid w:val="00B61154"/>
    <w:rsid w:val="00B6152C"/>
    <w:rsid w:val="00B617D9"/>
    <w:rsid w:val="00B61D87"/>
    <w:rsid w:val="00B61E08"/>
    <w:rsid w:val="00B627A2"/>
    <w:rsid w:val="00B63121"/>
    <w:rsid w:val="00B63138"/>
    <w:rsid w:val="00B631FE"/>
    <w:rsid w:val="00B639F5"/>
    <w:rsid w:val="00B63A27"/>
    <w:rsid w:val="00B63D35"/>
    <w:rsid w:val="00B64BC4"/>
    <w:rsid w:val="00B64D28"/>
    <w:rsid w:val="00B653CF"/>
    <w:rsid w:val="00B65CDD"/>
    <w:rsid w:val="00B65F25"/>
    <w:rsid w:val="00B66255"/>
    <w:rsid w:val="00B66719"/>
    <w:rsid w:val="00B66D16"/>
    <w:rsid w:val="00B66D52"/>
    <w:rsid w:val="00B67524"/>
    <w:rsid w:val="00B67B9B"/>
    <w:rsid w:val="00B67DF7"/>
    <w:rsid w:val="00B67DFF"/>
    <w:rsid w:val="00B70913"/>
    <w:rsid w:val="00B70BE6"/>
    <w:rsid w:val="00B711B3"/>
    <w:rsid w:val="00B71362"/>
    <w:rsid w:val="00B726EF"/>
    <w:rsid w:val="00B72B62"/>
    <w:rsid w:val="00B72B76"/>
    <w:rsid w:val="00B72D9C"/>
    <w:rsid w:val="00B7405F"/>
    <w:rsid w:val="00B74281"/>
    <w:rsid w:val="00B744C5"/>
    <w:rsid w:val="00B748E6"/>
    <w:rsid w:val="00B74F28"/>
    <w:rsid w:val="00B7511E"/>
    <w:rsid w:val="00B75187"/>
    <w:rsid w:val="00B75CE2"/>
    <w:rsid w:val="00B75F9B"/>
    <w:rsid w:val="00B75FD7"/>
    <w:rsid w:val="00B76084"/>
    <w:rsid w:val="00B764D5"/>
    <w:rsid w:val="00B766CD"/>
    <w:rsid w:val="00B766F0"/>
    <w:rsid w:val="00B7688D"/>
    <w:rsid w:val="00B76C05"/>
    <w:rsid w:val="00B77361"/>
    <w:rsid w:val="00B80787"/>
    <w:rsid w:val="00B807D9"/>
    <w:rsid w:val="00B80AB0"/>
    <w:rsid w:val="00B80F23"/>
    <w:rsid w:val="00B80F76"/>
    <w:rsid w:val="00B810F9"/>
    <w:rsid w:val="00B81397"/>
    <w:rsid w:val="00B81F80"/>
    <w:rsid w:val="00B8204B"/>
    <w:rsid w:val="00B82381"/>
    <w:rsid w:val="00B82406"/>
    <w:rsid w:val="00B831DF"/>
    <w:rsid w:val="00B83C49"/>
    <w:rsid w:val="00B83F68"/>
    <w:rsid w:val="00B8410B"/>
    <w:rsid w:val="00B841DD"/>
    <w:rsid w:val="00B84578"/>
    <w:rsid w:val="00B84800"/>
    <w:rsid w:val="00B8480D"/>
    <w:rsid w:val="00B84DF9"/>
    <w:rsid w:val="00B85769"/>
    <w:rsid w:val="00B857F6"/>
    <w:rsid w:val="00B866A6"/>
    <w:rsid w:val="00B86721"/>
    <w:rsid w:val="00B871E3"/>
    <w:rsid w:val="00B87923"/>
    <w:rsid w:val="00B87BB2"/>
    <w:rsid w:val="00B9091C"/>
    <w:rsid w:val="00B917B5"/>
    <w:rsid w:val="00B917D9"/>
    <w:rsid w:val="00B918BA"/>
    <w:rsid w:val="00B9203C"/>
    <w:rsid w:val="00B9223C"/>
    <w:rsid w:val="00B92A3C"/>
    <w:rsid w:val="00B93009"/>
    <w:rsid w:val="00B93F2F"/>
    <w:rsid w:val="00B9421E"/>
    <w:rsid w:val="00B945F1"/>
    <w:rsid w:val="00B946E2"/>
    <w:rsid w:val="00B948DA"/>
    <w:rsid w:val="00B94A47"/>
    <w:rsid w:val="00B963EF"/>
    <w:rsid w:val="00B96558"/>
    <w:rsid w:val="00B96711"/>
    <w:rsid w:val="00B96C85"/>
    <w:rsid w:val="00B9710B"/>
    <w:rsid w:val="00B976D8"/>
    <w:rsid w:val="00B97A7B"/>
    <w:rsid w:val="00B97B02"/>
    <w:rsid w:val="00B97C1E"/>
    <w:rsid w:val="00B97C47"/>
    <w:rsid w:val="00BA0099"/>
    <w:rsid w:val="00BA02E8"/>
    <w:rsid w:val="00BA09EE"/>
    <w:rsid w:val="00BA1107"/>
    <w:rsid w:val="00BA16CE"/>
    <w:rsid w:val="00BA189E"/>
    <w:rsid w:val="00BA28FC"/>
    <w:rsid w:val="00BA2FDF"/>
    <w:rsid w:val="00BA3C20"/>
    <w:rsid w:val="00BA43E6"/>
    <w:rsid w:val="00BA4778"/>
    <w:rsid w:val="00BA51B9"/>
    <w:rsid w:val="00BA54DA"/>
    <w:rsid w:val="00BA55AF"/>
    <w:rsid w:val="00BA5712"/>
    <w:rsid w:val="00BA5747"/>
    <w:rsid w:val="00BA5900"/>
    <w:rsid w:val="00BA5AB9"/>
    <w:rsid w:val="00BA60DD"/>
    <w:rsid w:val="00BA65F6"/>
    <w:rsid w:val="00BA67BD"/>
    <w:rsid w:val="00BA6F2C"/>
    <w:rsid w:val="00BA7554"/>
    <w:rsid w:val="00BA7BE9"/>
    <w:rsid w:val="00BB1172"/>
    <w:rsid w:val="00BB188A"/>
    <w:rsid w:val="00BB1919"/>
    <w:rsid w:val="00BB1D49"/>
    <w:rsid w:val="00BB3AFE"/>
    <w:rsid w:val="00BB3BEB"/>
    <w:rsid w:val="00BB3EAE"/>
    <w:rsid w:val="00BB40C2"/>
    <w:rsid w:val="00BB46B8"/>
    <w:rsid w:val="00BB4A6C"/>
    <w:rsid w:val="00BB51DC"/>
    <w:rsid w:val="00BB5268"/>
    <w:rsid w:val="00BB546B"/>
    <w:rsid w:val="00BB56D4"/>
    <w:rsid w:val="00BB5807"/>
    <w:rsid w:val="00BB582D"/>
    <w:rsid w:val="00BB588D"/>
    <w:rsid w:val="00BB59B3"/>
    <w:rsid w:val="00BB616F"/>
    <w:rsid w:val="00BB65AC"/>
    <w:rsid w:val="00BB6898"/>
    <w:rsid w:val="00BB6B59"/>
    <w:rsid w:val="00BB6ED0"/>
    <w:rsid w:val="00BB734F"/>
    <w:rsid w:val="00BC0024"/>
    <w:rsid w:val="00BC1C6A"/>
    <w:rsid w:val="00BC1D79"/>
    <w:rsid w:val="00BC2340"/>
    <w:rsid w:val="00BC2606"/>
    <w:rsid w:val="00BC2C6D"/>
    <w:rsid w:val="00BC2F6F"/>
    <w:rsid w:val="00BC3346"/>
    <w:rsid w:val="00BC3648"/>
    <w:rsid w:val="00BC3739"/>
    <w:rsid w:val="00BC3BAB"/>
    <w:rsid w:val="00BC3C42"/>
    <w:rsid w:val="00BC3E6D"/>
    <w:rsid w:val="00BC44AF"/>
    <w:rsid w:val="00BC4874"/>
    <w:rsid w:val="00BC4A0E"/>
    <w:rsid w:val="00BC4C01"/>
    <w:rsid w:val="00BC511A"/>
    <w:rsid w:val="00BC5547"/>
    <w:rsid w:val="00BC58B1"/>
    <w:rsid w:val="00BC590F"/>
    <w:rsid w:val="00BC651C"/>
    <w:rsid w:val="00BC66A3"/>
    <w:rsid w:val="00BC6F5E"/>
    <w:rsid w:val="00BC7059"/>
    <w:rsid w:val="00BC755D"/>
    <w:rsid w:val="00BC7960"/>
    <w:rsid w:val="00BC7C2C"/>
    <w:rsid w:val="00BD029A"/>
    <w:rsid w:val="00BD0A02"/>
    <w:rsid w:val="00BD0CDE"/>
    <w:rsid w:val="00BD167A"/>
    <w:rsid w:val="00BD1730"/>
    <w:rsid w:val="00BD1FA6"/>
    <w:rsid w:val="00BD22E7"/>
    <w:rsid w:val="00BD28A1"/>
    <w:rsid w:val="00BD2906"/>
    <w:rsid w:val="00BD317E"/>
    <w:rsid w:val="00BD3A3D"/>
    <w:rsid w:val="00BD4C51"/>
    <w:rsid w:val="00BD4F15"/>
    <w:rsid w:val="00BD5CA4"/>
    <w:rsid w:val="00BD5E8C"/>
    <w:rsid w:val="00BD60CC"/>
    <w:rsid w:val="00BD6638"/>
    <w:rsid w:val="00BD7201"/>
    <w:rsid w:val="00BD7264"/>
    <w:rsid w:val="00BD777B"/>
    <w:rsid w:val="00BD78C0"/>
    <w:rsid w:val="00BD7B12"/>
    <w:rsid w:val="00BE03BE"/>
    <w:rsid w:val="00BE04C7"/>
    <w:rsid w:val="00BE0DD3"/>
    <w:rsid w:val="00BE1266"/>
    <w:rsid w:val="00BE1617"/>
    <w:rsid w:val="00BE1CE7"/>
    <w:rsid w:val="00BE1F72"/>
    <w:rsid w:val="00BE2776"/>
    <w:rsid w:val="00BE328F"/>
    <w:rsid w:val="00BE3436"/>
    <w:rsid w:val="00BE3472"/>
    <w:rsid w:val="00BE41AA"/>
    <w:rsid w:val="00BE45B0"/>
    <w:rsid w:val="00BE4606"/>
    <w:rsid w:val="00BE4C8D"/>
    <w:rsid w:val="00BE546E"/>
    <w:rsid w:val="00BE65A3"/>
    <w:rsid w:val="00BE67A6"/>
    <w:rsid w:val="00BE688E"/>
    <w:rsid w:val="00BE7824"/>
    <w:rsid w:val="00BE7AF4"/>
    <w:rsid w:val="00BE7CD1"/>
    <w:rsid w:val="00BF0A33"/>
    <w:rsid w:val="00BF0D30"/>
    <w:rsid w:val="00BF189B"/>
    <w:rsid w:val="00BF1FB9"/>
    <w:rsid w:val="00BF217F"/>
    <w:rsid w:val="00BF2619"/>
    <w:rsid w:val="00BF2837"/>
    <w:rsid w:val="00BF2E97"/>
    <w:rsid w:val="00BF35BA"/>
    <w:rsid w:val="00BF438B"/>
    <w:rsid w:val="00BF4766"/>
    <w:rsid w:val="00BF56E8"/>
    <w:rsid w:val="00BF5BE4"/>
    <w:rsid w:val="00BF62EF"/>
    <w:rsid w:val="00BF64AF"/>
    <w:rsid w:val="00BF69F8"/>
    <w:rsid w:val="00BF6A63"/>
    <w:rsid w:val="00BF6C8C"/>
    <w:rsid w:val="00BF6C94"/>
    <w:rsid w:val="00BF708A"/>
    <w:rsid w:val="00BF756A"/>
    <w:rsid w:val="00BF76C3"/>
    <w:rsid w:val="00BF7C7F"/>
    <w:rsid w:val="00BF7E98"/>
    <w:rsid w:val="00C00445"/>
    <w:rsid w:val="00C00687"/>
    <w:rsid w:val="00C0072A"/>
    <w:rsid w:val="00C009E4"/>
    <w:rsid w:val="00C00AD1"/>
    <w:rsid w:val="00C0164C"/>
    <w:rsid w:val="00C022A4"/>
    <w:rsid w:val="00C02309"/>
    <w:rsid w:val="00C02946"/>
    <w:rsid w:val="00C02AE2"/>
    <w:rsid w:val="00C02D2B"/>
    <w:rsid w:val="00C02E6A"/>
    <w:rsid w:val="00C0330A"/>
    <w:rsid w:val="00C03433"/>
    <w:rsid w:val="00C034AA"/>
    <w:rsid w:val="00C03542"/>
    <w:rsid w:val="00C03992"/>
    <w:rsid w:val="00C04854"/>
    <w:rsid w:val="00C04BB8"/>
    <w:rsid w:val="00C04E2C"/>
    <w:rsid w:val="00C05F52"/>
    <w:rsid w:val="00C0610F"/>
    <w:rsid w:val="00C06113"/>
    <w:rsid w:val="00C06279"/>
    <w:rsid w:val="00C06EA5"/>
    <w:rsid w:val="00C06FBE"/>
    <w:rsid w:val="00C07C88"/>
    <w:rsid w:val="00C107AA"/>
    <w:rsid w:val="00C11A68"/>
    <w:rsid w:val="00C11B27"/>
    <w:rsid w:val="00C121E7"/>
    <w:rsid w:val="00C1270D"/>
    <w:rsid w:val="00C12732"/>
    <w:rsid w:val="00C127DD"/>
    <w:rsid w:val="00C127F2"/>
    <w:rsid w:val="00C13225"/>
    <w:rsid w:val="00C13D96"/>
    <w:rsid w:val="00C1412B"/>
    <w:rsid w:val="00C14234"/>
    <w:rsid w:val="00C1424D"/>
    <w:rsid w:val="00C14382"/>
    <w:rsid w:val="00C14A21"/>
    <w:rsid w:val="00C15549"/>
    <w:rsid w:val="00C1590E"/>
    <w:rsid w:val="00C15940"/>
    <w:rsid w:val="00C15B4C"/>
    <w:rsid w:val="00C15BE4"/>
    <w:rsid w:val="00C15EE0"/>
    <w:rsid w:val="00C161C8"/>
    <w:rsid w:val="00C16622"/>
    <w:rsid w:val="00C16A46"/>
    <w:rsid w:val="00C17227"/>
    <w:rsid w:val="00C1736E"/>
    <w:rsid w:val="00C1739C"/>
    <w:rsid w:val="00C17680"/>
    <w:rsid w:val="00C177D5"/>
    <w:rsid w:val="00C17A91"/>
    <w:rsid w:val="00C2052A"/>
    <w:rsid w:val="00C20CCA"/>
    <w:rsid w:val="00C20FDC"/>
    <w:rsid w:val="00C211CB"/>
    <w:rsid w:val="00C212D3"/>
    <w:rsid w:val="00C2138E"/>
    <w:rsid w:val="00C21AB2"/>
    <w:rsid w:val="00C21C7D"/>
    <w:rsid w:val="00C225B4"/>
    <w:rsid w:val="00C22EA2"/>
    <w:rsid w:val="00C233EB"/>
    <w:rsid w:val="00C23A1A"/>
    <w:rsid w:val="00C242DB"/>
    <w:rsid w:val="00C244F6"/>
    <w:rsid w:val="00C248C2"/>
    <w:rsid w:val="00C24E84"/>
    <w:rsid w:val="00C25329"/>
    <w:rsid w:val="00C25617"/>
    <w:rsid w:val="00C259FF"/>
    <w:rsid w:val="00C25CE1"/>
    <w:rsid w:val="00C25D0E"/>
    <w:rsid w:val="00C25FED"/>
    <w:rsid w:val="00C26122"/>
    <w:rsid w:val="00C26142"/>
    <w:rsid w:val="00C2656F"/>
    <w:rsid w:val="00C26D44"/>
    <w:rsid w:val="00C27AE2"/>
    <w:rsid w:val="00C27FE4"/>
    <w:rsid w:val="00C3111A"/>
    <w:rsid w:val="00C31129"/>
    <w:rsid w:val="00C318B9"/>
    <w:rsid w:val="00C323D1"/>
    <w:rsid w:val="00C32741"/>
    <w:rsid w:val="00C327C8"/>
    <w:rsid w:val="00C32B46"/>
    <w:rsid w:val="00C32FD2"/>
    <w:rsid w:val="00C32FFB"/>
    <w:rsid w:val="00C334BE"/>
    <w:rsid w:val="00C33A0A"/>
    <w:rsid w:val="00C33B23"/>
    <w:rsid w:val="00C33B2A"/>
    <w:rsid w:val="00C33E06"/>
    <w:rsid w:val="00C341D0"/>
    <w:rsid w:val="00C34DD9"/>
    <w:rsid w:val="00C34E55"/>
    <w:rsid w:val="00C34ED5"/>
    <w:rsid w:val="00C350D7"/>
    <w:rsid w:val="00C351EB"/>
    <w:rsid w:val="00C35A80"/>
    <w:rsid w:val="00C35BC8"/>
    <w:rsid w:val="00C363B3"/>
    <w:rsid w:val="00C365D8"/>
    <w:rsid w:val="00C36715"/>
    <w:rsid w:val="00C3671C"/>
    <w:rsid w:val="00C36E26"/>
    <w:rsid w:val="00C370F6"/>
    <w:rsid w:val="00C376D3"/>
    <w:rsid w:val="00C37EC3"/>
    <w:rsid w:val="00C407C9"/>
    <w:rsid w:val="00C4099B"/>
    <w:rsid w:val="00C41032"/>
    <w:rsid w:val="00C41144"/>
    <w:rsid w:val="00C412EC"/>
    <w:rsid w:val="00C413CB"/>
    <w:rsid w:val="00C420EE"/>
    <w:rsid w:val="00C42F2A"/>
    <w:rsid w:val="00C43789"/>
    <w:rsid w:val="00C44183"/>
    <w:rsid w:val="00C4481F"/>
    <w:rsid w:val="00C4483F"/>
    <w:rsid w:val="00C44924"/>
    <w:rsid w:val="00C44C19"/>
    <w:rsid w:val="00C4510B"/>
    <w:rsid w:val="00C45358"/>
    <w:rsid w:val="00C453F7"/>
    <w:rsid w:val="00C45651"/>
    <w:rsid w:val="00C45AE2"/>
    <w:rsid w:val="00C4652E"/>
    <w:rsid w:val="00C46DC0"/>
    <w:rsid w:val="00C4711E"/>
    <w:rsid w:val="00C4726A"/>
    <w:rsid w:val="00C47412"/>
    <w:rsid w:val="00C47900"/>
    <w:rsid w:val="00C50402"/>
    <w:rsid w:val="00C50E98"/>
    <w:rsid w:val="00C5114D"/>
    <w:rsid w:val="00C51FF0"/>
    <w:rsid w:val="00C5303A"/>
    <w:rsid w:val="00C53244"/>
    <w:rsid w:val="00C53B5E"/>
    <w:rsid w:val="00C542EC"/>
    <w:rsid w:val="00C54486"/>
    <w:rsid w:val="00C54FF2"/>
    <w:rsid w:val="00C5502C"/>
    <w:rsid w:val="00C556E2"/>
    <w:rsid w:val="00C56408"/>
    <w:rsid w:val="00C57307"/>
    <w:rsid w:val="00C603CC"/>
    <w:rsid w:val="00C60A99"/>
    <w:rsid w:val="00C60B3D"/>
    <w:rsid w:val="00C60D95"/>
    <w:rsid w:val="00C61298"/>
    <w:rsid w:val="00C6226A"/>
    <w:rsid w:val="00C622EC"/>
    <w:rsid w:val="00C62F50"/>
    <w:rsid w:val="00C63428"/>
    <w:rsid w:val="00C63956"/>
    <w:rsid w:val="00C6448B"/>
    <w:rsid w:val="00C665E9"/>
    <w:rsid w:val="00C666AD"/>
    <w:rsid w:val="00C66D67"/>
    <w:rsid w:val="00C66E05"/>
    <w:rsid w:val="00C67234"/>
    <w:rsid w:val="00C672B8"/>
    <w:rsid w:val="00C675F0"/>
    <w:rsid w:val="00C67749"/>
    <w:rsid w:val="00C677A7"/>
    <w:rsid w:val="00C70192"/>
    <w:rsid w:val="00C704B9"/>
    <w:rsid w:val="00C7059C"/>
    <w:rsid w:val="00C708EB"/>
    <w:rsid w:val="00C70B77"/>
    <w:rsid w:val="00C71039"/>
    <w:rsid w:val="00C71BF3"/>
    <w:rsid w:val="00C71E36"/>
    <w:rsid w:val="00C7255F"/>
    <w:rsid w:val="00C72A7B"/>
    <w:rsid w:val="00C72C30"/>
    <w:rsid w:val="00C734BD"/>
    <w:rsid w:val="00C7399E"/>
    <w:rsid w:val="00C73BD0"/>
    <w:rsid w:val="00C73F56"/>
    <w:rsid w:val="00C751DD"/>
    <w:rsid w:val="00C752B9"/>
    <w:rsid w:val="00C75314"/>
    <w:rsid w:val="00C7594B"/>
    <w:rsid w:val="00C759E7"/>
    <w:rsid w:val="00C75CC6"/>
    <w:rsid w:val="00C75DB4"/>
    <w:rsid w:val="00C7607E"/>
    <w:rsid w:val="00C76105"/>
    <w:rsid w:val="00C76349"/>
    <w:rsid w:val="00C76B06"/>
    <w:rsid w:val="00C76F1C"/>
    <w:rsid w:val="00C7715D"/>
    <w:rsid w:val="00C7737D"/>
    <w:rsid w:val="00C77CF9"/>
    <w:rsid w:val="00C8027F"/>
    <w:rsid w:val="00C80BBF"/>
    <w:rsid w:val="00C8121A"/>
    <w:rsid w:val="00C81607"/>
    <w:rsid w:val="00C81C62"/>
    <w:rsid w:val="00C82040"/>
    <w:rsid w:val="00C8204F"/>
    <w:rsid w:val="00C822D1"/>
    <w:rsid w:val="00C82411"/>
    <w:rsid w:val="00C82442"/>
    <w:rsid w:val="00C82655"/>
    <w:rsid w:val="00C828A2"/>
    <w:rsid w:val="00C82BCB"/>
    <w:rsid w:val="00C82E1E"/>
    <w:rsid w:val="00C83572"/>
    <w:rsid w:val="00C836D1"/>
    <w:rsid w:val="00C83A87"/>
    <w:rsid w:val="00C848CB"/>
    <w:rsid w:val="00C84D38"/>
    <w:rsid w:val="00C84E5A"/>
    <w:rsid w:val="00C853FD"/>
    <w:rsid w:val="00C85AB1"/>
    <w:rsid w:val="00C860F7"/>
    <w:rsid w:val="00C8713D"/>
    <w:rsid w:val="00C871B6"/>
    <w:rsid w:val="00C87568"/>
    <w:rsid w:val="00C8759A"/>
    <w:rsid w:val="00C878A9"/>
    <w:rsid w:val="00C87A78"/>
    <w:rsid w:val="00C90004"/>
    <w:rsid w:val="00C90724"/>
    <w:rsid w:val="00C907A4"/>
    <w:rsid w:val="00C907CA"/>
    <w:rsid w:val="00C90C29"/>
    <w:rsid w:val="00C91136"/>
    <w:rsid w:val="00C924E4"/>
    <w:rsid w:val="00C933AB"/>
    <w:rsid w:val="00C941CC"/>
    <w:rsid w:val="00C94399"/>
    <w:rsid w:val="00C94733"/>
    <w:rsid w:val="00C969CA"/>
    <w:rsid w:val="00C96E7E"/>
    <w:rsid w:val="00C975E6"/>
    <w:rsid w:val="00C97675"/>
    <w:rsid w:val="00C97E65"/>
    <w:rsid w:val="00CA02F5"/>
    <w:rsid w:val="00CA09AE"/>
    <w:rsid w:val="00CA0CE6"/>
    <w:rsid w:val="00CA1470"/>
    <w:rsid w:val="00CA1490"/>
    <w:rsid w:val="00CA1876"/>
    <w:rsid w:val="00CA20FB"/>
    <w:rsid w:val="00CA24DF"/>
    <w:rsid w:val="00CA2B29"/>
    <w:rsid w:val="00CA3040"/>
    <w:rsid w:val="00CA33FE"/>
    <w:rsid w:val="00CA3690"/>
    <w:rsid w:val="00CA41E3"/>
    <w:rsid w:val="00CA497F"/>
    <w:rsid w:val="00CA5511"/>
    <w:rsid w:val="00CA5B9D"/>
    <w:rsid w:val="00CA5CF3"/>
    <w:rsid w:val="00CA6125"/>
    <w:rsid w:val="00CA6370"/>
    <w:rsid w:val="00CA6974"/>
    <w:rsid w:val="00CA6F7A"/>
    <w:rsid w:val="00CA72FA"/>
    <w:rsid w:val="00CA736B"/>
    <w:rsid w:val="00CA73CE"/>
    <w:rsid w:val="00CA7F2A"/>
    <w:rsid w:val="00CA7F43"/>
    <w:rsid w:val="00CB01F2"/>
    <w:rsid w:val="00CB0239"/>
    <w:rsid w:val="00CB05B1"/>
    <w:rsid w:val="00CB124E"/>
    <w:rsid w:val="00CB1496"/>
    <w:rsid w:val="00CB1507"/>
    <w:rsid w:val="00CB2BFC"/>
    <w:rsid w:val="00CB2DB6"/>
    <w:rsid w:val="00CB3040"/>
    <w:rsid w:val="00CB34D4"/>
    <w:rsid w:val="00CB3636"/>
    <w:rsid w:val="00CB3ED8"/>
    <w:rsid w:val="00CB4544"/>
    <w:rsid w:val="00CB4655"/>
    <w:rsid w:val="00CB4DA9"/>
    <w:rsid w:val="00CB6A61"/>
    <w:rsid w:val="00CB70A1"/>
    <w:rsid w:val="00CB79E2"/>
    <w:rsid w:val="00CC0139"/>
    <w:rsid w:val="00CC06AA"/>
    <w:rsid w:val="00CC0E6E"/>
    <w:rsid w:val="00CC1621"/>
    <w:rsid w:val="00CC17C0"/>
    <w:rsid w:val="00CC1C04"/>
    <w:rsid w:val="00CC1D2E"/>
    <w:rsid w:val="00CC1D6E"/>
    <w:rsid w:val="00CC2BC1"/>
    <w:rsid w:val="00CC2D11"/>
    <w:rsid w:val="00CC3561"/>
    <w:rsid w:val="00CC3974"/>
    <w:rsid w:val="00CC3B19"/>
    <w:rsid w:val="00CC47E0"/>
    <w:rsid w:val="00CC4804"/>
    <w:rsid w:val="00CC4F65"/>
    <w:rsid w:val="00CC5316"/>
    <w:rsid w:val="00CC5953"/>
    <w:rsid w:val="00CC5A6E"/>
    <w:rsid w:val="00CC5B9F"/>
    <w:rsid w:val="00CC6EDD"/>
    <w:rsid w:val="00CD044A"/>
    <w:rsid w:val="00CD073F"/>
    <w:rsid w:val="00CD093B"/>
    <w:rsid w:val="00CD1982"/>
    <w:rsid w:val="00CD1A3B"/>
    <w:rsid w:val="00CD1EE8"/>
    <w:rsid w:val="00CD2C3B"/>
    <w:rsid w:val="00CD2EFA"/>
    <w:rsid w:val="00CD3464"/>
    <w:rsid w:val="00CD34DB"/>
    <w:rsid w:val="00CD39B0"/>
    <w:rsid w:val="00CD401C"/>
    <w:rsid w:val="00CD49E4"/>
    <w:rsid w:val="00CD4D5A"/>
    <w:rsid w:val="00CD534E"/>
    <w:rsid w:val="00CD5794"/>
    <w:rsid w:val="00CD5823"/>
    <w:rsid w:val="00CD624D"/>
    <w:rsid w:val="00CD62F9"/>
    <w:rsid w:val="00CD649B"/>
    <w:rsid w:val="00CD66F4"/>
    <w:rsid w:val="00CD6739"/>
    <w:rsid w:val="00CD6D58"/>
    <w:rsid w:val="00CD6E3B"/>
    <w:rsid w:val="00CD7134"/>
    <w:rsid w:val="00CD7912"/>
    <w:rsid w:val="00CD794F"/>
    <w:rsid w:val="00CE0023"/>
    <w:rsid w:val="00CE06A7"/>
    <w:rsid w:val="00CE1380"/>
    <w:rsid w:val="00CE17F6"/>
    <w:rsid w:val="00CE1A14"/>
    <w:rsid w:val="00CE22CE"/>
    <w:rsid w:val="00CE22E5"/>
    <w:rsid w:val="00CE3103"/>
    <w:rsid w:val="00CE3249"/>
    <w:rsid w:val="00CE3FE6"/>
    <w:rsid w:val="00CE44F8"/>
    <w:rsid w:val="00CE455A"/>
    <w:rsid w:val="00CE48C7"/>
    <w:rsid w:val="00CE51A2"/>
    <w:rsid w:val="00CE53B4"/>
    <w:rsid w:val="00CE5C29"/>
    <w:rsid w:val="00CE6285"/>
    <w:rsid w:val="00CE660F"/>
    <w:rsid w:val="00CE6813"/>
    <w:rsid w:val="00CE6AFE"/>
    <w:rsid w:val="00CE71FE"/>
    <w:rsid w:val="00CE7870"/>
    <w:rsid w:val="00CE7D30"/>
    <w:rsid w:val="00CE7EC4"/>
    <w:rsid w:val="00CF0327"/>
    <w:rsid w:val="00CF05B4"/>
    <w:rsid w:val="00CF0603"/>
    <w:rsid w:val="00CF07E3"/>
    <w:rsid w:val="00CF10EE"/>
    <w:rsid w:val="00CF1550"/>
    <w:rsid w:val="00CF18FC"/>
    <w:rsid w:val="00CF1A5B"/>
    <w:rsid w:val="00CF1FEE"/>
    <w:rsid w:val="00CF242F"/>
    <w:rsid w:val="00CF29E3"/>
    <w:rsid w:val="00CF2C30"/>
    <w:rsid w:val="00CF2D57"/>
    <w:rsid w:val="00CF351E"/>
    <w:rsid w:val="00CF3A99"/>
    <w:rsid w:val="00CF545B"/>
    <w:rsid w:val="00CF579C"/>
    <w:rsid w:val="00CF5DD7"/>
    <w:rsid w:val="00CF6CC5"/>
    <w:rsid w:val="00D008B5"/>
    <w:rsid w:val="00D008C8"/>
    <w:rsid w:val="00D009E2"/>
    <w:rsid w:val="00D00AB5"/>
    <w:rsid w:val="00D01F1E"/>
    <w:rsid w:val="00D020B7"/>
    <w:rsid w:val="00D020C0"/>
    <w:rsid w:val="00D02961"/>
    <w:rsid w:val="00D02B1A"/>
    <w:rsid w:val="00D02FFD"/>
    <w:rsid w:val="00D031DA"/>
    <w:rsid w:val="00D03898"/>
    <w:rsid w:val="00D03CC6"/>
    <w:rsid w:val="00D04593"/>
    <w:rsid w:val="00D04B29"/>
    <w:rsid w:val="00D0566E"/>
    <w:rsid w:val="00D05ADC"/>
    <w:rsid w:val="00D05BE3"/>
    <w:rsid w:val="00D05C20"/>
    <w:rsid w:val="00D0604F"/>
    <w:rsid w:val="00D06656"/>
    <w:rsid w:val="00D069D5"/>
    <w:rsid w:val="00D06B27"/>
    <w:rsid w:val="00D07043"/>
    <w:rsid w:val="00D0747C"/>
    <w:rsid w:val="00D0750F"/>
    <w:rsid w:val="00D076EF"/>
    <w:rsid w:val="00D078B5"/>
    <w:rsid w:val="00D07B12"/>
    <w:rsid w:val="00D07D8B"/>
    <w:rsid w:val="00D10BB8"/>
    <w:rsid w:val="00D1126C"/>
    <w:rsid w:val="00D114DA"/>
    <w:rsid w:val="00D117E4"/>
    <w:rsid w:val="00D12199"/>
    <w:rsid w:val="00D12D44"/>
    <w:rsid w:val="00D13339"/>
    <w:rsid w:val="00D138CC"/>
    <w:rsid w:val="00D1429B"/>
    <w:rsid w:val="00D14324"/>
    <w:rsid w:val="00D14D8D"/>
    <w:rsid w:val="00D14EAE"/>
    <w:rsid w:val="00D15876"/>
    <w:rsid w:val="00D161F7"/>
    <w:rsid w:val="00D1666B"/>
    <w:rsid w:val="00D16C0C"/>
    <w:rsid w:val="00D173FA"/>
    <w:rsid w:val="00D200C0"/>
    <w:rsid w:val="00D2019A"/>
    <w:rsid w:val="00D201AF"/>
    <w:rsid w:val="00D2098A"/>
    <w:rsid w:val="00D20E05"/>
    <w:rsid w:val="00D21303"/>
    <w:rsid w:val="00D214F3"/>
    <w:rsid w:val="00D2160D"/>
    <w:rsid w:val="00D217D7"/>
    <w:rsid w:val="00D21B5C"/>
    <w:rsid w:val="00D21C34"/>
    <w:rsid w:val="00D21C7D"/>
    <w:rsid w:val="00D2234E"/>
    <w:rsid w:val="00D22C38"/>
    <w:rsid w:val="00D236B5"/>
    <w:rsid w:val="00D24192"/>
    <w:rsid w:val="00D2425E"/>
    <w:rsid w:val="00D24830"/>
    <w:rsid w:val="00D255FD"/>
    <w:rsid w:val="00D259C1"/>
    <w:rsid w:val="00D25F90"/>
    <w:rsid w:val="00D26707"/>
    <w:rsid w:val="00D26CE0"/>
    <w:rsid w:val="00D26EC6"/>
    <w:rsid w:val="00D27040"/>
    <w:rsid w:val="00D27070"/>
    <w:rsid w:val="00D30058"/>
    <w:rsid w:val="00D3063B"/>
    <w:rsid w:val="00D3123E"/>
    <w:rsid w:val="00D31D4D"/>
    <w:rsid w:val="00D325AD"/>
    <w:rsid w:val="00D3309C"/>
    <w:rsid w:val="00D33292"/>
    <w:rsid w:val="00D33332"/>
    <w:rsid w:val="00D338F3"/>
    <w:rsid w:val="00D340A0"/>
    <w:rsid w:val="00D34699"/>
    <w:rsid w:val="00D3482B"/>
    <w:rsid w:val="00D34871"/>
    <w:rsid w:val="00D348C5"/>
    <w:rsid w:val="00D353B6"/>
    <w:rsid w:val="00D35979"/>
    <w:rsid w:val="00D3597C"/>
    <w:rsid w:val="00D36228"/>
    <w:rsid w:val="00D36450"/>
    <w:rsid w:val="00D364F2"/>
    <w:rsid w:val="00D36634"/>
    <w:rsid w:val="00D368AB"/>
    <w:rsid w:val="00D36A05"/>
    <w:rsid w:val="00D36D7F"/>
    <w:rsid w:val="00D3718D"/>
    <w:rsid w:val="00D37B08"/>
    <w:rsid w:val="00D37C7B"/>
    <w:rsid w:val="00D37D1F"/>
    <w:rsid w:val="00D40EDF"/>
    <w:rsid w:val="00D416DA"/>
    <w:rsid w:val="00D41AF5"/>
    <w:rsid w:val="00D41BAA"/>
    <w:rsid w:val="00D41CB9"/>
    <w:rsid w:val="00D42475"/>
    <w:rsid w:val="00D42582"/>
    <w:rsid w:val="00D42DBE"/>
    <w:rsid w:val="00D44494"/>
    <w:rsid w:val="00D446BC"/>
    <w:rsid w:val="00D44F53"/>
    <w:rsid w:val="00D45004"/>
    <w:rsid w:val="00D454A2"/>
    <w:rsid w:val="00D45524"/>
    <w:rsid w:val="00D45FBB"/>
    <w:rsid w:val="00D4630F"/>
    <w:rsid w:val="00D469E9"/>
    <w:rsid w:val="00D4701B"/>
    <w:rsid w:val="00D473ED"/>
    <w:rsid w:val="00D47B1E"/>
    <w:rsid w:val="00D47D45"/>
    <w:rsid w:val="00D47ED4"/>
    <w:rsid w:val="00D504BA"/>
    <w:rsid w:val="00D506B9"/>
    <w:rsid w:val="00D50816"/>
    <w:rsid w:val="00D50A71"/>
    <w:rsid w:val="00D50DA2"/>
    <w:rsid w:val="00D513C6"/>
    <w:rsid w:val="00D51445"/>
    <w:rsid w:val="00D514EF"/>
    <w:rsid w:val="00D51C92"/>
    <w:rsid w:val="00D51E70"/>
    <w:rsid w:val="00D526A2"/>
    <w:rsid w:val="00D52BA0"/>
    <w:rsid w:val="00D52FB8"/>
    <w:rsid w:val="00D5355D"/>
    <w:rsid w:val="00D535D9"/>
    <w:rsid w:val="00D53B15"/>
    <w:rsid w:val="00D5411B"/>
    <w:rsid w:val="00D542FC"/>
    <w:rsid w:val="00D54667"/>
    <w:rsid w:val="00D553D8"/>
    <w:rsid w:val="00D5549C"/>
    <w:rsid w:val="00D5587F"/>
    <w:rsid w:val="00D55CA7"/>
    <w:rsid w:val="00D567F8"/>
    <w:rsid w:val="00D56C1E"/>
    <w:rsid w:val="00D571F7"/>
    <w:rsid w:val="00D5782A"/>
    <w:rsid w:val="00D57946"/>
    <w:rsid w:val="00D57AFD"/>
    <w:rsid w:val="00D6013B"/>
    <w:rsid w:val="00D60765"/>
    <w:rsid w:val="00D60D88"/>
    <w:rsid w:val="00D613FB"/>
    <w:rsid w:val="00D6168F"/>
    <w:rsid w:val="00D6369F"/>
    <w:rsid w:val="00D63D7E"/>
    <w:rsid w:val="00D63FE1"/>
    <w:rsid w:val="00D6467C"/>
    <w:rsid w:val="00D64A9A"/>
    <w:rsid w:val="00D64DA1"/>
    <w:rsid w:val="00D65336"/>
    <w:rsid w:val="00D65422"/>
    <w:rsid w:val="00D66D5A"/>
    <w:rsid w:val="00D66E4A"/>
    <w:rsid w:val="00D67355"/>
    <w:rsid w:val="00D70DB5"/>
    <w:rsid w:val="00D70E9C"/>
    <w:rsid w:val="00D70F08"/>
    <w:rsid w:val="00D710E4"/>
    <w:rsid w:val="00D71321"/>
    <w:rsid w:val="00D716AB"/>
    <w:rsid w:val="00D71DD8"/>
    <w:rsid w:val="00D72B01"/>
    <w:rsid w:val="00D73622"/>
    <w:rsid w:val="00D73F93"/>
    <w:rsid w:val="00D74009"/>
    <w:rsid w:val="00D740E9"/>
    <w:rsid w:val="00D74B30"/>
    <w:rsid w:val="00D7585B"/>
    <w:rsid w:val="00D7631E"/>
    <w:rsid w:val="00D7682C"/>
    <w:rsid w:val="00D76A3A"/>
    <w:rsid w:val="00D76AB3"/>
    <w:rsid w:val="00D76EB3"/>
    <w:rsid w:val="00D772C5"/>
    <w:rsid w:val="00D77C19"/>
    <w:rsid w:val="00D80CD3"/>
    <w:rsid w:val="00D80E18"/>
    <w:rsid w:val="00D816BB"/>
    <w:rsid w:val="00D81D75"/>
    <w:rsid w:val="00D81F65"/>
    <w:rsid w:val="00D823A8"/>
    <w:rsid w:val="00D8244B"/>
    <w:rsid w:val="00D824F9"/>
    <w:rsid w:val="00D8297A"/>
    <w:rsid w:val="00D82B51"/>
    <w:rsid w:val="00D82E10"/>
    <w:rsid w:val="00D83091"/>
    <w:rsid w:val="00D841EE"/>
    <w:rsid w:val="00D84DCA"/>
    <w:rsid w:val="00D85075"/>
    <w:rsid w:val="00D850EF"/>
    <w:rsid w:val="00D85D15"/>
    <w:rsid w:val="00D85D2E"/>
    <w:rsid w:val="00D85E0A"/>
    <w:rsid w:val="00D8660E"/>
    <w:rsid w:val="00D87692"/>
    <w:rsid w:val="00D8779B"/>
    <w:rsid w:val="00D87843"/>
    <w:rsid w:val="00D87898"/>
    <w:rsid w:val="00D87E8F"/>
    <w:rsid w:val="00D90150"/>
    <w:rsid w:val="00D904A0"/>
    <w:rsid w:val="00D91EF2"/>
    <w:rsid w:val="00D921B3"/>
    <w:rsid w:val="00D921E1"/>
    <w:rsid w:val="00D92370"/>
    <w:rsid w:val="00D925C9"/>
    <w:rsid w:val="00D926C7"/>
    <w:rsid w:val="00D92D76"/>
    <w:rsid w:val="00D934F7"/>
    <w:rsid w:val="00D935DF"/>
    <w:rsid w:val="00D93678"/>
    <w:rsid w:val="00D9370F"/>
    <w:rsid w:val="00D93953"/>
    <w:rsid w:val="00D93B16"/>
    <w:rsid w:val="00D93C18"/>
    <w:rsid w:val="00D94253"/>
    <w:rsid w:val="00D946D9"/>
    <w:rsid w:val="00D94D9D"/>
    <w:rsid w:val="00D94E41"/>
    <w:rsid w:val="00D9508B"/>
    <w:rsid w:val="00D9553C"/>
    <w:rsid w:val="00D95794"/>
    <w:rsid w:val="00D95999"/>
    <w:rsid w:val="00D9616D"/>
    <w:rsid w:val="00D96293"/>
    <w:rsid w:val="00D97040"/>
    <w:rsid w:val="00D97238"/>
    <w:rsid w:val="00D97364"/>
    <w:rsid w:val="00D97516"/>
    <w:rsid w:val="00D977C8"/>
    <w:rsid w:val="00D978D6"/>
    <w:rsid w:val="00D9798D"/>
    <w:rsid w:val="00DA0221"/>
    <w:rsid w:val="00DA03F7"/>
    <w:rsid w:val="00DA07A4"/>
    <w:rsid w:val="00DA0BA9"/>
    <w:rsid w:val="00DA16E0"/>
    <w:rsid w:val="00DA2256"/>
    <w:rsid w:val="00DA339C"/>
    <w:rsid w:val="00DA3A4D"/>
    <w:rsid w:val="00DA3CF7"/>
    <w:rsid w:val="00DA3EFE"/>
    <w:rsid w:val="00DA3F63"/>
    <w:rsid w:val="00DA498F"/>
    <w:rsid w:val="00DA5556"/>
    <w:rsid w:val="00DA6220"/>
    <w:rsid w:val="00DA70DA"/>
    <w:rsid w:val="00DA7214"/>
    <w:rsid w:val="00DA72B1"/>
    <w:rsid w:val="00DA72F0"/>
    <w:rsid w:val="00DA76BF"/>
    <w:rsid w:val="00DA7961"/>
    <w:rsid w:val="00DB04F4"/>
    <w:rsid w:val="00DB0717"/>
    <w:rsid w:val="00DB0D38"/>
    <w:rsid w:val="00DB1C3C"/>
    <w:rsid w:val="00DB1CAB"/>
    <w:rsid w:val="00DB1F76"/>
    <w:rsid w:val="00DB1FEE"/>
    <w:rsid w:val="00DB2075"/>
    <w:rsid w:val="00DB2669"/>
    <w:rsid w:val="00DB29A5"/>
    <w:rsid w:val="00DB2DBF"/>
    <w:rsid w:val="00DB2EB0"/>
    <w:rsid w:val="00DB304A"/>
    <w:rsid w:val="00DB304E"/>
    <w:rsid w:val="00DB3531"/>
    <w:rsid w:val="00DB37C8"/>
    <w:rsid w:val="00DB3C5D"/>
    <w:rsid w:val="00DB3C91"/>
    <w:rsid w:val="00DB3FED"/>
    <w:rsid w:val="00DB41A2"/>
    <w:rsid w:val="00DB474A"/>
    <w:rsid w:val="00DB4BE4"/>
    <w:rsid w:val="00DB4CE1"/>
    <w:rsid w:val="00DB4EF1"/>
    <w:rsid w:val="00DB518A"/>
    <w:rsid w:val="00DB5576"/>
    <w:rsid w:val="00DB6969"/>
    <w:rsid w:val="00DB7033"/>
    <w:rsid w:val="00DB7103"/>
    <w:rsid w:val="00DB797C"/>
    <w:rsid w:val="00DB7B90"/>
    <w:rsid w:val="00DB7EB1"/>
    <w:rsid w:val="00DB7ED8"/>
    <w:rsid w:val="00DC06F9"/>
    <w:rsid w:val="00DC0B49"/>
    <w:rsid w:val="00DC1893"/>
    <w:rsid w:val="00DC1A54"/>
    <w:rsid w:val="00DC1CD3"/>
    <w:rsid w:val="00DC1D82"/>
    <w:rsid w:val="00DC1E0E"/>
    <w:rsid w:val="00DC20A3"/>
    <w:rsid w:val="00DC2CE5"/>
    <w:rsid w:val="00DC2D1D"/>
    <w:rsid w:val="00DC2DEC"/>
    <w:rsid w:val="00DC2E48"/>
    <w:rsid w:val="00DC3329"/>
    <w:rsid w:val="00DC371C"/>
    <w:rsid w:val="00DC3929"/>
    <w:rsid w:val="00DC3BC7"/>
    <w:rsid w:val="00DC4088"/>
    <w:rsid w:val="00DC4286"/>
    <w:rsid w:val="00DC50D0"/>
    <w:rsid w:val="00DC5279"/>
    <w:rsid w:val="00DC5FAA"/>
    <w:rsid w:val="00DC6D51"/>
    <w:rsid w:val="00DC741B"/>
    <w:rsid w:val="00DC783A"/>
    <w:rsid w:val="00DD083A"/>
    <w:rsid w:val="00DD0D31"/>
    <w:rsid w:val="00DD0EC2"/>
    <w:rsid w:val="00DD11F7"/>
    <w:rsid w:val="00DD1665"/>
    <w:rsid w:val="00DD18A6"/>
    <w:rsid w:val="00DD1D9D"/>
    <w:rsid w:val="00DD25D6"/>
    <w:rsid w:val="00DD316C"/>
    <w:rsid w:val="00DD39CB"/>
    <w:rsid w:val="00DD3F90"/>
    <w:rsid w:val="00DD41B6"/>
    <w:rsid w:val="00DD5737"/>
    <w:rsid w:val="00DD5A13"/>
    <w:rsid w:val="00DD5C1D"/>
    <w:rsid w:val="00DD66A8"/>
    <w:rsid w:val="00DD7676"/>
    <w:rsid w:val="00DD76DA"/>
    <w:rsid w:val="00DD78D2"/>
    <w:rsid w:val="00DD7D91"/>
    <w:rsid w:val="00DD7FBF"/>
    <w:rsid w:val="00DE082B"/>
    <w:rsid w:val="00DE0C54"/>
    <w:rsid w:val="00DE0E37"/>
    <w:rsid w:val="00DE1F49"/>
    <w:rsid w:val="00DE2481"/>
    <w:rsid w:val="00DE287C"/>
    <w:rsid w:val="00DE2AF9"/>
    <w:rsid w:val="00DE2B41"/>
    <w:rsid w:val="00DE2CF1"/>
    <w:rsid w:val="00DE2F56"/>
    <w:rsid w:val="00DE30CA"/>
    <w:rsid w:val="00DE32A3"/>
    <w:rsid w:val="00DE3341"/>
    <w:rsid w:val="00DE3F62"/>
    <w:rsid w:val="00DE4653"/>
    <w:rsid w:val="00DE513A"/>
    <w:rsid w:val="00DE542C"/>
    <w:rsid w:val="00DE565F"/>
    <w:rsid w:val="00DE593C"/>
    <w:rsid w:val="00DE62E9"/>
    <w:rsid w:val="00DE6733"/>
    <w:rsid w:val="00DE6789"/>
    <w:rsid w:val="00DE6CAB"/>
    <w:rsid w:val="00DE6CC4"/>
    <w:rsid w:val="00DE714F"/>
    <w:rsid w:val="00DF0A50"/>
    <w:rsid w:val="00DF1357"/>
    <w:rsid w:val="00DF1505"/>
    <w:rsid w:val="00DF1696"/>
    <w:rsid w:val="00DF1AC1"/>
    <w:rsid w:val="00DF290F"/>
    <w:rsid w:val="00DF2C3B"/>
    <w:rsid w:val="00DF2D8A"/>
    <w:rsid w:val="00DF3465"/>
    <w:rsid w:val="00DF36BC"/>
    <w:rsid w:val="00DF3A18"/>
    <w:rsid w:val="00DF3C73"/>
    <w:rsid w:val="00DF4AFA"/>
    <w:rsid w:val="00DF5246"/>
    <w:rsid w:val="00DF5D68"/>
    <w:rsid w:val="00DF5ED2"/>
    <w:rsid w:val="00DF6472"/>
    <w:rsid w:val="00DF66DC"/>
    <w:rsid w:val="00DF68AB"/>
    <w:rsid w:val="00DF6ABB"/>
    <w:rsid w:val="00DF6FC9"/>
    <w:rsid w:val="00DF709A"/>
    <w:rsid w:val="00DF73E9"/>
    <w:rsid w:val="00DF7458"/>
    <w:rsid w:val="00DF766A"/>
    <w:rsid w:val="00DF7F95"/>
    <w:rsid w:val="00E0019D"/>
    <w:rsid w:val="00E00330"/>
    <w:rsid w:val="00E00FFE"/>
    <w:rsid w:val="00E01007"/>
    <w:rsid w:val="00E014C4"/>
    <w:rsid w:val="00E0152A"/>
    <w:rsid w:val="00E01B9F"/>
    <w:rsid w:val="00E01E59"/>
    <w:rsid w:val="00E0213D"/>
    <w:rsid w:val="00E02627"/>
    <w:rsid w:val="00E0267E"/>
    <w:rsid w:val="00E0308F"/>
    <w:rsid w:val="00E030B8"/>
    <w:rsid w:val="00E0331E"/>
    <w:rsid w:val="00E034B1"/>
    <w:rsid w:val="00E0385D"/>
    <w:rsid w:val="00E0472E"/>
    <w:rsid w:val="00E0494F"/>
    <w:rsid w:val="00E049D1"/>
    <w:rsid w:val="00E05256"/>
    <w:rsid w:val="00E054AF"/>
    <w:rsid w:val="00E05E3A"/>
    <w:rsid w:val="00E06440"/>
    <w:rsid w:val="00E0649B"/>
    <w:rsid w:val="00E065D5"/>
    <w:rsid w:val="00E06629"/>
    <w:rsid w:val="00E06871"/>
    <w:rsid w:val="00E06893"/>
    <w:rsid w:val="00E06B8F"/>
    <w:rsid w:val="00E06EF9"/>
    <w:rsid w:val="00E0763D"/>
    <w:rsid w:val="00E07683"/>
    <w:rsid w:val="00E07905"/>
    <w:rsid w:val="00E07954"/>
    <w:rsid w:val="00E07982"/>
    <w:rsid w:val="00E07F04"/>
    <w:rsid w:val="00E07FF4"/>
    <w:rsid w:val="00E1049B"/>
    <w:rsid w:val="00E108FE"/>
    <w:rsid w:val="00E10AFB"/>
    <w:rsid w:val="00E10ECE"/>
    <w:rsid w:val="00E12109"/>
    <w:rsid w:val="00E121B2"/>
    <w:rsid w:val="00E14C5E"/>
    <w:rsid w:val="00E14E6E"/>
    <w:rsid w:val="00E1515C"/>
    <w:rsid w:val="00E1556B"/>
    <w:rsid w:val="00E157EA"/>
    <w:rsid w:val="00E16423"/>
    <w:rsid w:val="00E16D3A"/>
    <w:rsid w:val="00E16F54"/>
    <w:rsid w:val="00E17130"/>
    <w:rsid w:val="00E1726E"/>
    <w:rsid w:val="00E20418"/>
    <w:rsid w:val="00E20702"/>
    <w:rsid w:val="00E213E5"/>
    <w:rsid w:val="00E21EB0"/>
    <w:rsid w:val="00E2217B"/>
    <w:rsid w:val="00E2244E"/>
    <w:rsid w:val="00E224D1"/>
    <w:rsid w:val="00E227FA"/>
    <w:rsid w:val="00E22AA5"/>
    <w:rsid w:val="00E22B5C"/>
    <w:rsid w:val="00E23307"/>
    <w:rsid w:val="00E235FD"/>
    <w:rsid w:val="00E241AC"/>
    <w:rsid w:val="00E249D7"/>
    <w:rsid w:val="00E24D35"/>
    <w:rsid w:val="00E25256"/>
    <w:rsid w:val="00E265C9"/>
    <w:rsid w:val="00E272DD"/>
    <w:rsid w:val="00E2751C"/>
    <w:rsid w:val="00E3060D"/>
    <w:rsid w:val="00E31388"/>
    <w:rsid w:val="00E3156D"/>
    <w:rsid w:val="00E315D3"/>
    <w:rsid w:val="00E31886"/>
    <w:rsid w:val="00E31E30"/>
    <w:rsid w:val="00E3201D"/>
    <w:rsid w:val="00E3206E"/>
    <w:rsid w:val="00E324B5"/>
    <w:rsid w:val="00E3294D"/>
    <w:rsid w:val="00E33601"/>
    <w:rsid w:val="00E337FD"/>
    <w:rsid w:val="00E3413E"/>
    <w:rsid w:val="00E352B5"/>
    <w:rsid w:val="00E35662"/>
    <w:rsid w:val="00E356A0"/>
    <w:rsid w:val="00E35AC0"/>
    <w:rsid w:val="00E35E62"/>
    <w:rsid w:val="00E364E7"/>
    <w:rsid w:val="00E366DB"/>
    <w:rsid w:val="00E3685B"/>
    <w:rsid w:val="00E3690E"/>
    <w:rsid w:val="00E369DF"/>
    <w:rsid w:val="00E379C7"/>
    <w:rsid w:val="00E37E18"/>
    <w:rsid w:val="00E37F27"/>
    <w:rsid w:val="00E40084"/>
    <w:rsid w:val="00E40349"/>
    <w:rsid w:val="00E40CAC"/>
    <w:rsid w:val="00E40D10"/>
    <w:rsid w:val="00E40D8D"/>
    <w:rsid w:val="00E41B07"/>
    <w:rsid w:val="00E41B24"/>
    <w:rsid w:val="00E41E0D"/>
    <w:rsid w:val="00E4200D"/>
    <w:rsid w:val="00E43B6C"/>
    <w:rsid w:val="00E43CC4"/>
    <w:rsid w:val="00E43EFE"/>
    <w:rsid w:val="00E455EE"/>
    <w:rsid w:val="00E45D41"/>
    <w:rsid w:val="00E46D6D"/>
    <w:rsid w:val="00E46EA1"/>
    <w:rsid w:val="00E4720F"/>
    <w:rsid w:val="00E47C10"/>
    <w:rsid w:val="00E47DCC"/>
    <w:rsid w:val="00E50348"/>
    <w:rsid w:val="00E50646"/>
    <w:rsid w:val="00E50A7B"/>
    <w:rsid w:val="00E51FAB"/>
    <w:rsid w:val="00E52223"/>
    <w:rsid w:val="00E5256D"/>
    <w:rsid w:val="00E525CB"/>
    <w:rsid w:val="00E52790"/>
    <w:rsid w:val="00E52A57"/>
    <w:rsid w:val="00E53B68"/>
    <w:rsid w:val="00E54FD1"/>
    <w:rsid w:val="00E5515C"/>
    <w:rsid w:val="00E556D4"/>
    <w:rsid w:val="00E55C05"/>
    <w:rsid w:val="00E55FBF"/>
    <w:rsid w:val="00E5629C"/>
    <w:rsid w:val="00E563FE"/>
    <w:rsid w:val="00E56811"/>
    <w:rsid w:val="00E56DAA"/>
    <w:rsid w:val="00E56EF4"/>
    <w:rsid w:val="00E572D6"/>
    <w:rsid w:val="00E57605"/>
    <w:rsid w:val="00E600E7"/>
    <w:rsid w:val="00E60948"/>
    <w:rsid w:val="00E610ED"/>
    <w:rsid w:val="00E615D5"/>
    <w:rsid w:val="00E6194F"/>
    <w:rsid w:val="00E61AE8"/>
    <w:rsid w:val="00E61B4F"/>
    <w:rsid w:val="00E61E84"/>
    <w:rsid w:val="00E620F2"/>
    <w:rsid w:val="00E62A0C"/>
    <w:rsid w:val="00E62C9E"/>
    <w:rsid w:val="00E62DCB"/>
    <w:rsid w:val="00E630B2"/>
    <w:rsid w:val="00E63360"/>
    <w:rsid w:val="00E63511"/>
    <w:rsid w:val="00E635F6"/>
    <w:rsid w:val="00E63A5B"/>
    <w:rsid w:val="00E64B2F"/>
    <w:rsid w:val="00E64F9D"/>
    <w:rsid w:val="00E65967"/>
    <w:rsid w:val="00E65A46"/>
    <w:rsid w:val="00E65B7D"/>
    <w:rsid w:val="00E65E18"/>
    <w:rsid w:val="00E65E29"/>
    <w:rsid w:val="00E65F2D"/>
    <w:rsid w:val="00E65F3E"/>
    <w:rsid w:val="00E6674F"/>
    <w:rsid w:val="00E6676B"/>
    <w:rsid w:val="00E66806"/>
    <w:rsid w:val="00E66F65"/>
    <w:rsid w:val="00E67362"/>
    <w:rsid w:val="00E67466"/>
    <w:rsid w:val="00E67CFB"/>
    <w:rsid w:val="00E67E3A"/>
    <w:rsid w:val="00E70D9E"/>
    <w:rsid w:val="00E70E32"/>
    <w:rsid w:val="00E71C33"/>
    <w:rsid w:val="00E72314"/>
    <w:rsid w:val="00E724CE"/>
    <w:rsid w:val="00E72AB7"/>
    <w:rsid w:val="00E72D75"/>
    <w:rsid w:val="00E732A7"/>
    <w:rsid w:val="00E73AB7"/>
    <w:rsid w:val="00E73D3C"/>
    <w:rsid w:val="00E743E9"/>
    <w:rsid w:val="00E74BEB"/>
    <w:rsid w:val="00E74DB6"/>
    <w:rsid w:val="00E74ECC"/>
    <w:rsid w:val="00E753CA"/>
    <w:rsid w:val="00E75BF1"/>
    <w:rsid w:val="00E76B08"/>
    <w:rsid w:val="00E76C38"/>
    <w:rsid w:val="00E7785C"/>
    <w:rsid w:val="00E77EBE"/>
    <w:rsid w:val="00E81217"/>
    <w:rsid w:val="00E812CE"/>
    <w:rsid w:val="00E8289E"/>
    <w:rsid w:val="00E83ABF"/>
    <w:rsid w:val="00E83F62"/>
    <w:rsid w:val="00E846F6"/>
    <w:rsid w:val="00E8470C"/>
    <w:rsid w:val="00E847EA"/>
    <w:rsid w:val="00E84D64"/>
    <w:rsid w:val="00E84F94"/>
    <w:rsid w:val="00E851DF"/>
    <w:rsid w:val="00E8575E"/>
    <w:rsid w:val="00E85CBF"/>
    <w:rsid w:val="00E85E21"/>
    <w:rsid w:val="00E87015"/>
    <w:rsid w:val="00E87866"/>
    <w:rsid w:val="00E87C64"/>
    <w:rsid w:val="00E9062E"/>
    <w:rsid w:val="00E90702"/>
    <w:rsid w:val="00E91C21"/>
    <w:rsid w:val="00E92518"/>
    <w:rsid w:val="00E92624"/>
    <w:rsid w:val="00E928B7"/>
    <w:rsid w:val="00E929DF"/>
    <w:rsid w:val="00E92ACB"/>
    <w:rsid w:val="00E933A3"/>
    <w:rsid w:val="00E93AF5"/>
    <w:rsid w:val="00E93DE1"/>
    <w:rsid w:val="00E947A0"/>
    <w:rsid w:val="00E94E92"/>
    <w:rsid w:val="00E96526"/>
    <w:rsid w:val="00E96E01"/>
    <w:rsid w:val="00E9703A"/>
    <w:rsid w:val="00E975C7"/>
    <w:rsid w:val="00E97EF2"/>
    <w:rsid w:val="00EA04A5"/>
    <w:rsid w:val="00EA0859"/>
    <w:rsid w:val="00EA18FF"/>
    <w:rsid w:val="00EA1F30"/>
    <w:rsid w:val="00EA250F"/>
    <w:rsid w:val="00EA281D"/>
    <w:rsid w:val="00EA2EF6"/>
    <w:rsid w:val="00EA2F81"/>
    <w:rsid w:val="00EA399B"/>
    <w:rsid w:val="00EA4375"/>
    <w:rsid w:val="00EA4592"/>
    <w:rsid w:val="00EA514F"/>
    <w:rsid w:val="00EA584F"/>
    <w:rsid w:val="00EA5D72"/>
    <w:rsid w:val="00EA609F"/>
    <w:rsid w:val="00EA6B9D"/>
    <w:rsid w:val="00EA6E67"/>
    <w:rsid w:val="00EB03A2"/>
    <w:rsid w:val="00EB04AB"/>
    <w:rsid w:val="00EB0708"/>
    <w:rsid w:val="00EB1042"/>
    <w:rsid w:val="00EB106A"/>
    <w:rsid w:val="00EB11B4"/>
    <w:rsid w:val="00EB152D"/>
    <w:rsid w:val="00EB16FF"/>
    <w:rsid w:val="00EB1774"/>
    <w:rsid w:val="00EB19A1"/>
    <w:rsid w:val="00EB1BD4"/>
    <w:rsid w:val="00EB1E53"/>
    <w:rsid w:val="00EB21CB"/>
    <w:rsid w:val="00EB23D7"/>
    <w:rsid w:val="00EB244D"/>
    <w:rsid w:val="00EB29A9"/>
    <w:rsid w:val="00EB29C9"/>
    <w:rsid w:val="00EB29E2"/>
    <w:rsid w:val="00EB2DC3"/>
    <w:rsid w:val="00EB36C9"/>
    <w:rsid w:val="00EB40BA"/>
    <w:rsid w:val="00EB48C1"/>
    <w:rsid w:val="00EB4E42"/>
    <w:rsid w:val="00EB50DE"/>
    <w:rsid w:val="00EB53A7"/>
    <w:rsid w:val="00EB553A"/>
    <w:rsid w:val="00EB7547"/>
    <w:rsid w:val="00EB7B51"/>
    <w:rsid w:val="00EB7B72"/>
    <w:rsid w:val="00EC0F62"/>
    <w:rsid w:val="00EC102F"/>
    <w:rsid w:val="00EC125F"/>
    <w:rsid w:val="00EC14D2"/>
    <w:rsid w:val="00EC157C"/>
    <w:rsid w:val="00EC1705"/>
    <w:rsid w:val="00EC1794"/>
    <w:rsid w:val="00EC19D5"/>
    <w:rsid w:val="00EC1C16"/>
    <w:rsid w:val="00EC1D9F"/>
    <w:rsid w:val="00EC1EB1"/>
    <w:rsid w:val="00EC2410"/>
    <w:rsid w:val="00EC27A4"/>
    <w:rsid w:val="00EC3615"/>
    <w:rsid w:val="00EC3683"/>
    <w:rsid w:val="00EC4C52"/>
    <w:rsid w:val="00EC4FE3"/>
    <w:rsid w:val="00EC6155"/>
    <w:rsid w:val="00EC6278"/>
    <w:rsid w:val="00EC7B10"/>
    <w:rsid w:val="00EC7BBD"/>
    <w:rsid w:val="00EC7D8D"/>
    <w:rsid w:val="00ED0F2F"/>
    <w:rsid w:val="00ED0FBA"/>
    <w:rsid w:val="00ED1D5D"/>
    <w:rsid w:val="00ED22C6"/>
    <w:rsid w:val="00ED2784"/>
    <w:rsid w:val="00ED27C9"/>
    <w:rsid w:val="00ED2A32"/>
    <w:rsid w:val="00ED2D13"/>
    <w:rsid w:val="00ED39C1"/>
    <w:rsid w:val="00ED3BCD"/>
    <w:rsid w:val="00ED3CE7"/>
    <w:rsid w:val="00ED47ED"/>
    <w:rsid w:val="00ED496B"/>
    <w:rsid w:val="00ED5500"/>
    <w:rsid w:val="00ED5792"/>
    <w:rsid w:val="00ED5BD7"/>
    <w:rsid w:val="00ED5E64"/>
    <w:rsid w:val="00ED631B"/>
    <w:rsid w:val="00ED6611"/>
    <w:rsid w:val="00ED6B96"/>
    <w:rsid w:val="00ED7319"/>
    <w:rsid w:val="00ED73A6"/>
    <w:rsid w:val="00ED7A6D"/>
    <w:rsid w:val="00EE0118"/>
    <w:rsid w:val="00EE077E"/>
    <w:rsid w:val="00EE07CC"/>
    <w:rsid w:val="00EE0CE0"/>
    <w:rsid w:val="00EE11EF"/>
    <w:rsid w:val="00EE1334"/>
    <w:rsid w:val="00EE163A"/>
    <w:rsid w:val="00EE17EB"/>
    <w:rsid w:val="00EE1891"/>
    <w:rsid w:val="00EE18B5"/>
    <w:rsid w:val="00EE191C"/>
    <w:rsid w:val="00EE195F"/>
    <w:rsid w:val="00EE26DA"/>
    <w:rsid w:val="00EE2753"/>
    <w:rsid w:val="00EE2BAD"/>
    <w:rsid w:val="00EE2FC2"/>
    <w:rsid w:val="00EE3122"/>
    <w:rsid w:val="00EE4124"/>
    <w:rsid w:val="00EE423E"/>
    <w:rsid w:val="00EE4B3D"/>
    <w:rsid w:val="00EE4E7E"/>
    <w:rsid w:val="00EE4EBF"/>
    <w:rsid w:val="00EE5069"/>
    <w:rsid w:val="00EE6517"/>
    <w:rsid w:val="00EE668C"/>
    <w:rsid w:val="00EE6839"/>
    <w:rsid w:val="00EE6AD0"/>
    <w:rsid w:val="00EE6CB4"/>
    <w:rsid w:val="00EE702D"/>
    <w:rsid w:val="00EE7258"/>
    <w:rsid w:val="00EE7418"/>
    <w:rsid w:val="00EE78D2"/>
    <w:rsid w:val="00EE7E99"/>
    <w:rsid w:val="00EE7FD5"/>
    <w:rsid w:val="00EF02E9"/>
    <w:rsid w:val="00EF0892"/>
    <w:rsid w:val="00EF12ED"/>
    <w:rsid w:val="00EF1CB6"/>
    <w:rsid w:val="00EF20B3"/>
    <w:rsid w:val="00EF219C"/>
    <w:rsid w:val="00EF2C12"/>
    <w:rsid w:val="00EF2DD6"/>
    <w:rsid w:val="00EF348C"/>
    <w:rsid w:val="00EF349A"/>
    <w:rsid w:val="00EF3895"/>
    <w:rsid w:val="00EF393A"/>
    <w:rsid w:val="00EF3B4D"/>
    <w:rsid w:val="00EF3CF8"/>
    <w:rsid w:val="00EF3E18"/>
    <w:rsid w:val="00EF3FFC"/>
    <w:rsid w:val="00EF436C"/>
    <w:rsid w:val="00EF47C8"/>
    <w:rsid w:val="00EF4977"/>
    <w:rsid w:val="00EF4D5A"/>
    <w:rsid w:val="00EF4EE1"/>
    <w:rsid w:val="00EF5658"/>
    <w:rsid w:val="00EF5D36"/>
    <w:rsid w:val="00EF5D46"/>
    <w:rsid w:val="00EF5F0E"/>
    <w:rsid w:val="00EF5F6E"/>
    <w:rsid w:val="00EF6BD5"/>
    <w:rsid w:val="00EF71DD"/>
    <w:rsid w:val="00EF790D"/>
    <w:rsid w:val="00EF7ECA"/>
    <w:rsid w:val="00F003F3"/>
    <w:rsid w:val="00F00552"/>
    <w:rsid w:val="00F01403"/>
    <w:rsid w:val="00F02003"/>
    <w:rsid w:val="00F0354B"/>
    <w:rsid w:val="00F0364D"/>
    <w:rsid w:val="00F03698"/>
    <w:rsid w:val="00F039A5"/>
    <w:rsid w:val="00F03AFA"/>
    <w:rsid w:val="00F03C7A"/>
    <w:rsid w:val="00F04261"/>
    <w:rsid w:val="00F04583"/>
    <w:rsid w:val="00F04759"/>
    <w:rsid w:val="00F04C14"/>
    <w:rsid w:val="00F05393"/>
    <w:rsid w:val="00F0558A"/>
    <w:rsid w:val="00F056D2"/>
    <w:rsid w:val="00F05896"/>
    <w:rsid w:val="00F058C8"/>
    <w:rsid w:val="00F05ABD"/>
    <w:rsid w:val="00F069F5"/>
    <w:rsid w:val="00F06D76"/>
    <w:rsid w:val="00F07657"/>
    <w:rsid w:val="00F07A69"/>
    <w:rsid w:val="00F07FE6"/>
    <w:rsid w:val="00F1005D"/>
    <w:rsid w:val="00F10111"/>
    <w:rsid w:val="00F10564"/>
    <w:rsid w:val="00F10601"/>
    <w:rsid w:val="00F1078A"/>
    <w:rsid w:val="00F10CC4"/>
    <w:rsid w:val="00F10FE3"/>
    <w:rsid w:val="00F1262A"/>
    <w:rsid w:val="00F12C1A"/>
    <w:rsid w:val="00F12D0F"/>
    <w:rsid w:val="00F13299"/>
    <w:rsid w:val="00F13B84"/>
    <w:rsid w:val="00F140AB"/>
    <w:rsid w:val="00F14565"/>
    <w:rsid w:val="00F1559A"/>
    <w:rsid w:val="00F1560F"/>
    <w:rsid w:val="00F15DF6"/>
    <w:rsid w:val="00F162B7"/>
    <w:rsid w:val="00F1735E"/>
    <w:rsid w:val="00F17504"/>
    <w:rsid w:val="00F17789"/>
    <w:rsid w:val="00F20107"/>
    <w:rsid w:val="00F20627"/>
    <w:rsid w:val="00F20821"/>
    <w:rsid w:val="00F2096A"/>
    <w:rsid w:val="00F20DAD"/>
    <w:rsid w:val="00F21045"/>
    <w:rsid w:val="00F22849"/>
    <w:rsid w:val="00F23511"/>
    <w:rsid w:val="00F23944"/>
    <w:rsid w:val="00F2396D"/>
    <w:rsid w:val="00F24079"/>
    <w:rsid w:val="00F24D58"/>
    <w:rsid w:val="00F25F12"/>
    <w:rsid w:val="00F26E3B"/>
    <w:rsid w:val="00F27709"/>
    <w:rsid w:val="00F2784E"/>
    <w:rsid w:val="00F27909"/>
    <w:rsid w:val="00F27C70"/>
    <w:rsid w:val="00F30495"/>
    <w:rsid w:val="00F30F8B"/>
    <w:rsid w:val="00F314C9"/>
    <w:rsid w:val="00F32A85"/>
    <w:rsid w:val="00F32B97"/>
    <w:rsid w:val="00F32F3D"/>
    <w:rsid w:val="00F32F46"/>
    <w:rsid w:val="00F331DC"/>
    <w:rsid w:val="00F3346E"/>
    <w:rsid w:val="00F347C1"/>
    <w:rsid w:val="00F34CB2"/>
    <w:rsid w:val="00F34D0D"/>
    <w:rsid w:val="00F35D71"/>
    <w:rsid w:val="00F360A5"/>
    <w:rsid w:val="00F36808"/>
    <w:rsid w:val="00F369C0"/>
    <w:rsid w:val="00F36E58"/>
    <w:rsid w:val="00F373A7"/>
    <w:rsid w:val="00F373AB"/>
    <w:rsid w:val="00F3753D"/>
    <w:rsid w:val="00F379D1"/>
    <w:rsid w:val="00F40168"/>
    <w:rsid w:val="00F40D05"/>
    <w:rsid w:val="00F40DBC"/>
    <w:rsid w:val="00F40EFC"/>
    <w:rsid w:val="00F415F4"/>
    <w:rsid w:val="00F41603"/>
    <w:rsid w:val="00F434CD"/>
    <w:rsid w:val="00F43574"/>
    <w:rsid w:val="00F43CBD"/>
    <w:rsid w:val="00F43CEB"/>
    <w:rsid w:val="00F43D1D"/>
    <w:rsid w:val="00F4426E"/>
    <w:rsid w:val="00F448E8"/>
    <w:rsid w:val="00F45B98"/>
    <w:rsid w:val="00F45E20"/>
    <w:rsid w:val="00F4677A"/>
    <w:rsid w:val="00F46A46"/>
    <w:rsid w:val="00F46BCE"/>
    <w:rsid w:val="00F47616"/>
    <w:rsid w:val="00F47959"/>
    <w:rsid w:val="00F5007D"/>
    <w:rsid w:val="00F50746"/>
    <w:rsid w:val="00F50CC3"/>
    <w:rsid w:val="00F5158B"/>
    <w:rsid w:val="00F51983"/>
    <w:rsid w:val="00F52600"/>
    <w:rsid w:val="00F52633"/>
    <w:rsid w:val="00F52DA0"/>
    <w:rsid w:val="00F530FD"/>
    <w:rsid w:val="00F5327F"/>
    <w:rsid w:val="00F53477"/>
    <w:rsid w:val="00F536CC"/>
    <w:rsid w:val="00F53AB9"/>
    <w:rsid w:val="00F53C38"/>
    <w:rsid w:val="00F53CAB"/>
    <w:rsid w:val="00F5460E"/>
    <w:rsid w:val="00F54746"/>
    <w:rsid w:val="00F54B8D"/>
    <w:rsid w:val="00F553B6"/>
    <w:rsid w:val="00F554C9"/>
    <w:rsid w:val="00F55688"/>
    <w:rsid w:val="00F55CA6"/>
    <w:rsid w:val="00F5600A"/>
    <w:rsid w:val="00F56A8B"/>
    <w:rsid w:val="00F56D80"/>
    <w:rsid w:val="00F56EDF"/>
    <w:rsid w:val="00F57E0E"/>
    <w:rsid w:val="00F60BF5"/>
    <w:rsid w:val="00F61195"/>
    <w:rsid w:val="00F612C5"/>
    <w:rsid w:val="00F61439"/>
    <w:rsid w:val="00F61827"/>
    <w:rsid w:val="00F61D39"/>
    <w:rsid w:val="00F61E2A"/>
    <w:rsid w:val="00F6228F"/>
    <w:rsid w:val="00F622D3"/>
    <w:rsid w:val="00F62393"/>
    <w:rsid w:val="00F624AF"/>
    <w:rsid w:val="00F6280A"/>
    <w:rsid w:val="00F62BD2"/>
    <w:rsid w:val="00F62CD2"/>
    <w:rsid w:val="00F62ED6"/>
    <w:rsid w:val="00F62FBE"/>
    <w:rsid w:val="00F646FF"/>
    <w:rsid w:val="00F64989"/>
    <w:rsid w:val="00F64A1E"/>
    <w:rsid w:val="00F65A1B"/>
    <w:rsid w:val="00F65C89"/>
    <w:rsid w:val="00F65FDE"/>
    <w:rsid w:val="00F663E9"/>
    <w:rsid w:val="00F6672C"/>
    <w:rsid w:val="00F66D7B"/>
    <w:rsid w:val="00F7039A"/>
    <w:rsid w:val="00F70555"/>
    <w:rsid w:val="00F7071F"/>
    <w:rsid w:val="00F70B93"/>
    <w:rsid w:val="00F70BAD"/>
    <w:rsid w:val="00F70DA7"/>
    <w:rsid w:val="00F70EE9"/>
    <w:rsid w:val="00F70FF9"/>
    <w:rsid w:val="00F713F9"/>
    <w:rsid w:val="00F715AA"/>
    <w:rsid w:val="00F717AB"/>
    <w:rsid w:val="00F71C4D"/>
    <w:rsid w:val="00F722E2"/>
    <w:rsid w:val="00F739AD"/>
    <w:rsid w:val="00F73CA6"/>
    <w:rsid w:val="00F7407D"/>
    <w:rsid w:val="00F7434D"/>
    <w:rsid w:val="00F744AA"/>
    <w:rsid w:val="00F744BF"/>
    <w:rsid w:val="00F752DB"/>
    <w:rsid w:val="00F75564"/>
    <w:rsid w:val="00F75770"/>
    <w:rsid w:val="00F75882"/>
    <w:rsid w:val="00F75EA9"/>
    <w:rsid w:val="00F75F1B"/>
    <w:rsid w:val="00F762C4"/>
    <w:rsid w:val="00F76330"/>
    <w:rsid w:val="00F769DD"/>
    <w:rsid w:val="00F775B6"/>
    <w:rsid w:val="00F776BB"/>
    <w:rsid w:val="00F77AF2"/>
    <w:rsid w:val="00F80137"/>
    <w:rsid w:val="00F80268"/>
    <w:rsid w:val="00F80450"/>
    <w:rsid w:val="00F8119C"/>
    <w:rsid w:val="00F81226"/>
    <w:rsid w:val="00F814AB"/>
    <w:rsid w:val="00F81763"/>
    <w:rsid w:val="00F81A16"/>
    <w:rsid w:val="00F81B8B"/>
    <w:rsid w:val="00F8289D"/>
    <w:rsid w:val="00F83C6E"/>
    <w:rsid w:val="00F84177"/>
    <w:rsid w:val="00F841A2"/>
    <w:rsid w:val="00F842FC"/>
    <w:rsid w:val="00F84A01"/>
    <w:rsid w:val="00F84A9D"/>
    <w:rsid w:val="00F84BB6"/>
    <w:rsid w:val="00F84E32"/>
    <w:rsid w:val="00F85725"/>
    <w:rsid w:val="00F8632D"/>
    <w:rsid w:val="00F868C2"/>
    <w:rsid w:val="00F86ADF"/>
    <w:rsid w:val="00F8700B"/>
    <w:rsid w:val="00F878F2"/>
    <w:rsid w:val="00F87966"/>
    <w:rsid w:val="00F87D2E"/>
    <w:rsid w:val="00F9065D"/>
    <w:rsid w:val="00F90723"/>
    <w:rsid w:val="00F9078E"/>
    <w:rsid w:val="00F908DC"/>
    <w:rsid w:val="00F9153C"/>
    <w:rsid w:val="00F9165F"/>
    <w:rsid w:val="00F918A4"/>
    <w:rsid w:val="00F9198D"/>
    <w:rsid w:val="00F91A0B"/>
    <w:rsid w:val="00F91B93"/>
    <w:rsid w:val="00F91BB1"/>
    <w:rsid w:val="00F9250D"/>
    <w:rsid w:val="00F92B17"/>
    <w:rsid w:val="00F92D4B"/>
    <w:rsid w:val="00F92E80"/>
    <w:rsid w:val="00F93823"/>
    <w:rsid w:val="00F93D80"/>
    <w:rsid w:val="00F9431F"/>
    <w:rsid w:val="00F94AD8"/>
    <w:rsid w:val="00F9597F"/>
    <w:rsid w:val="00F95FD7"/>
    <w:rsid w:val="00F9646F"/>
    <w:rsid w:val="00F968DA"/>
    <w:rsid w:val="00F97248"/>
    <w:rsid w:val="00F97960"/>
    <w:rsid w:val="00FA0069"/>
    <w:rsid w:val="00FA084C"/>
    <w:rsid w:val="00FA0B8E"/>
    <w:rsid w:val="00FA11DB"/>
    <w:rsid w:val="00FA1D4A"/>
    <w:rsid w:val="00FA1D4C"/>
    <w:rsid w:val="00FA1E5C"/>
    <w:rsid w:val="00FA1EB4"/>
    <w:rsid w:val="00FA2BCB"/>
    <w:rsid w:val="00FA30D7"/>
    <w:rsid w:val="00FA353E"/>
    <w:rsid w:val="00FA3850"/>
    <w:rsid w:val="00FA47A4"/>
    <w:rsid w:val="00FA4BEE"/>
    <w:rsid w:val="00FA4C43"/>
    <w:rsid w:val="00FA5194"/>
    <w:rsid w:val="00FA5F9B"/>
    <w:rsid w:val="00FA6212"/>
    <w:rsid w:val="00FA654F"/>
    <w:rsid w:val="00FA6692"/>
    <w:rsid w:val="00FA67EC"/>
    <w:rsid w:val="00FA7081"/>
    <w:rsid w:val="00FA7CA5"/>
    <w:rsid w:val="00FB03AF"/>
    <w:rsid w:val="00FB0442"/>
    <w:rsid w:val="00FB0746"/>
    <w:rsid w:val="00FB0911"/>
    <w:rsid w:val="00FB1296"/>
    <w:rsid w:val="00FB15DD"/>
    <w:rsid w:val="00FB1B41"/>
    <w:rsid w:val="00FB21E4"/>
    <w:rsid w:val="00FB2C26"/>
    <w:rsid w:val="00FB3B3F"/>
    <w:rsid w:val="00FB3EFF"/>
    <w:rsid w:val="00FB3FAB"/>
    <w:rsid w:val="00FB479A"/>
    <w:rsid w:val="00FB48C8"/>
    <w:rsid w:val="00FB555C"/>
    <w:rsid w:val="00FB5924"/>
    <w:rsid w:val="00FB68BB"/>
    <w:rsid w:val="00FB71DB"/>
    <w:rsid w:val="00FB7B10"/>
    <w:rsid w:val="00FB7C9A"/>
    <w:rsid w:val="00FC07A4"/>
    <w:rsid w:val="00FC08C3"/>
    <w:rsid w:val="00FC09AD"/>
    <w:rsid w:val="00FC10F4"/>
    <w:rsid w:val="00FC1130"/>
    <w:rsid w:val="00FC19FA"/>
    <w:rsid w:val="00FC1E48"/>
    <w:rsid w:val="00FC24D1"/>
    <w:rsid w:val="00FC2948"/>
    <w:rsid w:val="00FC2AC3"/>
    <w:rsid w:val="00FC2EBA"/>
    <w:rsid w:val="00FC34A5"/>
    <w:rsid w:val="00FC386D"/>
    <w:rsid w:val="00FC3F78"/>
    <w:rsid w:val="00FC4A79"/>
    <w:rsid w:val="00FC4F39"/>
    <w:rsid w:val="00FC547F"/>
    <w:rsid w:val="00FC5C84"/>
    <w:rsid w:val="00FC60AB"/>
    <w:rsid w:val="00FC6164"/>
    <w:rsid w:val="00FC66EF"/>
    <w:rsid w:val="00FC6AF5"/>
    <w:rsid w:val="00FC7309"/>
    <w:rsid w:val="00FC77F3"/>
    <w:rsid w:val="00FD00AB"/>
    <w:rsid w:val="00FD0A3A"/>
    <w:rsid w:val="00FD147D"/>
    <w:rsid w:val="00FD1B47"/>
    <w:rsid w:val="00FD1E6F"/>
    <w:rsid w:val="00FD23DA"/>
    <w:rsid w:val="00FD2C96"/>
    <w:rsid w:val="00FD31C0"/>
    <w:rsid w:val="00FD386F"/>
    <w:rsid w:val="00FD3D30"/>
    <w:rsid w:val="00FD421E"/>
    <w:rsid w:val="00FD4D4E"/>
    <w:rsid w:val="00FD4DC1"/>
    <w:rsid w:val="00FD522C"/>
    <w:rsid w:val="00FD5431"/>
    <w:rsid w:val="00FD5871"/>
    <w:rsid w:val="00FD5DC5"/>
    <w:rsid w:val="00FD6730"/>
    <w:rsid w:val="00FD7151"/>
    <w:rsid w:val="00FD719A"/>
    <w:rsid w:val="00FD71E7"/>
    <w:rsid w:val="00FD7990"/>
    <w:rsid w:val="00FD7A39"/>
    <w:rsid w:val="00FE2089"/>
    <w:rsid w:val="00FE21AA"/>
    <w:rsid w:val="00FE2849"/>
    <w:rsid w:val="00FE3583"/>
    <w:rsid w:val="00FE3AF1"/>
    <w:rsid w:val="00FE3EB0"/>
    <w:rsid w:val="00FE44A4"/>
    <w:rsid w:val="00FE453D"/>
    <w:rsid w:val="00FE48A3"/>
    <w:rsid w:val="00FE5226"/>
    <w:rsid w:val="00FE5295"/>
    <w:rsid w:val="00FE58D2"/>
    <w:rsid w:val="00FE5C23"/>
    <w:rsid w:val="00FE6536"/>
    <w:rsid w:val="00FE664B"/>
    <w:rsid w:val="00FE7386"/>
    <w:rsid w:val="00FE7674"/>
    <w:rsid w:val="00FF06AF"/>
    <w:rsid w:val="00FF0D86"/>
    <w:rsid w:val="00FF0EA0"/>
    <w:rsid w:val="00FF0FFB"/>
    <w:rsid w:val="00FF17D0"/>
    <w:rsid w:val="00FF2C3C"/>
    <w:rsid w:val="00FF30A3"/>
    <w:rsid w:val="00FF39D8"/>
    <w:rsid w:val="00FF3FC9"/>
    <w:rsid w:val="00FF4828"/>
    <w:rsid w:val="00FF4BDB"/>
    <w:rsid w:val="00FF590E"/>
    <w:rsid w:val="00FF75C8"/>
    <w:rsid w:val="00FF7A50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399E8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  <w:style w:type="paragraph" w:styleId="NoSpacing">
    <w:name w:val="No Spacing"/>
    <w:uiPriority w:val="1"/>
    <w:qFormat/>
    <w:rsid w:val="00F24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y2iqfc">
    <w:name w:val="y2iqfc"/>
    <w:basedOn w:val="DefaultParagraphFont"/>
    <w:rsid w:val="00346AF6"/>
  </w:style>
  <w:style w:type="character" w:customStyle="1" w:styleId="ListParagraphChar">
    <w:name w:val="List Paragraph Char"/>
    <w:basedOn w:val="DefaultParagraphFont"/>
    <w:link w:val="ListParagraph"/>
    <w:uiPriority w:val="34"/>
    <w:rsid w:val="00DC741B"/>
    <w:rPr>
      <w:rFonts w:eastAsia="Times New Roman"/>
      <w:sz w:val="22"/>
      <w:lang w:val="en-GB" w:bidi="ar-SA"/>
    </w:rPr>
  </w:style>
  <w:style w:type="paragraph" w:customStyle="1" w:styleId="a0">
    <w:name w:val="???????"/>
    <w:basedOn w:val="Normal"/>
    <w:rsid w:val="00565C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17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17C0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AC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blockChar">
    <w:name w:val="block Char"/>
    <w:aliases w:val="b Char"/>
    <w:link w:val="block"/>
    <w:locked/>
    <w:rsid w:val="00E66806"/>
    <w:rPr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  <w:style w:type="paragraph" w:styleId="NoSpacing">
    <w:name w:val="No Spacing"/>
    <w:uiPriority w:val="1"/>
    <w:qFormat/>
    <w:rsid w:val="00F24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y2iqfc">
    <w:name w:val="y2iqfc"/>
    <w:basedOn w:val="DefaultParagraphFont"/>
    <w:rsid w:val="00346AF6"/>
  </w:style>
  <w:style w:type="character" w:customStyle="1" w:styleId="ListParagraphChar">
    <w:name w:val="List Paragraph Char"/>
    <w:basedOn w:val="DefaultParagraphFont"/>
    <w:link w:val="ListParagraph"/>
    <w:uiPriority w:val="34"/>
    <w:rsid w:val="00DC741B"/>
    <w:rPr>
      <w:rFonts w:eastAsia="Times New Roman"/>
      <w:sz w:val="22"/>
      <w:lang w:val="en-GB" w:bidi="ar-SA"/>
    </w:rPr>
  </w:style>
  <w:style w:type="paragraph" w:customStyle="1" w:styleId="a0">
    <w:name w:val="???????"/>
    <w:basedOn w:val="Normal"/>
    <w:rsid w:val="00565C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17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17C0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AC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blockChar">
    <w:name w:val="block Char"/>
    <w:aliases w:val="b Char"/>
    <w:link w:val="block"/>
    <w:locked/>
    <w:rsid w:val="00E66806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4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2481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81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587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842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44873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13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2252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712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82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3112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2689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91856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1973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4222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3114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41414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0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85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43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07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57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1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5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973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77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27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516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5762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843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451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9873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17408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3408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6240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6093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3572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1023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4261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13093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6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3582F-A50B-4C9C-A4EC-5CC0821117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0B6A16-690F-40B1-9F01-C687063DEF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7B69B7-0FC3-4272-8DD4-DF12EDAA6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1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SURAPON FOODS PUBLIC COMPANY LIMITED AND SUBSIDIARIES</vt:lpstr>
    </vt:vector>
  </TitlesOfParts>
  <Company>KPMG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SURAPON FOODS PUBLIC COMPANY LIMITED AND SUBSIDIARIES</dc:title>
  <dc:creator>Supawadee, Sukprajakthong</dc:creator>
  <cp:lastModifiedBy>(TP) Sumonta Boonchob</cp:lastModifiedBy>
  <cp:revision>2</cp:revision>
  <cp:lastPrinted>2023-11-04T08:56:00Z</cp:lastPrinted>
  <dcterms:created xsi:type="dcterms:W3CDTF">2024-05-14T06:04:00Z</dcterms:created>
  <dcterms:modified xsi:type="dcterms:W3CDTF">2024-05-14T06:04:00Z</dcterms:modified>
</cp:coreProperties>
</file>