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86962" w14:textId="77777777" w:rsidR="00567077" w:rsidRPr="002F15E4" w:rsidRDefault="00567077" w:rsidP="0051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sz w:val="22"/>
          <w:szCs w:val="22"/>
        </w:rPr>
      </w:pPr>
    </w:p>
    <w:p w14:paraId="53AFA05A" w14:textId="77777777" w:rsidR="003D32BE" w:rsidRPr="00C23017"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3A78F0A"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E272D27"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FC05AF"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2730694"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D04D34" w14:textId="77777777" w:rsidR="006E145B" w:rsidRPr="00823725"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5F2EC43E"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02B5E36" w14:textId="77777777" w:rsidR="006E145B" w:rsidRPr="00996ACC"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p>
    <w:p w14:paraId="3AC9EF5F"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FF0DA5D"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5F60D3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B667C8E"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5C5318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90A9928" w14:textId="77777777" w:rsidR="004D4993" w:rsidRPr="00C23017"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6A27071" w14:textId="77777777" w:rsidR="00CB5E6F" w:rsidRPr="00C23017"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bookmarkStart w:id="0" w:name="Start"/>
      <w:bookmarkStart w:id="1" w:name="Title"/>
      <w:bookmarkEnd w:id="0"/>
    </w:p>
    <w:p w14:paraId="30C081E2" w14:textId="77777777" w:rsidR="007548E1" w:rsidRPr="00C23017"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bookmarkEnd w:id="1"/>
    <w:p w14:paraId="4C707A14"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 xml:space="preserve">Tropical Canning (Thailand) Public Company Limited   </w:t>
      </w:r>
    </w:p>
    <w:p w14:paraId="120836A6" w14:textId="7B2C25EC"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sidR="00BB3818">
        <w:rPr>
          <w:rFonts w:ascii="Times New Roman" w:hAnsi="Times New Roman" w:cs="Times New Roman"/>
          <w:b/>
          <w:bCs/>
          <w:sz w:val="38"/>
          <w:szCs w:val="38"/>
        </w:rPr>
        <w:t>ry</w:t>
      </w:r>
    </w:p>
    <w:p w14:paraId="60253F91"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w:t>
      </w:r>
      <w:proofErr w:type="gramStart"/>
      <w:r w:rsidRPr="00C23017">
        <w:rPr>
          <w:rFonts w:ascii="Times New Roman" w:hAnsi="Times New Roman" w:cs="Times New Roman"/>
          <w:sz w:val="36"/>
          <w:szCs w:val="36"/>
        </w:rPr>
        <w:t>statements</w:t>
      </w:r>
      <w:proofErr w:type="gramEnd"/>
    </w:p>
    <w:p w14:paraId="0F236796" w14:textId="25F41E99" w:rsidR="0008234D" w:rsidRPr="00471669" w:rsidRDefault="00C62ED7" w:rsidP="000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for the </w:t>
      </w:r>
      <w:r w:rsidR="0008234D" w:rsidRPr="00471669">
        <w:rPr>
          <w:rFonts w:ascii="Times New Roman" w:hAnsi="Times New Roman" w:cs="Times New Roman"/>
          <w:spacing w:val="-3"/>
          <w:sz w:val="36"/>
          <w:szCs w:val="36"/>
        </w:rPr>
        <w:t>three-month period ended</w:t>
      </w:r>
    </w:p>
    <w:p w14:paraId="0C7D19D2" w14:textId="376CA5BF" w:rsidR="00C62ED7" w:rsidRPr="00E46662" w:rsidRDefault="0008234D" w:rsidP="0008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sidRPr="00471669">
        <w:rPr>
          <w:rFonts w:ascii="Times New Roman" w:hAnsi="Times New Roman" w:cs="Times New Roman"/>
          <w:spacing w:val="-3"/>
          <w:sz w:val="36"/>
          <w:szCs w:val="36"/>
        </w:rPr>
        <w:t>3</w:t>
      </w:r>
      <w:r w:rsidR="00362C1F">
        <w:rPr>
          <w:rFonts w:ascii="Times New Roman" w:hAnsi="Times New Roman" w:cs="Times New Roman"/>
          <w:spacing w:val="-3"/>
          <w:sz w:val="36"/>
          <w:szCs w:val="36"/>
        </w:rPr>
        <w:t>1</w:t>
      </w:r>
      <w:r w:rsidRPr="00471669">
        <w:rPr>
          <w:rFonts w:ascii="Times New Roman" w:hAnsi="Times New Roman" w:cs="Times New Roman"/>
          <w:spacing w:val="-3"/>
          <w:sz w:val="36"/>
          <w:szCs w:val="36"/>
        </w:rPr>
        <w:t xml:space="preserve"> </w:t>
      </w:r>
      <w:r w:rsidR="00362C1F">
        <w:rPr>
          <w:rFonts w:ascii="Times New Roman" w:hAnsi="Times New Roman" w:cs="Times New Roman"/>
          <w:spacing w:val="-3"/>
          <w:sz w:val="36"/>
          <w:szCs w:val="36"/>
        </w:rPr>
        <w:t>March</w:t>
      </w:r>
      <w:r w:rsidRPr="00C23017">
        <w:rPr>
          <w:rFonts w:ascii="Times New Roman" w:hAnsi="Times New Roman" w:cs="Times New Roman"/>
          <w:spacing w:val="-3"/>
          <w:sz w:val="36"/>
          <w:szCs w:val="36"/>
        </w:rPr>
        <w:t xml:space="preserve"> </w:t>
      </w:r>
      <w:r w:rsidR="00C62ED7" w:rsidRPr="00C23017">
        <w:rPr>
          <w:rFonts w:ascii="Times New Roman" w:hAnsi="Times New Roman" w:cs="Times New Roman"/>
          <w:spacing w:val="-3"/>
          <w:sz w:val="36"/>
          <w:szCs w:val="36"/>
        </w:rPr>
        <w:t>202</w:t>
      </w:r>
      <w:r w:rsidR="00362C1F">
        <w:rPr>
          <w:rFonts w:ascii="Times New Roman" w:hAnsi="Times New Roman" w:cs="Times New Roman"/>
          <w:spacing w:val="-3"/>
          <w:sz w:val="36"/>
          <w:szCs w:val="36"/>
        </w:rPr>
        <w:t>4</w:t>
      </w:r>
    </w:p>
    <w:p w14:paraId="365436E0"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57CA01F2"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33B4A085" w14:textId="5FED423F" w:rsidR="003A3E5D" w:rsidRPr="00C23017"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C134F84" w14:textId="7BDE52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B14652C" w14:textId="787A0081"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7B72458D" w14:textId="69E339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4D2644EE" w14:textId="77777777"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37ED14E" w14:textId="77777777" w:rsidR="003A3E5D" w:rsidRPr="00C23017"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RPr="00C23017" w:rsidSect="00005875">
          <w:headerReference w:type="default" r:id="rId11"/>
          <w:footerReference w:type="default" r:id="rId12"/>
          <w:type w:val="nextColumn"/>
          <w:pgSz w:w="11909" w:h="16834" w:code="9"/>
          <w:pgMar w:top="691" w:right="1152" w:bottom="576" w:left="1152" w:header="720" w:footer="720" w:gutter="0"/>
          <w:pgNumType w:start="0"/>
          <w:cols w:space="720"/>
        </w:sectPr>
      </w:pPr>
    </w:p>
    <w:p w14:paraId="2AF6BB80" w14:textId="77777777" w:rsidR="00F75B4C" w:rsidRPr="00C23017" w:rsidRDefault="00F75B4C" w:rsidP="00F75B4C">
      <w:pPr>
        <w:ind w:right="-450"/>
        <w:rPr>
          <w:rFonts w:ascii="Times New Roman" w:hAnsi="Times New Roman" w:cs="Times New Roman"/>
          <w:b/>
          <w:bCs/>
          <w:sz w:val="28"/>
          <w:szCs w:val="28"/>
        </w:rPr>
      </w:pPr>
      <w:r w:rsidRPr="00C23017">
        <w:rPr>
          <w:rFonts w:ascii="Times New Roman" w:hAnsi="Times New Roman" w:cs="Times New Roman"/>
          <w:b/>
          <w:bCs/>
          <w:sz w:val="28"/>
          <w:szCs w:val="28"/>
        </w:rPr>
        <w:lastRenderedPageBreak/>
        <w:t>Independent auditor’s report on review of interim financial information</w:t>
      </w:r>
    </w:p>
    <w:p w14:paraId="5683EA73" w14:textId="77777777" w:rsidR="00F75B4C" w:rsidRPr="00C23017" w:rsidRDefault="00F75B4C" w:rsidP="00F75B4C">
      <w:pPr>
        <w:jc w:val="both"/>
        <w:rPr>
          <w:rFonts w:ascii="Times New Roman" w:hAnsi="Times New Roman" w:cs="Times New Roman"/>
          <w:b/>
          <w:bCs/>
          <w:sz w:val="22"/>
          <w:szCs w:val="22"/>
          <w:lang w:val="en-GB"/>
        </w:rPr>
      </w:pPr>
    </w:p>
    <w:p w14:paraId="1DC62C86" w14:textId="77777777" w:rsidR="00F75B4C" w:rsidRPr="00C23017" w:rsidRDefault="00F75B4C" w:rsidP="00F75B4C">
      <w:pPr>
        <w:jc w:val="both"/>
        <w:rPr>
          <w:rFonts w:ascii="Times New Roman" w:hAnsi="Times New Roman" w:cs="Times New Roman"/>
          <w:b/>
          <w:bCs/>
          <w:sz w:val="22"/>
          <w:szCs w:val="22"/>
        </w:rPr>
      </w:pPr>
    </w:p>
    <w:p w14:paraId="56A6D5FD" w14:textId="77777777" w:rsidR="00F75B4C" w:rsidRPr="00C23017" w:rsidRDefault="00F75B4C" w:rsidP="00F75B4C">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596C256C" w14:textId="32E8D8A9" w:rsidR="00F75B4C" w:rsidRDefault="00F75B4C" w:rsidP="00F75B4C">
      <w:pPr>
        <w:jc w:val="both"/>
        <w:rPr>
          <w:rFonts w:ascii="Times New Roman" w:hAnsi="Times New Roman" w:cs="Times New Roman"/>
          <w:i/>
          <w:sz w:val="22"/>
          <w:szCs w:val="22"/>
        </w:rPr>
      </w:pPr>
    </w:p>
    <w:p w14:paraId="29CCA037" w14:textId="2A2B2923" w:rsidR="008A42F3" w:rsidRDefault="008A42F3" w:rsidP="00F75B4C">
      <w:pPr>
        <w:jc w:val="both"/>
        <w:rPr>
          <w:rFonts w:ascii="Times New Roman" w:hAnsi="Times New Roman" w:cs="Times New Roman"/>
          <w:i/>
          <w:sz w:val="22"/>
          <w:szCs w:val="22"/>
        </w:rPr>
      </w:pPr>
    </w:p>
    <w:p w14:paraId="108FC6CD" w14:textId="5EA4B102" w:rsidR="00E86B50" w:rsidRPr="00C23017" w:rsidRDefault="00E86B50" w:rsidP="00E86B50">
      <w:pPr>
        <w:jc w:val="both"/>
        <w:rPr>
          <w:rFonts w:ascii="Times New Roman" w:hAnsi="Times New Roman" w:cs="Times New Roman"/>
          <w:sz w:val="22"/>
          <w:szCs w:val="22"/>
        </w:rPr>
      </w:pPr>
      <w:r w:rsidRPr="00C23017">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w:t>
      </w:r>
      <w:proofErr w:type="gramStart"/>
      <w:r w:rsidR="00FD7A3B" w:rsidRPr="00471669">
        <w:rPr>
          <w:rFonts w:ascii="Times New Roman" w:hAnsi="Times New Roman" w:cs="Times New Roman"/>
          <w:sz w:val="22"/>
          <w:szCs w:val="22"/>
        </w:rPr>
        <w:t>at</w:t>
      </w:r>
      <w:proofErr w:type="gramEnd"/>
      <w:r w:rsidR="00FD7A3B" w:rsidRPr="00471669">
        <w:rPr>
          <w:rFonts w:ascii="Times New Roman" w:hAnsi="Times New Roman" w:cs="Times New Roman"/>
          <w:sz w:val="22"/>
          <w:szCs w:val="22"/>
        </w:rPr>
        <w:t xml:space="preserve"> 3</w:t>
      </w:r>
      <w:r w:rsidR="00362C1F">
        <w:rPr>
          <w:rFonts w:ascii="Times New Roman" w:hAnsi="Times New Roman" w:cs="Times New Roman"/>
          <w:sz w:val="22"/>
          <w:szCs w:val="22"/>
        </w:rPr>
        <w:t>1</w:t>
      </w:r>
      <w:r w:rsidR="00FD7A3B" w:rsidRPr="00471669">
        <w:rPr>
          <w:rFonts w:ascii="Times New Roman" w:hAnsi="Times New Roman" w:cs="Times New Roman"/>
          <w:sz w:val="22"/>
          <w:szCs w:val="22"/>
        </w:rPr>
        <w:t xml:space="preserve"> </w:t>
      </w:r>
      <w:r w:rsidR="00362C1F">
        <w:rPr>
          <w:rFonts w:ascii="Times New Roman" w:hAnsi="Times New Roman" w:cs="Times New Roman"/>
          <w:sz w:val="22"/>
          <w:szCs w:val="22"/>
        </w:rPr>
        <w:t>Ma</w:t>
      </w:r>
      <w:r w:rsidR="002D2C3F">
        <w:rPr>
          <w:rFonts w:ascii="Times New Roman" w:hAnsi="Times New Roman" w:cs="Times New Roman"/>
          <w:sz w:val="22"/>
          <w:szCs w:val="22"/>
        </w:rPr>
        <w:t>r</w:t>
      </w:r>
      <w:r w:rsidR="00362C1F">
        <w:rPr>
          <w:rFonts w:ascii="Times New Roman" w:hAnsi="Times New Roman" w:cs="Times New Roman"/>
          <w:sz w:val="22"/>
          <w:szCs w:val="22"/>
        </w:rPr>
        <w:t>ch</w:t>
      </w:r>
      <w:r w:rsidRPr="00C23017">
        <w:rPr>
          <w:rFonts w:ascii="Times New Roman" w:hAnsi="Times New Roman" w:cs="Times New Roman"/>
          <w:sz w:val="22"/>
          <w:szCs w:val="22"/>
        </w:rPr>
        <w:t xml:space="preserve"> 202</w:t>
      </w:r>
      <w:r w:rsidR="00362C1F">
        <w:rPr>
          <w:rFonts w:ascii="Times New Roman" w:hAnsi="Times New Roman" w:cstheme="minorBidi"/>
          <w:sz w:val="22"/>
          <w:szCs w:val="22"/>
        </w:rPr>
        <w:t>4</w:t>
      </w:r>
      <w:r w:rsidRPr="00C23017">
        <w:rPr>
          <w:rFonts w:ascii="Times New Roman" w:hAnsi="Times New Roman" w:cs="Times New Roman"/>
          <w:sz w:val="22"/>
          <w:szCs w:val="22"/>
        </w:rPr>
        <w:t>; the consolidated and separate statements of comprehensive income</w:t>
      </w:r>
      <w:r>
        <w:rPr>
          <w:rFonts w:ascii="Times New Roman" w:hAnsi="Times New Roman"/>
          <w:sz w:val="22"/>
          <w:szCs w:val="28"/>
        </w:rPr>
        <w:t>,</w:t>
      </w:r>
      <w:r w:rsidRPr="00C23017">
        <w:rPr>
          <w:rFonts w:ascii="Times New Roman" w:hAnsi="Times New Roman" w:cs="Times New Roman"/>
          <w:sz w:val="22"/>
          <w:szCs w:val="22"/>
        </w:rPr>
        <w:t xml:space="preserve"> changes in equity and cash flows </w:t>
      </w:r>
      <w:r w:rsidR="00362C1F" w:rsidRPr="00471669">
        <w:rPr>
          <w:rFonts w:ascii="Times New Roman" w:hAnsi="Times New Roman" w:cs="Times New Roman"/>
          <w:sz w:val="22"/>
          <w:szCs w:val="22"/>
        </w:rPr>
        <w:t>for</w:t>
      </w:r>
      <w:r w:rsidR="008B2920">
        <w:rPr>
          <w:rFonts w:ascii="Times New Roman" w:hAnsi="Times New Roman" w:cs="Times New Roman"/>
          <w:sz w:val="22"/>
          <w:szCs w:val="22"/>
        </w:rPr>
        <w:t xml:space="preserve"> the</w:t>
      </w:r>
      <w:r w:rsidR="00362C1F" w:rsidRPr="00471669">
        <w:rPr>
          <w:rFonts w:ascii="Times New Roman" w:hAnsi="Times New Roman" w:cs="Times New Roman"/>
          <w:sz w:val="22"/>
          <w:szCs w:val="22"/>
        </w:rPr>
        <w:t xml:space="preserve"> three-month period ended 3</w:t>
      </w:r>
      <w:r w:rsidR="00362C1F">
        <w:rPr>
          <w:rFonts w:ascii="Times New Roman" w:hAnsi="Times New Roman" w:cs="Times New Roman"/>
          <w:sz w:val="22"/>
          <w:szCs w:val="22"/>
        </w:rPr>
        <w:t>1</w:t>
      </w:r>
      <w:r w:rsidR="00362C1F" w:rsidRPr="00471669">
        <w:rPr>
          <w:rFonts w:ascii="Times New Roman" w:hAnsi="Times New Roman" w:cs="Times New Roman"/>
          <w:sz w:val="22"/>
          <w:szCs w:val="22"/>
        </w:rPr>
        <w:t xml:space="preserve"> </w:t>
      </w:r>
      <w:r w:rsidR="00362C1F">
        <w:rPr>
          <w:rFonts w:ascii="Times New Roman" w:hAnsi="Times New Roman" w:cs="Times New Roman"/>
          <w:sz w:val="22"/>
          <w:szCs w:val="22"/>
        </w:rPr>
        <w:t>March</w:t>
      </w:r>
      <w:r w:rsidR="00362C1F" w:rsidRPr="00471669">
        <w:rPr>
          <w:rFonts w:ascii="Times New Roman" w:hAnsi="Times New Roman" w:cs="Times New Roman"/>
          <w:sz w:val="22"/>
          <w:szCs w:val="22"/>
        </w:rPr>
        <w:t xml:space="preserve"> 202</w:t>
      </w:r>
      <w:r w:rsidR="00362C1F">
        <w:rPr>
          <w:rFonts w:ascii="Times New Roman" w:hAnsi="Times New Roman" w:cs="Times New Roman"/>
          <w:sz w:val="22"/>
          <w:szCs w:val="22"/>
        </w:rPr>
        <w:t>4</w:t>
      </w:r>
      <w:r w:rsidRPr="00C23017">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0C2156C" w14:textId="77777777" w:rsidR="00FF1E0F" w:rsidRDefault="00FF1E0F" w:rsidP="00C62ED7">
      <w:pPr>
        <w:jc w:val="both"/>
        <w:rPr>
          <w:rFonts w:ascii="Times New Roman" w:hAnsi="Times New Roman" w:cs="Times New Roman"/>
          <w:sz w:val="22"/>
          <w:szCs w:val="22"/>
        </w:rPr>
      </w:pPr>
    </w:p>
    <w:p w14:paraId="580F21D8" w14:textId="77777777" w:rsidR="00F75B4C" w:rsidRPr="00C23017" w:rsidRDefault="00F75B4C" w:rsidP="00F75B4C">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79234DB" w14:textId="77777777" w:rsidR="00F75B4C" w:rsidRPr="00C23017" w:rsidRDefault="00F75B4C" w:rsidP="00F75B4C">
      <w:pPr>
        <w:jc w:val="both"/>
        <w:rPr>
          <w:rFonts w:ascii="Times New Roman" w:hAnsi="Times New Roman" w:cs="Times New Roman"/>
          <w:sz w:val="22"/>
          <w:szCs w:val="22"/>
        </w:rPr>
      </w:pPr>
    </w:p>
    <w:p w14:paraId="1F02AA26"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C23017" w:rsidRDefault="00F75B4C" w:rsidP="00F75B4C">
      <w:pPr>
        <w:jc w:val="both"/>
        <w:rPr>
          <w:rFonts w:ascii="Times New Roman" w:hAnsi="Times New Roman" w:cs="Times New Roman"/>
          <w:sz w:val="22"/>
          <w:szCs w:val="22"/>
        </w:rPr>
      </w:pPr>
    </w:p>
    <w:p w14:paraId="56011CED"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03BF90FC" w14:textId="77777777" w:rsidR="00F75B4C" w:rsidRPr="00C23017" w:rsidRDefault="00F75B4C" w:rsidP="00F75B4C">
      <w:pPr>
        <w:jc w:val="both"/>
        <w:rPr>
          <w:rFonts w:ascii="Times New Roman" w:hAnsi="Times New Roman" w:cs="Times New Roman"/>
          <w:sz w:val="22"/>
          <w:szCs w:val="22"/>
        </w:rPr>
      </w:pPr>
    </w:p>
    <w:p w14:paraId="6729C1B3"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 xml:space="preserve">Based on my review, nothing has come to my attention that causes me to believe that the </w:t>
      </w:r>
      <w:proofErr w:type="gramStart"/>
      <w:r w:rsidRPr="00C23017">
        <w:rPr>
          <w:rFonts w:ascii="Times New Roman" w:hAnsi="Times New Roman" w:cs="Times New Roman"/>
          <w:sz w:val="22"/>
          <w:szCs w:val="22"/>
        </w:rPr>
        <w:t>accompanying  interim</w:t>
      </w:r>
      <w:proofErr w:type="gramEnd"/>
      <w:r w:rsidRPr="00C23017">
        <w:rPr>
          <w:rFonts w:ascii="Times New Roman" w:hAnsi="Times New Roman" w:cs="Times New Roman"/>
          <w:sz w:val="22"/>
          <w:szCs w:val="22"/>
        </w:rPr>
        <w:t xml:space="preserve">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C23017" w:rsidRDefault="00F75B4C" w:rsidP="00F75B4C">
      <w:pPr>
        <w:pStyle w:val="RNormal"/>
        <w:rPr>
          <w:szCs w:val="22"/>
          <w:lang w:bidi="th-TH"/>
        </w:rPr>
      </w:pPr>
    </w:p>
    <w:p w14:paraId="3383E059" w14:textId="77777777" w:rsidR="00F75B4C" w:rsidRPr="00C23017" w:rsidRDefault="00F75B4C" w:rsidP="00F75B4C">
      <w:pPr>
        <w:pStyle w:val="RNormal"/>
        <w:rPr>
          <w:i/>
          <w:iCs/>
          <w:color w:val="000000"/>
          <w:szCs w:val="22"/>
        </w:rPr>
      </w:pPr>
    </w:p>
    <w:p w14:paraId="65429052" w14:textId="117ACE48" w:rsidR="00F75B4C" w:rsidRPr="00C23017" w:rsidRDefault="00F75B4C" w:rsidP="00F75B4C">
      <w:pPr>
        <w:pStyle w:val="RNormal"/>
        <w:rPr>
          <w:szCs w:val="22"/>
        </w:rPr>
      </w:pPr>
    </w:p>
    <w:p w14:paraId="2F4868FD" w14:textId="77777777" w:rsidR="001C4931" w:rsidRPr="00C23017" w:rsidRDefault="001C4931" w:rsidP="00F75B4C">
      <w:pPr>
        <w:pStyle w:val="RNormal"/>
        <w:rPr>
          <w:szCs w:val="22"/>
        </w:rPr>
      </w:pPr>
    </w:p>
    <w:p w14:paraId="45A77966" w14:textId="77777777" w:rsidR="00F75B4C" w:rsidRPr="00C23017" w:rsidRDefault="00F75B4C" w:rsidP="00F75B4C">
      <w:pPr>
        <w:pStyle w:val="RNormal"/>
        <w:rPr>
          <w:szCs w:val="22"/>
        </w:rPr>
      </w:pPr>
    </w:p>
    <w:p w14:paraId="44E90F34" w14:textId="77777777" w:rsidR="00F75B4C" w:rsidRPr="00C23017" w:rsidRDefault="00F75B4C" w:rsidP="00F75B4C">
      <w:pPr>
        <w:pStyle w:val="RNormal"/>
        <w:rPr>
          <w:szCs w:val="22"/>
        </w:rPr>
      </w:pPr>
    </w:p>
    <w:p w14:paraId="3BF90CDE"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(Bongkot Amsageam)</w:t>
      </w:r>
    </w:p>
    <w:p w14:paraId="5C6F655B"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Certified Public Accountant</w:t>
      </w:r>
    </w:p>
    <w:p w14:paraId="3890438D"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Registration No. 3684</w:t>
      </w:r>
    </w:p>
    <w:p w14:paraId="117C5CDB" w14:textId="77777777" w:rsidR="00B75F73" w:rsidRPr="00C23017"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C23017"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74D1A592" w14:textId="77777777" w:rsidR="00B21C7E"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Bangkok</w:t>
      </w:r>
    </w:p>
    <w:p w14:paraId="6C8B5747" w14:textId="77777777" w:rsidR="00D7581E" w:rsidRDefault="000A1D66"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8"/>
        </w:rPr>
      </w:pPr>
      <w:r>
        <w:rPr>
          <w:rFonts w:ascii="Times New Roman" w:hAnsi="Times New Roman" w:cs="Times New Roman"/>
          <w:sz w:val="22"/>
          <w:szCs w:val="22"/>
        </w:rPr>
        <w:t>1</w:t>
      </w:r>
      <w:r w:rsidR="00575317">
        <w:rPr>
          <w:rFonts w:ascii="Times New Roman" w:hAnsi="Times New Roman" w:cs="Times New Roman"/>
          <w:sz w:val="22"/>
          <w:szCs w:val="22"/>
        </w:rPr>
        <w:t>0</w:t>
      </w:r>
      <w:r w:rsidR="00447984">
        <w:rPr>
          <w:rFonts w:ascii="Times New Roman" w:hAnsi="Times New Roman" w:cs="Times New Roman"/>
          <w:sz w:val="22"/>
          <w:szCs w:val="22"/>
        </w:rPr>
        <w:t xml:space="preserve"> </w:t>
      </w:r>
      <w:r w:rsidR="008B2920">
        <w:rPr>
          <w:rFonts w:ascii="Times New Roman" w:hAnsi="Times New Roman" w:cs="Times New Roman"/>
          <w:sz w:val="22"/>
          <w:szCs w:val="22"/>
        </w:rPr>
        <w:t>May</w:t>
      </w:r>
      <w:r w:rsidR="00FD7A3B">
        <w:rPr>
          <w:rFonts w:ascii="Times New Roman" w:hAnsi="Times New Roman"/>
          <w:sz w:val="22"/>
          <w:szCs w:val="28"/>
        </w:rPr>
        <w:t xml:space="preserve"> </w:t>
      </w:r>
      <w:r w:rsidR="00CF5370">
        <w:rPr>
          <w:rFonts w:ascii="Times New Roman" w:hAnsi="Times New Roman"/>
          <w:sz w:val="22"/>
          <w:szCs w:val="28"/>
        </w:rPr>
        <w:t>202</w:t>
      </w:r>
      <w:r w:rsidR="008B2920">
        <w:rPr>
          <w:rFonts w:ascii="Times New Roman" w:hAnsi="Times New Roman"/>
          <w:sz w:val="22"/>
          <w:szCs w:val="28"/>
        </w:rPr>
        <w:t>4</w:t>
      </w:r>
    </w:p>
    <w:p w14:paraId="669C7E2F" w14:textId="77777777" w:rsidR="00CC06E1" w:rsidRPr="00C23017"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sectPr w:rsidR="00CC06E1" w:rsidRPr="00C23017" w:rsidSect="00005875">
      <w:headerReference w:type="default" r:id="rId13"/>
      <w:footerReference w:type="default" r:id="rId14"/>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1B335" w14:textId="77777777" w:rsidR="005957DA" w:rsidRDefault="005957DA">
      <w:r>
        <w:separator/>
      </w:r>
    </w:p>
  </w:endnote>
  <w:endnote w:type="continuationSeparator" w:id="0">
    <w:p w14:paraId="4DA3CE50" w14:textId="77777777" w:rsidR="005957DA" w:rsidRDefault="005957DA">
      <w:r>
        <w:continuationSeparator/>
      </w:r>
    </w:p>
  </w:endnote>
  <w:endnote w:type="continuationNotice" w:id="1">
    <w:p w14:paraId="3952CF9A" w14:textId="77777777" w:rsidR="005957DA" w:rsidRDefault="005957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A149A9" w:rsidRPr="00801E3D" w:rsidRDefault="00540DEB">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33DD" w14:textId="2FE495E2"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C15B4" w14:textId="77777777" w:rsidR="005957DA" w:rsidRDefault="005957DA">
      <w:r>
        <w:separator/>
      </w:r>
    </w:p>
  </w:footnote>
  <w:footnote w:type="continuationSeparator" w:id="0">
    <w:p w14:paraId="11D8DFAD" w14:textId="77777777" w:rsidR="005957DA" w:rsidRDefault="005957DA">
      <w:r>
        <w:continuationSeparator/>
      </w:r>
    </w:p>
  </w:footnote>
  <w:footnote w:type="continuationNotice" w:id="1">
    <w:p w14:paraId="34BD1979" w14:textId="77777777" w:rsidR="005957DA" w:rsidRDefault="005957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353F"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6E702" w14:textId="6B2B03F8" w:rsidR="00A149A9" w:rsidRPr="00540DEB"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C443AA0" w14:textId="1089FDF2" w:rsidR="00540DEB" w:rsidRP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8DFDD18" w14:textId="5F31B3B0" w:rsidR="00540DEB" w:rsidRP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0C75C34" w14:textId="4B28F4A2" w:rsidR="00540DEB" w:rsidRP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D3DB819" w14:textId="43CCA1B3" w:rsidR="00540DEB" w:rsidRP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C642B5E" w14:textId="0F20A68B" w:rsid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2A1CCFA" w14:textId="444192A6" w:rsid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2A3BFA6" w14:textId="7EFC18DF" w:rsid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8530D7D" w14:textId="15392C3C" w:rsid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D62B9A3" w14:textId="5F7872C3" w:rsid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AD786CC" w14:textId="295AFF6D" w:rsid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305BEBC" w14:textId="77777777" w:rsidR="00540DEB" w:rsidRPr="00540DEB" w:rsidRDefault="00540DE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445"/>
    <w:rsid w:val="00001591"/>
    <w:rsid w:val="0000164C"/>
    <w:rsid w:val="000016EE"/>
    <w:rsid w:val="00001791"/>
    <w:rsid w:val="00001BEB"/>
    <w:rsid w:val="00001C3C"/>
    <w:rsid w:val="00001CD7"/>
    <w:rsid w:val="00001F2C"/>
    <w:rsid w:val="000021F5"/>
    <w:rsid w:val="0000263B"/>
    <w:rsid w:val="000030B9"/>
    <w:rsid w:val="0000468E"/>
    <w:rsid w:val="00004793"/>
    <w:rsid w:val="00004F97"/>
    <w:rsid w:val="000051DE"/>
    <w:rsid w:val="0000529A"/>
    <w:rsid w:val="0000540C"/>
    <w:rsid w:val="000056D8"/>
    <w:rsid w:val="00005875"/>
    <w:rsid w:val="00005A95"/>
    <w:rsid w:val="00005D5C"/>
    <w:rsid w:val="00005D7C"/>
    <w:rsid w:val="00006603"/>
    <w:rsid w:val="000069AC"/>
    <w:rsid w:val="00006E61"/>
    <w:rsid w:val="0000713C"/>
    <w:rsid w:val="0000736E"/>
    <w:rsid w:val="00007616"/>
    <w:rsid w:val="00007A58"/>
    <w:rsid w:val="00007C83"/>
    <w:rsid w:val="00007C9D"/>
    <w:rsid w:val="00007F73"/>
    <w:rsid w:val="000104B1"/>
    <w:rsid w:val="0001063A"/>
    <w:rsid w:val="000107BB"/>
    <w:rsid w:val="00010D79"/>
    <w:rsid w:val="000113A2"/>
    <w:rsid w:val="000117FB"/>
    <w:rsid w:val="00011805"/>
    <w:rsid w:val="000121C6"/>
    <w:rsid w:val="000125E3"/>
    <w:rsid w:val="00012CFD"/>
    <w:rsid w:val="00012FB7"/>
    <w:rsid w:val="00013339"/>
    <w:rsid w:val="000133DD"/>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0F4"/>
    <w:rsid w:val="00017D9C"/>
    <w:rsid w:val="00017EE6"/>
    <w:rsid w:val="000204A2"/>
    <w:rsid w:val="0002050B"/>
    <w:rsid w:val="00020642"/>
    <w:rsid w:val="0002127B"/>
    <w:rsid w:val="000219EB"/>
    <w:rsid w:val="00021D9E"/>
    <w:rsid w:val="00022AA5"/>
    <w:rsid w:val="00022DF9"/>
    <w:rsid w:val="00023034"/>
    <w:rsid w:val="00023196"/>
    <w:rsid w:val="00023301"/>
    <w:rsid w:val="000235F8"/>
    <w:rsid w:val="0002373B"/>
    <w:rsid w:val="000238BA"/>
    <w:rsid w:val="0002393C"/>
    <w:rsid w:val="00023BF0"/>
    <w:rsid w:val="00024654"/>
    <w:rsid w:val="00024FF5"/>
    <w:rsid w:val="0002554A"/>
    <w:rsid w:val="000256DD"/>
    <w:rsid w:val="000259A2"/>
    <w:rsid w:val="000259F6"/>
    <w:rsid w:val="00025A11"/>
    <w:rsid w:val="00025F43"/>
    <w:rsid w:val="00026010"/>
    <w:rsid w:val="00026423"/>
    <w:rsid w:val="00026BC0"/>
    <w:rsid w:val="00026C21"/>
    <w:rsid w:val="00026DA4"/>
    <w:rsid w:val="00027477"/>
    <w:rsid w:val="00027845"/>
    <w:rsid w:val="00027904"/>
    <w:rsid w:val="00027AF6"/>
    <w:rsid w:val="000302D5"/>
    <w:rsid w:val="0003045B"/>
    <w:rsid w:val="00030F66"/>
    <w:rsid w:val="0003176C"/>
    <w:rsid w:val="00031D53"/>
    <w:rsid w:val="000322E0"/>
    <w:rsid w:val="00032409"/>
    <w:rsid w:val="000325ED"/>
    <w:rsid w:val="00032ED1"/>
    <w:rsid w:val="00032EE4"/>
    <w:rsid w:val="0003327C"/>
    <w:rsid w:val="00033860"/>
    <w:rsid w:val="00033FB1"/>
    <w:rsid w:val="0003485C"/>
    <w:rsid w:val="00034D50"/>
    <w:rsid w:val="00034DDD"/>
    <w:rsid w:val="00034EEC"/>
    <w:rsid w:val="000356A4"/>
    <w:rsid w:val="00035F66"/>
    <w:rsid w:val="00035FA4"/>
    <w:rsid w:val="0003628F"/>
    <w:rsid w:val="00036528"/>
    <w:rsid w:val="00036942"/>
    <w:rsid w:val="00037296"/>
    <w:rsid w:val="00037323"/>
    <w:rsid w:val="00037F9F"/>
    <w:rsid w:val="000403B4"/>
    <w:rsid w:val="000409E9"/>
    <w:rsid w:val="00040AE3"/>
    <w:rsid w:val="00040C64"/>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51"/>
    <w:rsid w:val="00043A36"/>
    <w:rsid w:val="00043B39"/>
    <w:rsid w:val="00043D61"/>
    <w:rsid w:val="00043D9B"/>
    <w:rsid w:val="00044137"/>
    <w:rsid w:val="00044312"/>
    <w:rsid w:val="000446F0"/>
    <w:rsid w:val="000447C4"/>
    <w:rsid w:val="00044855"/>
    <w:rsid w:val="000448FA"/>
    <w:rsid w:val="00044DE0"/>
    <w:rsid w:val="00045008"/>
    <w:rsid w:val="00045130"/>
    <w:rsid w:val="0004560D"/>
    <w:rsid w:val="0004565F"/>
    <w:rsid w:val="000458FF"/>
    <w:rsid w:val="000459AC"/>
    <w:rsid w:val="00046394"/>
    <w:rsid w:val="00046397"/>
    <w:rsid w:val="000467EE"/>
    <w:rsid w:val="00046A33"/>
    <w:rsid w:val="00046BC7"/>
    <w:rsid w:val="000471D3"/>
    <w:rsid w:val="0004725E"/>
    <w:rsid w:val="000472D2"/>
    <w:rsid w:val="000474A1"/>
    <w:rsid w:val="0004799F"/>
    <w:rsid w:val="00047FF6"/>
    <w:rsid w:val="00050964"/>
    <w:rsid w:val="00050BDC"/>
    <w:rsid w:val="0005122E"/>
    <w:rsid w:val="000516B9"/>
    <w:rsid w:val="000516E6"/>
    <w:rsid w:val="00051B06"/>
    <w:rsid w:val="00051C4D"/>
    <w:rsid w:val="00052139"/>
    <w:rsid w:val="000522D5"/>
    <w:rsid w:val="000524AC"/>
    <w:rsid w:val="000526F0"/>
    <w:rsid w:val="00052856"/>
    <w:rsid w:val="00053392"/>
    <w:rsid w:val="000534CA"/>
    <w:rsid w:val="000539F0"/>
    <w:rsid w:val="00053E5F"/>
    <w:rsid w:val="000546B7"/>
    <w:rsid w:val="00054982"/>
    <w:rsid w:val="00054A12"/>
    <w:rsid w:val="00054BA9"/>
    <w:rsid w:val="00054F2C"/>
    <w:rsid w:val="00054F73"/>
    <w:rsid w:val="000556F2"/>
    <w:rsid w:val="00055897"/>
    <w:rsid w:val="00055BA0"/>
    <w:rsid w:val="00055E21"/>
    <w:rsid w:val="000561C9"/>
    <w:rsid w:val="00056324"/>
    <w:rsid w:val="000577AE"/>
    <w:rsid w:val="0005784D"/>
    <w:rsid w:val="00057AED"/>
    <w:rsid w:val="000604BE"/>
    <w:rsid w:val="000612A9"/>
    <w:rsid w:val="000613B7"/>
    <w:rsid w:val="000618D5"/>
    <w:rsid w:val="00061C02"/>
    <w:rsid w:val="00062222"/>
    <w:rsid w:val="0006239B"/>
    <w:rsid w:val="0006246D"/>
    <w:rsid w:val="0006269B"/>
    <w:rsid w:val="00062D11"/>
    <w:rsid w:val="00062D21"/>
    <w:rsid w:val="0006303B"/>
    <w:rsid w:val="00063538"/>
    <w:rsid w:val="000635F6"/>
    <w:rsid w:val="00063691"/>
    <w:rsid w:val="000638DC"/>
    <w:rsid w:val="0006410B"/>
    <w:rsid w:val="0006430A"/>
    <w:rsid w:val="00064511"/>
    <w:rsid w:val="0006452C"/>
    <w:rsid w:val="000648C0"/>
    <w:rsid w:val="000649A8"/>
    <w:rsid w:val="00064FBB"/>
    <w:rsid w:val="000654A1"/>
    <w:rsid w:val="000657AC"/>
    <w:rsid w:val="000659D9"/>
    <w:rsid w:val="00065C19"/>
    <w:rsid w:val="000667F0"/>
    <w:rsid w:val="00066992"/>
    <w:rsid w:val="00066A01"/>
    <w:rsid w:val="00066A35"/>
    <w:rsid w:val="00066BC8"/>
    <w:rsid w:val="00067A88"/>
    <w:rsid w:val="00067B9C"/>
    <w:rsid w:val="0007006D"/>
    <w:rsid w:val="000705E6"/>
    <w:rsid w:val="00070E1A"/>
    <w:rsid w:val="00070F38"/>
    <w:rsid w:val="0007185C"/>
    <w:rsid w:val="00071930"/>
    <w:rsid w:val="00071ADE"/>
    <w:rsid w:val="00071F32"/>
    <w:rsid w:val="00071F5C"/>
    <w:rsid w:val="000723C9"/>
    <w:rsid w:val="000728D0"/>
    <w:rsid w:val="000729D9"/>
    <w:rsid w:val="00072A07"/>
    <w:rsid w:val="00072EB8"/>
    <w:rsid w:val="00072F9B"/>
    <w:rsid w:val="00073BFB"/>
    <w:rsid w:val="00073EC1"/>
    <w:rsid w:val="00074698"/>
    <w:rsid w:val="00074830"/>
    <w:rsid w:val="000750A3"/>
    <w:rsid w:val="0007559E"/>
    <w:rsid w:val="00075F89"/>
    <w:rsid w:val="0007639B"/>
    <w:rsid w:val="00076FAA"/>
    <w:rsid w:val="0007734D"/>
    <w:rsid w:val="00077494"/>
    <w:rsid w:val="00077645"/>
    <w:rsid w:val="0008044F"/>
    <w:rsid w:val="000804E3"/>
    <w:rsid w:val="000808F7"/>
    <w:rsid w:val="0008090A"/>
    <w:rsid w:val="00080A28"/>
    <w:rsid w:val="00080EDC"/>
    <w:rsid w:val="000813BD"/>
    <w:rsid w:val="00081411"/>
    <w:rsid w:val="000814CC"/>
    <w:rsid w:val="00081A61"/>
    <w:rsid w:val="0008234D"/>
    <w:rsid w:val="00082C2A"/>
    <w:rsid w:val="00082C78"/>
    <w:rsid w:val="000835E5"/>
    <w:rsid w:val="00083B0C"/>
    <w:rsid w:val="000841DE"/>
    <w:rsid w:val="000847B1"/>
    <w:rsid w:val="0008498A"/>
    <w:rsid w:val="000851C7"/>
    <w:rsid w:val="00085351"/>
    <w:rsid w:val="000856D5"/>
    <w:rsid w:val="00085A0F"/>
    <w:rsid w:val="00085EDE"/>
    <w:rsid w:val="000862A0"/>
    <w:rsid w:val="0008659D"/>
    <w:rsid w:val="000867A0"/>
    <w:rsid w:val="00086E30"/>
    <w:rsid w:val="00086E49"/>
    <w:rsid w:val="000873A1"/>
    <w:rsid w:val="000874D8"/>
    <w:rsid w:val="00090090"/>
    <w:rsid w:val="0009012F"/>
    <w:rsid w:val="00090A04"/>
    <w:rsid w:val="00090B2A"/>
    <w:rsid w:val="00090D31"/>
    <w:rsid w:val="000910CD"/>
    <w:rsid w:val="00091509"/>
    <w:rsid w:val="00091613"/>
    <w:rsid w:val="000916FB"/>
    <w:rsid w:val="00091827"/>
    <w:rsid w:val="00091AB4"/>
    <w:rsid w:val="00091C2B"/>
    <w:rsid w:val="00091E88"/>
    <w:rsid w:val="00092217"/>
    <w:rsid w:val="000924A6"/>
    <w:rsid w:val="0009265E"/>
    <w:rsid w:val="000927BD"/>
    <w:rsid w:val="00092890"/>
    <w:rsid w:val="0009316E"/>
    <w:rsid w:val="00093261"/>
    <w:rsid w:val="0009375F"/>
    <w:rsid w:val="00093E36"/>
    <w:rsid w:val="0009423D"/>
    <w:rsid w:val="00094913"/>
    <w:rsid w:val="00094B52"/>
    <w:rsid w:val="00094B97"/>
    <w:rsid w:val="00094E8D"/>
    <w:rsid w:val="000950E5"/>
    <w:rsid w:val="00095676"/>
    <w:rsid w:val="000956DF"/>
    <w:rsid w:val="0009592F"/>
    <w:rsid w:val="0009597C"/>
    <w:rsid w:val="00095F3B"/>
    <w:rsid w:val="00095F8B"/>
    <w:rsid w:val="000960A1"/>
    <w:rsid w:val="000967E3"/>
    <w:rsid w:val="000967FA"/>
    <w:rsid w:val="000970FB"/>
    <w:rsid w:val="00097162"/>
    <w:rsid w:val="00097266"/>
    <w:rsid w:val="00097CB3"/>
    <w:rsid w:val="00097F0B"/>
    <w:rsid w:val="000A000D"/>
    <w:rsid w:val="000A0072"/>
    <w:rsid w:val="000A04CB"/>
    <w:rsid w:val="000A07D6"/>
    <w:rsid w:val="000A08B0"/>
    <w:rsid w:val="000A0903"/>
    <w:rsid w:val="000A0CC4"/>
    <w:rsid w:val="000A144C"/>
    <w:rsid w:val="000A1D40"/>
    <w:rsid w:val="000A1D66"/>
    <w:rsid w:val="000A1F2E"/>
    <w:rsid w:val="000A2298"/>
    <w:rsid w:val="000A2C36"/>
    <w:rsid w:val="000A3400"/>
    <w:rsid w:val="000A34DB"/>
    <w:rsid w:val="000A36D6"/>
    <w:rsid w:val="000A39C2"/>
    <w:rsid w:val="000A3A26"/>
    <w:rsid w:val="000A3A5A"/>
    <w:rsid w:val="000A3C3F"/>
    <w:rsid w:val="000A3C7A"/>
    <w:rsid w:val="000A3D07"/>
    <w:rsid w:val="000A4097"/>
    <w:rsid w:val="000A433A"/>
    <w:rsid w:val="000A4455"/>
    <w:rsid w:val="000A4E48"/>
    <w:rsid w:val="000A4F66"/>
    <w:rsid w:val="000A5954"/>
    <w:rsid w:val="000A5B09"/>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E06"/>
    <w:rsid w:val="000B073A"/>
    <w:rsid w:val="000B07C2"/>
    <w:rsid w:val="000B0A21"/>
    <w:rsid w:val="000B0C40"/>
    <w:rsid w:val="000B0FB3"/>
    <w:rsid w:val="000B16AD"/>
    <w:rsid w:val="000B19C0"/>
    <w:rsid w:val="000B1A36"/>
    <w:rsid w:val="000B23C2"/>
    <w:rsid w:val="000B26B5"/>
    <w:rsid w:val="000B27C1"/>
    <w:rsid w:val="000B27E2"/>
    <w:rsid w:val="000B2C04"/>
    <w:rsid w:val="000B337F"/>
    <w:rsid w:val="000B36A1"/>
    <w:rsid w:val="000B3C41"/>
    <w:rsid w:val="000B4204"/>
    <w:rsid w:val="000B462D"/>
    <w:rsid w:val="000B4D37"/>
    <w:rsid w:val="000B4DE3"/>
    <w:rsid w:val="000B5035"/>
    <w:rsid w:val="000B598B"/>
    <w:rsid w:val="000B5ADD"/>
    <w:rsid w:val="000B5E66"/>
    <w:rsid w:val="000B6486"/>
    <w:rsid w:val="000B6534"/>
    <w:rsid w:val="000B691F"/>
    <w:rsid w:val="000B6A16"/>
    <w:rsid w:val="000B6BFA"/>
    <w:rsid w:val="000B6D58"/>
    <w:rsid w:val="000B6E60"/>
    <w:rsid w:val="000B70C8"/>
    <w:rsid w:val="000B7715"/>
    <w:rsid w:val="000B7724"/>
    <w:rsid w:val="000B7A90"/>
    <w:rsid w:val="000B7E99"/>
    <w:rsid w:val="000C0066"/>
    <w:rsid w:val="000C0A66"/>
    <w:rsid w:val="000C0C6F"/>
    <w:rsid w:val="000C1056"/>
    <w:rsid w:val="000C107C"/>
    <w:rsid w:val="000C11BD"/>
    <w:rsid w:val="000C131B"/>
    <w:rsid w:val="000C1414"/>
    <w:rsid w:val="000C157E"/>
    <w:rsid w:val="000C1A4A"/>
    <w:rsid w:val="000C27E7"/>
    <w:rsid w:val="000C33FE"/>
    <w:rsid w:val="000C35AE"/>
    <w:rsid w:val="000C36A9"/>
    <w:rsid w:val="000C392E"/>
    <w:rsid w:val="000C3DAB"/>
    <w:rsid w:val="000C4293"/>
    <w:rsid w:val="000C48AF"/>
    <w:rsid w:val="000C48F1"/>
    <w:rsid w:val="000C4ED1"/>
    <w:rsid w:val="000C53E9"/>
    <w:rsid w:val="000C555C"/>
    <w:rsid w:val="000C57E4"/>
    <w:rsid w:val="000C5D62"/>
    <w:rsid w:val="000C5DB8"/>
    <w:rsid w:val="000C63D8"/>
    <w:rsid w:val="000C68E4"/>
    <w:rsid w:val="000C7032"/>
    <w:rsid w:val="000C703D"/>
    <w:rsid w:val="000C74C5"/>
    <w:rsid w:val="000C7972"/>
    <w:rsid w:val="000D02A4"/>
    <w:rsid w:val="000D054F"/>
    <w:rsid w:val="000D0638"/>
    <w:rsid w:val="000D07FE"/>
    <w:rsid w:val="000D0AD7"/>
    <w:rsid w:val="000D0B4F"/>
    <w:rsid w:val="000D0FE9"/>
    <w:rsid w:val="000D114D"/>
    <w:rsid w:val="000D1280"/>
    <w:rsid w:val="000D1A25"/>
    <w:rsid w:val="000D1DBF"/>
    <w:rsid w:val="000D1DF6"/>
    <w:rsid w:val="000D1EC1"/>
    <w:rsid w:val="000D2470"/>
    <w:rsid w:val="000D2AA2"/>
    <w:rsid w:val="000D2D50"/>
    <w:rsid w:val="000D2E87"/>
    <w:rsid w:val="000D35E5"/>
    <w:rsid w:val="000D3646"/>
    <w:rsid w:val="000D3784"/>
    <w:rsid w:val="000D39F0"/>
    <w:rsid w:val="000D3A3B"/>
    <w:rsid w:val="000D3C0A"/>
    <w:rsid w:val="000D40A2"/>
    <w:rsid w:val="000D40CA"/>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D79"/>
    <w:rsid w:val="000D73BC"/>
    <w:rsid w:val="000D7920"/>
    <w:rsid w:val="000D7DA9"/>
    <w:rsid w:val="000D7FC9"/>
    <w:rsid w:val="000E0027"/>
    <w:rsid w:val="000E054E"/>
    <w:rsid w:val="000E0B80"/>
    <w:rsid w:val="000E0C7B"/>
    <w:rsid w:val="000E2B86"/>
    <w:rsid w:val="000E2BB4"/>
    <w:rsid w:val="000E2EFD"/>
    <w:rsid w:val="000E3820"/>
    <w:rsid w:val="000E3CF5"/>
    <w:rsid w:val="000E462F"/>
    <w:rsid w:val="000E4FFB"/>
    <w:rsid w:val="000E5471"/>
    <w:rsid w:val="000E56DB"/>
    <w:rsid w:val="000E5850"/>
    <w:rsid w:val="000E5EA7"/>
    <w:rsid w:val="000E6008"/>
    <w:rsid w:val="000E6176"/>
    <w:rsid w:val="000E65EB"/>
    <w:rsid w:val="000E6728"/>
    <w:rsid w:val="000E6A9D"/>
    <w:rsid w:val="000E6BC7"/>
    <w:rsid w:val="000E6E11"/>
    <w:rsid w:val="000F0214"/>
    <w:rsid w:val="000F0A1F"/>
    <w:rsid w:val="000F0A3C"/>
    <w:rsid w:val="000F0AE5"/>
    <w:rsid w:val="000F0C63"/>
    <w:rsid w:val="000F0CA2"/>
    <w:rsid w:val="000F1185"/>
    <w:rsid w:val="000F1875"/>
    <w:rsid w:val="000F2436"/>
    <w:rsid w:val="000F2FFF"/>
    <w:rsid w:val="000F348A"/>
    <w:rsid w:val="000F3701"/>
    <w:rsid w:val="000F3BA2"/>
    <w:rsid w:val="000F3BDC"/>
    <w:rsid w:val="000F4ADA"/>
    <w:rsid w:val="000F4B3A"/>
    <w:rsid w:val="000F5020"/>
    <w:rsid w:val="000F5254"/>
    <w:rsid w:val="000F53AE"/>
    <w:rsid w:val="000F55CF"/>
    <w:rsid w:val="000F55F0"/>
    <w:rsid w:val="000F5792"/>
    <w:rsid w:val="000F5B53"/>
    <w:rsid w:val="000F5DFA"/>
    <w:rsid w:val="000F645E"/>
    <w:rsid w:val="000F65F0"/>
    <w:rsid w:val="000F66B8"/>
    <w:rsid w:val="000F68E0"/>
    <w:rsid w:val="000F743B"/>
    <w:rsid w:val="000F7549"/>
    <w:rsid w:val="000F7D37"/>
    <w:rsid w:val="00100586"/>
    <w:rsid w:val="00100BE9"/>
    <w:rsid w:val="00100DE7"/>
    <w:rsid w:val="001011CE"/>
    <w:rsid w:val="001016BF"/>
    <w:rsid w:val="001017E2"/>
    <w:rsid w:val="00101A5B"/>
    <w:rsid w:val="00101D01"/>
    <w:rsid w:val="00101E02"/>
    <w:rsid w:val="001027FC"/>
    <w:rsid w:val="00102A3B"/>
    <w:rsid w:val="00102AE3"/>
    <w:rsid w:val="00102AF6"/>
    <w:rsid w:val="001032AD"/>
    <w:rsid w:val="00103EAA"/>
    <w:rsid w:val="00104148"/>
    <w:rsid w:val="001043F0"/>
    <w:rsid w:val="001046B7"/>
    <w:rsid w:val="0010496E"/>
    <w:rsid w:val="00104A4A"/>
    <w:rsid w:val="00104BBE"/>
    <w:rsid w:val="00105175"/>
    <w:rsid w:val="001056F6"/>
    <w:rsid w:val="00105D36"/>
    <w:rsid w:val="001060BD"/>
    <w:rsid w:val="00106197"/>
    <w:rsid w:val="00106393"/>
    <w:rsid w:val="001065D2"/>
    <w:rsid w:val="00106A37"/>
    <w:rsid w:val="00106F51"/>
    <w:rsid w:val="00107002"/>
    <w:rsid w:val="00107032"/>
    <w:rsid w:val="00107067"/>
    <w:rsid w:val="00107C80"/>
    <w:rsid w:val="00107CDA"/>
    <w:rsid w:val="00107D67"/>
    <w:rsid w:val="00107E9F"/>
    <w:rsid w:val="00110017"/>
    <w:rsid w:val="00110156"/>
    <w:rsid w:val="0011054F"/>
    <w:rsid w:val="001106A2"/>
    <w:rsid w:val="0011082E"/>
    <w:rsid w:val="0011082F"/>
    <w:rsid w:val="00110D45"/>
    <w:rsid w:val="00110D80"/>
    <w:rsid w:val="0011161C"/>
    <w:rsid w:val="00111941"/>
    <w:rsid w:val="00112038"/>
    <w:rsid w:val="001121EE"/>
    <w:rsid w:val="00112334"/>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4F95"/>
    <w:rsid w:val="00115436"/>
    <w:rsid w:val="00115834"/>
    <w:rsid w:val="00115F00"/>
    <w:rsid w:val="00115F68"/>
    <w:rsid w:val="0011617B"/>
    <w:rsid w:val="00116B01"/>
    <w:rsid w:val="00117172"/>
    <w:rsid w:val="00117229"/>
    <w:rsid w:val="00117359"/>
    <w:rsid w:val="00117558"/>
    <w:rsid w:val="001176F0"/>
    <w:rsid w:val="0011771C"/>
    <w:rsid w:val="001179C6"/>
    <w:rsid w:val="00117D69"/>
    <w:rsid w:val="00117E92"/>
    <w:rsid w:val="00120363"/>
    <w:rsid w:val="001208E0"/>
    <w:rsid w:val="0012090C"/>
    <w:rsid w:val="00120E77"/>
    <w:rsid w:val="00121092"/>
    <w:rsid w:val="00121102"/>
    <w:rsid w:val="00121815"/>
    <w:rsid w:val="00121A43"/>
    <w:rsid w:val="00121B93"/>
    <w:rsid w:val="00121D7F"/>
    <w:rsid w:val="00121E03"/>
    <w:rsid w:val="001222BA"/>
    <w:rsid w:val="00122311"/>
    <w:rsid w:val="0012252B"/>
    <w:rsid w:val="0012264C"/>
    <w:rsid w:val="0012289A"/>
    <w:rsid w:val="00122901"/>
    <w:rsid w:val="00122B35"/>
    <w:rsid w:val="00122D80"/>
    <w:rsid w:val="00122E8D"/>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A39"/>
    <w:rsid w:val="00125E0C"/>
    <w:rsid w:val="001260E5"/>
    <w:rsid w:val="00126584"/>
    <w:rsid w:val="001271A6"/>
    <w:rsid w:val="00127585"/>
    <w:rsid w:val="001278CA"/>
    <w:rsid w:val="00127E97"/>
    <w:rsid w:val="00127F6D"/>
    <w:rsid w:val="001301AE"/>
    <w:rsid w:val="00130689"/>
    <w:rsid w:val="00130806"/>
    <w:rsid w:val="00130C95"/>
    <w:rsid w:val="001311B9"/>
    <w:rsid w:val="001318F5"/>
    <w:rsid w:val="0013200B"/>
    <w:rsid w:val="00132345"/>
    <w:rsid w:val="00132779"/>
    <w:rsid w:val="00132BCC"/>
    <w:rsid w:val="00132CCB"/>
    <w:rsid w:val="001339BE"/>
    <w:rsid w:val="00133B3C"/>
    <w:rsid w:val="00133F0C"/>
    <w:rsid w:val="0013488C"/>
    <w:rsid w:val="00134DB0"/>
    <w:rsid w:val="00134DF4"/>
    <w:rsid w:val="00135370"/>
    <w:rsid w:val="0013546C"/>
    <w:rsid w:val="00135A27"/>
    <w:rsid w:val="00135E7E"/>
    <w:rsid w:val="00135F2D"/>
    <w:rsid w:val="00136C3B"/>
    <w:rsid w:val="0013748B"/>
    <w:rsid w:val="00137971"/>
    <w:rsid w:val="00137DA6"/>
    <w:rsid w:val="00140DE4"/>
    <w:rsid w:val="00141110"/>
    <w:rsid w:val="00141474"/>
    <w:rsid w:val="00141A0C"/>
    <w:rsid w:val="00141C82"/>
    <w:rsid w:val="0014239D"/>
    <w:rsid w:val="00142561"/>
    <w:rsid w:val="00142AA7"/>
    <w:rsid w:val="00142B4C"/>
    <w:rsid w:val="00142BFA"/>
    <w:rsid w:val="00143747"/>
    <w:rsid w:val="00143B87"/>
    <w:rsid w:val="00143C83"/>
    <w:rsid w:val="00143D70"/>
    <w:rsid w:val="00144DFF"/>
    <w:rsid w:val="00145A9F"/>
    <w:rsid w:val="00145F0B"/>
    <w:rsid w:val="00146173"/>
    <w:rsid w:val="00146415"/>
    <w:rsid w:val="001468F6"/>
    <w:rsid w:val="00146AB6"/>
    <w:rsid w:val="001472B1"/>
    <w:rsid w:val="00147B39"/>
    <w:rsid w:val="00147B54"/>
    <w:rsid w:val="00147FC7"/>
    <w:rsid w:val="00150759"/>
    <w:rsid w:val="00150E4D"/>
    <w:rsid w:val="0015156E"/>
    <w:rsid w:val="0015165C"/>
    <w:rsid w:val="00151838"/>
    <w:rsid w:val="001518AD"/>
    <w:rsid w:val="00151A38"/>
    <w:rsid w:val="00151BBC"/>
    <w:rsid w:val="0015210C"/>
    <w:rsid w:val="00152C2D"/>
    <w:rsid w:val="00152DE4"/>
    <w:rsid w:val="001531CE"/>
    <w:rsid w:val="001537CC"/>
    <w:rsid w:val="00153B0E"/>
    <w:rsid w:val="00153FEB"/>
    <w:rsid w:val="001548E5"/>
    <w:rsid w:val="00154DEC"/>
    <w:rsid w:val="00154F9A"/>
    <w:rsid w:val="00155675"/>
    <w:rsid w:val="00155886"/>
    <w:rsid w:val="001559E3"/>
    <w:rsid w:val="00155DA8"/>
    <w:rsid w:val="00156318"/>
    <w:rsid w:val="001567AC"/>
    <w:rsid w:val="00156A66"/>
    <w:rsid w:val="00156CCE"/>
    <w:rsid w:val="00156EE4"/>
    <w:rsid w:val="00157150"/>
    <w:rsid w:val="00157165"/>
    <w:rsid w:val="00157891"/>
    <w:rsid w:val="00157EDC"/>
    <w:rsid w:val="00157FC2"/>
    <w:rsid w:val="001609DC"/>
    <w:rsid w:val="00160EEC"/>
    <w:rsid w:val="00160F59"/>
    <w:rsid w:val="00161115"/>
    <w:rsid w:val="00161399"/>
    <w:rsid w:val="00161409"/>
    <w:rsid w:val="001615B9"/>
    <w:rsid w:val="0016164A"/>
    <w:rsid w:val="001617FD"/>
    <w:rsid w:val="00161AC3"/>
    <w:rsid w:val="00161F8F"/>
    <w:rsid w:val="00161FB8"/>
    <w:rsid w:val="001624B3"/>
    <w:rsid w:val="00162F4B"/>
    <w:rsid w:val="0016336D"/>
    <w:rsid w:val="00163405"/>
    <w:rsid w:val="0016408C"/>
    <w:rsid w:val="001643DD"/>
    <w:rsid w:val="001643EC"/>
    <w:rsid w:val="0016445E"/>
    <w:rsid w:val="00164915"/>
    <w:rsid w:val="0016495C"/>
    <w:rsid w:val="001656F2"/>
    <w:rsid w:val="00165E39"/>
    <w:rsid w:val="001666B9"/>
    <w:rsid w:val="00166829"/>
    <w:rsid w:val="00166877"/>
    <w:rsid w:val="00166963"/>
    <w:rsid w:val="00166EE2"/>
    <w:rsid w:val="00166EFB"/>
    <w:rsid w:val="00166FF1"/>
    <w:rsid w:val="001670C9"/>
    <w:rsid w:val="00167113"/>
    <w:rsid w:val="00167591"/>
    <w:rsid w:val="001676DB"/>
    <w:rsid w:val="00167837"/>
    <w:rsid w:val="001678BD"/>
    <w:rsid w:val="001678C6"/>
    <w:rsid w:val="00167A66"/>
    <w:rsid w:val="001703D8"/>
    <w:rsid w:val="0017063B"/>
    <w:rsid w:val="001711D9"/>
    <w:rsid w:val="001718A6"/>
    <w:rsid w:val="00171952"/>
    <w:rsid w:val="00171F02"/>
    <w:rsid w:val="0017231C"/>
    <w:rsid w:val="001725B0"/>
    <w:rsid w:val="00172745"/>
    <w:rsid w:val="00173443"/>
    <w:rsid w:val="00173877"/>
    <w:rsid w:val="00174042"/>
    <w:rsid w:val="001742CE"/>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6FA3"/>
    <w:rsid w:val="001774AE"/>
    <w:rsid w:val="001774E5"/>
    <w:rsid w:val="00177CB6"/>
    <w:rsid w:val="0018032B"/>
    <w:rsid w:val="001810DF"/>
    <w:rsid w:val="001811C8"/>
    <w:rsid w:val="0018199B"/>
    <w:rsid w:val="00181D49"/>
    <w:rsid w:val="00181D7A"/>
    <w:rsid w:val="00182144"/>
    <w:rsid w:val="00182A7F"/>
    <w:rsid w:val="00182B34"/>
    <w:rsid w:val="00183945"/>
    <w:rsid w:val="00183AA5"/>
    <w:rsid w:val="00183C51"/>
    <w:rsid w:val="00183DAC"/>
    <w:rsid w:val="00183DF9"/>
    <w:rsid w:val="00183FB0"/>
    <w:rsid w:val="00184558"/>
    <w:rsid w:val="00184624"/>
    <w:rsid w:val="001846A3"/>
    <w:rsid w:val="0018473E"/>
    <w:rsid w:val="00184A52"/>
    <w:rsid w:val="00184C5F"/>
    <w:rsid w:val="0018509E"/>
    <w:rsid w:val="001850B8"/>
    <w:rsid w:val="00186079"/>
    <w:rsid w:val="00186166"/>
    <w:rsid w:val="001862A6"/>
    <w:rsid w:val="001862B7"/>
    <w:rsid w:val="00186BBC"/>
    <w:rsid w:val="00186BFC"/>
    <w:rsid w:val="00186C02"/>
    <w:rsid w:val="00186C72"/>
    <w:rsid w:val="00187053"/>
    <w:rsid w:val="0018744A"/>
    <w:rsid w:val="00187586"/>
    <w:rsid w:val="00187D28"/>
    <w:rsid w:val="00190483"/>
    <w:rsid w:val="00190AD0"/>
    <w:rsid w:val="00190B75"/>
    <w:rsid w:val="00191119"/>
    <w:rsid w:val="001915FA"/>
    <w:rsid w:val="0019170A"/>
    <w:rsid w:val="0019175E"/>
    <w:rsid w:val="00191C38"/>
    <w:rsid w:val="00192058"/>
    <w:rsid w:val="001924AF"/>
    <w:rsid w:val="001927A3"/>
    <w:rsid w:val="00192F3B"/>
    <w:rsid w:val="001937D5"/>
    <w:rsid w:val="001941DB"/>
    <w:rsid w:val="00194345"/>
    <w:rsid w:val="00194480"/>
    <w:rsid w:val="001947DC"/>
    <w:rsid w:val="001953FE"/>
    <w:rsid w:val="00195538"/>
    <w:rsid w:val="00195C38"/>
    <w:rsid w:val="00195EF1"/>
    <w:rsid w:val="00195F5F"/>
    <w:rsid w:val="00195F8C"/>
    <w:rsid w:val="00195FDF"/>
    <w:rsid w:val="001962B5"/>
    <w:rsid w:val="0019638A"/>
    <w:rsid w:val="001968BE"/>
    <w:rsid w:val="001971DD"/>
    <w:rsid w:val="0019763F"/>
    <w:rsid w:val="001977A9"/>
    <w:rsid w:val="001A0705"/>
    <w:rsid w:val="001A0C15"/>
    <w:rsid w:val="001A0F0A"/>
    <w:rsid w:val="001A122F"/>
    <w:rsid w:val="001A123E"/>
    <w:rsid w:val="001A1425"/>
    <w:rsid w:val="001A19DF"/>
    <w:rsid w:val="001A25C3"/>
    <w:rsid w:val="001A2A70"/>
    <w:rsid w:val="001A34F2"/>
    <w:rsid w:val="001A35EF"/>
    <w:rsid w:val="001A3653"/>
    <w:rsid w:val="001A37DA"/>
    <w:rsid w:val="001A3D65"/>
    <w:rsid w:val="001A40EF"/>
    <w:rsid w:val="001A43AB"/>
    <w:rsid w:val="001A4473"/>
    <w:rsid w:val="001A4677"/>
    <w:rsid w:val="001A485B"/>
    <w:rsid w:val="001A48A8"/>
    <w:rsid w:val="001A4CCD"/>
    <w:rsid w:val="001A4FBF"/>
    <w:rsid w:val="001A5099"/>
    <w:rsid w:val="001A52CB"/>
    <w:rsid w:val="001A5514"/>
    <w:rsid w:val="001A5C76"/>
    <w:rsid w:val="001A63A8"/>
    <w:rsid w:val="001A6433"/>
    <w:rsid w:val="001A6CEB"/>
    <w:rsid w:val="001A7625"/>
    <w:rsid w:val="001A76DB"/>
    <w:rsid w:val="001A77B1"/>
    <w:rsid w:val="001A79B8"/>
    <w:rsid w:val="001A7C13"/>
    <w:rsid w:val="001A7D17"/>
    <w:rsid w:val="001A7FC8"/>
    <w:rsid w:val="001B047A"/>
    <w:rsid w:val="001B04E3"/>
    <w:rsid w:val="001B066F"/>
    <w:rsid w:val="001B0A11"/>
    <w:rsid w:val="001B13BA"/>
    <w:rsid w:val="001B19DB"/>
    <w:rsid w:val="001B1A3D"/>
    <w:rsid w:val="001B1AAF"/>
    <w:rsid w:val="001B1D24"/>
    <w:rsid w:val="001B1EE0"/>
    <w:rsid w:val="001B2017"/>
    <w:rsid w:val="001B229F"/>
    <w:rsid w:val="001B248A"/>
    <w:rsid w:val="001B2494"/>
    <w:rsid w:val="001B2508"/>
    <w:rsid w:val="001B25C0"/>
    <w:rsid w:val="001B2D5A"/>
    <w:rsid w:val="001B2DE3"/>
    <w:rsid w:val="001B2EB1"/>
    <w:rsid w:val="001B2FB1"/>
    <w:rsid w:val="001B3230"/>
    <w:rsid w:val="001B3242"/>
    <w:rsid w:val="001B3244"/>
    <w:rsid w:val="001B34B8"/>
    <w:rsid w:val="001B3941"/>
    <w:rsid w:val="001B3A29"/>
    <w:rsid w:val="001B3AAC"/>
    <w:rsid w:val="001B3E3E"/>
    <w:rsid w:val="001B420A"/>
    <w:rsid w:val="001B498D"/>
    <w:rsid w:val="001B4E2F"/>
    <w:rsid w:val="001B4FBD"/>
    <w:rsid w:val="001B5DE5"/>
    <w:rsid w:val="001B5ECD"/>
    <w:rsid w:val="001B6003"/>
    <w:rsid w:val="001B6411"/>
    <w:rsid w:val="001B684E"/>
    <w:rsid w:val="001B6A90"/>
    <w:rsid w:val="001B6D9E"/>
    <w:rsid w:val="001B7065"/>
    <w:rsid w:val="001B73DC"/>
    <w:rsid w:val="001B7C48"/>
    <w:rsid w:val="001C051D"/>
    <w:rsid w:val="001C0734"/>
    <w:rsid w:val="001C085F"/>
    <w:rsid w:val="001C0EDD"/>
    <w:rsid w:val="001C11EC"/>
    <w:rsid w:val="001C15BE"/>
    <w:rsid w:val="001C1EEC"/>
    <w:rsid w:val="001C24A8"/>
    <w:rsid w:val="001C24D8"/>
    <w:rsid w:val="001C2711"/>
    <w:rsid w:val="001C2806"/>
    <w:rsid w:val="001C2A08"/>
    <w:rsid w:val="001C2D4B"/>
    <w:rsid w:val="001C32C5"/>
    <w:rsid w:val="001C3ED4"/>
    <w:rsid w:val="001C40D5"/>
    <w:rsid w:val="001C437A"/>
    <w:rsid w:val="001C4931"/>
    <w:rsid w:val="001C4C25"/>
    <w:rsid w:val="001C4EA5"/>
    <w:rsid w:val="001C4F0E"/>
    <w:rsid w:val="001C50B1"/>
    <w:rsid w:val="001C5171"/>
    <w:rsid w:val="001C5402"/>
    <w:rsid w:val="001C54A2"/>
    <w:rsid w:val="001C569F"/>
    <w:rsid w:val="001C5DE9"/>
    <w:rsid w:val="001C5F43"/>
    <w:rsid w:val="001C6218"/>
    <w:rsid w:val="001C6320"/>
    <w:rsid w:val="001C6395"/>
    <w:rsid w:val="001C63D2"/>
    <w:rsid w:val="001C6883"/>
    <w:rsid w:val="001C68AF"/>
    <w:rsid w:val="001C6EE2"/>
    <w:rsid w:val="001C785A"/>
    <w:rsid w:val="001C7B3B"/>
    <w:rsid w:val="001C7CFF"/>
    <w:rsid w:val="001C7D87"/>
    <w:rsid w:val="001D00A4"/>
    <w:rsid w:val="001D054C"/>
    <w:rsid w:val="001D066C"/>
    <w:rsid w:val="001D0B6D"/>
    <w:rsid w:val="001D0B8B"/>
    <w:rsid w:val="001D0FA6"/>
    <w:rsid w:val="001D19ED"/>
    <w:rsid w:val="001D222E"/>
    <w:rsid w:val="001D252B"/>
    <w:rsid w:val="001D2A09"/>
    <w:rsid w:val="001D2D5E"/>
    <w:rsid w:val="001D2DBB"/>
    <w:rsid w:val="001D2E39"/>
    <w:rsid w:val="001D2F9F"/>
    <w:rsid w:val="001D33FF"/>
    <w:rsid w:val="001D35CF"/>
    <w:rsid w:val="001D3D93"/>
    <w:rsid w:val="001D3F9D"/>
    <w:rsid w:val="001D4007"/>
    <w:rsid w:val="001D4E75"/>
    <w:rsid w:val="001D5093"/>
    <w:rsid w:val="001D5168"/>
    <w:rsid w:val="001D5A1C"/>
    <w:rsid w:val="001D5B05"/>
    <w:rsid w:val="001D64EE"/>
    <w:rsid w:val="001D672D"/>
    <w:rsid w:val="001D69F1"/>
    <w:rsid w:val="001D6C3C"/>
    <w:rsid w:val="001D6DFC"/>
    <w:rsid w:val="001D6E29"/>
    <w:rsid w:val="001D7076"/>
    <w:rsid w:val="001D746F"/>
    <w:rsid w:val="001D74E6"/>
    <w:rsid w:val="001D7891"/>
    <w:rsid w:val="001D79D2"/>
    <w:rsid w:val="001D7FC1"/>
    <w:rsid w:val="001E0132"/>
    <w:rsid w:val="001E045C"/>
    <w:rsid w:val="001E0506"/>
    <w:rsid w:val="001E09FE"/>
    <w:rsid w:val="001E0E17"/>
    <w:rsid w:val="001E11A7"/>
    <w:rsid w:val="001E11B5"/>
    <w:rsid w:val="001E1614"/>
    <w:rsid w:val="001E1B9F"/>
    <w:rsid w:val="001E20B9"/>
    <w:rsid w:val="001E21C7"/>
    <w:rsid w:val="001E237C"/>
    <w:rsid w:val="001E31D1"/>
    <w:rsid w:val="001E3458"/>
    <w:rsid w:val="001E34A0"/>
    <w:rsid w:val="001E34C0"/>
    <w:rsid w:val="001E3D32"/>
    <w:rsid w:val="001E404B"/>
    <w:rsid w:val="001E41CA"/>
    <w:rsid w:val="001E43D0"/>
    <w:rsid w:val="001E449D"/>
    <w:rsid w:val="001E457F"/>
    <w:rsid w:val="001E49D8"/>
    <w:rsid w:val="001E533F"/>
    <w:rsid w:val="001E5A4F"/>
    <w:rsid w:val="001E5F10"/>
    <w:rsid w:val="001E6A3E"/>
    <w:rsid w:val="001E6CFA"/>
    <w:rsid w:val="001E6E3E"/>
    <w:rsid w:val="001E70AD"/>
    <w:rsid w:val="001E7431"/>
    <w:rsid w:val="001E766E"/>
    <w:rsid w:val="001E7758"/>
    <w:rsid w:val="001E7AAE"/>
    <w:rsid w:val="001E7AD7"/>
    <w:rsid w:val="001F092C"/>
    <w:rsid w:val="001F0FA3"/>
    <w:rsid w:val="001F10EC"/>
    <w:rsid w:val="001F1623"/>
    <w:rsid w:val="001F1B67"/>
    <w:rsid w:val="001F2189"/>
    <w:rsid w:val="001F239C"/>
    <w:rsid w:val="001F2B68"/>
    <w:rsid w:val="001F305D"/>
    <w:rsid w:val="001F32F9"/>
    <w:rsid w:val="001F33C1"/>
    <w:rsid w:val="001F33D0"/>
    <w:rsid w:val="001F382D"/>
    <w:rsid w:val="001F38A8"/>
    <w:rsid w:val="001F3CCF"/>
    <w:rsid w:val="001F4231"/>
    <w:rsid w:val="001F44E5"/>
    <w:rsid w:val="001F4705"/>
    <w:rsid w:val="001F48EB"/>
    <w:rsid w:val="001F49EA"/>
    <w:rsid w:val="001F5B2E"/>
    <w:rsid w:val="001F5DDB"/>
    <w:rsid w:val="001F5F21"/>
    <w:rsid w:val="001F6198"/>
    <w:rsid w:val="001F62B5"/>
    <w:rsid w:val="001F6600"/>
    <w:rsid w:val="001F6910"/>
    <w:rsid w:val="001F6CC7"/>
    <w:rsid w:val="001F6D34"/>
    <w:rsid w:val="001F6D70"/>
    <w:rsid w:val="001F6E51"/>
    <w:rsid w:val="001F7647"/>
    <w:rsid w:val="001F7B3B"/>
    <w:rsid w:val="001F7BC5"/>
    <w:rsid w:val="001F7D0E"/>
    <w:rsid w:val="001F7F18"/>
    <w:rsid w:val="00200520"/>
    <w:rsid w:val="002008CB"/>
    <w:rsid w:val="00200AE3"/>
    <w:rsid w:val="002014AC"/>
    <w:rsid w:val="00201A94"/>
    <w:rsid w:val="002021BC"/>
    <w:rsid w:val="00202306"/>
    <w:rsid w:val="0020240E"/>
    <w:rsid w:val="00202673"/>
    <w:rsid w:val="002026E1"/>
    <w:rsid w:val="00202714"/>
    <w:rsid w:val="002028AD"/>
    <w:rsid w:val="00202EEE"/>
    <w:rsid w:val="002031B2"/>
    <w:rsid w:val="00203CA6"/>
    <w:rsid w:val="00203F22"/>
    <w:rsid w:val="00203F72"/>
    <w:rsid w:val="002041AC"/>
    <w:rsid w:val="002042E9"/>
    <w:rsid w:val="00204780"/>
    <w:rsid w:val="00204C4A"/>
    <w:rsid w:val="00204CA1"/>
    <w:rsid w:val="00205C4D"/>
    <w:rsid w:val="00206D18"/>
    <w:rsid w:val="00207434"/>
    <w:rsid w:val="0020768B"/>
    <w:rsid w:val="002079F6"/>
    <w:rsid w:val="00207A52"/>
    <w:rsid w:val="00207A8F"/>
    <w:rsid w:val="00207F61"/>
    <w:rsid w:val="00207FD7"/>
    <w:rsid w:val="0021033D"/>
    <w:rsid w:val="002108C5"/>
    <w:rsid w:val="00210D25"/>
    <w:rsid w:val="00211511"/>
    <w:rsid w:val="002121F6"/>
    <w:rsid w:val="002124D3"/>
    <w:rsid w:val="0021349A"/>
    <w:rsid w:val="00213807"/>
    <w:rsid w:val="002138C8"/>
    <w:rsid w:val="00213939"/>
    <w:rsid w:val="00213D62"/>
    <w:rsid w:val="00214396"/>
    <w:rsid w:val="002146D7"/>
    <w:rsid w:val="00214709"/>
    <w:rsid w:val="00214770"/>
    <w:rsid w:val="00214D26"/>
    <w:rsid w:val="00214F57"/>
    <w:rsid w:val="00214FB7"/>
    <w:rsid w:val="002151E5"/>
    <w:rsid w:val="00215252"/>
    <w:rsid w:val="00215341"/>
    <w:rsid w:val="00215AAA"/>
    <w:rsid w:val="00216120"/>
    <w:rsid w:val="0021621C"/>
    <w:rsid w:val="002162BA"/>
    <w:rsid w:val="00216938"/>
    <w:rsid w:val="00216A9C"/>
    <w:rsid w:val="00216ADA"/>
    <w:rsid w:val="00216E0D"/>
    <w:rsid w:val="00216EA2"/>
    <w:rsid w:val="00216ECB"/>
    <w:rsid w:val="00216F60"/>
    <w:rsid w:val="00216F6C"/>
    <w:rsid w:val="002173C6"/>
    <w:rsid w:val="00217C0B"/>
    <w:rsid w:val="0022002E"/>
    <w:rsid w:val="002204C4"/>
    <w:rsid w:val="0022054A"/>
    <w:rsid w:val="0022094A"/>
    <w:rsid w:val="00220BF3"/>
    <w:rsid w:val="00220FB3"/>
    <w:rsid w:val="002219B8"/>
    <w:rsid w:val="00221CD3"/>
    <w:rsid w:val="00222243"/>
    <w:rsid w:val="00222C95"/>
    <w:rsid w:val="00222D5A"/>
    <w:rsid w:val="00222ECC"/>
    <w:rsid w:val="00223551"/>
    <w:rsid w:val="002237D3"/>
    <w:rsid w:val="0022386A"/>
    <w:rsid w:val="00223CD4"/>
    <w:rsid w:val="002241F6"/>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A24"/>
    <w:rsid w:val="00230A4B"/>
    <w:rsid w:val="00230CE5"/>
    <w:rsid w:val="00230EDD"/>
    <w:rsid w:val="00230F28"/>
    <w:rsid w:val="002312E2"/>
    <w:rsid w:val="002314C0"/>
    <w:rsid w:val="0023156A"/>
    <w:rsid w:val="00231829"/>
    <w:rsid w:val="00231C2D"/>
    <w:rsid w:val="00232780"/>
    <w:rsid w:val="00232EC2"/>
    <w:rsid w:val="00233434"/>
    <w:rsid w:val="002338DF"/>
    <w:rsid w:val="002339DF"/>
    <w:rsid w:val="00233E56"/>
    <w:rsid w:val="00233EDF"/>
    <w:rsid w:val="00234B40"/>
    <w:rsid w:val="00234ECF"/>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BF9"/>
    <w:rsid w:val="00237F43"/>
    <w:rsid w:val="00237FB6"/>
    <w:rsid w:val="0024003B"/>
    <w:rsid w:val="00240227"/>
    <w:rsid w:val="00240584"/>
    <w:rsid w:val="0024063E"/>
    <w:rsid w:val="00240F11"/>
    <w:rsid w:val="00240F50"/>
    <w:rsid w:val="00241082"/>
    <w:rsid w:val="002410D4"/>
    <w:rsid w:val="00241341"/>
    <w:rsid w:val="00241AC9"/>
    <w:rsid w:val="00242F4E"/>
    <w:rsid w:val="00243032"/>
    <w:rsid w:val="00243247"/>
    <w:rsid w:val="002433AD"/>
    <w:rsid w:val="00243504"/>
    <w:rsid w:val="002438C2"/>
    <w:rsid w:val="00243AE9"/>
    <w:rsid w:val="00243F25"/>
    <w:rsid w:val="00244675"/>
    <w:rsid w:val="002447BE"/>
    <w:rsid w:val="0024486C"/>
    <w:rsid w:val="0024489E"/>
    <w:rsid w:val="0024492C"/>
    <w:rsid w:val="00244994"/>
    <w:rsid w:val="00244B80"/>
    <w:rsid w:val="00244C68"/>
    <w:rsid w:val="00244FEC"/>
    <w:rsid w:val="002452FE"/>
    <w:rsid w:val="002453D4"/>
    <w:rsid w:val="00245461"/>
    <w:rsid w:val="002456D0"/>
    <w:rsid w:val="00245790"/>
    <w:rsid w:val="00245843"/>
    <w:rsid w:val="00245D73"/>
    <w:rsid w:val="0024640E"/>
    <w:rsid w:val="002464E0"/>
    <w:rsid w:val="002465A3"/>
    <w:rsid w:val="0024694A"/>
    <w:rsid w:val="00246A82"/>
    <w:rsid w:val="002472B7"/>
    <w:rsid w:val="00247316"/>
    <w:rsid w:val="00247483"/>
    <w:rsid w:val="00247655"/>
    <w:rsid w:val="002478D0"/>
    <w:rsid w:val="0024799C"/>
    <w:rsid w:val="00247A4A"/>
    <w:rsid w:val="00247CAB"/>
    <w:rsid w:val="002500FB"/>
    <w:rsid w:val="002504D8"/>
    <w:rsid w:val="002510B9"/>
    <w:rsid w:val="0025143C"/>
    <w:rsid w:val="002519F7"/>
    <w:rsid w:val="00252477"/>
    <w:rsid w:val="002529A9"/>
    <w:rsid w:val="0025312F"/>
    <w:rsid w:val="0025369B"/>
    <w:rsid w:val="002536FA"/>
    <w:rsid w:val="0025370E"/>
    <w:rsid w:val="00253A85"/>
    <w:rsid w:val="00253BAD"/>
    <w:rsid w:val="00253BB4"/>
    <w:rsid w:val="00253D69"/>
    <w:rsid w:val="002545D9"/>
    <w:rsid w:val="00254BD5"/>
    <w:rsid w:val="00255220"/>
    <w:rsid w:val="00255879"/>
    <w:rsid w:val="002558D9"/>
    <w:rsid w:val="00255939"/>
    <w:rsid w:val="0025597F"/>
    <w:rsid w:val="00255C52"/>
    <w:rsid w:val="00255E93"/>
    <w:rsid w:val="00256106"/>
    <w:rsid w:val="002564A0"/>
    <w:rsid w:val="0025687F"/>
    <w:rsid w:val="00256973"/>
    <w:rsid w:val="00256BD5"/>
    <w:rsid w:val="00256C46"/>
    <w:rsid w:val="00256EDD"/>
    <w:rsid w:val="00256FD9"/>
    <w:rsid w:val="0025729E"/>
    <w:rsid w:val="00257869"/>
    <w:rsid w:val="002578AB"/>
    <w:rsid w:val="00257937"/>
    <w:rsid w:val="002579E6"/>
    <w:rsid w:val="00257BEB"/>
    <w:rsid w:val="00257C85"/>
    <w:rsid w:val="00257D1C"/>
    <w:rsid w:val="00260204"/>
    <w:rsid w:val="0026080D"/>
    <w:rsid w:val="00260F0E"/>
    <w:rsid w:val="002611EC"/>
    <w:rsid w:val="00261204"/>
    <w:rsid w:val="00261403"/>
    <w:rsid w:val="00261553"/>
    <w:rsid w:val="00261789"/>
    <w:rsid w:val="002617CD"/>
    <w:rsid w:val="002618BF"/>
    <w:rsid w:val="00261951"/>
    <w:rsid w:val="00261BF8"/>
    <w:rsid w:val="00261D12"/>
    <w:rsid w:val="00261F23"/>
    <w:rsid w:val="00261F88"/>
    <w:rsid w:val="00261FAF"/>
    <w:rsid w:val="00262B07"/>
    <w:rsid w:val="00262B57"/>
    <w:rsid w:val="00262D46"/>
    <w:rsid w:val="00263488"/>
    <w:rsid w:val="00264809"/>
    <w:rsid w:val="00264A27"/>
    <w:rsid w:val="00265358"/>
    <w:rsid w:val="002654C6"/>
    <w:rsid w:val="002655C1"/>
    <w:rsid w:val="002656AC"/>
    <w:rsid w:val="00265700"/>
    <w:rsid w:val="00265956"/>
    <w:rsid w:val="002659E7"/>
    <w:rsid w:val="00265E3C"/>
    <w:rsid w:val="00265E59"/>
    <w:rsid w:val="002660A5"/>
    <w:rsid w:val="00266B4A"/>
    <w:rsid w:val="00266F89"/>
    <w:rsid w:val="00267332"/>
    <w:rsid w:val="00267454"/>
    <w:rsid w:val="0026777F"/>
    <w:rsid w:val="00267A29"/>
    <w:rsid w:val="00270235"/>
    <w:rsid w:val="00270B2A"/>
    <w:rsid w:val="00270EAF"/>
    <w:rsid w:val="002712B0"/>
    <w:rsid w:val="00271405"/>
    <w:rsid w:val="00271B91"/>
    <w:rsid w:val="00271E51"/>
    <w:rsid w:val="00271F76"/>
    <w:rsid w:val="00271FDF"/>
    <w:rsid w:val="00272426"/>
    <w:rsid w:val="00273197"/>
    <w:rsid w:val="002731E1"/>
    <w:rsid w:val="002736A4"/>
    <w:rsid w:val="002737EB"/>
    <w:rsid w:val="00273840"/>
    <w:rsid w:val="00273B6D"/>
    <w:rsid w:val="00273F9F"/>
    <w:rsid w:val="0027412B"/>
    <w:rsid w:val="00274292"/>
    <w:rsid w:val="002745A5"/>
    <w:rsid w:val="00274829"/>
    <w:rsid w:val="0027494A"/>
    <w:rsid w:val="002758CD"/>
    <w:rsid w:val="002758F2"/>
    <w:rsid w:val="00275EE3"/>
    <w:rsid w:val="00276C33"/>
    <w:rsid w:val="00276DDB"/>
    <w:rsid w:val="00276F11"/>
    <w:rsid w:val="0027732F"/>
    <w:rsid w:val="00277A24"/>
    <w:rsid w:val="002804D9"/>
    <w:rsid w:val="002809EA"/>
    <w:rsid w:val="00280A37"/>
    <w:rsid w:val="00280CCB"/>
    <w:rsid w:val="0028115A"/>
    <w:rsid w:val="00281516"/>
    <w:rsid w:val="00281A6A"/>
    <w:rsid w:val="0028200F"/>
    <w:rsid w:val="002823B9"/>
    <w:rsid w:val="0028288F"/>
    <w:rsid w:val="00283295"/>
    <w:rsid w:val="00283C2F"/>
    <w:rsid w:val="00283C3B"/>
    <w:rsid w:val="00283DBC"/>
    <w:rsid w:val="00283FA5"/>
    <w:rsid w:val="002844AF"/>
    <w:rsid w:val="00284509"/>
    <w:rsid w:val="0028479B"/>
    <w:rsid w:val="00284C58"/>
    <w:rsid w:val="00284D73"/>
    <w:rsid w:val="00284E7C"/>
    <w:rsid w:val="00284FA2"/>
    <w:rsid w:val="00284FD0"/>
    <w:rsid w:val="002856A5"/>
    <w:rsid w:val="00285C99"/>
    <w:rsid w:val="00285EF1"/>
    <w:rsid w:val="002862C1"/>
    <w:rsid w:val="002870E1"/>
    <w:rsid w:val="00287286"/>
    <w:rsid w:val="0028750A"/>
    <w:rsid w:val="002877B9"/>
    <w:rsid w:val="002878EC"/>
    <w:rsid w:val="0028791E"/>
    <w:rsid w:val="00290602"/>
    <w:rsid w:val="00290B88"/>
    <w:rsid w:val="00290F21"/>
    <w:rsid w:val="00291159"/>
    <w:rsid w:val="00291404"/>
    <w:rsid w:val="00291794"/>
    <w:rsid w:val="0029215B"/>
    <w:rsid w:val="00292F26"/>
    <w:rsid w:val="00293282"/>
    <w:rsid w:val="00293356"/>
    <w:rsid w:val="00293895"/>
    <w:rsid w:val="00293B4F"/>
    <w:rsid w:val="00293C4D"/>
    <w:rsid w:val="00293CF0"/>
    <w:rsid w:val="0029403E"/>
    <w:rsid w:val="0029453C"/>
    <w:rsid w:val="0029460A"/>
    <w:rsid w:val="00294D8C"/>
    <w:rsid w:val="00294E1D"/>
    <w:rsid w:val="00294F4E"/>
    <w:rsid w:val="0029502D"/>
    <w:rsid w:val="0029523F"/>
    <w:rsid w:val="00295585"/>
    <w:rsid w:val="00295E7C"/>
    <w:rsid w:val="00296003"/>
    <w:rsid w:val="0029604A"/>
    <w:rsid w:val="00296091"/>
    <w:rsid w:val="002964C5"/>
    <w:rsid w:val="00296993"/>
    <w:rsid w:val="00296AB2"/>
    <w:rsid w:val="002970EA"/>
    <w:rsid w:val="002973F1"/>
    <w:rsid w:val="002974AD"/>
    <w:rsid w:val="002975A8"/>
    <w:rsid w:val="002979F1"/>
    <w:rsid w:val="00297DB9"/>
    <w:rsid w:val="00297ED1"/>
    <w:rsid w:val="002A0CAA"/>
    <w:rsid w:val="002A0ECA"/>
    <w:rsid w:val="002A1866"/>
    <w:rsid w:val="002A2466"/>
    <w:rsid w:val="002A24AC"/>
    <w:rsid w:val="002A25DF"/>
    <w:rsid w:val="002A2694"/>
    <w:rsid w:val="002A26A2"/>
    <w:rsid w:val="002A2A7E"/>
    <w:rsid w:val="002A2ADC"/>
    <w:rsid w:val="002A2C50"/>
    <w:rsid w:val="002A359F"/>
    <w:rsid w:val="002A387A"/>
    <w:rsid w:val="002A3AFA"/>
    <w:rsid w:val="002A3C10"/>
    <w:rsid w:val="002A4345"/>
    <w:rsid w:val="002A4842"/>
    <w:rsid w:val="002A4ADA"/>
    <w:rsid w:val="002A5848"/>
    <w:rsid w:val="002A6354"/>
    <w:rsid w:val="002A6540"/>
    <w:rsid w:val="002A66AC"/>
    <w:rsid w:val="002A68B7"/>
    <w:rsid w:val="002A7074"/>
    <w:rsid w:val="002A7356"/>
    <w:rsid w:val="002A7714"/>
    <w:rsid w:val="002A7B9C"/>
    <w:rsid w:val="002A7EC3"/>
    <w:rsid w:val="002B0202"/>
    <w:rsid w:val="002B05FD"/>
    <w:rsid w:val="002B0DE1"/>
    <w:rsid w:val="002B0F44"/>
    <w:rsid w:val="002B11E1"/>
    <w:rsid w:val="002B122E"/>
    <w:rsid w:val="002B1356"/>
    <w:rsid w:val="002B1649"/>
    <w:rsid w:val="002B16B7"/>
    <w:rsid w:val="002B1902"/>
    <w:rsid w:val="002B22B5"/>
    <w:rsid w:val="002B26B9"/>
    <w:rsid w:val="002B3281"/>
    <w:rsid w:val="002B35E2"/>
    <w:rsid w:val="002B379E"/>
    <w:rsid w:val="002B398F"/>
    <w:rsid w:val="002B3DD7"/>
    <w:rsid w:val="002B3EC2"/>
    <w:rsid w:val="002B42FD"/>
    <w:rsid w:val="002B431A"/>
    <w:rsid w:val="002B4694"/>
    <w:rsid w:val="002B4838"/>
    <w:rsid w:val="002B4D0E"/>
    <w:rsid w:val="002B4D4F"/>
    <w:rsid w:val="002B4EAA"/>
    <w:rsid w:val="002B5095"/>
    <w:rsid w:val="002B5312"/>
    <w:rsid w:val="002B53BA"/>
    <w:rsid w:val="002B595D"/>
    <w:rsid w:val="002B5C94"/>
    <w:rsid w:val="002B5EBC"/>
    <w:rsid w:val="002B6078"/>
    <w:rsid w:val="002B6095"/>
    <w:rsid w:val="002B637B"/>
    <w:rsid w:val="002B6514"/>
    <w:rsid w:val="002B700B"/>
    <w:rsid w:val="002B7398"/>
    <w:rsid w:val="002B741A"/>
    <w:rsid w:val="002B762F"/>
    <w:rsid w:val="002B7CCB"/>
    <w:rsid w:val="002C0333"/>
    <w:rsid w:val="002C0490"/>
    <w:rsid w:val="002C0689"/>
    <w:rsid w:val="002C08CB"/>
    <w:rsid w:val="002C0B8D"/>
    <w:rsid w:val="002C10EF"/>
    <w:rsid w:val="002C1220"/>
    <w:rsid w:val="002C13F2"/>
    <w:rsid w:val="002C17E3"/>
    <w:rsid w:val="002C25B6"/>
    <w:rsid w:val="002C2BF1"/>
    <w:rsid w:val="002C33B5"/>
    <w:rsid w:val="002C39CF"/>
    <w:rsid w:val="002C3EFB"/>
    <w:rsid w:val="002C3F95"/>
    <w:rsid w:val="002C40DE"/>
    <w:rsid w:val="002C420C"/>
    <w:rsid w:val="002C497E"/>
    <w:rsid w:val="002C49C6"/>
    <w:rsid w:val="002C4B5C"/>
    <w:rsid w:val="002C516F"/>
    <w:rsid w:val="002C5A30"/>
    <w:rsid w:val="002C5F59"/>
    <w:rsid w:val="002C6048"/>
    <w:rsid w:val="002C617A"/>
    <w:rsid w:val="002C67E5"/>
    <w:rsid w:val="002C73BC"/>
    <w:rsid w:val="002C744D"/>
    <w:rsid w:val="002C7660"/>
    <w:rsid w:val="002C7ADA"/>
    <w:rsid w:val="002C7C9D"/>
    <w:rsid w:val="002D0237"/>
    <w:rsid w:val="002D0536"/>
    <w:rsid w:val="002D0626"/>
    <w:rsid w:val="002D06F8"/>
    <w:rsid w:val="002D0F2D"/>
    <w:rsid w:val="002D15AC"/>
    <w:rsid w:val="002D1C8D"/>
    <w:rsid w:val="002D20FE"/>
    <w:rsid w:val="002D213C"/>
    <w:rsid w:val="002D27ED"/>
    <w:rsid w:val="002D2A8D"/>
    <w:rsid w:val="002D2C3F"/>
    <w:rsid w:val="002D2DE6"/>
    <w:rsid w:val="002D2EF5"/>
    <w:rsid w:val="002D3118"/>
    <w:rsid w:val="002D3573"/>
    <w:rsid w:val="002D37F8"/>
    <w:rsid w:val="002D38DB"/>
    <w:rsid w:val="002D3989"/>
    <w:rsid w:val="002D3B62"/>
    <w:rsid w:val="002D3E56"/>
    <w:rsid w:val="002D44A8"/>
    <w:rsid w:val="002D44D0"/>
    <w:rsid w:val="002D45AF"/>
    <w:rsid w:val="002D45C8"/>
    <w:rsid w:val="002D4A02"/>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B91"/>
    <w:rsid w:val="002D7C14"/>
    <w:rsid w:val="002E0378"/>
    <w:rsid w:val="002E04E9"/>
    <w:rsid w:val="002E04F8"/>
    <w:rsid w:val="002E0B46"/>
    <w:rsid w:val="002E10D6"/>
    <w:rsid w:val="002E16C5"/>
    <w:rsid w:val="002E196C"/>
    <w:rsid w:val="002E1A2E"/>
    <w:rsid w:val="002E1B97"/>
    <w:rsid w:val="002E1BFB"/>
    <w:rsid w:val="002E1C2C"/>
    <w:rsid w:val="002E2D02"/>
    <w:rsid w:val="002E2D14"/>
    <w:rsid w:val="002E2EE7"/>
    <w:rsid w:val="002E30A9"/>
    <w:rsid w:val="002E3231"/>
    <w:rsid w:val="002E3622"/>
    <w:rsid w:val="002E36AA"/>
    <w:rsid w:val="002E3C9E"/>
    <w:rsid w:val="002E3D12"/>
    <w:rsid w:val="002E4BB8"/>
    <w:rsid w:val="002E4D74"/>
    <w:rsid w:val="002E4D9D"/>
    <w:rsid w:val="002E4D9E"/>
    <w:rsid w:val="002E5164"/>
    <w:rsid w:val="002E52ED"/>
    <w:rsid w:val="002E53BC"/>
    <w:rsid w:val="002E5C9A"/>
    <w:rsid w:val="002E6543"/>
    <w:rsid w:val="002E65C3"/>
    <w:rsid w:val="002E6861"/>
    <w:rsid w:val="002E6D2F"/>
    <w:rsid w:val="002E771C"/>
    <w:rsid w:val="002E79D9"/>
    <w:rsid w:val="002E7BA8"/>
    <w:rsid w:val="002E7D9E"/>
    <w:rsid w:val="002E7F4F"/>
    <w:rsid w:val="002F0231"/>
    <w:rsid w:val="002F0633"/>
    <w:rsid w:val="002F0BAB"/>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4CF6"/>
    <w:rsid w:val="002F5054"/>
    <w:rsid w:val="002F528C"/>
    <w:rsid w:val="002F5A6C"/>
    <w:rsid w:val="002F5B87"/>
    <w:rsid w:val="002F5D9E"/>
    <w:rsid w:val="002F5F45"/>
    <w:rsid w:val="002F6499"/>
    <w:rsid w:val="002F65B1"/>
    <w:rsid w:val="002F68BB"/>
    <w:rsid w:val="002F6924"/>
    <w:rsid w:val="002F6ABC"/>
    <w:rsid w:val="002F6AD7"/>
    <w:rsid w:val="002F7077"/>
    <w:rsid w:val="002F76B2"/>
    <w:rsid w:val="002F7D37"/>
    <w:rsid w:val="002F7D80"/>
    <w:rsid w:val="00300AC1"/>
    <w:rsid w:val="00300D21"/>
    <w:rsid w:val="003012CB"/>
    <w:rsid w:val="00301601"/>
    <w:rsid w:val="0030173B"/>
    <w:rsid w:val="00301DA2"/>
    <w:rsid w:val="00302418"/>
    <w:rsid w:val="003027D7"/>
    <w:rsid w:val="00302C59"/>
    <w:rsid w:val="003030C3"/>
    <w:rsid w:val="0030371F"/>
    <w:rsid w:val="00303754"/>
    <w:rsid w:val="00303C96"/>
    <w:rsid w:val="00303D5B"/>
    <w:rsid w:val="00303DD2"/>
    <w:rsid w:val="00304183"/>
    <w:rsid w:val="003047A8"/>
    <w:rsid w:val="003047C5"/>
    <w:rsid w:val="00305476"/>
    <w:rsid w:val="003057AA"/>
    <w:rsid w:val="003057F9"/>
    <w:rsid w:val="0030592E"/>
    <w:rsid w:val="00305992"/>
    <w:rsid w:val="00306030"/>
    <w:rsid w:val="00307569"/>
    <w:rsid w:val="00307DFB"/>
    <w:rsid w:val="00310B78"/>
    <w:rsid w:val="00310CCC"/>
    <w:rsid w:val="00310D8D"/>
    <w:rsid w:val="0031131C"/>
    <w:rsid w:val="003113EA"/>
    <w:rsid w:val="00311520"/>
    <w:rsid w:val="00311829"/>
    <w:rsid w:val="00311C2F"/>
    <w:rsid w:val="00311F8F"/>
    <w:rsid w:val="00312186"/>
    <w:rsid w:val="003121C1"/>
    <w:rsid w:val="003127B5"/>
    <w:rsid w:val="003129F3"/>
    <w:rsid w:val="003131F0"/>
    <w:rsid w:val="003134D3"/>
    <w:rsid w:val="003137AA"/>
    <w:rsid w:val="0031389C"/>
    <w:rsid w:val="00313A85"/>
    <w:rsid w:val="00314D70"/>
    <w:rsid w:val="00315236"/>
    <w:rsid w:val="0031536D"/>
    <w:rsid w:val="003158D3"/>
    <w:rsid w:val="00315931"/>
    <w:rsid w:val="00315B6B"/>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40"/>
    <w:rsid w:val="00323090"/>
    <w:rsid w:val="00324881"/>
    <w:rsid w:val="00324930"/>
    <w:rsid w:val="00324FAB"/>
    <w:rsid w:val="003251E7"/>
    <w:rsid w:val="003255DC"/>
    <w:rsid w:val="0032573C"/>
    <w:rsid w:val="00325D00"/>
    <w:rsid w:val="0032618C"/>
    <w:rsid w:val="003261D3"/>
    <w:rsid w:val="0032665C"/>
    <w:rsid w:val="00326AA3"/>
    <w:rsid w:val="00326ADF"/>
    <w:rsid w:val="00326D6A"/>
    <w:rsid w:val="003272A8"/>
    <w:rsid w:val="003273C4"/>
    <w:rsid w:val="0032779D"/>
    <w:rsid w:val="00327FD5"/>
    <w:rsid w:val="003301ED"/>
    <w:rsid w:val="00330456"/>
    <w:rsid w:val="00330571"/>
    <w:rsid w:val="00330E03"/>
    <w:rsid w:val="00331523"/>
    <w:rsid w:val="003316B6"/>
    <w:rsid w:val="003319F5"/>
    <w:rsid w:val="003322B5"/>
    <w:rsid w:val="00332409"/>
    <w:rsid w:val="003326A7"/>
    <w:rsid w:val="00332A5E"/>
    <w:rsid w:val="00332B34"/>
    <w:rsid w:val="00332D5D"/>
    <w:rsid w:val="00332E62"/>
    <w:rsid w:val="00333189"/>
    <w:rsid w:val="003333D4"/>
    <w:rsid w:val="003337CD"/>
    <w:rsid w:val="00333A6C"/>
    <w:rsid w:val="00333CBB"/>
    <w:rsid w:val="00333EB5"/>
    <w:rsid w:val="00334735"/>
    <w:rsid w:val="00334CE1"/>
    <w:rsid w:val="00334FA7"/>
    <w:rsid w:val="0033501F"/>
    <w:rsid w:val="0033552F"/>
    <w:rsid w:val="0033578D"/>
    <w:rsid w:val="00335900"/>
    <w:rsid w:val="0033600B"/>
    <w:rsid w:val="003368BC"/>
    <w:rsid w:val="00336EA8"/>
    <w:rsid w:val="003375BA"/>
    <w:rsid w:val="00337638"/>
    <w:rsid w:val="00337668"/>
    <w:rsid w:val="003379FE"/>
    <w:rsid w:val="00337C6C"/>
    <w:rsid w:val="0034008D"/>
    <w:rsid w:val="00340264"/>
    <w:rsid w:val="00340306"/>
    <w:rsid w:val="00340456"/>
    <w:rsid w:val="003404FE"/>
    <w:rsid w:val="003405AC"/>
    <w:rsid w:val="00340909"/>
    <w:rsid w:val="003409C7"/>
    <w:rsid w:val="00340C7A"/>
    <w:rsid w:val="00341D26"/>
    <w:rsid w:val="00341F25"/>
    <w:rsid w:val="0034209D"/>
    <w:rsid w:val="00342642"/>
    <w:rsid w:val="003427C3"/>
    <w:rsid w:val="0034288B"/>
    <w:rsid w:val="00342BE9"/>
    <w:rsid w:val="00342E3E"/>
    <w:rsid w:val="00342E88"/>
    <w:rsid w:val="00343158"/>
    <w:rsid w:val="0034328D"/>
    <w:rsid w:val="00343992"/>
    <w:rsid w:val="00343DEB"/>
    <w:rsid w:val="00343ECB"/>
    <w:rsid w:val="00344084"/>
    <w:rsid w:val="0034451D"/>
    <w:rsid w:val="00344575"/>
    <w:rsid w:val="0034459A"/>
    <w:rsid w:val="003454FF"/>
    <w:rsid w:val="003455A6"/>
    <w:rsid w:val="003457AF"/>
    <w:rsid w:val="0034589F"/>
    <w:rsid w:val="00345991"/>
    <w:rsid w:val="00345F67"/>
    <w:rsid w:val="00345FE3"/>
    <w:rsid w:val="0034601E"/>
    <w:rsid w:val="003465FB"/>
    <w:rsid w:val="00346A38"/>
    <w:rsid w:val="00346DF1"/>
    <w:rsid w:val="003471D4"/>
    <w:rsid w:val="003474AD"/>
    <w:rsid w:val="00347777"/>
    <w:rsid w:val="0034788B"/>
    <w:rsid w:val="00350477"/>
    <w:rsid w:val="003505BA"/>
    <w:rsid w:val="00350872"/>
    <w:rsid w:val="00350987"/>
    <w:rsid w:val="00350BA6"/>
    <w:rsid w:val="00350D9A"/>
    <w:rsid w:val="00350FD1"/>
    <w:rsid w:val="00351035"/>
    <w:rsid w:val="003510AD"/>
    <w:rsid w:val="0035157D"/>
    <w:rsid w:val="00351BE1"/>
    <w:rsid w:val="0035286C"/>
    <w:rsid w:val="003529AF"/>
    <w:rsid w:val="00352CAD"/>
    <w:rsid w:val="003530CD"/>
    <w:rsid w:val="003534FD"/>
    <w:rsid w:val="00353813"/>
    <w:rsid w:val="00354C6E"/>
    <w:rsid w:val="003555D5"/>
    <w:rsid w:val="00355947"/>
    <w:rsid w:val="00355962"/>
    <w:rsid w:val="00355D2E"/>
    <w:rsid w:val="00355E6D"/>
    <w:rsid w:val="00356227"/>
    <w:rsid w:val="00356CE8"/>
    <w:rsid w:val="00356EF5"/>
    <w:rsid w:val="0035709F"/>
    <w:rsid w:val="00357261"/>
    <w:rsid w:val="003572CC"/>
    <w:rsid w:val="00357465"/>
    <w:rsid w:val="00357C32"/>
    <w:rsid w:val="00357E1F"/>
    <w:rsid w:val="00360088"/>
    <w:rsid w:val="003610E6"/>
    <w:rsid w:val="00361364"/>
    <w:rsid w:val="00361CEC"/>
    <w:rsid w:val="00361F55"/>
    <w:rsid w:val="003621D5"/>
    <w:rsid w:val="003622A1"/>
    <w:rsid w:val="003629F6"/>
    <w:rsid w:val="00362C1F"/>
    <w:rsid w:val="0036332F"/>
    <w:rsid w:val="003638E5"/>
    <w:rsid w:val="00363F9C"/>
    <w:rsid w:val="00364237"/>
    <w:rsid w:val="0036429C"/>
    <w:rsid w:val="00364451"/>
    <w:rsid w:val="00364A48"/>
    <w:rsid w:val="00364C6C"/>
    <w:rsid w:val="003651A3"/>
    <w:rsid w:val="00365D94"/>
    <w:rsid w:val="003660B3"/>
    <w:rsid w:val="003662C2"/>
    <w:rsid w:val="003663A0"/>
    <w:rsid w:val="003663C8"/>
    <w:rsid w:val="00366ACA"/>
    <w:rsid w:val="00366D99"/>
    <w:rsid w:val="00366F7F"/>
    <w:rsid w:val="003671D2"/>
    <w:rsid w:val="0036743F"/>
    <w:rsid w:val="00367440"/>
    <w:rsid w:val="00367708"/>
    <w:rsid w:val="00367D81"/>
    <w:rsid w:val="00367E4C"/>
    <w:rsid w:val="00367F53"/>
    <w:rsid w:val="00370036"/>
    <w:rsid w:val="00370D12"/>
    <w:rsid w:val="0037121D"/>
    <w:rsid w:val="00371759"/>
    <w:rsid w:val="00371F31"/>
    <w:rsid w:val="00371FD5"/>
    <w:rsid w:val="0037204E"/>
    <w:rsid w:val="00372362"/>
    <w:rsid w:val="003723F1"/>
    <w:rsid w:val="00372672"/>
    <w:rsid w:val="003727DC"/>
    <w:rsid w:val="00372EDD"/>
    <w:rsid w:val="00373003"/>
    <w:rsid w:val="00373368"/>
    <w:rsid w:val="00373778"/>
    <w:rsid w:val="00373A2D"/>
    <w:rsid w:val="00373E74"/>
    <w:rsid w:val="0037410C"/>
    <w:rsid w:val="003744FE"/>
    <w:rsid w:val="003745FB"/>
    <w:rsid w:val="0037475B"/>
    <w:rsid w:val="00374C52"/>
    <w:rsid w:val="0037541A"/>
    <w:rsid w:val="003762F8"/>
    <w:rsid w:val="0037701B"/>
    <w:rsid w:val="00377589"/>
    <w:rsid w:val="00377770"/>
    <w:rsid w:val="003777CB"/>
    <w:rsid w:val="00377A2E"/>
    <w:rsid w:val="00380957"/>
    <w:rsid w:val="00380AED"/>
    <w:rsid w:val="00381743"/>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AFF"/>
    <w:rsid w:val="00385CAD"/>
    <w:rsid w:val="00386059"/>
    <w:rsid w:val="00386394"/>
    <w:rsid w:val="0038640C"/>
    <w:rsid w:val="00386BAA"/>
    <w:rsid w:val="00386DCD"/>
    <w:rsid w:val="00386E03"/>
    <w:rsid w:val="003874C1"/>
    <w:rsid w:val="0038775C"/>
    <w:rsid w:val="0038779C"/>
    <w:rsid w:val="0039063C"/>
    <w:rsid w:val="00390AED"/>
    <w:rsid w:val="00390AFD"/>
    <w:rsid w:val="00390C53"/>
    <w:rsid w:val="00390EA7"/>
    <w:rsid w:val="00391AFA"/>
    <w:rsid w:val="00391D4E"/>
    <w:rsid w:val="00391E9E"/>
    <w:rsid w:val="003925AC"/>
    <w:rsid w:val="00392616"/>
    <w:rsid w:val="003928CE"/>
    <w:rsid w:val="00392EFA"/>
    <w:rsid w:val="0039336B"/>
    <w:rsid w:val="00393620"/>
    <w:rsid w:val="0039382C"/>
    <w:rsid w:val="0039393D"/>
    <w:rsid w:val="00394FA6"/>
    <w:rsid w:val="003953C8"/>
    <w:rsid w:val="00395427"/>
    <w:rsid w:val="0039542B"/>
    <w:rsid w:val="003954B8"/>
    <w:rsid w:val="00395895"/>
    <w:rsid w:val="00395BAC"/>
    <w:rsid w:val="00395DF9"/>
    <w:rsid w:val="00395F6C"/>
    <w:rsid w:val="003962A7"/>
    <w:rsid w:val="003962BB"/>
    <w:rsid w:val="00396551"/>
    <w:rsid w:val="003967E2"/>
    <w:rsid w:val="0039698A"/>
    <w:rsid w:val="00397190"/>
    <w:rsid w:val="0039736A"/>
    <w:rsid w:val="003975E9"/>
    <w:rsid w:val="003979E7"/>
    <w:rsid w:val="00397A49"/>
    <w:rsid w:val="00397B87"/>
    <w:rsid w:val="00397BED"/>
    <w:rsid w:val="003A07D8"/>
    <w:rsid w:val="003A08E6"/>
    <w:rsid w:val="003A0A07"/>
    <w:rsid w:val="003A0E27"/>
    <w:rsid w:val="003A162A"/>
    <w:rsid w:val="003A16C6"/>
    <w:rsid w:val="003A1E1E"/>
    <w:rsid w:val="003A1F74"/>
    <w:rsid w:val="003A2437"/>
    <w:rsid w:val="003A26BD"/>
    <w:rsid w:val="003A26EB"/>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9F7"/>
    <w:rsid w:val="003B0A73"/>
    <w:rsid w:val="003B0ED5"/>
    <w:rsid w:val="003B1047"/>
    <w:rsid w:val="003B1191"/>
    <w:rsid w:val="003B1236"/>
    <w:rsid w:val="003B167A"/>
    <w:rsid w:val="003B1995"/>
    <w:rsid w:val="003B20B6"/>
    <w:rsid w:val="003B27FD"/>
    <w:rsid w:val="003B2D84"/>
    <w:rsid w:val="003B2FC0"/>
    <w:rsid w:val="003B318B"/>
    <w:rsid w:val="003B3235"/>
    <w:rsid w:val="003B34FC"/>
    <w:rsid w:val="003B3981"/>
    <w:rsid w:val="003B3D78"/>
    <w:rsid w:val="003B3E4B"/>
    <w:rsid w:val="003B3EA2"/>
    <w:rsid w:val="003B486C"/>
    <w:rsid w:val="003B4A67"/>
    <w:rsid w:val="003B4E69"/>
    <w:rsid w:val="003B5059"/>
    <w:rsid w:val="003B5193"/>
    <w:rsid w:val="003B5787"/>
    <w:rsid w:val="003B5A19"/>
    <w:rsid w:val="003B5AB2"/>
    <w:rsid w:val="003B5B84"/>
    <w:rsid w:val="003B605B"/>
    <w:rsid w:val="003B6137"/>
    <w:rsid w:val="003B68EC"/>
    <w:rsid w:val="003B6B39"/>
    <w:rsid w:val="003B6B71"/>
    <w:rsid w:val="003B6F8F"/>
    <w:rsid w:val="003B6FBB"/>
    <w:rsid w:val="003B75A5"/>
    <w:rsid w:val="003B7CD1"/>
    <w:rsid w:val="003C0043"/>
    <w:rsid w:val="003C030F"/>
    <w:rsid w:val="003C0388"/>
    <w:rsid w:val="003C04B7"/>
    <w:rsid w:val="003C04CA"/>
    <w:rsid w:val="003C09AA"/>
    <w:rsid w:val="003C0CA3"/>
    <w:rsid w:val="003C0F54"/>
    <w:rsid w:val="003C1094"/>
    <w:rsid w:val="003C1966"/>
    <w:rsid w:val="003C1CD1"/>
    <w:rsid w:val="003C24B0"/>
    <w:rsid w:val="003C266B"/>
    <w:rsid w:val="003C2720"/>
    <w:rsid w:val="003C2E99"/>
    <w:rsid w:val="003C3070"/>
    <w:rsid w:val="003C3BBF"/>
    <w:rsid w:val="003C418D"/>
    <w:rsid w:val="003C432D"/>
    <w:rsid w:val="003C4A03"/>
    <w:rsid w:val="003C4ACC"/>
    <w:rsid w:val="003C4C03"/>
    <w:rsid w:val="003C4CF2"/>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6F4"/>
    <w:rsid w:val="003D159F"/>
    <w:rsid w:val="003D15E0"/>
    <w:rsid w:val="003D1644"/>
    <w:rsid w:val="003D1822"/>
    <w:rsid w:val="003D1849"/>
    <w:rsid w:val="003D2F6F"/>
    <w:rsid w:val="003D319C"/>
    <w:rsid w:val="003D32BE"/>
    <w:rsid w:val="003D387F"/>
    <w:rsid w:val="003D39EB"/>
    <w:rsid w:val="003D39F7"/>
    <w:rsid w:val="003D3A2C"/>
    <w:rsid w:val="003D3B25"/>
    <w:rsid w:val="003D3E4E"/>
    <w:rsid w:val="003D4332"/>
    <w:rsid w:val="003D44E1"/>
    <w:rsid w:val="003D4D9B"/>
    <w:rsid w:val="003D536C"/>
    <w:rsid w:val="003D5793"/>
    <w:rsid w:val="003D5817"/>
    <w:rsid w:val="003D601A"/>
    <w:rsid w:val="003D6333"/>
    <w:rsid w:val="003D654B"/>
    <w:rsid w:val="003D6C4E"/>
    <w:rsid w:val="003D6FB6"/>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2014"/>
    <w:rsid w:val="003E2F37"/>
    <w:rsid w:val="003E356B"/>
    <w:rsid w:val="003E3889"/>
    <w:rsid w:val="003E3C88"/>
    <w:rsid w:val="003E4182"/>
    <w:rsid w:val="003E440C"/>
    <w:rsid w:val="003E4588"/>
    <w:rsid w:val="003E4825"/>
    <w:rsid w:val="003E4CA5"/>
    <w:rsid w:val="003E50FD"/>
    <w:rsid w:val="003E5586"/>
    <w:rsid w:val="003E56E5"/>
    <w:rsid w:val="003E5827"/>
    <w:rsid w:val="003E5959"/>
    <w:rsid w:val="003E63DE"/>
    <w:rsid w:val="003E64CD"/>
    <w:rsid w:val="003E660B"/>
    <w:rsid w:val="003E687B"/>
    <w:rsid w:val="003E6901"/>
    <w:rsid w:val="003E6DCA"/>
    <w:rsid w:val="003E737C"/>
    <w:rsid w:val="003E7922"/>
    <w:rsid w:val="003E7C42"/>
    <w:rsid w:val="003E7F5C"/>
    <w:rsid w:val="003F0801"/>
    <w:rsid w:val="003F0E1D"/>
    <w:rsid w:val="003F0FA7"/>
    <w:rsid w:val="003F173B"/>
    <w:rsid w:val="003F22A1"/>
    <w:rsid w:val="003F2563"/>
    <w:rsid w:val="003F3D6A"/>
    <w:rsid w:val="003F418C"/>
    <w:rsid w:val="003F43E7"/>
    <w:rsid w:val="003F45A3"/>
    <w:rsid w:val="003F486D"/>
    <w:rsid w:val="003F53C2"/>
    <w:rsid w:val="003F5565"/>
    <w:rsid w:val="003F5573"/>
    <w:rsid w:val="003F5986"/>
    <w:rsid w:val="003F6165"/>
    <w:rsid w:val="003F6249"/>
    <w:rsid w:val="003F7B73"/>
    <w:rsid w:val="003F7BFA"/>
    <w:rsid w:val="004000FF"/>
    <w:rsid w:val="00400221"/>
    <w:rsid w:val="004002B6"/>
    <w:rsid w:val="0040043B"/>
    <w:rsid w:val="004005CB"/>
    <w:rsid w:val="0040063E"/>
    <w:rsid w:val="00400654"/>
    <w:rsid w:val="0040067D"/>
    <w:rsid w:val="00400DA0"/>
    <w:rsid w:val="0040134C"/>
    <w:rsid w:val="00401523"/>
    <w:rsid w:val="00401963"/>
    <w:rsid w:val="00401EDC"/>
    <w:rsid w:val="0040260A"/>
    <w:rsid w:val="004026FA"/>
    <w:rsid w:val="004031E7"/>
    <w:rsid w:val="0040380F"/>
    <w:rsid w:val="0040432A"/>
    <w:rsid w:val="00404513"/>
    <w:rsid w:val="004049C0"/>
    <w:rsid w:val="00404FED"/>
    <w:rsid w:val="00405129"/>
    <w:rsid w:val="00405CD1"/>
    <w:rsid w:val="004064EE"/>
    <w:rsid w:val="00406553"/>
    <w:rsid w:val="00406E73"/>
    <w:rsid w:val="00406F9E"/>
    <w:rsid w:val="00406FB4"/>
    <w:rsid w:val="00407341"/>
    <w:rsid w:val="0040742D"/>
    <w:rsid w:val="004074C5"/>
    <w:rsid w:val="00407ADF"/>
    <w:rsid w:val="00407E8A"/>
    <w:rsid w:val="00407FAA"/>
    <w:rsid w:val="0041022C"/>
    <w:rsid w:val="00410E2C"/>
    <w:rsid w:val="00411966"/>
    <w:rsid w:val="00411FE1"/>
    <w:rsid w:val="00412535"/>
    <w:rsid w:val="0041275B"/>
    <w:rsid w:val="0041283C"/>
    <w:rsid w:val="004129DD"/>
    <w:rsid w:val="00412CE8"/>
    <w:rsid w:val="00413253"/>
    <w:rsid w:val="00413FD4"/>
    <w:rsid w:val="004151A9"/>
    <w:rsid w:val="0041522D"/>
    <w:rsid w:val="00415392"/>
    <w:rsid w:val="004153AF"/>
    <w:rsid w:val="00415451"/>
    <w:rsid w:val="00415B21"/>
    <w:rsid w:val="00415E18"/>
    <w:rsid w:val="00416550"/>
    <w:rsid w:val="004168E9"/>
    <w:rsid w:val="00416961"/>
    <w:rsid w:val="004179A6"/>
    <w:rsid w:val="00417AB4"/>
    <w:rsid w:val="00417BA3"/>
    <w:rsid w:val="00417D9A"/>
    <w:rsid w:val="00417E20"/>
    <w:rsid w:val="004200D2"/>
    <w:rsid w:val="00420695"/>
    <w:rsid w:val="0042084E"/>
    <w:rsid w:val="00420859"/>
    <w:rsid w:val="00420988"/>
    <w:rsid w:val="00420AB5"/>
    <w:rsid w:val="00420DE1"/>
    <w:rsid w:val="00420E78"/>
    <w:rsid w:val="004218DA"/>
    <w:rsid w:val="0042195B"/>
    <w:rsid w:val="00421AAA"/>
    <w:rsid w:val="00422345"/>
    <w:rsid w:val="00422536"/>
    <w:rsid w:val="00422669"/>
    <w:rsid w:val="004226E5"/>
    <w:rsid w:val="004235F0"/>
    <w:rsid w:val="004238F8"/>
    <w:rsid w:val="00423C00"/>
    <w:rsid w:val="00423ED4"/>
    <w:rsid w:val="00423FAA"/>
    <w:rsid w:val="00424E3A"/>
    <w:rsid w:val="00424E81"/>
    <w:rsid w:val="00424FCA"/>
    <w:rsid w:val="00425C5F"/>
    <w:rsid w:val="00425CC0"/>
    <w:rsid w:val="00425E0C"/>
    <w:rsid w:val="0042624A"/>
    <w:rsid w:val="0042661C"/>
    <w:rsid w:val="0042684E"/>
    <w:rsid w:val="00426BEE"/>
    <w:rsid w:val="004271DD"/>
    <w:rsid w:val="00427462"/>
    <w:rsid w:val="00427E35"/>
    <w:rsid w:val="00427F03"/>
    <w:rsid w:val="00430203"/>
    <w:rsid w:val="00430258"/>
    <w:rsid w:val="004302CA"/>
    <w:rsid w:val="004303CD"/>
    <w:rsid w:val="004306A5"/>
    <w:rsid w:val="0043115B"/>
    <w:rsid w:val="0043124C"/>
    <w:rsid w:val="004315CE"/>
    <w:rsid w:val="00431B46"/>
    <w:rsid w:val="00431D4F"/>
    <w:rsid w:val="00432608"/>
    <w:rsid w:val="004326BD"/>
    <w:rsid w:val="0043275F"/>
    <w:rsid w:val="004327AF"/>
    <w:rsid w:val="00432DF1"/>
    <w:rsid w:val="00433098"/>
    <w:rsid w:val="004336F2"/>
    <w:rsid w:val="00433713"/>
    <w:rsid w:val="004338E2"/>
    <w:rsid w:val="00433CAD"/>
    <w:rsid w:val="00433EA7"/>
    <w:rsid w:val="0043421E"/>
    <w:rsid w:val="00434D00"/>
    <w:rsid w:val="00435255"/>
    <w:rsid w:val="00435621"/>
    <w:rsid w:val="00435A77"/>
    <w:rsid w:val="00435BB8"/>
    <w:rsid w:val="00435CE2"/>
    <w:rsid w:val="004361EC"/>
    <w:rsid w:val="0043627C"/>
    <w:rsid w:val="004362A2"/>
    <w:rsid w:val="00436557"/>
    <w:rsid w:val="00436B0F"/>
    <w:rsid w:val="00436EDB"/>
    <w:rsid w:val="00437752"/>
    <w:rsid w:val="004377F9"/>
    <w:rsid w:val="00437ADD"/>
    <w:rsid w:val="00437F70"/>
    <w:rsid w:val="0044034C"/>
    <w:rsid w:val="0044052E"/>
    <w:rsid w:val="004407AC"/>
    <w:rsid w:val="00442CF3"/>
    <w:rsid w:val="00443005"/>
    <w:rsid w:val="00443172"/>
    <w:rsid w:val="0044340A"/>
    <w:rsid w:val="00443DD5"/>
    <w:rsid w:val="004444CD"/>
    <w:rsid w:val="00444548"/>
    <w:rsid w:val="00444902"/>
    <w:rsid w:val="004451C6"/>
    <w:rsid w:val="00445221"/>
    <w:rsid w:val="004455F1"/>
    <w:rsid w:val="00445C85"/>
    <w:rsid w:val="00445D8D"/>
    <w:rsid w:val="00446886"/>
    <w:rsid w:val="00446BAC"/>
    <w:rsid w:val="00446FA4"/>
    <w:rsid w:val="0044717F"/>
    <w:rsid w:val="0044728D"/>
    <w:rsid w:val="0044744C"/>
    <w:rsid w:val="00447984"/>
    <w:rsid w:val="00447A82"/>
    <w:rsid w:val="00447D8E"/>
    <w:rsid w:val="00447EB6"/>
    <w:rsid w:val="00450086"/>
    <w:rsid w:val="004505E9"/>
    <w:rsid w:val="00450C81"/>
    <w:rsid w:val="00451298"/>
    <w:rsid w:val="00451CD8"/>
    <w:rsid w:val="00451D0A"/>
    <w:rsid w:val="00451D22"/>
    <w:rsid w:val="00451FA1"/>
    <w:rsid w:val="00452125"/>
    <w:rsid w:val="004524C0"/>
    <w:rsid w:val="004526B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04F4"/>
    <w:rsid w:val="00461BDE"/>
    <w:rsid w:val="00461C62"/>
    <w:rsid w:val="00461E42"/>
    <w:rsid w:val="0046227D"/>
    <w:rsid w:val="004623F3"/>
    <w:rsid w:val="004624EF"/>
    <w:rsid w:val="00462764"/>
    <w:rsid w:val="00462836"/>
    <w:rsid w:val="00462BEF"/>
    <w:rsid w:val="00462C32"/>
    <w:rsid w:val="004630EE"/>
    <w:rsid w:val="00463D5A"/>
    <w:rsid w:val="0046434B"/>
    <w:rsid w:val="00464B81"/>
    <w:rsid w:val="00464C53"/>
    <w:rsid w:val="0046508C"/>
    <w:rsid w:val="004653E8"/>
    <w:rsid w:val="00465477"/>
    <w:rsid w:val="00465494"/>
    <w:rsid w:val="00465AEC"/>
    <w:rsid w:val="00465D8C"/>
    <w:rsid w:val="004662D1"/>
    <w:rsid w:val="004666ED"/>
    <w:rsid w:val="00466951"/>
    <w:rsid w:val="00466BEE"/>
    <w:rsid w:val="00466D68"/>
    <w:rsid w:val="00466D80"/>
    <w:rsid w:val="00467132"/>
    <w:rsid w:val="0046714D"/>
    <w:rsid w:val="0046783C"/>
    <w:rsid w:val="00467B75"/>
    <w:rsid w:val="004701D5"/>
    <w:rsid w:val="0047021A"/>
    <w:rsid w:val="0047050E"/>
    <w:rsid w:val="00470CA8"/>
    <w:rsid w:val="00470DEF"/>
    <w:rsid w:val="0047129A"/>
    <w:rsid w:val="00471529"/>
    <w:rsid w:val="00471945"/>
    <w:rsid w:val="00471C10"/>
    <w:rsid w:val="00471CEE"/>
    <w:rsid w:val="00471D90"/>
    <w:rsid w:val="00472138"/>
    <w:rsid w:val="00472397"/>
    <w:rsid w:val="00472782"/>
    <w:rsid w:val="004727F4"/>
    <w:rsid w:val="00472B0A"/>
    <w:rsid w:val="00472BAF"/>
    <w:rsid w:val="00473180"/>
    <w:rsid w:val="004731D1"/>
    <w:rsid w:val="00473297"/>
    <w:rsid w:val="0047333A"/>
    <w:rsid w:val="004734F9"/>
    <w:rsid w:val="0047352F"/>
    <w:rsid w:val="0047393C"/>
    <w:rsid w:val="0047444A"/>
    <w:rsid w:val="0047475B"/>
    <w:rsid w:val="00474F8C"/>
    <w:rsid w:val="0047535D"/>
    <w:rsid w:val="004756DB"/>
    <w:rsid w:val="00475CA6"/>
    <w:rsid w:val="00475FFD"/>
    <w:rsid w:val="004769C1"/>
    <w:rsid w:val="00476C35"/>
    <w:rsid w:val="00477244"/>
    <w:rsid w:val="00477855"/>
    <w:rsid w:val="00477A2C"/>
    <w:rsid w:val="004800BF"/>
    <w:rsid w:val="004807D3"/>
    <w:rsid w:val="00480A1D"/>
    <w:rsid w:val="00480CB0"/>
    <w:rsid w:val="00480FD2"/>
    <w:rsid w:val="00481106"/>
    <w:rsid w:val="004814DF"/>
    <w:rsid w:val="00481793"/>
    <w:rsid w:val="00481D5C"/>
    <w:rsid w:val="00481FF2"/>
    <w:rsid w:val="0048249E"/>
    <w:rsid w:val="00482530"/>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49BE"/>
    <w:rsid w:val="004851E8"/>
    <w:rsid w:val="0048555F"/>
    <w:rsid w:val="00485C0C"/>
    <w:rsid w:val="00485F35"/>
    <w:rsid w:val="0048624D"/>
    <w:rsid w:val="00486252"/>
    <w:rsid w:val="00486797"/>
    <w:rsid w:val="00487092"/>
    <w:rsid w:val="004870ED"/>
    <w:rsid w:val="00487957"/>
    <w:rsid w:val="00487C27"/>
    <w:rsid w:val="00487F7C"/>
    <w:rsid w:val="0049022F"/>
    <w:rsid w:val="0049034D"/>
    <w:rsid w:val="004903BB"/>
    <w:rsid w:val="00490759"/>
    <w:rsid w:val="0049099E"/>
    <w:rsid w:val="00490B33"/>
    <w:rsid w:val="00490E09"/>
    <w:rsid w:val="004912F1"/>
    <w:rsid w:val="004919E0"/>
    <w:rsid w:val="00491C25"/>
    <w:rsid w:val="00491DF6"/>
    <w:rsid w:val="00491EC0"/>
    <w:rsid w:val="004920D7"/>
    <w:rsid w:val="00493120"/>
    <w:rsid w:val="00493F15"/>
    <w:rsid w:val="00494131"/>
    <w:rsid w:val="004945AB"/>
    <w:rsid w:val="00494C41"/>
    <w:rsid w:val="00494E65"/>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BC2"/>
    <w:rsid w:val="00497DAD"/>
    <w:rsid w:val="004A08F8"/>
    <w:rsid w:val="004A0B85"/>
    <w:rsid w:val="004A1047"/>
    <w:rsid w:val="004A1269"/>
    <w:rsid w:val="004A12DE"/>
    <w:rsid w:val="004A1AF0"/>
    <w:rsid w:val="004A215E"/>
    <w:rsid w:val="004A22B7"/>
    <w:rsid w:val="004A2485"/>
    <w:rsid w:val="004A2ED8"/>
    <w:rsid w:val="004A3277"/>
    <w:rsid w:val="004A3371"/>
    <w:rsid w:val="004A34CB"/>
    <w:rsid w:val="004A3BA7"/>
    <w:rsid w:val="004A46DC"/>
    <w:rsid w:val="004A475C"/>
    <w:rsid w:val="004A4FE4"/>
    <w:rsid w:val="004A505A"/>
    <w:rsid w:val="004A5772"/>
    <w:rsid w:val="004A6126"/>
    <w:rsid w:val="004A61FD"/>
    <w:rsid w:val="004A6279"/>
    <w:rsid w:val="004A62C9"/>
    <w:rsid w:val="004A6564"/>
    <w:rsid w:val="004A6632"/>
    <w:rsid w:val="004A665F"/>
    <w:rsid w:val="004A6A6A"/>
    <w:rsid w:val="004A6C43"/>
    <w:rsid w:val="004A7931"/>
    <w:rsid w:val="004A7C84"/>
    <w:rsid w:val="004B00B6"/>
    <w:rsid w:val="004B038A"/>
    <w:rsid w:val="004B04DD"/>
    <w:rsid w:val="004B0500"/>
    <w:rsid w:val="004B09A9"/>
    <w:rsid w:val="004B0F1D"/>
    <w:rsid w:val="004B136B"/>
    <w:rsid w:val="004B1648"/>
    <w:rsid w:val="004B1A3A"/>
    <w:rsid w:val="004B1A4E"/>
    <w:rsid w:val="004B1C8B"/>
    <w:rsid w:val="004B1CC8"/>
    <w:rsid w:val="004B1CD9"/>
    <w:rsid w:val="004B21BD"/>
    <w:rsid w:val="004B24AD"/>
    <w:rsid w:val="004B2EE6"/>
    <w:rsid w:val="004B342F"/>
    <w:rsid w:val="004B3889"/>
    <w:rsid w:val="004B3975"/>
    <w:rsid w:val="004B3CA7"/>
    <w:rsid w:val="004B3E17"/>
    <w:rsid w:val="004B3F19"/>
    <w:rsid w:val="004B40E2"/>
    <w:rsid w:val="004B4155"/>
    <w:rsid w:val="004B4BE0"/>
    <w:rsid w:val="004B50CC"/>
    <w:rsid w:val="004B5657"/>
    <w:rsid w:val="004B5DED"/>
    <w:rsid w:val="004B5E7E"/>
    <w:rsid w:val="004B5F52"/>
    <w:rsid w:val="004B6356"/>
    <w:rsid w:val="004B63AD"/>
    <w:rsid w:val="004B6657"/>
    <w:rsid w:val="004B66D6"/>
    <w:rsid w:val="004B6B95"/>
    <w:rsid w:val="004B6F0E"/>
    <w:rsid w:val="004B7259"/>
    <w:rsid w:val="004B72D8"/>
    <w:rsid w:val="004B7443"/>
    <w:rsid w:val="004B7501"/>
    <w:rsid w:val="004B756C"/>
    <w:rsid w:val="004B7680"/>
    <w:rsid w:val="004B784D"/>
    <w:rsid w:val="004C0AC7"/>
    <w:rsid w:val="004C0D5C"/>
    <w:rsid w:val="004C1433"/>
    <w:rsid w:val="004C17EB"/>
    <w:rsid w:val="004C250D"/>
    <w:rsid w:val="004C2798"/>
    <w:rsid w:val="004C333B"/>
    <w:rsid w:val="004C37DA"/>
    <w:rsid w:val="004C3F17"/>
    <w:rsid w:val="004C4545"/>
    <w:rsid w:val="004C4BE5"/>
    <w:rsid w:val="004C5132"/>
    <w:rsid w:val="004C5365"/>
    <w:rsid w:val="004C5639"/>
    <w:rsid w:val="004C56E7"/>
    <w:rsid w:val="004C577D"/>
    <w:rsid w:val="004C5EAD"/>
    <w:rsid w:val="004C5F20"/>
    <w:rsid w:val="004C63AE"/>
    <w:rsid w:val="004C6C53"/>
    <w:rsid w:val="004C74BD"/>
    <w:rsid w:val="004C7BA4"/>
    <w:rsid w:val="004D0290"/>
    <w:rsid w:val="004D08B5"/>
    <w:rsid w:val="004D08DE"/>
    <w:rsid w:val="004D0ABE"/>
    <w:rsid w:val="004D1139"/>
    <w:rsid w:val="004D14CD"/>
    <w:rsid w:val="004D1779"/>
    <w:rsid w:val="004D1D6A"/>
    <w:rsid w:val="004D1E23"/>
    <w:rsid w:val="004D28D9"/>
    <w:rsid w:val="004D2AA4"/>
    <w:rsid w:val="004D2B96"/>
    <w:rsid w:val="004D2C7F"/>
    <w:rsid w:val="004D2D04"/>
    <w:rsid w:val="004D2F6F"/>
    <w:rsid w:val="004D312D"/>
    <w:rsid w:val="004D34F1"/>
    <w:rsid w:val="004D37E4"/>
    <w:rsid w:val="004D3AED"/>
    <w:rsid w:val="004D3D21"/>
    <w:rsid w:val="004D3EEA"/>
    <w:rsid w:val="004D42E8"/>
    <w:rsid w:val="004D4993"/>
    <w:rsid w:val="004D4CE3"/>
    <w:rsid w:val="004D4D24"/>
    <w:rsid w:val="004D52BD"/>
    <w:rsid w:val="004D532C"/>
    <w:rsid w:val="004D5429"/>
    <w:rsid w:val="004D55FE"/>
    <w:rsid w:val="004D56DC"/>
    <w:rsid w:val="004D57A5"/>
    <w:rsid w:val="004D5B06"/>
    <w:rsid w:val="004D5D66"/>
    <w:rsid w:val="004D5D6A"/>
    <w:rsid w:val="004D5FEB"/>
    <w:rsid w:val="004D6368"/>
    <w:rsid w:val="004D637D"/>
    <w:rsid w:val="004D6B5E"/>
    <w:rsid w:val="004D70D6"/>
    <w:rsid w:val="004D750A"/>
    <w:rsid w:val="004E0095"/>
    <w:rsid w:val="004E04E8"/>
    <w:rsid w:val="004E069D"/>
    <w:rsid w:val="004E0C43"/>
    <w:rsid w:val="004E134F"/>
    <w:rsid w:val="004E1763"/>
    <w:rsid w:val="004E1954"/>
    <w:rsid w:val="004E2438"/>
    <w:rsid w:val="004E24CD"/>
    <w:rsid w:val="004E2C7C"/>
    <w:rsid w:val="004E31A5"/>
    <w:rsid w:val="004E3932"/>
    <w:rsid w:val="004E3C53"/>
    <w:rsid w:val="004E3D9E"/>
    <w:rsid w:val="004E41A2"/>
    <w:rsid w:val="004E41DF"/>
    <w:rsid w:val="004E441C"/>
    <w:rsid w:val="004E4986"/>
    <w:rsid w:val="004E4A96"/>
    <w:rsid w:val="004E4D71"/>
    <w:rsid w:val="004E516E"/>
    <w:rsid w:val="004E51E7"/>
    <w:rsid w:val="004E5302"/>
    <w:rsid w:val="004E53C1"/>
    <w:rsid w:val="004E56A4"/>
    <w:rsid w:val="004E56B3"/>
    <w:rsid w:val="004E5D74"/>
    <w:rsid w:val="004E6055"/>
    <w:rsid w:val="004E6517"/>
    <w:rsid w:val="004E68A9"/>
    <w:rsid w:val="004E6993"/>
    <w:rsid w:val="004E6E59"/>
    <w:rsid w:val="004E6F03"/>
    <w:rsid w:val="004E71C7"/>
    <w:rsid w:val="004E737D"/>
    <w:rsid w:val="004E73D4"/>
    <w:rsid w:val="004E7FB7"/>
    <w:rsid w:val="004E7FE0"/>
    <w:rsid w:val="004F0827"/>
    <w:rsid w:val="004F0AE8"/>
    <w:rsid w:val="004F0BC2"/>
    <w:rsid w:val="004F0CC5"/>
    <w:rsid w:val="004F0E00"/>
    <w:rsid w:val="004F0F38"/>
    <w:rsid w:val="004F1382"/>
    <w:rsid w:val="004F14F8"/>
    <w:rsid w:val="004F16B4"/>
    <w:rsid w:val="004F2189"/>
    <w:rsid w:val="004F27D4"/>
    <w:rsid w:val="004F292B"/>
    <w:rsid w:val="004F2C48"/>
    <w:rsid w:val="004F2C91"/>
    <w:rsid w:val="004F314B"/>
    <w:rsid w:val="004F33A5"/>
    <w:rsid w:val="004F3A71"/>
    <w:rsid w:val="004F3E3C"/>
    <w:rsid w:val="004F48C3"/>
    <w:rsid w:val="004F4C30"/>
    <w:rsid w:val="004F5842"/>
    <w:rsid w:val="004F593C"/>
    <w:rsid w:val="004F5981"/>
    <w:rsid w:val="004F59DC"/>
    <w:rsid w:val="004F5AD0"/>
    <w:rsid w:val="004F5B27"/>
    <w:rsid w:val="004F61E8"/>
    <w:rsid w:val="004F6258"/>
    <w:rsid w:val="004F66A8"/>
    <w:rsid w:val="004F6E3F"/>
    <w:rsid w:val="004F7316"/>
    <w:rsid w:val="004F7554"/>
    <w:rsid w:val="004F7B12"/>
    <w:rsid w:val="004F7B4C"/>
    <w:rsid w:val="004F7B81"/>
    <w:rsid w:val="004F7CF7"/>
    <w:rsid w:val="005000B3"/>
    <w:rsid w:val="005003D9"/>
    <w:rsid w:val="00500559"/>
    <w:rsid w:val="00500C01"/>
    <w:rsid w:val="00500C08"/>
    <w:rsid w:val="005012CA"/>
    <w:rsid w:val="005019FE"/>
    <w:rsid w:val="00501C47"/>
    <w:rsid w:val="00501F5C"/>
    <w:rsid w:val="00502152"/>
    <w:rsid w:val="00502240"/>
    <w:rsid w:val="0050225B"/>
    <w:rsid w:val="00502B1E"/>
    <w:rsid w:val="00503320"/>
    <w:rsid w:val="005037B4"/>
    <w:rsid w:val="005037BA"/>
    <w:rsid w:val="00503889"/>
    <w:rsid w:val="00503A37"/>
    <w:rsid w:val="00503B0C"/>
    <w:rsid w:val="00503FE2"/>
    <w:rsid w:val="005040F3"/>
    <w:rsid w:val="00504B67"/>
    <w:rsid w:val="00504CA3"/>
    <w:rsid w:val="00505141"/>
    <w:rsid w:val="005052CD"/>
    <w:rsid w:val="00505C4E"/>
    <w:rsid w:val="00505D21"/>
    <w:rsid w:val="005060EE"/>
    <w:rsid w:val="0050622E"/>
    <w:rsid w:val="005068AE"/>
    <w:rsid w:val="005068B1"/>
    <w:rsid w:val="005069BB"/>
    <w:rsid w:val="0050708B"/>
    <w:rsid w:val="005070C1"/>
    <w:rsid w:val="005071CD"/>
    <w:rsid w:val="005074EB"/>
    <w:rsid w:val="00507B70"/>
    <w:rsid w:val="00507EBD"/>
    <w:rsid w:val="00510217"/>
    <w:rsid w:val="005103A8"/>
    <w:rsid w:val="0051048C"/>
    <w:rsid w:val="00510D6F"/>
    <w:rsid w:val="00511152"/>
    <w:rsid w:val="00511589"/>
    <w:rsid w:val="00511C91"/>
    <w:rsid w:val="00511F53"/>
    <w:rsid w:val="00511FB9"/>
    <w:rsid w:val="00512B8B"/>
    <w:rsid w:val="00512BD1"/>
    <w:rsid w:val="00512C77"/>
    <w:rsid w:val="00512D3D"/>
    <w:rsid w:val="00512EC4"/>
    <w:rsid w:val="00512F11"/>
    <w:rsid w:val="00513068"/>
    <w:rsid w:val="00513320"/>
    <w:rsid w:val="0051361E"/>
    <w:rsid w:val="005138BD"/>
    <w:rsid w:val="005139C5"/>
    <w:rsid w:val="00513B42"/>
    <w:rsid w:val="00513B81"/>
    <w:rsid w:val="00513BFB"/>
    <w:rsid w:val="00513D5E"/>
    <w:rsid w:val="0051423D"/>
    <w:rsid w:val="0051437B"/>
    <w:rsid w:val="00514B4A"/>
    <w:rsid w:val="00514E57"/>
    <w:rsid w:val="0051501E"/>
    <w:rsid w:val="005150E5"/>
    <w:rsid w:val="00515196"/>
    <w:rsid w:val="0051533D"/>
    <w:rsid w:val="0051540B"/>
    <w:rsid w:val="005155D1"/>
    <w:rsid w:val="00515C32"/>
    <w:rsid w:val="00515E68"/>
    <w:rsid w:val="00515FA8"/>
    <w:rsid w:val="00515FD3"/>
    <w:rsid w:val="0051662C"/>
    <w:rsid w:val="0051680D"/>
    <w:rsid w:val="00517B3A"/>
    <w:rsid w:val="00520099"/>
    <w:rsid w:val="0052030A"/>
    <w:rsid w:val="005203D1"/>
    <w:rsid w:val="00520629"/>
    <w:rsid w:val="00520F04"/>
    <w:rsid w:val="00520F09"/>
    <w:rsid w:val="005219CE"/>
    <w:rsid w:val="00521CD2"/>
    <w:rsid w:val="0052227D"/>
    <w:rsid w:val="005222EC"/>
    <w:rsid w:val="00522644"/>
    <w:rsid w:val="0052309B"/>
    <w:rsid w:val="0052329D"/>
    <w:rsid w:val="005232BB"/>
    <w:rsid w:val="00523351"/>
    <w:rsid w:val="0052349F"/>
    <w:rsid w:val="00523629"/>
    <w:rsid w:val="00523840"/>
    <w:rsid w:val="00523883"/>
    <w:rsid w:val="005239E9"/>
    <w:rsid w:val="00523B2A"/>
    <w:rsid w:val="00523F36"/>
    <w:rsid w:val="00524716"/>
    <w:rsid w:val="005247F5"/>
    <w:rsid w:val="0052486A"/>
    <w:rsid w:val="00524D99"/>
    <w:rsid w:val="00524DF5"/>
    <w:rsid w:val="00524E6F"/>
    <w:rsid w:val="00524FE6"/>
    <w:rsid w:val="005253C4"/>
    <w:rsid w:val="00525A14"/>
    <w:rsid w:val="00525EAC"/>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88D"/>
    <w:rsid w:val="00532120"/>
    <w:rsid w:val="00532339"/>
    <w:rsid w:val="00532B00"/>
    <w:rsid w:val="00533673"/>
    <w:rsid w:val="00533A65"/>
    <w:rsid w:val="00533B6D"/>
    <w:rsid w:val="005341A7"/>
    <w:rsid w:val="005341D8"/>
    <w:rsid w:val="00534201"/>
    <w:rsid w:val="005342A4"/>
    <w:rsid w:val="00534388"/>
    <w:rsid w:val="00534FF1"/>
    <w:rsid w:val="005351AB"/>
    <w:rsid w:val="005353BB"/>
    <w:rsid w:val="00535677"/>
    <w:rsid w:val="0053639F"/>
    <w:rsid w:val="00536851"/>
    <w:rsid w:val="00536F83"/>
    <w:rsid w:val="0053701C"/>
    <w:rsid w:val="005377AD"/>
    <w:rsid w:val="0054068B"/>
    <w:rsid w:val="0054079D"/>
    <w:rsid w:val="00540932"/>
    <w:rsid w:val="00540D41"/>
    <w:rsid w:val="00540DEB"/>
    <w:rsid w:val="00540DF3"/>
    <w:rsid w:val="00541056"/>
    <w:rsid w:val="005417B8"/>
    <w:rsid w:val="0054192B"/>
    <w:rsid w:val="00541978"/>
    <w:rsid w:val="00541B0A"/>
    <w:rsid w:val="00541D16"/>
    <w:rsid w:val="00541FCD"/>
    <w:rsid w:val="0054233E"/>
    <w:rsid w:val="00542373"/>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884"/>
    <w:rsid w:val="00546B9F"/>
    <w:rsid w:val="00546EB1"/>
    <w:rsid w:val="00547929"/>
    <w:rsid w:val="00547BB4"/>
    <w:rsid w:val="005507E8"/>
    <w:rsid w:val="00550C3D"/>
    <w:rsid w:val="00550EC6"/>
    <w:rsid w:val="0055186B"/>
    <w:rsid w:val="005523DC"/>
    <w:rsid w:val="005524AB"/>
    <w:rsid w:val="005524F2"/>
    <w:rsid w:val="00552C3F"/>
    <w:rsid w:val="005534E3"/>
    <w:rsid w:val="00553BFF"/>
    <w:rsid w:val="00553C41"/>
    <w:rsid w:val="0055434F"/>
    <w:rsid w:val="0055441A"/>
    <w:rsid w:val="0055448B"/>
    <w:rsid w:val="00554695"/>
    <w:rsid w:val="005546E1"/>
    <w:rsid w:val="0055536B"/>
    <w:rsid w:val="0055580D"/>
    <w:rsid w:val="005559EC"/>
    <w:rsid w:val="00555A52"/>
    <w:rsid w:val="00555B1B"/>
    <w:rsid w:val="00555BB2"/>
    <w:rsid w:val="00555E32"/>
    <w:rsid w:val="005560C1"/>
    <w:rsid w:val="005562F0"/>
    <w:rsid w:val="00556441"/>
    <w:rsid w:val="005564A1"/>
    <w:rsid w:val="0055675F"/>
    <w:rsid w:val="00556854"/>
    <w:rsid w:val="00556973"/>
    <w:rsid w:val="00556985"/>
    <w:rsid w:val="00556A1C"/>
    <w:rsid w:val="005570F5"/>
    <w:rsid w:val="0055738A"/>
    <w:rsid w:val="005574CC"/>
    <w:rsid w:val="005574F4"/>
    <w:rsid w:val="00557813"/>
    <w:rsid w:val="00557BA5"/>
    <w:rsid w:val="00557F9F"/>
    <w:rsid w:val="005602AF"/>
    <w:rsid w:val="005602E1"/>
    <w:rsid w:val="005603CF"/>
    <w:rsid w:val="0056076D"/>
    <w:rsid w:val="005607DA"/>
    <w:rsid w:val="0056086F"/>
    <w:rsid w:val="00560D8F"/>
    <w:rsid w:val="00560E82"/>
    <w:rsid w:val="00560EB5"/>
    <w:rsid w:val="0056182A"/>
    <w:rsid w:val="00561A18"/>
    <w:rsid w:val="00561CF3"/>
    <w:rsid w:val="00561DCC"/>
    <w:rsid w:val="00561DE0"/>
    <w:rsid w:val="00562319"/>
    <w:rsid w:val="0056289D"/>
    <w:rsid w:val="00562B43"/>
    <w:rsid w:val="005631A5"/>
    <w:rsid w:val="00563C3A"/>
    <w:rsid w:val="00563F4B"/>
    <w:rsid w:val="00564535"/>
    <w:rsid w:val="0056503E"/>
    <w:rsid w:val="0056542D"/>
    <w:rsid w:val="00565570"/>
    <w:rsid w:val="005656DD"/>
    <w:rsid w:val="00565876"/>
    <w:rsid w:val="005665B8"/>
    <w:rsid w:val="00566634"/>
    <w:rsid w:val="005666E2"/>
    <w:rsid w:val="00566841"/>
    <w:rsid w:val="00566937"/>
    <w:rsid w:val="00566BAD"/>
    <w:rsid w:val="00566CC6"/>
    <w:rsid w:val="00567024"/>
    <w:rsid w:val="00567077"/>
    <w:rsid w:val="0056707B"/>
    <w:rsid w:val="0056780B"/>
    <w:rsid w:val="005700EB"/>
    <w:rsid w:val="00570750"/>
    <w:rsid w:val="00570CC1"/>
    <w:rsid w:val="00570F04"/>
    <w:rsid w:val="00570F58"/>
    <w:rsid w:val="00571349"/>
    <w:rsid w:val="00571B12"/>
    <w:rsid w:val="00571F2A"/>
    <w:rsid w:val="0057200D"/>
    <w:rsid w:val="0057263E"/>
    <w:rsid w:val="00572FA8"/>
    <w:rsid w:val="00573093"/>
    <w:rsid w:val="00573D52"/>
    <w:rsid w:val="00573F34"/>
    <w:rsid w:val="00574059"/>
    <w:rsid w:val="00574A7A"/>
    <w:rsid w:val="00574ED0"/>
    <w:rsid w:val="00575262"/>
    <w:rsid w:val="00575317"/>
    <w:rsid w:val="0057545F"/>
    <w:rsid w:val="00575962"/>
    <w:rsid w:val="00575DFD"/>
    <w:rsid w:val="00576181"/>
    <w:rsid w:val="005761C9"/>
    <w:rsid w:val="005761D3"/>
    <w:rsid w:val="00576275"/>
    <w:rsid w:val="005763AC"/>
    <w:rsid w:val="00576594"/>
    <w:rsid w:val="00576ABB"/>
    <w:rsid w:val="00576D65"/>
    <w:rsid w:val="005771B8"/>
    <w:rsid w:val="00577472"/>
    <w:rsid w:val="00577604"/>
    <w:rsid w:val="005776BC"/>
    <w:rsid w:val="005778F4"/>
    <w:rsid w:val="00577C78"/>
    <w:rsid w:val="00577F5F"/>
    <w:rsid w:val="0058029A"/>
    <w:rsid w:val="00580709"/>
    <w:rsid w:val="00580AC2"/>
    <w:rsid w:val="005810D4"/>
    <w:rsid w:val="00581135"/>
    <w:rsid w:val="00581141"/>
    <w:rsid w:val="005815EB"/>
    <w:rsid w:val="00581660"/>
    <w:rsid w:val="00581B79"/>
    <w:rsid w:val="00581C14"/>
    <w:rsid w:val="00581D25"/>
    <w:rsid w:val="005827E6"/>
    <w:rsid w:val="00582A2A"/>
    <w:rsid w:val="00582C73"/>
    <w:rsid w:val="00582D35"/>
    <w:rsid w:val="00582D72"/>
    <w:rsid w:val="00582D7C"/>
    <w:rsid w:val="005836B9"/>
    <w:rsid w:val="005836EB"/>
    <w:rsid w:val="005839D4"/>
    <w:rsid w:val="00583D20"/>
    <w:rsid w:val="00583E06"/>
    <w:rsid w:val="00583F97"/>
    <w:rsid w:val="00585953"/>
    <w:rsid w:val="0058596B"/>
    <w:rsid w:val="00585BC9"/>
    <w:rsid w:val="00586687"/>
    <w:rsid w:val="005868BA"/>
    <w:rsid w:val="00586A47"/>
    <w:rsid w:val="00586E05"/>
    <w:rsid w:val="00586E85"/>
    <w:rsid w:val="0058759A"/>
    <w:rsid w:val="00587940"/>
    <w:rsid w:val="00587AB4"/>
    <w:rsid w:val="00587DBE"/>
    <w:rsid w:val="00590ADE"/>
    <w:rsid w:val="00590FA8"/>
    <w:rsid w:val="005915B3"/>
    <w:rsid w:val="005917FE"/>
    <w:rsid w:val="0059197D"/>
    <w:rsid w:val="00592363"/>
    <w:rsid w:val="0059248D"/>
    <w:rsid w:val="00592623"/>
    <w:rsid w:val="00592D1E"/>
    <w:rsid w:val="00592E30"/>
    <w:rsid w:val="00593534"/>
    <w:rsid w:val="00593C52"/>
    <w:rsid w:val="00593E31"/>
    <w:rsid w:val="00594131"/>
    <w:rsid w:val="00594343"/>
    <w:rsid w:val="00594EDB"/>
    <w:rsid w:val="0059515A"/>
    <w:rsid w:val="00595448"/>
    <w:rsid w:val="005954FA"/>
    <w:rsid w:val="00595513"/>
    <w:rsid w:val="005957DA"/>
    <w:rsid w:val="00595834"/>
    <w:rsid w:val="00596866"/>
    <w:rsid w:val="00596A1B"/>
    <w:rsid w:val="00596A4D"/>
    <w:rsid w:val="00596A7E"/>
    <w:rsid w:val="00597C1C"/>
    <w:rsid w:val="005A037B"/>
    <w:rsid w:val="005A08EA"/>
    <w:rsid w:val="005A0BA9"/>
    <w:rsid w:val="005A0C0B"/>
    <w:rsid w:val="005A0E7D"/>
    <w:rsid w:val="005A16EB"/>
    <w:rsid w:val="005A171C"/>
    <w:rsid w:val="005A1BD3"/>
    <w:rsid w:val="005A1E66"/>
    <w:rsid w:val="005A247B"/>
    <w:rsid w:val="005A2D35"/>
    <w:rsid w:val="005A34A3"/>
    <w:rsid w:val="005A34D5"/>
    <w:rsid w:val="005A3C16"/>
    <w:rsid w:val="005A3D49"/>
    <w:rsid w:val="005A4951"/>
    <w:rsid w:val="005A4D15"/>
    <w:rsid w:val="005A5065"/>
    <w:rsid w:val="005A5453"/>
    <w:rsid w:val="005A5823"/>
    <w:rsid w:val="005A5E0B"/>
    <w:rsid w:val="005A6563"/>
    <w:rsid w:val="005A660F"/>
    <w:rsid w:val="005A6886"/>
    <w:rsid w:val="005A6D08"/>
    <w:rsid w:val="005A6EFB"/>
    <w:rsid w:val="005A7B9C"/>
    <w:rsid w:val="005B07FE"/>
    <w:rsid w:val="005B0A9C"/>
    <w:rsid w:val="005B14DF"/>
    <w:rsid w:val="005B1B5C"/>
    <w:rsid w:val="005B1E4B"/>
    <w:rsid w:val="005B1EBF"/>
    <w:rsid w:val="005B1FDF"/>
    <w:rsid w:val="005B206C"/>
    <w:rsid w:val="005B20DF"/>
    <w:rsid w:val="005B2488"/>
    <w:rsid w:val="005B29E6"/>
    <w:rsid w:val="005B2F80"/>
    <w:rsid w:val="005B3020"/>
    <w:rsid w:val="005B3038"/>
    <w:rsid w:val="005B30B9"/>
    <w:rsid w:val="005B3952"/>
    <w:rsid w:val="005B39C8"/>
    <w:rsid w:val="005B3AC0"/>
    <w:rsid w:val="005B3CBF"/>
    <w:rsid w:val="005B3F64"/>
    <w:rsid w:val="005B3FF9"/>
    <w:rsid w:val="005B4383"/>
    <w:rsid w:val="005B449E"/>
    <w:rsid w:val="005B4DE6"/>
    <w:rsid w:val="005B51C5"/>
    <w:rsid w:val="005B56CE"/>
    <w:rsid w:val="005B5707"/>
    <w:rsid w:val="005B60F8"/>
    <w:rsid w:val="005B67ED"/>
    <w:rsid w:val="005B6C82"/>
    <w:rsid w:val="005B6DAA"/>
    <w:rsid w:val="005B73ED"/>
    <w:rsid w:val="005B757C"/>
    <w:rsid w:val="005B7744"/>
    <w:rsid w:val="005B7E7A"/>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4E6"/>
    <w:rsid w:val="005C26B5"/>
    <w:rsid w:val="005C2750"/>
    <w:rsid w:val="005C2E4A"/>
    <w:rsid w:val="005C2FCB"/>
    <w:rsid w:val="005C30E9"/>
    <w:rsid w:val="005C3B3D"/>
    <w:rsid w:val="005C3CDB"/>
    <w:rsid w:val="005C3D9C"/>
    <w:rsid w:val="005C3FDF"/>
    <w:rsid w:val="005C439B"/>
    <w:rsid w:val="005C43B3"/>
    <w:rsid w:val="005C45C5"/>
    <w:rsid w:val="005C4DA8"/>
    <w:rsid w:val="005C507A"/>
    <w:rsid w:val="005C51DC"/>
    <w:rsid w:val="005C5214"/>
    <w:rsid w:val="005C5C3B"/>
    <w:rsid w:val="005C5E8C"/>
    <w:rsid w:val="005C6245"/>
    <w:rsid w:val="005C6359"/>
    <w:rsid w:val="005C757D"/>
    <w:rsid w:val="005C768E"/>
    <w:rsid w:val="005C7749"/>
    <w:rsid w:val="005C7770"/>
    <w:rsid w:val="005C777B"/>
    <w:rsid w:val="005C7965"/>
    <w:rsid w:val="005C7D87"/>
    <w:rsid w:val="005D000A"/>
    <w:rsid w:val="005D020D"/>
    <w:rsid w:val="005D05CF"/>
    <w:rsid w:val="005D0F89"/>
    <w:rsid w:val="005D1202"/>
    <w:rsid w:val="005D180D"/>
    <w:rsid w:val="005D19AD"/>
    <w:rsid w:val="005D1D2D"/>
    <w:rsid w:val="005D1D63"/>
    <w:rsid w:val="005D2059"/>
    <w:rsid w:val="005D23CA"/>
    <w:rsid w:val="005D2A02"/>
    <w:rsid w:val="005D31F7"/>
    <w:rsid w:val="005D34BD"/>
    <w:rsid w:val="005D3556"/>
    <w:rsid w:val="005D4105"/>
    <w:rsid w:val="005D4251"/>
    <w:rsid w:val="005D4F8E"/>
    <w:rsid w:val="005D5094"/>
    <w:rsid w:val="005D582A"/>
    <w:rsid w:val="005D5BC1"/>
    <w:rsid w:val="005D5FA4"/>
    <w:rsid w:val="005D60CE"/>
    <w:rsid w:val="005D6AA1"/>
    <w:rsid w:val="005D6D03"/>
    <w:rsid w:val="005D6F97"/>
    <w:rsid w:val="005D7E09"/>
    <w:rsid w:val="005D7E9A"/>
    <w:rsid w:val="005E0985"/>
    <w:rsid w:val="005E0E21"/>
    <w:rsid w:val="005E122F"/>
    <w:rsid w:val="005E1631"/>
    <w:rsid w:val="005E16C9"/>
    <w:rsid w:val="005E17C3"/>
    <w:rsid w:val="005E183F"/>
    <w:rsid w:val="005E184C"/>
    <w:rsid w:val="005E235C"/>
    <w:rsid w:val="005E244B"/>
    <w:rsid w:val="005E26A2"/>
    <w:rsid w:val="005E2E6A"/>
    <w:rsid w:val="005E2F0E"/>
    <w:rsid w:val="005E3169"/>
    <w:rsid w:val="005E324F"/>
    <w:rsid w:val="005E332B"/>
    <w:rsid w:val="005E3A6F"/>
    <w:rsid w:val="005E4360"/>
    <w:rsid w:val="005E4A70"/>
    <w:rsid w:val="005E4E8E"/>
    <w:rsid w:val="005E57B8"/>
    <w:rsid w:val="005E5A39"/>
    <w:rsid w:val="005E5B37"/>
    <w:rsid w:val="005E5B55"/>
    <w:rsid w:val="005E64FD"/>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F13"/>
    <w:rsid w:val="005F2164"/>
    <w:rsid w:val="005F232F"/>
    <w:rsid w:val="005F2503"/>
    <w:rsid w:val="005F2935"/>
    <w:rsid w:val="005F2B5A"/>
    <w:rsid w:val="005F4359"/>
    <w:rsid w:val="005F44FA"/>
    <w:rsid w:val="005F481A"/>
    <w:rsid w:val="005F4A9D"/>
    <w:rsid w:val="005F4D20"/>
    <w:rsid w:val="005F4F4E"/>
    <w:rsid w:val="005F5357"/>
    <w:rsid w:val="005F5493"/>
    <w:rsid w:val="005F54E5"/>
    <w:rsid w:val="005F56FF"/>
    <w:rsid w:val="005F60CA"/>
    <w:rsid w:val="005F624E"/>
    <w:rsid w:val="005F62B3"/>
    <w:rsid w:val="005F6337"/>
    <w:rsid w:val="005F6624"/>
    <w:rsid w:val="005F6BE8"/>
    <w:rsid w:val="005F6EE9"/>
    <w:rsid w:val="005F73C9"/>
    <w:rsid w:val="005F7A31"/>
    <w:rsid w:val="00600128"/>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F5C"/>
    <w:rsid w:val="0060527C"/>
    <w:rsid w:val="00605480"/>
    <w:rsid w:val="00605711"/>
    <w:rsid w:val="0060595A"/>
    <w:rsid w:val="00606B51"/>
    <w:rsid w:val="006075AF"/>
    <w:rsid w:val="006076FD"/>
    <w:rsid w:val="00607852"/>
    <w:rsid w:val="00607936"/>
    <w:rsid w:val="00607C81"/>
    <w:rsid w:val="00607C92"/>
    <w:rsid w:val="006102AF"/>
    <w:rsid w:val="006104A3"/>
    <w:rsid w:val="0061099C"/>
    <w:rsid w:val="00610FB4"/>
    <w:rsid w:val="0061132D"/>
    <w:rsid w:val="006118D2"/>
    <w:rsid w:val="00612375"/>
    <w:rsid w:val="006125F2"/>
    <w:rsid w:val="00612B67"/>
    <w:rsid w:val="00612F4D"/>
    <w:rsid w:val="00613478"/>
    <w:rsid w:val="006135BA"/>
    <w:rsid w:val="006137A4"/>
    <w:rsid w:val="006138A5"/>
    <w:rsid w:val="00613B41"/>
    <w:rsid w:val="00613B58"/>
    <w:rsid w:val="006141AF"/>
    <w:rsid w:val="00614688"/>
    <w:rsid w:val="006149A7"/>
    <w:rsid w:val="00614CA5"/>
    <w:rsid w:val="0061534D"/>
    <w:rsid w:val="006155DC"/>
    <w:rsid w:val="0061561C"/>
    <w:rsid w:val="006158EE"/>
    <w:rsid w:val="0061614E"/>
    <w:rsid w:val="0061675E"/>
    <w:rsid w:val="00616A70"/>
    <w:rsid w:val="00616DDC"/>
    <w:rsid w:val="0061764E"/>
    <w:rsid w:val="0061774C"/>
    <w:rsid w:val="0061789E"/>
    <w:rsid w:val="00617C1D"/>
    <w:rsid w:val="00617D8F"/>
    <w:rsid w:val="00617E9E"/>
    <w:rsid w:val="00617F6C"/>
    <w:rsid w:val="00620001"/>
    <w:rsid w:val="00621428"/>
    <w:rsid w:val="006215A4"/>
    <w:rsid w:val="006216ED"/>
    <w:rsid w:val="0062171C"/>
    <w:rsid w:val="00621745"/>
    <w:rsid w:val="006217E6"/>
    <w:rsid w:val="0062199A"/>
    <w:rsid w:val="00621D66"/>
    <w:rsid w:val="00622308"/>
    <w:rsid w:val="00622BDF"/>
    <w:rsid w:val="00622E5E"/>
    <w:rsid w:val="00623138"/>
    <w:rsid w:val="00623912"/>
    <w:rsid w:val="00623ACD"/>
    <w:rsid w:val="00623CE2"/>
    <w:rsid w:val="00624249"/>
    <w:rsid w:val="006244EC"/>
    <w:rsid w:val="0062459D"/>
    <w:rsid w:val="006245DA"/>
    <w:rsid w:val="0062469E"/>
    <w:rsid w:val="006248CB"/>
    <w:rsid w:val="0062493F"/>
    <w:rsid w:val="0062499C"/>
    <w:rsid w:val="006249BC"/>
    <w:rsid w:val="00624C54"/>
    <w:rsid w:val="00625122"/>
    <w:rsid w:val="00625366"/>
    <w:rsid w:val="00625495"/>
    <w:rsid w:val="006254DF"/>
    <w:rsid w:val="006257DF"/>
    <w:rsid w:val="00625ABA"/>
    <w:rsid w:val="00625CD6"/>
    <w:rsid w:val="00626F0C"/>
    <w:rsid w:val="006273A9"/>
    <w:rsid w:val="006273FB"/>
    <w:rsid w:val="00627685"/>
    <w:rsid w:val="0062797D"/>
    <w:rsid w:val="00627AF6"/>
    <w:rsid w:val="00627D1E"/>
    <w:rsid w:val="00627D48"/>
    <w:rsid w:val="00627F4B"/>
    <w:rsid w:val="006301E0"/>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2F11"/>
    <w:rsid w:val="0064303C"/>
    <w:rsid w:val="00643379"/>
    <w:rsid w:val="00643556"/>
    <w:rsid w:val="00643869"/>
    <w:rsid w:val="0064399A"/>
    <w:rsid w:val="00643AC4"/>
    <w:rsid w:val="00643E3E"/>
    <w:rsid w:val="00643FD4"/>
    <w:rsid w:val="00644122"/>
    <w:rsid w:val="006445FE"/>
    <w:rsid w:val="00644939"/>
    <w:rsid w:val="006449DF"/>
    <w:rsid w:val="00645013"/>
    <w:rsid w:val="006450C4"/>
    <w:rsid w:val="00645208"/>
    <w:rsid w:val="006456D8"/>
    <w:rsid w:val="0064578F"/>
    <w:rsid w:val="006457F9"/>
    <w:rsid w:val="00645CD3"/>
    <w:rsid w:val="006463DA"/>
    <w:rsid w:val="0064663B"/>
    <w:rsid w:val="00646DCF"/>
    <w:rsid w:val="00646EBD"/>
    <w:rsid w:val="00646F1D"/>
    <w:rsid w:val="0064701A"/>
    <w:rsid w:val="00647240"/>
    <w:rsid w:val="00647EE6"/>
    <w:rsid w:val="00651355"/>
    <w:rsid w:val="00651ABD"/>
    <w:rsid w:val="0065201A"/>
    <w:rsid w:val="00653235"/>
    <w:rsid w:val="00653350"/>
    <w:rsid w:val="00653D25"/>
    <w:rsid w:val="00653E5E"/>
    <w:rsid w:val="00653F65"/>
    <w:rsid w:val="00654393"/>
    <w:rsid w:val="00654EA2"/>
    <w:rsid w:val="00655C10"/>
    <w:rsid w:val="00655F62"/>
    <w:rsid w:val="006566E6"/>
    <w:rsid w:val="006571C3"/>
    <w:rsid w:val="00657A50"/>
    <w:rsid w:val="00657C51"/>
    <w:rsid w:val="00657E42"/>
    <w:rsid w:val="00657E96"/>
    <w:rsid w:val="00657FAA"/>
    <w:rsid w:val="00657FDD"/>
    <w:rsid w:val="00657FF7"/>
    <w:rsid w:val="00660640"/>
    <w:rsid w:val="0066068B"/>
    <w:rsid w:val="00661162"/>
    <w:rsid w:val="00661218"/>
    <w:rsid w:val="006618A7"/>
    <w:rsid w:val="0066208C"/>
    <w:rsid w:val="006622D2"/>
    <w:rsid w:val="00662364"/>
    <w:rsid w:val="006625B6"/>
    <w:rsid w:val="0066265B"/>
    <w:rsid w:val="00662919"/>
    <w:rsid w:val="00662CE6"/>
    <w:rsid w:val="00663472"/>
    <w:rsid w:val="00663802"/>
    <w:rsid w:val="0066382D"/>
    <w:rsid w:val="00663E8C"/>
    <w:rsid w:val="00663FBD"/>
    <w:rsid w:val="00664782"/>
    <w:rsid w:val="0066582D"/>
    <w:rsid w:val="00665A80"/>
    <w:rsid w:val="00665F09"/>
    <w:rsid w:val="006662D6"/>
    <w:rsid w:val="00666771"/>
    <w:rsid w:val="00666CFB"/>
    <w:rsid w:val="00666F1C"/>
    <w:rsid w:val="006672EB"/>
    <w:rsid w:val="00670308"/>
    <w:rsid w:val="00670929"/>
    <w:rsid w:val="00670CF2"/>
    <w:rsid w:val="00670F92"/>
    <w:rsid w:val="00671048"/>
    <w:rsid w:val="00671F7B"/>
    <w:rsid w:val="00672264"/>
    <w:rsid w:val="006722F4"/>
    <w:rsid w:val="0067296F"/>
    <w:rsid w:val="00672A42"/>
    <w:rsid w:val="00672F20"/>
    <w:rsid w:val="006731DF"/>
    <w:rsid w:val="00673E43"/>
    <w:rsid w:val="00673E7B"/>
    <w:rsid w:val="00673EEC"/>
    <w:rsid w:val="006741EC"/>
    <w:rsid w:val="006742F9"/>
    <w:rsid w:val="006743FA"/>
    <w:rsid w:val="0067458F"/>
    <w:rsid w:val="006745DA"/>
    <w:rsid w:val="00674D99"/>
    <w:rsid w:val="00674E62"/>
    <w:rsid w:val="00675430"/>
    <w:rsid w:val="00675829"/>
    <w:rsid w:val="00675D94"/>
    <w:rsid w:val="00675DBA"/>
    <w:rsid w:val="0067671F"/>
    <w:rsid w:val="0067692D"/>
    <w:rsid w:val="00676BEB"/>
    <w:rsid w:val="00676DBC"/>
    <w:rsid w:val="00676EF7"/>
    <w:rsid w:val="00676F45"/>
    <w:rsid w:val="00677067"/>
    <w:rsid w:val="00677822"/>
    <w:rsid w:val="00677929"/>
    <w:rsid w:val="00677FB7"/>
    <w:rsid w:val="006801C3"/>
    <w:rsid w:val="0068022D"/>
    <w:rsid w:val="0068042D"/>
    <w:rsid w:val="00680C27"/>
    <w:rsid w:val="00680C62"/>
    <w:rsid w:val="006812EF"/>
    <w:rsid w:val="0068174F"/>
    <w:rsid w:val="00681752"/>
    <w:rsid w:val="006817C1"/>
    <w:rsid w:val="00681E6F"/>
    <w:rsid w:val="00681F49"/>
    <w:rsid w:val="00681FF6"/>
    <w:rsid w:val="0068203C"/>
    <w:rsid w:val="006821D6"/>
    <w:rsid w:val="006822E7"/>
    <w:rsid w:val="00682688"/>
    <w:rsid w:val="00683191"/>
    <w:rsid w:val="00683259"/>
    <w:rsid w:val="0068364A"/>
    <w:rsid w:val="00683672"/>
    <w:rsid w:val="00683806"/>
    <w:rsid w:val="006839CF"/>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64AF"/>
    <w:rsid w:val="00687453"/>
    <w:rsid w:val="006876BA"/>
    <w:rsid w:val="00687710"/>
    <w:rsid w:val="00687E5E"/>
    <w:rsid w:val="00690063"/>
    <w:rsid w:val="006901FB"/>
    <w:rsid w:val="0069063E"/>
    <w:rsid w:val="00690C8B"/>
    <w:rsid w:val="00690E90"/>
    <w:rsid w:val="006911DA"/>
    <w:rsid w:val="0069155D"/>
    <w:rsid w:val="0069163C"/>
    <w:rsid w:val="006916F3"/>
    <w:rsid w:val="006917AC"/>
    <w:rsid w:val="006917F5"/>
    <w:rsid w:val="0069187A"/>
    <w:rsid w:val="00691A16"/>
    <w:rsid w:val="00692430"/>
    <w:rsid w:val="006939BC"/>
    <w:rsid w:val="00693A0C"/>
    <w:rsid w:val="00693CEF"/>
    <w:rsid w:val="00694034"/>
    <w:rsid w:val="00694439"/>
    <w:rsid w:val="006945CD"/>
    <w:rsid w:val="00694698"/>
    <w:rsid w:val="006946B3"/>
    <w:rsid w:val="0069483D"/>
    <w:rsid w:val="00694B60"/>
    <w:rsid w:val="0069538A"/>
    <w:rsid w:val="00695760"/>
    <w:rsid w:val="00695841"/>
    <w:rsid w:val="00695B26"/>
    <w:rsid w:val="00695C10"/>
    <w:rsid w:val="00695D2D"/>
    <w:rsid w:val="00695F7E"/>
    <w:rsid w:val="0069611A"/>
    <w:rsid w:val="006961EA"/>
    <w:rsid w:val="006968DE"/>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75C"/>
    <w:rsid w:val="006A29A5"/>
    <w:rsid w:val="006A2FB1"/>
    <w:rsid w:val="006A3029"/>
    <w:rsid w:val="006A307D"/>
    <w:rsid w:val="006A30F7"/>
    <w:rsid w:val="006A3222"/>
    <w:rsid w:val="006A34CA"/>
    <w:rsid w:val="006A34D7"/>
    <w:rsid w:val="006A3BF6"/>
    <w:rsid w:val="006A41F9"/>
    <w:rsid w:val="006A4321"/>
    <w:rsid w:val="006A446E"/>
    <w:rsid w:val="006A4B91"/>
    <w:rsid w:val="006A562E"/>
    <w:rsid w:val="006A57C9"/>
    <w:rsid w:val="006A59CE"/>
    <w:rsid w:val="006A5EFF"/>
    <w:rsid w:val="006A6378"/>
    <w:rsid w:val="006A64E8"/>
    <w:rsid w:val="006A6DF8"/>
    <w:rsid w:val="006A7394"/>
    <w:rsid w:val="006B0419"/>
    <w:rsid w:val="006B0E76"/>
    <w:rsid w:val="006B0EAD"/>
    <w:rsid w:val="006B1239"/>
    <w:rsid w:val="006B141F"/>
    <w:rsid w:val="006B1A33"/>
    <w:rsid w:val="006B1AC7"/>
    <w:rsid w:val="006B2084"/>
    <w:rsid w:val="006B25EC"/>
    <w:rsid w:val="006B2925"/>
    <w:rsid w:val="006B2EE4"/>
    <w:rsid w:val="006B3A6E"/>
    <w:rsid w:val="006B3D54"/>
    <w:rsid w:val="006B419E"/>
    <w:rsid w:val="006B4ADC"/>
    <w:rsid w:val="006B4D36"/>
    <w:rsid w:val="006B4F53"/>
    <w:rsid w:val="006B5D18"/>
    <w:rsid w:val="006B6C61"/>
    <w:rsid w:val="006B6D3B"/>
    <w:rsid w:val="006B74AA"/>
    <w:rsid w:val="006B7784"/>
    <w:rsid w:val="006B78AD"/>
    <w:rsid w:val="006B7C65"/>
    <w:rsid w:val="006C0977"/>
    <w:rsid w:val="006C0DB5"/>
    <w:rsid w:val="006C0EB0"/>
    <w:rsid w:val="006C12C4"/>
    <w:rsid w:val="006C16BE"/>
    <w:rsid w:val="006C1AAB"/>
    <w:rsid w:val="006C2024"/>
    <w:rsid w:val="006C2287"/>
    <w:rsid w:val="006C22BA"/>
    <w:rsid w:val="006C2400"/>
    <w:rsid w:val="006C2432"/>
    <w:rsid w:val="006C2626"/>
    <w:rsid w:val="006C2D85"/>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6C4E"/>
    <w:rsid w:val="006C71DB"/>
    <w:rsid w:val="006C7509"/>
    <w:rsid w:val="006C77F6"/>
    <w:rsid w:val="006D100D"/>
    <w:rsid w:val="006D149A"/>
    <w:rsid w:val="006D2D3F"/>
    <w:rsid w:val="006D382A"/>
    <w:rsid w:val="006D3897"/>
    <w:rsid w:val="006D4007"/>
    <w:rsid w:val="006D468B"/>
    <w:rsid w:val="006D4809"/>
    <w:rsid w:val="006D4B75"/>
    <w:rsid w:val="006D4F92"/>
    <w:rsid w:val="006D58F4"/>
    <w:rsid w:val="006D5C39"/>
    <w:rsid w:val="006D5D68"/>
    <w:rsid w:val="006D5E90"/>
    <w:rsid w:val="006D6084"/>
    <w:rsid w:val="006D648F"/>
    <w:rsid w:val="006D6A41"/>
    <w:rsid w:val="006D712D"/>
    <w:rsid w:val="006D7246"/>
    <w:rsid w:val="006D733E"/>
    <w:rsid w:val="006D74EA"/>
    <w:rsid w:val="006D7566"/>
    <w:rsid w:val="006E033E"/>
    <w:rsid w:val="006E048D"/>
    <w:rsid w:val="006E071D"/>
    <w:rsid w:val="006E0DD3"/>
    <w:rsid w:val="006E0EBA"/>
    <w:rsid w:val="006E0EDA"/>
    <w:rsid w:val="006E10C6"/>
    <w:rsid w:val="006E1118"/>
    <w:rsid w:val="006E1346"/>
    <w:rsid w:val="006E145B"/>
    <w:rsid w:val="006E191B"/>
    <w:rsid w:val="006E1BBF"/>
    <w:rsid w:val="006E1F3D"/>
    <w:rsid w:val="006E220E"/>
    <w:rsid w:val="006E2444"/>
    <w:rsid w:val="006E263C"/>
    <w:rsid w:val="006E29C4"/>
    <w:rsid w:val="006E30FD"/>
    <w:rsid w:val="006E3120"/>
    <w:rsid w:val="006E334A"/>
    <w:rsid w:val="006E340E"/>
    <w:rsid w:val="006E34FF"/>
    <w:rsid w:val="006E38D6"/>
    <w:rsid w:val="006E3D92"/>
    <w:rsid w:val="006E4201"/>
    <w:rsid w:val="006E4579"/>
    <w:rsid w:val="006E48AA"/>
    <w:rsid w:val="006E4A46"/>
    <w:rsid w:val="006E4A63"/>
    <w:rsid w:val="006E4AE2"/>
    <w:rsid w:val="006E50D7"/>
    <w:rsid w:val="006E57C3"/>
    <w:rsid w:val="006E5C6A"/>
    <w:rsid w:val="006E5F46"/>
    <w:rsid w:val="006E60B3"/>
    <w:rsid w:val="006E6218"/>
    <w:rsid w:val="006E672C"/>
    <w:rsid w:val="006E6797"/>
    <w:rsid w:val="006E6816"/>
    <w:rsid w:val="006E6A87"/>
    <w:rsid w:val="006E6B65"/>
    <w:rsid w:val="006E6F31"/>
    <w:rsid w:val="006E7B8D"/>
    <w:rsid w:val="006E7FFA"/>
    <w:rsid w:val="006F0492"/>
    <w:rsid w:val="006F08D4"/>
    <w:rsid w:val="006F0BEA"/>
    <w:rsid w:val="006F0C43"/>
    <w:rsid w:val="006F0CCC"/>
    <w:rsid w:val="006F0EA2"/>
    <w:rsid w:val="006F0FFD"/>
    <w:rsid w:val="006F10F3"/>
    <w:rsid w:val="006F1254"/>
    <w:rsid w:val="006F1537"/>
    <w:rsid w:val="006F182F"/>
    <w:rsid w:val="006F1D6A"/>
    <w:rsid w:val="006F2257"/>
    <w:rsid w:val="006F2375"/>
    <w:rsid w:val="006F28BB"/>
    <w:rsid w:val="006F2E8C"/>
    <w:rsid w:val="006F2ED9"/>
    <w:rsid w:val="006F3368"/>
    <w:rsid w:val="006F34CA"/>
    <w:rsid w:val="006F358A"/>
    <w:rsid w:val="006F3A31"/>
    <w:rsid w:val="006F3ED8"/>
    <w:rsid w:val="006F4179"/>
    <w:rsid w:val="006F44D6"/>
    <w:rsid w:val="006F464C"/>
    <w:rsid w:val="006F4FE2"/>
    <w:rsid w:val="006F5452"/>
    <w:rsid w:val="006F5800"/>
    <w:rsid w:val="006F5950"/>
    <w:rsid w:val="006F5EEF"/>
    <w:rsid w:val="006F5F50"/>
    <w:rsid w:val="006F6543"/>
    <w:rsid w:val="006F6A84"/>
    <w:rsid w:val="006F6DAE"/>
    <w:rsid w:val="006F7A9D"/>
    <w:rsid w:val="007007A0"/>
    <w:rsid w:val="00700C63"/>
    <w:rsid w:val="00701817"/>
    <w:rsid w:val="0070186C"/>
    <w:rsid w:val="007018FA"/>
    <w:rsid w:val="00701A51"/>
    <w:rsid w:val="00701FD5"/>
    <w:rsid w:val="0070273B"/>
    <w:rsid w:val="00702949"/>
    <w:rsid w:val="00702956"/>
    <w:rsid w:val="00703157"/>
    <w:rsid w:val="007033C2"/>
    <w:rsid w:val="0070434B"/>
    <w:rsid w:val="0070443A"/>
    <w:rsid w:val="00704458"/>
    <w:rsid w:val="00704606"/>
    <w:rsid w:val="007046A2"/>
    <w:rsid w:val="007046D6"/>
    <w:rsid w:val="007048B6"/>
    <w:rsid w:val="007050C1"/>
    <w:rsid w:val="00705421"/>
    <w:rsid w:val="0070577A"/>
    <w:rsid w:val="00705964"/>
    <w:rsid w:val="007059AA"/>
    <w:rsid w:val="007059C2"/>
    <w:rsid w:val="0070611E"/>
    <w:rsid w:val="007066EB"/>
    <w:rsid w:val="007068B6"/>
    <w:rsid w:val="0070771E"/>
    <w:rsid w:val="0070778B"/>
    <w:rsid w:val="0071004B"/>
    <w:rsid w:val="00710342"/>
    <w:rsid w:val="007105E4"/>
    <w:rsid w:val="007108E3"/>
    <w:rsid w:val="00710B01"/>
    <w:rsid w:val="0071230C"/>
    <w:rsid w:val="0071234B"/>
    <w:rsid w:val="0071267A"/>
    <w:rsid w:val="00712D78"/>
    <w:rsid w:val="00712D8B"/>
    <w:rsid w:val="00712E67"/>
    <w:rsid w:val="00712F56"/>
    <w:rsid w:val="00713018"/>
    <w:rsid w:val="0071317F"/>
    <w:rsid w:val="007131E1"/>
    <w:rsid w:val="0071329E"/>
    <w:rsid w:val="00713476"/>
    <w:rsid w:val="007138E6"/>
    <w:rsid w:val="0071396F"/>
    <w:rsid w:val="00713A2B"/>
    <w:rsid w:val="0071437B"/>
    <w:rsid w:val="007148AD"/>
    <w:rsid w:val="00714C0E"/>
    <w:rsid w:val="00714D09"/>
    <w:rsid w:val="00714DD3"/>
    <w:rsid w:val="00715045"/>
    <w:rsid w:val="00715DFD"/>
    <w:rsid w:val="00715E29"/>
    <w:rsid w:val="00715E49"/>
    <w:rsid w:val="007160F4"/>
    <w:rsid w:val="007162F8"/>
    <w:rsid w:val="00716486"/>
    <w:rsid w:val="0071669E"/>
    <w:rsid w:val="007167D4"/>
    <w:rsid w:val="00716B65"/>
    <w:rsid w:val="00716D0B"/>
    <w:rsid w:val="00717764"/>
    <w:rsid w:val="00717792"/>
    <w:rsid w:val="007177BA"/>
    <w:rsid w:val="00717A73"/>
    <w:rsid w:val="00717DC5"/>
    <w:rsid w:val="00720617"/>
    <w:rsid w:val="00720DBB"/>
    <w:rsid w:val="007210D9"/>
    <w:rsid w:val="00721A9D"/>
    <w:rsid w:val="00721BE1"/>
    <w:rsid w:val="00721FC7"/>
    <w:rsid w:val="00722102"/>
    <w:rsid w:val="007221F8"/>
    <w:rsid w:val="007225B6"/>
    <w:rsid w:val="00722622"/>
    <w:rsid w:val="00722F07"/>
    <w:rsid w:val="007231F0"/>
    <w:rsid w:val="0072329D"/>
    <w:rsid w:val="0072347E"/>
    <w:rsid w:val="00723C04"/>
    <w:rsid w:val="00723D68"/>
    <w:rsid w:val="00723DE0"/>
    <w:rsid w:val="00724134"/>
    <w:rsid w:val="0072421A"/>
    <w:rsid w:val="007247DF"/>
    <w:rsid w:val="00724810"/>
    <w:rsid w:val="00724825"/>
    <w:rsid w:val="0072531E"/>
    <w:rsid w:val="0072541A"/>
    <w:rsid w:val="0072546F"/>
    <w:rsid w:val="007259E7"/>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9CD"/>
    <w:rsid w:val="00733E9E"/>
    <w:rsid w:val="00733F7E"/>
    <w:rsid w:val="00734203"/>
    <w:rsid w:val="007345F9"/>
    <w:rsid w:val="007346B1"/>
    <w:rsid w:val="0073492E"/>
    <w:rsid w:val="00734D8C"/>
    <w:rsid w:val="00734FB0"/>
    <w:rsid w:val="007353CA"/>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115F"/>
    <w:rsid w:val="007422A4"/>
    <w:rsid w:val="007422B6"/>
    <w:rsid w:val="00742D33"/>
    <w:rsid w:val="00742DE7"/>
    <w:rsid w:val="00742E75"/>
    <w:rsid w:val="007431D1"/>
    <w:rsid w:val="007437BB"/>
    <w:rsid w:val="00743F47"/>
    <w:rsid w:val="00744190"/>
    <w:rsid w:val="0074486B"/>
    <w:rsid w:val="00744BA3"/>
    <w:rsid w:val="00744DE8"/>
    <w:rsid w:val="0074552B"/>
    <w:rsid w:val="00745975"/>
    <w:rsid w:val="00745EFC"/>
    <w:rsid w:val="007460F2"/>
    <w:rsid w:val="00746367"/>
    <w:rsid w:val="007467D3"/>
    <w:rsid w:val="007467E4"/>
    <w:rsid w:val="007468BC"/>
    <w:rsid w:val="00746C7B"/>
    <w:rsid w:val="0074751A"/>
    <w:rsid w:val="0074769B"/>
    <w:rsid w:val="00747705"/>
    <w:rsid w:val="00747758"/>
    <w:rsid w:val="0074782A"/>
    <w:rsid w:val="00747B70"/>
    <w:rsid w:val="00747D4E"/>
    <w:rsid w:val="00747EB3"/>
    <w:rsid w:val="00750077"/>
    <w:rsid w:val="007502B8"/>
    <w:rsid w:val="00750615"/>
    <w:rsid w:val="007509D1"/>
    <w:rsid w:val="007510EF"/>
    <w:rsid w:val="007513F3"/>
    <w:rsid w:val="007516AB"/>
    <w:rsid w:val="007517B7"/>
    <w:rsid w:val="00751E98"/>
    <w:rsid w:val="00751F0E"/>
    <w:rsid w:val="00751F90"/>
    <w:rsid w:val="00752373"/>
    <w:rsid w:val="007525CD"/>
    <w:rsid w:val="007527D7"/>
    <w:rsid w:val="007528DB"/>
    <w:rsid w:val="00752C7D"/>
    <w:rsid w:val="00752EB1"/>
    <w:rsid w:val="00753125"/>
    <w:rsid w:val="0075354B"/>
    <w:rsid w:val="00753D86"/>
    <w:rsid w:val="00754541"/>
    <w:rsid w:val="00754592"/>
    <w:rsid w:val="00754601"/>
    <w:rsid w:val="007548E1"/>
    <w:rsid w:val="00755521"/>
    <w:rsid w:val="007556F2"/>
    <w:rsid w:val="00755D38"/>
    <w:rsid w:val="00755ED9"/>
    <w:rsid w:val="007562D4"/>
    <w:rsid w:val="00756548"/>
    <w:rsid w:val="00756785"/>
    <w:rsid w:val="00757003"/>
    <w:rsid w:val="00757773"/>
    <w:rsid w:val="00757775"/>
    <w:rsid w:val="007606C1"/>
    <w:rsid w:val="00760A78"/>
    <w:rsid w:val="00760DD4"/>
    <w:rsid w:val="00760E71"/>
    <w:rsid w:val="007610B0"/>
    <w:rsid w:val="007611DA"/>
    <w:rsid w:val="00761BDB"/>
    <w:rsid w:val="00761DB8"/>
    <w:rsid w:val="00761F00"/>
    <w:rsid w:val="00762023"/>
    <w:rsid w:val="007625E9"/>
    <w:rsid w:val="00762845"/>
    <w:rsid w:val="00762ECD"/>
    <w:rsid w:val="00762EED"/>
    <w:rsid w:val="007631E6"/>
    <w:rsid w:val="007632D7"/>
    <w:rsid w:val="007639DC"/>
    <w:rsid w:val="00763CE8"/>
    <w:rsid w:val="007644B2"/>
    <w:rsid w:val="00764E99"/>
    <w:rsid w:val="00764FE0"/>
    <w:rsid w:val="00764FE5"/>
    <w:rsid w:val="00764FFD"/>
    <w:rsid w:val="00765195"/>
    <w:rsid w:val="00765260"/>
    <w:rsid w:val="00765A2E"/>
    <w:rsid w:val="00765ABF"/>
    <w:rsid w:val="00765C77"/>
    <w:rsid w:val="007669CA"/>
    <w:rsid w:val="00766C63"/>
    <w:rsid w:val="00767554"/>
    <w:rsid w:val="007676B0"/>
    <w:rsid w:val="007678F7"/>
    <w:rsid w:val="007700FE"/>
    <w:rsid w:val="00770BD2"/>
    <w:rsid w:val="00770C55"/>
    <w:rsid w:val="00771878"/>
    <w:rsid w:val="00771DF1"/>
    <w:rsid w:val="007721DC"/>
    <w:rsid w:val="0077262C"/>
    <w:rsid w:val="00772712"/>
    <w:rsid w:val="007728C5"/>
    <w:rsid w:val="00772A59"/>
    <w:rsid w:val="00772A70"/>
    <w:rsid w:val="00772B21"/>
    <w:rsid w:val="007730C4"/>
    <w:rsid w:val="00773449"/>
    <w:rsid w:val="00773961"/>
    <w:rsid w:val="007739F4"/>
    <w:rsid w:val="00773ABB"/>
    <w:rsid w:val="00773B43"/>
    <w:rsid w:val="00773DFC"/>
    <w:rsid w:val="007745F9"/>
    <w:rsid w:val="00774D7F"/>
    <w:rsid w:val="00775127"/>
    <w:rsid w:val="0077522A"/>
    <w:rsid w:val="00775231"/>
    <w:rsid w:val="0077561D"/>
    <w:rsid w:val="00775A5D"/>
    <w:rsid w:val="00775D48"/>
    <w:rsid w:val="00775EBE"/>
    <w:rsid w:val="00775F0D"/>
    <w:rsid w:val="007760E0"/>
    <w:rsid w:val="007762BD"/>
    <w:rsid w:val="007762E3"/>
    <w:rsid w:val="0077649E"/>
    <w:rsid w:val="00777F38"/>
    <w:rsid w:val="00777F39"/>
    <w:rsid w:val="0078007A"/>
    <w:rsid w:val="0078031C"/>
    <w:rsid w:val="007804D8"/>
    <w:rsid w:val="00780527"/>
    <w:rsid w:val="007807A7"/>
    <w:rsid w:val="007809DE"/>
    <w:rsid w:val="00780F8D"/>
    <w:rsid w:val="0078101C"/>
    <w:rsid w:val="007813C2"/>
    <w:rsid w:val="00781EB1"/>
    <w:rsid w:val="0078265A"/>
    <w:rsid w:val="00782982"/>
    <w:rsid w:val="00782A9E"/>
    <w:rsid w:val="00782B2B"/>
    <w:rsid w:val="00782C76"/>
    <w:rsid w:val="00782FE0"/>
    <w:rsid w:val="00783516"/>
    <w:rsid w:val="007835A6"/>
    <w:rsid w:val="00783679"/>
    <w:rsid w:val="00783E2F"/>
    <w:rsid w:val="00783E30"/>
    <w:rsid w:val="007841D1"/>
    <w:rsid w:val="0078435A"/>
    <w:rsid w:val="00785351"/>
    <w:rsid w:val="0078556A"/>
    <w:rsid w:val="007855F1"/>
    <w:rsid w:val="00785630"/>
    <w:rsid w:val="00785EDE"/>
    <w:rsid w:val="00785FAC"/>
    <w:rsid w:val="007861E7"/>
    <w:rsid w:val="007864F3"/>
    <w:rsid w:val="00786532"/>
    <w:rsid w:val="00786678"/>
    <w:rsid w:val="007867C9"/>
    <w:rsid w:val="007868A0"/>
    <w:rsid w:val="00787C7A"/>
    <w:rsid w:val="007901A6"/>
    <w:rsid w:val="00790344"/>
    <w:rsid w:val="007904CF"/>
    <w:rsid w:val="0079075A"/>
    <w:rsid w:val="007911A4"/>
    <w:rsid w:val="00791369"/>
    <w:rsid w:val="007915B9"/>
    <w:rsid w:val="007916D1"/>
    <w:rsid w:val="00791A6F"/>
    <w:rsid w:val="00791AA8"/>
    <w:rsid w:val="00791FF1"/>
    <w:rsid w:val="0079251E"/>
    <w:rsid w:val="007927E9"/>
    <w:rsid w:val="00792D70"/>
    <w:rsid w:val="00792F65"/>
    <w:rsid w:val="007932DC"/>
    <w:rsid w:val="00793D17"/>
    <w:rsid w:val="00793FA7"/>
    <w:rsid w:val="007948BA"/>
    <w:rsid w:val="0079494F"/>
    <w:rsid w:val="00794EBD"/>
    <w:rsid w:val="00795446"/>
    <w:rsid w:val="00795935"/>
    <w:rsid w:val="00795EBE"/>
    <w:rsid w:val="00796373"/>
    <w:rsid w:val="00797321"/>
    <w:rsid w:val="0079774F"/>
    <w:rsid w:val="0079796D"/>
    <w:rsid w:val="007A00E8"/>
    <w:rsid w:val="007A00FA"/>
    <w:rsid w:val="007A015E"/>
    <w:rsid w:val="007A0C6A"/>
    <w:rsid w:val="007A151E"/>
    <w:rsid w:val="007A1707"/>
    <w:rsid w:val="007A203A"/>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6F35"/>
    <w:rsid w:val="007A75DE"/>
    <w:rsid w:val="007A76CD"/>
    <w:rsid w:val="007B03FA"/>
    <w:rsid w:val="007B0525"/>
    <w:rsid w:val="007B0C90"/>
    <w:rsid w:val="007B0CC3"/>
    <w:rsid w:val="007B1672"/>
    <w:rsid w:val="007B18B5"/>
    <w:rsid w:val="007B1E14"/>
    <w:rsid w:val="007B2480"/>
    <w:rsid w:val="007B259F"/>
    <w:rsid w:val="007B2AB0"/>
    <w:rsid w:val="007B2F29"/>
    <w:rsid w:val="007B2F90"/>
    <w:rsid w:val="007B30AB"/>
    <w:rsid w:val="007B3311"/>
    <w:rsid w:val="007B332E"/>
    <w:rsid w:val="007B3345"/>
    <w:rsid w:val="007B350D"/>
    <w:rsid w:val="007B360B"/>
    <w:rsid w:val="007B38DB"/>
    <w:rsid w:val="007B3FBE"/>
    <w:rsid w:val="007B40CB"/>
    <w:rsid w:val="007B41BB"/>
    <w:rsid w:val="007B428E"/>
    <w:rsid w:val="007B475E"/>
    <w:rsid w:val="007B47C1"/>
    <w:rsid w:val="007B47E7"/>
    <w:rsid w:val="007B4C5C"/>
    <w:rsid w:val="007B53F6"/>
    <w:rsid w:val="007B5546"/>
    <w:rsid w:val="007B5E8E"/>
    <w:rsid w:val="007B6590"/>
    <w:rsid w:val="007B6620"/>
    <w:rsid w:val="007B6A2F"/>
    <w:rsid w:val="007B6CDC"/>
    <w:rsid w:val="007B6F0C"/>
    <w:rsid w:val="007B7644"/>
    <w:rsid w:val="007C07CC"/>
    <w:rsid w:val="007C0BA0"/>
    <w:rsid w:val="007C0E20"/>
    <w:rsid w:val="007C1879"/>
    <w:rsid w:val="007C1B8A"/>
    <w:rsid w:val="007C1B8E"/>
    <w:rsid w:val="007C1D92"/>
    <w:rsid w:val="007C1F71"/>
    <w:rsid w:val="007C1F80"/>
    <w:rsid w:val="007C2190"/>
    <w:rsid w:val="007C2576"/>
    <w:rsid w:val="007C2CAC"/>
    <w:rsid w:val="007C3C73"/>
    <w:rsid w:val="007C426C"/>
    <w:rsid w:val="007C4563"/>
    <w:rsid w:val="007C476B"/>
    <w:rsid w:val="007C4A04"/>
    <w:rsid w:val="007C5170"/>
    <w:rsid w:val="007C544A"/>
    <w:rsid w:val="007C5478"/>
    <w:rsid w:val="007C5891"/>
    <w:rsid w:val="007C5C04"/>
    <w:rsid w:val="007C5CFB"/>
    <w:rsid w:val="007C613B"/>
    <w:rsid w:val="007C658D"/>
    <w:rsid w:val="007C66DA"/>
    <w:rsid w:val="007C6B9D"/>
    <w:rsid w:val="007C6E10"/>
    <w:rsid w:val="007C6EE1"/>
    <w:rsid w:val="007C6FC4"/>
    <w:rsid w:val="007C7620"/>
    <w:rsid w:val="007C7883"/>
    <w:rsid w:val="007C7DF6"/>
    <w:rsid w:val="007D0BE4"/>
    <w:rsid w:val="007D0D14"/>
    <w:rsid w:val="007D1830"/>
    <w:rsid w:val="007D195D"/>
    <w:rsid w:val="007D1E04"/>
    <w:rsid w:val="007D209C"/>
    <w:rsid w:val="007D225F"/>
    <w:rsid w:val="007D320C"/>
    <w:rsid w:val="007D3354"/>
    <w:rsid w:val="007D3ED9"/>
    <w:rsid w:val="007D3F0C"/>
    <w:rsid w:val="007D3F95"/>
    <w:rsid w:val="007D412B"/>
    <w:rsid w:val="007D41A4"/>
    <w:rsid w:val="007D41F9"/>
    <w:rsid w:val="007D4244"/>
    <w:rsid w:val="007D47D4"/>
    <w:rsid w:val="007D4D61"/>
    <w:rsid w:val="007D4DB9"/>
    <w:rsid w:val="007D4F7E"/>
    <w:rsid w:val="007D50CC"/>
    <w:rsid w:val="007D510C"/>
    <w:rsid w:val="007D560C"/>
    <w:rsid w:val="007D5641"/>
    <w:rsid w:val="007D5760"/>
    <w:rsid w:val="007D58AE"/>
    <w:rsid w:val="007D5B55"/>
    <w:rsid w:val="007D5EA5"/>
    <w:rsid w:val="007D61EC"/>
    <w:rsid w:val="007D6447"/>
    <w:rsid w:val="007D6FB5"/>
    <w:rsid w:val="007D7405"/>
    <w:rsid w:val="007D7938"/>
    <w:rsid w:val="007D7E2C"/>
    <w:rsid w:val="007E06F0"/>
    <w:rsid w:val="007E0731"/>
    <w:rsid w:val="007E0AA8"/>
    <w:rsid w:val="007E0C64"/>
    <w:rsid w:val="007E0FD5"/>
    <w:rsid w:val="007E1054"/>
    <w:rsid w:val="007E12FD"/>
    <w:rsid w:val="007E21FA"/>
    <w:rsid w:val="007E28DE"/>
    <w:rsid w:val="007E2BD3"/>
    <w:rsid w:val="007E2F57"/>
    <w:rsid w:val="007E3001"/>
    <w:rsid w:val="007E3213"/>
    <w:rsid w:val="007E32A5"/>
    <w:rsid w:val="007E3326"/>
    <w:rsid w:val="007E3912"/>
    <w:rsid w:val="007E3C7A"/>
    <w:rsid w:val="007E433A"/>
    <w:rsid w:val="007E47F0"/>
    <w:rsid w:val="007E4CE9"/>
    <w:rsid w:val="007E4F5F"/>
    <w:rsid w:val="007E4F7A"/>
    <w:rsid w:val="007E5164"/>
    <w:rsid w:val="007E51C2"/>
    <w:rsid w:val="007E596B"/>
    <w:rsid w:val="007E5F94"/>
    <w:rsid w:val="007E61F2"/>
    <w:rsid w:val="007E6DD6"/>
    <w:rsid w:val="007E724D"/>
    <w:rsid w:val="007E75D7"/>
    <w:rsid w:val="007E77CD"/>
    <w:rsid w:val="007E7EAD"/>
    <w:rsid w:val="007F003B"/>
    <w:rsid w:val="007F063B"/>
    <w:rsid w:val="007F06A0"/>
    <w:rsid w:val="007F06B7"/>
    <w:rsid w:val="007F0D36"/>
    <w:rsid w:val="007F0E8D"/>
    <w:rsid w:val="007F10FF"/>
    <w:rsid w:val="007F12A4"/>
    <w:rsid w:val="007F14E0"/>
    <w:rsid w:val="007F194D"/>
    <w:rsid w:val="007F195A"/>
    <w:rsid w:val="007F1E30"/>
    <w:rsid w:val="007F1F7A"/>
    <w:rsid w:val="007F26C3"/>
    <w:rsid w:val="007F28FB"/>
    <w:rsid w:val="007F2953"/>
    <w:rsid w:val="007F2AA3"/>
    <w:rsid w:val="007F2BF4"/>
    <w:rsid w:val="007F2F55"/>
    <w:rsid w:val="007F3619"/>
    <w:rsid w:val="007F4134"/>
    <w:rsid w:val="007F419E"/>
    <w:rsid w:val="007F4780"/>
    <w:rsid w:val="007F4801"/>
    <w:rsid w:val="007F48F6"/>
    <w:rsid w:val="007F4D56"/>
    <w:rsid w:val="007F4DC8"/>
    <w:rsid w:val="007F4F35"/>
    <w:rsid w:val="007F540A"/>
    <w:rsid w:val="007F5417"/>
    <w:rsid w:val="007F57AC"/>
    <w:rsid w:val="007F595E"/>
    <w:rsid w:val="007F6199"/>
    <w:rsid w:val="007F681D"/>
    <w:rsid w:val="007F6A04"/>
    <w:rsid w:val="007F6B2F"/>
    <w:rsid w:val="007F73D5"/>
    <w:rsid w:val="007F770A"/>
    <w:rsid w:val="007F7DCF"/>
    <w:rsid w:val="008002DD"/>
    <w:rsid w:val="008002E9"/>
    <w:rsid w:val="00800492"/>
    <w:rsid w:val="00800709"/>
    <w:rsid w:val="00800C5D"/>
    <w:rsid w:val="00800F12"/>
    <w:rsid w:val="00801164"/>
    <w:rsid w:val="00801280"/>
    <w:rsid w:val="00801600"/>
    <w:rsid w:val="00801E3D"/>
    <w:rsid w:val="00801F39"/>
    <w:rsid w:val="008026FB"/>
    <w:rsid w:val="0080279A"/>
    <w:rsid w:val="00802C03"/>
    <w:rsid w:val="00802D91"/>
    <w:rsid w:val="00802E14"/>
    <w:rsid w:val="0080304D"/>
    <w:rsid w:val="008033C2"/>
    <w:rsid w:val="008038B2"/>
    <w:rsid w:val="0080393A"/>
    <w:rsid w:val="00804041"/>
    <w:rsid w:val="00804CE2"/>
    <w:rsid w:val="00804F48"/>
    <w:rsid w:val="00804F53"/>
    <w:rsid w:val="00805150"/>
    <w:rsid w:val="008051B3"/>
    <w:rsid w:val="00805EAD"/>
    <w:rsid w:val="00806101"/>
    <w:rsid w:val="00806155"/>
    <w:rsid w:val="0080625C"/>
    <w:rsid w:val="008064EC"/>
    <w:rsid w:val="00807861"/>
    <w:rsid w:val="00807C27"/>
    <w:rsid w:val="00807D8A"/>
    <w:rsid w:val="00807DFC"/>
    <w:rsid w:val="00807E21"/>
    <w:rsid w:val="00810503"/>
    <w:rsid w:val="00810636"/>
    <w:rsid w:val="00810C86"/>
    <w:rsid w:val="0081110B"/>
    <w:rsid w:val="00811EE2"/>
    <w:rsid w:val="00812BFD"/>
    <w:rsid w:val="0081300D"/>
    <w:rsid w:val="0081302F"/>
    <w:rsid w:val="0081351E"/>
    <w:rsid w:val="00813778"/>
    <w:rsid w:val="0081384C"/>
    <w:rsid w:val="00813AA8"/>
    <w:rsid w:val="00813B90"/>
    <w:rsid w:val="00813BD4"/>
    <w:rsid w:val="00813EE8"/>
    <w:rsid w:val="008143FD"/>
    <w:rsid w:val="00814447"/>
    <w:rsid w:val="0081497F"/>
    <w:rsid w:val="00814DB0"/>
    <w:rsid w:val="008150A4"/>
    <w:rsid w:val="0081566D"/>
    <w:rsid w:val="00815D0E"/>
    <w:rsid w:val="00815D55"/>
    <w:rsid w:val="008162DC"/>
    <w:rsid w:val="00816438"/>
    <w:rsid w:val="00817249"/>
    <w:rsid w:val="00817640"/>
    <w:rsid w:val="00817B1A"/>
    <w:rsid w:val="008205BE"/>
    <w:rsid w:val="00820D6D"/>
    <w:rsid w:val="00821670"/>
    <w:rsid w:val="008225F6"/>
    <w:rsid w:val="00822678"/>
    <w:rsid w:val="0082287F"/>
    <w:rsid w:val="008229B3"/>
    <w:rsid w:val="00822AA2"/>
    <w:rsid w:val="00822ACA"/>
    <w:rsid w:val="00823725"/>
    <w:rsid w:val="008238B8"/>
    <w:rsid w:val="00823B9A"/>
    <w:rsid w:val="00823C51"/>
    <w:rsid w:val="00823F1A"/>
    <w:rsid w:val="00823F82"/>
    <w:rsid w:val="00824377"/>
    <w:rsid w:val="00824910"/>
    <w:rsid w:val="00824AC9"/>
    <w:rsid w:val="00824B92"/>
    <w:rsid w:val="008254B6"/>
    <w:rsid w:val="0082622A"/>
    <w:rsid w:val="00826911"/>
    <w:rsid w:val="00827246"/>
    <w:rsid w:val="0082751E"/>
    <w:rsid w:val="008279D5"/>
    <w:rsid w:val="00827BE2"/>
    <w:rsid w:val="00827F69"/>
    <w:rsid w:val="00830449"/>
    <w:rsid w:val="00830AC7"/>
    <w:rsid w:val="00830AC8"/>
    <w:rsid w:val="0083139C"/>
    <w:rsid w:val="008314AC"/>
    <w:rsid w:val="00832AB7"/>
    <w:rsid w:val="00833893"/>
    <w:rsid w:val="00833A6B"/>
    <w:rsid w:val="00833B9D"/>
    <w:rsid w:val="008346AA"/>
    <w:rsid w:val="008346C2"/>
    <w:rsid w:val="00834C66"/>
    <w:rsid w:val="00834D3D"/>
    <w:rsid w:val="00834F6D"/>
    <w:rsid w:val="008356D6"/>
    <w:rsid w:val="00835995"/>
    <w:rsid w:val="00835F83"/>
    <w:rsid w:val="0083650E"/>
    <w:rsid w:val="00836797"/>
    <w:rsid w:val="008367C0"/>
    <w:rsid w:val="00836BCC"/>
    <w:rsid w:val="00836DD5"/>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383"/>
    <w:rsid w:val="00842440"/>
    <w:rsid w:val="00842901"/>
    <w:rsid w:val="00842968"/>
    <w:rsid w:val="00842EB7"/>
    <w:rsid w:val="008433CC"/>
    <w:rsid w:val="00843C2E"/>
    <w:rsid w:val="008444ED"/>
    <w:rsid w:val="00844594"/>
    <w:rsid w:val="00844E21"/>
    <w:rsid w:val="00844E81"/>
    <w:rsid w:val="00844FB3"/>
    <w:rsid w:val="00845124"/>
    <w:rsid w:val="0084543D"/>
    <w:rsid w:val="00845AFE"/>
    <w:rsid w:val="00846171"/>
    <w:rsid w:val="008461D0"/>
    <w:rsid w:val="00846951"/>
    <w:rsid w:val="008469F1"/>
    <w:rsid w:val="00846B5D"/>
    <w:rsid w:val="00846E09"/>
    <w:rsid w:val="0084769C"/>
    <w:rsid w:val="0084776F"/>
    <w:rsid w:val="008477CB"/>
    <w:rsid w:val="008478AF"/>
    <w:rsid w:val="00847AC3"/>
    <w:rsid w:val="00850295"/>
    <w:rsid w:val="008503CF"/>
    <w:rsid w:val="0085040D"/>
    <w:rsid w:val="00850598"/>
    <w:rsid w:val="008507BF"/>
    <w:rsid w:val="00850994"/>
    <w:rsid w:val="00850C68"/>
    <w:rsid w:val="00851146"/>
    <w:rsid w:val="0085172A"/>
    <w:rsid w:val="0085187C"/>
    <w:rsid w:val="00851C27"/>
    <w:rsid w:val="00852525"/>
    <w:rsid w:val="008527A7"/>
    <w:rsid w:val="00852A4D"/>
    <w:rsid w:val="00852D16"/>
    <w:rsid w:val="00852EFE"/>
    <w:rsid w:val="00853136"/>
    <w:rsid w:val="008539F5"/>
    <w:rsid w:val="00853DAA"/>
    <w:rsid w:val="00854549"/>
    <w:rsid w:val="008545FB"/>
    <w:rsid w:val="00854603"/>
    <w:rsid w:val="008546FE"/>
    <w:rsid w:val="00854B5B"/>
    <w:rsid w:val="00854DA3"/>
    <w:rsid w:val="00855223"/>
    <w:rsid w:val="008554DD"/>
    <w:rsid w:val="00855F3C"/>
    <w:rsid w:val="0085628F"/>
    <w:rsid w:val="008562CE"/>
    <w:rsid w:val="008567C0"/>
    <w:rsid w:val="0085699D"/>
    <w:rsid w:val="00856C84"/>
    <w:rsid w:val="00856EA2"/>
    <w:rsid w:val="00857286"/>
    <w:rsid w:val="00857524"/>
    <w:rsid w:val="00857A5F"/>
    <w:rsid w:val="008602CF"/>
    <w:rsid w:val="00860574"/>
    <w:rsid w:val="00860591"/>
    <w:rsid w:val="0086138A"/>
    <w:rsid w:val="00861CC2"/>
    <w:rsid w:val="00861E88"/>
    <w:rsid w:val="00862745"/>
    <w:rsid w:val="00862EAB"/>
    <w:rsid w:val="008638E5"/>
    <w:rsid w:val="0086395E"/>
    <w:rsid w:val="00863E63"/>
    <w:rsid w:val="00863F4B"/>
    <w:rsid w:val="00863F9D"/>
    <w:rsid w:val="0086449F"/>
    <w:rsid w:val="00864716"/>
    <w:rsid w:val="0086490B"/>
    <w:rsid w:val="00864B7E"/>
    <w:rsid w:val="00864D5B"/>
    <w:rsid w:val="0086526C"/>
    <w:rsid w:val="00865826"/>
    <w:rsid w:val="00865DBA"/>
    <w:rsid w:val="00865FAE"/>
    <w:rsid w:val="00866531"/>
    <w:rsid w:val="008666D9"/>
    <w:rsid w:val="00866903"/>
    <w:rsid w:val="008671FC"/>
    <w:rsid w:val="00867343"/>
    <w:rsid w:val="0086753C"/>
    <w:rsid w:val="00870486"/>
    <w:rsid w:val="0087051E"/>
    <w:rsid w:val="00870A9E"/>
    <w:rsid w:val="00870B7B"/>
    <w:rsid w:val="00870B81"/>
    <w:rsid w:val="00870EEF"/>
    <w:rsid w:val="00870FD4"/>
    <w:rsid w:val="0087112F"/>
    <w:rsid w:val="00871997"/>
    <w:rsid w:val="0087206F"/>
    <w:rsid w:val="00872217"/>
    <w:rsid w:val="00872570"/>
    <w:rsid w:val="00872802"/>
    <w:rsid w:val="00872C84"/>
    <w:rsid w:val="00872C92"/>
    <w:rsid w:val="00873153"/>
    <w:rsid w:val="008736E8"/>
    <w:rsid w:val="00873BAD"/>
    <w:rsid w:val="00873D77"/>
    <w:rsid w:val="00873DF3"/>
    <w:rsid w:val="00873E6D"/>
    <w:rsid w:val="00873ED3"/>
    <w:rsid w:val="00873F34"/>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22AA"/>
    <w:rsid w:val="0088248A"/>
    <w:rsid w:val="00882590"/>
    <w:rsid w:val="008827FD"/>
    <w:rsid w:val="00882F5A"/>
    <w:rsid w:val="00882F83"/>
    <w:rsid w:val="00883401"/>
    <w:rsid w:val="0088396D"/>
    <w:rsid w:val="00883A82"/>
    <w:rsid w:val="00883B54"/>
    <w:rsid w:val="00883D7E"/>
    <w:rsid w:val="00883FB5"/>
    <w:rsid w:val="00884D82"/>
    <w:rsid w:val="00884DEF"/>
    <w:rsid w:val="00884ED3"/>
    <w:rsid w:val="00885724"/>
    <w:rsid w:val="00885D47"/>
    <w:rsid w:val="00885F30"/>
    <w:rsid w:val="0088615D"/>
    <w:rsid w:val="0088623F"/>
    <w:rsid w:val="00886358"/>
    <w:rsid w:val="00886D34"/>
    <w:rsid w:val="00887059"/>
    <w:rsid w:val="00887075"/>
    <w:rsid w:val="0088725D"/>
    <w:rsid w:val="00887262"/>
    <w:rsid w:val="00887760"/>
    <w:rsid w:val="00887920"/>
    <w:rsid w:val="00887A17"/>
    <w:rsid w:val="00887D42"/>
    <w:rsid w:val="00887D9B"/>
    <w:rsid w:val="00887E4E"/>
    <w:rsid w:val="0089030F"/>
    <w:rsid w:val="00890C62"/>
    <w:rsid w:val="00891022"/>
    <w:rsid w:val="0089127F"/>
    <w:rsid w:val="008916C3"/>
    <w:rsid w:val="00891C5D"/>
    <w:rsid w:val="00892076"/>
    <w:rsid w:val="00892238"/>
    <w:rsid w:val="00892E1C"/>
    <w:rsid w:val="008930EC"/>
    <w:rsid w:val="0089346B"/>
    <w:rsid w:val="008935B5"/>
    <w:rsid w:val="008938BD"/>
    <w:rsid w:val="0089418D"/>
    <w:rsid w:val="008941E8"/>
    <w:rsid w:val="008944A1"/>
    <w:rsid w:val="008948BD"/>
    <w:rsid w:val="00894923"/>
    <w:rsid w:val="008949D7"/>
    <w:rsid w:val="00894DC8"/>
    <w:rsid w:val="008956C1"/>
    <w:rsid w:val="00895F06"/>
    <w:rsid w:val="008960B2"/>
    <w:rsid w:val="008960F7"/>
    <w:rsid w:val="00896166"/>
    <w:rsid w:val="0089620A"/>
    <w:rsid w:val="008964A8"/>
    <w:rsid w:val="00896572"/>
    <w:rsid w:val="008965B9"/>
    <w:rsid w:val="00896767"/>
    <w:rsid w:val="008967B4"/>
    <w:rsid w:val="0089696D"/>
    <w:rsid w:val="00896AED"/>
    <w:rsid w:val="00896BD3"/>
    <w:rsid w:val="00896E1F"/>
    <w:rsid w:val="00897AC3"/>
    <w:rsid w:val="008A0059"/>
    <w:rsid w:val="008A01A2"/>
    <w:rsid w:val="008A028C"/>
    <w:rsid w:val="008A0545"/>
    <w:rsid w:val="008A06ED"/>
    <w:rsid w:val="008A09FE"/>
    <w:rsid w:val="008A0BAE"/>
    <w:rsid w:val="008A1381"/>
    <w:rsid w:val="008A1487"/>
    <w:rsid w:val="008A150C"/>
    <w:rsid w:val="008A18D2"/>
    <w:rsid w:val="008A1C5E"/>
    <w:rsid w:val="008A23B5"/>
    <w:rsid w:val="008A2989"/>
    <w:rsid w:val="008A2FAE"/>
    <w:rsid w:val="008A3242"/>
    <w:rsid w:val="008A3614"/>
    <w:rsid w:val="008A3846"/>
    <w:rsid w:val="008A3906"/>
    <w:rsid w:val="008A3923"/>
    <w:rsid w:val="008A399E"/>
    <w:rsid w:val="008A42F3"/>
    <w:rsid w:val="008A4523"/>
    <w:rsid w:val="008A4A84"/>
    <w:rsid w:val="008A4BAA"/>
    <w:rsid w:val="008A4C44"/>
    <w:rsid w:val="008A4D02"/>
    <w:rsid w:val="008A51C2"/>
    <w:rsid w:val="008A54F9"/>
    <w:rsid w:val="008A5C13"/>
    <w:rsid w:val="008A5EA4"/>
    <w:rsid w:val="008A6270"/>
    <w:rsid w:val="008A67EA"/>
    <w:rsid w:val="008A69ED"/>
    <w:rsid w:val="008A73F9"/>
    <w:rsid w:val="008A7750"/>
    <w:rsid w:val="008B0341"/>
    <w:rsid w:val="008B0377"/>
    <w:rsid w:val="008B0562"/>
    <w:rsid w:val="008B061D"/>
    <w:rsid w:val="008B0C17"/>
    <w:rsid w:val="008B0FD0"/>
    <w:rsid w:val="008B10CC"/>
    <w:rsid w:val="008B10D6"/>
    <w:rsid w:val="008B1296"/>
    <w:rsid w:val="008B12D2"/>
    <w:rsid w:val="008B152A"/>
    <w:rsid w:val="008B15A2"/>
    <w:rsid w:val="008B20C2"/>
    <w:rsid w:val="008B2602"/>
    <w:rsid w:val="008B2920"/>
    <w:rsid w:val="008B2BF3"/>
    <w:rsid w:val="008B3063"/>
    <w:rsid w:val="008B3E00"/>
    <w:rsid w:val="008B44FF"/>
    <w:rsid w:val="008B4523"/>
    <w:rsid w:val="008B4A3D"/>
    <w:rsid w:val="008B4EE3"/>
    <w:rsid w:val="008B5223"/>
    <w:rsid w:val="008B53B5"/>
    <w:rsid w:val="008B55F5"/>
    <w:rsid w:val="008B5C3F"/>
    <w:rsid w:val="008B5CBB"/>
    <w:rsid w:val="008B5F65"/>
    <w:rsid w:val="008B60E0"/>
    <w:rsid w:val="008B69DD"/>
    <w:rsid w:val="008B6D90"/>
    <w:rsid w:val="008B7A09"/>
    <w:rsid w:val="008B7F0A"/>
    <w:rsid w:val="008B7FF5"/>
    <w:rsid w:val="008C0FC7"/>
    <w:rsid w:val="008C11B5"/>
    <w:rsid w:val="008C15C2"/>
    <w:rsid w:val="008C18F7"/>
    <w:rsid w:val="008C1FA2"/>
    <w:rsid w:val="008C209F"/>
    <w:rsid w:val="008C21FB"/>
    <w:rsid w:val="008C2A23"/>
    <w:rsid w:val="008C2B81"/>
    <w:rsid w:val="008C361B"/>
    <w:rsid w:val="008C382E"/>
    <w:rsid w:val="008C388F"/>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5F14"/>
    <w:rsid w:val="008C65B8"/>
    <w:rsid w:val="008C65E7"/>
    <w:rsid w:val="008C673E"/>
    <w:rsid w:val="008C68A1"/>
    <w:rsid w:val="008C69E4"/>
    <w:rsid w:val="008C6E21"/>
    <w:rsid w:val="008C7193"/>
    <w:rsid w:val="008C74C5"/>
    <w:rsid w:val="008D0389"/>
    <w:rsid w:val="008D066B"/>
    <w:rsid w:val="008D1AE4"/>
    <w:rsid w:val="008D2B3C"/>
    <w:rsid w:val="008D32E4"/>
    <w:rsid w:val="008D3BD3"/>
    <w:rsid w:val="008D3C65"/>
    <w:rsid w:val="008D40BE"/>
    <w:rsid w:val="008D4129"/>
    <w:rsid w:val="008D4BBF"/>
    <w:rsid w:val="008D544E"/>
    <w:rsid w:val="008D5B62"/>
    <w:rsid w:val="008D5B74"/>
    <w:rsid w:val="008D5CA9"/>
    <w:rsid w:val="008D6440"/>
    <w:rsid w:val="008D6C67"/>
    <w:rsid w:val="008D6F32"/>
    <w:rsid w:val="008D709A"/>
    <w:rsid w:val="008D7378"/>
    <w:rsid w:val="008D75D5"/>
    <w:rsid w:val="008D784B"/>
    <w:rsid w:val="008D7880"/>
    <w:rsid w:val="008D7DE4"/>
    <w:rsid w:val="008D7E56"/>
    <w:rsid w:val="008E01A6"/>
    <w:rsid w:val="008E0224"/>
    <w:rsid w:val="008E059C"/>
    <w:rsid w:val="008E05F7"/>
    <w:rsid w:val="008E1362"/>
    <w:rsid w:val="008E167A"/>
    <w:rsid w:val="008E1686"/>
    <w:rsid w:val="008E1924"/>
    <w:rsid w:val="008E1C73"/>
    <w:rsid w:val="008E1EE9"/>
    <w:rsid w:val="008E2824"/>
    <w:rsid w:val="008E2955"/>
    <w:rsid w:val="008E2CC9"/>
    <w:rsid w:val="008E30BB"/>
    <w:rsid w:val="008E3144"/>
    <w:rsid w:val="008E31A9"/>
    <w:rsid w:val="008E3524"/>
    <w:rsid w:val="008E35E9"/>
    <w:rsid w:val="008E36B6"/>
    <w:rsid w:val="008E387C"/>
    <w:rsid w:val="008E3A75"/>
    <w:rsid w:val="008E3E61"/>
    <w:rsid w:val="008E402F"/>
    <w:rsid w:val="008E49C1"/>
    <w:rsid w:val="008E5201"/>
    <w:rsid w:val="008E52FA"/>
    <w:rsid w:val="008E553F"/>
    <w:rsid w:val="008E5736"/>
    <w:rsid w:val="008E5ECB"/>
    <w:rsid w:val="008E60E4"/>
    <w:rsid w:val="008E677D"/>
    <w:rsid w:val="008E6902"/>
    <w:rsid w:val="008E6F29"/>
    <w:rsid w:val="008E737E"/>
    <w:rsid w:val="008E76FA"/>
    <w:rsid w:val="008E792C"/>
    <w:rsid w:val="008F0201"/>
    <w:rsid w:val="008F0246"/>
    <w:rsid w:val="008F041A"/>
    <w:rsid w:val="008F0641"/>
    <w:rsid w:val="008F0AA0"/>
    <w:rsid w:val="008F1190"/>
    <w:rsid w:val="008F1240"/>
    <w:rsid w:val="008F153E"/>
    <w:rsid w:val="008F1593"/>
    <w:rsid w:val="008F1660"/>
    <w:rsid w:val="008F1833"/>
    <w:rsid w:val="008F185B"/>
    <w:rsid w:val="008F1D3B"/>
    <w:rsid w:val="008F1E49"/>
    <w:rsid w:val="008F239A"/>
    <w:rsid w:val="008F25D6"/>
    <w:rsid w:val="008F29C8"/>
    <w:rsid w:val="008F3077"/>
    <w:rsid w:val="008F30A5"/>
    <w:rsid w:val="008F33FD"/>
    <w:rsid w:val="008F352B"/>
    <w:rsid w:val="008F37D2"/>
    <w:rsid w:val="008F38E8"/>
    <w:rsid w:val="008F3B23"/>
    <w:rsid w:val="008F40B9"/>
    <w:rsid w:val="008F4238"/>
    <w:rsid w:val="008F44C2"/>
    <w:rsid w:val="008F4AF2"/>
    <w:rsid w:val="008F4D4A"/>
    <w:rsid w:val="008F54C7"/>
    <w:rsid w:val="008F5691"/>
    <w:rsid w:val="008F588D"/>
    <w:rsid w:val="008F5956"/>
    <w:rsid w:val="008F5BA8"/>
    <w:rsid w:val="008F5BAE"/>
    <w:rsid w:val="008F5F94"/>
    <w:rsid w:val="008F631A"/>
    <w:rsid w:val="008F638A"/>
    <w:rsid w:val="008F6F13"/>
    <w:rsid w:val="008F7981"/>
    <w:rsid w:val="008F7D5A"/>
    <w:rsid w:val="008F7F73"/>
    <w:rsid w:val="009000D8"/>
    <w:rsid w:val="009000F7"/>
    <w:rsid w:val="00900333"/>
    <w:rsid w:val="00900F37"/>
    <w:rsid w:val="00901203"/>
    <w:rsid w:val="0090125E"/>
    <w:rsid w:val="00901C5B"/>
    <w:rsid w:val="00901DE2"/>
    <w:rsid w:val="00901DEB"/>
    <w:rsid w:val="00901F12"/>
    <w:rsid w:val="00901F8F"/>
    <w:rsid w:val="009023A3"/>
    <w:rsid w:val="0090259A"/>
    <w:rsid w:val="00902BD9"/>
    <w:rsid w:val="00902C29"/>
    <w:rsid w:val="00902EFD"/>
    <w:rsid w:val="0090349F"/>
    <w:rsid w:val="00903895"/>
    <w:rsid w:val="00903FF9"/>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9BE"/>
    <w:rsid w:val="00907C83"/>
    <w:rsid w:val="00910141"/>
    <w:rsid w:val="0091020F"/>
    <w:rsid w:val="00910303"/>
    <w:rsid w:val="00910B92"/>
    <w:rsid w:val="00910CB8"/>
    <w:rsid w:val="00910E91"/>
    <w:rsid w:val="009113B6"/>
    <w:rsid w:val="009116B0"/>
    <w:rsid w:val="00912468"/>
    <w:rsid w:val="009128C8"/>
    <w:rsid w:val="00912B5D"/>
    <w:rsid w:val="009131AB"/>
    <w:rsid w:val="00913254"/>
    <w:rsid w:val="0091356F"/>
    <w:rsid w:val="00913D0D"/>
    <w:rsid w:val="00913D2D"/>
    <w:rsid w:val="00914F78"/>
    <w:rsid w:val="0091516C"/>
    <w:rsid w:val="0091542D"/>
    <w:rsid w:val="00915B59"/>
    <w:rsid w:val="00915FDC"/>
    <w:rsid w:val="009160DF"/>
    <w:rsid w:val="00916B5B"/>
    <w:rsid w:val="00916CDC"/>
    <w:rsid w:val="00917129"/>
    <w:rsid w:val="00917760"/>
    <w:rsid w:val="00917891"/>
    <w:rsid w:val="00917B42"/>
    <w:rsid w:val="00917C3A"/>
    <w:rsid w:val="009203DA"/>
    <w:rsid w:val="00920584"/>
    <w:rsid w:val="00920E49"/>
    <w:rsid w:val="00921998"/>
    <w:rsid w:val="00921B00"/>
    <w:rsid w:val="00921BB5"/>
    <w:rsid w:val="00921D77"/>
    <w:rsid w:val="009222A6"/>
    <w:rsid w:val="009223C5"/>
    <w:rsid w:val="0092242A"/>
    <w:rsid w:val="009224FB"/>
    <w:rsid w:val="00922A17"/>
    <w:rsid w:val="00922C13"/>
    <w:rsid w:val="0092301D"/>
    <w:rsid w:val="0092313C"/>
    <w:rsid w:val="0092357C"/>
    <w:rsid w:val="00923870"/>
    <w:rsid w:val="009238DF"/>
    <w:rsid w:val="009238E7"/>
    <w:rsid w:val="00923B7E"/>
    <w:rsid w:val="009240E8"/>
    <w:rsid w:val="00924386"/>
    <w:rsid w:val="0092469A"/>
    <w:rsid w:val="00924CD9"/>
    <w:rsid w:val="0092522B"/>
    <w:rsid w:val="0092537D"/>
    <w:rsid w:val="009253A4"/>
    <w:rsid w:val="00925E49"/>
    <w:rsid w:val="00926430"/>
    <w:rsid w:val="009264C1"/>
    <w:rsid w:val="00926CB6"/>
    <w:rsid w:val="00926F3C"/>
    <w:rsid w:val="0092723A"/>
    <w:rsid w:val="00927354"/>
    <w:rsid w:val="009275C2"/>
    <w:rsid w:val="00927B39"/>
    <w:rsid w:val="00927B62"/>
    <w:rsid w:val="00927E5B"/>
    <w:rsid w:val="009302A3"/>
    <w:rsid w:val="009303C1"/>
    <w:rsid w:val="00930879"/>
    <w:rsid w:val="00930A1C"/>
    <w:rsid w:val="00930D52"/>
    <w:rsid w:val="00931206"/>
    <w:rsid w:val="00931666"/>
    <w:rsid w:val="00931AA8"/>
    <w:rsid w:val="00931BBE"/>
    <w:rsid w:val="00931D23"/>
    <w:rsid w:val="00932055"/>
    <w:rsid w:val="00932327"/>
    <w:rsid w:val="0093270A"/>
    <w:rsid w:val="009328B4"/>
    <w:rsid w:val="009329DD"/>
    <w:rsid w:val="00932A6F"/>
    <w:rsid w:val="00932AA8"/>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0F4A"/>
    <w:rsid w:val="00941277"/>
    <w:rsid w:val="00941912"/>
    <w:rsid w:val="00941C00"/>
    <w:rsid w:val="00941E19"/>
    <w:rsid w:val="00941E87"/>
    <w:rsid w:val="0094202B"/>
    <w:rsid w:val="00942527"/>
    <w:rsid w:val="00942543"/>
    <w:rsid w:val="0094267D"/>
    <w:rsid w:val="009429B1"/>
    <w:rsid w:val="00942CB7"/>
    <w:rsid w:val="00943012"/>
    <w:rsid w:val="0094304C"/>
    <w:rsid w:val="009432F7"/>
    <w:rsid w:val="00943F32"/>
    <w:rsid w:val="00943F4F"/>
    <w:rsid w:val="00944944"/>
    <w:rsid w:val="00944955"/>
    <w:rsid w:val="00944DC9"/>
    <w:rsid w:val="00944E9B"/>
    <w:rsid w:val="0094523D"/>
    <w:rsid w:val="00945400"/>
    <w:rsid w:val="00945B95"/>
    <w:rsid w:val="00945ECC"/>
    <w:rsid w:val="00945F84"/>
    <w:rsid w:val="00945F9A"/>
    <w:rsid w:val="0094609A"/>
    <w:rsid w:val="009460D7"/>
    <w:rsid w:val="00946CEA"/>
    <w:rsid w:val="00946F84"/>
    <w:rsid w:val="00947228"/>
    <w:rsid w:val="00947426"/>
    <w:rsid w:val="00947883"/>
    <w:rsid w:val="00950562"/>
    <w:rsid w:val="009505E1"/>
    <w:rsid w:val="00950920"/>
    <w:rsid w:val="00951131"/>
    <w:rsid w:val="009512F9"/>
    <w:rsid w:val="009514F8"/>
    <w:rsid w:val="00951AB8"/>
    <w:rsid w:val="00952110"/>
    <w:rsid w:val="00952CCD"/>
    <w:rsid w:val="009530BA"/>
    <w:rsid w:val="0095313E"/>
    <w:rsid w:val="0095322F"/>
    <w:rsid w:val="00953614"/>
    <w:rsid w:val="00953912"/>
    <w:rsid w:val="0095398C"/>
    <w:rsid w:val="00953F10"/>
    <w:rsid w:val="009542BA"/>
    <w:rsid w:val="00954872"/>
    <w:rsid w:val="009549FB"/>
    <w:rsid w:val="00954ADE"/>
    <w:rsid w:val="00954B00"/>
    <w:rsid w:val="00954BC2"/>
    <w:rsid w:val="00955277"/>
    <w:rsid w:val="0095535C"/>
    <w:rsid w:val="0095547D"/>
    <w:rsid w:val="0095569A"/>
    <w:rsid w:val="00955A65"/>
    <w:rsid w:val="009564D0"/>
    <w:rsid w:val="0095670B"/>
    <w:rsid w:val="00956897"/>
    <w:rsid w:val="00956D11"/>
    <w:rsid w:val="00956DE1"/>
    <w:rsid w:val="00956EA1"/>
    <w:rsid w:val="00956F60"/>
    <w:rsid w:val="00957300"/>
    <w:rsid w:val="009578BD"/>
    <w:rsid w:val="00957DEB"/>
    <w:rsid w:val="00957E34"/>
    <w:rsid w:val="00960D73"/>
    <w:rsid w:val="00961092"/>
    <w:rsid w:val="009610CB"/>
    <w:rsid w:val="009620F0"/>
    <w:rsid w:val="00962670"/>
    <w:rsid w:val="0096271E"/>
    <w:rsid w:val="00962891"/>
    <w:rsid w:val="00962933"/>
    <w:rsid w:val="009629B5"/>
    <w:rsid w:val="00962AA9"/>
    <w:rsid w:val="00962C6F"/>
    <w:rsid w:val="00962DCE"/>
    <w:rsid w:val="0096321D"/>
    <w:rsid w:val="00963CEF"/>
    <w:rsid w:val="0096417E"/>
    <w:rsid w:val="009647E4"/>
    <w:rsid w:val="0096481B"/>
    <w:rsid w:val="00964A5B"/>
    <w:rsid w:val="00964F48"/>
    <w:rsid w:val="009651BC"/>
    <w:rsid w:val="00965273"/>
    <w:rsid w:val="009654AE"/>
    <w:rsid w:val="00965552"/>
    <w:rsid w:val="009656C8"/>
    <w:rsid w:val="00965B6F"/>
    <w:rsid w:val="00965B7B"/>
    <w:rsid w:val="00965D70"/>
    <w:rsid w:val="00965F67"/>
    <w:rsid w:val="009663DA"/>
    <w:rsid w:val="0096701F"/>
    <w:rsid w:val="009671A6"/>
    <w:rsid w:val="00967566"/>
    <w:rsid w:val="00970027"/>
    <w:rsid w:val="0097018B"/>
    <w:rsid w:val="00970227"/>
    <w:rsid w:val="009705D0"/>
    <w:rsid w:val="009705F9"/>
    <w:rsid w:val="00970655"/>
    <w:rsid w:val="00970B02"/>
    <w:rsid w:val="00970B87"/>
    <w:rsid w:val="00970E21"/>
    <w:rsid w:val="00970E5D"/>
    <w:rsid w:val="00971361"/>
    <w:rsid w:val="009716FD"/>
    <w:rsid w:val="009718FE"/>
    <w:rsid w:val="009719F0"/>
    <w:rsid w:val="00971ECD"/>
    <w:rsid w:val="00971FB9"/>
    <w:rsid w:val="00972FAC"/>
    <w:rsid w:val="009737C7"/>
    <w:rsid w:val="00973F6E"/>
    <w:rsid w:val="00974136"/>
    <w:rsid w:val="00974513"/>
    <w:rsid w:val="009745E6"/>
    <w:rsid w:val="00974CA6"/>
    <w:rsid w:val="00974DCA"/>
    <w:rsid w:val="00974F79"/>
    <w:rsid w:val="00975479"/>
    <w:rsid w:val="0097549A"/>
    <w:rsid w:val="00975841"/>
    <w:rsid w:val="0097589E"/>
    <w:rsid w:val="009758BF"/>
    <w:rsid w:val="00975955"/>
    <w:rsid w:val="00975A23"/>
    <w:rsid w:val="00975A54"/>
    <w:rsid w:val="00975CB0"/>
    <w:rsid w:val="00976033"/>
    <w:rsid w:val="00976AB2"/>
    <w:rsid w:val="0097745B"/>
    <w:rsid w:val="009775AA"/>
    <w:rsid w:val="00977998"/>
    <w:rsid w:val="00980169"/>
    <w:rsid w:val="00980454"/>
    <w:rsid w:val="00980B77"/>
    <w:rsid w:val="00980D0F"/>
    <w:rsid w:val="00981070"/>
    <w:rsid w:val="0098125C"/>
    <w:rsid w:val="00981324"/>
    <w:rsid w:val="00981B92"/>
    <w:rsid w:val="00981FAE"/>
    <w:rsid w:val="00982B6C"/>
    <w:rsid w:val="009831BB"/>
    <w:rsid w:val="00983B6E"/>
    <w:rsid w:val="00983EEA"/>
    <w:rsid w:val="00983FC3"/>
    <w:rsid w:val="00984454"/>
    <w:rsid w:val="0098458B"/>
    <w:rsid w:val="00984627"/>
    <w:rsid w:val="00984727"/>
    <w:rsid w:val="00984CA4"/>
    <w:rsid w:val="00984D7E"/>
    <w:rsid w:val="0098509D"/>
    <w:rsid w:val="009855BF"/>
    <w:rsid w:val="009857DB"/>
    <w:rsid w:val="00985BC4"/>
    <w:rsid w:val="009860B2"/>
    <w:rsid w:val="00986190"/>
    <w:rsid w:val="009861ED"/>
    <w:rsid w:val="00986326"/>
    <w:rsid w:val="009864CC"/>
    <w:rsid w:val="009871D6"/>
    <w:rsid w:val="00987EF8"/>
    <w:rsid w:val="00990125"/>
    <w:rsid w:val="00990C96"/>
    <w:rsid w:val="00990ED9"/>
    <w:rsid w:val="00991101"/>
    <w:rsid w:val="0099122B"/>
    <w:rsid w:val="00991948"/>
    <w:rsid w:val="00991991"/>
    <w:rsid w:val="009919EA"/>
    <w:rsid w:val="00991AA2"/>
    <w:rsid w:val="0099246F"/>
    <w:rsid w:val="00992530"/>
    <w:rsid w:val="009928CC"/>
    <w:rsid w:val="009929AB"/>
    <w:rsid w:val="00992EA8"/>
    <w:rsid w:val="00993984"/>
    <w:rsid w:val="00993C11"/>
    <w:rsid w:val="00993CCE"/>
    <w:rsid w:val="00993D95"/>
    <w:rsid w:val="0099406A"/>
    <w:rsid w:val="00994161"/>
    <w:rsid w:val="0099487C"/>
    <w:rsid w:val="00995003"/>
    <w:rsid w:val="00995C59"/>
    <w:rsid w:val="00995C9C"/>
    <w:rsid w:val="00995E8D"/>
    <w:rsid w:val="0099610C"/>
    <w:rsid w:val="0099619B"/>
    <w:rsid w:val="009966A2"/>
    <w:rsid w:val="009967A3"/>
    <w:rsid w:val="00996ACC"/>
    <w:rsid w:val="00996B2C"/>
    <w:rsid w:val="00996C79"/>
    <w:rsid w:val="00997784"/>
    <w:rsid w:val="0099789F"/>
    <w:rsid w:val="009979F8"/>
    <w:rsid w:val="00997ADC"/>
    <w:rsid w:val="00997C6A"/>
    <w:rsid w:val="00997D32"/>
    <w:rsid w:val="00997EB5"/>
    <w:rsid w:val="009A0A8A"/>
    <w:rsid w:val="009A0B1D"/>
    <w:rsid w:val="009A1C8A"/>
    <w:rsid w:val="009A1DAB"/>
    <w:rsid w:val="009A2C18"/>
    <w:rsid w:val="009A2FB9"/>
    <w:rsid w:val="009A3283"/>
    <w:rsid w:val="009A3303"/>
    <w:rsid w:val="009A3315"/>
    <w:rsid w:val="009A36DC"/>
    <w:rsid w:val="009A3955"/>
    <w:rsid w:val="009A3E30"/>
    <w:rsid w:val="009A3FE2"/>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A66"/>
    <w:rsid w:val="009A7F24"/>
    <w:rsid w:val="009A7F66"/>
    <w:rsid w:val="009B09E3"/>
    <w:rsid w:val="009B0DA1"/>
    <w:rsid w:val="009B157D"/>
    <w:rsid w:val="009B19C9"/>
    <w:rsid w:val="009B1D0E"/>
    <w:rsid w:val="009B2B6F"/>
    <w:rsid w:val="009B2C27"/>
    <w:rsid w:val="009B2D47"/>
    <w:rsid w:val="009B3207"/>
    <w:rsid w:val="009B34F1"/>
    <w:rsid w:val="009B3521"/>
    <w:rsid w:val="009B3764"/>
    <w:rsid w:val="009B3938"/>
    <w:rsid w:val="009B3B8A"/>
    <w:rsid w:val="009B4011"/>
    <w:rsid w:val="009B41B3"/>
    <w:rsid w:val="009B44FC"/>
    <w:rsid w:val="009B4E05"/>
    <w:rsid w:val="009B4E9A"/>
    <w:rsid w:val="009B54A5"/>
    <w:rsid w:val="009B557D"/>
    <w:rsid w:val="009B5788"/>
    <w:rsid w:val="009B5B4A"/>
    <w:rsid w:val="009B5E70"/>
    <w:rsid w:val="009B5EA1"/>
    <w:rsid w:val="009B5F38"/>
    <w:rsid w:val="009B61BB"/>
    <w:rsid w:val="009B65E5"/>
    <w:rsid w:val="009B66D2"/>
    <w:rsid w:val="009B77B5"/>
    <w:rsid w:val="009B7832"/>
    <w:rsid w:val="009B79A9"/>
    <w:rsid w:val="009C02A3"/>
    <w:rsid w:val="009C06D1"/>
    <w:rsid w:val="009C0884"/>
    <w:rsid w:val="009C08C7"/>
    <w:rsid w:val="009C0A22"/>
    <w:rsid w:val="009C17E4"/>
    <w:rsid w:val="009C1846"/>
    <w:rsid w:val="009C1EDA"/>
    <w:rsid w:val="009C1FE4"/>
    <w:rsid w:val="009C1FF9"/>
    <w:rsid w:val="009C204A"/>
    <w:rsid w:val="009C2761"/>
    <w:rsid w:val="009C2B52"/>
    <w:rsid w:val="009C3027"/>
    <w:rsid w:val="009C309A"/>
    <w:rsid w:val="009C3681"/>
    <w:rsid w:val="009C3EDA"/>
    <w:rsid w:val="009C4AED"/>
    <w:rsid w:val="009C4DB0"/>
    <w:rsid w:val="009C52E6"/>
    <w:rsid w:val="009C52ED"/>
    <w:rsid w:val="009C58A6"/>
    <w:rsid w:val="009C5F51"/>
    <w:rsid w:val="009C5FE9"/>
    <w:rsid w:val="009C7166"/>
    <w:rsid w:val="009C7205"/>
    <w:rsid w:val="009C7E6B"/>
    <w:rsid w:val="009D0BC6"/>
    <w:rsid w:val="009D0E4A"/>
    <w:rsid w:val="009D11F7"/>
    <w:rsid w:val="009D146D"/>
    <w:rsid w:val="009D150B"/>
    <w:rsid w:val="009D165A"/>
    <w:rsid w:val="009D168A"/>
    <w:rsid w:val="009D1AD1"/>
    <w:rsid w:val="009D1C2C"/>
    <w:rsid w:val="009D20DA"/>
    <w:rsid w:val="009D21BD"/>
    <w:rsid w:val="009D24E3"/>
    <w:rsid w:val="009D265B"/>
    <w:rsid w:val="009D275B"/>
    <w:rsid w:val="009D297F"/>
    <w:rsid w:val="009D37A8"/>
    <w:rsid w:val="009D3921"/>
    <w:rsid w:val="009D3970"/>
    <w:rsid w:val="009D39B2"/>
    <w:rsid w:val="009D3EF7"/>
    <w:rsid w:val="009D401A"/>
    <w:rsid w:val="009D4874"/>
    <w:rsid w:val="009D4C76"/>
    <w:rsid w:val="009D5427"/>
    <w:rsid w:val="009D5685"/>
    <w:rsid w:val="009D5EAC"/>
    <w:rsid w:val="009D5F53"/>
    <w:rsid w:val="009D6486"/>
    <w:rsid w:val="009D6804"/>
    <w:rsid w:val="009D692B"/>
    <w:rsid w:val="009D73C9"/>
    <w:rsid w:val="009D7D79"/>
    <w:rsid w:val="009E0EBE"/>
    <w:rsid w:val="009E0EBF"/>
    <w:rsid w:val="009E122E"/>
    <w:rsid w:val="009E12C7"/>
    <w:rsid w:val="009E163F"/>
    <w:rsid w:val="009E18B4"/>
    <w:rsid w:val="009E1AAF"/>
    <w:rsid w:val="009E1ADB"/>
    <w:rsid w:val="009E1B76"/>
    <w:rsid w:val="009E201D"/>
    <w:rsid w:val="009E262B"/>
    <w:rsid w:val="009E26E2"/>
    <w:rsid w:val="009E3003"/>
    <w:rsid w:val="009E32D8"/>
    <w:rsid w:val="009E3C73"/>
    <w:rsid w:val="009E45EB"/>
    <w:rsid w:val="009E4653"/>
    <w:rsid w:val="009E49A1"/>
    <w:rsid w:val="009E49BA"/>
    <w:rsid w:val="009E4B9E"/>
    <w:rsid w:val="009E53BA"/>
    <w:rsid w:val="009E56C4"/>
    <w:rsid w:val="009E576E"/>
    <w:rsid w:val="009E58B0"/>
    <w:rsid w:val="009E683A"/>
    <w:rsid w:val="009E68E6"/>
    <w:rsid w:val="009E6BAF"/>
    <w:rsid w:val="009E729A"/>
    <w:rsid w:val="009E7434"/>
    <w:rsid w:val="009E7613"/>
    <w:rsid w:val="009E774D"/>
    <w:rsid w:val="009E7868"/>
    <w:rsid w:val="009E7ADD"/>
    <w:rsid w:val="009E7C3E"/>
    <w:rsid w:val="009F0016"/>
    <w:rsid w:val="009F0E7F"/>
    <w:rsid w:val="009F0FF4"/>
    <w:rsid w:val="009F1083"/>
    <w:rsid w:val="009F1645"/>
    <w:rsid w:val="009F243D"/>
    <w:rsid w:val="009F2455"/>
    <w:rsid w:val="009F26F4"/>
    <w:rsid w:val="009F2E45"/>
    <w:rsid w:val="009F3674"/>
    <w:rsid w:val="009F382F"/>
    <w:rsid w:val="009F421D"/>
    <w:rsid w:val="009F4BD6"/>
    <w:rsid w:val="009F4BE9"/>
    <w:rsid w:val="009F5553"/>
    <w:rsid w:val="009F55C2"/>
    <w:rsid w:val="009F5912"/>
    <w:rsid w:val="009F5F35"/>
    <w:rsid w:val="009F5F7B"/>
    <w:rsid w:val="009F5FC7"/>
    <w:rsid w:val="009F60AB"/>
    <w:rsid w:val="009F6684"/>
    <w:rsid w:val="009F6BF1"/>
    <w:rsid w:val="009F713A"/>
    <w:rsid w:val="009F731D"/>
    <w:rsid w:val="009F7489"/>
    <w:rsid w:val="009F760C"/>
    <w:rsid w:val="009F767E"/>
    <w:rsid w:val="009F76C0"/>
    <w:rsid w:val="009F76E4"/>
    <w:rsid w:val="00A00162"/>
    <w:rsid w:val="00A0067A"/>
    <w:rsid w:val="00A00DA5"/>
    <w:rsid w:val="00A01067"/>
    <w:rsid w:val="00A0111B"/>
    <w:rsid w:val="00A011A2"/>
    <w:rsid w:val="00A01326"/>
    <w:rsid w:val="00A0154B"/>
    <w:rsid w:val="00A0154E"/>
    <w:rsid w:val="00A0157A"/>
    <w:rsid w:val="00A019BD"/>
    <w:rsid w:val="00A01B75"/>
    <w:rsid w:val="00A01E78"/>
    <w:rsid w:val="00A029F3"/>
    <w:rsid w:val="00A02ADD"/>
    <w:rsid w:val="00A033A4"/>
    <w:rsid w:val="00A03456"/>
    <w:rsid w:val="00A03794"/>
    <w:rsid w:val="00A03A86"/>
    <w:rsid w:val="00A03B31"/>
    <w:rsid w:val="00A03C24"/>
    <w:rsid w:val="00A03D2B"/>
    <w:rsid w:val="00A04AC8"/>
    <w:rsid w:val="00A04CEE"/>
    <w:rsid w:val="00A05ACF"/>
    <w:rsid w:val="00A05D81"/>
    <w:rsid w:val="00A061D4"/>
    <w:rsid w:val="00A06463"/>
    <w:rsid w:val="00A0646C"/>
    <w:rsid w:val="00A0687A"/>
    <w:rsid w:val="00A06E61"/>
    <w:rsid w:val="00A06F20"/>
    <w:rsid w:val="00A072E4"/>
    <w:rsid w:val="00A074D2"/>
    <w:rsid w:val="00A07D92"/>
    <w:rsid w:val="00A1094F"/>
    <w:rsid w:val="00A109BA"/>
    <w:rsid w:val="00A10DC3"/>
    <w:rsid w:val="00A11049"/>
    <w:rsid w:val="00A112F3"/>
    <w:rsid w:val="00A117E2"/>
    <w:rsid w:val="00A118EE"/>
    <w:rsid w:val="00A11900"/>
    <w:rsid w:val="00A13245"/>
    <w:rsid w:val="00A13395"/>
    <w:rsid w:val="00A13649"/>
    <w:rsid w:val="00A1364B"/>
    <w:rsid w:val="00A1367E"/>
    <w:rsid w:val="00A136CF"/>
    <w:rsid w:val="00A138C6"/>
    <w:rsid w:val="00A13B3B"/>
    <w:rsid w:val="00A13C6A"/>
    <w:rsid w:val="00A13F54"/>
    <w:rsid w:val="00A1414A"/>
    <w:rsid w:val="00A1461A"/>
    <w:rsid w:val="00A1481C"/>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F35"/>
    <w:rsid w:val="00A20345"/>
    <w:rsid w:val="00A205AA"/>
    <w:rsid w:val="00A20BF4"/>
    <w:rsid w:val="00A2124D"/>
    <w:rsid w:val="00A212B3"/>
    <w:rsid w:val="00A2141E"/>
    <w:rsid w:val="00A21696"/>
    <w:rsid w:val="00A21B9E"/>
    <w:rsid w:val="00A21D5E"/>
    <w:rsid w:val="00A22126"/>
    <w:rsid w:val="00A22378"/>
    <w:rsid w:val="00A2241A"/>
    <w:rsid w:val="00A224F9"/>
    <w:rsid w:val="00A22981"/>
    <w:rsid w:val="00A22A6F"/>
    <w:rsid w:val="00A23E16"/>
    <w:rsid w:val="00A23F40"/>
    <w:rsid w:val="00A2458C"/>
    <w:rsid w:val="00A25947"/>
    <w:rsid w:val="00A2595D"/>
    <w:rsid w:val="00A25F4F"/>
    <w:rsid w:val="00A262E5"/>
    <w:rsid w:val="00A26B21"/>
    <w:rsid w:val="00A272FA"/>
    <w:rsid w:val="00A2734B"/>
    <w:rsid w:val="00A27A88"/>
    <w:rsid w:val="00A27E0B"/>
    <w:rsid w:val="00A3033B"/>
    <w:rsid w:val="00A3035C"/>
    <w:rsid w:val="00A3043E"/>
    <w:rsid w:val="00A30803"/>
    <w:rsid w:val="00A30855"/>
    <w:rsid w:val="00A30C1C"/>
    <w:rsid w:val="00A3107D"/>
    <w:rsid w:val="00A31331"/>
    <w:rsid w:val="00A316C1"/>
    <w:rsid w:val="00A31703"/>
    <w:rsid w:val="00A31FAF"/>
    <w:rsid w:val="00A3215B"/>
    <w:rsid w:val="00A3245D"/>
    <w:rsid w:val="00A324CC"/>
    <w:rsid w:val="00A328D3"/>
    <w:rsid w:val="00A32BED"/>
    <w:rsid w:val="00A32D23"/>
    <w:rsid w:val="00A33168"/>
    <w:rsid w:val="00A332F2"/>
    <w:rsid w:val="00A333D7"/>
    <w:rsid w:val="00A335B6"/>
    <w:rsid w:val="00A34181"/>
    <w:rsid w:val="00A34851"/>
    <w:rsid w:val="00A348A4"/>
    <w:rsid w:val="00A348F3"/>
    <w:rsid w:val="00A35944"/>
    <w:rsid w:val="00A359BA"/>
    <w:rsid w:val="00A35BA2"/>
    <w:rsid w:val="00A35D4E"/>
    <w:rsid w:val="00A361B1"/>
    <w:rsid w:val="00A361C1"/>
    <w:rsid w:val="00A362A5"/>
    <w:rsid w:val="00A362EE"/>
    <w:rsid w:val="00A36B17"/>
    <w:rsid w:val="00A37185"/>
    <w:rsid w:val="00A37321"/>
    <w:rsid w:val="00A3741D"/>
    <w:rsid w:val="00A375A8"/>
    <w:rsid w:val="00A37AF6"/>
    <w:rsid w:val="00A37B96"/>
    <w:rsid w:val="00A400B8"/>
    <w:rsid w:val="00A40A9A"/>
    <w:rsid w:val="00A40DBE"/>
    <w:rsid w:val="00A40E08"/>
    <w:rsid w:val="00A4146F"/>
    <w:rsid w:val="00A4154E"/>
    <w:rsid w:val="00A418E4"/>
    <w:rsid w:val="00A41B31"/>
    <w:rsid w:val="00A41BC3"/>
    <w:rsid w:val="00A42002"/>
    <w:rsid w:val="00A423A2"/>
    <w:rsid w:val="00A42411"/>
    <w:rsid w:val="00A42430"/>
    <w:rsid w:val="00A42907"/>
    <w:rsid w:val="00A42BB1"/>
    <w:rsid w:val="00A42EEB"/>
    <w:rsid w:val="00A42EF7"/>
    <w:rsid w:val="00A433B0"/>
    <w:rsid w:val="00A43595"/>
    <w:rsid w:val="00A43DB0"/>
    <w:rsid w:val="00A44000"/>
    <w:rsid w:val="00A443C4"/>
    <w:rsid w:val="00A4497B"/>
    <w:rsid w:val="00A44F20"/>
    <w:rsid w:val="00A4544B"/>
    <w:rsid w:val="00A45835"/>
    <w:rsid w:val="00A45AA2"/>
    <w:rsid w:val="00A45B9A"/>
    <w:rsid w:val="00A45E23"/>
    <w:rsid w:val="00A45EE5"/>
    <w:rsid w:val="00A46289"/>
    <w:rsid w:val="00A4630B"/>
    <w:rsid w:val="00A46599"/>
    <w:rsid w:val="00A4687C"/>
    <w:rsid w:val="00A46DBD"/>
    <w:rsid w:val="00A46F02"/>
    <w:rsid w:val="00A47159"/>
    <w:rsid w:val="00A473A3"/>
    <w:rsid w:val="00A50944"/>
    <w:rsid w:val="00A513DE"/>
    <w:rsid w:val="00A51428"/>
    <w:rsid w:val="00A517C9"/>
    <w:rsid w:val="00A517ED"/>
    <w:rsid w:val="00A52236"/>
    <w:rsid w:val="00A522E3"/>
    <w:rsid w:val="00A522F7"/>
    <w:rsid w:val="00A52357"/>
    <w:rsid w:val="00A52535"/>
    <w:rsid w:val="00A52597"/>
    <w:rsid w:val="00A52D00"/>
    <w:rsid w:val="00A5323D"/>
    <w:rsid w:val="00A532B7"/>
    <w:rsid w:val="00A53433"/>
    <w:rsid w:val="00A53569"/>
    <w:rsid w:val="00A5382C"/>
    <w:rsid w:val="00A53849"/>
    <w:rsid w:val="00A53E70"/>
    <w:rsid w:val="00A541AA"/>
    <w:rsid w:val="00A5428D"/>
    <w:rsid w:val="00A542FA"/>
    <w:rsid w:val="00A54847"/>
    <w:rsid w:val="00A54A00"/>
    <w:rsid w:val="00A5555D"/>
    <w:rsid w:val="00A558A0"/>
    <w:rsid w:val="00A558FF"/>
    <w:rsid w:val="00A559E9"/>
    <w:rsid w:val="00A55B54"/>
    <w:rsid w:val="00A5651B"/>
    <w:rsid w:val="00A56599"/>
    <w:rsid w:val="00A568E8"/>
    <w:rsid w:val="00A56A2A"/>
    <w:rsid w:val="00A575C6"/>
    <w:rsid w:val="00A5780C"/>
    <w:rsid w:val="00A57975"/>
    <w:rsid w:val="00A57AC9"/>
    <w:rsid w:val="00A57FB7"/>
    <w:rsid w:val="00A604AD"/>
    <w:rsid w:val="00A607A7"/>
    <w:rsid w:val="00A607F4"/>
    <w:rsid w:val="00A6082F"/>
    <w:rsid w:val="00A60C7E"/>
    <w:rsid w:val="00A60CDA"/>
    <w:rsid w:val="00A61467"/>
    <w:rsid w:val="00A617C6"/>
    <w:rsid w:val="00A618BC"/>
    <w:rsid w:val="00A62019"/>
    <w:rsid w:val="00A62069"/>
    <w:rsid w:val="00A62675"/>
    <w:rsid w:val="00A62BED"/>
    <w:rsid w:val="00A636B6"/>
    <w:rsid w:val="00A637BE"/>
    <w:rsid w:val="00A637D6"/>
    <w:rsid w:val="00A63A79"/>
    <w:rsid w:val="00A63AE7"/>
    <w:rsid w:val="00A64274"/>
    <w:rsid w:val="00A64822"/>
    <w:rsid w:val="00A64B88"/>
    <w:rsid w:val="00A64EBD"/>
    <w:rsid w:val="00A65218"/>
    <w:rsid w:val="00A65534"/>
    <w:rsid w:val="00A6558E"/>
    <w:rsid w:val="00A65CCA"/>
    <w:rsid w:val="00A6607F"/>
    <w:rsid w:val="00A661B2"/>
    <w:rsid w:val="00A667FD"/>
    <w:rsid w:val="00A66B86"/>
    <w:rsid w:val="00A66E1E"/>
    <w:rsid w:val="00A66F78"/>
    <w:rsid w:val="00A670B2"/>
    <w:rsid w:val="00A67292"/>
    <w:rsid w:val="00A6741A"/>
    <w:rsid w:val="00A678C1"/>
    <w:rsid w:val="00A6793B"/>
    <w:rsid w:val="00A7058D"/>
    <w:rsid w:val="00A712F9"/>
    <w:rsid w:val="00A7166B"/>
    <w:rsid w:val="00A71C09"/>
    <w:rsid w:val="00A72DAD"/>
    <w:rsid w:val="00A7318C"/>
    <w:rsid w:val="00A732AF"/>
    <w:rsid w:val="00A73512"/>
    <w:rsid w:val="00A73B25"/>
    <w:rsid w:val="00A73D15"/>
    <w:rsid w:val="00A73F42"/>
    <w:rsid w:val="00A74030"/>
    <w:rsid w:val="00A740A6"/>
    <w:rsid w:val="00A740BD"/>
    <w:rsid w:val="00A743F6"/>
    <w:rsid w:val="00A749C5"/>
    <w:rsid w:val="00A74B4F"/>
    <w:rsid w:val="00A7551D"/>
    <w:rsid w:val="00A7595E"/>
    <w:rsid w:val="00A761F7"/>
    <w:rsid w:val="00A7659C"/>
    <w:rsid w:val="00A7683C"/>
    <w:rsid w:val="00A769AE"/>
    <w:rsid w:val="00A76A9D"/>
    <w:rsid w:val="00A76E94"/>
    <w:rsid w:val="00A77042"/>
    <w:rsid w:val="00A77188"/>
    <w:rsid w:val="00A77334"/>
    <w:rsid w:val="00A773D2"/>
    <w:rsid w:val="00A77537"/>
    <w:rsid w:val="00A77973"/>
    <w:rsid w:val="00A77EF7"/>
    <w:rsid w:val="00A80023"/>
    <w:rsid w:val="00A800A4"/>
    <w:rsid w:val="00A8017E"/>
    <w:rsid w:val="00A80B83"/>
    <w:rsid w:val="00A80C82"/>
    <w:rsid w:val="00A80E8D"/>
    <w:rsid w:val="00A81456"/>
    <w:rsid w:val="00A81C7E"/>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5383"/>
    <w:rsid w:val="00A85820"/>
    <w:rsid w:val="00A85896"/>
    <w:rsid w:val="00A85BE2"/>
    <w:rsid w:val="00A85E8E"/>
    <w:rsid w:val="00A86642"/>
    <w:rsid w:val="00A8664F"/>
    <w:rsid w:val="00A86CCF"/>
    <w:rsid w:val="00A874CB"/>
    <w:rsid w:val="00A876B3"/>
    <w:rsid w:val="00A9081F"/>
    <w:rsid w:val="00A90871"/>
    <w:rsid w:val="00A90A33"/>
    <w:rsid w:val="00A90A56"/>
    <w:rsid w:val="00A91171"/>
    <w:rsid w:val="00A9146E"/>
    <w:rsid w:val="00A918FB"/>
    <w:rsid w:val="00A91B80"/>
    <w:rsid w:val="00A91D25"/>
    <w:rsid w:val="00A91DE0"/>
    <w:rsid w:val="00A91F06"/>
    <w:rsid w:val="00A91F14"/>
    <w:rsid w:val="00A92156"/>
    <w:rsid w:val="00A922DF"/>
    <w:rsid w:val="00A92311"/>
    <w:rsid w:val="00A92438"/>
    <w:rsid w:val="00A9253A"/>
    <w:rsid w:val="00A926C2"/>
    <w:rsid w:val="00A9290C"/>
    <w:rsid w:val="00A92B87"/>
    <w:rsid w:val="00A92D87"/>
    <w:rsid w:val="00A93865"/>
    <w:rsid w:val="00A9418D"/>
    <w:rsid w:val="00A94200"/>
    <w:rsid w:val="00A94342"/>
    <w:rsid w:val="00A94F1A"/>
    <w:rsid w:val="00A95166"/>
    <w:rsid w:val="00A954A2"/>
    <w:rsid w:val="00A956A1"/>
    <w:rsid w:val="00A958FA"/>
    <w:rsid w:val="00A95A56"/>
    <w:rsid w:val="00A960C9"/>
    <w:rsid w:val="00A966F1"/>
    <w:rsid w:val="00A968D1"/>
    <w:rsid w:val="00A96D23"/>
    <w:rsid w:val="00A97328"/>
    <w:rsid w:val="00A97699"/>
    <w:rsid w:val="00A976C8"/>
    <w:rsid w:val="00A977DE"/>
    <w:rsid w:val="00A97818"/>
    <w:rsid w:val="00A97DB0"/>
    <w:rsid w:val="00AA03B4"/>
    <w:rsid w:val="00AA048A"/>
    <w:rsid w:val="00AA054A"/>
    <w:rsid w:val="00AA0C74"/>
    <w:rsid w:val="00AA0EF4"/>
    <w:rsid w:val="00AA0F7D"/>
    <w:rsid w:val="00AA1115"/>
    <w:rsid w:val="00AA1147"/>
    <w:rsid w:val="00AA1749"/>
    <w:rsid w:val="00AA1A56"/>
    <w:rsid w:val="00AA1EC5"/>
    <w:rsid w:val="00AA1F3A"/>
    <w:rsid w:val="00AA30F1"/>
    <w:rsid w:val="00AA324E"/>
    <w:rsid w:val="00AA3721"/>
    <w:rsid w:val="00AA3EBE"/>
    <w:rsid w:val="00AA3FA6"/>
    <w:rsid w:val="00AA4055"/>
    <w:rsid w:val="00AA410A"/>
    <w:rsid w:val="00AA444E"/>
    <w:rsid w:val="00AA51B1"/>
    <w:rsid w:val="00AA53E6"/>
    <w:rsid w:val="00AA5705"/>
    <w:rsid w:val="00AA5B3D"/>
    <w:rsid w:val="00AA5D88"/>
    <w:rsid w:val="00AA61B6"/>
    <w:rsid w:val="00AA6727"/>
    <w:rsid w:val="00AA696A"/>
    <w:rsid w:val="00AA6A61"/>
    <w:rsid w:val="00AA6C14"/>
    <w:rsid w:val="00AA7631"/>
    <w:rsid w:val="00AA7AE4"/>
    <w:rsid w:val="00AB05C4"/>
    <w:rsid w:val="00AB0975"/>
    <w:rsid w:val="00AB0EA8"/>
    <w:rsid w:val="00AB13AB"/>
    <w:rsid w:val="00AB1866"/>
    <w:rsid w:val="00AB1AC4"/>
    <w:rsid w:val="00AB1C38"/>
    <w:rsid w:val="00AB1DAA"/>
    <w:rsid w:val="00AB1E9C"/>
    <w:rsid w:val="00AB223F"/>
    <w:rsid w:val="00AB2346"/>
    <w:rsid w:val="00AB2522"/>
    <w:rsid w:val="00AB2980"/>
    <w:rsid w:val="00AB2CBA"/>
    <w:rsid w:val="00AB2E63"/>
    <w:rsid w:val="00AB33AD"/>
    <w:rsid w:val="00AB3DAC"/>
    <w:rsid w:val="00AB4296"/>
    <w:rsid w:val="00AB4EA2"/>
    <w:rsid w:val="00AB5266"/>
    <w:rsid w:val="00AB568D"/>
    <w:rsid w:val="00AB58D5"/>
    <w:rsid w:val="00AB5ACE"/>
    <w:rsid w:val="00AB6018"/>
    <w:rsid w:val="00AB61C4"/>
    <w:rsid w:val="00AB659E"/>
    <w:rsid w:val="00AB66B6"/>
    <w:rsid w:val="00AB764B"/>
    <w:rsid w:val="00AB7715"/>
    <w:rsid w:val="00AB7931"/>
    <w:rsid w:val="00AB7999"/>
    <w:rsid w:val="00AB7AF0"/>
    <w:rsid w:val="00AB7C37"/>
    <w:rsid w:val="00AC02E9"/>
    <w:rsid w:val="00AC0BA5"/>
    <w:rsid w:val="00AC0D36"/>
    <w:rsid w:val="00AC1027"/>
    <w:rsid w:val="00AC10F6"/>
    <w:rsid w:val="00AC1548"/>
    <w:rsid w:val="00AC1B8B"/>
    <w:rsid w:val="00AC2596"/>
    <w:rsid w:val="00AC29B9"/>
    <w:rsid w:val="00AC2F29"/>
    <w:rsid w:val="00AC2FFD"/>
    <w:rsid w:val="00AC302D"/>
    <w:rsid w:val="00AC374A"/>
    <w:rsid w:val="00AC394D"/>
    <w:rsid w:val="00AC48F6"/>
    <w:rsid w:val="00AC4AD0"/>
    <w:rsid w:val="00AC4D59"/>
    <w:rsid w:val="00AC568D"/>
    <w:rsid w:val="00AC5B43"/>
    <w:rsid w:val="00AC5C35"/>
    <w:rsid w:val="00AC5C61"/>
    <w:rsid w:val="00AC651C"/>
    <w:rsid w:val="00AC6576"/>
    <w:rsid w:val="00AC6985"/>
    <w:rsid w:val="00AC6CAE"/>
    <w:rsid w:val="00AC6D21"/>
    <w:rsid w:val="00AC707E"/>
    <w:rsid w:val="00AC760E"/>
    <w:rsid w:val="00AC7909"/>
    <w:rsid w:val="00AD0024"/>
    <w:rsid w:val="00AD0931"/>
    <w:rsid w:val="00AD0A0B"/>
    <w:rsid w:val="00AD0C57"/>
    <w:rsid w:val="00AD171E"/>
    <w:rsid w:val="00AD1846"/>
    <w:rsid w:val="00AD186C"/>
    <w:rsid w:val="00AD1B49"/>
    <w:rsid w:val="00AD2B25"/>
    <w:rsid w:val="00AD3918"/>
    <w:rsid w:val="00AD3A5D"/>
    <w:rsid w:val="00AD3FF1"/>
    <w:rsid w:val="00AD4408"/>
    <w:rsid w:val="00AD47A2"/>
    <w:rsid w:val="00AD49EE"/>
    <w:rsid w:val="00AD4C4C"/>
    <w:rsid w:val="00AD55D9"/>
    <w:rsid w:val="00AD575A"/>
    <w:rsid w:val="00AD57DE"/>
    <w:rsid w:val="00AD5926"/>
    <w:rsid w:val="00AD5A83"/>
    <w:rsid w:val="00AD5ACD"/>
    <w:rsid w:val="00AD5C95"/>
    <w:rsid w:val="00AD62D1"/>
    <w:rsid w:val="00AD656E"/>
    <w:rsid w:val="00AD6E29"/>
    <w:rsid w:val="00AD6E7E"/>
    <w:rsid w:val="00AD750E"/>
    <w:rsid w:val="00AD7628"/>
    <w:rsid w:val="00AD7E09"/>
    <w:rsid w:val="00AD7F84"/>
    <w:rsid w:val="00AE0089"/>
    <w:rsid w:val="00AE02EC"/>
    <w:rsid w:val="00AE02F7"/>
    <w:rsid w:val="00AE031D"/>
    <w:rsid w:val="00AE047F"/>
    <w:rsid w:val="00AE0F46"/>
    <w:rsid w:val="00AE137F"/>
    <w:rsid w:val="00AE1570"/>
    <w:rsid w:val="00AE1A75"/>
    <w:rsid w:val="00AE1B79"/>
    <w:rsid w:val="00AE1CB4"/>
    <w:rsid w:val="00AE1E84"/>
    <w:rsid w:val="00AE1EC9"/>
    <w:rsid w:val="00AE2639"/>
    <w:rsid w:val="00AE2C99"/>
    <w:rsid w:val="00AE2E87"/>
    <w:rsid w:val="00AE2F2B"/>
    <w:rsid w:val="00AE333A"/>
    <w:rsid w:val="00AE339D"/>
    <w:rsid w:val="00AE35B5"/>
    <w:rsid w:val="00AE371C"/>
    <w:rsid w:val="00AE3AC9"/>
    <w:rsid w:val="00AE3F57"/>
    <w:rsid w:val="00AE4814"/>
    <w:rsid w:val="00AE4A43"/>
    <w:rsid w:val="00AE4CC6"/>
    <w:rsid w:val="00AE5658"/>
    <w:rsid w:val="00AE567F"/>
    <w:rsid w:val="00AE580C"/>
    <w:rsid w:val="00AE5B70"/>
    <w:rsid w:val="00AE6374"/>
    <w:rsid w:val="00AE63B9"/>
    <w:rsid w:val="00AE64AC"/>
    <w:rsid w:val="00AE7044"/>
    <w:rsid w:val="00AE7091"/>
    <w:rsid w:val="00AE74ED"/>
    <w:rsid w:val="00AE7866"/>
    <w:rsid w:val="00AE7A8E"/>
    <w:rsid w:val="00AF008D"/>
    <w:rsid w:val="00AF0396"/>
    <w:rsid w:val="00AF0432"/>
    <w:rsid w:val="00AF0610"/>
    <w:rsid w:val="00AF0F06"/>
    <w:rsid w:val="00AF134A"/>
    <w:rsid w:val="00AF198D"/>
    <w:rsid w:val="00AF1E8C"/>
    <w:rsid w:val="00AF23AE"/>
    <w:rsid w:val="00AF2481"/>
    <w:rsid w:val="00AF260A"/>
    <w:rsid w:val="00AF297F"/>
    <w:rsid w:val="00AF3407"/>
    <w:rsid w:val="00AF368D"/>
    <w:rsid w:val="00AF37EA"/>
    <w:rsid w:val="00AF3F7C"/>
    <w:rsid w:val="00AF4553"/>
    <w:rsid w:val="00AF49B6"/>
    <w:rsid w:val="00AF4AC3"/>
    <w:rsid w:val="00AF4D66"/>
    <w:rsid w:val="00AF5078"/>
    <w:rsid w:val="00AF5613"/>
    <w:rsid w:val="00AF5829"/>
    <w:rsid w:val="00AF5A1D"/>
    <w:rsid w:val="00AF5C91"/>
    <w:rsid w:val="00AF603D"/>
    <w:rsid w:val="00AF6095"/>
    <w:rsid w:val="00AF644E"/>
    <w:rsid w:val="00AF6622"/>
    <w:rsid w:val="00AF67F5"/>
    <w:rsid w:val="00AF68BB"/>
    <w:rsid w:val="00AF6957"/>
    <w:rsid w:val="00AF7349"/>
    <w:rsid w:val="00AF76EE"/>
    <w:rsid w:val="00AF77A3"/>
    <w:rsid w:val="00AF7A2A"/>
    <w:rsid w:val="00AF7A8E"/>
    <w:rsid w:val="00AF7BDD"/>
    <w:rsid w:val="00AF7D7D"/>
    <w:rsid w:val="00AF7F07"/>
    <w:rsid w:val="00B00546"/>
    <w:rsid w:val="00B0064D"/>
    <w:rsid w:val="00B0071A"/>
    <w:rsid w:val="00B00850"/>
    <w:rsid w:val="00B00F15"/>
    <w:rsid w:val="00B013B3"/>
    <w:rsid w:val="00B01D7E"/>
    <w:rsid w:val="00B020A8"/>
    <w:rsid w:val="00B02958"/>
    <w:rsid w:val="00B02E4E"/>
    <w:rsid w:val="00B03092"/>
    <w:rsid w:val="00B0394B"/>
    <w:rsid w:val="00B03CC7"/>
    <w:rsid w:val="00B04209"/>
    <w:rsid w:val="00B04299"/>
    <w:rsid w:val="00B046F8"/>
    <w:rsid w:val="00B0475A"/>
    <w:rsid w:val="00B04C38"/>
    <w:rsid w:val="00B05586"/>
    <w:rsid w:val="00B05955"/>
    <w:rsid w:val="00B05CD9"/>
    <w:rsid w:val="00B05DBA"/>
    <w:rsid w:val="00B0660F"/>
    <w:rsid w:val="00B06BA4"/>
    <w:rsid w:val="00B06C66"/>
    <w:rsid w:val="00B06E0F"/>
    <w:rsid w:val="00B073DB"/>
    <w:rsid w:val="00B075F4"/>
    <w:rsid w:val="00B077D4"/>
    <w:rsid w:val="00B077F6"/>
    <w:rsid w:val="00B07A2E"/>
    <w:rsid w:val="00B07B77"/>
    <w:rsid w:val="00B1009F"/>
    <w:rsid w:val="00B101EF"/>
    <w:rsid w:val="00B10644"/>
    <w:rsid w:val="00B10913"/>
    <w:rsid w:val="00B10F8E"/>
    <w:rsid w:val="00B11186"/>
    <w:rsid w:val="00B115AF"/>
    <w:rsid w:val="00B11871"/>
    <w:rsid w:val="00B11EA5"/>
    <w:rsid w:val="00B125FF"/>
    <w:rsid w:val="00B128E8"/>
    <w:rsid w:val="00B131CA"/>
    <w:rsid w:val="00B135B3"/>
    <w:rsid w:val="00B1392D"/>
    <w:rsid w:val="00B13A39"/>
    <w:rsid w:val="00B13C07"/>
    <w:rsid w:val="00B13C21"/>
    <w:rsid w:val="00B13C40"/>
    <w:rsid w:val="00B14877"/>
    <w:rsid w:val="00B1488D"/>
    <w:rsid w:val="00B1499A"/>
    <w:rsid w:val="00B14B43"/>
    <w:rsid w:val="00B14BBC"/>
    <w:rsid w:val="00B151F6"/>
    <w:rsid w:val="00B15B1B"/>
    <w:rsid w:val="00B15D85"/>
    <w:rsid w:val="00B160FC"/>
    <w:rsid w:val="00B165CD"/>
    <w:rsid w:val="00B165F6"/>
    <w:rsid w:val="00B167DC"/>
    <w:rsid w:val="00B169FC"/>
    <w:rsid w:val="00B16C75"/>
    <w:rsid w:val="00B172A5"/>
    <w:rsid w:val="00B1752C"/>
    <w:rsid w:val="00B17B68"/>
    <w:rsid w:val="00B17CAB"/>
    <w:rsid w:val="00B17F9B"/>
    <w:rsid w:val="00B2035A"/>
    <w:rsid w:val="00B20425"/>
    <w:rsid w:val="00B20723"/>
    <w:rsid w:val="00B20AC5"/>
    <w:rsid w:val="00B20BD5"/>
    <w:rsid w:val="00B20FF7"/>
    <w:rsid w:val="00B215BC"/>
    <w:rsid w:val="00B21805"/>
    <w:rsid w:val="00B21B01"/>
    <w:rsid w:val="00B21C7E"/>
    <w:rsid w:val="00B22055"/>
    <w:rsid w:val="00B223C5"/>
    <w:rsid w:val="00B223DF"/>
    <w:rsid w:val="00B22B59"/>
    <w:rsid w:val="00B22B7D"/>
    <w:rsid w:val="00B22B8A"/>
    <w:rsid w:val="00B22BCC"/>
    <w:rsid w:val="00B22C21"/>
    <w:rsid w:val="00B22D5C"/>
    <w:rsid w:val="00B22E27"/>
    <w:rsid w:val="00B2318A"/>
    <w:rsid w:val="00B238DE"/>
    <w:rsid w:val="00B23DB1"/>
    <w:rsid w:val="00B2431F"/>
    <w:rsid w:val="00B24850"/>
    <w:rsid w:val="00B24D59"/>
    <w:rsid w:val="00B24D82"/>
    <w:rsid w:val="00B250A6"/>
    <w:rsid w:val="00B257EF"/>
    <w:rsid w:val="00B25805"/>
    <w:rsid w:val="00B259A5"/>
    <w:rsid w:val="00B26033"/>
    <w:rsid w:val="00B260A6"/>
    <w:rsid w:val="00B26193"/>
    <w:rsid w:val="00B26A36"/>
    <w:rsid w:val="00B271A0"/>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196"/>
    <w:rsid w:val="00B32409"/>
    <w:rsid w:val="00B324DF"/>
    <w:rsid w:val="00B32A3F"/>
    <w:rsid w:val="00B32C87"/>
    <w:rsid w:val="00B32F18"/>
    <w:rsid w:val="00B3305B"/>
    <w:rsid w:val="00B33543"/>
    <w:rsid w:val="00B33BF4"/>
    <w:rsid w:val="00B33BF8"/>
    <w:rsid w:val="00B33C5A"/>
    <w:rsid w:val="00B33D17"/>
    <w:rsid w:val="00B341A7"/>
    <w:rsid w:val="00B348C3"/>
    <w:rsid w:val="00B34A7B"/>
    <w:rsid w:val="00B353B9"/>
    <w:rsid w:val="00B35404"/>
    <w:rsid w:val="00B355EB"/>
    <w:rsid w:val="00B3610C"/>
    <w:rsid w:val="00B365D2"/>
    <w:rsid w:val="00B36623"/>
    <w:rsid w:val="00B3687E"/>
    <w:rsid w:val="00B36CF2"/>
    <w:rsid w:val="00B36E04"/>
    <w:rsid w:val="00B3747D"/>
    <w:rsid w:val="00B374D9"/>
    <w:rsid w:val="00B400D7"/>
    <w:rsid w:val="00B40171"/>
    <w:rsid w:val="00B404A4"/>
    <w:rsid w:val="00B40936"/>
    <w:rsid w:val="00B40D0F"/>
    <w:rsid w:val="00B40DB8"/>
    <w:rsid w:val="00B411C5"/>
    <w:rsid w:val="00B4165F"/>
    <w:rsid w:val="00B41D94"/>
    <w:rsid w:val="00B423BB"/>
    <w:rsid w:val="00B42CF8"/>
    <w:rsid w:val="00B432DA"/>
    <w:rsid w:val="00B43573"/>
    <w:rsid w:val="00B43597"/>
    <w:rsid w:val="00B440F9"/>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50661"/>
    <w:rsid w:val="00B5090D"/>
    <w:rsid w:val="00B509CE"/>
    <w:rsid w:val="00B50AAF"/>
    <w:rsid w:val="00B50AF8"/>
    <w:rsid w:val="00B50C4D"/>
    <w:rsid w:val="00B5111B"/>
    <w:rsid w:val="00B51367"/>
    <w:rsid w:val="00B5155B"/>
    <w:rsid w:val="00B51617"/>
    <w:rsid w:val="00B51E11"/>
    <w:rsid w:val="00B5223F"/>
    <w:rsid w:val="00B52279"/>
    <w:rsid w:val="00B52E5D"/>
    <w:rsid w:val="00B531C7"/>
    <w:rsid w:val="00B532CF"/>
    <w:rsid w:val="00B53AB3"/>
    <w:rsid w:val="00B54094"/>
    <w:rsid w:val="00B5421C"/>
    <w:rsid w:val="00B5476F"/>
    <w:rsid w:val="00B54CFB"/>
    <w:rsid w:val="00B54F78"/>
    <w:rsid w:val="00B552E2"/>
    <w:rsid w:val="00B55469"/>
    <w:rsid w:val="00B55968"/>
    <w:rsid w:val="00B561E4"/>
    <w:rsid w:val="00B56317"/>
    <w:rsid w:val="00B5649B"/>
    <w:rsid w:val="00B568A5"/>
    <w:rsid w:val="00B569D6"/>
    <w:rsid w:val="00B56BC4"/>
    <w:rsid w:val="00B56F1A"/>
    <w:rsid w:val="00B570A0"/>
    <w:rsid w:val="00B5747D"/>
    <w:rsid w:val="00B57488"/>
    <w:rsid w:val="00B574A4"/>
    <w:rsid w:val="00B57530"/>
    <w:rsid w:val="00B576A3"/>
    <w:rsid w:val="00B57A9B"/>
    <w:rsid w:val="00B600DB"/>
    <w:rsid w:val="00B605CE"/>
    <w:rsid w:val="00B6079B"/>
    <w:rsid w:val="00B6087E"/>
    <w:rsid w:val="00B61369"/>
    <w:rsid w:val="00B613CB"/>
    <w:rsid w:val="00B615C2"/>
    <w:rsid w:val="00B61709"/>
    <w:rsid w:val="00B61A34"/>
    <w:rsid w:val="00B61C40"/>
    <w:rsid w:val="00B61CA3"/>
    <w:rsid w:val="00B61E65"/>
    <w:rsid w:val="00B62365"/>
    <w:rsid w:val="00B62451"/>
    <w:rsid w:val="00B63523"/>
    <w:rsid w:val="00B6392B"/>
    <w:rsid w:val="00B63D72"/>
    <w:rsid w:val="00B63EEF"/>
    <w:rsid w:val="00B63F93"/>
    <w:rsid w:val="00B643A7"/>
    <w:rsid w:val="00B64AF5"/>
    <w:rsid w:val="00B64B22"/>
    <w:rsid w:val="00B64BAD"/>
    <w:rsid w:val="00B64D69"/>
    <w:rsid w:val="00B64E4A"/>
    <w:rsid w:val="00B6559C"/>
    <w:rsid w:val="00B6660D"/>
    <w:rsid w:val="00B6666C"/>
    <w:rsid w:val="00B66C9A"/>
    <w:rsid w:val="00B66FA7"/>
    <w:rsid w:val="00B67046"/>
    <w:rsid w:val="00B6711B"/>
    <w:rsid w:val="00B67336"/>
    <w:rsid w:val="00B673AD"/>
    <w:rsid w:val="00B67478"/>
    <w:rsid w:val="00B67697"/>
    <w:rsid w:val="00B67B4C"/>
    <w:rsid w:val="00B7016D"/>
    <w:rsid w:val="00B70F21"/>
    <w:rsid w:val="00B7141C"/>
    <w:rsid w:val="00B71559"/>
    <w:rsid w:val="00B716E4"/>
    <w:rsid w:val="00B71785"/>
    <w:rsid w:val="00B71D3D"/>
    <w:rsid w:val="00B7200E"/>
    <w:rsid w:val="00B723C9"/>
    <w:rsid w:val="00B72484"/>
    <w:rsid w:val="00B72BAB"/>
    <w:rsid w:val="00B731A8"/>
    <w:rsid w:val="00B73B1F"/>
    <w:rsid w:val="00B73B61"/>
    <w:rsid w:val="00B73CBB"/>
    <w:rsid w:val="00B73DCD"/>
    <w:rsid w:val="00B73E01"/>
    <w:rsid w:val="00B73E1C"/>
    <w:rsid w:val="00B74514"/>
    <w:rsid w:val="00B745C5"/>
    <w:rsid w:val="00B74880"/>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F45"/>
    <w:rsid w:val="00B80B01"/>
    <w:rsid w:val="00B80D2E"/>
    <w:rsid w:val="00B81169"/>
    <w:rsid w:val="00B8147C"/>
    <w:rsid w:val="00B81874"/>
    <w:rsid w:val="00B8203E"/>
    <w:rsid w:val="00B82145"/>
    <w:rsid w:val="00B824B6"/>
    <w:rsid w:val="00B828D0"/>
    <w:rsid w:val="00B82C13"/>
    <w:rsid w:val="00B82FE0"/>
    <w:rsid w:val="00B83138"/>
    <w:rsid w:val="00B83748"/>
    <w:rsid w:val="00B83895"/>
    <w:rsid w:val="00B83CCD"/>
    <w:rsid w:val="00B84564"/>
    <w:rsid w:val="00B85088"/>
    <w:rsid w:val="00B850B8"/>
    <w:rsid w:val="00B850EF"/>
    <w:rsid w:val="00B850FD"/>
    <w:rsid w:val="00B853C6"/>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3E3"/>
    <w:rsid w:val="00B93531"/>
    <w:rsid w:val="00B935D1"/>
    <w:rsid w:val="00B9376D"/>
    <w:rsid w:val="00B93B39"/>
    <w:rsid w:val="00B9409C"/>
    <w:rsid w:val="00B94491"/>
    <w:rsid w:val="00B947F7"/>
    <w:rsid w:val="00B94848"/>
    <w:rsid w:val="00B9487A"/>
    <w:rsid w:val="00B94E10"/>
    <w:rsid w:val="00B94E38"/>
    <w:rsid w:val="00B9548A"/>
    <w:rsid w:val="00B956FF"/>
    <w:rsid w:val="00B95A16"/>
    <w:rsid w:val="00B95B80"/>
    <w:rsid w:val="00B95C2E"/>
    <w:rsid w:val="00B96400"/>
    <w:rsid w:val="00B965EE"/>
    <w:rsid w:val="00B96873"/>
    <w:rsid w:val="00B970B1"/>
    <w:rsid w:val="00B974B0"/>
    <w:rsid w:val="00B97957"/>
    <w:rsid w:val="00B97A00"/>
    <w:rsid w:val="00B97A64"/>
    <w:rsid w:val="00B97CF8"/>
    <w:rsid w:val="00B97DA4"/>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82"/>
    <w:rsid w:val="00BA3096"/>
    <w:rsid w:val="00BA333D"/>
    <w:rsid w:val="00BA35AA"/>
    <w:rsid w:val="00BA3867"/>
    <w:rsid w:val="00BA4146"/>
    <w:rsid w:val="00BA4944"/>
    <w:rsid w:val="00BA4B8D"/>
    <w:rsid w:val="00BA55EB"/>
    <w:rsid w:val="00BA5A77"/>
    <w:rsid w:val="00BA5DF9"/>
    <w:rsid w:val="00BA61FD"/>
    <w:rsid w:val="00BA633E"/>
    <w:rsid w:val="00BA6403"/>
    <w:rsid w:val="00BA6560"/>
    <w:rsid w:val="00BA6956"/>
    <w:rsid w:val="00BA6B4F"/>
    <w:rsid w:val="00BA72E8"/>
    <w:rsid w:val="00BA7BF8"/>
    <w:rsid w:val="00BA7C29"/>
    <w:rsid w:val="00BA7C74"/>
    <w:rsid w:val="00BB0246"/>
    <w:rsid w:val="00BB0472"/>
    <w:rsid w:val="00BB04C9"/>
    <w:rsid w:val="00BB0679"/>
    <w:rsid w:val="00BB0802"/>
    <w:rsid w:val="00BB0DE9"/>
    <w:rsid w:val="00BB0F07"/>
    <w:rsid w:val="00BB0F9E"/>
    <w:rsid w:val="00BB1245"/>
    <w:rsid w:val="00BB1258"/>
    <w:rsid w:val="00BB1290"/>
    <w:rsid w:val="00BB16D4"/>
    <w:rsid w:val="00BB202D"/>
    <w:rsid w:val="00BB210D"/>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3EF"/>
    <w:rsid w:val="00BB75DA"/>
    <w:rsid w:val="00BB75DE"/>
    <w:rsid w:val="00BB76CE"/>
    <w:rsid w:val="00BB7A47"/>
    <w:rsid w:val="00BC0260"/>
    <w:rsid w:val="00BC0910"/>
    <w:rsid w:val="00BC0EF5"/>
    <w:rsid w:val="00BC1348"/>
    <w:rsid w:val="00BC170B"/>
    <w:rsid w:val="00BC1B0D"/>
    <w:rsid w:val="00BC1BDA"/>
    <w:rsid w:val="00BC2852"/>
    <w:rsid w:val="00BC2B13"/>
    <w:rsid w:val="00BC2E8C"/>
    <w:rsid w:val="00BC33C7"/>
    <w:rsid w:val="00BC370E"/>
    <w:rsid w:val="00BC38CB"/>
    <w:rsid w:val="00BC3DCE"/>
    <w:rsid w:val="00BC4126"/>
    <w:rsid w:val="00BC4882"/>
    <w:rsid w:val="00BC48CD"/>
    <w:rsid w:val="00BC5607"/>
    <w:rsid w:val="00BC5B93"/>
    <w:rsid w:val="00BC6024"/>
    <w:rsid w:val="00BC62B8"/>
    <w:rsid w:val="00BC6673"/>
    <w:rsid w:val="00BC6ACC"/>
    <w:rsid w:val="00BC6D99"/>
    <w:rsid w:val="00BC6DCD"/>
    <w:rsid w:val="00BC727F"/>
    <w:rsid w:val="00BC72BF"/>
    <w:rsid w:val="00BC732B"/>
    <w:rsid w:val="00BC74C3"/>
    <w:rsid w:val="00BC7B67"/>
    <w:rsid w:val="00BC7E59"/>
    <w:rsid w:val="00BD02FF"/>
    <w:rsid w:val="00BD0643"/>
    <w:rsid w:val="00BD075B"/>
    <w:rsid w:val="00BD0763"/>
    <w:rsid w:val="00BD0812"/>
    <w:rsid w:val="00BD0E7D"/>
    <w:rsid w:val="00BD10B8"/>
    <w:rsid w:val="00BD184B"/>
    <w:rsid w:val="00BD1A6A"/>
    <w:rsid w:val="00BD21A4"/>
    <w:rsid w:val="00BD231E"/>
    <w:rsid w:val="00BD2769"/>
    <w:rsid w:val="00BD2C1D"/>
    <w:rsid w:val="00BD3033"/>
    <w:rsid w:val="00BD3069"/>
    <w:rsid w:val="00BD31A4"/>
    <w:rsid w:val="00BD372F"/>
    <w:rsid w:val="00BD3769"/>
    <w:rsid w:val="00BD3942"/>
    <w:rsid w:val="00BD49A6"/>
    <w:rsid w:val="00BD49B1"/>
    <w:rsid w:val="00BD4BA5"/>
    <w:rsid w:val="00BD4FF3"/>
    <w:rsid w:val="00BD52D7"/>
    <w:rsid w:val="00BD5D4F"/>
    <w:rsid w:val="00BD5F21"/>
    <w:rsid w:val="00BD6018"/>
    <w:rsid w:val="00BD6024"/>
    <w:rsid w:val="00BD64EF"/>
    <w:rsid w:val="00BD6687"/>
    <w:rsid w:val="00BD6B3B"/>
    <w:rsid w:val="00BD6D28"/>
    <w:rsid w:val="00BD77D1"/>
    <w:rsid w:val="00BE006F"/>
    <w:rsid w:val="00BE02D2"/>
    <w:rsid w:val="00BE0D1A"/>
    <w:rsid w:val="00BE0F97"/>
    <w:rsid w:val="00BE1101"/>
    <w:rsid w:val="00BE111A"/>
    <w:rsid w:val="00BE11CB"/>
    <w:rsid w:val="00BE1838"/>
    <w:rsid w:val="00BE1C37"/>
    <w:rsid w:val="00BE1E1D"/>
    <w:rsid w:val="00BE2445"/>
    <w:rsid w:val="00BE24C6"/>
    <w:rsid w:val="00BE2552"/>
    <w:rsid w:val="00BE274B"/>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5FF0"/>
    <w:rsid w:val="00BE6079"/>
    <w:rsid w:val="00BE62B0"/>
    <w:rsid w:val="00BE6D56"/>
    <w:rsid w:val="00BE6DB9"/>
    <w:rsid w:val="00BE7005"/>
    <w:rsid w:val="00BE71C4"/>
    <w:rsid w:val="00BE72BA"/>
    <w:rsid w:val="00BE742C"/>
    <w:rsid w:val="00BE7596"/>
    <w:rsid w:val="00BF0289"/>
    <w:rsid w:val="00BF02F0"/>
    <w:rsid w:val="00BF05EA"/>
    <w:rsid w:val="00BF0B1C"/>
    <w:rsid w:val="00BF101F"/>
    <w:rsid w:val="00BF1498"/>
    <w:rsid w:val="00BF1604"/>
    <w:rsid w:val="00BF1A53"/>
    <w:rsid w:val="00BF2F8A"/>
    <w:rsid w:val="00BF3065"/>
    <w:rsid w:val="00BF3A52"/>
    <w:rsid w:val="00BF3CC1"/>
    <w:rsid w:val="00BF3EB7"/>
    <w:rsid w:val="00BF3EEE"/>
    <w:rsid w:val="00BF4106"/>
    <w:rsid w:val="00BF43AA"/>
    <w:rsid w:val="00BF460F"/>
    <w:rsid w:val="00BF49B7"/>
    <w:rsid w:val="00BF4A26"/>
    <w:rsid w:val="00BF4C50"/>
    <w:rsid w:val="00BF4E63"/>
    <w:rsid w:val="00BF50A8"/>
    <w:rsid w:val="00BF523F"/>
    <w:rsid w:val="00BF5790"/>
    <w:rsid w:val="00BF6150"/>
    <w:rsid w:val="00BF6224"/>
    <w:rsid w:val="00BF624B"/>
    <w:rsid w:val="00BF6538"/>
    <w:rsid w:val="00BF680A"/>
    <w:rsid w:val="00BF6A79"/>
    <w:rsid w:val="00BF6AB8"/>
    <w:rsid w:val="00BF6E8A"/>
    <w:rsid w:val="00BF6F6D"/>
    <w:rsid w:val="00BF71EB"/>
    <w:rsid w:val="00BF7341"/>
    <w:rsid w:val="00BF73D9"/>
    <w:rsid w:val="00BF745F"/>
    <w:rsid w:val="00BF75CA"/>
    <w:rsid w:val="00BF7753"/>
    <w:rsid w:val="00BF775A"/>
    <w:rsid w:val="00BF777A"/>
    <w:rsid w:val="00BF782B"/>
    <w:rsid w:val="00BF7C65"/>
    <w:rsid w:val="00BF7C98"/>
    <w:rsid w:val="00BF7E6C"/>
    <w:rsid w:val="00BF7F58"/>
    <w:rsid w:val="00C00597"/>
    <w:rsid w:val="00C00666"/>
    <w:rsid w:val="00C0081D"/>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5D37"/>
    <w:rsid w:val="00C06107"/>
    <w:rsid w:val="00C06355"/>
    <w:rsid w:val="00C06B67"/>
    <w:rsid w:val="00C07061"/>
    <w:rsid w:val="00C0740A"/>
    <w:rsid w:val="00C0759C"/>
    <w:rsid w:val="00C0779C"/>
    <w:rsid w:val="00C0782C"/>
    <w:rsid w:val="00C07C7B"/>
    <w:rsid w:val="00C10618"/>
    <w:rsid w:val="00C10913"/>
    <w:rsid w:val="00C10E52"/>
    <w:rsid w:val="00C11001"/>
    <w:rsid w:val="00C11569"/>
    <w:rsid w:val="00C118A2"/>
    <w:rsid w:val="00C11F3F"/>
    <w:rsid w:val="00C1227A"/>
    <w:rsid w:val="00C12923"/>
    <w:rsid w:val="00C129E8"/>
    <w:rsid w:val="00C13157"/>
    <w:rsid w:val="00C13310"/>
    <w:rsid w:val="00C133A4"/>
    <w:rsid w:val="00C13484"/>
    <w:rsid w:val="00C1364D"/>
    <w:rsid w:val="00C14770"/>
    <w:rsid w:val="00C1488F"/>
    <w:rsid w:val="00C14C23"/>
    <w:rsid w:val="00C14E74"/>
    <w:rsid w:val="00C151D3"/>
    <w:rsid w:val="00C15457"/>
    <w:rsid w:val="00C1557A"/>
    <w:rsid w:val="00C1571B"/>
    <w:rsid w:val="00C15919"/>
    <w:rsid w:val="00C15C68"/>
    <w:rsid w:val="00C16119"/>
    <w:rsid w:val="00C161BF"/>
    <w:rsid w:val="00C1623C"/>
    <w:rsid w:val="00C16959"/>
    <w:rsid w:val="00C1722E"/>
    <w:rsid w:val="00C17A67"/>
    <w:rsid w:val="00C17B01"/>
    <w:rsid w:val="00C17CBB"/>
    <w:rsid w:val="00C2019B"/>
    <w:rsid w:val="00C20FC0"/>
    <w:rsid w:val="00C2102C"/>
    <w:rsid w:val="00C210E6"/>
    <w:rsid w:val="00C2115E"/>
    <w:rsid w:val="00C21356"/>
    <w:rsid w:val="00C22502"/>
    <w:rsid w:val="00C22765"/>
    <w:rsid w:val="00C22872"/>
    <w:rsid w:val="00C22B5C"/>
    <w:rsid w:val="00C23017"/>
    <w:rsid w:val="00C23264"/>
    <w:rsid w:val="00C2330E"/>
    <w:rsid w:val="00C23695"/>
    <w:rsid w:val="00C238E5"/>
    <w:rsid w:val="00C24115"/>
    <w:rsid w:val="00C2452F"/>
    <w:rsid w:val="00C247C1"/>
    <w:rsid w:val="00C247D4"/>
    <w:rsid w:val="00C249F5"/>
    <w:rsid w:val="00C25D38"/>
    <w:rsid w:val="00C25D4D"/>
    <w:rsid w:val="00C260B3"/>
    <w:rsid w:val="00C26195"/>
    <w:rsid w:val="00C26793"/>
    <w:rsid w:val="00C26C49"/>
    <w:rsid w:val="00C26DD9"/>
    <w:rsid w:val="00C26F99"/>
    <w:rsid w:val="00C2723C"/>
    <w:rsid w:val="00C27345"/>
    <w:rsid w:val="00C2741F"/>
    <w:rsid w:val="00C306B8"/>
    <w:rsid w:val="00C307A0"/>
    <w:rsid w:val="00C30B47"/>
    <w:rsid w:val="00C30E3E"/>
    <w:rsid w:val="00C30FB9"/>
    <w:rsid w:val="00C3115D"/>
    <w:rsid w:val="00C313BE"/>
    <w:rsid w:val="00C31483"/>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4D25"/>
    <w:rsid w:val="00C35458"/>
    <w:rsid w:val="00C354DF"/>
    <w:rsid w:val="00C355FC"/>
    <w:rsid w:val="00C358E6"/>
    <w:rsid w:val="00C35B1D"/>
    <w:rsid w:val="00C35B48"/>
    <w:rsid w:val="00C35F16"/>
    <w:rsid w:val="00C36A58"/>
    <w:rsid w:val="00C36D2E"/>
    <w:rsid w:val="00C36FA0"/>
    <w:rsid w:val="00C3704C"/>
    <w:rsid w:val="00C3777B"/>
    <w:rsid w:val="00C37B4E"/>
    <w:rsid w:val="00C37C67"/>
    <w:rsid w:val="00C409C4"/>
    <w:rsid w:val="00C40DDF"/>
    <w:rsid w:val="00C40E62"/>
    <w:rsid w:val="00C41010"/>
    <w:rsid w:val="00C411C6"/>
    <w:rsid w:val="00C41646"/>
    <w:rsid w:val="00C41BBE"/>
    <w:rsid w:val="00C41F15"/>
    <w:rsid w:val="00C41F40"/>
    <w:rsid w:val="00C4204D"/>
    <w:rsid w:val="00C426B0"/>
    <w:rsid w:val="00C426D9"/>
    <w:rsid w:val="00C42E0D"/>
    <w:rsid w:val="00C430F1"/>
    <w:rsid w:val="00C437BA"/>
    <w:rsid w:val="00C43967"/>
    <w:rsid w:val="00C43D43"/>
    <w:rsid w:val="00C4446E"/>
    <w:rsid w:val="00C44550"/>
    <w:rsid w:val="00C459A8"/>
    <w:rsid w:val="00C45BE2"/>
    <w:rsid w:val="00C45D6D"/>
    <w:rsid w:val="00C45EB7"/>
    <w:rsid w:val="00C46183"/>
    <w:rsid w:val="00C46514"/>
    <w:rsid w:val="00C468EC"/>
    <w:rsid w:val="00C469B1"/>
    <w:rsid w:val="00C46C7F"/>
    <w:rsid w:val="00C471DD"/>
    <w:rsid w:val="00C4786E"/>
    <w:rsid w:val="00C47A29"/>
    <w:rsid w:val="00C47E0E"/>
    <w:rsid w:val="00C502AA"/>
    <w:rsid w:val="00C503D8"/>
    <w:rsid w:val="00C503E9"/>
    <w:rsid w:val="00C50552"/>
    <w:rsid w:val="00C50611"/>
    <w:rsid w:val="00C50871"/>
    <w:rsid w:val="00C50877"/>
    <w:rsid w:val="00C50964"/>
    <w:rsid w:val="00C513D3"/>
    <w:rsid w:val="00C51DFA"/>
    <w:rsid w:val="00C5230B"/>
    <w:rsid w:val="00C527CE"/>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64C"/>
    <w:rsid w:val="00C546DB"/>
    <w:rsid w:val="00C54756"/>
    <w:rsid w:val="00C54B0D"/>
    <w:rsid w:val="00C54B4D"/>
    <w:rsid w:val="00C552F6"/>
    <w:rsid w:val="00C55BF6"/>
    <w:rsid w:val="00C55EDA"/>
    <w:rsid w:val="00C56144"/>
    <w:rsid w:val="00C56335"/>
    <w:rsid w:val="00C57123"/>
    <w:rsid w:val="00C57572"/>
    <w:rsid w:val="00C576F9"/>
    <w:rsid w:val="00C5788B"/>
    <w:rsid w:val="00C60671"/>
    <w:rsid w:val="00C60D3F"/>
    <w:rsid w:val="00C60FA0"/>
    <w:rsid w:val="00C60FB5"/>
    <w:rsid w:val="00C61B3F"/>
    <w:rsid w:val="00C620CE"/>
    <w:rsid w:val="00C6279D"/>
    <w:rsid w:val="00C62BB0"/>
    <w:rsid w:val="00C62ECF"/>
    <w:rsid w:val="00C62ED7"/>
    <w:rsid w:val="00C63060"/>
    <w:rsid w:val="00C6362C"/>
    <w:rsid w:val="00C63A07"/>
    <w:rsid w:val="00C63D7F"/>
    <w:rsid w:val="00C63DBB"/>
    <w:rsid w:val="00C63F33"/>
    <w:rsid w:val="00C643D0"/>
    <w:rsid w:val="00C646C7"/>
    <w:rsid w:val="00C64CB7"/>
    <w:rsid w:val="00C64D00"/>
    <w:rsid w:val="00C64D4C"/>
    <w:rsid w:val="00C652E3"/>
    <w:rsid w:val="00C6589A"/>
    <w:rsid w:val="00C65BEE"/>
    <w:rsid w:val="00C65E46"/>
    <w:rsid w:val="00C66116"/>
    <w:rsid w:val="00C661F8"/>
    <w:rsid w:val="00C6647A"/>
    <w:rsid w:val="00C6647C"/>
    <w:rsid w:val="00C665F8"/>
    <w:rsid w:val="00C66EC0"/>
    <w:rsid w:val="00C67C97"/>
    <w:rsid w:val="00C7092B"/>
    <w:rsid w:val="00C70DF9"/>
    <w:rsid w:val="00C714BE"/>
    <w:rsid w:val="00C71720"/>
    <w:rsid w:val="00C71921"/>
    <w:rsid w:val="00C71979"/>
    <w:rsid w:val="00C71C8C"/>
    <w:rsid w:val="00C71DB0"/>
    <w:rsid w:val="00C72178"/>
    <w:rsid w:val="00C7221F"/>
    <w:rsid w:val="00C7233F"/>
    <w:rsid w:val="00C723E9"/>
    <w:rsid w:val="00C72E5B"/>
    <w:rsid w:val="00C73338"/>
    <w:rsid w:val="00C733E5"/>
    <w:rsid w:val="00C744E8"/>
    <w:rsid w:val="00C748ED"/>
    <w:rsid w:val="00C74EE8"/>
    <w:rsid w:val="00C75047"/>
    <w:rsid w:val="00C754C4"/>
    <w:rsid w:val="00C7560B"/>
    <w:rsid w:val="00C7586D"/>
    <w:rsid w:val="00C758A6"/>
    <w:rsid w:val="00C75D14"/>
    <w:rsid w:val="00C75D58"/>
    <w:rsid w:val="00C75F21"/>
    <w:rsid w:val="00C76A1A"/>
    <w:rsid w:val="00C76C74"/>
    <w:rsid w:val="00C76DA1"/>
    <w:rsid w:val="00C771A6"/>
    <w:rsid w:val="00C7747A"/>
    <w:rsid w:val="00C775D6"/>
    <w:rsid w:val="00C77D09"/>
    <w:rsid w:val="00C80E98"/>
    <w:rsid w:val="00C80F5C"/>
    <w:rsid w:val="00C812BA"/>
    <w:rsid w:val="00C81725"/>
    <w:rsid w:val="00C8196E"/>
    <w:rsid w:val="00C81D9F"/>
    <w:rsid w:val="00C821E5"/>
    <w:rsid w:val="00C82968"/>
    <w:rsid w:val="00C82A9E"/>
    <w:rsid w:val="00C840B2"/>
    <w:rsid w:val="00C84A68"/>
    <w:rsid w:val="00C84B4A"/>
    <w:rsid w:val="00C84CB2"/>
    <w:rsid w:val="00C8504E"/>
    <w:rsid w:val="00C85572"/>
    <w:rsid w:val="00C85EAC"/>
    <w:rsid w:val="00C871A7"/>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C2"/>
    <w:rsid w:val="00C946FD"/>
    <w:rsid w:val="00C94A2F"/>
    <w:rsid w:val="00C94E5D"/>
    <w:rsid w:val="00C94E75"/>
    <w:rsid w:val="00C95195"/>
    <w:rsid w:val="00C95509"/>
    <w:rsid w:val="00C95850"/>
    <w:rsid w:val="00C95E0D"/>
    <w:rsid w:val="00C96046"/>
    <w:rsid w:val="00C9612A"/>
    <w:rsid w:val="00C96247"/>
    <w:rsid w:val="00C9686F"/>
    <w:rsid w:val="00CA024C"/>
    <w:rsid w:val="00CA06B6"/>
    <w:rsid w:val="00CA0999"/>
    <w:rsid w:val="00CA12B1"/>
    <w:rsid w:val="00CA1730"/>
    <w:rsid w:val="00CA1B97"/>
    <w:rsid w:val="00CA1C7A"/>
    <w:rsid w:val="00CA1F42"/>
    <w:rsid w:val="00CA1F8A"/>
    <w:rsid w:val="00CA2069"/>
    <w:rsid w:val="00CA21FC"/>
    <w:rsid w:val="00CA2A79"/>
    <w:rsid w:val="00CA32C3"/>
    <w:rsid w:val="00CA398A"/>
    <w:rsid w:val="00CA3B41"/>
    <w:rsid w:val="00CA3CE9"/>
    <w:rsid w:val="00CA3E39"/>
    <w:rsid w:val="00CA47D6"/>
    <w:rsid w:val="00CA48F0"/>
    <w:rsid w:val="00CA494E"/>
    <w:rsid w:val="00CA510B"/>
    <w:rsid w:val="00CA52CB"/>
    <w:rsid w:val="00CA5403"/>
    <w:rsid w:val="00CA5C4A"/>
    <w:rsid w:val="00CA5C91"/>
    <w:rsid w:val="00CA5F16"/>
    <w:rsid w:val="00CA682F"/>
    <w:rsid w:val="00CA6839"/>
    <w:rsid w:val="00CA6888"/>
    <w:rsid w:val="00CA6936"/>
    <w:rsid w:val="00CA6E36"/>
    <w:rsid w:val="00CA6F2A"/>
    <w:rsid w:val="00CA751D"/>
    <w:rsid w:val="00CA7559"/>
    <w:rsid w:val="00CA7A14"/>
    <w:rsid w:val="00CA7B34"/>
    <w:rsid w:val="00CB005A"/>
    <w:rsid w:val="00CB04AD"/>
    <w:rsid w:val="00CB04E3"/>
    <w:rsid w:val="00CB102B"/>
    <w:rsid w:val="00CB10A0"/>
    <w:rsid w:val="00CB1576"/>
    <w:rsid w:val="00CB1D8F"/>
    <w:rsid w:val="00CB1FEA"/>
    <w:rsid w:val="00CB24A9"/>
    <w:rsid w:val="00CB268D"/>
    <w:rsid w:val="00CB2BF6"/>
    <w:rsid w:val="00CB3011"/>
    <w:rsid w:val="00CB335B"/>
    <w:rsid w:val="00CB48CF"/>
    <w:rsid w:val="00CB4A1D"/>
    <w:rsid w:val="00CB4C3A"/>
    <w:rsid w:val="00CB4D25"/>
    <w:rsid w:val="00CB5289"/>
    <w:rsid w:val="00CB56F8"/>
    <w:rsid w:val="00CB5B31"/>
    <w:rsid w:val="00CB5D46"/>
    <w:rsid w:val="00CB5E6F"/>
    <w:rsid w:val="00CB6098"/>
    <w:rsid w:val="00CB61F3"/>
    <w:rsid w:val="00CB652A"/>
    <w:rsid w:val="00CB67CC"/>
    <w:rsid w:val="00CB695B"/>
    <w:rsid w:val="00CB6A4D"/>
    <w:rsid w:val="00CB6C52"/>
    <w:rsid w:val="00CB706A"/>
    <w:rsid w:val="00CB752B"/>
    <w:rsid w:val="00CB75EB"/>
    <w:rsid w:val="00CC0639"/>
    <w:rsid w:val="00CC06E1"/>
    <w:rsid w:val="00CC0AFD"/>
    <w:rsid w:val="00CC0EB7"/>
    <w:rsid w:val="00CC133C"/>
    <w:rsid w:val="00CC1B4E"/>
    <w:rsid w:val="00CC1BDD"/>
    <w:rsid w:val="00CC232B"/>
    <w:rsid w:val="00CC2578"/>
    <w:rsid w:val="00CC26BB"/>
    <w:rsid w:val="00CC2749"/>
    <w:rsid w:val="00CC2F1E"/>
    <w:rsid w:val="00CC2F49"/>
    <w:rsid w:val="00CC3155"/>
    <w:rsid w:val="00CC33DF"/>
    <w:rsid w:val="00CC34F0"/>
    <w:rsid w:val="00CC381E"/>
    <w:rsid w:val="00CC3884"/>
    <w:rsid w:val="00CC3A74"/>
    <w:rsid w:val="00CC3A93"/>
    <w:rsid w:val="00CC3AE0"/>
    <w:rsid w:val="00CC4267"/>
    <w:rsid w:val="00CC448E"/>
    <w:rsid w:val="00CC45AB"/>
    <w:rsid w:val="00CC465A"/>
    <w:rsid w:val="00CC4893"/>
    <w:rsid w:val="00CC4B84"/>
    <w:rsid w:val="00CC520A"/>
    <w:rsid w:val="00CC5B63"/>
    <w:rsid w:val="00CC5E4F"/>
    <w:rsid w:val="00CC5EE0"/>
    <w:rsid w:val="00CC621E"/>
    <w:rsid w:val="00CC66D2"/>
    <w:rsid w:val="00CC6CA8"/>
    <w:rsid w:val="00CC6DCF"/>
    <w:rsid w:val="00CC7232"/>
    <w:rsid w:val="00CC7384"/>
    <w:rsid w:val="00CC765D"/>
    <w:rsid w:val="00CC788D"/>
    <w:rsid w:val="00CD00D7"/>
    <w:rsid w:val="00CD050F"/>
    <w:rsid w:val="00CD08EC"/>
    <w:rsid w:val="00CD114A"/>
    <w:rsid w:val="00CD1295"/>
    <w:rsid w:val="00CD14EB"/>
    <w:rsid w:val="00CD1CE3"/>
    <w:rsid w:val="00CD27FA"/>
    <w:rsid w:val="00CD2E63"/>
    <w:rsid w:val="00CD32D2"/>
    <w:rsid w:val="00CD395D"/>
    <w:rsid w:val="00CD39E0"/>
    <w:rsid w:val="00CD3D0D"/>
    <w:rsid w:val="00CD41B5"/>
    <w:rsid w:val="00CD45D8"/>
    <w:rsid w:val="00CD4C1C"/>
    <w:rsid w:val="00CD552A"/>
    <w:rsid w:val="00CD5B56"/>
    <w:rsid w:val="00CD5C1A"/>
    <w:rsid w:val="00CD5FFD"/>
    <w:rsid w:val="00CD6636"/>
    <w:rsid w:val="00CD6BAB"/>
    <w:rsid w:val="00CD7041"/>
    <w:rsid w:val="00CD7E52"/>
    <w:rsid w:val="00CE0364"/>
    <w:rsid w:val="00CE0AF0"/>
    <w:rsid w:val="00CE0C57"/>
    <w:rsid w:val="00CE1173"/>
    <w:rsid w:val="00CE148E"/>
    <w:rsid w:val="00CE165C"/>
    <w:rsid w:val="00CE169A"/>
    <w:rsid w:val="00CE1A6D"/>
    <w:rsid w:val="00CE22F8"/>
    <w:rsid w:val="00CE2616"/>
    <w:rsid w:val="00CE2ADB"/>
    <w:rsid w:val="00CE2DF1"/>
    <w:rsid w:val="00CE3072"/>
    <w:rsid w:val="00CE3551"/>
    <w:rsid w:val="00CE359E"/>
    <w:rsid w:val="00CE3A0A"/>
    <w:rsid w:val="00CE3E66"/>
    <w:rsid w:val="00CE465A"/>
    <w:rsid w:val="00CE4AA3"/>
    <w:rsid w:val="00CE4F70"/>
    <w:rsid w:val="00CE5029"/>
    <w:rsid w:val="00CE505C"/>
    <w:rsid w:val="00CE52B1"/>
    <w:rsid w:val="00CE5528"/>
    <w:rsid w:val="00CE5C92"/>
    <w:rsid w:val="00CE5F25"/>
    <w:rsid w:val="00CE5FAF"/>
    <w:rsid w:val="00CE5FF8"/>
    <w:rsid w:val="00CE60A1"/>
    <w:rsid w:val="00CE690E"/>
    <w:rsid w:val="00CE6DAB"/>
    <w:rsid w:val="00CE6E84"/>
    <w:rsid w:val="00CE711A"/>
    <w:rsid w:val="00CE71F7"/>
    <w:rsid w:val="00CE7455"/>
    <w:rsid w:val="00CE7668"/>
    <w:rsid w:val="00CE7838"/>
    <w:rsid w:val="00CE794E"/>
    <w:rsid w:val="00CE7A76"/>
    <w:rsid w:val="00CF0166"/>
    <w:rsid w:val="00CF070A"/>
    <w:rsid w:val="00CF0787"/>
    <w:rsid w:val="00CF09A3"/>
    <w:rsid w:val="00CF0B4E"/>
    <w:rsid w:val="00CF121A"/>
    <w:rsid w:val="00CF1366"/>
    <w:rsid w:val="00CF1841"/>
    <w:rsid w:val="00CF1D29"/>
    <w:rsid w:val="00CF2481"/>
    <w:rsid w:val="00CF262D"/>
    <w:rsid w:val="00CF299D"/>
    <w:rsid w:val="00CF2EEF"/>
    <w:rsid w:val="00CF2F1A"/>
    <w:rsid w:val="00CF31D8"/>
    <w:rsid w:val="00CF3332"/>
    <w:rsid w:val="00CF36F5"/>
    <w:rsid w:val="00CF3745"/>
    <w:rsid w:val="00CF384F"/>
    <w:rsid w:val="00CF3FEB"/>
    <w:rsid w:val="00CF46E1"/>
    <w:rsid w:val="00CF4931"/>
    <w:rsid w:val="00CF4993"/>
    <w:rsid w:val="00CF4DEE"/>
    <w:rsid w:val="00CF5370"/>
    <w:rsid w:val="00CF5542"/>
    <w:rsid w:val="00CF55D1"/>
    <w:rsid w:val="00CF5926"/>
    <w:rsid w:val="00CF5C6B"/>
    <w:rsid w:val="00CF5CEF"/>
    <w:rsid w:val="00CF66CB"/>
    <w:rsid w:val="00CF672E"/>
    <w:rsid w:val="00CF6830"/>
    <w:rsid w:val="00CF6F91"/>
    <w:rsid w:val="00CF7430"/>
    <w:rsid w:val="00CF749D"/>
    <w:rsid w:val="00D00126"/>
    <w:rsid w:val="00D00634"/>
    <w:rsid w:val="00D013B9"/>
    <w:rsid w:val="00D013E2"/>
    <w:rsid w:val="00D015DD"/>
    <w:rsid w:val="00D01940"/>
    <w:rsid w:val="00D01A76"/>
    <w:rsid w:val="00D01C3B"/>
    <w:rsid w:val="00D01ED9"/>
    <w:rsid w:val="00D0220E"/>
    <w:rsid w:val="00D022C9"/>
    <w:rsid w:val="00D02309"/>
    <w:rsid w:val="00D023C2"/>
    <w:rsid w:val="00D02427"/>
    <w:rsid w:val="00D0263F"/>
    <w:rsid w:val="00D02644"/>
    <w:rsid w:val="00D026AE"/>
    <w:rsid w:val="00D02F85"/>
    <w:rsid w:val="00D03558"/>
    <w:rsid w:val="00D0387E"/>
    <w:rsid w:val="00D03893"/>
    <w:rsid w:val="00D042A7"/>
    <w:rsid w:val="00D043BF"/>
    <w:rsid w:val="00D0489C"/>
    <w:rsid w:val="00D04F21"/>
    <w:rsid w:val="00D05278"/>
    <w:rsid w:val="00D053C8"/>
    <w:rsid w:val="00D058C1"/>
    <w:rsid w:val="00D05AEE"/>
    <w:rsid w:val="00D06235"/>
    <w:rsid w:val="00D063E4"/>
    <w:rsid w:val="00D06C7C"/>
    <w:rsid w:val="00D073A3"/>
    <w:rsid w:val="00D077B2"/>
    <w:rsid w:val="00D10734"/>
    <w:rsid w:val="00D10983"/>
    <w:rsid w:val="00D109D2"/>
    <w:rsid w:val="00D1179C"/>
    <w:rsid w:val="00D11875"/>
    <w:rsid w:val="00D11DD2"/>
    <w:rsid w:val="00D12050"/>
    <w:rsid w:val="00D1229B"/>
    <w:rsid w:val="00D12554"/>
    <w:rsid w:val="00D12E90"/>
    <w:rsid w:val="00D131FA"/>
    <w:rsid w:val="00D134EE"/>
    <w:rsid w:val="00D1375B"/>
    <w:rsid w:val="00D13B6F"/>
    <w:rsid w:val="00D13C35"/>
    <w:rsid w:val="00D13E04"/>
    <w:rsid w:val="00D13F1A"/>
    <w:rsid w:val="00D14094"/>
    <w:rsid w:val="00D1443D"/>
    <w:rsid w:val="00D145D8"/>
    <w:rsid w:val="00D14AC5"/>
    <w:rsid w:val="00D14C18"/>
    <w:rsid w:val="00D14F22"/>
    <w:rsid w:val="00D150C9"/>
    <w:rsid w:val="00D154D1"/>
    <w:rsid w:val="00D15544"/>
    <w:rsid w:val="00D15812"/>
    <w:rsid w:val="00D15846"/>
    <w:rsid w:val="00D1593F"/>
    <w:rsid w:val="00D15D56"/>
    <w:rsid w:val="00D15D61"/>
    <w:rsid w:val="00D15E5C"/>
    <w:rsid w:val="00D1615C"/>
    <w:rsid w:val="00D166DB"/>
    <w:rsid w:val="00D16733"/>
    <w:rsid w:val="00D17471"/>
    <w:rsid w:val="00D17BBC"/>
    <w:rsid w:val="00D17D18"/>
    <w:rsid w:val="00D20281"/>
    <w:rsid w:val="00D2034E"/>
    <w:rsid w:val="00D20498"/>
    <w:rsid w:val="00D204A9"/>
    <w:rsid w:val="00D20566"/>
    <w:rsid w:val="00D207C7"/>
    <w:rsid w:val="00D21453"/>
    <w:rsid w:val="00D21A1D"/>
    <w:rsid w:val="00D21BB4"/>
    <w:rsid w:val="00D21BB7"/>
    <w:rsid w:val="00D21F12"/>
    <w:rsid w:val="00D22A1C"/>
    <w:rsid w:val="00D22B21"/>
    <w:rsid w:val="00D22F95"/>
    <w:rsid w:val="00D2357F"/>
    <w:rsid w:val="00D23BF3"/>
    <w:rsid w:val="00D24567"/>
    <w:rsid w:val="00D24B6F"/>
    <w:rsid w:val="00D24E78"/>
    <w:rsid w:val="00D2524E"/>
    <w:rsid w:val="00D254DF"/>
    <w:rsid w:val="00D26180"/>
    <w:rsid w:val="00D2651E"/>
    <w:rsid w:val="00D26540"/>
    <w:rsid w:val="00D26AE0"/>
    <w:rsid w:val="00D2706D"/>
    <w:rsid w:val="00D271FA"/>
    <w:rsid w:val="00D27B5B"/>
    <w:rsid w:val="00D300C4"/>
    <w:rsid w:val="00D300EE"/>
    <w:rsid w:val="00D3059E"/>
    <w:rsid w:val="00D30918"/>
    <w:rsid w:val="00D30B81"/>
    <w:rsid w:val="00D30B95"/>
    <w:rsid w:val="00D30C82"/>
    <w:rsid w:val="00D30E70"/>
    <w:rsid w:val="00D3108E"/>
    <w:rsid w:val="00D31269"/>
    <w:rsid w:val="00D312D0"/>
    <w:rsid w:val="00D316C5"/>
    <w:rsid w:val="00D31C1C"/>
    <w:rsid w:val="00D31EC4"/>
    <w:rsid w:val="00D3216A"/>
    <w:rsid w:val="00D32516"/>
    <w:rsid w:val="00D32A4A"/>
    <w:rsid w:val="00D3313A"/>
    <w:rsid w:val="00D333AA"/>
    <w:rsid w:val="00D33462"/>
    <w:rsid w:val="00D334CD"/>
    <w:rsid w:val="00D336D3"/>
    <w:rsid w:val="00D337C0"/>
    <w:rsid w:val="00D33866"/>
    <w:rsid w:val="00D33937"/>
    <w:rsid w:val="00D33AD7"/>
    <w:rsid w:val="00D340C7"/>
    <w:rsid w:val="00D34853"/>
    <w:rsid w:val="00D348B7"/>
    <w:rsid w:val="00D34998"/>
    <w:rsid w:val="00D351EC"/>
    <w:rsid w:val="00D3545B"/>
    <w:rsid w:val="00D3565B"/>
    <w:rsid w:val="00D359BE"/>
    <w:rsid w:val="00D35F6C"/>
    <w:rsid w:val="00D362AB"/>
    <w:rsid w:val="00D36445"/>
    <w:rsid w:val="00D36CA7"/>
    <w:rsid w:val="00D401DC"/>
    <w:rsid w:val="00D404E6"/>
    <w:rsid w:val="00D405BE"/>
    <w:rsid w:val="00D409DF"/>
    <w:rsid w:val="00D4112D"/>
    <w:rsid w:val="00D41137"/>
    <w:rsid w:val="00D41585"/>
    <w:rsid w:val="00D419BF"/>
    <w:rsid w:val="00D422FD"/>
    <w:rsid w:val="00D42D83"/>
    <w:rsid w:val="00D4318C"/>
    <w:rsid w:val="00D43729"/>
    <w:rsid w:val="00D43768"/>
    <w:rsid w:val="00D4376B"/>
    <w:rsid w:val="00D437A8"/>
    <w:rsid w:val="00D43ADE"/>
    <w:rsid w:val="00D43B79"/>
    <w:rsid w:val="00D43CC7"/>
    <w:rsid w:val="00D43FCB"/>
    <w:rsid w:val="00D44470"/>
    <w:rsid w:val="00D44818"/>
    <w:rsid w:val="00D44CF6"/>
    <w:rsid w:val="00D44EE5"/>
    <w:rsid w:val="00D44F00"/>
    <w:rsid w:val="00D4595D"/>
    <w:rsid w:val="00D46A36"/>
    <w:rsid w:val="00D46B27"/>
    <w:rsid w:val="00D46B34"/>
    <w:rsid w:val="00D46BBA"/>
    <w:rsid w:val="00D46DFA"/>
    <w:rsid w:val="00D46E8A"/>
    <w:rsid w:val="00D4704C"/>
    <w:rsid w:val="00D4754C"/>
    <w:rsid w:val="00D47652"/>
    <w:rsid w:val="00D47969"/>
    <w:rsid w:val="00D47B39"/>
    <w:rsid w:val="00D47E30"/>
    <w:rsid w:val="00D47F12"/>
    <w:rsid w:val="00D47F8F"/>
    <w:rsid w:val="00D47FA9"/>
    <w:rsid w:val="00D500B5"/>
    <w:rsid w:val="00D5086A"/>
    <w:rsid w:val="00D50D31"/>
    <w:rsid w:val="00D51539"/>
    <w:rsid w:val="00D518A2"/>
    <w:rsid w:val="00D519EF"/>
    <w:rsid w:val="00D51CEA"/>
    <w:rsid w:val="00D51E41"/>
    <w:rsid w:val="00D52301"/>
    <w:rsid w:val="00D52601"/>
    <w:rsid w:val="00D52644"/>
    <w:rsid w:val="00D52865"/>
    <w:rsid w:val="00D52BE7"/>
    <w:rsid w:val="00D52C3B"/>
    <w:rsid w:val="00D52D6A"/>
    <w:rsid w:val="00D52FCF"/>
    <w:rsid w:val="00D53156"/>
    <w:rsid w:val="00D532CC"/>
    <w:rsid w:val="00D534AD"/>
    <w:rsid w:val="00D54303"/>
    <w:rsid w:val="00D549E2"/>
    <w:rsid w:val="00D54BCE"/>
    <w:rsid w:val="00D54CEC"/>
    <w:rsid w:val="00D54E14"/>
    <w:rsid w:val="00D55074"/>
    <w:rsid w:val="00D553EC"/>
    <w:rsid w:val="00D5573B"/>
    <w:rsid w:val="00D55921"/>
    <w:rsid w:val="00D566A5"/>
    <w:rsid w:val="00D56805"/>
    <w:rsid w:val="00D56806"/>
    <w:rsid w:val="00D56BFF"/>
    <w:rsid w:val="00D56E6F"/>
    <w:rsid w:val="00D574AA"/>
    <w:rsid w:val="00D57669"/>
    <w:rsid w:val="00D5775E"/>
    <w:rsid w:val="00D6000A"/>
    <w:rsid w:val="00D6056D"/>
    <w:rsid w:val="00D6057D"/>
    <w:rsid w:val="00D607C4"/>
    <w:rsid w:val="00D6081C"/>
    <w:rsid w:val="00D60BD3"/>
    <w:rsid w:val="00D60EB0"/>
    <w:rsid w:val="00D60FDC"/>
    <w:rsid w:val="00D6109D"/>
    <w:rsid w:val="00D6184F"/>
    <w:rsid w:val="00D6209E"/>
    <w:rsid w:val="00D62174"/>
    <w:rsid w:val="00D6218A"/>
    <w:rsid w:val="00D621FA"/>
    <w:rsid w:val="00D62244"/>
    <w:rsid w:val="00D62362"/>
    <w:rsid w:val="00D623C8"/>
    <w:rsid w:val="00D624A4"/>
    <w:rsid w:val="00D63A2B"/>
    <w:rsid w:val="00D63E7B"/>
    <w:rsid w:val="00D641C5"/>
    <w:rsid w:val="00D642A4"/>
    <w:rsid w:val="00D642F3"/>
    <w:rsid w:val="00D64807"/>
    <w:rsid w:val="00D64837"/>
    <w:rsid w:val="00D648C3"/>
    <w:rsid w:val="00D64AF1"/>
    <w:rsid w:val="00D64C22"/>
    <w:rsid w:val="00D64F32"/>
    <w:rsid w:val="00D64F8E"/>
    <w:rsid w:val="00D6555A"/>
    <w:rsid w:val="00D65A4F"/>
    <w:rsid w:val="00D65BA1"/>
    <w:rsid w:val="00D65D5B"/>
    <w:rsid w:val="00D66139"/>
    <w:rsid w:val="00D663DE"/>
    <w:rsid w:val="00D6669E"/>
    <w:rsid w:val="00D66AAA"/>
    <w:rsid w:val="00D66C0B"/>
    <w:rsid w:val="00D66F43"/>
    <w:rsid w:val="00D6769B"/>
    <w:rsid w:val="00D6770C"/>
    <w:rsid w:val="00D67E9E"/>
    <w:rsid w:val="00D7017E"/>
    <w:rsid w:val="00D70194"/>
    <w:rsid w:val="00D70D85"/>
    <w:rsid w:val="00D7120D"/>
    <w:rsid w:val="00D713AD"/>
    <w:rsid w:val="00D7176B"/>
    <w:rsid w:val="00D71E58"/>
    <w:rsid w:val="00D721A5"/>
    <w:rsid w:val="00D722AA"/>
    <w:rsid w:val="00D72336"/>
    <w:rsid w:val="00D725F0"/>
    <w:rsid w:val="00D7296D"/>
    <w:rsid w:val="00D729A5"/>
    <w:rsid w:val="00D72A4A"/>
    <w:rsid w:val="00D7347B"/>
    <w:rsid w:val="00D736FF"/>
    <w:rsid w:val="00D739D9"/>
    <w:rsid w:val="00D73CE9"/>
    <w:rsid w:val="00D7430F"/>
    <w:rsid w:val="00D74546"/>
    <w:rsid w:val="00D747DB"/>
    <w:rsid w:val="00D74BE8"/>
    <w:rsid w:val="00D74E0C"/>
    <w:rsid w:val="00D7506C"/>
    <w:rsid w:val="00D754B7"/>
    <w:rsid w:val="00D7554E"/>
    <w:rsid w:val="00D756DA"/>
    <w:rsid w:val="00D75750"/>
    <w:rsid w:val="00D7581E"/>
    <w:rsid w:val="00D75D61"/>
    <w:rsid w:val="00D75F6E"/>
    <w:rsid w:val="00D7616A"/>
    <w:rsid w:val="00D76415"/>
    <w:rsid w:val="00D767B3"/>
    <w:rsid w:val="00D76D4D"/>
    <w:rsid w:val="00D76E1A"/>
    <w:rsid w:val="00D76F05"/>
    <w:rsid w:val="00D7708C"/>
    <w:rsid w:val="00D7774B"/>
    <w:rsid w:val="00D77B61"/>
    <w:rsid w:val="00D8006B"/>
    <w:rsid w:val="00D802A3"/>
    <w:rsid w:val="00D802B3"/>
    <w:rsid w:val="00D803A6"/>
    <w:rsid w:val="00D80471"/>
    <w:rsid w:val="00D805C9"/>
    <w:rsid w:val="00D80DD7"/>
    <w:rsid w:val="00D80FC7"/>
    <w:rsid w:val="00D82D50"/>
    <w:rsid w:val="00D832B3"/>
    <w:rsid w:val="00D836D2"/>
    <w:rsid w:val="00D837D0"/>
    <w:rsid w:val="00D83E65"/>
    <w:rsid w:val="00D84AD1"/>
    <w:rsid w:val="00D84AD8"/>
    <w:rsid w:val="00D84BB9"/>
    <w:rsid w:val="00D85762"/>
    <w:rsid w:val="00D858C5"/>
    <w:rsid w:val="00D85D88"/>
    <w:rsid w:val="00D86629"/>
    <w:rsid w:val="00D86EDD"/>
    <w:rsid w:val="00D872E3"/>
    <w:rsid w:val="00D8738F"/>
    <w:rsid w:val="00D874FC"/>
    <w:rsid w:val="00D876C3"/>
    <w:rsid w:val="00D878BD"/>
    <w:rsid w:val="00D879F2"/>
    <w:rsid w:val="00D87DEB"/>
    <w:rsid w:val="00D9100A"/>
    <w:rsid w:val="00D91266"/>
    <w:rsid w:val="00D91C09"/>
    <w:rsid w:val="00D9222D"/>
    <w:rsid w:val="00D92528"/>
    <w:rsid w:val="00D9277D"/>
    <w:rsid w:val="00D92C83"/>
    <w:rsid w:val="00D92E58"/>
    <w:rsid w:val="00D931E2"/>
    <w:rsid w:val="00D93541"/>
    <w:rsid w:val="00D93B07"/>
    <w:rsid w:val="00D93E07"/>
    <w:rsid w:val="00D93E90"/>
    <w:rsid w:val="00D9401D"/>
    <w:rsid w:val="00D9402C"/>
    <w:rsid w:val="00D94045"/>
    <w:rsid w:val="00D9435D"/>
    <w:rsid w:val="00D94587"/>
    <w:rsid w:val="00D9474C"/>
    <w:rsid w:val="00D94879"/>
    <w:rsid w:val="00D94E30"/>
    <w:rsid w:val="00D9523A"/>
    <w:rsid w:val="00D95720"/>
    <w:rsid w:val="00D957C1"/>
    <w:rsid w:val="00D957E6"/>
    <w:rsid w:val="00D96577"/>
    <w:rsid w:val="00D96908"/>
    <w:rsid w:val="00D96E86"/>
    <w:rsid w:val="00D97031"/>
    <w:rsid w:val="00D97070"/>
    <w:rsid w:val="00D97368"/>
    <w:rsid w:val="00D9777F"/>
    <w:rsid w:val="00D977E7"/>
    <w:rsid w:val="00D978E9"/>
    <w:rsid w:val="00D979D3"/>
    <w:rsid w:val="00D97A00"/>
    <w:rsid w:val="00DA1174"/>
    <w:rsid w:val="00DA190B"/>
    <w:rsid w:val="00DA19F8"/>
    <w:rsid w:val="00DA1A91"/>
    <w:rsid w:val="00DA2490"/>
    <w:rsid w:val="00DA25D8"/>
    <w:rsid w:val="00DA2D79"/>
    <w:rsid w:val="00DA3408"/>
    <w:rsid w:val="00DA39B2"/>
    <w:rsid w:val="00DA3D40"/>
    <w:rsid w:val="00DA439D"/>
    <w:rsid w:val="00DA43CB"/>
    <w:rsid w:val="00DA4520"/>
    <w:rsid w:val="00DA48E2"/>
    <w:rsid w:val="00DA4AE7"/>
    <w:rsid w:val="00DA52EB"/>
    <w:rsid w:val="00DA5829"/>
    <w:rsid w:val="00DA5835"/>
    <w:rsid w:val="00DA6261"/>
    <w:rsid w:val="00DA6B0A"/>
    <w:rsid w:val="00DA736B"/>
    <w:rsid w:val="00DA75B5"/>
    <w:rsid w:val="00DA7D88"/>
    <w:rsid w:val="00DB050E"/>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47"/>
    <w:rsid w:val="00DB386F"/>
    <w:rsid w:val="00DB3E46"/>
    <w:rsid w:val="00DB3E78"/>
    <w:rsid w:val="00DB3EBE"/>
    <w:rsid w:val="00DB4681"/>
    <w:rsid w:val="00DB4762"/>
    <w:rsid w:val="00DB48B4"/>
    <w:rsid w:val="00DB4E87"/>
    <w:rsid w:val="00DB504B"/>
    <w:rsid w:val="00DB5124"/>
    <w:rsid w:val="00DB55DF"/>
    <w:rsid w:val="00DB5DAB"/>
    <w:rsid w:val="00DB5FF1"/>
    <w:rsid w:val="00DB6444"/>
    <w:rsid w:val="00DB66AB"/>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32A5"/>
    <w:rsid w:val="00DC32EB"/>
    <w:rsid w:val="00DC345D"/>
    <w:rsid w:val="00DC3493"/>
    <w:rsid w:val="00DC3577"/>
    <w:rsid w:val="00DC3A63"/>
    <w:rsid w:val="00DC45B8"/>
    <w:rsid w:val="00DC4770"/>
    <w:rsid w:val="00DC481A"/>
    <w:rsid w:val="00DC4D6B"/>
    <w:rsid w:val="00DC4E2B"/>
    <w:rsid w:val="00DC50D3"/>
    <w:rsid w:val="00DC5687"/>
    <w:rsid w:val="00DC5932"/>
    <w:rsid w:val="00DC5A82"/>
    <w:rsid w:val="00DC6351"/>
    <w:rsid w:val="00DC699C"/>
    <w:rsid w:val="00DC6AEF"/>
    <w:rsid w:val="00DC6C9C"/>
    <w:rsid w:val="00DC7056"/>
    <w:rsid w:val="00DC71ED"/>
    <w:rsid w:val="00DC7233"/>
    <w:rsid w:val="00DC74FB"/>
    <w:rsid w:val="00DC75ED"/>
    <w:rsid w:val="00DC7A4A"/>
    <w:rsid w:val="00DD05E0"/>
    <w:rsid w:val="00DD061A"/>
    <w:rsid w:val="00DD06D5"/>
    <w:rsid w:val="00DD09FA"/>
    <w:rsid w:val="00DD0A4F"/>
    <w:rsid w:val="00DD13C3"/>
    <w:rsid w:val="00DD169A"/>
    <w:rsid w:val="00DD1C3B"/>
    <w:rsid w:val="00DD2360"/>
    <w:rsid w:val="00DD27BC"/>
    <w:rsid w:val="00DD2835"/>
    <w:rsid w:val="00DD3280"/>
    <w:rsid w:val="00DD34B8"/>
    <w:rsid w:val="00DD3B1C"/>
    <w:rsid w:val="00DD3BF3"/>
    <w:rsid w:val="00DD4242"/>
    <w:rsid w:val="00DD445F"/>
    <w:rsid w:val="00DD4549"/>
    <w:rsid w:val="00DD4A7E"/>
    <w:rsid w:val="00DD4CDA"/>
    <w:rsid w:val="00DD5123"/>
    <w:rsid w:val="00DD587B"/>
    <w:rsid w:val="00DD59FB"/>
    <w:rsid w:val="00DD6258"/>
    <w:rsid w:val="00DD742D"/>
    <w:rsid w:val="00DE0172"/>
    <w:rsid w:val="00DE01FA"/>
    <w:rsid w:val="00DE04B8"/>
    <w:rsid w:val="00DE100B"/>
    <w:rsid w:val="00DE1BF3"/>
    <w:rsid w:val="00DE1FD7"/>
    <w:rsid w:val="00DE207A"/>
    <w:rsid w:val="00DE2911"/>
    <w:rsid w:val="00DE2B96"/>
    <w:rsid w:val="00DE2E23"/>
    <w:rsid w:val="00DE2FD8"/>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4D0"/>
    <w:rsid w:val="00DE67ED"/>
    <w:rsid w:val="00DE6D97"/>
    <w:rsid w:val="00DE7347"/>
    <w:rsid w:val="00DE7551"/>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562"/>
    <w:rsid w:val="00DF35FC"/>
    <w:rsid w:val="00DF3B4F"/>
    <w:rsid w:val="00DF3C91"/>
    <w:rsid w:val="00DF4255"/>
    <w:rsid w:val="00DF4289"/>
    <w:rsid w:val="00DF42A9"/>
    <w:rsid w:val="00DF47A8"/>
    <w:rsid w:val="00DF51B2"/>
    <w:rsid w:val="00DF5275"/>
    <w:rsid w:val="00DF5456"/>
    <w:rsid w:val="00DF5612"/>
    <w:rsid w:val="00DF56BB"/>
    <w:rsid w:val="00DF5891"/>
    <w:rsid w:val="00DF5911"/>
    <w:rsid w:val="00DF59CC"/>
    <w:rsid w:val="00DF5C67"/>
    <w:rsid w:val="00DF5EBB"/>
    <w:rsid w:val="00DF642F"/>
    <w:rsid w:val="00DF650F"/>
    <w:rsid w:val="00DF6CEE"/>
    <w:rsid w:val="00DF7570"/>
    <w:rsid w:val="00DF7571"/>
    <w:rsid w:val="00DF76D7"/>
    <w:rsid w:val="00DF7ABD"/>
    <w:rsid w:val="00DF7CCE"/>
    <w:rsid w:val="00DF7CE1"/>
    <w:rsid w:val="00DF7D43"/>
    <w:rsid w:val="00DF7D6B"/>
    <w:rsid w:val="00E004DC"/>
    <w:rsid w:val="00E007C7"/>
    <w:rsid w:val="00E00B63"/>
    <w:rsid w:val="00E012B2"/>
    <w:rsid w:val="00E0169D"/>
    <w:rsid w:val="00E01BB1"/>
    <w:rsid w:val="00E01BE8"/>
    <w:rsid w:val="00E01CCA"/>
    <w:rsid w:val="00E025B9"/>
    <w:rsid w:val="00E02693"/>
    <w:rsid w:val="00E02805"/>
    <w:rsid w:val="00E02C7F"/>
    <w:rsid w:val="00E02F43"/>
    <w:rsid w:val="00E03252"/>
    <w:rsid w:val="00E037BA"/>
    <w:rsid w:val="00E03EC0"/>
    <w:rsid w:val="00E03FCA"/>
    <w:rsid w:val="00E0416B"/>
    <w:rsid w:val="00E04280"/>
    <w:rsid w:val="00E04347"/>
    <w:rsid w:val="00E051A4"/>
    <w:rsid w:val="00E05427"/>
    <w:rsid w:val="00E057CA"/>
    <w:rsid w:val="00E05C77"/>
    <w:rsid w:val="00E05F17"/>
    <w:rsid w:val="00E064A4"/>
    <w:rsid w:val="00E064AB"/>
    <w:rsid w:val="00E06B3A"/>
    <w:rsid w:val="00E06FB3"/>
    <w:rsid w:val="00E07398"/>
    <w:rsid w:val="00E07488"/>
    <w:rsid w:val="00E0749E"/>
    <w:rsid w:val="00E07CE9"/>
    <w:rsid w:val="00E101C5"/>
    <w:rsid w:val="00E10303"/>
    <w:rsid w:val="00E10324"/>
    <w:rsid w:val="00E103E8"/>
    <w:rsid w:val="00E11B54"/>
    <w:rsid w:val="00E11F3F"/>
    <w:rsid w:val="00E12024"/>
    <w:rsid w:val="00E12460"/>
    <w:rsid w:val="00E12661"/>
    <w:rsid w:val="00E1284F"/>
    <w:rsid w:val="00E12B5B"/>
    <w:rsid w:val="00E131CC"/>
    <w:rsid w:val="00E13475"/>
    <w:rsid w:val="00E137C9"/>
    <w:rsid w:val="00E13AE0"/>
    <w:rsid w:val="00E13EBB"/>
    <w:rsid w:val="00E142D9"/>
    <w:rsid w:val="00E143D2"/>
    <w:rsid w:val="00E14470"/>
    <w:rsid w:val="00E14B55"/>
    <w:rsid w:val="00E15023"/>
    <w:rsid w:val="00E150E1"/>
    <w:rsid w:val="00E150F1"/>
    <w:rsid w:val="00E15646"/>
    <w:rsid w:val="00E15758"/>
    <w:rsid w:val="00E1596C"/>
    <w:rsid w:val="00E161D9"/>
    <w:rsid w:val="00E16255"/>
    <w:rsid w:val="00E167D6"/>
    <w:rsid w:val="00E168BB"/>
    <w:rsid w:val="00E169EB"/>
    <w:rsid w:val="00E16A6D"/>
    <w:rsid w:val="00E16AA8"/>
    <w:rsid w:val="00E16B34"/>
    <w:rsid w:val="00E16C04"/>
    <w:rsid w:val="00E16DEF"/>
    <w:rsid w:val="00E16ED5"/>
    <w:rsid w:val="00E176D4"/>
    <w:rsid w:val="00E17F9E"/>
    <w:rsid w:val="00E205CD"/>
    <w:rsid w:val="00E20807"/>
    <w:rsid w:val="00E2137F"/>
    <w:rsid w:val="00E2138F"/>
    <w:rsid w:val="00E21526"/>
    <w:rsid w:val="00E21961"/>
    <w:rsid w:val="00E21C23"/>
    <w:rsid w:val="00E21CA1"/>
    <w:rsid w:val="00E21FE9"/>
    <w:rsid w:val="00E22971"/>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7259"/>
    <w:rsid w:val="00E27360"/>
    <w:rsid w:val="00E27B3B"/>
    <w:rsid w:val="00E302D1"/>
    <w:rsid w:val="00E30335"/>
    <w:rsid w:val="00E303E3"/>
    <w:rsid w:val="00E30779"/>
    <w:rsid w:val="00E30BBA"/>
    <w:rsid w:val="00E30CF9"/>
    <w:rsid w:val="00E30EA6"/>
    <w:rsid w:val="00E3131F"/>
    <w:rsid w:val="00E31338"/>
    <w:rsid w:val="00E318ED"/>
    <w:rsid w:val="00E31D30"/>
    <w:rsid w:val="00E320AF"/>
    <w:rsid w:val="00E3215C"/>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6AF"/>
    <w:rsid w:val="00E35D79"/>
    <w:rsid w:val="00E35EAF"/>
    <w:rsid w:val="00E3630F"/>
    <w:rsid w:val="00E3632C"/>
    <w:rsid w:val="00E366E1"/>
    <w:rsid w:val="00E36709"/>
    <w:rsid w:val="00E367EC"/>
    <w:rsid w:val="00E36E8D"/>
    <w:rsid w:val="00E379F8"/>
    <w:rsid w:val="00E37B37"/>
    <w:rsid w:val="00E37E63"/>
    <w:rsid w:val="00E37EBE"/>
    <w:rsid w:val="00E401FF"/>
    <w:rsid w:val="00E40ABB"/>
    <w:rsid w:val="00E4115E"/>
    <w:rsid w:val="00E4157A"/>
    <w:rsid w:val="00E4200A"/>
    <w:rsid w:val="00E4201A"/>
    <w:rsid w:val="00E4215D"/>
    <w:rsid w:val="00E4226B"/>
    <w:rsid w:val="00E425EA"/>
    <w:rsid w:val="00E425F8"/>
    <w:rsid w:val="00E42818"/>
    <w:rsid w:val="00E42D90"/>
    <w:rsid w:val="00E42E37"/>
    <w:rsid w:val="00E43738"/>
    <w:rsid w:val="00E438EE"/>
    <w:rsid w:val="00E4398D"/>
    <w:rsid w:val="00E43DF2"/>
    <w:rsid w:val="00E44147"/>
    <w:rsid w:val="00E44544"/>
    <w:rsid w:val="00E445EA"/>
    <w:rsid w:val="00E44F65"/>
    <w:rsid w:val="00E45629"/>
    <w:rsid w:val="00E45BC4"/>
    <w:rsid w:val="00E45D4D"/>
    <w:rsid w:val="00E46662"/>
    <w:rsid w:val="00E466DF"/>
    <w:rsid w:val="00E46803"/>
    <w:rsid w:val="00E46A1B"/>
    <w:rsid w:val="00E46B49"/>
    <w:rsid w:val="00E46F8B"/>
    <w:rsid w:val="00E473E0"/>
    <w:rsid w:val="00E47825"/>
    <w:rsid w:val="00E478C3"/>
    <w:rsid w:val="00E5004A"/>
    <w:rsid w:val="00E50361"/>
    <w:rsid w:val="00E507F6"/>
    <w:rsid w:val="00E50A89"/>
    <w:rsid w:val="00E50BE3"/>
    <w:rsid w:val="00E50C32"/>
    <w:rsid w:val="00E50C4A"/>
    <w:rsid w:val="00E50E39"/>
    <w:rsid w:val="00E511F0"/>
    <w:rsid w:val="00E514F5"/>
    <w:rsid w:val="00E527BB"/>
    <w:rsid w:val="00E528B6"/>
    <w:rsid w:val="00E52F53"/>
    <w:rsid w:val="00E5302C"/>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82"/>
    <w:rsid w:val="00E55A21"/>
    <w:rsid w:val="00E55BB6"/>
    <w:rsid w:val="00E55D1A"/>
    <w:rsid w:val="00E55DE4"/>
    <w:rsid w:val="00E55E8B"/>
    <w:rsid w:val="00E5602D"/>
    <w:rsid w:val="00E5642F"/>
    <w:rsid w:val="00E56434"/>
    <w:rsid w:val="00E56504"/>
    <w:rsid w:val="00E56DDF"/>
    <w:rsid w:val="00E56FB0"/>
    <w:rsid w:val="00E571E4"/>
    <w:rsid w:val="00E5739B"/>
    <w:rsid w:val="00E573A9"/>
    <w:rsid w:val="00E57880"/>
    <w:rsid w:val="00E60318"/>
    <w:rsid w:val="00E6035E"/>
    <w:rsid w:val="00E60418"/>
    <w:rsid w:val="00E60461"/>
    <w:rsid w:val="00E6070F"/>
    <w:rsid w:val="00E60940"/>
    <w:rsid w:val="00E60E4A"/>
    <w:rsid w:val="00E61673"/>
    <w:rsid w:val="00E62604"/>
    <w:rsid w:val="00E62C4B"/>
    <w:rsid w:val="00E62E95"/>
    <w:rsid w:val="00E631F1"/>
    <w:rsid w:val="00E63278"/>
    <w:rsid w:val="00E63B2A"/>
    <w:rsid w:val="00E63B35"/>
    <w:rsid w:val="00E63B61"/>
    <w:rsid w:val="00E641C3"/>
    <w:rsid w:val="00E6443B"/>
    <w:rsid w:val="00E644F6"/>
    <w:rsid w:val="00E64C29"/>
    <w:rsid w:val="00E64D3C"/>
    <w:rsid w:val="00E653A3"/>
    <w:rsid w:val="00E65546"/>
    <w:rsid w:val="00E65887"/>
    <w:rsid w:val="00E65B3A"/>
    <w:rsid w:val="00E65BF9"/>
    <w:rsid w:val="00E661D3"/>
    <w:rsid w:val="00E6637C"/>
    <w:rsid w:val="00E66BA5"/>
    <w:rsid w:val="00E66FA5"/>
    <w:rsid w:val="00E66FFC"/>
    <w:rsid w:val="00E670C9"/>
    <w:rsid w:val="00E67819"/>
    <w:rsid w:val="00E67915"/>
    <w:rsid w:val="00E67FEC"/>
    <w:rsid w:val="00E703C1"/>
    <w:rsid w:val="00E70515"/>
    <w:rsid w:val="00E7058D"/>
    <w:rsid w:val="00E7070D"/>
    <w:rsid w:val="00E70717"/>
    <w:rsid w:val="00E70BC6"/>
    <w:rsid w:val="00E70BDA"/>
    <w:rsid w:val="00E71152"/>
    <w:rsid w:val="00E711F8"/>
    <w:rsid w:val="00E71794"/>
    <w:rsid w:val="00E71B82"/>
    <w:rsid w:val="00E71D41"/>
    <w:rsid w:val="00E71D87"/>
    <w:rsid w:val="00E7217B"/>
    <w:rsid w:val="00E72821"/>
    <w:rsid w:val="00E72917"/>
    <w:rsid w:val="00E72E75"/>
    <w:rsid w:val="00E73465"/>
    <w:rsid w:val="00E73741"/>
    <w:rsid w:val="00E73A7B"/>
    <w:rsid w:val="00E73C34"/>
    <w:rsid w:val="00E73CAF"/>
    <w:rsid w:val="00E741BD"/>
    <w:rsid w:val="00E74422"/>
    <w:rsid w:val="00E74CEF"/>
    <w:rsid w:val="00E750FD"/>
    <w:rsid w:val="00E75100"/>
    <w:rsid w:val="00E75EF0"/>
    <w:rsid w:val="00E760CE"/>
    <w:rsid w:val="00E76212"/>
    <w:rsid w:val="00E76724"/>
    <w:rsid w:val="00E7679A"/>
    <w:rsid w:val="00E76894"/>
    <w:rsid w:val="00E768C1"/>
    <w:rsid w:val="00E76A75"/>
    <w:rsid w:val="00E770D5"/>
    <w:rsid w:val="00E771FF"/>
    <w:rsid w:val="00E77FE3"/>
    <w:rsid w:val="00E80142"/>
    <w:rsid w:val="00E80284"/>
    <w:rsid w:val="00E8056F"/>
    <w:rsid w:val="00E80745"/>
    <w:rsid w:val="00E80C40"/>
    <w:rsid w:val="00E81624"/>
    <w:rsid w:val="00E81798"/>
    <w:rsid w:val="00E81B39"/>
    <w:rsid w:val="00E81DC2"/>
    <w:rsid w:val="00E81E27"/>
    <w:rsid w:val="00E81F1D"/>
    <w:rsid w:val="00E81FAB"/>
    <w:rsid w:val="00E820C5"/>
    <w:rsid w:val="00E8210B"/>
    <w:rsid w:val="00E82B8D"/>
    <w:rsid w:val="00E82DAB"/>
    <w:rsid w:val="00E832AD"/>
    <w:rsid w:val="00E83ABF"/>
    <w:rsid w:val="00E83EDE"/>
    <w:rsid w:val="00E84959"/>
    <w:rsid w:val="00E84B31"/>
    <w:rsid w:val="00E84BCD"/>
    <w:rsid w:val="00E84D38"/>
    <w:rsid w:val="00E84F58"/>
    <w:rsid w:val="00E850EC"/>
    <w:rsid w:val="00E855B5"/>
    <w:rsid w:val="00E855F4"/>
    <w:rsid w:val="00E857C0"/>
    <w:rsid w:val="00E85A30"/>
    <w:rsid w:val="00E864DB"/>
    <w:rsid w:val="00E8696B"/>
    <w:rsid w:val="00E869C3"/>
    <w:rsid w:val="00E86B50"/>
    <w:rsid w:val="00E8791D"/>
    <w:rsid w:val="00E87F60"/>
    <w:rsid w:val="00E901CE"/>
    <w:rsid w:val="00E90B63"/>
    <w:rsid w:val="00E90C8F"/>
    <w:rsid w:val="00E90FD6"/>
    <w:rsid w:val="00E914E2"/>
    <w:rsid w:val="00E92310"/>
    <w:rsid w:val="00E93113"/>
    <w:rsid w:val="00E93D1E"/>
    <w:rsid w:val="00E940DC"/>
    <w:rsid w:val="00E9427D"/>
    <w:rsid w:val="00E946E1"/>
    <w:rsid w:val="00E947BA"/>
    <w:rsid w:val="00E94DCF"/>
    <w:rsid w:val="00E94DF2"/>
    <w:rsid w:val="00E94EAC"/>
    <w:rsid w:val="00E953B5"/>
    <w:rsid w:val="00E958E4"/>
    <w:rsid w:val="00E95B6F"/>
    <w:rsid w:val="00E95DE3"/>
    <w:rsid w:val="00E9690D"/>
    <w:rsid w:val="00E96B39"/>
    <w:rsid w:val="00E97582"/>
    <w:rsid w:val="00E97613"/>
    <w:rsid w:val="00E978A5"/>
    <w:rsid w:val="00E97A37"/>
    <w:rsid w:val="00EA0037"/>
    <w:rsid w:val="00EA081F"/>
    <w:rsid w:val="00EA0E37"/>
    <w:rsid w:val="00EA1486"/>
    <w:rsid w:val="00EA1844"/>
    <w:rsid w:val="00EA1875"/>
    <w:rsid w:val="00EA1A6A"/>
    <w:rsid w:val="00EA1CB4"/>
    <w:rsid w:val="00EA2951"/>
    <w:rsid w:val="00EA2B2F"/>
    <w:rsid w:val="00EA2E15"/>
    <w:rsid w:val="00EA2F94"/>
    <w:rsid w:val="00EA3920"/>
    <w:rsid w:val="00EA39F7"/>
    <w:rsid w:val="00EA3E11"/>
    <w:rsid w:val="00EA49E4"/>
    <w:rsid w:val="00EA4A9E"/>
    <w:rsid w:val="00EA4B8B"/>
    <w:rsid w:val="00EA4C5E"/>
    <w:rsid w:val="00EA5998"/>
    <w:rsid w:val="00EA59CB"/>
    <w:rsid w:val="00EA5C36"/>
    <w:rsid w:val="00EA5CB8"/>
    <w:rsid w:val="00EA5D8A"/>
    <w:rsid w:val="00EA6640"/>
    <w:rsid w:val="00EA6E15"/>
    <w:rsid w:val="00EA6F41"/>
    <w:rsid w:val="00EA733E"/>
    <w:rsid w:val="00EA7715"/>
    <w:rsid w:val="00EA78C1"/>
    <w:rsid w:val="00EA7993"/>
    <w:rsid w:val="00EA7B65"/>
    <w:rsid w:val="00EA7DBA"/>
    <w:rsid w:val="00EA7F9B"/>
    <w:rsid w:val="00EB019E"/>
    <w:rsid w:val="00EB01DD"/>
    <w:rsid w:val="00EB10A8"/>
    <w:rsid w:val="00EB1173"/>
    <w:rsid w:val="00EB148A"/>
    <w:rsid w:val="00EB14CF"/>
    <w:rsid w:val="00EB14ED"/>
    <w:rsid w:val="00EB1AC4"/>
    <w:rsid w:val="00EB1B78"/>
    <w:rsid w:val="00EB1DB7"/>
    <w:rsid w:val="00EB1ECC"/>
    <w:rsid w:val="00EB205E"/>
    <w:rsid w:val="00EB2749"/>
    <w:rsid w:val="00EB287D"/>
    <w:rsid w:val="00EB2A16"/>
    <w:rsid w:val="00EB2A24"/>
    <w:rsid w:val="00EB2AD6"/>
    <w:rsid w:val="00EB2F52"/>
    <w:rsid w:val="00EB2FAC"/>
    <w:rsid w:val="00EB31B4"/>
    <w:rsid w:val="00EB386B"/>
    <w:rsid w:val="00EB3B98"/>
    <w:rsid w:val="00EB42C4"/>
    <w:rsid w:val="00EB471C"/>
    <w:rsid w:val="00EB4EE5"/>
    <w:rsid w:val="00EB4F4A"/>
    <w:rsid w:val="00EB5921"/>
    <w:rsid w:val="00EB5AD8"/>
    <w:rsid w:val="00EB5C80"/>
    <w:rsid w:val="00EB626D"/>
    <w:rsid w:val="00EB62D7"/>
    <w:rsid w:val="00EB6816"/>
    <w:rsid w:val="00EB6A46"/>
    <w:rsid w:val="00EB6F9C"/>
    <w:rsid w:val="00EB71E0"/>
    <w:rsid w:val="00EB7243"/>
    <w:rsid w:val="00EB74E8"/>
    <w:rsid w:val="00EB7870"/>
    <w:rsid w:val="00EB7BC8"/>
    <w:rsid w:val="00EB7C06"/>
    <w:rsid w:val="00EB7C2F"/>
    <w:rsid w:val="00EC005B"/>
    <w:rsid w:val="00EC0C73"/>
    <w:rsid w:val="00EC0DE6"/>
    <w:rsid w:val="00EC0E8F"/>
    <w:rsid w:val="00EC0F0C"/>
    <w:rsid w:val="00EC1653"/>
    <w:rsid w:val="00EC22BB"/>
    <w:rsid w:val="00EC2476"/>
    <w:rsid w:val="00EC26A4"/>
    <w:rsid w:val="00EC2AA8"/>
    <w:rsid w:val="00EC2DBB"/>
    <w:rsid w:val="00EC3211"/>
    <w:rsid w:val="00EC38BF"/>
    <w:rsid w:val="00EC3994"/>
    <w:rsid w:val="00EC3D9E"/>
    <w:rsid w:val="00EC3DEB"/>
    <w:rsid w:val="00EC4AAD"/>
    <w:rsid w:val="00EC4F8F"/>
    <w:rsid w:val="00EC508C"/>
    <w:rsid w:val="00EC556E"/>
    <w:rsid w:val="00EC57AD"/>
    <w:rsid w:val="00EC5D64"/>
    <w:rsid w:val="00EC5DC3"/>
    <w:rsid w:val="00EC5DD6"/>
    <w:rsid w:val="00EC5FBB"/>
    <w:rsid w:val="00EC5FCA"/>
    <w:rsid w:val="00EC63A7"/>
    <w:rsid w:val="00EC678D"/>
    <w:rsid w:val="00EC6975"/>
    <w:rsid w:val="00EC6D2F"/>
    <w:rsid w:val="00EC710E"/>
    <w:rsid w:val="00EC734F"/>
    <w:rsid w:val="00EC7677"/>
    <w:rsid w:val="00EC78C4"/>
    <w:rsid w:val="00EC7927"/>
    <w:rsid w:val="00ED0278"/>
    <w:rsid w:val="00ED063D"/>
    <w:rsid w:val="00ED08CB"/>
    <w:rsid w:val="00ED09A7"/>
    <w:rsid w:val="00ED1068"/>
    <w:rsid w:val="00ED146D"/>
    <w:rsid w:val="00ED1C70"/>
    <w:rsid w:val="00ED1F99"/>
    <w:rsid w:val="00ED222F"/>
    <w:rsid w:val="00ED28DD"/>
    <w:rsid w:val="00ED2A44"/>
    <w:rsid w:val="00ED2A62"/>
    <w:rsid w:val="00ED2D45"/>
    <w:rsid w:val="00ED2F59"/>
    <w:rsid w:val="00ED3427"/>
    <w:rsid w:val="00ED391B"/>
    <w:rsid w:val="00ED3BCE"/>
    <w:rsid w:val="00ED3F03"/>
    <w:rsid w:val="00ED476B"/>
    <w:rsid w:val="00ED476F"/>
    <w:rsid w:val="00ED483D"/>
    <w:rsid w:val="00ED49FF"/>
    <w:rsid w:val="00ED4A90"/>
    <w:rsid w:val="00ED4B37"/>
    <w:rsid w:val="00ED4BA2"/>
    <w:rsid w:val="00ED4D4D"/>
    <w:rsid w:val="00ED5072"/>
    <w:rsid w:val="00ED5451"/>
    <w:rsid w:val="00ED54E5"/>
    <w:rsid w:val="00ED620F"/>
    <w:rsid w:val="00ED66D8"/>
    <w:rsid w:val="00ED66E7"/>
    <w:rsid w:val="00ED69B8"/>
    <w:rsid w:val="00ED6D98"/>
    <w:rsid w:val="00ED6FC0"/>
    <w:rsid w:val="00ED770D"/>
    <w:rsid w:val="00ED7A6B"/>
    <w:rsid w:val="00ED7BC7"/>
    <w:rsid w:val="00ED7EC5"/>
    <w:rsid w:val="00EE057D"/>
    <w:rsid w:val="00EE0724"/>
    <w:rsid w:val="00EE0AA4"/>
    <w:rsid w:val="00EE0C4A"/>
    <w:rsid w:val="00EE0FD7"/>
    <w:rsid w:val="00EE1132"/>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586"/>
    <w:rsid w:val="00EE6727"/>
    <w:rsid w:val="00EE705A"/>
    <w:rsid w:val="00EE71A3"/>
    <w:rsid w:val="00EE7450"/>
    <w:rsid w:val="00EE74DF"/>
    <w:rsid w:val="00EE772C"/>
    <w:rsid w:val="00EE7DEC"/>
    <w:rsid w:val="00EE7E62"/>
    <w:rsid w:val="00EF04D6"/>
    <w:rsid w:val="00EF0887"/>
    <w:rsid w:val="00EF09DA"/>
    <w:rsid w:val="00EF09E2"/>
    <w:rsid w:val="00EF0D5B"/>
    <w:rsid w:val="00EF11E5"/>
    <w:rsid w:val="00EF17D7"/>
    <w:rsid w:val="00EF18B5"/>
    <w:rsid w:val="00EF1E22"/>
    <w:rsid w:val="00EF21C1"/>
    <w:rsid w:val="00EF2F1A"/>
    <w:rsid w:val="00EF4059"/>
    <w:rsid w:val="00EF407D"/>
    <w:rsid w:val="00EF4298"/>
    <w:rsid w:val="00EF45E0"/>
    <w:rsid w:val="00EF4688"/>
    <w:rsid w:val="00EF5211"/>
    <w:rsid w:val="00EF5F6E"/>
    <w:rsid w:val="00EF6239"/>
    <w:rsid w:val="00EF6396"/>
    <w:rsid w:val="00EF6494"/>
    <w:rsid w:val="00EF665E"/>
    <w:rsid w:val="00EF6821"/>
    <w:rsid w:val="00EF6DB0"/>
    <w:rsid w:val="00EF7512"/>
    <w:rsid w:val="00EF7ABB"/>
    <w:rsid w:val="00EF7D86"/>
    <w:rsid w:val="00F002B2"/>
    <w:rsid w:val="00F00549"/>
    <w:rsid w:val="00F00F78"/>
    <w:rsid w:val="00F01CAC"/>
    <w:rsid w:val="00F01EF7"/>
    <w:rsid w:val="00F02691"/>
    <w:rsid w:val="00F027FC"/>
    <w:rsid w:val="00F02A40"/>
    <w:rsid w:val="00F02C77"/>
    <w:rsid w:val="00F02D12"/>
    <w:rsid w:val="00F02F5E"/>
    <w:rsid w:val="00F0369C"/>
    <w:rsid w:val="00F03BC9"/>
    <w:rsid w:val="00F03E71"/>
    <w:rsid w:val="00F03E83"/>
    <w:rsid w:val="00F03FCA"/>
    <w:rsid w:val="00F04349"/>
    <w:rsid w:val="00F04E2F"/>
    <w:rsid w:val="00F04EE2"/>
    <w:rsid w:val="00F05135"/>
    <w:rsid w:val="00F05192"/>
    <w:rsid w:val="00F0567E"/>
    <w:rsid w:val="00F05B37"/>
    <w:rsid w:val="00F05DDB"/>
    <w:rsid w:val="00F05F81"/>
    <w:rsid w:val="00F063C1"/>
    <w:rsid w:val="00F06416"/>
    <w:rsid w:val="00F065BC"/>
    <w:rsid w:val="00F06994"/>
    <w:rsid w:val="00F06C41"/>
    <w:rsid w:val="00F0771B"/>
    <w:rsid w:val="00F1039C"/>
    <w:rsid w:val="00F10B14"/>
    <w:rsid w:val="00F1130D"/>
    <w:rsid w:val="00F11EA6"/>
    <w:rsid w:val="00F11F9B"/>
    <w:rsid w:val="00F12756"/>
    <w:rsid w:val="00F12799"/>
    <w:rsid w:val="00F1291A"/>
    <w:rsid w:val="00F129C1"/>
    <w:rsid w:val="00F1336E"/>
    <w:rsid w:val="00F13593"/>
    <w:rsid w:val="00F1457C"/>
    <w:rsid w:val="00F146A7"/>
    <w:rsid w:val="00F14B58"/>
    <w:rsid w:val="00F14F24"/>
    <w:rsid w:val="00F14FB8"/>
    <w:rsid w:val="00F1564A"/>
    <w:rsid w:val="00F15703"/>
    <w:rsid w:val="00F15748"/>
    <w:rsid w:val="00F15908"/>
    <w:rsid w:val="00F15936"/>
    <w:rsid w:val="00F16147"/>
    <w:rsid w:val="00F1635B"/>
    <w:rsid w:val="00F1644D"/>
    <w:rsid w:val="00F1649C"/>
    <w:rsid w:val="00F164D0"/>
    <w:rsid w:val="00F16762"/>
    <w:rsid w:val="00F16A6F"/>
    <w:rsid w:val="00F16B75"/>
    <w:rsid w:val="00F16B90"/>
    <w:rsid w:val="00F16E59"/>
    <w:rsid w:val="00F1713F"/>
    <w:rsid w:val="00F17256"/>
    <w:rsid w:val="00F1758D"/>
    <w:rsid w:val="00F1787C"/>
    <w:rsid w:val="00F17B02"/>
    <w:rsid w:val="00F17E30"/>
    <w:rsid w:val="00F17F88"/>
    <w:rsid w:val="00F17F8C"/>
    <w:rsid w:val="00F2037C"/>
    <w:rsid w:val="00F208E5"/>
    <w:rsid w:val="00F209CC"/>
    <w:rsid w:val="00F20B8B"/>
    <w:rsid w:val="00F20D4F"/>
    <w:rsid w:val="00F20DB8"/>
    <w:rsid w:val="00F2115D"/>
    <w:rsid w:val="00F21202"/>
    <w:rsid w:val="00F21CCB"/>
    <w:rsid w:val="00F21EC2"/>
    <w:rsid w:val="00F2235F"/>
    <w:rsid w:val="00F22679"/>
    <w:rsid w:val="00F22919"/>
    <w:rsid w:val="00F22AB6"/>
    <w:rsid w:val="00F22BDF"/>
    <w:rsid w:val="00F233FC"/>
    <w:rsid w:val="00F23554"/>
    <w:rsid w:val="00F238F9"/>
    <w:rsid w:val="00F23CCE"/>
    <w:rsid w:val="00F2479D"/>
    <w:rsid w:val="00F2499D"/>
    <w:rsid w:val="00F24A33"/>
    <w:rsid w:val="00F25D9E"/>
    <w:rsid w:val="00F261BD"/>
    <w:rsid w:val="00F26406"/>
    <w:rsid w:val="00F265E4"/>
    <w:rsid w:val="00F270FA"/>
    <w:rsid w:val="00F27DD5"/>
    <w:rsid w:val="00F3025D"/>
    <w:rsid w:val="00F304FE"/>
    <w:rsid w:val="00F30700"/>
    <w:rsid w:val="00F30A18"/>
    <w:rsid w:val="00F30E53"/>
    <w:rsid w:val="00F30ECE"/>
    <w:rsid w:val="00F31258"/>
    <w:rsid w:val="00F31E83"/>
    <w:rsid w:val="00F31F17"/>
    <w:rsid w:val="00F32097"/>
    <w:rsid w:val="00F321EB"/>
    <w:rsid w:val="00F3225F"/>
    <w:rsid w:val="00F32276"/>
    <w:rsid w:val="00F33012"/>
    <w:rsid w:val="00F330CA"/>
    <w:rsid w:val="00F331B4"/>
    <w:rsid w:val="00F3329D"/>
    <w:rsid w:val="00F33409"/>
    <w:rsid w:val="00F334BA"/>
    <w:rsid w:val="00F335F2"/>
    <w:rsid w:val="00F3367A"/>
    <w:rsid w:val="00F3438C"/>
    <w:rsid w:val="00F347B6"/>
    <w:rsid w:val="00F349E8"/>
    <w:rsid w:val="00F35211"/>
    <w:rsid w:val="00F3552C"/>
    <w:rsid w:val="00F355D7"/>
    <w:rsid w:val="00F35653"/>
    <w:rsid w:val="00F36044"/>
    <w:rsid w:val="00F36923"/>
    <w:rsid w:val="00F37368"/>
    <w:rsid w:val="00F37534"/>
    <w:rsid w:val="00F379F8"/>
    <w:rsid w:val="00F37F39"/>
    <w:rsid w:val="00F4022F"/>
    <w:rsid w:val="00F406D9"/>
    <w:rsid w:val="00F40E3D"/>
    <w:rsid w:val="00F40EBE"/>
    <w:rsid w:val="00F411CB"/>
    <w:rsid w:val="00F413FA"/>
    <w:rsid w:val="00F4146D"/>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9B"/>
    <w:rsid w:val="00F456E5"/>
    <w:rsid w:val="00F45A7F"/>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CF0"/>
    <w:rsid w:val="00F51D17"/>
    <w:rsid w:val="00F52273"/>
    <w:rsid w:val="00F5244B"/>
    <w:rsid w:val="00F524A8"/>
    <w:rsid w:val="00F53026"/>
    <w:rsid w:val="00F5328D"/>
    <w:rsid w:val="00F53576"/>
    <w:rsid w:val="00F53854"/>
    <w:rsid w:val="00F53910"/>
    <w:rsid w:val="00F53BD0"/>
    <w:rsid w:val="00F53C09"/>
    <w:rsid w:val="00F53F0E"/>
    <w:rsid w:val="00F54348"/>
    <w:rsid w:val="00F54836"/>
    <w:rsid w:val="00F54AF1"/>
    <w:rsid w:val="00F54D91"/>
    <w:rsid w:val="00F55446"/>
    <w:rsid w:val="00F55564"/>
    <w:rsid w:val="00F56792"/>
    <w:rsid w:val="00F568A8"/>
    <w:rsid w:val="00F56A3A"/>
    <w:rsid w:val="00F5739D"/>
    <w:rsid w:val="00F573DA"/>
    <w:rsid w:val="00F57404"/>
    <w:rsid w:val="00F57574"/>
    <w:rsid w:val="00F576E1"/>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9F5"/>
    <w:rsid w:val="00F63AA0"/>
    <w:rsid w:val="00F63B1B"/>
    <w:rsid w:val="00F63F64"/>
    <w:rsid w:val="00F63FC0"/>
    <w:rsid w:val="00F64330"/>
    <w:rsid w:val="00F645AB"/>
    <w:rsid w:val="00F64AA0"/>
    <w:rsid w:val="00F65178"/>
    <w:rsid w:val="00F6567B"/>
    <w:rsid w:val="00F659B7"/>
    <w:rsid w:val="00F65ADF"/>
    <w:rsid w:val="00F65CD4"/>
    <w:rsid w:val="00F66493"/>
    <w:rsid w:val="00F66794"/>
    <w:rsid w:val="00F66810"/>
    <w:rsid w:val="00F66A8E"/>
    <w:rsid w:val="00F66B7F"/>
    <w:rsid w:val="00F67008"/>
    <w:rsid w:val="00F67267"/>
    <w:rsid w:val="00F6747F"/>
    <w:rsid w:val="00F6783A"/>
    <w:rsid w:val="00F67B17"/>
    <w:rsid w:val="00F70011"/>
    <w:rsid w:val="00F702A2"/>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1D3"/>
    <w:rsid w:val="00F755ED"/>
    <w:rsid w:val="00F757CE"/>
    <w:rsid w:val="00F75ADD"/>
    <w:rsid w:val="00F75B4C"/>
    <w:rsid w:val="00F760FB"/>
    <w:rsid w:val="00F76185"/>
    <w:rsid w:val="00F761FD"/>
    <w:rsid w:val="00F765DF"/>
    <w:rsid w:val="00F766F5"/>
    <w:rsid w:val="00F76AC3"/>
    <w:rsid w:val="00F76E9F"/>
    <w:rsid w:val="00F76FE9"/>
    <w:rsid w:val="00F773E6"/>
    <w:rsid w:val="00F777EF"/>
    <w:rsid w:val="00F777FD"/>
    <w:rsid w:val="00F8018C"/>
    <w:rsid w:val="00F801BA"/>
    <w:rsid w:val="00F80895"/>
    <w:rsid w:val="00F80EF0"/>
    <w:rsid w:val="00F81175"/>
    <w:rsid w:val="00F8174B"/>
    <w:rsid w:val="00F81D4C"/>
    <w:rsid w:val="00F82418"/>
    <w:rsid w:val="00F82C8B"/>
    <w:rsid w:val="00F82CAD"/>
    <w:rsid w:val="00F82D16"/>
    <w:rsid w:val="00F82DE1"/>
    <w:rsid w:val="00F82EFF"/>
    <w:rsid w:val="00F830B7"/>
    <w:rsid w:val="00F83A6E"/>
    <w:rsid w:val="00F83CC5"/>
    <w:rsid w:val="00F83DC7"/>
    <w:rsid w:val="00F843FF"/>
    <w:rsid w:val="00F849A2"/>
    <w:rsid w:val="00F85349"/>
    <w:rsid w:val="00F853A2"/>
    <w:rsid w:val="00F853E8"/>
    <w:rsid w:val="00F854C5"/>
    <w:rsid w:val="00F85780"/>
    <w:rsid w:val="00F85B8A"/>
    <w:rsid w:val="00F85C56"/>
    <w:rsid w:val="00F86430"/>
    <w:rsid w:val="00F864BB"/>
    <w:rsid w:val="00F86581"/>
    <w:rsid w:val="00F865DD"/>
    <w:rsid w:val="00F86BD0"/>
    <w:rsid w:val="00F86E05"/>
    <w:rsid w:val="00F871A4"/>
    <w:rsid w:val="00F87370"/>
    <w:rsid w:val="00F87393"/>
    <w:rsid w:val="00F873EB"/>
    <w:rsid w:val="00F87832"/>
    <w:rsid w:val="00F87A15"/>
    <w:rsid w:val="00F87A59"/>
    <w:rsid w:val="00F87A64"/>
    <w:rsid w:val="00F87D3A"/>
    <w:rsid w:val="00F902D3"/>
    <w:rsid w:val="00F9103C"/>
    <w:rsid w:val="00F91869"/>
    <w:rsid w:val="00F918A1"/>
    <w:rsid w:val="00F91D21"/>
    <w:rsid w:val="00F91D3B"/>
    <w:rsid w:val="00F92706"/>
    <w:rsid w:val="00F9289B"/>
    <w:rsid w:val="00F9290B"/>
    <w:rsid w:val="00F92BCD"/>
    <w:rsid w:val="00F93454"/>
    <w:rsid w:val="00F934A8"/>
    <w:rsid w:val="00F938FA"/>
    <w:rsid w:val="00F93E1A"/>
    <w:rsid w:val="00F9416B"/>
    <w:rsid w:val="00F9426A"/>
    <w:rsid w:val="00F9437B"/>
    <w:rsid w:val="00F94452"/>
    <w:rsid w:val="00F94AC3"/>
    <w:rsid w:val="00F94B75"/>
    <w:rsid w:val="00F953AF"/>
    <w:rsid w:val="00F954C4"/>
    <w:rsid w:val="00F95720"/>
    <w:rsid w:val="00F95DEE"/>
    <w:rsid w:val="00F95FE5"/>
    <w:rsid w:val="00F964AA"/>
    <w:rsid w:val="00F96828"/>
    <w:rsid w:val="00F96D7F"/>
    <w:rsid w:val="00F96F03"/>
    <w:rsid w:val="00F96F2C"/>
    <w:rsid w:val="00F976DB"/>
    <w:rsid w:val="00F97A9D"/>
    <w:rsid w:val="00F97DC4"/>
    <w:rsid w:val="00FA00CC"/>
    <w:rsid w:val="00FA0238"/>
    <w:rsid w:val="00FA0736"/>
    <w:rsid w:val="00FA07DB"/>
    <w:rsid w:val="00FA0C1B"/>
    <w:rsid w:val="00FA0F40"/>
    <w:rsid w:val="00FA1F26"/>
    <w:rsid w:val="00FA236A"/>
    <w:rsid w:val="00FA28D8"/>
    <w:rsid w:val="00FA2C40"/>
    <w:rsid w:val="00FA3182"/>
    <w:rsid w:val="00FA36A2"/>
    <w:rsid w:val="00FA3EDE"/>
    <w:rsid w:val="00FA4456"/>
    <w:rsid w:val="00FA457C"/>
    <w:rsid w:val="00FA4811"/>
    <w:rsid w:val="00FA485A"/>
    <w:rsid w:val="00FA499A"/>
    <w:rsid w:val="00FA5672"/>
    <w:rsid w:val="00FA5A6E"/>
    <w:rsid w:val="00FA5D19"/>
    <w:rsid w:val="00FA6060"/>
    <w:rsid w:val="00FA63B8"/>
    <w:rsid w:val="00FA66B2"/>
    <w:rsid w:val="00FA680B"/>
    <w:rsid w:val="00FA6C90"/>
    <w:rsid w:val="00FA77A7"/>
    <w:rsid w:val="00FA79E3"/>
    <w:rsid w:val="00FA7A13"/>
    <w:rsid w:val="00FB01FA"/>
    <w:rsid w:val="00FB05E5"/>
    <w:rsid w:val="00FB0670"/>
    <w:rsid w:val="00FB092C"/>
    <w:rsid w:val="00FB0B6E"/>
    <w:rsid w:val="00FB0D84"/>
    <w:rsid w:val="00FB1098"/>
    <w:rsid w:val="00FB1B56"/>
    <w:rsid w:val="00FB23EB"/>
    <w:rsid w:val="00FB2826"/>
    <w:rsid w:val="00FB2D2B"/>
    <w:rsid w:val="00FB2E7E"/>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6C8"/>
    <w:rsid w:val="00FC1A09"/>
    <w:rsid w:val="00FC1C7F"/>
    <w:rsid w:val="00FC1E91"/>
    <w:rsid w:val="00FC2F68"/>
    <w:rsid w:val="00FC35A0"/>
    <w:rsid w:val="00FC3804"/>
    <w:rsid w:val="00FC3811"/>
    <w:rsid w:val="00FC4A6F"/>
    <w:rsid w:val="00FC4AD1"/>
    <w:rsid w:val="00FC4D36"/>
    <w:rsid w:val="00FC4DB5"/>
    <w:rsid w:val="00FC5679"/>
    <w:rsid w:val="00FC5A92"/>
    <w:rsid w:val="00FC5C92"/>
    <w:rsid w:val="00FC5D14"/>
    <w:rsid w:val="00FC5F9F"/>
    <w:rsid w:val="00FC668D"/>
    <w:rsid w:val="00FC6710"/>
    <w:rsid w:val="00FC6AEB"/>
    <w:rsid w:val="00FC6E15"/>
    <w:rsid w:val="00FC6E46"/>
    <w:rsid w:val="00FC6E68"/>
    <w:rsid w:val="00FC7009"/>
    <w:rsid w:val="00FC708C"/>
    <w:rsid w:val="00FC7531"/>
    <w:rsid w:val="00FC764A"/>
    <w:rsid w:val="00FC7CD1"/>
    <w:rsid w:val="00FD0223"/>
    <w:rsid w:val="00FD033E"/>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D34"/>
    <w:rsid w:val="00FD4DA5"/>
    <w:rsid w:val="00FD50AE"/>
    <w:rsid w:val="00FD51E3"/>
    <w:rsid w:val="00FD5C82"/>
    <w:rsid w:val="00FD5F47"/>
    <w:rsid w:val="00FD65A2"/>
    <w:rsid w:val="00FD69A4"/>
    <w:rsid w:val="00FD6D3F"/>
    <w:rsid w:val="00FD6FBC"/>
    <w:rsid w:val="00FD70EF"/>
    <w:rsid w:val="00FD711F"/>
    <w:rsid w:val="00FD72B7"/>
    <w:rsid w:val="00FD7A3B"/>
    <w:rsid w:val="00FD7A55"/>
    <w:rsid w:val="00FD7AD0"/>
    <w:rsid w:val="00FD7B6A"/>
    <w:rsid w:val="00FE00B8"/>
    <w:rsid w:val="00FE029F"/>
    <w:rsid w:val="00FE0738"/>
    <w:rsid w:val="00FE0AF8"/>
    <w:rsid w:val="00FE0B03"/>
    <w:rsid w:val="00FE0B54"/>
    <w:rsid w:val="00FE0C32"/>
    <w:rsid w:val="00FE11F3"/>
    <w:rsid w:val="00FE12D4"/>
    <w:rsid w:val="00FE1313"/>
    <w:rsid w:val="00FE164A"/>
    <w:rsid w:val="00FE19D4"/>
    <w:rsid w:val="00FE1C16"/>
    <w:rsid w:val="00FE20F4"/>
    <w:rsid w:val="00FE21F5"/>
    <w:rsid w:val="00FE2B84"/>
    <w:rsid w:val="00FE2DE5"/>
    <w:rsid w:val="00FE2E9D"/>
    <w:rsid w:val="00FE32CE"/>
    <w:rsid w:val="00FE3D04"/>
    <w:rsid w:val="00FE4021"/>
    <w:rsid w:val="00FE4109"/>
    <w:rsid w:val="00FE4492"/>
    <w:rsid w:val="00FE4A42"/>
    <w:rsid w:val="00FE4D5C"/>
    <w:rsid w:val="00FE4FFD"/>
    <w:rsid w:val="00FE7459"/>
    <w:rsid w:val="00FE75E4"/>
    <w:rsid w:val="00FE7635"/>
    <w:rsid w:val="00FF05C8"/>
    <w:rsid w:val="00FF0751"/>
    <w:rsid w:val="00FF07BC"/>
    <w:rsid w:val="00FF0D86"/>
    <w:rsid w:val="00FF116E"/>
    <w:rsid w:val="00FF1577"/>
    <w:rsid w:val="00FF18F5"/>
    <w:rsid w:val="00FF1A63"/>
    <w:rsid w:val="00FF1AD8"/>
    <w:rsid w:val="00FF1E0F"/>
    <w:rsid w:val="00FF234C"/>
    <w:rsid w:val="00FF243D"/>
    <w:rsid w:val="00FF276A"/>
    <w:rsid w:val="00FF2883"/>
    <w:rsid w:val="00FF29C2"/>
    <w:rsid w:val="00FF30DD"/>
    <w:rsid w:val="00FF3266"/>
    <w:rsid w:val="00FF3C1D"/>
    <w:rsid w:val="00FF3CA4"/>
    <w:rsid w:val="00FF3DB5"/>
    <w:rsid w:val="00FF4757"/>
    <w:rsid w:val="00FF48F7"/>
    <w:rsid w:val="00FF4A04"/>
    <w:rsid w:val="00FF50B8"/>
    <w:rsid w:val="00FF5101"/>
    <w:rsid w:val="00FF53C7"/>
    <w:rsid w:val="00FF54C6"/>
    <w:rsid w:val="00FF5509"/>
    <w:rsid w:val="00FF574C"/>
    <w:rsid w:val="00FF5AFF"/>
    <w:rsid w:val="00FF5C1C"/>
    <w:rsid w:val="00FF5D1E"/>
    <w:rsid w:val="00FF6195"/>
    <w:rsid w:val="00FF61F7"/>
    <w:rsid w:val="00FF6242"/>
    <w:rsid w:val="00FF659E"/>
    <w:rsid w:val="00FF66B7"/>
    <w:rsid w:val="00FF6C6D"/>
    <w:rsid w:val="00FF6F86"/>
    <w:rsid w:val="00FF7067"/>
    <w:rsid w:val="00FF7689"/>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AEC1E3EE-10FE-4CA6-8C07-F189EC5ED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74DB7-E53E-401E-9ED5-315C98912389}">
  <ds:schemaRefs>
    <ds:schemaRef ds:uri="http://schemas.microsoft.com/sharepoint/v3/contenttype/forms"/>
  </ds:schemaRefs>
</ds:datastoreItem>
</file>

<file path=customXml/itemProps2.xml><?xml version="1.0" encoding="utf-8"?>
<ds:datastoreItem xmlns:ds="http://schemas.openxmlformats.org/officeDocument/2006/customXml" ds:itemID="{C69322F4-16ED-4BD8-9C43-0D31820A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312</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2024-05-03T23:37:00Z</cp:lastPrinted>
  <dcterms:created xsi:type="dcterms:W3CDTF">2024-05-10T07:06:00Z</dcterms:created>
  <dcterms:modified xsi:type="dcterms:W3CDTF">2024-05-10T07:09:00Z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