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7E2F" w14:textId="77777777" w:rsidR="00CC06E1" w:rsidRPr="00C23017"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C23017" w14:paraId="483D2CCB" w14:textId="77777777" w:rsidTr="00CC06E1">
        <w:tc>
          <w:tcPr>
            <w:tcW w:w="1278" w:type="dxa"/>
          </w:tcPr>
          <w:p w14:paraId="1CA1B302" w14:textId="77777777" w:rsidR="00CC06E1" w:rsidRPr="00C23017" w:rsidRDefault="00CC06E1" w:rsidP="00CC06E1">
            <w:pPr>
              <w:pStyle w:val="index"/>
              <w:tabs>
                <w:tab w:val="clear" w:pos="643"/>
              </w:tabs>
              <w:spacing w:after="0" w:line="240" w:lineRule="atLeast"/>
              <w:ind w:left="0" w:firstLine="0"/>
              <w:rPr>
                <w:b/>
                <w:bCs/>
              </w:rPr>
            </w:pPr>
            <w:r w:rsidRPr="00C23017">
              <w:rPr>
                <w:b/>
                <w:bCs/>
              </w:rPr>
              <w:t>Note</w:t>
            </w:r>
          </w:p>
        </w:tc>
        <w:tc>
          <w:tcPr>
            <w:tcW w:w="8255" w:type="dxa"/>
          </w:tcPr>
          <w:p w14:paraId="025D16B7" w14:textId="77777777" w:rsidR="00CC06E1" w:rsidRPr="00C23017" w:rsidRDefault="00CC06E1" w:rsidP="00CC06E1">
            <w:pPr>
              <w:pStyle w:val="index"/>
              <w:tabs>
                <w:tab w:val="clear" w:pos="643"/>
              </w:tabs>
              <w:spacing w:after="0" w:line="240" w:lineRule="atLeast"/>
              <w:ind w:left="0" w:firstLine="0"/>
              <w:rPr>
                <w:b/>
                <w:bCs/>
              </w:rPr>
            </w:pPr>
            <w:r w:rsidRPr="00C23017">
              <w:rPr>
                <w:b/>
                <w:bCs/>
              </w:rPr>
              <w:t>Contents</w:t>
            </w:r>
          </w:p>
        </w:tc>
      </w:tr>
      <w:tr w:rsidR="00CC06E1" w:rsidRPr="00C23017" w14:paraId="3C2DB9FB" w14:textId="77777777" w:rsidTr="00CC06E1">
        <w:tc>
          <w:tcPr>
            <w:tcW w:w="1278" w:type="dxa"/>
          </w:tcPr>
          <w:p w14:paraId="6DEC3812" w14:textId="77777777" w:rsidR="00CC06E1" w:rsidRPr="00C23017" w:rsidRDefault="00CC06E1" w:rsidP="00CC06E1">
            <w:pPr>
              <w:pStyle w:val="index"/>
              <w:tabs>
                <w:tab w:val="clear" w:pos="643"/>
              </w:tabs>
              <w:spacing w:after="0" w:line="240" w:lineRule="atLeast"/>
              <w:ind w:left="0" w:firstLine="0"/>
            </w:pPr>
          </w:p>
        </w:tc>
        <w:tc>
          <w:tcPr>
            <w:tcW w:w="8255" w:type="dxa"/>
          </w:tcPr>
          <w:p w14:paraId="1A2FF098" w14:textId="77777777" w:rsidR="00CC06E1" w:rsidRPr="00C23017" w:rsidRDefault="00CC06E1" w:rsidP="00CC06E1">
            <w:pPr>
              <w:pStyle w:val="index"/>
              <w:tabs>
                <w:tab w:val="clear" w:pos="643"/>
              </w:tabs>
              <w:spacing w:after="0" w:line="240" w:lineRule="atLeast"/>
              <w:ind w:left="0" w:firstLine="0"/>
            </w:pPr>
          </w:p>
        </w:tc>
      </w:tr>
      <w:tr w:rsidR="00C021A9" w:rsidRPr="00C23017" w14:paraId="59F28A71" w14:textId="77777777" w:rsidTr="00CC06E1">
        <w:tc>
          <w:tcPr>
            <w:tcW w:w="1278" w:type="dxa"/>
          </w:tcPr>
          <w:p w14:paraId="4144A5F4" w14:textId="77777777" w:rsidR="00C021A9" w:rsidRPr="00C23017" w:rsidRDefault="00C021A9" w:rsidP="00C021A9">
            <w:pPr>
              <w:pStyle w:val="index"/>
              <w:tabs>
                <w:tab w:val="clear" w:pos="643"/>
              </w:tabs>
              <w:spacing w:after="0" w:line="240" w:lineRule="atLeast"/>
              <w:ind w:left="0" w:firstLine="0"/>
            </w:pPr>
            <w:r w:rsidRPr="00C23017">
              <w:t>1</w:t>
            </w:r>
          </w:p>
        </w:tc>
        <w:tc>
          <w:tcPr>
            <w:tcW w:w="8255" w:type="dxa"/>
          </w:tcPr>
          <w:p w14:paraId="019F5E55" w14:textId="188B0E41" w:rsidR="00C021A9" w:rsidRPr="00C23017" w:rsidRDefault="00C021A9" w:rsidP="00C021A9">
            <w:pPr>
              <w:pStyle w:val="index"/>
              <w:tabs>
                <w:tab w:val="clear" w:pos="643"/>
              </w:tabs>
              <w:spacing w:after="0" w:line="240" w:lineRule="atLeast"/>
              <w:ind w:left="0" w:firstLine="0"/>
            </w:pPr>
            <w:r w:rsidRPr="00C23017">
              <w:rPr>
                <w:szCs w:val="22"/>
              </w:rPr>
              <w:t>Basis of preparation of the interim financial statements</w:t>
            </w:r>
          </w:p>
        </w:tc>
      </w:tr>
      <w:tr w:rsidR="00C021A9" w:rsidRPr="00C23017" w14:paraId="43B43F5A" w14:textId="77777777" w:rsidTr="00CC06E1">
        <w:tc>
          <w:tcPr>
            <w:tcW w:w="1278" w:type="dxa"/>
          </w:tcPr>
          <w:p w14:paraId="48B5E74B" w14:textId="77777777" w:rsidR="00C021A9" w:rsidRPr="00C23017" w:rsidRDefault="00C021A9" w:rsidP="00C021A9">
            <w:pPr>
              <w:pStyle w:val="index"/>
              <w:tabs>
                <w:tab w:val="clear" w:pos="643"/>
              </w:tabs>
              <w:spacing w:after="0" w:line="240" w:lineRule="atLeast"/>
              <w:ind w:left="0" w:firstLine="0"/>
              <w:outlineLvl w:val="0"/>
            </w:pPr>
            <w:r w:rsidRPr="00C23017">
              <w:t>2</w:t>
            </w:r>
          </w:p>
        </w:tc>
        <w:tc>
          <w:tcPr>
            <w:tcW w:w="8255" w:type="dxa"/>
          </w:tcPr>
          <w:p w14:paraId="0577102D" w14:textId="29AE824C" w:rsidR="00C021A9" w:rsidRPr="00C23017" w:rsidRDefault="00C021A9" w:rsidP="00C021A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23017">
              <w:rPr>
                <w:rFonts w:ascii="Times New Roman" w:hAnsi="Times New Roman"/>
                <w:b w:val="0"/>
                <w:bCs w:val="0"/>
                <w:sz w:val="22"/>
                <w:szCs w:val="22"/>
              </w:rPr>
              <w:t>Related parties</w:t>
            </w:r>
          </w:p>
        </w:tc>
      </w:tr>
      <w:tr w:rsidR="00C021A9" w:rsidRPr="00C23017" w14:paraId="34320608" w14:textId="77777777" w:rsidTr="00CC06E1">
        <w:tc>
          <w:tcPr>
            <w:tcW w:w="1278" w:type="dxa"/>
          </w:tcPr>
          <w:p w14:paraId="74EF3197" w14:textId="77777777"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3</w:t>
            </w:r>
          </w:p>
        </w:tc>
        <w:tc>
          <w:tcPr>
            <w:tcW w:w="8255" w:type="dxa"/>
          </w:tcPr>
          <w:p w14:paraId="174E5C27" w14:textId="26C9574E"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Trade accounts receivable</w:t>
            </w:r>
          </w:p>
        </w:tc>
      </w:tr>
      <w:tr w:rsidR="00C021A9" w:rsidRPr="00C23017" w14:paraId="36DB20D4" w14:textId="77777777" w:rsidTr="00CC06E1">
        <w:tc>
          <w:tcPr>
            <w:tcW w:w="1278" w:type="dxa"/>
          </w:tcPr>
          <w:p w14:paraId="7E1E2DC7" w14:textId="77777777" w:rsidR="00C021A9" w:rsidRPr="00C23017" w:rsidRDefault="00C021A9" w:rsidP="00C021A9">
            <w:pPr>
              <w:pStyle w:val="index"/>
              <w:tabs>
                <w:tab w:val="clear" w:pos="643"/>
              </w:tabs>
              <w:spacing w:after="0" w:line="240" w:lineRule="atLeast"/>
              <w:ind w:left="0" w:firstLine="0"/>
              <w:outlineLvl w:val="0"/>
            </w:pPr>
            <w:r w:rsidRPr="00C23017">
              <w:t>4</w:t>
            </w:r>
          </w:p>
        </w:tc>
        <w:tc>
          <w:tcPr>
            <w:tcW w:w="8255" w:type="dxa"/>
          </w:tcPr>
          <w:p w14:paraId="66CF396E" w14:textId="15271FEF"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rPr>
              <w:t>Investment in subsidiary</w:t>
            </w:r>
          </w:p>
        </w:tc>
      </w:tr>
      <w:tr w:rsidR="00C021A9" w:rsidRPr="00C23017" w14:paraId="557FB537" w14:textId="77777777" w:rsidTr="00CC06E1">
        <w:tc>
          <w:tcPr>
            <w:tcW w:w="1278" w:type="dxa"/>
          </w:tcPr>
          <w:p w14:paraId="0F874620" w14:textId="77777777" w:rsidR="00C021A9" w:rsidRPr="00C23017" w:rsidRDefault="00C021A9" w:rsidP="00C021A9">
            <w:pPr>
              <w:pStyle w:val="index"/>
              <w:tabs>
                <w:tab w:val="clear" w:pos="643"/>
              </w:tabs>
              <w:spacing w:after="0" w:line="240" w:lineRule="atLeast"/>
              <w:ind w:left="0" w:firstLine="0"/>
              <w:outlineLvl w:val="0"/>
            </w:pPr>
            <w:r w:rsidRPr="00C23017">
              <w:t>5</w:t>
            </w:r>
          </w:p>
        </w:tc>
        <w:tc>
          <w:tcPr>
            <w:tcW w:w="8255" w:type="dxa"/>
          </w:tcPr>
          <w:p w14:paraId="5399FCAF" w14:textId="44673AA1" w:rsidR="009F731D" w:rsidRPr="009F731D" w:rsidRDefault="00C021A9"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Property, plant and equipment</w:t>
            </w:r>
          </w:p>
        </w:tc>
      </w:tr>
      <w:tr w:rsidR="009F731D" w:rsidRPr="00C23017" w14:paraId="7B12A928" w14:textId="77777777" w:rsidTr="00CC06E1">
        <w:tc>
          <w:tcPr>
            <w:tcW w:w="1278" w:type="dxa"/>
          </w:tcPr>
          <w:p w14:paraId="2AA0253C" w14:textId="28F289EC" w:rsidR="009F731D" w:rsidRPr="009F731D" w:rsidRDefault="009F731D" w:rsidP="009F731D">
            <w:pPr>
              <w:pStyle w:val="index"/>
              <w:tabs>
                <w:tab w:val="clear" w:pos="643"/>
              </w:tabs>
              <w:spacing w:after="0" w:line="240" w:lineRule="atLeast"/>
              <w:ind w:left="0" w:firstLine="0"/>
              <w:outlineLvl w:val="0"/>
            </w:pPr>
            <w:r w:rsidRPr="009F731D">
              <w:t>6</w:t>
            </w:r>
          </w:p>
        </w:tc>
        <w:tc>
          <w:tcPr>
            <w:tcW w:w="8255" w:type="dxa"/>
          </w:tcPr>
          <w:p w14:paraId="5CC134C7" w14:textId="79B5DD55" w:rsidR="009F731D" w:rsidRPr="009F731D"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F731D">
              <w:rPr>
                <w:rFonts w:ascii="Times New Roman" w:hAnsi="Times New Roman"/>
                <w:b w:val="0"/>
                <w:bCs w:val="0"/>
                <w:sz w:val="22"/>
                <w:szCs w:val="22"/>
              </w:rPr>
              <w:t>Long-term borrowing from financial institution</w:t>
            </w:r>
          </w:p>
        </w:tc>
      </w:tr>
      <w:tr w:rsidR="009F731D" w:rsidRPr="00C23017" w14:paraId="525353AD" w14:textId="77777777" w:rsidTr="00CC06E1">
        <w:tc>
          <w:tcPr>
            <w:tcW w:w="1278" w:type="dxa"/>
          </w:tcPr>
          <w:p w14:paraId="1F57F18C" w14:textId="0C52D3E5" w:rsidR="009F731D" w:rsidRPr="00C23017" w:rsidRDefault="009F731D" w:rsidP="009F731D">
            <w:pPr>
              <w:pStyle w:val="index"/>
              <w:tabs>
                <w:tab w:val="clear" w:pos="643"/>
              </w:tabs>
              <w:spacing w:after="0" w:line="240" w:lineRule="atLeast"/>
              <w:ind w:left="0" w:firstLine="0"/>
              <w:outlineLvl w:val="0"/>
            </w:pPr>
            <w:r w:rsidRPr="00C23017">
              <w:t>7</w:t>
            </w:r>
          </w:p>
        </w:tc>
        <w:tc>
          <w:tcPr>
            <w:tcW w:w="8255" w:type="dxa"/>
          </w:tcPr>
          <w:p w14:paraId="0BDA5749" w14:textId="4E5501DC"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Segment information and disaggregation of revenue   </w:t>
            </w:r>
          </w:p>
        </w:tc>
      </w:tr>
      <w:tr w:rsidR="009F731D" w:rsidRPr="00C23017" w14:paraId="6978268B" w14:textId="77777777" w:rsidTr="00CC06E1">
        <w:tc>
          <w:tcPr>
            <w:tcW w:w="1278" w:type="dxa"/>
          </w:tcPr>
          <w:p w14:paraId="61BDEA9D" w14:textId="2B36DF08" w:rsidR="009F731D" w:rsidRPr="00C23017" w:rsidRDefault="009F731D" w:rsidP="009F731D">
            <w:pPr>
              <w:pStyle w:val="index"/>
              <w:tabs>
                <w:tab w:val="clear" w:pos="643"/>
              </w:tabs>
              <w:spacing w:after="0" w:line="240" w:lineRule="atLeast"/>
              <w:ind w:left="0" w:firstLine="0"/>
              <w:outlineLvl w:val="0"/>
            </w:pPr>
            <w:r w:rsidRPr="00C23017">
              <w:t>8</w:t>
            </w:r>
          </w:p>
        </w:tc>
        <w:tc>
          <w:tcPr>
            <w:tcW w:w="8255" w:type="dxa"/>
          </w:tcPr>
          <w:p w14:paraId="4DDE6FE9" w14:textId="2E352F49"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Leases</w:t>
            </w:r>
          </w:p>
        </w:tc>
      </w:tr>
      <w:tr w:rsidR="009A3FE2" w:rsidRPr="00C23017" w14:paraId="5670DF36" w14:textId="77777777" w:rsidTr="00CC06E1">
        <w:tc>
          <w:tcPr>
            <w:tcW w:w="1278" w:type="dxa"/>
          </w:tcPr>
          <w:p w14:paraId="7093DE50" w14:textId="6E1476FD" w:rsidR="009A3FE2" w:rsidRPr="00C23017" w:rsidRDefault="009A3FE2" w:rsidP="009A3FE2">
            <w:pPr>
              <w:pStyle w:val="index"/>
              <w:tabs>
                <w:tab w:val="clear" w:pos="643"/>
              </w:tabs>
              <w:spacing w:after="0" w:line="240" w:lineRule="atLeast"/>
              <w:ind w:left="0" w:firstLine="0"/>
              <w:outlineLvl w:val="0"/>
            </w:pPr>
            <w:r>
              <w:t>9</w:t>
            </w:r>
          </w:p>
        </w:tc>
        <w:tc>
          <w:tcPr>
            <w:tcW w:w="8255" w:type="dxa"/>
          </w:tcPr>
          <w:p w14:paraId="73C48D62" w14:textId="26332A21"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Financial instruments</w:t>
            </w:r>
          </w:p>
        </w:tc>
      </w:tr>
      <w:tr w:rsidR="009A3FE2" w:rsidRPr="00C23017" w14:paraId="79FD89C6" w14:textId="77777777" w:rsidTr="00CC06E1">
        <w:tc>
          <w:tcPr>
            <w:tcW w:w="1278" w:type="dxa"/>
          </w:tcPr>
          <w:p w14:paraId="416B87B9" w14:textId="2225BB87" w:rsidR="009A3FE2" w:rsidRPr="00C23017" w:rsidRDefault="009A3FE2" w:rsidP="009A3FE2">
            <w:pPr>
              <w:pStyle w:val="index"/>
              <w:tabs>
                <w:tab w:val="clear" w:pos="643"/>
              </w:tabs>
              <w:spacing w:after="0" w:line="240" w:lineRule="atLeast"/>
              <w:ind w:left="0" w:firstLine="0"/>
              <w:outlineLvl w:val="0"/>
            </w:pPr>
            <w:r>
              <w:t>10</w:t>
            </w:r>
          </w:p>
        </w:tc>
        <w:tc>
          <w:tcPr>
            <w:tcW w:w="8255" w:type="dxa"/>
          </w:tcPr>
          <w:p w14:paraId="5542AD41" w14:textId="13E3F33B"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A3FE2">
              <w:rPr>
                <w:rFonts w:ascii="Times New Roman" w:hAnsi="Times New Roman"/>
                <w:b w:val="0"/>
                <w:bCs w:val="0"/>
                <w:sz w:val="22"/>
                <w:szCs w:val="22"/>
              </w:rPr>
              <w:t>Commitments with non-related parties</w:t>
            </w:r>
          </w:p>
        </w:tc>
      </w:tr>
      <w:tr w:rsidR="009A3FE2" w:rsidRPr="00C23017" w14:paraId="7E73F7B9" w14:textId="77777777" w:rsidTr="00CC06E1">
        <w:tc>
          <w:tcPr>
            <w:tcW w:w="1278" w:type="dxa"/>
          </w:tcPr>
          <w:p w14:paraId="0D536A02" w14:textId="1C97E803" w:rsidR="009A3FE2" w:rsidRPr="00C23017" w:rsidRDefault="009A3FE2" w:rsidP="009A3FE2">
            <w:pPr>
              <w:pStyle w:val="index"/>
              <w:tabs>
                <w:tab w:val="clear" w:pos="643"/>
              </w:tabs>
              <w:spacing w:after="0" w:line="240" w:lineRule="atLeast"/>
              <w:ind w:left="0" w:firstLine="0"/>
              <w:outlineLvl w:val="0"/>
            </w:pPr>
            <w:r w:rsidRPr="00134DF4">
              <w:rPr>
                <w:szCs w:val="22"/>
                <w:lang w:val="en-US" w:bidi="th-TH"/>
              </w:rPr>
              <w:t>11</w:t>
            </w:r>
            <w:r>
              <w:rPr>
                <w:color w:val="FFFFFF" w:themeColor="background1"/>
                <w:szCs w:val="22"/>
                <w:lang w:val="en-US" w:bidi="th-TH"/>
              </w:rPr>
              <w:t>1</w:t>
            </w:r>
            <w:r w:rsidRPr="00597C1C">
              <w:rPr>
                <w:color w:val="FFFFFF" w:themeColor="background1"/>
                <w:szCs w:val="22"/>
                <w:lang w:val="en-US" w:bidi="th-TH"/>
              </w:rPr>
              <w:t>2</w:t>
            </w:r>
          </w:p>
        </w:tc>
        <w:tc>
          <w:tcPr>
            <w:tcW w:w="8255" w:type="dxa"/>
          </w:tcPr>
          <w:p w14:paraId="54168187" w14:textId="2AF6DD9A" w:rsidR="009A3FE2" w:rsidRPr="008A0059" w:rsidRDefault="009A3FE2" w:rsidP="009A3FE2">
            <w:pPr>
              <w:rPr>
                <w:rFonts w:ascii="Times New Roman" w:hAnsi="Times New Roman" w:cs="Times New Roman"/>
                <w:sz w:val="22"/>
                <w:szCs w:val="22"/>
              </w:rPr>
            </w:pPr>
            <w:r w:rsidRPr="009A3FE2">
              <w:rPr>
                <w:rFonts w:ascii="Times New Roman" w:hAnsi="Times New Roman" w:cs="Times New Roman"/>
                <w:sz w:val="22"/>
                <w:szCs w:val="22"/>
              </w:rPr>
              <w:t>Events after the reporting period</w:t>
            </w:r>
          </w:p>
        </w:tc>
      </w:tr>
      <w:tr w:rsidR="009A3FE2" w:rsidRPr="00C23017" w14:paraId="3258F267" w14:textId="77777777" w:rsidTr="00CC06E1">
        <w:tc>
          <w:tcPr>
            <w:tcW w:w="1278" w:type="dxa"/>
          </w:tcPr>
          <w:p w14:paraId="0E9B781B" w14:textId="0067F6AB" w:rsidR="009A3FE2" w:rsidRPr="00FD7A3B" w:rsidRDefault="009A3FE2" w:rsidP="009A3FE2">
            <w:pPr>
              <w:pStyle w:val="index"/>
              <w:tabs>
                <w:tab w:val="clear" w:pos="643"/>
              </w:tabs>
              <w:spacing w:after="0" w:line="240" w:lineRule="atLeast"/>
              <w:ind w:left="0" w:firstLine="0"/>
              <w:outlineLvl w:val="0"/>
              <w:rPr>
                <w:rFonts w:cs="Angsana New"/>
                <w:color w:val="FFFFFF" w:themeColor="background1"/>
                <w:szCs w:val="28"/>
                <w:lang w:val="en-US" w:bidi="th-TH"/>
              </w:rPr>
            </w:pPr>
          </w:p>
        </w:tc>
        <w:tc>
          <w:tcPr>
            <w:tcW w:w="8255" w:type="dxa"/>
          </w:tcPr>
          <w:p w14:paraId="7D5B4AFE" w14:textId="2B02E1EA" w:rsidR="009A3FE2" w:rsidRPr="00271405" w:rsidRDefault="009A3FE2" w:rsidP="009A3FE2">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r>
      <w:tr w:rsidR="009A3FE2" w:rsidRPr="00C23017" w14:paraId="3B27CB90" w14:textId="77777777" w:rsidTr="00CC06E1">
        <w:tc>
          <w:tcPr>
            <w:tcW w:w="1278" w:type="dxa"/>
          </w:tcPr>
          <w:p w14:paraId="19582446" w14:textId="422C6786" w:rsidR="009A3FE2" w:rsidRPr="00C23017" w:rsidRDefault="009A3FE2" w:rsidP="009A3FE2">
            <w:pPr>
              <w:pStyle w:val="index"/>
              <w:tabs>
                <w:tab w:val="clear" w:pos="643"/>
              </w:tabs>
              <w:spacing w:after="0" w:line="240" w:lineRule="atLeast"/>
              <w:ind w:left="0" w:firstLine="0"/>
              <w:outlineLvl w:val="0"/>
            </w:pPr>
          </w:p>
        </w:tc>
        <w:tc>
          <w:tcPr>
            <w:tcW w:w="8255" w:type="dxa"/>
          </w:tcPr>
          <w:p w14:paraId="65745683" w14:textId="4C2BAA2D"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A3FE2" w:rsidRPr="00C23017" w14:paraId="2F086F39" w14:textId="77777777" w:rsidTr="00CC06E1">
        <w:tc>
          <w:tcPr>
            <w:tcW w:w="1278" w:type="dxa"/>
          </w:tcPr>
          <w:p w14:paraId="13AB204C" w14:textId="36B5F4BF" w:rsidR="009A3FE2" w:rsidRPr="00C23017" w:rsidRDefault="009A3FE2" w:rsidP="009A3FE2">
            <w:pPr>
              <w:pStyle w:val="index"/>
              <w:tabs>
                <w:tab w:val="clear" w:pos="643"/>
              </w:tabs>
              <w:spacing w:after="0" w:line="240" w:lineRule="atLeast"/>
              <w:ind w:left="0" w:firstLine="0"/>
              <w:outlineLvl w:val="0"/>
              <w:rPr>
                <w:lang w:val="en-US" w:bidi="th-TH"/>
              </w:rPr>
            </w:pPr>
          </w:p>
        </w:tc>
        <w:tc>
          <w:tcPr>
            <w:tcW w:w="8255" w:type="dxa"/>
          </w:tcPr>
          <w:p w14:paraId="2702BC8F" w14:textId="3CFCC494"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A3FE2" w:rsidRPr="00C23017" w14:paraId="229F9BD2" w14:textId="77777777" w:rsidTr="00CC06E1">
        <w:tc>
          <w:tcPr>
            <w:tcW w:w="1278" w:type="dxa"/>
          </w:tcPr>
          <w:p w14:paraId="00B92357" w14:textId="58DAED0A" w:rsidR="009A3FE2" w:rsidRPr="00C23017" w:rsidRDefault="009A3FE2" w:rsidP="009A3FE2">
            <w:pPr>
              <w:pStyle w:val="index"/>
              <w:tabs>
                <w:tab w:val="clear" w:pos="643"/>
              </w:tabs>
              <w:spacing w:after="0" w:line="240" w:lineRule="atLeast"/>
              <w:ind w:left="0" w:firstLine="0"/>
              <w:outlineLvl w:val="0"/>
            </w:pPr>
          </w:p>
        </w:tc>
        <w:tc>
          <w:tcPr>
            <w:tcW w:w="8255" w:type="dxa"/>
          </w:tcPr>
          <w:p w14:paraId="598D73C8" w14:textId="1A3D4E1B"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A3FE2" w:rsidRPr="00C23017" w14:paraId="793672A2" w14:textId="77777777" w:rsidTr="00CC06E1">
        <w:tc>
          <w:tcPr>
            <w:tcW w:w="1278" w:type="dxa"/>
          </w:tcPr>
          <w:p w14:paraId="60299643" w14:textId="61C48F51" w:rsidR="009A3FE2" w:rsidRPr="00C23017" w:rsidRDefault="009A3FE2" w:rsidP="009A3FE2">
            <w:pPr>
              <w:pStyle w:val="index"/>
              <w:tabs>
                <w:tab w:val="clear" w:pos="643"/>
              </w:tabs>
              <w:spacing w:after="0" w:line="240" w:lineRule="atLeast"/>
              <w:ind w:left="0" w:firstLine="0"/>
              <w:outlineLvl w:val="0"/>
            </w:pPr>
          </w:p>
        </w:tc>
        <w:tc>
          <w:tcPr>
            <w:tcW w:w="8255" w:type="dxa"/>
          </w:tcPr>
          <w:p w14:paraId="3676736A" w14:textId="3CEA1B5B"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A3FE2" w:rsidRPr="00C23017" w14:paraId="223574A5" w14:textId="77777777" w:rsidTr="00CC06E1">
        <w:tc>
          <w:tcPr>
            <w:tcW w:w="1278" w:type="dxa"/>
          </w:tcPr>
          <w:p w14:paraId="1C79281D" w14:textId="77777777" w:rsidR="009A3FE2" w:rsidRPr="00C23017" w:rsidRDefault="009A3FE2" w:rsidP="009A3FE2">
            <w:pPr>
              <w:pStyle w:val="index"/>
              <w:tabs>
                <w:tab w:val="clear" w:pos="643"/>
              </w:tabs>
              <w:spacing w:after="0" w:line="240" w:lineRule="atLeast"/>
              <w:ind w:left="0" w:firstLine="0"/>
              <w:outlineLvl w:val="0"/>
              <w:rPr>
                <w:color w:val="FFFFFF" w:themeColor="background1"/>
              </w:rPr>
            </w:pPr>
            <w:r w:rsidRPr="00C23017">
              <w:rPr>
                <w:color w:val="FFFFFF" w:themeColor="background1"/>
              </w:rPr>
              <w:t>14</w:t>
            </w:r>
          </w:p>
        </w:tc>
        <w:tc>
          <w:tcPr>
            <w:tcW w:w="8255" w:type="dxa"/>
          </w:tcPr>
          <w:p w14:paraId="6F04B234" w14:textId="77777777"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C23017">
              <w:rPr>
                <w:rFonts w:ascii="Times New Roman" w:hAnsi="Times New Roman"/>
                <w:b w:val="0"/>
                <w:bCs w:val="0"/>
                <w:color w:val="FFFFFF" w:themeColor="background1"/>
                <w:sz w:val="22"/>
                <w:szCs w:val="22"/>
                <w:lang w:val="en-GB"/>
              </w:rPr>
              <w:t>Thai Financial Reporting Standards (TFRS) not yet adopted</w:t>
            </w:r>
          </w:p>
        </w:tc>
      </w:tr>
      <w:tr w:rsidR="009A3FE2" w:rsidRPr="00C23017" w14:paraId="41F7CDBE" w14:textId="77777777" w:rsidTr="00CC06E1">
        <w:tc>
          <w:tcPr>
            <w:tcW w:w="1278" w:type="dxa"/>
          </w:tcPr>
          <w:p w14:paraId="77C8AC3D" w14:textId="77777777" w:rsidR="009A3FE2" w:rsidRPr="00C23017" w:rsidRDefault="009A3FE2" w:rsidP="009A3FE2">
            <w:pPr>
              <w:pStyle w:val="index"/>
              <w:tabs>
                <w:tab w:val="clear" w:pos="643"/>
              </w:tabs>
              <w:spacing w:after="0" w:line="240" w:lineRule="atLeast"/>
              <w:ind w:left="0" w:firstLine="0"/>
              <w:outlineLvl w:val="0"/>
            </w:pPr>
          </w:p>
        </w:tc>
        <w:tc>
          <w:tcPr>
            <w:tcW w:w="8255" w:type="dxa"/>
          </w:tcPr>
          <w:p w14:paraId="6884993E" w14:textId="77777777" w:rsidR="009A3FE2" w:rsidRPr="00C23017" w:rsidRDefault="009A3FE2" w:rsidP="009A3FE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C23017"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C23017"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23017">
        <w:rPr>
          <w:rFonts w:ascii="Times New Roman" w:hAnsi="Times New Roman" w:cs="Times New Roman"/>
          <w:b/>
          <w:bCs/>
          <w:sz w:val="22"/>
          <w:szCs w:val="22"/>
          <w:lang w:val="en-GB"/>
        </w:rPr>
        <w:br w:type="page"/>
      </w:r>
      <w:r w:rsidR="00EB148A" w:rsidRPr="00C23017">
        <w:rPr>
          <w:rFonts w:ascii="Times New Roman" w:hAnsi="Times New Roman" w:cs="Times New Roman"/>
          <w:sz w:val="22"/>
          <w:szCs w:val="22"/>
        </w:rPr>
        <w:lastRenderedPageBreak/>
        <w:t>These notes form an integral part of the interim financial statements.</w:t>
      </w:r>
    </w:p>
    <w:p w14:paraId="3D97C9C1" w14:textId="77777777" w:rsidR="00EB148A" w:rsidRPr="00C23017"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7BED9374" w:rsidR="00B73E1C" w:rsidRPr="000D6D79"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heme="minorBidi"/>
          <w:sz w:val="22"/>
          <w:szCs w:val="22"/>
          <w:cs/>
        </w:rPr>
      </w:pPr>
      <w:r w:rsidRPr="00C2301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B73E1C">
        <w:rPr>
          <w:rFonts w:ascii="Times New Roman" w:hAnsi="Times New Roman" w:cs="Times New Roman"/>
          <w:spacing w:val="-4"/>
          <w:sz w:val="22"/>
          <w:szCs w:val="22"/>
        </w:rPr>
        <w:t>financial statements, and were approved and authorised for issue by the Board of Directors o</w:t>
      </w:r>
      <w:r w:rsidR="001C4931" w:rsidRPr="00B73E1C">
        <w:rPr>
          <w:rFonts w:ascii="Times New Roman" w:hAnsi="Times New Roman" w:cs="Times New Roman"/>
          <w:spacing w:val="-4"/>
          <w:sz w:val="22"/>
          <w:szCs w:val="22"/>
        </w:rPr>
        <w:t>n</w:t>
      </w:r>
      <w:r w:rsidR="00C52DAF">
        <w:rPr>
          <w:rFonts w:ascii="Times New Roman" w:hAnsi="Times New Roman" w:cstheme="minorBidi" w:hint="cs"/>
          <w:spacing w:val="-4"/>
          <w:sz w:val="22"/>
          <w:szCs w:val="22"/>
          <w:cs/>
        </w:rPr>
        <w:t xml:space="preserve"> </w:t>
      </w:r>
      <w:r w:rsidR="000A1D66">
        <w:rPr>
          <w:rFonts w:ascii="Times New Roman" w:hAnsi="Times New Roman" w:cstheme="minorBidi"/>
          <w:spacing w:val="-4"/>
          <w:sz w:val="22"/>
          <w:szCs w:val="22"/>
        </w:rPr>
        <w:t>1</w:t>
      </w:r>
      <w:r w:rsidR="00575317">
        <w:rPr>
          <w:rFonts w:ascii="Times New Roman" w:hAnsi="Times New Roman" w:cstheme="minorBidi"/>
          <w:spacing w:val="-4"/>
          <w:sz w:val="22"/>
          <w:szCs w:val="22"/>
        </w:rPr>
        <w:t>0</w:t>
      </w:r>
      <w:r w:rsidR="00447984">
        <w:rPr>
          <w:rFonts w:ascii="Times New Roman" w:hAnsi="Times New Roman" w:cstheme="minorBidi"/>
          <w:spacing w:val="-4"/>
          <w:sz w:val="22"/>
          <w:szCs w:val="22"/>
        </w:rPr>
        <w:t xml:space="preserve"> </w:t>
      </w:r>
      <w:r w:rsidR="008B2920">
        <w:rPr>
          <w:rFonts w:ascii="Times New Roman" w:hAnsi="Times New Roman" w:cstheme="minorBidi"/>
          <w:spacing w:val="-4"/>
          <w:sz w:val="22"/>
          <w:szCs w:val="22"/>
        </w:rPr>
        <w:t xml:space="preserve">May </w:t>
      </w:r>
      <w:r w:rsidR="00CF5370">
        <w:rPr>
          <w:rFonts w:ascii="Times New Roman" w:hAnsi="Times New Roman" w:cs="Times New Roman"/>
          <w:spacing w:val="-4"/>
          <w:sz w:val="22"/>
          <w:szCs w:val="22"/>
        </w:rPr>
        <w:t>202</w:t>
      </w:r>
      <w:r w:rsidR="008B2920">
        <w:rPr>
          <w:rFonts w:ascii="Times New Roman" w:hAnsi="Times New Roman" w:cs="Times New Roman"/>
          <w:spacing w:val="-4"/>
          <w:sz w:val="22"/>
          <w:szCs w:val="22"/>
        </w:rPr>
        <w:t>4</w:t>
      </w:r>
      <w:r w:rsidR="00CF5370">
        <w:rPr>
          <w:rFonts w:ascii="Times New Roman" w:hAnsi="Times New Roman" w:cs="Times New Roman"/>
          <w:spacing w:val="-4"/>
          <w:sz w:val="22"/>
          <w:szCs w:val="22"/>
        </w:rPr>
        <w:t>.</w:t>
      </w:r>
    </w:p>
    <w:p w14:paraId="11474C22" w14:textId="77777777" w:rsidR="000577AE" w:rsidRPr="00C23017"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C23017"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1</w:t>
      </w:r>
      <w:r w:rsidRPr="00C23017">
        <w:rPr>
          <w:rFonts w:ascii="Times New Roman" w:hAnsi="Times New Roman"/>
          <w:sz w:val="24"/>
          <w:szCs w:val="24"/>
        </w:rPr>
        <w:tab/>
        <w:t>Basis of preparation of the interim financial statements</w:t>
      </w:r>
    </w:p>
    <w:p w14:paraId="1D737752" w14:textId="77777777" w:rsidR="00E81624" w:rsidRPr="00C23017"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58AA63EF" w:rsidR="00E81624" w:rsidRPr="00C23017" w:rsidRDefault="00E81624" w:rsidP="00E81624">
      <w:pPr>
        <w:pStyle w:val="BodyText"/>
        <w:spacing w:after="0"/>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23017">
        <w:rPr>
          <w:rFonts w:ascii="Times New Roman" w:hAnsi="Times New Roman" w:cs="Times New Roman"/>
          <w:i/>
          <w:iCs/>
          <w:sz w:val="22"/>
          <w:szCs w:val="22"/>
        </w:rPr>
        <w:t xml:space="preserve">Interim Financial Reporting, </w:t>
      </w:r>
      <w:r w:rsidRPr="00C23017">
        <w:rPr>
          <w:rFonts w:ascii="Times New Roman" w:hAnsi="Times New Roman" w:cs="Times New Roman"/>
          <w:sz w:val="22"/>
          <w:szCs w:val="22"/>
        </w:rPr>
        <w:t>guidelines promulgated by the Federation of Accounting Professions and applicable rules and regulations of the Thai Securities and Exchange Commission.</w:t>
      </w:r>
      <w:r w:rsidR="003D1849" w:rsidRPr="00C23017">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884D82" w:rsidRPr="00C23017">
        <w:rPr>
          <w:rFonts w:ascii="Times New Roman" w:hAnsi="Times New Roman" w:cs="Times New Roman"/>
          <w:sz w:val="22"/>
          <w:szCs w:val="22"/>
        </w:rPr>
        <w:t xml:space="preserve">y </w:t>
      </w:r>
      <w:r w:rsidR="003D1849" w:rsidRPr="00C23017">
        <w:rPr>
          <w:rFonts w:ascii="Times New Roman" w:hAnsi="Times New Roman" w:cs="Times New Roman"/>
          <w:sz w:val="22"/>
          <w:szCs w:val="22"/>
        </w:rPr>
        <w:t xml:space="preserve">for the year ended </w:t>
      </w:r>
      <w:r w:rsidR="003D1849" w:rsidRPr="00C23017">
        <w:rPr>
          <w:rFonts w:ascii="Times New Roman" w:hAnsi="Times New Roman" w:cs="Times New Roman"/>
          <w:sz w:val="22"/>
          <w:szCs w:val="22"/>
          <w:cs/>
        </w:rPr>
        <w:t xml:space="preserve">       </w:t>
      </w:r>
      <w:r w:rsidR="00884D82" w:rsidRPr="00C23017">
        <w:rPr>
          <w:rFonts w:ascii="Times New Roman" w:hAnsi="Times New Roman" w:cs="Times New Roman"/>
          <w:sz w:val="22"/>
          <w:szCs w:val="22"/>
        </w:rPr>
        <w:t xml:space="preserve">  </w:t>
      </w:r>
      <w:r w:rsidR="003D1849" w:rsidRPr="00C23017">
        <w:rPr>
          <w:rFonts w:ascii="Times New Roman" w:hAnsi="Times New Roman" w:cs="Times New Roman"/>
          <w:sz w:val="22"/>
          <w:szCs w:val="22"/>
          <w:cs/>
        </w:rPr>
        <w:t xml:space="preserve">             </w:t>
      </w:r>
      <w:r w:rsidR="003D1849" w:rsidRPr="00C23017">
        <w:rPr>
          <w:rFonts w:ascii="Times New Roman" w:hAnsi="Times New Roman" w:cs="Times New Roman"/>
          <w:sz w:val="22"/>
          <w:szCs w:val="22"/>
        </w:rPr>
        <w:t>31 December 202</w:t>
      </w:r>
      <w:r w:rsidR="008B2920">
        <w:rPr>
          <w:rFonts w:ascii="Times New Roman" w:hAnsi="Times New Roman" w:cs="Times New Roman"/>
          <w:sz w:val="22"/>
          <w:szCs w:val="22"/>
        </w:rPr>
        <w:t>3</w:t>
      </w:r>
      <w:r w:rsidR="003D1849" w:rsidRPr="00C23017">
        <w:rPr>
          <w:rFonts w:ascii="Times New Roman" w:hAnsi="Times New Roman" w:cs="Times New Roman"/>
          <w:sz w:val="22"/>
          <w:szCs w:val="22"/>
        </w:rPr>
        <w:t>.</w:t>
      </w:r>
    </w:p>
    <w:p w14:paraId="596CFD0C" w14:textId="77777777" w:rsidR="00E81624" w:rsidRPr="00C23017"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highlight w:val="yellow"/>
          <w:cs/>
        </w:rPr>
      </w:pPr>
    </w:p>
    <w:p w14:paraId="7EBB3CE8" w14:textId="7AAF8B46" w:rsidR="00C161BF" w:rsidRPr="00C23017"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2301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585BC9">
        <w:rPr>
          <w:rFonts w:ascii="Times New Roman" w:hAnsi="Times New Roman" w:cs="Times New Roman"/>
          <w:sz w:val="22"/>
          <w:szCs w:val="22"/>
        </w:rPr>
        <w:t>2</w:t>
      </w:r>
      <w:r w:rsidR="008B2920">
        <w:rPr>
          <w:rFonts w:ascii="Times New Roman" w:hAnsi="Times New Roman" w:cs="Times New Roman"/>
          <w:sz w:val="22"/>
          <w:szCs w:val="22"/>
        </w:rPr>
        <w:t>3</w:t>
      </w:r>
      <w:r w:rsidRPr="00C23017">
        <w:rPr>
          <w:rFonts w:ascii="Times New Roman" w:hAnsi="Times New Roman" w:cs="Times New Roman"/>
          <w:sz w:val="22"/>
          <w:szCs w:val="22"/>
        </w:rPr>
        <w:t>.</w:t>
      </w:r>
    </w:p>
    <w:p w14:paraId="72291C83" w14:textId="3ADA0B65" w:rsidR="00737F8A" w:rsidRPr="00C23017"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1844881E" w:rsidR="000967FA" w:rsidRPr="00C23017" w:rsidRDefault="00E2380C" w:rsidP="000967FA">
      <w:pPr>
        <w:pStyle w:val="Heading2"/>
        <w:tabs>
          <w:tab w:val="clear" w:pos="227"/>
          <w:tab w:val="clear" w:pos="454"/>
          <w:tab w:val="clear" w:pos="680"/>
          <w:tab w:val="clear" w:pos="907"/>
        </w:tabs>
        <w:ind w:left="540" w:right="108" w:hanging="540"/>
        <w:rPr>
          <w:rFonts w:ascii="Times New Roman" w:hAnsi="Times New Roman"/>
          <w:sz w:val="24"/>
          <w:szCs w:val="24"/>
          <w:cs/>
        </w:rPr>
      </w:pPr>
      <w:r w:rsidRPr="00C23017">
        <w:rPr>
          <w:rFonts w:ascii="Times New Roman" w:hAnsi="Times New Roman"/>
          <w:sz w:val="24"/>
          <w:szCs w:val="24"/>
        </w:rPr>
        <w:t>2</w:t>
      </w:r>
      <w:r w:rsidR="000967FA" w:rsidRPr="00C23017">
        <w:rPr>
          <w:rFonts w:ascii="Times New Roman" w:hAnsi="Times New Roman"/>
          <w:sz w:val="24"/>
          <w:szCs w:val="24"/>
        </w:rPr>
        <w:tab/>
        <w:t>Related parties</w:t>
      </w:r>
    </w:p>
    <w:p w14:paraId="7CC73F16" w14:textId="3E3A3C1F" w:rsidR="006B2EE4" w:rsidRPr="00C23017" w:rsidRDefault="006B2EE4" w:rsidP="006B2EE4">
      <w:pPr>
        <w:pStyle w:val="BodyText"/>
        <w:spacing w:after="0"/>
        <w:jc w:val="thaiDistribute"/>
        <w:rPr>
          <w:rFonts w:ascii="Times New Roman" w:hAnsi="Times New Roman" w:cs="Times New Roman"/>
          <w:sz w:val="22"/>
          <w:szCs w:val="28"/>
        </w:rPr>
      </w:pPr>
    </w:p>
    <w:p w14:paraId="201CF5AC" w14:textId="1BA54364" w:rsidR="00924386"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Significant transactions </w:t>
      </w:r>
      <w:r w:rsidR="00E05427" w:rsidRPr="00471669">
        <w:rPr>
          <w:rFonts w:ascii="Times New Roman" w:hAnsi="Times New Roman" w:cs="Times New Roman"/>
          <w:sz w:val="22"/>
          <w:szCs w:val="22"/>
        </w:rPr>
        <w:t xml:space="preserve">for the </w:t>
      </w:r>
      <w:r w:rsidR="00EB471C">
        <w:rPr>
          <w:rFonts w:ascii="Times New Roman" w:hAnsi="Times New Roman" w:cs="Times New Roman"/>
          <w:sz w:val="22"/>
          <w:szCs w:val="22"/>
        </w:rPr>
        <w:t>three</w:t>
      </w:r>
      <w:r w:rsidR="00E05427" w:rsidRPr="00471669">
        <w:rPr>
          <w:rFonts w:ascii="Times New Roman" w:hAnsi="Times New Roman" w:cs="Times New Roman"/>
          <w:sz w:val="22"/>
          <w:szCs w:val="22"/>
        </w:rPr>
        <w:t>-month period ended 3</w:t>
      </w:r>
      <w:r w:rsidR="008B2920">
        <w:rPr>
          <w:rFonts w:ascii="Times New Roman" w:hAnsi="Times New Roman" w:cs="Times New Roman"/>
          <w:sz w:val="22"/>
          <w:szCs w:val="22"/>
        </w:rPr>
        <w:t>1</w:t>
      </w:r>
      <w:r w:rsidR="00E05427" w:rsidRPr="00471669">
        <w:rPr>
          <w:rFonts w:ascii="Times New Roman" w:hAnsi="Times New Roman" w:cs="Times New Roman"/>
          <w:sz w:val="22"/>
          <w:szCs w:val="22"/>
        </w:rPr>
        <w:t xml:space="preserve"> </w:t>
      </w:r>
      <w:r w:rsidR="008B2920">
        <w:rPr>
          <w:rFonts w:ascii="Times New Roman" w:hAnsi="Times New Roman" w:cs="Times New Roman"/>
          <w:sz w:val="22"/>
          <w:szCs w:val="22"/>
        </w:rPr>
        <w:t>March</w:t>
      </w:r>
      <w:r w:rsidR="00E05427" w:rsidRPr="00471669">
        <w:rPr>
          <w:rFonts w:ascii="Times New Roman" w:hAnsi="Times New Roman" w:cs="Times New Roman"/>
          <w:sz w:val="22"/>
          <w:szCs w:val="22"/>
        </w:rPr>
        <w:t xml:space="preserve"> </w:t>
      </w:r>
      <w:r w:rsidRPr="00C23017">
        <w:rPr>
          <w:rFonts w:ascii="Times New Roman" w:hAnsi="Times New Roman" w:cs="Times New Roman"/>
          <w:sz w:val="22"/>
          <w:szCs w:val="22"/>
        </w:rPr>
        <w:t xml:space="preserve">with related parties were as follows: </w:t>
      </w:r>
    </w:p>
    <w:p w14:paraId="5DAE8D67" w14:textId="0C7387BB" w:rsidR="000B6E60" w:rsidRDefault="000B6E6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0B6E60" w:rsidRPr="00F41992" w14:paraId="1A252BF8" w14:textId="77777777" w:rsidTr="00914F78">
        <w:tc>
          <w:tcPr>
            <w:tcW w:w="3870" w:type="dxa"/>
          </w:tcPr>
          <w:p w14:paraId="4F02BEB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375B35B1"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1992">
              <w:rPr>
                <w:rFonts w:ascii="Times New Roman" w:hAnsi="Times New Roman" w:cs="Times New Roman"/>
                <w:b/>
                <w:bCs/>
                <w:sz w:val="22"/>
                <w:szCs w:val="22"/>
              </w:rPr>
              <w:t>Consolidated</w:t>
            </w:r>
          </w:p>
        </w:tc>
        <w:tc>
          <w:tcPr>
            <w:tcW w:w="270" w:type="dxa"/>
          </w:tcPr>
          <w:p w14:paraId="41279E84"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27F9184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 xml:space="preserve">Separate  </w:t>
            </w:r>
          </w:p>
        </w:tc>
      </w:tr>
      <w:tr w:rsidR="000B6E60" w:rsidRPr="00F41992" w14:paraId="7FC8BCEB" w14:textId="77777777" w:rsidTr="00914F78">
        <w:tc>
          <w:tcPr>
            <w:tcW w:w="3870" w:type="dxa"/>
          </w:tcPr>
          <w:p w14:paraId="1F148A35" w14:textId="77777777" w:rsidR="000B6E60" w:rsidRPr="009C1FF9"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r w:rsidRPr="009C1FF9">
              <w:rPr>
                <w:rFonts w:ascii="Times New Roman" w:hAnsi="Times New Roman" w:cs="Times New Roman"/>
                <w:b/>
                <w:bCs/>
                <w:i/>
                <w:iCs/>
                <w:spacing w:val="-8"/>
                <w:sz w:val="22"/>
                <w:szCs w:val="22"/>
              </w:rPr>
              <w:t>Significant transactions with related parties</w:t>
            </w:r>
          </w:p>
        </w:tc>
        <w:tc>
          <w:tcPr>
            <w:tcW w:w="2610" w:type="dxa"/>
            <w:gridSpan w:val="3"/>
          </w:tcPr>
          <w:p w14:paraId="7206E72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c>
          <w:tcPr>
            <w:tcW w:w="270" w:type="dxa"/>
          </w:tcPr>
          <w:p w14:paraId="0DDF6D9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4F7CBF6E"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r>
      <w:tr w:rsidR="008B2920" w:rsidRPr="00F41992" w14:paraId="6FB1E3D7" w14:textId="77777777" w:rsidTr="00914F78">
        <w:tc>
          <w:tcPr>
            <w:tcW w:w="3870" w:type="dxa"/>
          </w:tcPr>
          <w:p w14:paraId="53047B08" w14:textId="2998D5B9"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b/>
                <w:bCs/>
                <w:i/>
                <w:iCs/>
                <w:sz w:val="22"/>
                <w:szCs w:val="22"/>
              </w:rPr>
              <w:t>Three-month period ended 31 March</w:t>
            </w:r>
          </w:p>
        </w:tc>
        <w:tc>
          <w:tcPr>
            <w:tcW w:w="1170" w:type="dxa"/>
          </w:tcPr>
          <w:p w14:paraId="6DF0BEE4" w14:textId="640FCDDF"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7D81AA0"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882583F" w14:textId="09282B1A"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4B8046D9"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132AC422" w14:textId="52A31AD4"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AB302E6"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0831462" w14:textId="4FB8E975"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0B6E60" w:rsidRPr="00F41992" w14:paraId="43FAE716" w14:textId="77777777" w:rsidTr="00914F78">
        <w:tc>
          <w:tcPr>
            <w:tcW w:w="3870" w:type="dxa"/>
          </w:tcPr>
          <w:p w14:paraId="167EB33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15ADB4B9"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41992">
              <w:rPr>
                <w:rFonts w:ascii="Times New Roman" w:hAnsi="Times New Roman" w:cs="Times New Roman"/>
                <w:i/>
                <w:iCs/>
                <w:sz w:val="22"/>
                <w:szCs w:val="22"/>
              </w:rPr>
              <w:t>(in thousand Baht)</w:t>
            </w:r>
          </w:p>
        </w:tc>
      </w:tr>
      <w:tr w:rsidR="000B6E60" w:rsidRPr="00F41992" w14:paraId="1EFAF446" w14:textId="77777777" w:rsidTr="00914F78">
        <w:tc>
          <w:tcPr>
            <w:tcW w:w="3870" w:type="dxa"/>
          </w:tcPr>
          <w:p w14:paraId="0B80149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Subsidiary</w:t>
            </w:r>
          </w:p>
        </w:tc>
        <w:tc>
          <w:tcPr>
            <w:tcW w:w="1170" w:type="dxa"/>
          </w:tcPr>
          <w:p w14:paraId="4BA2469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B7AB3A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D4AA1E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331D00B"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907078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DB844C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133100A"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2804D9" w:rsidRPr="00F41992" w14:paraId="14F1EEAD" w14:textId="77777777">
        <w:tc>
          <w:tcPr>
            <w:tcW w:w="3870" w:type="dxa"/>
          </w:tcPr>
          <w:p w14:paraId="1C79F474"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0DA3CF03" w14:textId="7660FDA2"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495F25"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9D407B6" w14:textId="57CC4914"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38BD9D"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9CF0A79" w14:textId="17064423"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C5FE9">
              <w:rPr>
                <w:rFonts w:ascii="Times New Roman" w:hAnsi="Times New Roman" w:cs="Times New Roman"/>
                <w:sz w:val="22"/>
                <w:szCs w:val="22"/>
              </w:rPr>
              <w:t>29,045</w:t>
            </w:r>
          </w:p>
        </w:tc>
        <w:tc>
          <w:tcPr>
            <w:tcW w:w="270" w:type="dxa"/>
          </w:tcPr>
          <w:p w14:paraId="76D1A702"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400FCDF" w14:textId="74937CA5"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21,137</w:t>
            </w:r>
          </w:p>
        </w:tc>
      </w:tr>
      <w:tr w:rsidR="002804D9" w:rsidRPr="00F41992" w14:paraId="62C8A455" w14:textId="77777777">
        <w:tc>
          <w:tcPr>
            <w:tcW w:w="3870" w:type="dxa"/>
          </w:tcPr>
          <w:p w14:paraId="205E1966"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55011A85" w14:textId="01EF353A"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635090"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B165B89" w14:textId="531C5650"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C26B97"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4A64B02" w14:textId="6670B639"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C5FE9">
              <w:rPr>
                <w:rFonts w:ascii="Times New Roman" w:hAnsi="Times New Roman" w:cs="Times New Roman"/>
                <w:sz w:val="22"/>
                <w:szCs w:val="22"/>
              </w:rPr>
              <w:t>1,461</w:t>
            </w:r>
          </w:p>
        </w:tc>
        <w:tc>
          <w:tcPr>
            <w:tcW w:w="270" w:type="dxa"/>
          </w:tcPr>
          <w:p w14:paraId="3A986CAF"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048E5111" w14:textId="5921C000"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1,360</w:t>
            </w:r>
          </w:p>
        </w:tc>
      </w:tr>
      <w:tr w:rsidR="002804D9" w:rsidRPr="00F41992" w14:paraId="1BBD2173" w14:textId="77777777">
        <w:tc>
          <w:tcPr>
            <w:tcW w:w="3870" w:type="dxa"/>
          </w:tcPr>
          <w:p w14:paraId="465542B2"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4FEC7D21" w14:textId="50D9B1D5"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894C5B"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431215" w14:textId="012810EF"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196D00"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6774369" w14:textId="0D0B9BCD"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C5FE9">
              <w:rPr>
                <w:rFonts w:ascii="Times New Roman" w:hAnsi="Times New Roman" w:cs="Times New Roman"/>
                <w:sz w:val="22"/>
                <w:szCs w:val="22"/>
              </w:rPr>
              <w:t>47</w:t>
            </w:r>
          </w:p>
        </w:tc>
        <w:tc>
          <w:tcPr>
            <w:tcW w:w="270" w:type="dxa"/>
          </w:tcPr>
          <w:p w14:paraId="6861E5A3" w14:textId="77777777"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EB39DE5" w14:textId="7ECF95CA" w:rsidR="002804D9" w:rsidRPr="00F41992" w:rsidRDefault="002804D9" w:rsidP="0028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1" w:right="-115"/>
              <w:rPr>
                <w:rFonts w:ascii="Times New Roman" w:hAnsi="Times New Roman" w:cs="Times New Roman"/>
                <w:sz w:val="22"/>
                <w:szCs w:val="22"/>
              </w:rPr>
            </w:pPr>
            <w:r>
              <w:rPr>
                <w:rFonts w:ascii="Times New Roman" w:hAnsi="Times New Roman" w:cs="Times New Roman"/>
                <w:sz w:val="22"/>
                <w:szCs w:val="22"/>
              </w:rPr>
              <w:t>66</w:t>
            </w:r>
          </w:p>
        </w:tc>
      </w:tr>
      <w:tr w:rsidR="008B2920" w:rsidRPr="00F41992" w14:paraId="5DCF66AE" w14:textId="77777777" w:rsidTr="00914F78">
        <w:tc>
          <w:tcPr>
            <w:tcW w:w="3870" w:type="dxa"/>
          </w:tcPr>
          <w:p w14:paraId="41B908A7"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28DBA45"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22FCD78"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EEA5DB8"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1A2F9D"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A176B9"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8546523"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8B89F97"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8B2920" w:rsidRPr="00F41992" w14:paraId="5CA0588B" w14:textId="77777777" w:rsidTr="00914F78">
        <w:tc>
          <w:tcPr>
            <w:tcW w:w="3870" w:type="dxa"/>
          </w:tcPr>
          <w:p w14:paraId="78A300BE"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Other related parties</w:t>
            </w:r>
          </w:p>
        </w:tc>
        <w:tc>
          <w:tcPr>
            <w:tcW w:w="1170" w:type="dxa"/>
          </w:tcPr>
          <w:p w14:paraId="20606991"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DBEB2EC"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E2DA02"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4D24323"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1666956"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E3D6FE"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FBBA470" w14:textId="77777777" w:rsidR="008B2920" w:rsidRPr="00F41992"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B54CFB" w:rsidRPr="00F41992" w14:paraId="04EFA23B" w14:textId="77777777">
        <w:tc>
          <w:tcPr>
            <w:tcW w:w="3870" w:type="dxa"/>
          </w:tcPr>
          <w:p w14:paraId="0E71B014"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3A7CB21A" w14:textId="1CAF54C0" w:rsidR="00B54CFB" w:rsidRPr="0044052E"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626,771</w:t>
            </w:r>
          </w:p>
        </w:tc>
        <w:tc>
          <w:tcPr>
            <w:tcW w:w="270" w:type="dxa"/>
          </w:tcPr>
          <w:p w14:paraId="5CC96A2F" w14:textId="77777777" w:rsidR="00B54CFB" w:rsidRPr="0044052E"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35FB65A4" w14:textId="791E5A71" w:rsidR="00B54CFB" w:rsidRPr="0044052E"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606,011</w:t>
            </w:r>
          </w:p>
        </w:tc>
        <w:tc>
          <w:tcPr>
            <w:tcW w:w="270" w:type="dxa"/>
          </w:tcPr>
          <w:p w14:paraId="087712E2" w14:textId="77777777" w:rsidR="00B54CFB" w:rsidRPr="0044052E"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B1C1475" w14:textId="15C187C1" w:rsidR="00B54CFB" w:rsidRPr="0044052E"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B54CFB">
              <w:rPr>
                <w:rFonts w:ascii="Times New Roman" w:hAnsi="Times New Roman" w:cs="Times New Roman"/>
                <w:sz w:val="22"/>
                <w:szCs w:val="22"/>
              </w:rPr>
              <w:t>626,771</w:t>
            </w:r>
          </w:p>
        </w:tc>
        <w:tc>
          <w:tcPr>
            <w:tcW w:w="270" w:type="dxa"/>
          </w:tcPr>
          <w:p w14:paraId="5F49BAB9"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A8D2C77" w14:textId="7CB265C2"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603,428</w:t>
            </w:r>
          </w:p>
        </w:tc>
      </w:tr>
      <w:tr w:rsidR="00B54CFB" w:rsidRPr="00F41992" w14:paraId="0F03BB43" w14:textId="77777777">
        <w:tc>
          <w:tcPr>
            <w:tcW w:w="3870" w:type="dxa"/>
          </w:tcPr>
          <w:p w14:paraId="782F7278"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raw materials</w:t>
            </w:r>
          </w:p>
        </w:tc>
        <w:tc>
          <w:tcPr>
            <w:tcW w:w="1170" w:type="dxa"/>
          </w:tcPr>
          <w:p w14:paraId="4F4758E8" w14:textId="0D531AD3"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194</w:t>
            </w:r>
          </w:p>
        </w:tc>
        <w:tc>
          <w:tcPr>
            <w:tcW w:w="270" w:type="dxa"/>
          </w:tcPr>
          <w:p w14:paraId="7F2AAB19"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2F2D0B9" w14:textId="1C80950B"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8,834</w:t>
            </w:r>
          </w:p>
        </w:tc>
        <w:tc>
          <w:tcPr>
            <w:tcW w:w="270" w:type="dxa"/>
          </w:tcPr>
          <w:p w14:paraId="583E1FC0"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254DAB8" w14:textId="3C81AC8A"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B54CFB">
              <w:rPr>
                <w:rFonts w:ascii="Times New Roman" w:hAnsi="Times New Roman" w:cs="Times New Roman"/>
                <w:sz w:val="22"/>
                <w:szCs w:val="22"/>
              </w:rPr>
              <w:t>194</w:t>
            </w:r>
          </w:p>
        </w:tc>
        <w:tc>
          <w:tcPr>
            <w:tcW w:w="270" w:type="dxa"/>
          </w:tcPr>
          <w:p w14:paraId="6C57BA1B"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7C8B81E9" w14:textId="62F6BB96"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8,834</w:t>
            </w:r>
          </w:p>
        </w:tc>
      </w:tr>
      <w:tr w:rsidR="00B54CFB" w:rsidRPr="00F41992" w14:paraId="78612B36" w14:textId="77777777">
        <w:tc>
          <w:tcPr>
            <w:tcW w:w="3870" w:type="dxa"/>
          </w:tcPr>
          <w:p w14:paraId="1D33B74F"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Other income</w:t>
            </w:r>
          </w:p>
        </w:tc>
        <w:tc>
          <w:tcPr>
            <w:tcW w:w="1170" w:type="dxa"/>
            <w:shd w:val="clear" w:color="auto" w:fill="auto"/>
          </w:tcPr>
          <w:p w14:paraId="640C0D7D" w14:textId="59B05502"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3,</w:t>
            </w:r>
            <w:r w:rsidR="000956DF">
              <w:rPr>
                <w:rFonts w:ascii="Times New Roman" w:hAnsi="Times New Roman" w:cs="Times New Roman"/>
                <w:sz w:val="22"/>
                <w:szCs w:val="22"/>
              </w:rPr>
              <w:t>794</w:t>
            </w:r>
          </w:p>
        </w:tc>
        <w:tc>
          <w:tcPr>
            <w:tcW w:w="270" w:type="dxa"/>
          </w:tcPr>
          <w:p w14:paraId="3D6E72AA"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5131C012" w14:textId="0BE28CE8"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1,034</w:t>
            </w:r>
          </w:p>
        </w:tc>
        <w:tc>
          <w:tcPr>
            <w:tcW w:w="270" w:type="dxa"/>
          </w:tcPr>
          <w:p w14:paraId="7CA243FC"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8170564" w14:textId="6029E8E1"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B54CFB">
              <w:rPr>
                <w:rFonts w:ascii="Times New Roman" w:hAnsi="Times New Roman" w:cs="Times New Roman"/>
                <w:sz w:val="22"/>
                <w:szCs w:val="22"/>
              </w:rPr>
              <w:t>3,</w:t>
            </w:r>
            <w:r w:rsidR="000956DF">
              <w:rPr>
                <w:rFonts w:ascii="Times New Roman" w:hAnsi="Times New Roman" w:cs="Times New Roman"/>
                <w:sz w:val="22"/>
                <w:szCs w:val="22"/>
              </w:rPr>
              <w:t>497</w:t>
            </w:r>
          </w:p>
        </w:tc>
        <w:tc>
          <w:tcPr>
            <w:tcW w:w="270" w:type="dxa"/>
          </w:tcPr>
          <w:p w14:paraId="2636CE6E"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F9A2A9A" w14:textId="2E8749ED"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577</w:t>
            </w:r>
          </w:p>
        </w:tc>
      </w:tr>
      <w:tr w:rsidR="00283C3B" w:rsidRPr="00F41992" w14:paraId="7D4B5FA1" w14:textId="77777777">
        <w:tc>
          <w:tcPr>
            <w:tcW w:w="3870" w:type="dxa"/>
          </w:tcPr>
          <w:p w14:paraId="42C3AB95"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goods</w:t>
            </w:r>
          </w:p>
        </w:tc>
        <w:tc>
          <w:tcPr>
            <w:tcW w:w="1170" w:type="dxa"/>
          </w:tcPr>
          <w:p w14:paraId="679A3B6F" w14:textId="5B363A04"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2,620</w:t>
            </w:r>
          </w:p>
        </w:tc>
        <w:tc>
          <w:tcPr>
            <w:tcW w:w="270" w:type="dxa"/>
          </w:tcPr>
          <w:p w14:paraId="22E6F608"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179492E" w14:textId="0D4465D1"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5,544</w:t>
            </w:r>
          </w:p>
        </w:tc>
        <w:tc>
          <w:tcPr>
            <w:tcW w:w="270" w:type="dxa"/>
          </w:tcPr>
          <w:p w14:paraId="74F92CFE"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64010D3" w14:textId="1CB2BCDC"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2,620</w:t>
            </w:r>
          </w:p>
        </w:tc>
        <w:tc>
          <w:tcPr>
            <w:tcW w:w="270" w:type="dxa"/>
          </w:tcPr>
          <w:p w14:paraId="32D22E91"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44514831" w14:textId="172BDA2C"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5,544</w:t>
            </w:r>
          </w:p>
        </w:tc>
      </w:tr>
      <w:tr w:rsidR="00283C3B" w:rsidRPr="00F41992" w14:paraId="7CFDB9B4" w14:textId="77777777" w:rsidTr="00566841">
        <w:tc>
          <w:tcPr>
            <w:tcW w:w="3870" w:type="dxa"/>
          </w:tcPr>
          <w:p w14:paraId="4FA0AFE7"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raw materials</w:t>
            </w:r>
          </w:p>
        </w:tc>
        <w:tc>
          <w:tcPr>
            <w:tcW w:w="1170" w:type="dxa"/>
            <w:vAlign w:val="center"/>
          </w:tcPr>
          <w:p w14:paraId="62891A0A" w14:textId="5B2A631B"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252,758</w:t>
            </w:r>
          </w:p>
        </w:tc>
        <w:tc>
          <w:tcPr>
            <w:tcW w:w="270" w:type="dxa"/>
          </w:tcPr>
          <w:p w14:paraId="40B8EBC4"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1399AE5" w14:textId="1402CBFC"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180,528</w:t>
            </w:r>
          </w:p>
        </w:tc>
        <w:tc>
          <w:tcPr>
            <w:tcW w:w="270" w:type="dxa"/>
          </w:tcPr>
          <w:p w14:paraId="69F7EAC0"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6F5C45B" w14:textId="04DD62B8"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252,758</w:t>
            </w:r>
          </w:p>
        </w:tc>
        <w:tc>
          <w:tcPr>
            <w:tcW w:w="270" w:type="dxa"/>
          </w:tcPr>
          <w:p w14:paraId="7D7AB384"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745D4B3" w14:textId="085D91FF"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180,528</w:t>
            </w:r>
          </w:p>
        </w:tc>
      </w:tr>
      <w:tr w:rsidR="00283C3B" w:rsidRPr="00F41992" w14:paraId="0C5BC140" w14:textId="77777777">
        <w:tc>
          <w:tcPr>
            <w:tcW w:w="3870" w:type="dxa"/>
          </w:tcPr>
          <w:p w14:paraId="2CCA3710"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64AF2046" w14:textId="2E18C451"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761</w:t>
            </w:r>
          </w:p>
        </w:tc>
        <w:tc>
          <w:tcPr>
            <w:tcW w:w="270" w:type="dxa"/>
          </w:tcPr>
          <w:p w14:paraId="2D7617DD"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67E4B7C" w14:textId="4A5839D8"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1,009</w:t>
            </w:r>
          </w:p>
        </w:tc>
        <w:tc>
          <w:tcPr>
            <w:tcW w:w="270" w:type="dxa"/>
          </w:tcPr>
          <w:p w14:paraId="5622917D"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344028" w14:textId="556CCE66"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761</w:t>
            </w:r>
          </w:p>
        </w:tc>
        <w:tc>
          <w:tcPr>
            <w:tcW w:w="270" w:type="dxa"/>
          </w:tcPr>
          <w:p w14:paraId="7A8DE68A"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30D23C30" w14:textId="08B6861C"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1,009</w:t>
            </w:r>
          </w:p>
        </w:tc>
      </w:tr>
      <w:tr w:rsidR="00283C3B" w:rsidRPr="00F41992" w14:paraId="02EF3078" w14:textId="77777777">
        <w:tc>
          <w:tcPr>
            <w:tcW w:w="3870" w:type="dxa"/>
          </w:tcPr>
          <w:p w14:paraId="3711767D"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33FB62C4" w14:textId="5A91E0E8"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14,694</w:t>
            </w:r>
          </w:p>
        </w:tc>
        <w:tc>
          <w:tcPr>
            <w:tcW w:w="270" w:type="dxa"/>
          </w:tcPr>
          <w:p w14:paraId="4E08CC5F"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42954A2E" w14:textId="35AFEF42"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10,554</w:t>
            </w:r>
          </w:p>
        </w:tc>
        <w:tc>
          <w:tcPr>
            <w:tcW w:w="270" w:type="dxa"/>
          </w:tcPr>
          <w:p w14:paraId="744B8F3D"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C310C6" w14:textId="3AC351AF"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14,694</w:t>
            </w:r>
          </w:p>
        </w:tc>
        <w:tc>
          <w:tcPr>
            <w:tcW w:w="270" w:type="dxa"/>
          </w:tcPr>
          <w:p w14:paraId="036727EB" w14:textId="77777777"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7730763" w14:textId="5D438290" w:rsidR="00283C3B" w:rsidRPr="00F41992" w:rsidRDefault="00283C3B" w:rsidP="002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10,554</w:t>
            </w:r>
          </w:p>
        </w:tc>
      </w:tr>
      <w:tr w:rsidR="00B54CFB" w:rsidRPr="00F41992" w14:paraId="6C989112" w14:textId="77777777">
        <w:tc>
          <w:tcPr>
            <w:tcW w:w="3870" w:type="dxa"/>
          </w:tcPr>
          <w:p w14:paraId="2D23145B"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Management benefit expenses</w:t>
            </w:r>
          </w:p>
        </w:tc>
        <w:tc>
          <w:tcPr>
            <w:tcW w:w="1170" w:type="dxa"/>
          </w:tcPr>
          <w:p w14:paraId="35D0B9B5" w14:textId="16D91FAA"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43</w:t>
            </w:r>
          </w:p>
        </w:tc>
        <w:tc>
          <w:tcPr>
            <w:tcW w:w="270" w:type="dxa"/>
          </w:tcPr>
          <w:p w14:paraId="23712CA6"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47CA9241" w14:textId="397A7E02"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43</w:t>
            </w:r>
          </w:p>
        </w:tc>
        <w:tc>
          <w:tcPr>
            <w:tcW w:w="270" w:type="dxa"/>
          </w:tcPr>
          <w:p w14:paraId="41599910"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551BF4D" w14:textId="4032B8CA"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B54CFB">
              <w:rPr>
                <w:rFonts w:ascii="Times New Roman" w:hAnsi="Times New Roman" w:cs="Times New Roman"/>
                <w:sz w:val="22"/>
                <w:szCs w:val="22"/>
              </w:rPr>
              <w:t>43</w:t>
            </w:r>
          </w:p>
        </w:tc>
        <w:tc>
          <w:tcPr>
            <w:tcW w:w="270" w:type="dxa"/>
          </w:tcPr>
          <w:p w14:paraId="4C24A132" w14:textId="77777777"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3448EC28" w14:textId="01F4B678" w:rsidR="00B54CFB" w:rsidRPr="00F41992" w:rsidRDefault="00B54CFB" w:rsidP="00B5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Pr>
                <w:rFonts w:ascii="Times New Roman" w:hAnsi="Times New Roman" w:cs="Times New Roman"/>
                <w:sz w:val="22"/>
                <w:szCs w:val="22"/>
              </w:rPr>
              <w:t>43</w:t>
            </w:r>
          </w:p>
        </w:tc>
      </w:tr>
    </w:tbl>
    <w:p w14:paraId="472AC635" w14:textId="77777777" w:rsidR="000B6E60" w:rsidRPr="00C23017" w:rsidRDefault="000B6E6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ECB17DC" w14:textId="6B50BEA2" w:rsidR="00CE5FF8" w:rsidRDefault="00CE5FF8"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3AE3441" w14:textId="729E3C1F" w:rsidR="00E71794" w:rsidRDefault="00E71794"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B7567A6" w14:textId="32EB3DF1" w:rsidR="001E7AAE" w:rsidRDefault="001E7AAE"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5B4141B" w14:textId="77777777" w:rsidR="008B2920" w:rsidRDefault="008B292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7068FB5" w14:textId="77777777" w:rsidR="008B2920" w:rsidRDefault="008B292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6904EA1" w14:textId="2925605D" w:rsidR="001E7AAE" w:rsidRDefault="001E7AAE"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4050"/>
        <w:gridCol w:w="1080"/>
        <w:gridCol w:w="270"/>
        <w:gridCol w:w="1170"/>
        <w:gridCol w:w="270"/>
        <w:gridCol w:w="1170"/>
        <w:gridCol w:w="270"/>
        <w:gridCol w:w="1170"/>
      </w:tblGrid>
      <w:tr w:rsidR="0097745B" w:rsidRPr="00C23017" w14:paraId="3535685F" w14:textId="77777777" w:rsidTr="00D31EC4">
        <w:tc>
          <w:tcPr>
            <w:tcW w:w="4050" w:type="dxa"/>
            <w:shd w:val="clear" w:color="auto" w:fill="auto"/>
          </w:tcPr>
          <w:p w14:paraId="5B7E6C57" w14:textId="499C56E5" w:rsidR="0097745B" w:rsidRPr="00C23017" w:rsidRDefault="004731D1" w:rsidP="009E729A">
            <w:pPr>
              <w:pStyle w:val="acctfourfigures"/>
              <w:shd w:val="clear" w:color="auto" w:fill="FFFFFF"/>
              <w:tabs>
                <w:tab w:val="clear" w:pos="765"/>
              </w:tabs>
              <w:spacing w:line="240" w:lineRule="auto"/>
              <w:ind w:right="-78"/>
              <w:rPr>
                <w:b/>
                <w:bCs/>
                <w:szCs w:val="22"/>
              </w:rPr>
            </w:pPr>
            <w:r>
              <w:rPr>
                <w:b/>
                <w:bCs/>
                <w:i/>
                <w:iCs/>
                <w:spacing w:val="-10"/>
                <w:szCs w:val="22"/>
                <w:lang w:val="en-US"/>
              </w:rPr>
              <w:lastRenderedPageBreak/>
              <w:t>Significant</w:t>
            </w:r>
            <w:r w:rsidR="005F7A31">
              <w:rPr>
                <w:b/>
                <w:bCs/>
                <w:i/>
                <w:iCs/>
                <w:spacing w:val="-10"/>
                <w:szCs w:val="22"/>
                <w:lang w:val="en-US"/>
              </w:rPr>
              <w:t xml:space="preserve"> transaction</w:t>
            </w:r>
            <w:r w:rsidR="00390EA7">
              <w:rPr>
                <w:b/>
                <w:bCs/>
                <w:i/>
                <w:iCs/>
                <w:spacing w:val="-10"/>
                <w:szCs w:val="22"/>
                <w:lang w:val="en-US"/>
              </w:rPr>
              <w:t>s with</w:t>
            </w:r>
            <w:r w:rsidR="009E729A" w:rsidRPr="009E729A">
              <w:rPr>
                <w:b/>
                <w:bCs/>
                <w:i/>
                <w:iCs/>
                <w:spacing w:val="-10"/>
                <w:szCs w:val="22"/>
                <w:lang w:val="en-US"/>
              </w:rPr>
              <w:t xml:space="preserve"> </w:t>
            </w:r>
            <w:r w:rsidR="00BC1348">
              <w:rPr>
                <w:b/>
                <w:bCs/>
                <w:i/>
                <w:iCs/>
                <w:spacing w:val="-10"/>
                <w:szCs w:val="22"/>
                <w:lang w:val="en-US"/>
              </w:rPr>
              <w:t>related</w:t>
            </w:r>
            <w:r w:rsidR="00117172">
              <w:rPr>
                <w:b/>
                <w:bCs/>
                <w:i/>
                <w:iCs/>
                <w:spacing w:val="-10"/>
                <w:szCs w:val="22"/>
                <w:lang w:val="en-US"/>
              </w:rPr>
              <w:t xml:space="preserve"> parties</w:t>
            </w:r>
          </w:p>
        </w:tc>
        <w:tc>
          <w:tcPr>
            <w:tcW w:w="2520" w:type="dxa"/>
            <w:gridSpan w:val="3"/>
            <w:shd w:val="clear" w:color="auto" w:fill="auto"/>
          </w:tcPr>
          <w:p w14:paraId="5F7895F1" w14:textId="72313746" w:rsidR="0097745B" w:rsidRPr="00C23017" w:rsidRDefault="0097745B" w:rsidP="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Consolidated</w:t>
            </w:r>
          </w:p>
        </w:tc>
        <w:tc>
          <w:tcPr>
            <w:tcW w:w="270" w:type="dxa"/>
            <w:shd w:val="clear" w:color="auto" w:fill="auto"/>
          </w:tcPr>
          <w:p w14:paraId="301D1CA9" w14:textId="77777777" w:rsidR="0097745B" w:rsidRPr="00C23017" w:rsidRDefault="0097745B"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shd w:val="clear" w:color="auto" w:fill="auto"/>
          </w:tcPr>
          <w:p w14:paraId="0836B11D" w14:textId="63933CDF" w:rsidR="0097745B" w:rsidRPr="00C23017" w:rsidRDefault="0097745B" w:rsidP="00D3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Separate</w:t>
            </w:r>
          </w:p>
        </w:tc>
      </w:tr>
      <w:tr w:rsidR="008B2920" w:rsidRPr="00C23017" w14:paraId="4D685099" w14:textId="77777777" w:rsidTr="00D31EC4">
        <w:tc>
          <w:tcPr>
            <w:tcW w:w="4050" w:type="dxa"/>
            <w:shd w:val="clear" w:color="auto" w:fill="auto"/>
          </w:tcPr>
          <w:p w14:paraId="5CF1DF40" w14:textId="42152E2F" w:rsidR="008B2920" w:rsidRPr="00C23017" w:rsidRDefault="008B2920" w:rsidP="008B2920">
            <w:pPr>
              <w:pStyle w:val="acctfourfigures"/>
              <w:shd w:val="clear" w:color="auto" w:fill="FFFFFF"/>
              <w:tabs>
                <w:tab w:val="clear" w:pos="765"/>
              </w:tabs>
              <w:spacing w:line="240" w:lineRule="auto"/>
              <w:ind w:right="-78"/>
              <w:rPr>
                <w:b/>
                <w:bCs/>
                <w:szCs w:val="22"/>
              </w:rPr>
            </w:pPr>
            <w:r w:rsidRPr="00C23017">
              <w:rPr>
                <w:b/>
                <w:bCs/>
                <w:i/>
                <w:iCs/>
                <w:szCs w:val="22"/>
              </w:rPr>
              <w:t>Three-month period ended 31 March</w:t>
            </w:r>
          </w:p>
        </w:tc>
        <w:tc>
          <w:tcPr>
            <w:tcW w:w="2520" w:type="dxa"/>
            <w:gridSpan w:val="3"/>
            <w:shd w:val="clear" w:color="auto" w:fill="auto"/>
          </w:tcPr>
          <w:p w14:paraId="405EA5CB" w14:textId="0AAF447A"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70" w:type="dxa"/>
            <w:shd w:val="clear" w:color="auto" w:fill="auto"/>
          </w:tcPr>
          <w:p w14:paraId="0A0B249B"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shd w:val="clear" w:color="auto" w:fill="auto"/>
          </w:tcPr>
          <w:p w14:paraId="39214BDE" w14:textId="2D15195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r>
      <w:tr w:rsidR="008B2920" w:rsidRPr="00C23017" w14:paraId="5D906815" w14:textId="77777777" w:rsidTr="00D31EC4">
        <w:tc>
          <w:tcPr>
            <w:tcW w:w="4050" w:type="dxa"/>
            <w:shd w:val="clear" w:color="auto" w:fill="auto"/>
          </w:tcPr>
          <w:p w14:paraId="5AB40E3F"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080" w:type="dxa"/>
            <w:shd w:val="clear" w:color="auto" w:fill="auto"/>
          </w:tcPr>
          <w:p w14:paraId="48937794" w14:textId="61692473"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shd w:val="clear" w:color="auto" w:fill="auto"/>
          </w:tcPr>
          <w:p w14:paraId="5C5F49CC"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4E9EF991" w14:textId="675F1562"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tcPr>
          <w:p w14:paraId="43D8FD1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shd w:val="clear" w:color="auto" w:fill="auto"/>
          </w:tcPr>
          <w:p w14:paraId="7671B417" w14:textId="12D094E3"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shd w:val="clear" w:color="auto" w:fill="auto"/>
          </w:tcPr>
          <w:p w14:paraId="0316CFAB"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jc w:val="center"/>
              <w:rPr>
                <w:rFonts w:ascii="Times New Roman" w:hAnsi="Times New Roman" w:cs="Times New Roman"/>
                <w:sz w:val="22"/>
                <w:szCs w:val="22"/>
              </w:rPr>
            </w:pPr>
          </w:p>
        </w:tc>
        <w:tc>
          <w:tcPr>
            <w:tcW w:w="1170" w:type="dxa"/>
            <w:shd w:val="clear" w:color="auto" w:fill="auto"/>
          </w:tcPr>
          <w:p w14:paraId="1D298999" w14:textId="1C32DD81"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0D40A2" w:rsidRPr="00C23017" w14:paraId="7E430571" w14:textId="77777777" w:rsidTr="00D31EC4">
        <w:tc>
          <w:tcPr>
            <w:tcW w:w="4050" w:type="dxa"/>
            <w:shd w:val="clear" w:color="auto" w:fill="auto"/>
          </w:tcPr>
          <w:p w14:paraId="683E1795" w14:textId="77777777" w:rsidR="000D40A2" w:rsidRPr="00C23017" w:rsidRDefault="000D40A2"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5400" w:type="dxa"/>
            <w:gridSpan w:val="7"/>
            <w:shd w:val="clear" w:color="auto" w:fill="auto"/>
          </w:tcPr>
          <w:p w14:paraId="0C9D012E" w14:textId="0B9DE31D" w:rsidR="000D40A2" w:rsidRPr="00C23017" w:rsidRDefault="000D40A2" w:rsidP="000D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i/>
                <w:iCs/>
                <w:sz w:val="22"/>
                <w:szCs w:val="22"/>
              </w:rPr>
              <w:t>(in thousand Baht)</w:t>
            </w:r>
          </w:p>
        </w:tc>
      </w:tr>
      <w:tr w:rsidR="0091356F" w:rsidRPr="00C23017" w14:paraId="76195CFC" w14:textId="77777777" w:rsidTr="00D31EC4">
        <w:tc>
          <w:tcPr>
            <w:tcW w:w="4050" w:type="dxa"/>
            <w:shd w:val="clear" w:color="auto" w:fill="auto"/>
          </w:tcPr>
          <w:p w14:paraId="07F5D2A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C23017">
              <w:rPr>
                <w:rFonts w:ascii="Times New Roman" w:hAnsi="Times New Roman" w:cs="Times New Roman"/>
                <w:b/>
                <w:bCs/>
                <w:sz w:val="22"/>
                <w:szCs w:val="22"/>
              </w:rPr>
              <w:t>Key management personnel</w:t>
            </w:r>
          </w:p>
        </w:tc>
        <w:tc>
          <w:tcPr>
            <w:tcW w:w="1080" w:type="dxa"/>
            <w:shd w:val="clear" w:color="auto" w:fill="auto"/>
          </w:tcPr>
          <w:p w14:paraId="7C9E64F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639563CD"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75228F4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49E0896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603841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FEF3A21"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795BA4F"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91356F" w:rsidRPr="00C23017" w14:paraId="128879CF" w14:textId="77777777" w:rsidTr="00D31EC4">
        <w:tc>
          <w:tcPr>
            <w:tcW w:w="4050" w:type="dxa"/>
            <w:shd w:val="clear" w:color="auto" w:fill="auto"/>
          </w:tcPr>
          <w:p w14:paraId="46112C2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cs/>
              </w:rPr>
            </w:pPr>
            <w:r w:rsidRPr="00C23017">
              <w:rPr>
                <w:rFonts w:ascii="Times New Roman" w:hAnsi="Times New Roman" w:cs="Times New Roman"/>
                <w:sz w:val="22"/>
                <w:szCs w:val="22"/>
              </w:rPr>
              <w:t>Key management personnel</w:t>
            </w:r>
          </w:p>
        </w:tc>
        <w:tc>
          <w:tcPr>
            <w:tcW w:w="1080" w:type="dxa"/>
            <w:shd w:val="clear" w:color="auto" w:fill="auto"/>
          </w:tcPr>
          <w:p w14:paraId="1BD7B0B5"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CA2CFB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4D088A82"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BB678F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024A759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7D8EED7C"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6F39AC0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8B2920" w:rsidRPr="00C23017" w14:paraId="72A130A6" w14:textId="77777777" w:rsidTr="005A34A3">
        <w:tc>
          <w:tcPr>
            <w:tcW w:w="4050" w:type="dxa"/>
            <w:shd w:val="clear" w:color="auto" w:fill="auto"/>
          </w:tcPr>
          <w:p w14:paraId="18B5ACC7"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compensation</w:t>
            </w:r>
          </w:p>
        </w:tc>
        <w:tc>
          <w:tcPr>
            <w:tcW w:w="1080" w:type="dxa"/>
            <w:shd w:val="clear" w:color="auto" w:fill="auto"/>
          </w:tcPr>
          <w:p w14:paraId="0CB21913"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778AC0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5B6C058B" w14:textId="456516D0"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A1D9B82"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3CE3A7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04958C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833B48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D36445" w:rsidRPr="00C23017" w14:paraId="1D6B68CB" w14:textId="77777777" w:rsidTr="005A34A3">
        <w:tc>
          <w:tcPr>
            <w:tcW w:w="4050" w:type="dxa"/>
            <w:shd w:val="clear" w:color="auto" w:fill="auto"/>
          </w:tcPr>
          <w:p w14:paraId="190C8365" w14:textId="73CC9A34"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080" w:type="dxa"/>
            <w:shd w:val="clear" w:color="auto" w:fill="auto"/>
          </w:tcPr>
          <w:p w14:paraId="10198991"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EBF4B47"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4BB7C732"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6461B249"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30194A8"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EB0A75B"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A111BFD"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D36445" w:rsidRPr="00C23017" w14:paraId="1651FAD3" w14:textId="77777777">
        <w:tc>
          <w:tcPr>
            <w:tcW w:w="4050" w:type="dxa"/>
            <w:shd w:val="clear" w:color="auto" w:fill="auto"/>
          </w:tcPr>
          <w:p w14:paraId="2CD44485" w14:textId="71C554C5"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080" w:type="dxa"/>
            <w:shd w:val="clear" w:color="auto" w:fill="auto"/>
          </w:tcPr>
          <w:p w14:paraId="665571AA" w14:textId="75749770" w:rsidR="00D36445" w:rsidRPr="00D46BBA"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6BBA">
              <w:rPr>
                <w:rFonts w:ascii="Times New Roman" w:hAnsi="Times New Roman" w:cs="Times New Roman"/>
                <w:sz w:val="22"/>
                <w:szCs w:val="22"/>
              </w:rPr>
              <w:t>17,203</w:t>
            </w:r>
          </w:p>
        </w:tc>
        <w:tc>
          <w:tcPr>
            <w:tcW w:w="270" w:type="dxa"/>
            <w:shd w:val="clear" w:color="auto" w:fill="auto"/>
          </w:tcPr>
          <w:p w14:paraId="76F66E4E"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66F2A796" w14:textId="52A07B42" w:rsidR="00D36445" w:rsidRPr="000E6BC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sz w:val="22"/>
                <w:szCs w:val="28"/>
                <w:cs/>
              </w:rPr>
            </w:pPr>
            <w:r>
              <w:rPr>
                <w:rFonts w:ascii="Times New Roman" w:hAnsi="Times New Roman" w:cs="Times New Roman"/>
                <w:sz w:val="22"/>
                <w:szCs w:val="22"/>
              </w:rPr>
              <w:t>9,442</w:t>
            </w:r>
          </w:p>
        </w:tc>
        <w:tc>
          <w:tcPr>
            <w:tcW w:w="270" w:type="dxa"/>
            <w:shd w:val="clear" w:color="auto" w:fill="auto"/>
          </w:tcPr>
          <w:p w14:paraId="06140C13"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4A1FDB91" w14:textId="4FB3B609"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cs/>
              </w:rPr>
            </w:pPr>
            <w:r w:rsidRPr="00D46BBA">
              <w:rPr>
                <w:rFonts w:ascii="Times New Roman" w:hAnsi="Times New Roman" w:cs="Times New Roman"/>
                <w:sz w:val="22"/>
                <w:szCs w:val="22"/>
              </w:rPr>
              <w:t>16,402</w:t>
            </w:r>
          </w:p>
        </w:tc>
        <w:tc>
          <w:tcPr>
            <w:tcW w:w="270" w:type="dxa"/>
            <w:shd w:val="clear" w:color="auto" w:fill="auto"/>
          </w:tcPr>
          <w:p w14:paraId="43371906"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vAlign w:val="center"/>
          </w:tcPr>
          <w:p w14:paraId="33C7E2BB" w14:textId="4F5710AD"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Pr>
                <w:rFonts w:ascii="Times New Roman" w:hAnsi="Times New Roman" w:cs="Times New Roman"/>
                <w:sz w:val="22"/>
                <w:szCs w:val="22"/>
              </w:rPr>
              <w:t>8,731</w:t>
            </w:r>
          </w:p>
        </w:tc>
      </w:tr>
      <w:tr w:rsidR="00D46BBA" w:rsidRPr="00C23017" w14:paraId="5C7A0903" w14:textId="77777777">
        <w:tc>
          <w:tcPr>
            <w:tcW w:w="4050" w:type="dxa"/>
            <w:shd w:val="clear" w:color="auto" w:fill="auto"/>
          </w:tcPr>
          <w:p w14:paraId="621030CA" w14:textId="77777777" w:rsidR="00D46BBA" w:rsidRPr="00D077B2"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heme="minorBidi"/>
                <w:sz w:val="22"/>
                <w:szCs w:val="22"/>
                <w:cs/>
              </w:rPr>
            </w:pPr>
            <w:r w:rsidRPr="00C23017">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222CA1CE" w14:textId="72AAFBEB" w:rsidR="00D46BBA" w:rsidRPr="00D46BBA"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6BBA">
              <w:rPr>
                <w:rFonts w:ascii="Times New Roman" w:hAnsi="Times New Roman" w:cs="Times New Roman"/>
                <w:sz w:val="22"/>
                <w:szCs w:val="22"/>
              </w:rPr>
              <w:t>23</w:t>
            </w:r>
            <w:r w:rsidR="000956DF">
              <w:rPr>
                <w:rFonts w:ascii="Times New Roman" w:hAnsi="Times New Roman" w:cs="Times New Roman"/>
                <w:sz w:val="22"/>
                <w:szCs w:val="22"/>
              </w:rPr>
              <w:t>5</w:t>
            </w:r>
          </w:p>
        </w:tc>
        <w:tc>
          <w:tcPr>
            <w:tcW w:w="270" w:type="dxa"/>
            <w:shd w:val="clear" w:color="auto" w:fill="auto"/>
          </w:tcPr>
          <w:p w14:paraId="25482F4F" w14:textId="77777777" w:rsidR="00D46BBA" w:rsidRPr="00C2301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5D4BAA83" w14:textId="71A56DF0" w:rsidR="00D46BBA" w:rsidRPr="000E6BC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8"/>
              <w:rPr>
                <w:rFonts w:ascii="Times New Roman" w:hAnsi="Times New Roman"/>
                <w:sz w:val="22"/>
                <w:szCs w:val="28"/>
              </w:rPr>
            </w:pPr>
            <w:r>
              <w:rPr>
                <w:rFonts w:ascii="Times New Roman" w:hAnsi="Times New Roman" w:cstheme="minorBidi"/>
                <w:sz w:val="22"/>
                <w:szCs w:val="22"/>
              </w:rPr>
              <w:t>231</w:t>
            </w:r>
          </w:p>
        </w:tc>
        <w:tc>
          <w:tcPr>
            <w:tcW w:w="270" w:type="dxa"/>
            <w:shd w:val="clear" w:color="auto" w:fill="auto"/>
          </w:tcPr>
          <w:p w14:paraId="3AD94200" w14:textId="77777777" w:rsidR="00D46BBA" w:rsidRPr="00C2301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3BC5CEBF" w14:textId="3C5B63FE" w:rsidR="00D46BBA" w:rsidRPr="00C2301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rPr>
            </w:pPr>
            <w:r w:rsidRPr="00D46BBA">
              <w:rPr>
                <w:rFonts w:ascii="Times New Roman" w:hAnsi="Times New Roman" w:cs="Times New Roman"/>
                <w:sz w:val="22"/>
                <w:szCs w:val="22"/>
              </w:rPr>
              <w:t>221</w:t>
            </w:r>
          </w:p>
        </w:tc>
        <w:tc>
          <w:tcPr>
            <w:tcW w:w="270" w:type="dxa"/>
            <w:shd w:val="clear" w:color="auto" w:fill="auto"/>
          </w:tcPr>
          <w:p w14:paraId="2E993993" w14:textId="77777777" w:rsidR="00D46BBA" w:rsidRPr="00C2301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47427B1E" w14:textId="5A278FDE" w:rsidR="00D46BBA" w:rsidRPr="00C23017" w:rsidRDefault="00D46BBA" w:rsidP="00D4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Pr>
                <w:rFonts w:ascii="Times New Roman" w:hAnsi="Times New Roman" w:cs="Times New Roman"/>
                <w:sz w:val="22"/>
                <w:szCs w:val="22"/>
              </w:rPr>
              <w:t>217</w:t>
            </w:r>
          </w:p>
        </w:tc>
      </w:tr>
      <w:tr w:rsidR="008B2920" w:rsidRPr="00C23017" w14:paraId="63C3E80B" w14:textId="77777777" w:rsidTr="00D31EC4">
        <w:tc>
          <w:tcPr>
            <w:tcW w:w="4050" w:type="dxa"/>
            <w:shd w:val="clear" w:color="auto" w:fill="auto"/>
          </w:tcPr>
          <w:p w14:paraId="50B88D22"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Total key management personnel </w:t>
            </w:r>
          </w:p>
        </w:tc>
        <w:tc>
          <w:tcPr>
            <w:tcW w:w="1080" w:type="dxa"/>
            <w:tcBorders>
              <w:top w:val="single" w:sz="4" w:space="0" w:color="auto"/>
            </w:tcBorders>
            <w:shd w:val="clear" w:color="auto" w:fill="auto"/>
          </w:tcPr>
          <w:p w14:paraId="530B3169"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6F735DBC"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37DFF846" w14:textId="6FC5E6CD"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26445C6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27991C5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c>
          <w:tcPr>
            <w:tcW w:w="270" w:type="dxa"/>
            <w:shd w:val="clear" w:color="auto" w:fill="auto"/>
          </w:tcPr>
          <w:p w14:paraId="37E09E9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3F315CD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8B2920" w:rsidRPr="00C23017" w14:paraId="0B18452E" w14:textId="77777777" w:rsidTr="00D31EC4">
        <w:tc>
          <w:tcPr>
            <w:tcW w:w="4050" w:type="dxa"/>
            <w:shd w:val="clear" w:color="auto" w:fill="auto"/>
          </w:tcPr>
          <w:p w14:paraId="6DA9C77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compensation</w:t>
            </w:r>
          </w:p>
        </w:tc>
        <w:tc>
          <w:tcPr>
            <w:tcW w:w="1080" w:type="dxa"/>
            <w:tcBorders>
              <w:bottom w:val="double" w:sz="4" w:space="0" w:color="auto"/>
            </w:tcBorders>
            <w:shd w:val="clear" w:color="auto" w:fill="auto"/>
          </w:tcPr>
          <w:p w14:paraId="2555CF10" w14:textId="7531A0FE" w:rsidR="008B2920" w:rsidRPr="00D013B9" w:rsidRDefault="00F934A8"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b/>
                <w:bCs/>
                <w:sz w:val="22"/>
                <w:szCs w:val="28"/>
              </w:rPr>
            </w:pPr>
            <w:r w:rsidRPr="001F239C">
              <w:rPr>
                <w:rFonts w:ascii="Times New Roman" w:hAnsi="Times New Roman" w:cs="Times New Roman"/>
                <w:b/>
                <w:bCs/>
                <w:sz w:val="22"/>
                <w:szCs w:val="22"/>
              </w:rPr>
              <w:t>17,43</w:t>
            </w:r>
            <w:r w:rsidR="00D013B9">
              <w:rPr>
                <w:rFonts w:ascii="Times New Roman" w:hAnsi="Times New Roman"/>
                <w:b/>
                <w:bCs/>
                <w:sz w:val="22"/>
                <w:szCs w:val="28"/>
              </w:rPr>
              <w:t>8</w:t>
            </w:r>
          </w:p>
        </w:tc>
        <w:tc>
          <w:tcPr>
            <w:tcW w:w="270" w:type="dxa"/>
            <w:shd w:val="clear" w:color="auto" w:fill="auto"/>
          </w:tcPr>
          <w:p w14:paraId="67F5608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4B84A1A3" w14:textId="2752F0C5"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9,673</w:t>
            </w:r>
          </w:p>
        </w:tc>
        <w:tc>
          <w:tcPr>
            <w:tcW w:w="270" w:type="dxa"/>
            <w:shd w:val="clear" w:color="auto" w:fill="auto"/>
          </w:tcPr>
          <w:p w14:paraId="3A39C37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550C1FCB" w14:textId="5DDF203D" w:rsidR="008B2920" w:rsidRPr="00941277" w:rsidRDefault="001F239C" w:rsidP="001F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1F239C">
              <w:rPr>
                <w:rFonts w:ascii="Times New Roman" w:hAnsi="Times New Roman" w:cs="Times New Roman"/>
                <w:b/>
                <w:bCs/>
                <w:sz w:val="22"/>
                <w:szCs w:val="22"/>
              </w:rPr>
              <w:t>16,623</w:t>
            </w:r>
          </w:p>
        </w:tc>
        <w:tc>
          <w:tcPr>
            <w:tcW w:w="270" w:type="dxa"/>
            <w:shd w:val="clear" w:color="auto" w:fill="auto"/>
          </w:tcPr>
          <w:p w14:paraId="4D2C82BD"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3FA07E40" w14:textId="3AC71B61"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Pr>
                <w:rFonts w:ascii="Times New Roman" w:hAnsi="Times New Roman" w:cs="Times New Roman"/>
                <w:b/>
                <w:bCs/>
                <w:sz w:val="22"/>
                <w:szCs w:val="22"/>
              </w:rPr>
              <w:t>8,948</w:t>
            </w:r>
          </w:p>
        </w:tc>
      </w:tr>
    </w:tbl>
    <w:p w14:paraId="19EE9C84" w14:textId="77777777" w:rsidR="001E7AAE" w:rsidRDefault="001E7AAE"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91F8AB" w14:textId="37E3BC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23017">
        <w:rPr>
          <w:rFonts w:ascii="Times New Roman" w:hAnsi="Times New Roman" w:cs="Times New Roman"/>
          <w:sz w:val="22"/>
          <w:szCs w:val="22"/>
        </w:rPr>
        <w:t>Balances as at 3</w:t>
      </w:r>
      <w:r>
        <w:rPr>
          <w:rFonts w:ascii="Times New Roman" w:hAnsi="Times New Roman" w:cs="Times New Roman"/>
          <w:sz w:val="22"/>
          <w:szCs w:val="22"/>
        </w:rPr>
        <w:t xml:space="preserve">1 March </w:t>
      </w:r>
      <w:r w:rsidRPr="00C23017">
        <w:rPr>
          <w:rFonts w:ascii="Times New Roman" w:hAnsi="Times New Roman" w:cs="Times New Roman"/>
          <w:sz w:val="22"/>
          <w:szCs w:val="22"/>
          <w:cs/>
        </w:rPr>
        <w:t>202</w:t>
      </w:r>
      <w:r>
        <w:rPr>
          <w:rFonts w:ascii="Times New Roman" w:hAnsi="Times New Roman" w:cs="Times New Roman"/>
          <w:sz w:val="22"/>
          <w:szCs w:val="22"/>
        </w:rPr>
        <w:t>4</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 xml:space="preserve">and </w:t>
      </w:r>
      <w:r w:rsidRPr="00C23017">
        <w:rPr>
          <w:rFonts w:ascii="Times New Roman" w:hAnsi="Times New Roman" w:cs="Times New Roman"/>
          <w:sz w:val="22"/>
          <w:szCs w:val="22"/>
          <w:cs/>
        </w:rPr>
        <w:t xml:space="preserve">31 </w:t>
      </w:r>
      <w:r w:rsidRPr="00C23017">
        <w:rPr>
          <w:rFonts w:ascii="Times New Roman" w:hAnsi="Times New Roman" w:cs="Times New Roman"/>
          <w:sz w:val="22"/>
          <w:szCs w:val="22"/>
        </w:rPr>
        <w:t xml:space="preserve">December </w:t>
      </w:r>
      <w:r w:rsidRPr="00C23017">
        <w:rPr>
          <w:rFonts w:ascii="Times New Roman" w:hAnsi="Times New Roman" w:cs="Times New Roman"/>
          <w:sz w:val="22"/>
          <w:szCs w:val="22"/>
          <w:cs/>
        </w:rPr>
        <w:t>20</w:t>
      </w:r>
      <w:r w:rsidRPr="00C23017">
        <w:rPr>
          <w:rFonts w:ascii="Times New Roman" w:hAnsi="Times New Roman" w:cs="Times New Roman"/>
          <w:sz w:val="22"/>
          <w:szCs w:val="22"/>
        </w:rPr>
        <w:t>2</w:t>
      </w:r>
      <w:r>
        <w:rPr>
          <w:rFonts w:ascii="Times New Roman" w:hAnsi="Times New Roman" w:cs="Times New Roman"/>
          <w:sz w:val="22"/>
          <w:szCs w:val="22"/>
        </w:rPr>
        <w:t>3</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with related parties were as follows:</w:t>
      </w:r>
    </w:p>
    <w:p w14:paraId="00E7BB62" w14:textId="4C161EB2" w:rsidR="00490759" w:rsidRDefault="00490759"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71794" w:rsidRPr="00D433AA" w14:paraId="14960D8E" w14:textId="77777777">
        <w:tc>
          <w:tcPr>
            <w:tcW w:w="3951" w:type="dxa"/>
          </w:tcPr>
          <w:p w14:paraId="7ACCB0B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19A52F75" w14:textId="794E01CB" w:rsidR="00E71794" w:rsidRPr="00D433AA" w:rsidRDefault="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11A6B7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1D9913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794" w:rsidRPr="00D433AA" w14:paraId="6C095196" w14:textId="77777777">
        <w:tc>
          <w:tcPr>
            <w:tcW w:w="3951" w:type="dxa"/>
            <w:vAlign w:val="bottom"/>
          </w:tcPr>
          <w:p w14:paraId="5B92AB4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24C24A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4CB5583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6406983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B2920" w14:paraId="3F7B0894" w14:textId="77777777">
        <w:tc>
          <w:tcPr>
            <w:tcW w:w="3951" w:type="dxa"/>
          </w:tcPr>
          <w:p w14:paraId="3C8BD3C4" w14:textId="77777777" w:rsidR="008B2920" w:rsidRPr="006E30B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4010B013" w14:textId="77777777"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31 </w:t>
            </w:r>
          </w:p>
          <w:p w14:paraId="6C62BA95" w14:textId="5B3FA6A3"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229CE609"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319D24" w14:textId="7E011C5D"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2665EEC"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39C550A4" w14:textId="77777777"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31 </w:t>
            </w:r>
          </w:p>
          <w:p w14:paraId="59073F8F" w14:textId="61B36B6F"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061E3D39"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511F793D" w14:textId="572BBF20" w:rsidR="008B2920"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8B2920" w:rsidRPr="00D433AA" w14:paraId="0D59787B" w14:textId="77777777">
        <w:tc>
          <w:tcPr>
            <w:tcW w:w="3951" w:type="dxa"/>
          </w:tcPr>
          <w:p w14:paraId="6E04F36C"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4EFB7862" w14:textId="0B4D1B68"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0463513"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406EDBD7" w14:textId="1A75791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7F49AF2"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7DE93FEE" w14:textId="4F69D77E"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8467DC6" w14:textId="77777777"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43541FEC" w14:textId="156412A1" w:rsidR="008B2920" w:rsidRPr="00D433AA"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0B6E60" w:rsidRPr="00D433AA" w14:paraId="0F7FB2CC" w14:textId="77777777">
        <w:tc>
          <w:tcPr>
            <w:tcW w:w="3951" w:type="dxa"/>
          </w:tcPr>
          <w:p w14:paraId="3C6FAEB2"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238DBC5B"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9416C48" w14:textId="77777777">
        <w:tc>
          <w:tcPr>
            <w:tcW w:w="3951" w:type="dxa"/>
          </w:tcPr>
          <w:p w14:paraId="30FAF761"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26F111B7"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DC3A63" w:rsidRPr="00D433AA" w14:paraId="18DD3F07" w14:textId="77777777" w:rsidTr="000B6E60">
        <w:trPr>
          <w:trHeight w:val="56"/>
        </w:trPr>
        <w:tc>
          <w:tcPr>
            <w:tcW w:w="3951" w:type="dxa"/>
          </w:tcPr>
          <w:p w14:paraId="2DE3AE9E" w14:textId="77777777" w:rsidR="00DC3A63" w:rsidRPr="00D433AA" w:rsidRDefault="00DC3A63" w:rsidP="00DC3A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12AEC08A" w14:textId="5CA86364"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BB7FF4">
              <w:rPr>
                <w:rFonts w:ascii="Times New Roman" w:hAnsi="Times New Roman" w:cs="Times New Roman"/>
                <w:sz w:val="22"/>
                <w:szCs w:val="22"/>
              </w:rPr>
              <w:t>-</w:t>
            </w:r>
          </w:p>
        </w:tc>
        <w:tc>
          <w:tcPr>
            <w:tcW w:w="270" w:type="dxa"/>
          </w:tcPr>
          <w:p w14:paraId="551D1924"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585A5DF5" w14:textId="17CD13C0"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BB7FF4">
              <w:rPr>
                <w:rFonts w:ascii="Times New Roman" w:hAnsi="Times New Roman" w:cs="Times New Roman"/>
                <w:sz w:val="22"/>
                <w:szCs w:val="22"/>
              </w:rPr>
              <w:t>-</w:t>
            </w:r>
          </w:p>
        </w:tc>
        <w:tc>
          <w:tcPr>
            <w:tcW w:w="270" w:type="dxa"/>
          </w:tcPr>
          <w:p w14:paraId="1DD35EB7"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50E55CBC" w14:textId="1FF41039"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C3A63">
              <w:rPr>
                <w:rFonts w:ascii="Times New Roman" w:hAnsi="Times New Roman" w:cs="Times New Roman"/>
                <w:sz w:val="22"/>
                <w:szCs w:val="22"/>
              </w:rPr>
              <w:t>12,346</w:t>
            </w:r>
          </w:p>
        </w:tc>
        <w:tc>
          <w:tcPr>
            <w:tcW w:w="270" w:type="dxa"/>
          </w:tcPr>
          <w:p w14:paraId="0A23725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0CE71A01" w14:textId="5C2D065C"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12,358</w:t>
            </w:r>
          </w:p>
        </w:tc>
      </w:tr>
      <w:tr w:rsidR="00DC3A63" w:rsidRPr="00D433AA" w14:paraId="3C0BCF9E" w14:textId="77777777">
        <w:tc>
          <w:tcPr>
            <w:tcW w:w="3951" w:type="dxa"/>
          </w:tcPr>
          <w:p w14:paraId="7AC7BEE4"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5BF31861" w14:textId="017063A1"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F2479D">
              <w:rPr>
                <w:rFonts w:ascii="Times New Roman" w:hAnsi="Times New Roman" w:cs="Times New Roman"/>
                <w:sz w:val="22"/>
                <w:szCs w:val="22"/>
              </w:rPr>
              <w:t>815,528</w:t>
            </w:r>
          </w:p>
        </w:tc>
        <w:tc>
          <w:tcPr>
            <w:tcW w:w="270" w:type="dxa"/>
          </w:tcPr>
          <w:p w14:paraId="17FB1C47"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17789DDF" w14:textId="317B586F"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BB7FF4">
              <w:rPr>
                <w:rFonts w:ascii="Times New Roman" w:hAnsi="Times New Roman" w:cs="Times New Roman"/>
                <w:sz w:val="22"/>
                <w:szCs w:val="22"/>
              </w:rPr>
              <w:t>732,769</w:t>
            </w:r>
          </w:p>
        </w:tc>
        <w:tc>
          <w:tcPr>
            <w:tcW w:w="270" w:type="dxa"/>
          </w:tcPr>
          <w:p w14:paraId="094D31D5"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717D663B" w14:textId="711F1706"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C3A63">
              <w:rPr>
                <w:rFonts w:ascii="Times New Roman" w:hAnsi="Times New Roman" w:cs="Times New Roman"/>
                <w:sz w:val="22"/>
                <w:szCs w:val="22"/>
              </w:rPr>
              <w:t>815,528</w:t>
            </w:r>
          </w:p>
        </w:tc>
        <w:tc>
          <w:tcPr>
            <w:tcW w:w="270" w:type="dxa"/>
          </w:tcPr>
          <w:p w14:paraId="72C7EBE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7AB2E518" w14:textId="4659E112"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E01923">
              <w:rPr>
                <w:rFonts w:ascii="Times New Roman" w:hAnsi="Times New Roman" w:cs="Times New Roman"/>
                <w:sz w:val="22"/>
                <w:szCs w:val="22"/>
              </w:rPr>
              <w:t>732,769</w:t>
            </w:r>
          </w:p>
        </w:tc>
      </w:tr>
      <w:tr w:rsidR="00DC3A63" w:rsidRPr="00D433AA" w14:paraId="6785A6D6" w14:textId="77777777" w:rsidTr="005A34A3">
        <w:trPr>
          <w:trHeight w:val="226"/>
        </w:trPr>
        <w:tc>
          <w:tcPr>
            <w:tcW w:w="3951" w:type="dxa"/>
          </w:tcPr>
          <w:p w14:paraId="2C28AAA7"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2F27A2BC" w14:textId="6604A963" w:rsidR="00DC3A63" w:rsidRPr="00C0065B" w:rsidRDefault="00260F0E" w:rsidP="0075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260F0E">
              <w:rPr>
                <w:rFonts w:ascii="Times New Roman" w:hAnsi="Times New Roman" w:cs="Times New Roman"/>
                <w:b/>
                <w:bCs/>
                <w:sz w:val="22"/>
                <w:szCs w:val="22"/>
              </w:rPr>
              <w:t>815,528</w:t>
            </w:r>
          </w:p>
        </w:tc>
        <w:tc>
          <w:tcPr>
            <w:tcW w:w="270" w:type="dxa"/>
          </w:tcPr>
          <w:p w14:paraId="1E9AC683"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32BE5C9E" w14:textId="63FC7031"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4BF3E8BF"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6734CEF0" w14:textId="132BEF79" w:rsidR="00DC3A63" w:rsidRPr="00C0065B" w:rsidRDefault="007556F2" w:rsidP="0055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7556F2">
              <w:rPr>
                <w:rFonts w:ascii="Times New Roman" w:hAnsi="Times New Roman" w:cs="Times New Roman"/>
                <w:b/>
                <w:bCs/>
                <w:sz w:val="22"/>
                <w:szCs w:val="22"/>
              </w:rPr>
              <w:t>827,874</w:t>
            </w:r>
          </w:p>
        </w:tc>
        <w:tc>
          <w:tcPr>
            <w:tcW w:w="270" w:type="dxa"/>
          </w:tcPr>
          <w:p w14:paraId="6FF3A813"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7183C767" w14:textId="011C4DBA"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745,127</w:t>
            </w:r>
          </w:p>
        </w:tc>
      </w:tr>
      <w:tr w:rsidR="00DC3A63" w:rsidRPr="00D433AA" w14:paraId="58AC918C" w14:textId="77777777">
        <w:tc>
          <w:tcPr>
            <w:tcW w:w="3951" w:type="dxa"/>
          </w:tcPr>
          <w:p w14:paraId="0D5E59A7"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7A22372" w14:textId="1170986D" w:rsidR="00DC3A63" w:rsidRPr="00D433AA" w:rsidRDefault="002F528C"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36CD11"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B65DA5F" w14:textId="6668E7C8"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773624"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6164F5CB" w14:textId="243AA10D" w:rsidR="00DC3A63" w:rsidRPr="00D433AA" w:rsidRDefault="002F528C"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364A2E"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32C8B3F5" w14:textId="35DE9869"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w:t>
            </w:r>
          </w:p>
        </w:tc>
      </w:tr>
      <w:tr w:rsidR="00DC3A63" w:rsidRPr="00D433AA" w14:paraId="1D5D1B76" w14:textId="77777777">
        <w:trPr>
          <w:trHeight w:val="91"/>
        </w:trPr>
        <w:tc>
          <w:tcPr>
            <w:tcW w:w="3951" w:type="dxa"/>
          </w:tcPr>
          <w:p w14:paraId="6F589600"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347F7EA7" w14:textId="61993DE7" w:rsidR="00DC3A63" w:rsidRPr="00D433AA" w:rsidRDefault="000F645E" w:rsidP="000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260F0E">
              <w:rPr>
                <w:rFonts w:ascii="Times New Roman" w:hAnsi="Times New Roman" w:cs="Times New Roman"/>
                <w:b/>
                <w:bCs/>
                <w:sz w:val="22"/>
                <w:szCs w:val="22"/>
              </w:rPr>
              <w:t>815,528</w:t>
            </w:r>
          </w:p>
        </w:tc>
        <w:tc>
          <w:tcPr>
            <w:tcW w:w="270" w:type="dxa"/>
          </w:tcPr>
          <w:p w14:paraId="1A2AA1D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09062EA" w14:textId="6190D7A5"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6E2F9DB8"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C29FA5" w14:textId="74AB67DB" w:rsidR="00DC3A63" w:rsidRPr="00D433AA" w:rsidRDefault="000F645E" w:rsidP="000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738A">
              <w:rPr>
                <w:rFonts w:ascii="Times New Roman" w:hAnsi="Times New Roman" w:cs="Times New Roman"/>
                <w:b/>
                <w:bCs/>
                <w:sz w:val="22"/>
                <w:szCs w:val="22"/>
              </w:rPr>
              <w:t>827,874</w:t>
            </w:r>
          </w:p>
        </w:tc>
        <w:tc>
          <w:tcPr>
            <w:tcW w:w="270" w:type="dxa"/>
          </w:tcPr>
          <w:p w14:paraId="4C7343E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7D00A8EA" w14:textId="3789C4B2"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745,127</w:t>
            </w:r>
          </w:p>
        </w:tc>
      </w:tr>
      <w:tr w:rsidR="00DC3A63" w:rsidRPr="00D433AA" w14:paraId="1B7C901B" w14:textId="77777777">
        <w:trPr>
          <w:trHeight w:val="34"/>
        </w:trPr>
        <w:tc>
          <w:tcPr>
            <w:tcW w:w="3951" w:type="dxa"/>
          </w:tcPr>
          <w:p w14:paraId="17F33A7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69177EDC"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456AB9A1"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2A602B0F"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4660A28F"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4492610"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545ECB0"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6695CA3E"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DC3A63" w:rsidRPr="00D433AA" w14:paraId="06B3B522" w14:textId="77777777">
        <w:tc>
          <w:tcPr>
            <w:tcW w:w="3951" w:type="dxa"/>
          </w:tcPr>
          <w:p w14:paraId="14B11EA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69F17AA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FFC3DC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3ADAC998"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76749F03"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73052B4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85A1FEE"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2487BEE9"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DC3A63" w:rsidRPr="00D433AA" w14:paraId="0204DE79" w14:textId="77777777" w:rsidTr="001B3941">
        <w:tc>
          <w:tcPr>
            <w:tcW w:w="3951" w:type="dxa"/>
          </w:tcPr>
          <w:p w14:paraId="37388D94"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0F9C3166" w14:textId="439FB3FE" w:rsidR="00DC3A63" w:rsidRPr="00A01067" w:rsidRDefault="00A01067" w:rsidP="00A0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A01067">
              <w:rPr>
                <w:rFonts w:ascii="Times New Roman" w:hAnsi="Times New Roman" w:cs="Times New Roman"/>
                <w:sz w:val="22"/>
                <w:szCs w:val="22"/>
              </w:rPr>
              <w:t>1,6</w:t>
            </w:r>
            <w:r w:rsidR="008D7DE4">
              <w:rPr>
                <w:rFonts w:ascii="Times New Roman" w:hAnsi="Times New Roman" w:cs="Times New Roman"/>
                <w:sz w:val="22"/>
                <w:szCs w:val="22"/>
              </w:rPr>
              <w:t>71</w:t>
            </w:r>
          </w:p>
        </w:tc>
        <w:tc>
          <w:tcPr>
            <w:tcW w:w="270" w:type="dxa"/>
          </w:tcPr>
          <w:p w14:paraId="761FC63B"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C04BDC5" w14:textId="0CADB5AD"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A6B4F">
              <w:rPr>
                <w:rFonts w:ascii="Times New Roman" w:hAnsi="Times New Roman" w:cs="Times New Roman"/>
                <w:sz w:val="22"/>
                <w:szCs w:val="22"/>
              </w:rPr>
              <w:t>1,548</w:t>
            </w:r>
          </w:p>
        </w:tc>
        <w:tc>
          <w:tcPr>
            <w:tcW w:w="270" w:type="dxa"/>
          </w:tcPr>
          <w:p w14:paraId="1CF0FD9E"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643E6213" w14:textId="710867CA" w:rsidR="00DC3A63" w:rsidRPr="00D433AA" w:rsidRDefault="001B3941" w:rsidP="001B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1B3941">
              <w:rPr>
                <w:rFonts w:ascii="Times New Roman" w:hAnsi="Times New Roman" w:cs="Times New Roman"/>
                <w:sz w:val="22"/>
                <w:szCs w:val="22"/>
              </w:rPr>
              <w:t>1,418</w:t>
            </w:r>
          </w:p>
        </w:tc>
        <w:tc>
          <w:tcPr>
            <w:tcW w:w="270" w:type="dxa"/>
          </w:tcPr>
          <w:p w14:paraId="48455E4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283E886F" w14:textId="3B4BA9B8"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A6B4F">
              <w:rPr>
                <w:rFonts w:ascii="Times New Roman" w:hAnsi="Times New Roman" w:cs="Times New Roman"/>
                <w:sz w:val="22"/>
                <w:szCs w:val="22"/>
              </w:rPr>
              <w:t>1,242</w:t>
            </w:r>
          </w:p>
        </w:tc>
      </w:tr>
      <w:tr w:rsidR="00DC3A63" w:rsidRPr="00D433AA" w14:paraId="4DEA689F" w14:textId="77777777" w:rsidTr="001B3941">
        <w:tc>
          <w:tcPr>
            <w:tcW w:w="3951" w:type="dxa"/>
          </w:tcPr>
          <w:p w14:paraId="0FD77AC3"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588D4429" w14:textId="1E67C5C2" w:rsidR="00DC3A63" w:rsidRPr="00E60928" w:rsidRDefault="00A01067" w:rsidP="00A0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A01067">
              <w:rPr>
                <w:rFonts w:ascii="Times New Roman" w:hAnsi="Times New Roman" w:cs="Times New Roman"/>
                <w:b/>
                <w:bCs/>
                <w:sz w:val="22"/>
                <w:szCs w:val="22"/>
              </w:rPr>
              <w:t>1,6</w:t>
            </w:r>
            <w:r w:rsidR="008D7DE4">
              <w:rPr>
                <w:rFonts w:ascii="Times New Roman" w:hAnsi="Times New Roman" w:cs="Times New Roman"/>
                <w:b/>
                <w:bCs/>
                <w:sz w:val="22"/>
                <w:szCs w:val="22"/>
              </w:rPr>
              <w:t>71</w:t>
            </w:r>
          </w:p>
        </w:tc>
        <w:tc>
          <w:tcPr>
            <w:tcW w:w="270" w:type="dxa"/>
          </w:tcPr>
          <w:p w14:paraId="3E7CC803"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5412033D" w14:textId="7F1F746D"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5213276E"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43DC92DC" w14:textId="6A82A6C4" w:rsidR="00DC3A63" w:rsidRPr="00E60928" w:rsidRDefault="001B3941" w:rsidP="001B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1B3941">
              <w:rPr>
                <w:rFonts w:ascii="Times New Roman" w:hAnsi="Times New Roman" w:cs="Times New Roman"/>
                <w:b/>
                <w:bCs/>
                <w:sz w:val="22"/>
                <w:szCs w:val="22"/>
              </w:rPr>
              <w:t>1,418</w:t>
            </w:r>
          </w:p>
        </w:tc>
        <w:tc>
          <w:tcPr>
            <w:tcW w:w="270" w:type="dxa"/>
          </w:tcPr>
          <w:p w14:paraId="7FFACAF9"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5349B67B" w14:textId="60BAD581"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1,242</w:t>
            </w:r>
          </w:p>
        </w:tc>
      </w:tr>
      <w:tr w:rsidR="00DC3A63" w:rsidRPr="00D433AA" w14:paraId="74BE516B" w14:textId="77777777">
        <w:tc>
          <w:tcPr>
            <w:tcW w:w="3951" w:type="dxa"/>
          </w:tcPr>
          <w:p w14:paraId="34BC70BB" w14:textId="77777777" w:rsidR="00DC3A63" w:rsidRPr="00D433AA" w:rsidRDefault="00DC3A63" w:rsidP="00DC3A63">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3C3D8F06" w14:textId="498F35E6" w:rsidR="00DC3A63" w:rsidRPr="00D433AA" w:rsidRDefault="002A2466"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A4B1E6"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69497A6D" w14:textId="74C27DD8"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6A6B4F">
              <w:rPr>
                <w:rFonts w:ascii="Times New Roman" w:hAnsi="Times New Roman" w:cs="Times New Roman"/>
                <w:sz w:val="22"/>
                <w:szCs w:val="22"/>
              </w:rPr>
              <w:t>-</w:t>
            </w:r>
          </w:p>
        </w:tc>
        <w:tc>
          <w:tcPr>
            <w:tcW w:w="270" w:type="dxa"/>
          </w:tcPr>
          <w:p w14:paraId="42EA9871"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3CE6EFA8" w14:textId="16139398" w:rsidR="00DC3A63" w:rsidRPr="00D433AA" w:rsidRDefault="002A2466"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284DA40"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DB5710A" w14:textId="7A9D91A6"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6A6B4F">
              <w:rPr>
                <w:rFonts w:ascii="Times New Roman" w:hAnsi="Times New Roman" w:cs="Times New Roman"/>
                <w:sz w:val="22"/>
                <w:szCs w:val="22"/>
              </w:rPr>
              <w:t>-</w:t>
            </w:r>
          </w:p>
        </w:tc>
      </w:tr>
      <w:tr w:rsidR="00DC3A63" w:rsidRPr="00D433AA" w14:paraId="4A05581A" w14:textId="77777777">
        <w:tc>
          <w:tcPr>
            <w:tcW w:w="3951" w:type="dxa"/>
          </w:tcPr>
          <w:p w14:paraId="44465CF9"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5A6993E6" w14:textId="57F625F1" w:rsidR="00DC3A63" w:rsidRPr="00D433AA" w:rsidRDefault="00926F3C" w:rsidP="0092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A01067">
              <w:rPr>
                <w:rFonts w:ascii="Times New Roman" w:hAnsi="Times New Roman" w:cs="Times New Roman"/>
                <w:b/>
                <w:bCs/>
                <w:sz w:val="22"/>
                <w:szCs w:val="22"/>
              </w:rPr>
              <w:t>1,6</w:t>
            </w:r>
            <w:r w:rsidR="008D7DE4">
              <w:rPr>
                <w:rFonts w:ascii="Times New Roman" w:hAnsi="Times New Roman" w:cs="Times New Roman"/>
                <w:b/>
                <w:bCs/>
                <w:sz w:val="22"/>
                <w:szCs w:val="22"/>
              </w:rPr>
              <w:t>71</w:t>
            </w:r>
          </w:p>
        </w:tc>
        <w:tc>
          <w:tcPr>
            <w:tcW w:w="270" w:type="dxa"/>
          </w:tcPr>
          <w:p w14:paraId="1F5BB76C"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1C986E0C" w14:textId="6462B83C"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1EC28499"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65AAF0" w14:textId="1484BD12" w:rsidR="00DC3A63" w:rsidRPr="00D433AA" w:rsidRDefault="00926F3C" w:rsidP="0092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cs/>
              </w:rPr>
            </w:pPr>
            <w:r w:rsidRPr="001B3941">
              <w:rPr>
                <w:rFonts w:ascii="Times New Roman" w:hAnsi="Times New Roman" w:cs="Times New Roman"/>
                <w:b/>
                <w:bCs/>
                <w:sz w:val="22"/>
                <w:szCs w:val="22"/>
              </w:rPr>
              <w:t>1,418</w:t>
            </w:r>
          </w:p>
        </w:tc>
        <w:tc>
          <w:tcPr>
            <w:tcW w:w="270" w:type="dxa"/>
          </w:tcPr>
          <w:p w14:paraId="025B8C5D" w14:textId="77777777"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D2470BA" w14:textId="09E97AB4" w:rsidR="00DC3A63" w:rsidRPr="00D433AA" w:rsidRDefault="00DC3A63" w:rsidP="00DC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1,242</w:t>
            </w:r>
          </w:p>
        </w:tc>
      </w:tr>
    </w:tbl>
    <w:p w14:paraId="330FBDDC" w14:textId="77777777" w:rsidR="00C23017" w:rsidRPr="00082C78" w:rsidRDefault="00C23017" w:rsidP="00C23017">
      <w:pPr>
        <w:rPr>
          <w:rFonts w:ascii="Times New Roman" w:hAnsi="Times New Roman" w:cs="Times New Roman"/>
          <w:sz w:val="22"/>
          <w:szCs w:val="22"/>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E71794" w:rsidRPr="00D433AA" w14:paraId="318B9388" w14:textId="77777777">
        <w:trPr>
          <w:cantSplit/>
          <w:tblHeader/>
        </w:trPr>
        <w:tc>
          <w:tcPr>
            <w:tcW w:w="2970" w:type="dxa"/>
            <w:vAlign w:val="bottom"/>
          </w:tcPr>
          <w:p w14:paraId="39D88B23" w14:textId="77777777" w:rsidR="00E71794" w:rsidRPr="00106C33" w:rsidRDefault="00E71794">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t>Short-term loans to</w:t>
            </w:r>
          </w:p>
        </w:tc>
        <w:tc>
          <w:tcPr>
            <w:tcW w:w="2160" w:type="dxa"/>
            <w:gridSpan w:val="3"/>
            <w:vAlign w:val="bottom"/>
          </w:tcPr>
          <w:p w14:paraId="435E80B3" w14:textId="77777777" w:rsidR="00E71794" w:rsidRPr="00D433AA" w:rsidRDefault="00E71794">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1B7C3BB4" w14:textId="77777777" w:rsidR="00E71794" w:rsidRPr="00D433AA" w:rsidRDefault="00E71794">
            <w:pPr>
              <w:pStyle w:val="acctmergecolhdg"/>
              <w:spacing w:line="240" w:lineRule="auto"/>
              <w:ind w:left="-83" w:right="-79" w:firstLine="4"/>
              <w:rPr>
                <w:b w:val="0"/>
                <w:bCs/>
                <w:szCs w:val="22"/>
              </w:rPr>
            </w:pPr>
          </w:p>
        </w:tc>
        <w:tc>
          <w:tcPr>
            <w:tcW w:w="4413" w:type="dxa"/>
            <w:gridSpan w:val="7"/>
            <w:vAlign w:val="bottom"/>
          </w:tcPr>
          <w:p w14:paraId="080B38B8" w14:textId="77777777" w:rsidR="00E71794" w:rsidRPr="00D433AA" w:rsidRDefault="00E71794">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0B6E60" w:rsidRPr="00D433AA" w14:paraId="53C7E3DE" w14:textId="77777777">
        <w:trPr>
          <w:cantSplit/>
          <w:tblHeader/>
        </w:trPr>
        <w:tc>
          <w:tcPr>
            <w:tcW w:w="2970" w:type="dxa"/>
            <w:shd w:val="clear" w:color="auto" w:fill="auto"/>
            <w:vAlign w:val="bottom"/>
          </w:tcPr>
          <w:p w14:paraId="52A79415" w14:textId="77777777" w:rsidR="000B6E60" w:rsidRPr="00D433AA" w:rsidRDefault="000B6E60" w:rsidP="000B6E60">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01E8D501" w14:textId="765EA38D" w:rsidR="000B6E60" w:rsidRPr="00D433AA" w:rsidRDefault="000B6E60" w:rsidP="000B6E60">
            <w:pPr>
              <w:pStyle w:val="acctmergecolhdg"/>
              <w:spacing w:line="240" w:lineRule="auto"/>
              <w:ind w:left="-83" w:right="-79" w:firstLine="4"/>
              <w:rPr>
                <w:b w:val="0"/>
                <w:bCs/>
                <w:szCs w:val="22"/>
              </w:rPr>
            </w:pPr>
            <w:r w:rsidRPr="00D433AA">
              <w:rPr>
                <w:b w:val="0"/>
                <w:bCs/>
                <w:szCs w:val="22"/>
              </w:rPr>
              <w:t>31 December 20</w:t>
            </w:r>
            <w:r>
              <w:rPr>
                <w:b w:val="0"/>
                <w:bCs/>
                <w:szCs w:val="22"/>
              </w:rPr>
              <w:t>2</w:t>
            </w:r>
            <w:r w:rsidR="008B2920">
              <w:rPr>
                <w:b w:val="0"/>
                <w:bCs/>
                <w:szCs w:val="22"/>
              </w:rPr>
              <w:t>3</w:t>
            </w:r>
          </w:p>
        </w:tc>
        <w:tc>
          <w:tcPr>
            <w:tcW w:w="180" w:type="dxa"/>
            <w:vAlign w:val="bottom"/>
          </w:tcPr>
          <w:p w14:paraId="5C404600" w14:textId="77777777" w:rsidR="000B6E60" w:rsidRPr="00D433AA" w:rsidRDefault="000B6E60" w:rsidP="000B6E60">
            <w:pPr>
              <w:pStyle w:val="acctmergecolhdg"/>
              <w:spacing w:line="240" w:lineRule="auto"/>
              <w:ind w:left="-83" w:right="-79" w:firstLine="4"/>
              <w:rPr>
                <w:b w:val="0"/>
                <w:bCs/>
                <w:szCs w:val="22"/>
              </w:rPr>
            </w:pPr>
          </w:p>
        </w:tc>
        <w:tc>
          <w:tcPr>
            <w:tcW w:w="990" w:type="dxa"/>
            <w:vAlign w:val="bottom"/>
          </w:tcPr>
          <w:p w14:paraId="6C5968C6" w14:textId="77777777" w:rsidR="008B2920" w:rsidRDefault="008B2920" w:rsidP="008B2920">
            <w:pPr>
              <w:pStyle w:val="acctmergecolhdg"/>
              <w:spacing w:line="240" w:lineRule="auto"/>
              <w:ind w:left="-83" w:right="-79" w:firstLine="4"/>
              <w:rPr>
                <w:b w:val="0"/>
                <w:bCs/>
                <w:szCs w:val="22"/>
              </w:rPr>
            </w:pPr>
            <w:r w:rsidRPr="00D433AA">
              <w:rPr>
                <w:b w:val="0"/>
                <w:bCs/>
                <w:szCs w:val="22"/>
              </w:rPr>
              <w:t>31</w:t>
            </w:r>
            <w:r>
              <w:rPr>
                <w:b w:val="0"/>
                <w:bCs/>
                <w:szCs w:val="22"/>
              </w:rPr>
              <w:t xml:space="preserve"> </w:t>
            </w:r>
          </w:p>
          <w:p w14:paraId="28CA6883" w14:textId="337FCD5E" w:rsidR="000B6E60" w:rsidRPr="00D433AA" w:rsidRDefault="008B2920" w:rsidP="008B2920">
            <w:pPr>
              <w:pStyle w:val="acctmergecolhdg"/>
              <w:spacing w:line="240" w:lineRule="auto"/>
              <w:ind w:left="-83" w:right="-79" w:firstLine="4"/>
              <w:rPr>
                <w:b w:val="0"/>
                <w:bCs/>
                <w:szCs w:val="22"/>
              </w:rPr>
            </w:pPr>
            <w:r>
              <w:rPr>
                <w:b w:val="0"/>
                <w:bCs/>
                <w:szCs w:val="22"/>
              </w:rPr>
              <w:t>March</w:t>
            </w:r>
            <w:r w:rsidRPr="00D433AA">
              <w:rPr>
                <w:b w:val="0"/>
                <w:bCs/>
                <w:szCs w:val="22"/>
              </w:rPr>
              <w:t xml:space="preserve"> 202</w:t>
            </w:r>
            <w:r>
              <w:rPr>
                <w:b w:val="0"/>
                <w:bCs/>
                <w:szCs w:val="22"/>
              </w:rPr>
              <w:t>4</w:t>
            </w:r>
          </w:p>
        </w:tc>
        <w:tc>
          <w:tcPr>
            <w:tcW w:w="178" w:type="dxa"/>
          </w:tcPr>
          <w:p w14:paraId="78183364" w14:textId="77777777" w:rsidR="000B6E60" w:rsidRPr="00D433AA" w:rsidRDefault="000B6E60" w:rsidP="000B6E60">
            <w:pPr>
              <w:pStyle w:val="acctmergecolhdg"/>
              <w:spacing w:line="240" w:lineRule="auto"/>
              <w:ind w:left="-83" w:right="-79" w:firstLine="4"/>
              <w:rPr>
                <w:b w:val="0"/>
                <w:bCs/>
                <w:szCs w:val="22"/>
              </w:rPr>
            </w:pPr>
          </w:p>
        </w:tc>
        <w:tc>
          <w:tcPr>
            <w:tcW w:w="992" w:type="dxa"/>
            <w:vAlign w:val="bottom"/>
          </w:tcPr>
          <w:p w14:paraId="5378804F" w14:textId="1050411A" w:rsidR="000B6E60" w:rsidRPr="00D433AA" w:rsidRDefault="000B6E60" w:rsidP="000B6E60">
            <w:pPr>
              <w:pStyle w:val="acctmergecolhdg"/>
              <w:spacing w:line="240" w:lineRule="auto"/>
              <w:ind w:left="-83" w:right="-79" w:firstLine="4"/>
              <w:rPr>
                <w:b w:val="0"/>
                <w:bCs/>
                <w:szCs w:val="22"/>
              </w:rPr>
            </w:pPr>
            <w:r w:rsidRPr="00D433AA">
              <w:rPr>
                <w:b w:val="0"/>
                <w:bCs/>
                <w:szCs w:val="22"/>
              </w:rPr>
              <w:t>31 December 20</w:t>
            </w:r>
            <w:r>
              <w:rPr>
                <w:b w:val="0"/>
                <w:bCs/>
                <w:szCs w:val="22"/>
              </w:rPr>
              <w:t>2</w:t>
            </w:r>
            <w:r w:rsidR="008B2920">
              <w:rPr>
                <w:b w:val="0"/>
                <w:bCs/>
                <w:szCs w:val="22"/>
              </w:rPr>
              <w:t>3</w:t>
            </w:r>
          </w:p>
        </w:tc>
        <w:tc>
          <w:tcPr>
            <w:tcW w:w="180" w:type="dxa"/>
            <w:vAlign w:val="bottom"/>
          </w:tcPr>
          <w:p w14:paraId="50DF2FA3" w14:textId="77777777" w:rsidR="000B6E60" w:rsidRPr="00D433AA" w:rsidRDefault="000B6E60" w:rsidP="000B6E60">
            <w:pPr>
              <w:pStyle w:val="acctmergecolhdg"/>
              <w:spacing w:line="240" w:lineRule="auto"/>
              <w:ind w:left="-83" w:right="-79" w:firstLine="4"/>
              <w:rPr>
                <w:b w:val="0"/>
                <w:bCs/>
                <w:szCs w:val="22"/>
              </w:rPr>
            </w:pPr>
          </w:p>
        </w:tc>
        <w:tc>
          <w:tcPr>
            <w:tcW w:w="864" w:type="dxa"/>
            <w:vAlign w:val="bottom"/>
          </w:tcPr>
          <w:p w14:paraId="1D33715C" w14:textId="77777777" w:rsidR="000B6E60" w:rsidRPr="00D433AA" w:rsidRDefault="000B6E60" w:rsidP="000B6E60">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59909489" w14:textId="77777777" w:rsidR="000B6E60" w:rsidRPr="00D433AA" w:rsidRDefault="000B6E60" w:rsidP="000B6E60">
            <w:pPr>
              <w:pStyle w:val="acctmergecolhdg"/>
              <w:spacing w:line="240" w:lineRule="auto"/>
              <w:ind w:left="-83" w:right="-79" w:firstLine="4"/>
              <w:rPr>
                <w:b w:val="0"/>
                <w:bCs/>
                <w:szCs w:val="22"/>
              </w:rPr>
            </w:pPr>
          </w:p>
        </w:tc>
        <w:tc>
          <w:tcPr>
            <w:tcW w:w="861" w:type="dxa"/>
            <w:vAlign w:val="bottom"/>
          </w:tcPr>
          <w:p w14:paraId="1A9F3BDD" w14:textId="77777777" w:rsidR="000B6E60" w:rsidRPr="00D433AA" w:rsidRDefault="000B6E60" w:rsidP="000B6E60">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69C85CEF" w14:textId="77777777" w:rsidR="000B6E60" w:rsidRPr="00D433AA" w:rsidRDefault="000B6E60" w:rsidP="000B6E60">
            <w:pPr>
              <w:pStyle w:val="acctmergecolhdg"/>
              <w:spacing w:line="240" w:lineRule="auto"/>
              <w:ind w:left="-83" w:right="-79" w:firstLine="4"/>
              <w:rPr>
                <w:b w:val="0"/>
                <w:bCs/>
                <w:szCs w:val="22"/>
              </w:rPr>
            </w:pPr>
          </w:p>
        </w:tc>
        <w:tc>
          <w:tcPr>
            <w:tcW w:w="1154" w:type="dxa"/>
            <w:vAlign w:val="bottom"/>
          </w:tcPr>
          <w:p w14:paraId="3F95241D" w14:textId="77777777" w:rsidR="00AA7631" w:rsidRDefault="00AA7631" w:rsidP="00AA7631">
            <w:pPr>
              <w:pStyle w:val="acctmergecolhdg"/>
              <w:spacing w:line="240" w:lineRule="auto"/>
              <w:ind w:left="-83" w:right="-79" w:firstLine="4"/>
              <w:rPr>
                <w:b w:val="0"/>
                <w:bCs/>
                <w:szCs w:val="22"/>
              </w:rPr>
            </w:pPr>
            <w:r w:rsidRPr="00D433AA">
              <w:rPr>
                <w:b w:val="0"/>
                <w:bCs/>
                <w:szCs w:val="22"/>
              </w:rPr>
              <w:t>31</w:t>
            </w:r>
            <w:r>
              <w:rPr>
                <w:b w:val="0"/>
                <w:bCs/>
                <w:szCs w:val="22"/>
              </w:rPr>
              <w:t xml:space="preserve"> </w:t>
            </w:r>
          </w:p>
          <w:p w14:paraId="46A219E3" w14:textId="7C987B01" w:rsidR="000B6E60" w:rsidRPr="00D433AA" w:rsidRDefault="00AA7631" w:rsidP="00AA7631">
            <w:pPr>
              <w:pStyle w:val="acctmergecolhdg"/>
              <w:spacing w:line="240" w:lineRule="auto"/>
              <w:ind w:left="-83" w:right="-79" w:firstLine="4"/>
              <w:rPr>
                <w:b w:val="0"/>
                <w:bCs/>
                <w:szCs w:val="22"/>
              </w:rPr>
            </w:pPr>
            <w:r>
              <w:rPr>
                <w:b w:val="0"/>
                <w:bCs/>
                <w:szCs w:val="22"/>
              </w:rPr>
              <w:t xml:space="preserve">March  </w:t>
            </w:r>
            <w:r w:rsidRPr="00D433AA">
              <w:rPr>
                <w:b w:val="0"/>
                <w:bCs/>
                <w:szCs w:val="22"/>
              </w:rPr>
              <w:t xml:space="preserve"> 202</w:t>
            </w:r>
            <w:r>
              <w:rPr>
                <w:b w:val="0"/>
                <w:bCs/>
                <w:szCs w:val="22"/>
              </w:rPr>
              <w:t>4</w:t>
            </w:r>
          </w:p>
        </w:tc>
      </w:tr>
      <w:tr w:rsidR="000B6E60" w:rsidRPr="00D433AA" w14:paraId="2EDFA57D" w14:textId="77777777">
        <w:trPr>
          <w:cantSplit/>
          <w:tblHeader/>
        </w:trPr>
        <w:tc>
          <w:tcPr>
            <w:tcW w:w="2970" w:type="dxa"/>
            <w:vAlign w:val="bottom"/>
          </w:tcPr>
          <w:p w14:paraId="367DA3A6" w14:textId="77777777" w:rsidR="000B6E60" w:rsidRPr="00D433AA" w:rsidRDefault="000B6E60" w:rsidP="000B6E60">
            <w:pPr>
              <w:pStyle w:val="acctfourfigures"/>
              <w:tabs>
                <w:tab w:val="clear" w:pos="765"/>
              </w:tabs>
              <w:spacing w:line="240" w:lineRule="auto"/>
              <w:rPr>
                <w:b/>
                <w:bCs/>
                <w:i/>
                <w:iCs/>
                <w:szCs w:val="22"/>
              </w:rPr>
            </w:pPr>
          </w:p>
        </w:tc>
        <w:tc>
          <w:tcPr>
            <w:tcW w:w="2160" w:type="dxa"/>
            <w:gridSpan w:val="3"/>
            <w:vAlign w:val="bottom"/>
          </w:tcPr>
          <w:p w14:paraId="0CFBF5A5" w14:textId="77777777" w:rsidR="000B6E60" w:rsidRPr="00D433AA" w:rsidRDefault="000B6E60" w:rsidP="000B6E60">
            <w:pPr>
              <w:pStyle w:val="acctmergecolhdg"/>
              <w:spacing w:line="240" w:lineRule="auto"/>
              <w:ind w:left="-83" w:firstLine="4"/>
              <w:rPr>
                <w:b w:val="0"/>
                <w:bCs/>
                <w:i/>
                <w:iCs/>
                <w:szCs w:val="22"/>
              </w:rPr>
            </w:pPr>
            <w:r w:rsidRPr="00D433AA">
              <w:rPr>
                <w:b w:val="0"/>
                <w:bCs/>
                <w:i/>
                <w:iCs/>
                <w:szCs w:val="22"/>
              </w:rPr>
              <w:t>(% per annum)</w:t>
            </w:r>
          </w:p>
        </w:tc>
        <w:tc>
          <w:tcPr>
            <w:tcW w:w="178" w:type="dxa"/>
          </w:tcPr>
          <w:p w14:paraId="390B625B" w14:textId="77777777" w:rsidR="000B6E60" w:rsidRPr="00D433AA" w:rsidRDefault="000B6E60" w:rsidP="000B6E60">
            <w:pPr>
              <w:pStyle w:val="acctmergecolhdg"/>
              <w:spacing w:line="240" w:lineRule="auto"/>
              <w:ind w:left="-83" w:right="-79" w:firstLine="4"/>
              <w:rPr>
                <w:b w:val="0"/>
                <w:bCs/>
                <w:i/>
                <w:iCs/>
                <w:szCs w:val="22"/>
              </w:rPr>
            </w:pPr>
          </w:p>
        </w:tc>
        <w:tc>
          <w:tcPr>
            <w:tcW w:w="4413" w:type="dxa"/>
            <w:gridSpan w:val="7"/>
            <w:vAlign w:val="bottom"/>
          </w:tcPr>
          <w:p w14:paraId="04C9055E" w14:textId="77777777" w:rsidR="000B6E60" w:rsidRPr="00D433AA" w:rsidRDefault="000B6E60" w:rsidP="000B6E60">
            <w:pPr>
              <w:pStyle w:val="acctmergecolhdg"/>
              <w:spacing w:line="240" w:lineRule="auto"/>
              <w:ind w:left="-83" w:firstLine="4"/>
              <w:rPr>
                <w:b w:val="0"/>
                <w:bCs/>
                <w:i/>
                <w:iCs/>
                <w:szCs w:val="22"/>
              </w:rPr>
            </w:pPr>
            <w:r w:rsidRPr="00D433AA">
              <w:rPr>
                <w:b w:val="0"/>
                <w:bCs/>
                <w:i/>
                <w:iCs/>
                <w:szCs w:val="22"/>
              </w:rPr>
              <w:t>(in thousand Baht)</w:t>
            </w:r>
          </w:p>
        </w:tc>
      </w:tr>
      <w:tr w:rsidR="000B6E60" w:rsidRPr="00D433AA" w14:paraId="71487C66" w14:textId="77777777">
        <w:trPr>
          <w:cantSplit/>
        </w:trPr>
        <w:tc>
          <w:tcPr>
            <w:tcW w:w="2970" w:type="dxa"/>
          </w:tcPr>
          <w:p w14:paraId="54DC8B0B" w14:textId="77777777" w:rsidR="000B6E60" w:rsidRPr="00D433AA" w:rsidRDefault="000B6E60" w:rsidP="000B6E60">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2BCF0EA6" w14:textId="77777777" w:rsidR="000B6E60" w:rsidRPr="00BC288E" w:rsidRDefault="000B6E60" w:rsidP="000B6E60">
            <w:pPr>
              <w:pStyle w:val="acctfourfigures"/>
              <w:tabs>
                <w:tab w:val="clear" w:pos="765"/>
                <w:tab w:val="decimal" w:pos="461"/>
              </w:tabs>
              <w:spacing w:line="240" w:lineRule="auto"/>
              <w:ind w:left="-79" w:right="-72"/>
              <w:rPr>
                <w:szCs w:val="22"/>
              </w:rPr>
            </w:pPr>
            <w:r w:rsidRPr="00BC288E">
              <w:rPr>
                <w:szCs w:val="22"/>
              </w:rPr>
              <w:t>-</w:t>
            </w:r>
          </w:p>
        </w:tc>
        <w:tc>
          <w:tcPr>
            <w:tcW w:w="180" w:type="dxa"/>
          </w:tcPr>
          <w:p w14:paraId="4171AE20" w14:textId="77777777" w:rsidR="000B6E60" w:rsidRPr="00D433AA" w:rsidRDefault="000B6E60" w:rsidP="000B6E60">
            <w:pPr>
              <w:pStyle w:val="acctfourfigures"/>
              <w:tabs>
                <w:tab w:val="clear" w:pos="765"/>
                <w:tab w:val="decimal" w:pos="731"/>
              </w:tabs>
              <w:spacing w:line="240" w:lineRule="auto"/>
              <w:ind w:left="-83" w:right="11" w:firstLine="4"/>
              <w:jc w:val="center"/>
              <w:rPr>
                <w:szCs w:val="22"/>
              </w:rPr>
            </w:pPr>
          </w:p>
        </w:tc>
        <w:tc>
          <w:tcPr>
            <w:tcW w:w="990" w:type="dxa"/>
          </w:tcPr>
          <w:p w14:paraId="4131E7D4" w14:textId="04986919" w:rsidR="000B6E60" w:rsidRPr="00D433AA" w:rsidRDefault="00234ECF" w:rsidP="000B6E60">
            <w:pPr>
              <w:pStyle w:val="acctfourfigures"/>
              <w:tabs>
                <w:tab w:val="clear" w:pos="765"/>
                <w:tab w:val="decimal" w:pos="461"/>
              </w:tabs>
              <w:spacing w:line="240" w:lineRule="auto"/>
              <w:ind w:left="-79" w:right="-72"/>
              <w:rPr>
                <w:szCs w:val="22"/>
              </w:rPr>
            </w:pPr>
            <w:r w:rsidRPr="00BC288E">
              <w:rPr>
                <w:szCs w:val="22"/>
              </w:rPr>
              <w:t>-</w:t>
            </w:r>
          </w:p>
        </w:tc>
        <w:tc>
          <w:tcPr>
            <w:tcW w:w="178" w:type="dxa"/>
          </w:tcPr>
          <w:p w14:paraId="32978091" w14:textId="77777777" w:rsidR="000B6E60" w:rsidRPr="00D433AA" w:rsidRDefault="000B6E60" w:rsidP="000B6E60">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792BF844" w14:textId="77777777" w:rsidR="000B6E60" w:rsidRPr="00D433AA" w:rsidRDefault="000B6E60" w:rsidP="000B6E60">
            <w:pPr>
              <w:pStyle w:val="acctfourfigures"/>
              <w:tabs>
                <w:tab w:val="clear" w:pos="765"/>
                <w:tab w:val="decimal" w:pos="822"/>
              </w:tabs>
              <w:spacing w:line="240" w:lineRule="auto"/>
              <w:ind w:left="-79" w:right="-72"/>
              <w:rPr>
                <w:szCs w:val="22"/>
              </w:rPr>
            </w:pPr>
            <w:r w:rsidRPr="00D433AA">
              <w:rPr>
                <w:szCs w:val="22"/>
              </w:rPr>
              <w:t>5,590</w:t>
            </w:r>
          </w:p>
        </w:tc>
        <w:tc>
          <w:tcPr>
            <w:tcW w:w="180" w:type="dxa"/>
          </w:tcPr>
          <w:p w14:paraId="26E02E62" w14:textId="77777777" w:rsidR="000B6E60" w:rsidRPr="00D433AA" w:rsidRDefault="000B6E60" w:rsidP="000B6E60">
            <w:pPr>
              <w:pStyle w:val="acctfourfigures"/>
              <w:spacing w:line="240" w:lineRule="auto"/>
              <w:rPr>
                <w:szCs w:val="22"/>
              </w:rPr>
            </w:pPr>
          </w:p>
        </w:tc>
        <w:tc>
          <w:tcPr>
            <w:tcW w:w="864" w:type="dxa"/>
          </w:tcPr>
          <w:p w14:paraId="01602BD0" w14:textId="0C0BFB93" w:rsidR="000B6E60" w:rsidRPr="00D433AA" w:rsidRDefault="00234ECF" w:rsidP="000B6E60">
            <w:pPr>
              <w:pStyle w:val="acctfourfigures"/>
              <w:tabs>
                <w:tab w:val="clear" w:pos="765"/>
                <w:tab w:val="decimal" w:pos="461"/>
              </w:tabs>
              <w:spacing w:line="240" w:lineRule="auto"/>
              <w:ind w:left="-79" w:right="-72"/>
              <w:rPr>
                <w:szCs w:val="22"/>
              </w:rPr>
            </w:pPr>
            <w:r w:rsidRPr="00BC288E">
              <w:rPr>
                <w:szCs w:val="22"/>
              </w:rPr>
              <w:t>-</w:t>
            </w:r>
          </w:p>
        </w:tc>
        <w:tc>
          <w:tcPr>
            <w:tcW w:w="183" w:type="dxa"/>
          </w:tcPr>
          <w:p w14:paraId="617D859B" w14:textId="77777777" w:rsidR="000B6E60" w:rsidRPr="00D433AA" w:rsidRDefault="000B6E60" w:rsidP="000B6E60">
            <w:pPr>
              <w:pStyle w:val="acctfourfigures"/>
              <w:spacing w:line="240" w:lineRule="auto"/>
              <w:rPr>
                <w:szCs w:val="22"/>
              </w:rPr>
            </w:pPr>
          </w:p>
        </w:tc>
        <w:tc>
          <w:tcPr>
            <w:tcW w:w="861" w:type="dxa"/>
          </w:tcPr>
          <w:p w14:paraId="277B6A3F" w14:textId="06938187" w:rsidR="000B6E60" w:rsidRPr="00D433AA" w:rsidRDefault="00234ECF" w:rsidP="000B6E60">
            <w:pPr>
              <w:pStyle w:val="acctfourfigures"/>
              <w:tabs>
                <w:tab w:val="clear" w:pos="765"/>
                <w:tab w:val="decimal" w:pos="461"/>
              </w:tabs>
              <w:spacing w:line="240" w:lineRule="auto"/>
              <w:ind w:left="-79" w:right="-72"/>
              <w:rPr>
                <w:szCs w:val="22"/>
              </w:rPr>
            </w:pPr>
            <w:r w:rsidRPr="00BC288E">
              <w:rPr>
                <w:szCs w:val="22"/>
              </w:rPr>
              <w:t>-</w:t>
            </w:r>
          </w:p>
        </w:tc>
        <w:tc>
          <w:tcPr>
            <w:tcW w:w="179" w:type="dxa"/>
          </w:tcPr>
          <w:p w14:paraId="44A7B725" w14:textId="77777777" w:rsidR="000B6E60" w:rsidRPr="00D433AA" w:rsidRDefault="000B6E60" w:rsidP="000B6E60">
            <w:pPr>
              <w:pStyle w:val="acctfourfigures"/>
              <w:spacing w:line="240" w:lineRule="auto"/>
              <w:rPr>
                <w:szCs w:val="22"/>
              </w:rPr>
            </w:pPr>
          </w:p>
        </w:tc>
        <w:tc>
          <w:tcPr>
            <w:tcW w:w="1154" w:type="dxa"/>
            <w:tcBorders>
              <w:bottom w:val="single" w:sz="4" w:space="0" w:color="auto"/>
            </w:tcBorders>
          </w:tcPr>
          <w:p w14:paraId="7129F27C" w14:textId="0F0F51BA" w:rsidR="000B6E60" w:rsidRPr="00D433AA" w:rsidRDefault="00234ECF" w:rsidP="000B6E60">
            <w:pPr>
              <w:pStyle w:val="acctfourfigures"/>
              <w:tabs>
                <w:tab w:val="clear" w:pos="765"/>
                <w:tab w:val="decimal" w:pos="821"/>
              </w:tabs>
              <w:spacing w:line="240" w:lineRule="auto"/>
              <w:ind w:right="11"/>
              <w:rPr>
                <w:szCs w:val="22"/>
              </w:rPr>
            </w:pPr>
            <w:r w:rsidRPr="00D433AA">
              <w:rPr>
                <w:szCs w:val="22"/>
              </w:rPr>
              <w:t>5,590</w:t>
            </w:r>
          </w:p>
        </w:tc>
      </w:tr>
      <w:tr w:rsidR="000B6E60" w:rsidRPr="00D433AA" w14:paraId="4A666443" w14:textId="77777777">
        <w:trPr>
          <w:cantSplit/>
        </w:trPr>
        <w:tc>
          <w:tcPr>
            <w:tcW w:w="2970" w:type="dxa"/>
          </w:tcPr>
          <w:p w14:paraId="04D950EA" w14:textId="77777777" w:rsidR="000B6E60" w:rsidRPr="00D433AA" w:rsidRDefault="000B6E60" w:rsidP="000B6E60">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001DE3A"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180" w:type="dxa"/>
          </w:tcPr>
          <w:p w14:paraId="02B719E9"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990" w:type="dxa"/>
          </w:tcPr>
          <w:p w14:paraId="4569B405"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178" w:type="dxa"/>
          </w:tcPr>
          <w:p w14:paraId="032BFC63" w14:textId="77777777" w:rsidR="000B6E60" w:rsidRPr="00D433AA" w:rsidRDefault="000B6E60" w:rsidP="000B6E60">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497E20E8" w14:textId="77777777" w:rsidR="000B6E60" w:rsidRPr="00D433AA" w:rsidRDefault="000B6E60" w:rsidP="000B6E60">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14:paraId="06C12DF1" w14:textId="77777777" w:rsidR="000B6E60" w:rsidRPr="00D433AA" w:rsidRDefault="000B6E60" w:rsidP="000B6E60">
            <w:pPr>
              <w:pStyle w:val="acctfourfigures"/>
              <w:spacing w:line="240" w:lineRule="auto"/>
              <w:rPr>
                <w:b/>
                <w:bCs/>
                <w:szCs w:val="22"/>
              </w:rPr>
            </w:pPr>
          </w:p>
        </w:tc>
        <w:tc>
          <w:tcPr>
            <w:tcW w:w="864" w:type="dxa"/>
          </w:tcPr>
          <w:p w14:paraId="3C0C2FDF" w14:textId="77777777" w:rsidR="000B6E60" w:rsidRPr="00D433AA" w:rsidRDefault="000B6E60" w:rsidP="000B6E60">
            <w:pPr>
              <w:pStyle w:val="acctfourfigures"/>
              <w:tabs>
                <w:tab w:val="clear" w:pos="765"/>
                <w:tab w:val="decimal" w:pos="911"/>
              </w:tabs>
              <w:spacing w:line="240" w:lineRule="auto"/>
              <w:ind w:right="11"/>
              <w:rPr>
                <w:b/>
                <w:bCs/>
                <w:szCs w:val="22"/>
              </w:rPr>
            </w:pPr>
          </w:p>
        </w:tc>
        <w:tc>
          <w:tcPr>
            <w:tcW w:w="183" w:type="dxa"/>
          </w:tcPr>
          <w:p w14:paraId="3A955621" w14:textId="77777777" w:rsidR="000B6E60" w:rsidRPr="00D433AA" w:rsidRDefault="000B6E60" w:rsidP="000B6E60">
            <w:pPr>
              <w:pStyle w:val="acctfourfigures"/>
              <w:spacing w:line="240" w:lineRule="auto"/>
              <w:rPr>
                <w:b/>
                <w:bCs/>
                <w:szCs w:val="22"/>
              </w:rPr>
            </w:pPr>
          </w:p>
        </w:tc>
        <w:tc>
          <w:tcPr>
            <w:tcW w:w="861" w:type="dxa"/>
          </w:tcPr>
          <w:p w14:paraId="0E15FAD8" w14:textId="77777777" w:rsidR="000B6E60" w:rsidRPr="00D433AA" w:rsidRDefault="000B6E60" w:rsidP="000B6E60">
            <w:pPr>
              <w:pStyle w:val="acctfourfigures"/>
              <w:tabs>
                <w:tab w:val="clear" w:pos="765"/>
                <w:tab w:val="decimal" w:pos="731"/>
              </w:tabs>
              <w:spacing w:line="240" w:lineRule="auto"/>
              <w:ind w:right="11"/>
              <w:rPr>
                <w:b/>
                <w:bCs/>
                <w:szCs w:val="22"/>
              </w:rPr>
            </w:pPr>
          </w:p>
        </w:tc>
        <w:tc>
          <w:tcPr>
            <w:tcW w:w="179" w:type="dxa"/>
          </w:tcPr>
          <w:p w14:paraId="7C44F58D" w14:textId="77777777" w:rsidR="000B6E60" w:rsidRPr="00D433AA" w:rsidRDefault="000B6E60" w:rsidP="000B6E60">
            <w:pPr>
              <w:pStyle w:val="acctfourfigures"/>
              <w:spacing w:line="240" w:lineRule="auto"/>
              <w:rPr>
                <w:b/>
                <w:bCs/>
                <w:szCs w:val="22"/>
              </w:rPr>
            </w:pPr>
          </w:p>
        </w:tc>
        <w:tc>
          <w:tcPr>
            <w:tcW w:w="1154" w:type="dxa"/>
            <w:tcBorders>
              <w:top w:val="single" w:sz="4" w:space="0" w:color="auto"/>
            </w:tcBorders>
          </w:tcPr>
          <w:p w14:paraId="7C8D0E31" w14:textId="59BF0AAF" w:rsidR="000B6E60" w:rsidRPr="00D433AA" w:rsidRDefault="00234ECF" w:rsidP="000B6E60">
            <w:pPr>
              <w:pStyle w:val="acctfourfigures"/>
              <w:tabs>
                <w:tab w:val="clear" w:pos="765"/>
                <w:tab w:val="decimal" w:pos="821"/>
              </w:tabs>
              <w:spacing w:line="240" w:lineRule="auto"/>
              <w:ind w:left="-79" w:right="-72"/>
              <w:rPr>
                <w:b/>
                <w:bCs/>
                <w:szCs w:val="22"/>
              </w:rPr>
            </w:pPr>
            <w:r w:rsidRPr="00D433AA">
              <w:rPr>
                <w:b/>
                <w:bCs/>
                <w:szCs w:val="22"/>
              </w:rPr>
              <w:t>5,590</w:t>
            </w:r>
          </w:p>
        </w:tc>
      </w:tr>
      <w:tr w:rsidR="000B6E60" w:rsidRPr="00261328" w14:paraId="72EB1D4A" w14:textId="77777777">
        <w:trPr>
          <w:cantSplit/>
        </w:trPr>
        <w:tc>
          <w:tcPr>
            <w:tcW w:w="2970" w:type="dxa"/>
          </w:tcPr>
          <w:p w14:paraId="55213EEC" w14:textId="77777777" w:rsidR="000B6E60" w:rsidRPr="00D433AA" w:rsidRDefault="000B6E60" w:rsidP="000B6E60">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7777C2BE" w14:textId="77777777" w:rsidR="000B6E60" w:rsidRPr="00D433AA" w:rsidRDefault="000B6E60" w:rsidP="000B6E60">
            <w:pPr>
              <w:pStyle w:val="acctfourfigures"/>
              <w:tabs>
                <w:tab w:val="clear" w:pos="765"/>
                <w:tab w:val="decimal" w:pos="731"/>
              </w:tabs>
              <w:spacing w:line="240" w:lineRule="auto"/>
              <w:ind w:left="-83" w:right="11" w:firstLine="4"/>
              <w:rPr>
                <w:szCs w:val="22"/>
              </w:rPr>
            </w:pPr>
          </w:p>
        </w:tc>
        <w:tc>
          <w:tcPr>
            <w:tcW w:w="180" w:type="dxa"/>
          </w:tcPr>
          <w:p w14:paraId="4876D927" w14:textId="77777777" w:rsidR="000B6E60" w:rsidRPr="00D433AA" w:rsidRDefault="000B6E60" w:rsidP="000B6E60">
            <w:pPr>
              <w:pStyle w:val="acctfourfigures"/>
              <w:tabs>
                <w:tab w:val="clear" w:pos="765"/>
                <w:tab w:val="decimal" w:pos="731"/>
              </w:tabs>
              <w:spacing w:line="240" w:lineRule="auto"/>
              <w:ind w:left="-83" w:right="11" w:firstLine="4"/>
              <w:rPr>
                <w:szCs w:val="22"/>
              </w:rPr>
            </w:pPr>
          </w:p>
        </w:tc>
        <w:tc>
          <w:tcPr>
            <w:tcW w:w="990" w:type="dxa"/>
          </w:tcPr>
          <w:p w14:paraId="127576D3" w14:textId="77777777" w:rsidR="000B6E60" w:rsidRPr="00D433AA" w:rsidRDefault="000B6E60" w:rsidP="000B6E60">
            <w:pPr>
              <w:pStyle w:val="acctfourfigures"/>
              <w:tabs>
                <w:tab w:val="clear" w:pos="765"/>
                <w:tab w:val="decimal" w:pos="731"/>
              </w:tabs>
              <w:spacing w:line="240" w:lineRule="auto"/>
              <w:ind w:left="-83" w:right="11" w:firstLine="4"/>
              <w:rPr>
                <w:szCs w:val="22"/>
              </w:rPr>
            </w:pPr>
          </w:p>
        </w:tc>
        <w:tc>
          <w:tcPr>
            <w:tcW w:w="178" w:type="dxa"/>
          </w:tcPr>
          <w:p w14:paraId="3F5C4555" w14:textId="77777777" w:rsidR="000B6E60" w:rsidRPr="00D433AA" w:rsidRDefault="000B6E60" w:rsidP="000B6E60">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51DCAF0F" w14:textId="77777777" w:rsidR="000B6E60" w:rsidRDefault="000B6E60" w:rsidP="000B6E60">
            <w:pPr>
              <w:pStyle w:val="acctfourfigures"/>
              <w:tabs>
                <w:tab w:val="clear" w:pos="765"/>
                <w:tab w:val="decimal" w:pos="822"/>
              </w:tabs>
              <w:spacing w:line="240" w:lineRule="auto"/>
              <w:ind w:right="-72"/>
              <w:rPr>
                <w:szCs w:val="22"/>
              </w:rPr>
            </w:pPr>
          </w:p>
          <w:p w14:paraId="1A34C2D8" w14:textId="77777777" w:rsidR="000B6E60" w:rsidRPr="00D433AA" w:rsidRDefault="000B6E60" w:rsidP="000B6E60">
            <w:pPr>
              <w:pStyle w:val="acctfourfigures"/>
              <w:tabs>
                <w:tab w:val="clear" w:pos="765"/>
                <w:tab w:val="decimal" w:pos="822"/>
              </w:tabs>
              <w:spacing w:line="240" w:lineRule="auto"/>
              <w:ind w:right="-72"/>
              <w:rPr>
                <w:szCs w:val="22"/>
              </w:rPr>
            </w:pPr>
            <w:r w:rsidRPr="00D433AA">
              <w:rPr>
                <w:szCs w:val="22"/>
              </w:rPr>
              <w:t>(5,590)</w:t>
            </w:r>
          </w:p>
        </w:tc>
        <w:tc>
          <w:tcPr>
            <w:tcW w:w="180" w:type="dxa"/>
          </w:tcPr>
          <w:p w14:paraId="75239DA0" w14:textId="77777777" w:rsidR="000B6E60" w:rsidRPr="00D433AA" w:rsidRDefault="000B6E60" w:rsidP="000B6E60">
            <w:pPr>
              <w:pStyle w:val="acctfourfigures"/>
              <w:spacing w:line="240" w:lineRule="auto"/>
              <w:rPr>
                <w:szCs w:val="22"/>
              </w:rPr>
            </w:pPr>
          </w:p>
        </w:tc>
        <w:tc>
          <w:tcPr>
            <w:tcW w:w="864" w:type="dxa"/>
          </w:tcPr>
          <w:p w14:paraId="7262F610" w14:textId="77777777" w:rsidR="000B6E60" w:rsidRPr="00D433AA" w:rsidRDefault="000B6E60" w:rsidP="000B6E60">
            <w:pPr>
              <w:pStyle w:val="acctfourfigures"/>
              <w:tabs>
                <w:tab w:val="clear" w:pos="765"/>
                <w:tab w:val="decimal" w:pos="911"/>
              </w:tabs>
              <w:spacing w:line="240" w:lineRule="auto"/>
              <w:ind w:right="11"/>
              <w:rPr>
                <w:szCs w:val="22"/>
              </w:rPr>
            </w:pPr>
          </w:p>
        </w:tc>
        <w:tc>
          <w:tcPr>
            <w:tcW w:w="183" w:type="dxa"/>
          </w:tcPr>
          <w:p w14:paraId="5986B63A" w14:textId="77777777" w:rsidR="000B6E60" w:rsidRPr="00D433AA" w:rsidRDefault="000B6E60" w:rsidP="000B6E60">
            <w:pPr>
              <w:pStyle w:val="acctfourfigures"/>
              <w:spacing w:line="240" w:lineRule="auto"/>
              <w:rPr>
                <w:szCs w:val="22"/>
              </w:rPr>
            </w:pPr>
          </w:p>
        </w:tc>
        <w:tc>
          <w:tcPr>
            <w:tcW w:w="861" w:type="dxa"/>
          </w:tcPr>
          <w:p w14:paraId="2009B700" w14:textId="77777777" w:rsidR="000B6E60" w:rsidRPr="00D433AA" w:rsidRDefault="000B6E60" w:rsidP="000B6E60">
            <w:pPr>
              <w:pStyle w:val="acctfourfigures"/>
              <w:tabs>
                <w:tab w:val="clear" w:pos="765"/>
                <w:tab w:val="decimal" w:pos="731"/>
              </w:tabs>
              <w:spacing w:line="240" w:lineRule="auto"/>
              <w:ind w:right="11"/>
              <w:rPr>
                <w:szCs w:val="22"/>
              </w:rPr>
            </w:pPr>
          </w:p>
        </w:tc>
        <w:tc>
          <w:tcPr>
            <w:tcW w:w="179" w:type="dxa"/>
          </w:tcPr>
          <w:p w14:paraId="2FBE2C01" w14:textId="77777777" w:rsidR="000B6E60" w:rsidRPr="00D433AA" w:rsidRDefault="000B6E60" w:rsidP="000B6E60">
            <w:pPr>
              <w:pStyle w:val="acctfourfigures"/>
              <w:spacing w:line="240" w:lineRule="auto"/>
              <w:rPr>
                <w:szCs w:val="22"/>
              </w:rPr>
            </w:pPr>
          </w:p>
        </w:tc>
        <w:tc>
          <w:tcPr>
            <w:tcW w:w="1154" w:type="dxa"/>
            <w:tcBorders>
              <w:bottom w:val="single" w:sz="4" w:space="0" w:color="auto"/>
            </w:tcBorders>
          </w:tcPr>
          <w:p w14:paraId="1109CBAC" w14:textId="77777777" w:rsidR="00234ECF" w:rsidRDefault="00234ECF" w:rsidP="00234ECF">
            <w:pPr>
              <w:pStyle w:val="acctfourfigures"/>
              <w:tabs>
                <w:tab w:val="clear" w:pos="765"/>
                <w:tab w:val="decimal" w:pos="822"/>
              </w:tabs>
              <w:spacing w:line="240" w:lineRule="auto"/>
              <w:ind w:right="-72"/>
              <w:rPr>
                <w:szCs w:val="22"/>
              </w:rPr>
            </w:pPr>
          </w:p>
          <w:p w14:paraId="12697646" w14:textId="3FD72EC5" w:rsidR="000B6E60" w:rsidRPr="00261328" w:rsidRDefault="00234ECF" w:rsidP="000B6E60">
            <w:pPr>
              <w:pStyle w:val="acctfourfigures"/>
              <w:tabs>
                <w:tab w:val="clear" w:pos="765"/>
                <w:tab w:val="decimal" w:pos="821"/>
              </w:tabs>
              <w:spacing w:line="240" w:lineRule="auto"/>
              <w:ind w:right="11"/>
            </w:pPr>
            <w:r w:rsidRPr="00D433AA">
              <w:rPr>
                <w:szCs w:val="22"/>
              </w:rPr>
              <w:t>(5,590)</w:t>
            </w:r>
          </w:p>
        </w:tc>
      </w:tr>
      <w:tr w:rsidR="000B6E60" w:rsidRPr="00EC3B95" w14:paraId="66C70D8D" w14:textId="77777777">
        <w:trPr>
          <w:cantSplit/>
        </w:trPr>
        <w:tc>
          <w:tcPr>
            <w:tcW w:w="2970" w:type="dxa"/>
          </w:tcPr>
          <w:p w14:paraId="40CF931F" w14:textId="77777777" w:rsidR="000B6E60" w:rsidRPr="00D433AA" w:rsidRDefault="000B6E60" w:rsidP="000B6E60">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764BF42F"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180" w:type="dxa"/>
          </w:tcPr>
          <w:p w14:paraId="5AE3ACCD"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990" w:type="dxa"/>
          </w:tcPr>
          <w:p w14:paraId="6B692CE1" w14:textId="77777777" w:rsidR="000B6E60" w:rsidRPr="00D433AA" w:rsidRDefault="000B6E60" w:rsidP="000B6E60">
            <w:pPr>
              <w:pStyle w:val="acctfourfigures"/>
              <w:tabs>
                <w:tab w:val="clear" w:pos="765"/>
                <w:tab w:val="decimal" w:pos="731"/>
              </w:tabs>
              <w:spacing w:line="240" w:lineRule="auto"/>
              <w:ind w:left="-83" w:right="11" w:firstLine="4"/>
              <w:rPr>
                <w:b/>
                <w:bCs/>
                <w:szCs w:val="22"/>
              </w:rPr>
            </w:pPr>
          </w:p>
        </w:tc>
        <w:tc>
          <w:tcPr>
            <w:tcW w:w="178" w:type="dxa"/>
          </w:tcPr>
          <w:p w14:paraId="3CEBAFF8" w14:textId="77777777" w:rsidR="000B6E60" w:rsidRPr="00D433AA" w:rsidRDefault="000B6E60" w:rsidP="000B6E60">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38CA9D3A" w14:textId="77777777" w:rsidR="000B6E60" w:rsidRPr="00EC3B95" w:rsidRDefault="000B6E60" w:rsidP="008B2920">
            <w:pPr>
              <w:pStyle w:val="acctfourfigures"/>
              <w:tabs>
                <w:tab w:val="clear" w:pos="765"/>
                <w:tab w:val="decimal" w:pos="555"/>
              </w:tabs>
              <w:spacing w:line="240" w:lineRule="auto"/>
              <w:ind w:left="-79" w:right="-72"/>
              <w:rPr>
                <w:szCs w:val="22"/>
              </w:rPr>
            </w:pPr>
            <w:r w:rsidRPr="00D433AA">
              <w:rPr>
                <w:szCs w:val="22"/>
              </w:rPr>
              <w:t>-</w:t>
            </w:r>
          </w:p>
        </w:tc>
        <w:tc>
          <w:tcPr>
            <w:tcW w:w="180" w:type="dxa"/>
          </w:tcPr>
          <w:p w14:paraId="4FFE95A2" w14:textId="77777777" w:rsidR="000B6E60" w:rsidRPr="00D433AA" w:rsidRDefault="000B6E60" w:rsidP="000B6E60">
            <w:pPr>
              <w:pStyle w:val="acctfourfigures"/>
              <w:spacing w:line="240" w:lineRule="auto"/>
              <w:rPr>
                <w:szCs w:val="22"/>
              </w:rPr>
            </w:pPr>
          </w:p>
        </w:tc>
        <w:tc>
          <w:tcPr>
            <w:tcW w:w="864" w:type="dxa"/>
          </w:tcPr>
          <w:p w14:paraId="74BF4057" w14:textId="77777777" w:rsidR="000B6E60" w:rsidRPr="00D433AA" w:rsidRDefault="000B6E60" w:rsidP="000B6E60">
            <w:pPr>
              <w:pStyle w:val="acctfourfigures"/>
              <w:tabs>
                <w:tab w:val="clear" w:pos="765"/>
                <w:tab w:val="decimal" w:pos="911"/>
              </w:tabs>
              <w:spacing w:line="240" w:lineRule="auto"/>
              <w:ind w:right="11"/>
              <w:rPr>
                <w:b/>
                <w:bCs/>
                <w:szCs w:val="22"/>
              </w:rPr>
            </w:pPr>
          </w:p>
        </w:tc>
        <w:tc>
          <w:tcPr>
            <w:tcW w:w="183" w:type="dxa"/>
          </w:tcPr>
          <w:p w14:paraId="6814374C" w14:textId="77777777" w:rsidR="000B6E60" w:rsidRPr="00D433AA" w:rsidRDefault="000B6E60" w:rsidP="000B6E60">
            <w:pPr>
              <w:pStyle w:val="acctfourfigures"/>
              <w:spacing w:line="240" w:lineRule="auto"/>
              <w:rPr>
                <w:b/>
                <w:bCs/>
                <w:szCs w:val="22"/>
              </w:rPr>
            </w:pPr>
          </w:p>
        </w:tc>
        <w:tc>
          <w:tcPr>
            <w:tcW w:w="861" w:type="dxa"/>
          </w:tcPr>
          <w:p w14:paraId="6A9A5BD0" w14:textId="77777777" w:rsidR="000B6E60" w:rsidRPr="00D433AA" w:rsidRDefault="000B6E60" w:rsidP="000B6E60">
            <w:pPr>
              <w:pStyle w:val="acctfourfigures"/>
              <w:tabs>
                <w:tab w:val="clear" w:pos="765"/>
                <w:tab w:val="decimal" w:pos="731"/>
              </w:tabs>
              <w:spacing w:line="240" w:lineRule="auto"/>
              <w:ind w:right="11"/>
              <w:rPr>
                <w:b/>
                <w:bCs/>
                <w:szCs w:val="22"/>
              </w:rPr>
            </w:pPr>
          </w:p>
        </w:tc>
        <w:tc>
          <w:tcPr>
            <w:tcW w:w="179" w:type="dxa"/>
          </w:tcPr>
          <w:p w14:paraId="3EC12868" w14:textId="77777777" w:rsidR="000B6E60" w:rsidRPr="00D433AA" w:rsidRDefault="000B6E60" w:rsidP="000B6E60">
            <w:pPr>
              <w:pStyle w:val="acctfourfigures"/>
              <w:spacing w:line="240" w:lineRule="auto"/>
              <w:rPr>
                <w:b/>
                <w:bCs/>
                <w:szCs w:val="22"/>
              </w:rPr>
            </w:pPr>
          </w:p>
        </w:tc>
        <w:tc>
          <w:tcPr>
            <w:tcW w:w="1154" w:type="dxa"/>
            <w:tcBorders>
              <w:top w:val="single" w:sz="4" w:space="0" w:color="auto"/>
              <w:bottom w:val="double" w:sz="4" w:space="0" w:color="auto"/>
            </w:tcBorders>
          </w:tcPr>
          <w:p w14:paraId="13380290" w14:textId="3D2A18A1" w:rsidR="000B6E60" w:rsidRPr="00EC3B95" w:rsidRDefault="00234ECF" w:rsidP="000B6E60">
            <w:pPr>
              <w:pStyle w:val="acctfourfigures"/>
              <w:tabs>
                <w:tab w:val="clear" w:pos="765"/>
                <w:tab w:val="decimal" w:pos="461"/>
              </w:tabs>
              <w:spacing w:line="240" w:lineRule="auto"/>
              <w:ind w:left="-79" w:right="-72"/>
              <w:rPr>
                <w:szCs w:val="22"/>
              </w:rPr>
            </w:pPr>
            <w:r w:rsidRPr="00D433AA">
              <w:rPr>
                <w:szCs w:val="22"/>
              </w:rPr>
              <w:t>-</w:t>
            </w:r>
          </w:p>
        </w:tc>
      </w:tr>
    </w:tbl>
    <w:p w14:paraId="7A501DE7" w14:textId="6E981D74" w:rsidR="00E71794" w:rsidRDefault="00E71794">
      <w:pPr>
        <w:rPr>
          <w:sz w:val="16"/>
          <w:szCs w:val="16"/>
        </w:rPr>
      </w:pPr>
    </w:p>
    <w:p w14:paraId="5CAED2C4" w14:textId="77777777" w:rsidR="00E71794" w:rsidRPr="008C18F7" w:rsidRDefault="00E71794">
      <w:pPr>
        <w:rPr>
          <w:sz w:val="16"/>
          <w:szCs w:val="16"/>
          <w:cs/>
        </w:rPr>
      </w:pPr>
    </w:p>
    <w:p w14:paraId="4A940E99" w14:textId="77777777" w:rsidR="00BC74C3" w:rsidRDefault="00BC74C3">
      <w:r>
        <w:br w:type="page"/>
      </w: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45AFE" w:rsidRPr="00D433AA" w14:paraId="5E240C83" w14:textId="77777777">
        <w:tc>
          <w:tcPr>
            <w:tcW w:w="3960" w:type="dxa"/>
          </w:tcPr>
          <w:p w14:paraId="00530EB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lastRenderedPageBreak/>
              <w:br w:type="page"/>
            </w:r>
          </w:p>
        </w:tc>
        <w:tc>
          <w:tcPr>
            <w:tcW w:w="2580" w:type="dxa"/>
            <w:gridSpan w:val="4"/>
          </w:tcPr>
          <w:p w14:paraId="0D6869A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79AA3070"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1111422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45AFE" w:rsidRPr="00D433AA" w14:paraId="64904A5A" w14:textId="77777777">
        <w:trPr>
          <w:trHeight w:val="245"/>
        </w:trPr>
        <w:tc>
          <w:tcPr>
            <w:tcW w:w="3960" w:type="dxa"/>
            <w:vAlign w:val="bottom"/>
          </w:tcPr>
          <w:p w14:paraId="2800F3D4"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4796D79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00DAACC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60241D9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6E5F46" w14:paraId="5C3A8155" w14:textId="77777777">
        <w:tc>
          <w:tcPr>
            <w:tcW w:w="3960" w:type="dxa"/>
          </w:tcPr>
          <w:p w14:paraId="0E8146D9" w14:textId="77777777" w:rsidR="006E5F46" w:rsidRPr="006E30B0"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tc>
        <w:tc>
          <w:tcPr>
            <w:tcW w:w="1161" w:type="dxa"/>
          </w:tcPr>
          <w:p w14:paraId="5A9F98D0"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41C7168F" w14:textId="37B64B57" w:rsidR="006E5F46" w:rsidRPr="008B2920" w:rsidRDefault="006E5F46" w:rsidP="006E5F46">
            <w:pPr>
              <w:pStyle w:val="acctmergecolhdg"/>
              <w:spacing w:line="240" w:lineRule="auto"/>
              <w:ind w:left="-83" w:right="-79" w:firstLine="4"/>
              <w:rPr>
                <w:b w:val="0"/>
                <w:bCs/>
                <w:szCs w:val="22"/>
              </w:rPr>
            </w:pPr>
            <w:r w:rsidRPr="008B2920">
              <w:rPr>
                <w:b w:val="0"/>
                <w:bCs/>
                <w:szCs w:val="22"/>
              </w:rPr>
              <w:t>March</w:t>
            </w:r>
          </w:p>
        </w:tc>
        <w:tc>
          <w:tcPr>
            <w:tcW w:w="252" w:type="dxa"/>
            <w:gridSpan w:val="2"/>
          </w:tcPr>
          <w:p w14:paraId="0DB93502"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1141BD69"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6AEBD2F7" w14:textId="220C2C54"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c>
          <w:tcPr>
            <w:tcW w:w="300" w:type="dxa"/>
          </w:tcPr>
          <w:p w14:paraId="74093B1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1624C9A"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00F35E0C" w14:textId="23217DCC" w:rsidR="006E5F46" w:rsidRPr="00E05427" w:rsidRDefault="006E5F46" w:rsidP="006E5F46">
            <w:pPr>
              <w:pStyle w:val="acctmergecolhdg"/>
              <w:spacing w:line="240" w:lineRule="auto"/>
              <w:ind w:left="-83" w:right="-79" w:firstLine="4"/>
              <w:rPr>
                <w:b w:val="0"/>
                <w:bCs/>
                <w:szCs w:val="22"/>
              </w:rPr>
            </w:pPr>
            <w:r w:rsidRPr="008B2920">
              <w:rPr>
                <w:b w:val="0"/>
                <w:bCs/>
                <w:szCs w:val="22"/>
              </w:rPr>
              <w:t>March</w:t>
            </w:r>
          </w:p>
        </w:tc>
        <w:tc>
          <w:tcPr>
            <w:tcW w:w="236" w:type="dxa"/>
            <w:gridSpan w:val="2"/>
          </w:tcPr>
          <w:p w14:paraId="136BB63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7BD7F22E"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4DAF6174" w14:textId="2672D416"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r>
      <w:tr w:rsidR="006E5F46" w:rsidRPr="00D433AA" w14:paraId="2AF37125" w14:textId="77777777">
        <w:tc>
          <w:tcPr>
            <w:tcW w:w="3960" w:type="dxa"/>
          </w:tcPr>
          <w:p w14:paraId="4B80887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D0067B2" w14:textId="43EF0865"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gridSpan w:val="2"/>
          </w:tcPr>
          <w:p w14:paraId="3396D40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3C52065C" w14:textId="2229986D"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300" w:type="dxa"/>
          </w:tcPr>
          <w:p w14:paraId="31CAD921"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4DF89B6F" w14:textId="744C4F0E"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gridSpan w:val="2"/>
          </w:tcPr>
          <w:p w14:paraId="556FBFF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3B258F33" w14:textId="40E96E46"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r>
      <w:tr w:rsidR="000B6E60" w:rsidRPr="00D433AA" w14:paraId="2C14F1D4" w14:textId="77777777">
        <w:tc>
          <w:tcPr>
            <w:tcW w:w="3960" w:type="dxa"/>
          </w:tcPr>
          <w:p w14:paraId="58485535" w14:textId="77777777"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69F9B801"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64D39F7" w14:textId="77777777">
        <w:tc>
          <w:tcPr>
            <w:tcW w:w="3960" w:type="dxa"/>
          </w:tcPr>
          <w:p w14:paraId="3A8E2855" w14:textId="77777777"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7AAE284E"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6E5F46" w:rsidRPr="00D433AA" w14:paraId="04DCD8B1" w14:textId="77777777">
        <w:tc>
          <w:tcPr>
            <w:tcW w:w="3960" w:type="dxa"/>
          </w:tcPr>
          <w:p w14:paraId="5BB5757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5B696EE3" w14:textId="2EA53067" w:rsidR="006E5F46" w:rsidRPr="00D433AA" w:rsidRDefault="005F624E"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F624E">
              <w:rPr>
                <w:rFonts w:ascii="Times New Roman" w:hAnsi="Times New Roman" w:cs="Times New Roman"/>
                <w:b/>
                <w:bCs/>
                <w:sz w:val="22"/>
                <w:szCs w:val="22"/>
              </w:rPr>
              <w:t>191,513</w:t>
            </w:r>
          </w:p>
        </w:tc>
        <w:tc>
          <w:tcPr>
            <w:tcW w:w="252" w:type="dxa"/>
            <w:gridSpan w:val="2"/>
          </w:tcPr>
          <w:p w14:paraId="76CFEDED"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21E799C8" w14:textId="043FC2C0"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E106D">
              <w:rPr>
                <w:rFonts w:ascii="Times New Roman" w:hAnsi="Times New Roman" w:cs="Times New Roman"/>
                <w:b/>
                <w:bCs/>
                <w:sz w:val="22"/>
                <w:szCs w:val="22"/>
              </w:rPr>
              <w:t>141,677</w:t>
            </w:r>
          </w:p>
        </w:tc>
        <w:tc>
          <w:tcPr>
            <w:tcW w:w="300" w:type="dxa"/>
          </w:tcPr>
          <w:p w14:paraId="4D034AB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2567679" w14:textId="39179669" w:rsidR="006E5F46" w:rsidRPr="00D433AA" w:rsidRDefault="005F624E"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F624E">
              <w:rPr>
                <w:rFonts w:ascii="Times New Roman" w:hAnsi="Times New Roman" w:cs="Times New Roman"/>
                <w:b/>
                <w:bCs/>
                <w:sz w:val="22"/>
                <w:szCs w:val="22"/>
              </w:rPr>
              <w:t>191,513</w:t>
            </w:r>
          </w:p>
        </w:tc>
        <w:tc>
          <w:tcPr>
            <w:tcW w:w="236" w:type="dxa"/>
            <w:gridSpan w:val="2"/>
          </w:tcPr>
          <w:p w14:paraId="1A0BBC94"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4F4E2B38" w14:textId="0E56C598"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54414">
              <w:rPr>
                <w:rFonts w:ascii="Times New Roman" w:hAnsi="Times New Roman" w:cs="Times New Roman"/>
                <w:b/>
                <w:bCs/>
                <w:sz w:val="22"/>
                <w:szCs w:val="22"/>
              </w:rPr>
              <w:t>141,677</w:t>
            </w:r>
          </w:p>
        </w:tc>
      </w:tr>
      <w:tr w:rsidR="006E5F46" w:rsidRPr="00D433AA" w14:paraId="61CDA043" w14:textId="77777777">
        <w:tc>
          <w:tcPr>
            <w:tcW w:w="3960" w:type="dxa"/>
          </w:tcPr>
          <w:p w14:paraId="40FFAB83" w14:textId="638EB4F9" w:rsidR="006E5F46" w:rsidRPr="00D433AA" w:rsidRDefault="006E5F46" w:rsidP="006E5F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p>
        </w:tc>
        <w:tc>
          <w:tcPr>
            <w:tcW w:w="1170" w:type="dxa"/>
            <w:gridSpan w:val="2"/>
          </w:tcPr>
          <w:p w14:paraId="2B639509" w14:textId="628D39C3"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265948F2"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A503B1D" w14:textId="477AB936"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02F8A127"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74B11F0" w14:textId="7F3CE0E5"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35FBE395"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B5688DF" w14:textId="393AC6B3"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r>
      <w:tr w:rsidR="006E5F46" w:rsidRPr="00D433AA" w14:paraId="2453448E" w14:textId="77777777">
        <w:tc>
          <w:tcPr>
            <w:tcW w:w="3960" w:type="dxa"/>
          </w:tcPr>
          <w:p w14:paraId="5F804147" w14:textId="7CD8859C" w:rsidR="006E5F46" w:rsidRPr="00D433AA" w:rsidRDefault="006E5F46" w:rsidP="006E5F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1170" w:type="dxa"/>
            <w:gridSpan w:val="2"/>
          </w:tcPr>
          <w:p w14:paraId="56553BE6"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1EE7D11B"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3E4DB786"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46866ACB"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DBBC2CB"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172C9F72"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5ED86A6"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6E5F46" w:rsidRPr="00D433AA" w14:paraId="26AEB55C" w14:textId="77777777">
        <w:tc>
          <w:tcPr>
            <w:tcW w:w="3960" w:type="dxa"/>
          </w:tcPr>
          <w:p w14:paraId="424261C9" w14:textId="59354903" w:rsidR="006E5F46" w:rsidRPr="00D433AA" w:rsidRDefault="006E5F46" w:rsidP="006E5F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D433AA">
              <w:rPr>
                <w:rFonts w:ascii="Times New Roman" w:hAnsi="Times New Roman"/>
                <w:sz w:val="22"/>
                <w:szCs w:val="22"/>
              </w:rPr>
              <w:t>Subsidiary</w:t>
            </w:r>
          </w:p>
        </w:tc>
        <w:tc>
          <w:tcPr>
            <w:tcW w:w="1170" w:type="dxa"/>
            <w:gridSpan w:val="2"/>
          </w:tcPr>
          <w:p w14:paraId="07AE22C1" w14:textId="4832DEC6" w:rsidR="006E5F46" w:rsidRPr="008A399E" w:rsidRDefault="008A399E" w:rsidP="008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r w:rsidRPr="008A399E">
              <w:rPr>
                <w:szCs w:val="22"/>
              </w:rPr>
              <w:t>-</w:t>
            </w:r>
          </w:p>
        </w:tc>
        <w:tc>
          <w:tcPr>
            <w:tcW w:w="243" w:type="dxa"/>
          </w:tcPr>
          <w:p w14:paraId="3E780B92" w14:textId="77777777" w:rsidR="006E5F46" w:rsidRPr="008A399E" w:rsidRDefault="006E5F46" w:rsidP="008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p>
        </w:tc>
        <w:tc>
          <w:tcPr>
            <w:tcW w:w="1167" w:type="dxa"/>
          </w:tcPr>
          <w:p w14:paraId="1E60C87E" w14:textId="495B4B49"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5246A4">
              <w:rPr>
                <w:szCs w:val="22"/>
              </w:rPr>
              <w:t>-</w:t>
            </w:r>
          </w:p>
        </w:tc>
        <w:tc>
          <w:tcPr>
            <w:tcW w:w="300" w:type="dxa"/>
          </w:tcPr>
          <w:p w14:paraId="01F84532"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C834437" w14:textId="64DCAD00" w:rsidR="006E5F46" w:rsidRPr="00D433AA" w:rsidRDefault="00723DE0"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723DE0">
              <w:rPr>
                <w:rFonts w:ascii="Times New Roman" w:hAnsi="Times New Roman" w:cs="Times New Roman"/>
                <w:sz w:val="22"/>
                <w:szCs w:val="22"/>
              </w:rPr>
              <w:t>658</w:t>
            </w:r>
          </w:p>
        </w:tc>
        <w:tc>
          <w:tcPr>
            <w:tcW w:w="243" w:type="dxa"/>
            <w:gridSpan w:val="2"/>
          </w:tcPr>
          <w:p w14:paraId="42DCBC8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939BA59" w14:textId="05EFE854"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246A4">
              <w:rPr>
                <w:rFonts w:ascii="Times New Roman" w:hAnsi="Times New Roman" w:cs="Times New Roman"/>
                <w:sz w:val="22"/>
                <w:szCs w:val="22"/>
              </w:rPr>
              <w:t>471</w:t>
            </w:r>
          </w:p>
        </w:tc>
      </w:tr>
      <w:tr w:rsidR="006E5F46" w:rsidRPr="00D433AA" w14:paraId="276DD29F" w14:textId="77777777">
        <w:trPr>
          <w:trHeight w:val="80"/>
        </w:trPr>
        <w:tc>
          <w:tcPr>
            <w:tcW w:w="3960" w:type="dxa"/>
          </w:tcPr>
          <w:p w14:paraId="288A0E98" w14:textId="77777777" w:rsidR="006E5F46" w:rsidRPr="00D433AA" w:rsidRDefault="006E5F46" w:rsidP="006E5F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535EB868" w14:textId="629930CA" w:rsidR="006E5F46" w:rsidRPr="00D433AA" w:rsidRDefault="008A399E"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8A399E">
              <w:rPr>
                <w:rFonts w:ascii="Times New Roman" w:hAnsi="Times New Roman" w:cs="Times New Roman"/>
                <w:sz w:val="22"/>
                <w:szCs w:val="22"/>
              </w:rPr>
              <w:t>5,085</w:t>
            </w:r>
          </w:p>
        </w:tc>
        <w:tc>
          <w:tcPr>
            <w:tcW w:w="243" w:type="dxa"/>
          </w:tcPr>
          <w:p w14:paraId="73D549CA"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587CCCAF" w14:textId="4E64022A"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246A4">
              <w:rPr>
                <w:rFonts w:ascii="Times New Roman" w:hAnsi="Times New Roman" w:cs="Times New Roman"/>
                <w:sz w:val="22"/>
                <w:szCs w:val="22"/>
              </w:rPr>
              <w:t>2,543</w:t>
            </w:r>
          </w:p>
        </w:tc>
        <w:tc>
          <w:tcPr>
            <w:tcW w:w="300" w:type="dxa"/>
          </w:tcPr>
          <w:p w14:paraId="46C52A9E"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500CF76" w14:textId="00E5D3A9" w:rsidR="006E5F46" w:rsidRPr="00D433AA" w:rsidRDefault="00723DE0"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723DE0">
              <w:rPr>
                <w:rFonts w:ascii="Times New Roman" w:hAnsi="Times New Roman" w:cs="Times New Roman"/>
                <w:sz w:val="22"/>
                <w:szCs w:val="22"/>
              </w:rPr>
              <w:t>5,085</w:t>
            </w:r>
          </w:p>
        </w:tc>
        <w:tc>
          <w:tcPr>
            <w:tcW w:w="243" w:type="dxa"/>
            <w:gridSpan w:val="2"/>
          </w:tcPr>
          <w:p w14:paraId="5B23901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7E5BEBB1" w14:textId="5FB08986"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246A4">
              <w:rPr>
                <w:rFonts w:ascii="Times New Roman" w:hAnsi="Times New Roman" w:cs="Times New Roman"/>
                <w:sz w:val="22"/>
                <w:szCs w:val="22"/>
              </w:rPr>
              <w:t>2,543</w:t>
            </w:r>
          </w:p>
        </w:tc>
      </w:tr>
      <w:tr w:rsidR="006E5F46" w:rsidRPr="00D433AA" w14:paraId="31597A88" w14:textId="77777777">
        <w:tc>
          <w:tcPr>
            <w:tcW w:w="3960" w:type="dxa"/>
          </w:tcPr>
          <w:p w14:paraId="3B35F833" w14:textId="77777777" w:rsidR="006E5F46" w:rsidRPr="00D433AA" w:rsidRDefault="006E5F46" w:rsidP="006E5F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207F9F96" w14:textId="29F18D93" w:rsidR="006E5F46" w:rsidRPr="00D433AA" w:rsidRDefault="008A399E"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8A399E">
              <w:rPr>
                <w:rFonts w:ascii="Times New Roman" w:hAnsi="Times New Roman" w:cs="Times New Roman"/>
                <w:b/>
                <w:bCs/>
                <w:sz w:val="22"/>
                <w:szCs w:val="22"/>
              </w:rPr>
              <w:t>5,085</w:t>
            </w:r>
          </w:p>
        </w:tc>
        <w:tc>
          <w:tcPr>
            <w:tcW w:w="243" w:type="dxa"/>
          </w:tcPr>
          <w:p w14:paraId="5B19F5E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0DFBE33C" w14:textId="6DB3EC82"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5B731D">
              <w:rPr>
                <w:rFonts w:ascii="Times New Roman" w:hAnsi="Times New Roman" w:cs="Times New Roman"/>
                <w:b/>
                <w:bCs/>
                <w:sz w:val="22"/>
                <w:szCs w:val="22"/>
              </w:rPr>
              <w:t>2,543</w:t>
            </w:r>
          </w:p>
        </w:tc>
        <w:tc>
          <w:tcPr>
            <w:tcW w:w="300" w:type="dxa"/>
          </w:tcPr>
          <w:p w14:paraId="13492461"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78055DD3" w14:textId="0BF5BB23" w:rsidR="006E5F46" w:rsidRPr="00F16762" w:rsidRDefault="00723DE0"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F16762">
              <w:rPr>
                <w:rFonts w:ascii="Times New Roman" w:hAnsi="Times New Roman" w:cs="Times New Roman"/>
                <w:b/>
                <w:bCs/>
                <w:sz w:val="22"/>
                <w:szCs w:val="22"/>
              </w:rPr>
              <w:t>5,743</w:t>
            </w:r>
          </w:p>
        </w:tc>
        <w:tc>
          <w:tcPr>
            <w:tcW w:w="243" w:type="dxa"/>
            <w:gridSpan w:val="2"/>
          </w:tcPr>
          <w:p w14:paraId="00ED5786"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2C436A80" w14:textId="1298BD90"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B731D">
              <w:rPr>
                <w:rFonts w:ascii="Times New Roman" w:hAnsi="Times New Roman" w:cs="Times New Roman"/>
                <w:b/>
                <w:bCs/>
                <w:sz w:val="22"/>
                <w:szCs w:val="22"/>
              </w:rPr>
              <w:t>3,014</w:t>
            </w:r>
          </w:p>
        </w:tc>
      </w:tr>
    </w:tbl>
    <w:p w14:paraId="46BC45E7" w14:textId="3FD2956C" w:rsidR="00845AFE" w:rsidRPr="00845AFE" w:rsidRDefault="00845AFE" w:rsidP="001F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CF9DE4D" w14:textId="5AB11A5D" w:rsidR="004977C0" w:rsidRPr="00BC74C3"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Significant agreement</w:t>
      </w:r>
      <w:r w:rsidR="00520F09" w:rsidRPr="00BC74C3">
        <w:rPr>
          <w:rFonts w:ascii="Times New Roman" w:hAnsi="Times New Roman" w:cs="Times New Roman"/>
          <w:b/>
          <w:bCs/>
          <w:i/>
          <w:iCs/>
          <w:sz w:val="22"/>
          <w:szCs w:val="22"/>
        </w:rPr>
        <w:t>s</w:t>
      </w:r>
      <w:r w:rsidRPr="00BC74C3">
        <w:rPr>
          <w:rFonts w:ascii="Times New Roman" w:hAnsi="Times New Roman" w:cs="Times New Roman"/>
          <w:b/>
          <w:bCs/>
          <w:i/>
          <w:iCs/>
          <w:sz w:val="22"/>
          <w:szCs w:val="22"/>
        </w:rPr>
        <w:t xml:space="preserve"> </w:t>
      </w:r>
      <w:r w:rsidR="00520F09" w:rsidRPr="00BC74C3">
        <w:rPr>
          <w:rFonts w:ascii="Times New Roman" w:hAnsi="Times New Roman" w:cs="Times New Roman"/>
          <w:b/>
          <w:bCs/>
          <w:i/>
          <w:iCs/>
          <w:sz w:val="22"/>
          <w:szCs w:val="22"/>
        </w:rPr>
        <w:t>with related parties</w:t>
      </w:r>
    </w:p>
    <w:p w14:paraId="58D20C6F" w14:textId="77777777" w:rsidR="003455A6" w:rsidRPr="00BC74C3"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D33DDB6" w14:textId="77777777" w:rsidR="00587DBE" w:rsidRPr="00BC74C3"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BC74C3">
        <w:rPr>
          <w:rFonts w:ascii="Times New Roman" w:hAnsi="Times New Roman"/>
          <w:i/>
          <w:iCs/>
          <w:sz w:val="22"/>
          <w:szCs w:val="22"/>
        </w:rPr>
        <w:t>Sale and purchase of products and marketing agreement</w:t>
      </w:r>
    </w:p>
    <w:p w14:paraId="19CD4B5D" w14:textId="77777777" w:rsidR="00587DBE" w:rsidRPr="00BC74C3"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3D0E3C2" w14:textId="658C3E50" w:rsidR="00887075" w:rsidRPr="00BC74C3"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BC74C3">
        <w:rPr>
          <w:rFonts w:ascii="Times New Roman" w:hAnsi="Times New Roman"/>
          <w:b w:val="0"/>
          <w:bCs w:val="0"/>
          <w:sz w:val="22"/>
          <w:szCs w:val="22"/>
        </w:rPr>
        <w:t>On 1 June 20</w:t>
      </w:r>
      <w:r w:rsidR="00357465">
        <w:rPr>
          <w:rFonts w:ascii="Times New Roman" w:hAnsi="Times New Roman"/>
          <w:b w:val="0"/>
          <w:bCs w:val="0"/>
          <w:sz w:val="22"/>
          <w:szCs w:val="22"/>
        </w:rPr>
        <w:t>22</w:t>
      </w:r>
      <w:r w:rsidRPr="00BC74C3">
        <w:rPr>
          <w:rFonts w:ascii="Times New Roman" w:hAnsi="Times New Roman"/>
          <w:b w:val="0"/>
          <w:bCs w:val="0"/>
          <w:sz w:val="22"/>
          <w:szCs w:val="22"/>
        </w:rPr>
        <w:t>, the Company entered into a sale and purchase of products and marketing agreement with Tropical Consolidated Corporation SDN. BHD. (TCC) whereby the Company agreed to appoint TCC to act as the Company’s marketing representative for dealing with the international market.</w:t>
      </w:r>
      <w:r w:rsidRPr="00BC74C3">
        <w:rPr>
          <w:rFonts w:ascii="Times New Roman" w:hAnsi="Times New Roman"/>
          <w:b w:val="0"/>
          <w:bCs w:val="0"/>
          <w:sz w:val="22"/>
          <w:szCs w:val="22"/>
          <w:cs/>
        </w:rPr>
        <w:t xml:space="preserve"> </w:t>
      </w:r>
      <w:r w:rsidRPr="00BC74C3">
        <w:rPr>
          <w:rFonts w:ascii="Times New Roman" w:hAnsi="Times New Roman"/>
          <w:b w:val="0"/>
          <w:bCs w:val="0"/>
          <w:sz w:val="22"/>
          <w:szCs w:val="22"/>
        </w:rPr>
        <w:t xml:space="preserve">This agreement has a term for a period of 3 years commencing </w:t>
      </w:r>
      <w:r w:rsidR="00C07061">
        <w:rPr>
          <w:rFonts w:ascii="Times New Roman" w:hAnsi="Times New Roman" w:cs="Angsana New"/>
          <w:b w:val="0"/>
          <w:bCs w:val="0"/>
          <w:sz w:val="22"/>
          <w:szCs w:val="28"/>
        </w:rPr>
        <w:t xml:space="preserve">from </w:t>
      </w:r>
      <w:r w:rsidRPr="00BC74C3">
        <w:rPr>
          <w:rFonts w:ascii="Times New Roman" w:hAnsi="Times New Roman"/>
          <w:b w:val="0"/>
          <w:bCs w:val="0"/>
          <w:sz w:val="22"/>
          <w:szCs w:val="22"/>
        </w:rPr>
        <w:t>June</w:t>
      </w:r>
      <w:r w:rsidR="00BC72BF">
        <w:rPr>
          <w:rFonts w:ascii="Times New Roman" w:hAnsi="Times New Roman"/>
          <w:b w:val="0"/>
          <w:bCs w:val="0"/>
          <w:sz w:val="22"/>
          <w:szCs w:val="22"/>
        </w:rPr>
        <w:t xml:space="preserve"> </w:t>
      </w:r>
      <w:r w:rsidRPr="00BC74C3">
        <w:rPr>
          <w:rFonts w:ascii="Times New Roman" w:hAnsi="Times New Roman"/>
          <w:b w:val="0"/>
          <w:bCs w:val="0"/>
          <w:sz w:val="22"/>
          <w:szCs w:val="22"/>
        </w:rPr>
        <w:t>20</w:t>
      </w:r>
      <w:r w:rsidR="00357465">
        <w:rPr>
          <w:rFonts w:ascii="Times New Roman" w:hAnsi="Times New Roman"/>
          <w:b w:val="0"/>
          <w:bCs w:val="0"/>
          <w:sz w:val="22"/>
          <w:szCs w:val="22"/>
        </w:rPr>
        <w:t>22</w:t>
      </w:r>
      <w:r w:rsidRPr="00BC74C3">
        <w:rPr>
          <w:rFonts w:ascii="Times New Roman" w:hAnsi="Times New Roman"/>
          <w:b w:val="0"/>
          <w:bCs w:val="0"/>
          <w:sz w:val="22"/>
          <w:szCs w:val="22"/>
        </w:rPr>
        <w:t xml:space="preserve">, and is automatically renewable for a further period of 1 year unless either party notifies the termination. </w:t>
      </w:r>
    </w:p>
    <w:p w14:paraId="2FBE736D" w14:textId="77777777" w:rsidR="00F63F64" w:rsidRPr="00BC74C3"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85EF071" w14:textId="77777777" w:rsidR="00587DBE" w:rsidRPr="00BC74C3"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Letters of guarantee</w:t>
      </w:r>
    </w:p>
    <w:p w14:paraId="2D3B02B5" w14:textId="77777777" w:rsidR="00587DBE" w:rsidRPr="00BC74C3"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18276F1F" w:rsidR="00B30D5E" w:rsidRPr="00BC74C3"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BC74C3">
        <w:rPr>
          <w:rFonts w:ascii="Times New Roman" w:hAnsi="Times New Roman"/>
          <w:b w:val="0"/>
          <w:bCs w:val="0"/>
          <w:sz w:val="22"/>
          <w:szCs w:val="22"/>
        </w:rPr>
        <w:t xml:space="preserve">As at </w:t>
      </w:r>
      <w:r w:rsidR="00E05427">
        <w:rPr>
          <w:rFonts w:ascii="Times New Roman" w:hAnsi="Times New Roman"/>
          <w:b w:val="0"/>
          <w:bCs w:val="0"/>
          <w:sz w:val="22"/>
          <w:szCs w:val="22"/>
        </w:rPr>
        <w:t>3</w:t>
      </w:r>
      <w:r w:rsidR="006E5F46">
        <w:rPr>
          <w:rFonts w:ascii="Times New Roman" w:hAnsi="Times New Roman"/>
          <w:b w:val="0"/>
          <w:bCs w:val="0"/>
          <w:sz w:val="22"/>
          <w:szCs w:val="22"/>
        </w:rPr>
        <w:t>1</w:t>
      </w:r>
      <w:r w:rsidR="00E05427">
        <w:rPr>
          <w:rFonts w:ascii="Times New Roman" w:hAnsi="Times New Roman"/>
          <w:b w:val="0"/>
          <w:bCs w:val="0"/>
          <w:sz w:val="22"/>
          <w:szCs w:val="22"/>
        </w:rPr>
        <w:t xml:space="preserve"> </w:t>
      </w:r>
      <w:r w:rsidR="006E5F46">
        <w:rPr>
          <w:rFonts w:ascii="Times New Roman" w:hAnsi="Times New Roman"/>
          <w:b w:val="0"/>
          <w:bCs w:val="0"/>
          <w:sz w:val="22"/>
          <w:szCs w:val="22"/>
        </w:rPr>
        <w:t>March</w:t>
      </w:r>
      <w:r w:rsidR="00845AFE">
        <w:rPr>
          <w:rFonts w:ascii="Times New Roman" w:hAnsi="Times New Roman"/>
          <w:b w:val="0"/>
          <w:bCs w:val="0"/>
          <w:sz w:val="22"/>
          <w:szCs w:val="22"/>
        </w:rPr>
        <w:t xml:space="preserve"> </w:t>
      </w:r>
      <w:r w:rsidR="00A46DBD" w:rsidRPr="00BC74C3">
        <w:rPr>
          <w:rFonts w:ascii="Times New Roman" w:hAnsi="Times New Roman"/>
          <w:b w:val="0"/>
          <w:bCs w:val="0"/>
          <w:sz w:val="22"/>
          <w:szCs w:val="22"/>
        </w:rPr>
        <w:t>202</w:t>
      </w:r>
      <w:r w:rsidR="006E5F46">
        <w:rPr>
          <w:rFonts w:ascii="Times New Roman" w:hAnsi="Times New Roman"/>
          <w:b w:val="0"/>
          <w:bCs w:val="0"/>
          <w:sz w:val="22"/>
          <w:szCs w:val="22"/>
        </w:rPr>
        <w:t>4</w:t>
      </w:r>
      <w:r w:rsidRPr="00BC74C3">
        <w:rPr>
          <w:rFonts w:ascii="Times New Roman" w:hAnsi="Times New Roman"/>
          <w:b w:val="0"/>
          <w:bCs w:val="0"/>
          <w:sz w:val="22"/>
          <w:szCs w:val="22"/>
        </w:rPr>
        <w:t xml:space="preserve">, the Company was contingently liable </w:t>
      </w:r>
      <w:r w:rsidR="00DF56BB" w:rsidRPr="00BC74C3">
        <w:rPr>
          <w:rFonts w:ascii="Times New Roman" w:hAnsi="Times New Roman"/>
          <w:b w:val="0"/>
          <w:bCs w:val="0"/>
          <w:sz w:val="22"/>
          <w:szCs w:val="22"/>
        </w:rPr>
        <w:t>to a local financial institution</w:t>
      </w:r>
      <w:r w:rsidR="00DF56BB" w:rsidRPr="00BC74C3">
        <w:rPr>
          <w:rFonts w:ascii="Times New Roman" w:hAnsi="Times New Roman"/>
          <w:color w:val="000000"/>
          <w:sz w:val="22"/>
          <w:szCs w:val="22"/>
        </w:rPr>
        <w:t xml:space="preserve"> </w:t>
      </w:r>
      <w:r w:rsidRPr="00BC74C3">
        <w:rPr>
          <w:rFonts w:ascii="Times New Roman" w:hAnsi="Times New Roman"/>
          <w:b w:val="0"/>
          <w:bCs w:val="0"/>
          <w:sz w:val="22"/>
          <w:szCs w:val="22"/>
        </w:rPr>
        <w:t>for guarantee of credit lines of its s</w:t>
      </w:r>
      <w:r w:rsidR="008B10CC" w:rsidRPr="00BC74C3">
        <w:rPr>
          <w:rFonts w:ascii="Times New Roman" w:hAnsi="Times New Roman"/>
          <w:b w:val="0"/>
          <w:bCs w:val="0"/>
          <w:sz w:val="22"/>
          <w:szCs w:val="22"/>
        </w:rPr>
        <w:t>ubsidiary</w:t>
      </w:r>
      <w:r w:rsidR="00D10983" w:rsidRPr="00BC74C3">
        <w:rPr>
          <w:rFonts w:ascii="Times New Roman" w:hAnsi="Times New Roman"/>
          <w:b w:val="0"/>
          <w:bCs w:val="0"/>
          <w:sz w:val="22"/>
          <w:szCs w:val="22"/>
        </w:rPr>
        <w:t xml:space="preserve"> and related party</w:t>
      </w:r>
      <w:r w:rsidR="004A3BA7" w:rsidRPr="00BC74C3">
        <w:rPr>
          <w:rFonts w:ascii="Times New Roman" w:hAnsi="Times New Roman"/>
          <w:b w:val="0"/>
          <w:bCs w:val="0"/>
          <w:sz w:val="22"/>
          <w:szCs w:val="22"/>
        </w:rPr>
        <w:t>,</w:t>
      </w:r>
      <w:r w:rsidRPr="00BC74C3">
        <w:rPr>
          <w:rFonts w:ascii="Times New Roman" w:hAnsi="Times New Roman"/>
          <w:b w:val="0"/>
          <w:bCs w:val="0"/>
          <w:sz w:val="22"/>
          <w:szCs w:val="22"/>
        </w:rPr>
        <w:t xml:space="preserve"> totaling </w:t>
      </w:r>
      <w:r w:rsidR="00B862D1" w:rsidRPr="004E134F">
        <w:rPr>
          <w:rFonts w:ascii="Times New Roman" w:hAnsi="Times New Roman"/>
          <w:b w:val="0"/>
          <w:bCs w:val="0"/>
          <w:sz w:val="22"/>
          <w:szCs w:val="22"/>
        </w:rPr>
        <w:t>Bah</w:t>
      </w:r>
      <w:r w:rsidR="002F15E4" w:rsidRPr="004E134F">
        <w:rPr>
          <w:rFonts w:ascii="Times New Roman" w:hAnsi="Times New Roman"/>
          <w:b w:val="0"/>
          <w:bCs w:val="0"/>
          <w:sz w:val="22"/>
          <w:szCs w:val="22"/>
        </w:rPr>
        <w:t xml:space="preserve">t </w:t>
      </w:r>
      <w:r w:rsidR="003F0FA7">
        <w:rPr>
          <w:rFonts w:ascii="Times New Roman" w:hAnsi="Times New Roman" w:cs="Angsana New"/>
          <w:b w:val="0"/>
          <w:bCs w:val="0"/>
          <w:sz w:val="22"/>
          <w:szCs w:val="28"/>
        </w:rPr>
        <w:t>18</w:t>
      </w:r>
      <w:r w:rsidR="00C151D3" w:rsidRPr="00BC74C3">
        <w:rPr>
          <w:rFonts w:ascii="Times New Roman" w:hAnsi="Times New Roman"/>
          <w:b w:val="0"/>
          <w:bCs w:val="0"/>
          <w:sz w:val="22"/>
          <w:szCs w:val="22"/>
        </w:rPr>
        <w:t xml:space="preserve"> </w:t>
      </w:r>
      <w:r w:rsidRPr="00BC74C3">
        <w:rPr>
          <w:rFonts w:ascii="Times New Roman" w:hAnsi="Times New Roman"/>
          <w:b w:val="0"/>
          <w:bCs w:val="0"/>
          <w:sz w:val="22"/>
          <w:szCs w:val="22"/>
        </w:rPr>
        <w:t>million</w:t>
      </w:r>
      <w:r w:rsidR="0099246F" w:rsidRPr="00BC74C3">
        <w:rPr>
          <w:rFonts w:ascii="Times New Roman" w:hAnsi="Times New Roman"/>
          <w:b w:val="0"/>
          <w:bCs w:val="0"/>
          <w:sz w:val="22"/>
          <w:szCs w:val="22"/>
        </w:rPr>
        <w:t xml:space="preserve"> </w:t>
      </w:r>
      <w:r w:rsidRPr="00BC74C3">
        <w:rPr>
          <w:rFonts w:ascii="Times New Roman" w:hAnsi="Times New Roman"/>
          <w:b w:val="0"/>
          <w:bCs w:val="0"/>
          <w:i/>
          <w:iCs/>
          <w:sz w:val="22"/>
          <w:szCs w:val="22"/>
        </w:rPr>
        <w:t>(</w:t>
      </w:r>
      <w:r w:rsidR="00A46DBD" w:rsidRPr="00BC74C3">
        <w:rPr>
          <w:rFonts w:ascii="Times New Roman" w:hAnsi="Times New Roman"/>
          <w:b w:val="0"/>
          <w:bCs w:val="0"/>
          <w:i/>
          <w:iCs/>
          <w:sz w:val="22"/>
          <w:szCs w:val="22"/>
        </w:rPr>
        <w:t>3</w:t>
      </w:r>
      <w:r w:rsidR="006B2925" w:rsidRPr="00BC74C3">
        <w:rPr>
          <w:rFonts w:ascii="Times New Roman" w:hAnsi="Times New Roman"/>
          <w:b w:val="0"/>
          <w:bCs w:val="0"/>
          <w:i/>
          <w:iCs/>
          <w:sz w:val="22"/>
          <w:szCs w:val="22"/>
        </w:rPr>
        <w:t>1</w:t>
      </w:r>
      <w:r w:rsidR="00A46DBD" w:rsidRPr="00BC74C3">
        <w:rPr>
          <w:rFonts w:ascii="Times New Roman" w:hAnsi="Times New Roman"/>
          <w:b w:val="0"/>
          <w:bCs w:val="0"/>
          <w:i/>
          <w:iCs/>
          <w:sz w:val="22"/>
          <w:szCs w:val="22"/>
        </w:rPr>
        <w:t xml:space="preserve"> December </w:t>
      </w:r>
      <w:r w:rsidRPr="00BC74C3">
        <w:rPr>
          <w:rFonts w:ascii="Times New Roman" w:hAnsi="Times New Roman"/>
          <w:b w:val="0"/>
          <w:bCs w:val="0"/>
          <w:i/>
          <w:iCs/>
          <w:sz w:val="22"/>
          <w:szCs w:val="22"/>
        </w:rPr>
        <w:t>20</w:t>
      </w:r>
      <w:r w:rsidR="000D0638" w:rsidRPr="00BC74C3">
        <w:rPr>
          <w:rFonts w:ascii="Times New Roman" w:hAnsi="Times New Roman"/>
          <w:b w:val="0"/>
          <w:bCs w:val="0"/>
          <w:i/>
          <w:iCs/>
          <w:sz w:val="22"/>
          <w:szCs w:val="22"/>
        </w:rPr>
        <w:t>2</w:t>
      </w:r>
      <w:r w:rsidR="006E5F46">
        <w:rPr>
          <w:rFonts w:ascii="Times New Roman" w:hAnsi="Times New Roman"/>
          <w:b w:val="0"/>
          <w:bCs w:val="0"/>
          <w:i/>
          <w:iCs/>
          <w:sz w:val="22"/>
          <w:szCs w:val="22"/>
        </w:rPr>
        <w:t>3</w:t>
      </w:r>
      <w:r w:rsidR="004E4D71" w:rsidRPr="00BC74C3">
        <w:rPr>
          <w:rFonts w:ascii="Times New Roman" w:hAnsi="Times New Roman"/>
          <w:b w:val="0"/>
          <w:bCs w:val="0"/>
          <w:i/>
          <w:iCs/>
          <w:sz w:val="22"/>
          <w:szCs w:val="22"/>
        </w:rPr>
        <w:t>: Baht</w:t>
      </w:r>
      <w:r w:rsidR="00DF6CEE">
        <w:rPr>
          <w:rFonts w:ascii="Times New Roman" w:hAnsi="Times New Roman"/>
          <w:b w:val="0"/>
          <w:bCs w:val="0"/>
          <w:i/>
          <w:iCs/>
          <w:sz w:val="22"/>
          <w:szCs w:val="22"/>
        </w:rPr>
        <w:t xml:space="preserve"> 18 </w:t>
      </w:r>
      <w:r w:rsidRPr="00BC74C3">
        <w:rPr>
          <w:rFonts w:ascii="Times New Roman" w:hAnsi="Times New Roman"/>
          <w:b w:val="0"/>
          <w:bCs w:val="0"/>
          <w:i/>
          <w:iCs/>
          <w:sz w:val="22"/>
          <w:szCs w:val="22"/>
        </w:rPr>
        <w:t>million)</w:t>
      </w:r>
      <w:r w:rsidRPr="00BC74C3">
        <w:rPr>
          <w:rFonts w:ascii="Times New Roman" w:hAnsi="Times New Roman"/>
          <w:b w:val="0"/>
          <w:bCs w:val="0"/>
          <w:sz w:val="22"/>
          <w:szCs w:val="22"/>
        </w:rPr>
        <w:t>.</w:t>
      </w:r>
    </w:p>
    <w:p w14:paraId="26077104" w14:textId="77777777" w:rsidR="00672264" w:rsidRDefault="00672264" w:rsidP="00123A3D">
      <w:pPr>
        <w:rPr>
          <w:rFonts w:ascii="Times New Roman" w:hAnsi="Times New Roman" w:cs="Times New Roman"/>
          <w:sz w:val="22"/>
          <w:szCs w:val="22"/>
        </w:rPr>
      </w:pPr>
    </w:p>
    <w:p w14:paraId="5ABD126E" w14:textId="77777777" w:rsidR="009F6BF1" w:rsidRDefault="009F6BF1" w:rsidP="00123A3D">
      <w:pPr>
        <w:rPr>
          <w:rFonts w:ascii="Times New Roman" w:hAnsi="Times New Roman" w:cs="Times New Roman"/>
          <w:sz w:val="22"/>
          <w:szCs w:val="22"/>
        </w:rPr>
      </w:pPr>
    </w:p>
    <w:p w14:paraId="13342161" w14:textId="77777777" w:rsidR="009F6BF1" w:rsidRDefault="009F6BF1" w:rsidP="00123A3D">
      <w:pPr>
        <w:rPr>
          <w:rFonts w:ascii="Times New Roman" w:hAnsi="Times New Roman" w:cs="Times New Roman"/>
          <w:sz w:val="22"/>
          <w:szCs w:val="22"/>
        </w:rPr>
      </w:pPr>
    </w:p>
    <w:p w14:paraId="2F79450F" w14:textId="77777777" w:rsidR="009F6BF1" w:rsidRDefault="009F6BF1" w:rsidP="00123A3D">
      <w:pPr>
        <w:rPr>
          <w:rFonts w:ascii="Times New Roman" w:hAnsi="Times New Roman" w:cs="Times New Roman"/>
          <w:sz w:val="22"/>
          <w:szCs w:val="22"/>
        </w:rPr>
      </w:pPr>
    </w:p>
    <w:p w14:paraId="724D7A46" w14:textId="77777777" w:rsidR="009F6BF1" w:rsidRDefault="009F6BF1" w:rsidP="00123A3D">
      <w:pPr>
        <w:rPr>
          <w:rFonts w:ascii="Times New Roman" w:hAnsi="Times New Roman" w:cs="Times New Roman"/>
          <w:sz w:val="22"/>
          <w:szCs w:val="22"/>
        </w:rPr>
      </w:pPr>
    </w:p>
    <w:p w14:paraId="64FD4439" w14:textId="77777777" w:rsidR="009F6BF1" w:rsidRDefault="009F6BF1" w:rsidP="00123A3D">
      <w:pPr>
        <w:rPr>
          <w:rFonts w:ascii="Times New Roman" w:hAnsi="Times New Roman" w:cs="Times New Roman"/>
          <w:sz w:val="22"/>
          <w:szCs w:val="22"/>
        </w:rPr>
      </w:pPr>
    </w:p>
    <w:p w14:paraId="23B6030A" w14:textId="77777777" w:rsidR="009F6BF1" w:rsidRDefault="009F6BF1" w:rsidP="00123A3D">
      <w:pPr>
        <w:rPr>
          <w:rFonts w:ascii="Times New Roman" w:hAnsi="Times New Roman" w:cs="Times New Roman"/>
          <w:sz w:val="22"/>
          <w:szCs w:val="22"/>
        </w:rPr>
      </w:pPr>
    </w:p>
    <w:p w14:paraId="32DF3ADA" w14:textId="77777777" w:rsidR="009F6BF1" w:rsidRDefault="009F6BF1" w:rsidP="00123A3D">
      <w:pPr>
        <w:rPr>
          <w:rFonts w:ascii="Times New Roman" w:hAnsi="Times New Roman" w:cs="Times New Roman"/>
          <w:sz w:val="22"/>
          <w:szCs w:val="22"/>
        </w:rPr>
      </w:pPr>
    </w:p>
    <w:p w14:paraId="409A2F62" w14:textId="77777777" w:rsidR="009F6BF1" w:rsidRDefault="009F6BF1" w:rsidP="00123A3D">
      <w:pPr>
        <w:rPr>
          <w:rFonts w:ascii="Times New Roman" w:hAnsi="Times New Roman" w:cs="Times New Roman"/>
          <w:sz w:val="22"/>
          <w:szCs w:val="22"/>
        </w:rPr>
      </w:pPr>
    </w:p>
    <w:p w14:paraId="283C57FA" w14:textId="77777777" w:rsidR="009F6BF1" w:rsidRDefault="009F6BF1" w:rsidP="00123A3D">
      <w:pPr>
        <w:rPr>
          <w:rFonts w:ascii="Times New Roman" w:hAnsi="Times New Roman" w:cs="Times New Roman"/>
          <w:sz w:val="22"/>
          <w:szCs w:val="22"/>
        </w:rPr>
      </w:pPr>
    </w:p>
    <w:p w14:paraId="7D173009" w14:textId="77777777" w:rsidR="009F6BF1" w:rsidRDefault="009F6BF1" w:rsidP="00123A3D">
      <w:pPr>
        <w:rPr>
          <w:rFonts w:ascii="Times New Roman" w:hAnsi="Times New Roman" w:cs="Times New Roman"/>
          <w:sz w:val="22"/>
          <w:szCs w:val="22"/>
        </w:rPr>
      </w:pPr>
    </w:p>
    <w:p w14:paraId="33615909" w14:textId="77777777" w:rsidR="009F6BF1" w:rsidRDefault="009F6BF1" w:rsidP="00123A3D">
      <w:pPr>
        <w:rPr>
          <w:rFonts w:ascii="Times New Roman" w:hAnsi="Times New Roman" w:cs="Times New Roman"/>
          <w:sz w:val="22"/>
          <w:szCs w:val="22"/>
        </w:rPr>
      </w:pPr>
    </w:p>
    <w:p w14:paraId="2817AA09" w14:textId="77777777" w:rsidR="009F6BF1" w:rsidRDefault="009F6BF1" w:rsidP="00123A3D">
      <w:pPr>
        <w:rPr>
          <w:rFonts w:ascii="Times New Roman" w:hAnsi="Times New Roman" w:cs="Times New Roman"/>
          <w:sz w:val="22"/>
          <w:szCs w:val="22"/>
        </w:rPr>
      </w:pPr>
    </w:p>
    <w:p w14:paraId="50EB26FC" w14:textId="77777777" w:rsidR="009F6BF1" w:rsidRDefault="009F6BF1" w:rsidP="00123A3D">
      <w:pPr>
        <w:rPr>
          <w:rFonts w:ascii="Times New Roman" w:hAnsi="Times New Roman" w:cs="Times New Roman"/>
          <w:sz w:val="22"/>
          <w:szCs w:val="22"/>
        </w:rPr>
      </w:pPr>
    </w:p>
    <w:p w14:paraId="7F7B2F9D" w14:textId="77777777" w:rsidR="009F6BF1" w:rsidRDefault="009F6BF1" w:rsidP="00123A3D">
      <w:pPr>
        <w:rPr>
          <w:rFonts w:ascii="Times New Roman" w:hAnsi="Times New Roman" w:cs="Times New Roman"/>
          <w:sz w:val="22"/>
          <w:szCs w:val="22"/>
        </w:rPr>
      </w:pPr>
    </w:p>
    <w:p w14:paraId="7D0C70B3" w14:textId="77777777" w:rsidR="009F6BF1" w:rsidRDefault="009F6BF1" w:rsidP="00123A3D">
      <w:pPr>
        <w:rPr>
          <w:rFonts w:ascii="Times New Roman" w:hAnsi="Times New Roman" w:cs="Times New Roman"/>
          <w:sz w:val="22"/>
          <w:szCs w:val="22"/>
        </w:rPr>
      </w:pPr>
    </w:p>
    <w:p w14:paraId="4C4E030B" w14:textId="6290743E" w:rsidR="009F6BF1" w:rsidRDefault="009F6BF1" w:rsidP="00123A3D">
      <w:pPr>
        <w:rPr>
          <w:rFonts w:ascii="Times New Roman" w:hAnsi="Times New Roman" w:cstheme="minorBidi"/>
          <w:sz w:val="22"/>
          <w:szCs w:val="22"/>
        </w:rPr>
      </w:pPr>
    </w:p>
    <w:p w14:paraId="5AC85360" w14:textId="77777777" w:rsidR="00984CA4" w:rsidRPr="00984CA4" w:rsidRDefault="00984CA4" w:rsidP="00123A3D">
      <w:pPr>
        <w:rPr>
          <w:rFonts w:ascii="Times New Roman" w:hAnsi="Times New Roman" w:cstheme="minorBidi"/>
          <w:sz w:val="22"/>
          <w:szCs w:val="22"/>
        </w:rPr>
      </w:pPr>
    </w:p>
    <w:p w14:paraId="562F70FD" w14:textId="77777777" w:rsidR="009F6BF1" w:rsidRDefault="009F6BF1" w:rsidP="00123A3D">
      <w:pPr>
        <w:rPr>
          <w:rFonts w:ascii="Times New Roman" w:hAnsi="Times New Roman" w:cs="Times New Roman"/>
          <w:sz w:val="22"/>
          <w:szCs w:val="22"/>
        </w:rPr>
      </w:pPr>
    </w:p>
    <w:p w14:paraId="48782788" w14:textId="77777777" w:rsidR="009F6BF1" w:rsidRDefault="009F6BF1" w:rsidP="00123A3D">
      <w:pPr>
        <w:rPr>
          <w:rFonts w:ascii="Times New Roman" w:hAnsi="Times New Roman" w:cs="Times New Roman"/>
          <w:sz w:val="22"/>
          <w:szCs w:val="22"/>
        </w:rPr>
      </w:pPr>
    </w:p>
    <w:p w14:paraId="18E9D21D" w14:textId="77777777" w:rsidR="009F6BF1" w:rsidRDefault="009F6BF1" w:rsidP="00123A3D">
      <w:pPr>
        <w:rPr>
          <w:rFonts w:ascii="Times New Roman" w:hAnsi="Times New Roman" w:cs="Times New Roman"/>
          <w:sz w:val="22"/>
          <w:szCs w:val="22"/>
        </w:rPr>
      </w:pPr>
    </w:p>
    <w:p w14:paraId="573EB065" w14:textId="77777777" w:rsidR="009F6BF1" w:rsidRDefault="009F6BF1" w:rsidP="00123A3D">
      <w:pPr>
        <w:rPr>
          <w:rFonts w:ascii="Times New Roman" w:hAnsi="Times New Roman" w:cs="Times New Roman"/>
          <w:sz w:val="22"/>
          <w:szCs w:val="22"/>
        </w:rPr>
      </w:pPr>
    </w:p>
    <w:p w14:paraId="332B131A" w14:textId="6D85E6A7" w:rsidR="00123A3D" w:rsidRPr="00C23017" w:rsidRDefault="00123A3D" w:rsidP="00E55222">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lastRenderedPageBreak/>
        <w:t xml:space="preserve">3     </w:t>
      </w:r>
      <w:r w:rsidR="0090349F" w:rsidRPr="00C23017">
        <w:rPr>
          <w:rFonts w:ascii="Times New Roman" w:hAnsi="Times New Roman"/>
          <w:sz w:val="24"/>
          <w:szCs w:val="24"/>
        </w:rPr>
        <w:t xml:space="preserve"> </w:t>
      </w:r>
      <w:r w:rsidRPr="00C23017">
        <w:rPr>
          <w:rFonts w:ascii="Times New Roman" w:hAnsi="Times New Roman"/>
          <w:sz w:val="24"/>
          <w:szCs w:val="24"/>
        </w:rPr>
        <w:t xml:space="preserve">Trade </w:t>
      </w:r>
      <w:r w:rsidRPr="00C23017">
        <w:rPr>
          <w:rFonts w:ascii="Times New Roman" w:hAnsi="Times New Roman"/>
          <w:sz w:val="24"/>
          <w:szCs w:val="30"/>
        </w:rPr>
        <w:t xml:space="preserve">accounts </w:t>
      </w:r>
      <w:r w:rsidRPr="00C23017">
        <w:rPr>
          <w:rFonts w:ascii="Times New Roman" w:hAnsi="Times New Roman"/>
          <w:sz w:val="24"/>
          <w:szCs w:val="24"/>
        </w:rPr>
        <w:t>receivable</w:t>
      </w:r>
    </w:p>
    <w:p w14:paraId="1688A8D6" w14:textId="4A992900" w:rsidR="00123A3D"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86"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32"/>
      </w:tblGrid>
      <w:tr w:rsidR="00845AFE" w:rsidRPr="001B4FBD" w14:paraId="06DAD519" w14:textId="77777777" w:rsidTr="00864B7E">
        <w:trPr>
          <w:cantSplit/>
          <w:tblHeader/>
        </w:trPr>
        <w:tc>
          <w:tcPr>
            <w:tcW w:w="4049" w:type="dxa"/>
            <w:shd w:val="clear" w:color="auto" w:fill="auto"/>
            <w:vAlign w:val="bottom"/>
          </w:tcPr>
          <w:p w14:paraId="7E9E698E" w14:textId="77777777" w:rsidR="00845AFE" w:rsidRPr="001B4FBD" w:rsidRDefault="00845AFE">
            <w:pPr>
              <w:pStyle w:val="acctfourfigures"/>
              <w:shd w:val="clear" w:color="auto" w:fill="FFFFFF"/>
              <w:tabs>
                <w:tab w:val="clear" w:pos="765"/>
              </w:tabs>
              <w:spacing w:line="240" w:lineRule="auto"/>
              <w:rPr>
                <w:b/>
                <w:bCs/>
                <w:i/>
                <w:iCs/>
                <w:szCs w:val="22"/>
              </w:rPr>
            </w:pPr>
          </w:p>
        </w:tc>
        <w:tc>
          <w:tcPr>
            <w:tcW w:w="2610" w:type="dxa"/>
            <w:gridSpan w:val="3"/>
            <w:vAlign w:val="bottom"/>
          </w:tcPr>
          <w:p w14:paraId="1E44763B" w14:textId="77777777" w:rsidR="00845AFE" w:rsidRPr="001B4FBD" w:rsidRDefault="00845AFE">
            <w:pPr>
              <w:pStyle w:val="acctmergecolhdg"/>
              <w:spacing w:line="240" w:lineRule="auto"/>
              <w:ind w:left="-83" w:firstLine="4"/>
              <w:rPr>
                <w:szCs w:val="22"/>
              </w:rPr>
            </w:pPr>
            <w:r w:rsidRPr="001B4FBD">
              <w:rPr>
                <w:szCs w:val="22"/>
              </w:rPr>
              <w:t xml:space="preserve">Consolidated </w:t>
            </w:r>
          </w:p>
          <w:p w14:paraId="437882D6" w14:textId="77777777" w:rsidR="00845AFE" w:rsidRPr="001B4FBD" w:rsidRDefault="00845AFE">
            <w:pPr>
              <w:pStyle w:val="acctmergecolhdg"/>
              <w:spacing w:line="240" w:lineRule="auto"/>
              <w:ind w:left="-83" w:firstLine="4"/>
              <w:rPr>
                <w:b w:val="0"/>
                <w:bCs/>
                <w:szCs w:val="22"/>
              </w:rPr>
            </w:pPr>
            <w:r w:rsidRPr="001B4FBD">
              <w:rPr>
                <w:szCs w:val="22"/>
              </w:rPr>
              <w:t xml:space="preserve">financial statements </w:t>
            </w:r>
          </w:p>
        </w:tc>
        <w:tc>
          <w:tcPr>
            <w:tcW w:w="178" w:type="dxa"/>
          </w:tcPr>
          <w:p w14:paraId="01401793" w14:textId="77777777" w:rsidR="00845AFE" w:rsidRPr="001B4FBD" w:rsidRDefault="00845AFE">
            <w:pPr>
              <w:pStyle w:val="acctmergecolhdg"/>
              <w:spacing w:line="240" w:lineRule="auto"/>
              <w:ind w:left="-83" w:right="-79" w:firstLine="4"/>
              <w:rPr>
                <w:b w:val="0"/>
                <w:bCs/>
                <w:szCs w:val="22"/>
              </w:rPr>
            </w:pPr>
          </w:p>
        </w:tc>
        <w:tc>
          <w:tcPr>
            <w:tcW w:w="2549" w:type="dxa"/>
            <w:gridSpan w:val="3"/>
            <w:vAlign w:val="bottom"/>
          </w:tcPr>
          <w:p w14:paraId="12D50EFD" w14:textId="77777777" w:rsidR="00845AFE" w:rsidRPr="001B4FBD" w:rsidRDefault="00845AFE">
            <w:pPr>
              <w:pStyle w:val="acctmergecolhdg"/>
              <w:spacing w:line="240" w:lineRule="auto"/>
              <w:ind w:left="-83" w:right="-79" w:firstLine="4"/>
              <w:rPr>
                <w:szCs w:val="22"/>
              </w:rPr>
            </w:pPr>
            <w:r w:rsidRPr="001B4FBD">
              <w:rPr>
                <w:szCs w:val="22"/>
              </w:rPr>
              <w:t xml:space="preserve">Separate </w:t>
            </w:r>
          </w:p>
          <w:p w14:paraId="12ACB650" w14:textId="77777777" w:rsidR="00845AFE" w:rsidRPr="001B4FBD" w:rsidRDefault="00845AFE">
            <w:pPr>
              <w:pStyle w:val="acctmergecolhdg"/>
              <w:spacing w:line="240" w:lineRule="auto"/>
              <w:ind w:left="-83" w:right="-79" w:firstLine="4"/>
              <w:rPr>
                <w:b w:val="0"/>
                <w:bCs/>
                <w:szCs w:val="22"/>
              </w:rPr>
            </w:pPr>
            <w:r w:rsidRPr="001B4FBD">
              <w:rPr>
                <w:szCs w:val="22"/>
              </w:rPr>
              <w:t>financial statements</w:t>
            </w:r>
          </w:p>
        </w:tc>
      </w:tr>
      <w:tr w:rsidR="006E5F46" w:rsidRPr="00F043FA" w14:paraId="10A998E6" w14:textId="77777777" w:rsidTr="00864B7E">
        <w:trPr>
          <w:cantSplit/>
          <w:tblHeader/>
        </w:trPr>
        <w:tc>
          <w:tcPr>
            <w:tcW w:w="4049" w:type="dxa"/>
            <w:shd w:val="clear" w:color="auto" w:fill="auto"/>
            <w:vAlign w:val="bottom"/>
          </w:tcPr>
          <w:p w14:paraId="142DDA7E" w14:textId="77777777" w:rsidR="006E5F46" w:rsidRPr="007D5D48" w:rsidRDefault="006E5F46" w:rsidP="006E5F46">
            <w:pPr>
              <w:pStyle w:val="acctfourfigures"/>
              <w:tabs>
                <w:tab w:val="clear" w:pos="765"/>
              </w:tabs>
              <w:spacing w:line="240" w:lineRule="auto"/>
              <w:ind w:left="188" w:hanging="174"/>
              <w:rPr>
                <w:b/>
                <w:bCs/>
                <w:i/>
                <w:iCs/>
                <w:szCs w:val="22"/>
                <w:lang w:val="en-US" w:bidi="th-TH"/>
              </w:rPr>
            </w:pPr>
          </w:p>
        </w:tc>
        <w:tc>
          <w:tcPr>
            <w:tcW w:w="1170" w:type="dxa"/>
          </w:tcPr>
          <w:p w14:paraId="3DCF2CA7" w14:textId="77777777" w:rsidR="006E5F46" w:rsidRPr="00F043F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7E227E09" w14:textId="4FF0C970" w:rsidR="006E5F46" w:rsidRPr="00F043FA" w:rsidRDefault="006E5F46" w:rsidP="006E5F46">
            <w:pPr>
              <w:pStyle w:val="acctmergecolhdg"/>
              <w:spacing w:line="240" w:lineRule="auto"/>
              <w:ind w:left="-83" w:right="-79" w:firstLine="4"/>
              <w:rPr>
                <w:b w:val="0"/>
                <w:szCs w:val="22"/>
              </w:rPr>
            </w:pPr>
            <w:r w:rsidRPr="00F043FA">
              <w:rPr>
                <w:b w:val="0"/>
                <w:szCs w:val="22"/>
              </w:rPr>
              <w:t>March</w:t>
            </w:r>
          </w:p>
        </w:tc>
        <w:tc>
          <w:tcPr>
            <w:tcW w:w="180" w:type="dxa"/>
          </w:tcPr>
          <w:p w14:paraId="0C4A101D" w14:textId="77777777" w:rsidR="006E5F46" w:rsidRPr="00F043FA" w:rsidRDefault="006E5F46" w:rsidP="006E5F46">
            <w:pPr>
              <w:pStyle w:val="acctmergecolhdg"/>
              <w:spacing w:line="240" w:lineRule="auto"/>
              <w:ind w:left="-83" w:right="-79" w:firstLine="4"/>
              <w:rPr>
                <w:b w:val="0"/>
                <w:szCs w:val="22"/>
              </w:rPr>
            </w:pPr>
          </w:p>
        </w:tc>
        <w:tc>
          <w:tcPr>
            <w:tcW w:w="1260" w:type="dxa"/>
          </w:tcPr>
          <w:p w14:paraId="5ABCD3B4" w14:textId="77777777" w:rsidR="006E5F46" w:rsidRPr="00F043F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3F2D8C09" w14:textId="1912937C" w:rsidR="006E5F46" w:rsidRPr="00F043FA" w:rsidRDefault="006E5F46" w:rsidP="006E5F46">
            <w:pPr>
              <w:pStyle w:val="acctmergecolhdg"/>
              <w:spacing w:line="240" w:lineRule="auto"/>
              <w:ind w:left="-83" w:right="-79" w:firstLine="4"/>
              <w:rPr>
                <w:b w:val="0"/>
                <w:szCs w:val="22"/>
              </w:rPr>
            </w:pPr>
            <w:r w:rsidRPr="00F043FA">
              <w:rPr>
                <w:b w:val="0"/>
                <w:szCs w:val="22"/>
              </w:rPr>
              <w:t>December</w:t>
            </w:r>
          </w:p>
        </w:tc>
        <w:tc>
          <w:tcPr>
            <w:tcW w:w="178" w:type="dxa"/>
          </w:tcPr>
          <w:p w14:paraId="5161FB2D" w14:textId="77777777" w:rsidR="006E5F46" w:rsidRPr="00F043FA" w:rsidRDefault="006E5F46" w:rsidP="006E5F46">
            <w:pPr>
              <w:pStyle w:val="acctmergecolhdg"/>
              <w:spacing w:line="240" w:lineRule="auto"/>
              <w:ind w:left="-83" w:right="-79" w:firstLine="4"/>
              <w:rPr>
                <w:b w:val="0"/>
                <w:szCs w:val="22"/>
              </w:rPr>
            </w:pPr>
          </w:p>
        </w:tc>
        <w:tc>
          <w:tcPr>
            <w:tcW w:w="1137" w:type="dxa"/>
          </w:tcPr>
          <w:p w14:paraId="0F425B3B" w14:textId="77777777" w:rsidR="006E5F46" w:rsidRPr="00F043F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DB40EF1" w14:textId="7FB2AD89" w:rsidR="006E5F46" w:rsidRPr="00F043FA" w:rsidRDefault="006E5F46" w:rsidP="006E5F46">
            <w:pPr>
              <w:pStyle w:val="acctmergecolhdg"/>
              <w:spacing w:line="240" w:lineRule="auto"/>
              <w:ind w:left="-83" w:right="-79" w:firstLine="4"/>
              <w:rPr>
                <w:b w:val="0"/>
                <w:szCs w:val="22"/>
              </w:rPr>
            </w:pPr>
            <w:r w:rsidRPr="00F043FA">
              <w:rPr>
                <w:b w:val="0"/>
                <w:szCs w:val="22"/>
              </w:rPr>
              <w:t>March</w:t>
            </w:r>
          </w:p>
        </w:tc>
        <w:tc>
          <w:tcPr>
            <w:tcW w:w="180" w:type="dxa"/>
          </w:tcPr>
          <w:p w14:paraId="5FAE1136" w14:textId="77777777" w:rsidR="006E5F46" w:rsidRPr="00F043FA" w:rsidRDefault="006E5F46" w:rsidP="006E5F46">
            <w:pPr>
              <w:pStyle w:val="acctmergecolhdg"/>
              <w:spacing w:line="240" w:lineRule="auto"/>
              <w:ind w:left="-83" w:right="-79" w:firstLine="4"/>
              <w:rPr>
                <w:b w:val="0"/>
                <w:szCs w:val="22"/>
              </w:rPr>
            </w:pPr>
          </w:p>
        </w:tc>
        <w:tc>
          <w:tcPr>
            <w:tcW w:w="1232" w:type="dxa"/>
          </w:tcPr>
          <w:p w14:paraId="3297C92C" w14:textId="77777777" w:rsidR="006E5F46" w:rsidRPr="00F043F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F02FCD0" w14:textId="040D5A48" w:rsidR="006E5F46" w:rsidRPr="00F043FA" w:rsidRDefault="006E5F46" w:rsidP="006E5F46">
            <w:pPr>
              <w:pStyle w:val="acctmergecolhdg"/>
              <w:spacing w:line="240" w:lineRule="auto"/>
              <w:ind w:left="-83" w:right="-79" w:firstLine="4"/>
              <w:rPr>
                <w:b w:val="0"/>
                <w:szCs w:val="22"/>
              </w:rPr>
            </w:pPr>
            <w:r w:rsidRPr="00F043FA">
              <w:rPr>
                <w:b w:val="0"/>
                <w:szCs w:val="22"/>
              </w:rPr>
              <w:t>December</w:t>
            </w:r>
          </w:p>
        </w:tc>
      </w:tr>
      <w:tr w:rsidR="006E5F46" w:rsidRPr="00F043FA" w14:paraId="3CC85B83" w14:textId="77777777" w:rsidTr="00864B7E">
        <w:trPr>
          <w:cantSplit/>
          <w:tblHeader/>
        </w:trPr>
        <w:tc>
          <w:tcPr>
            <w:tcW w:w="4049" w:type="dxa"/>
            <w:shd w:val="clear" w:color="auto" w:fill="auto"/>
            <w:vAlign w:val="bottom"/>
          </w:tcPr>
          <w:p w14:paraId="555B6128" w14:textId="77777777" w:rsidR="006E5F46" w:rsidRPr="007D5D48" w:rsidRDefault="006E5F46" w:rsidP="006E5F46">
            <w:pPr>
              <w:pStyle w:val="acctfourfigures"/>
              <w:tabs>
                <w:tab w:val="clear" w:pos="765"/>
              </w:tabs>
              <w:spacing w:line="240" w:lineRule="auto"/>
              <w:ind w:left="188" w:hanging="174"/>
              <w:rPr>
                <w:b/>
                <w:bCs/>
                <w:i/>
                <w:iCs/>
                <w:color w:val="0000FF"/>
                <w:szCs w:val="22"/>
                <w:lang w:val="en-US"/>
              </w:rPr>
            </w:pPr>
          </w:p>
        </w:tc>
        <w:tc>
          <w:tcPr>
            <w:tcW w:w="1170" w:type="dxa"/>
          </w:tcPr>
          <w:p w14:paraId="2DAB1ED0" w14:textId="33817C77" w:rsidR="006E5F46" w:rsidRPr="00F043FA" w:rsidRDefault="006E5F46" w:rsidP="006E5F46">
            <w:pPr>
              <w:pStyle w:val="acctmergecolhdg"/>
              <w:spacing w:line="240" w:lineRule="auto"/>
              <w:ind w:left="-83" w:right="-79" w:firstLine="4"/>
              <w:rPr>
                <w:b w:val="0"/>
                <w:szCs w:val="22"/>
              </w:rPr>
            </w:pPr>
            <w:r w:rsidRPr="00F043FA">
              <w:rPr>
                <w:b w:val="0"/>
                <w:szCs w:val="22"/>
              </w:rPr>
              <w:t>202</w:t>
            </w:r>
            <w:r>
              <w:rPr>
                <w:b w:val="0"/>
                <w:szCs w:val="22"/>
              </w:rPr>
              <w:t>4</w:t>
            </w:r>
          </w:p>
        </w:tc>
        <w:tc>
          <w:tcPr>
            <w:tcW w:w="180" w:type="dxa"/>
          </w:tcPr>
          <w:p w14:paraId="18C9DEE4" w14:textId="77777777" w:rsidR="006E5F46" w:rsidRPr="00F043FA" w:rsidRDefault="006E5F46" w:rsidP="006E5F46">
            <w:pPr>
              <w:pStyle w:val="acctmergecolhdg"/>
              <w:spacing w:line="240" w:lineRule="auto"/>
              <w:ind w:left="-83" w:right="-79" w:firstLine="4"/>
              <w:rPr>
                <w:b w:val="0"/>
                <w:szCs w:val="22"/>
              </w:rPr>
            </w:pPr>
          </w:p>
        </w:tc>
        <w:tc>
          <w:tcPr>
            <w:tcW w:w="1260" w:type="dxa"/>
          </w:tcPr>
          <w:p w14:paraId="137895B1" w14:textId="10657337" w:rsidR="006E5F46" w:rsidRPr="00F043FA" w:rsidRDefault="006E5F46" w:rsidP="006E5F46">
            <w:pPr>
              <w:pStyle w:val="acctmergecolhdg"/>
              <w:spacing w:line="240" w:lineRule="auto"/>
              <w:ind w:left="-83" w:right="-79" w:firstLine="4"/>
              <w:rPr>
                <w:b w:val="0"/>
                <w:szCs w:val="22"/>
              </w:rPr>
            </w:pPr>
            <w:r w:rsidRPr="00F043FA">
              <w:rPr>
                <w:b w:val="0"/>
                <w:szCs w:val="22"/>
              </w:rPr>
              <w:t>202</w:t>
            </w:r>
            <w:r>
              <w:rPr>
                <w:b w:val="0"/>
                <w:szCs w:val="22"/>
              </w:rPr>
              <w:t>3</w:t>
            </w:r>
          </w:p>
        </w:tc>
        <w:tc>
          <w:tcPr>
            <w:tcW w:w="178" w:type="dxa"/>
          </w:tcPr>
          <w:p w14:paraId="14135802" w14:textId="77777777" w:rsidR="006E5F46" w:rsidRPr="00F043FA" w:rsidRDefault="006E5F46" w:rsidP="006E5F46">
            <w:pPr>
              <w:pStyle w:val="acctmergecolhdg"/>
              <w:spacing w:line="240" w:lineRule="auto"/>
              <w:ind w:left="-83" w:right="-79" w:firstLine="4"/>
              <w:rPr>
                <w:b w:val="0"/>
                <w:szCs w:val="22"/>
              </w:rPr>
            </w:pPr>
          </w:p>
        </w:tc>
        <w:tc>
          <w:tcPr>
            <w:tcW w:w="1137" w:type="dxa"/>
          </w:tcPr>
          <w:p w14:paraId="4523FAC0" w14:textId="1CC20734" w:rsidR="006E5F46" w:rsidRPr="00F043FA" w:rsidRDefault="006E5F46" w:rsidP="006E5F46">
            <w:pPr>
              <w:pStyle w:val="acctmergecolhdg"/>
              <w:spacing w:line="240" w:lineRule="auto"/>
              <w:ind w:left="-83" w:right="-79" w:firstLine="4"/>
              <w:rPr>
                <w:b w:val="0"/>
                <w:szCs w:val="22"/>
              </w:rPr>
            </w:pPr>
            <w:r w:rsidRPr="00F043FA">
              <w:rPr>
                <w:b w:val="0"/>
                <w:szCs w:val="22"/>
              </w:rPr>
              <w:t>202</w:t>
            </w:r>
            <w:r>
              <w:rPr>
                <w:b w:val="0"/>
                <w:szCs w:val="22"/>
              </w:rPr>
              <w:t>4</w:t>
            </w:r>
          </w:p>
        </w:tc>
        <w:tc>
          <w:tcPr>
            <w:tcW w:w="180" w:type="dxa"/>
          </w:tcPr>
          <w:p w14:paraId="1057702B" w14:textId="77777777" w:rsidR="006E5F46" w:rsidRPr="00F043FA" w:rsidRDefault="006E5F46" w:rsidP="006E5F46">
            <w:pPr>
              <w:pStyle w:val="acctmergecolhdg"/>
              <w:spacing w:line="240" w:lineRule="auto"/>
              <w:ind w:left="-83" w:right="-79" w:firstLine="4"/>
              <w:rPr>
                <w:b w:val="0"/>
                <w:szCs w:val="22"/>
              </w:rPr>
            </w:pPr>
          </w:p>
        </w:tc>
        <w:tc>
          <w:tcPr>
            <w:tcW w:w="1232" w:type="dxa"/>
          </w:tcPr>
          <w:p w14:paraId="0576E1FD" w14:textId="08A0AE60" w:rsidR="006E5F46" w:rsidRPr="00F043FA" w:rsidRDefault="006E5F46" w:rsidP="006E5F46">
            <w:pPr>
              <w:pStyle w:val="acctmergecolhdg"/>
              <w:spacing w:line="240" w:lineRule="auto"/>
              <w:ind w:left="-83" w:right="-79" w:firstLine="4"/>
              <w:rPr>
                <w:b w:val="0"/>
                <w:szCs w:val="22"/>
              </w:rPr>
            </w:pPr>
            <w:r w:rsidRPr="00F043FA">
              <w:rPr>
                <w:b w:val="0"/>
                <w:szCs w:val="22"/>
              </w:rPr>
              <w:t>202</w:t>
            </w:r>
            <w:r>
              <w:rPr>
                <w:b w:val="0"/>
                <w:szCs w:val="22"/>
              </w:rPr>
              <w:t>3</w:t>
            </w:r>
          </w:p>
        </w:tc>
      </w:tr>
      <w:tr w:rsidR="003A38DE" w:rsidRPr="001B4FBD" w14:paraId="61C60A93" w14:textId="77777777" w:rsidTr="00864B7E">
        <w:trPr>
          <w:cantSplit/>
          <w:tblHeader/>
        </w:trPr>
        <w:tc>
          <w:tcPr>
            <w:tcW w:w="4049" w:type="dxa"/>
            <w:shd w:val="clear" w:color="auto" w:fill="auto"/>
            <w:vAlign w:val="bottom"/>
          </w:tcPr>
          <w:p w14:paraId="6D6B77B2" w14:textId="77777777" w:rsidR="003A38DE" w:rsidRPr="001B4FBD" w:rsidRDefault="003A38DE" w:rsidP="003A38DE">
            <w:pPr>
              <w:pStyle w:val="acctfourfigures"/>
              <w:tabs>
                <w:tab w:val="clear" w:pos="765"/>
              </w:tabs>
              <w:spacing w:line="240" w:lineRule="auto"/>
              <w:ind w:left="188" w:hanging="174"/>
              <w:rPr>
                <w:b/>
                <w:bCs/>
                <w:i/>
                <w:iCs/>
                <w:szCs w:val="22"/>
              </w:rPr>
            </w:pPr>
          </w:p>
        </w:tc>
        <w:tc>
          <w:tcPr>
            <w:tcW w:w="5337" w:type="dxa"/>
            <w:gridSpan w:val="7"/>
            <w:vAlign w:val="bottom"/>
          </w:tcPr>
          <w:p w14:paraId="4EDBCFF7" w14:textId="77777777" w:rsidR="003A38DE" w:rsidRPr="001B4FBD" w:rsidRDefault="003A38DE" w:rsidP="003A38DE">
            <w:pPr>
              <w:pStyle w:val="acctmergecolhdg"/>
              <w:spacing w:line="240" w:lineRule="auto"/>
              <w:ind w:left="-83" w:right="-79" w:firstLine="4"/>
              <w:rPr>
                <w:b w:val="0"/>
                <w:bCs/>
                <w:i/>
                <w:iCs/>
                <w:szCs w:val="22"/>
              </w:rPr>
            </w:pPr>
            <w:r w:rsidRPr="001B4FBD">
              <w:rPr>
                <w:b w:val="0"/>
                <w:bCs/>
                <w:i/>
                <w:iCs/>
                <w:szCs w:val="22"/>
              </w:rPr>
              <w:t>(in thousand Baht)</w:t>
            </w:r>
          </w:p>
        </w:tc>
      </w:tr>
      <w:tr w:rsidR="006E5F46" w:rsidRPr="001B4FBD" w14:paraId="7D620D4C" w14:textId="77777777" w:rsidTr="00864B7E">
        <w:trPr>
          <w:cantSplit/>
        </w:trPr>
        <w:tc>
          <w:tcPr>
            <w:tcW w:w="4049" w:type="dxa"/>
          </w:tcPr>
          <w:p w14:paraId="05908D10" w14:textId="77777777" w:rsidR="006E5F46" w:rsidRPr="001B4FBD" w:rsidRDefault="006E5F46" w:rsidP="006E5F46">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5804242" w14:textId="5999514D" w:rsidR="006E5F46" w:rsidRPr="001B4FBD" w:rsidRDefault="00E87F60" w:rsidP="00E8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87F60">
              <w:rPr>
                <w:rFonts w:ascii="Times New Roman" w:hAnsi="Times New Roman" w:cs="Times New Roman"/>
                <w:sz w:val="22"/>
                <w:szCs w:val="22"/>
              </w:rPr>
              <w:t>1,139,85</w:t>
            </w:r>
            <w:r w:rsidR="00575317">
              <w:rPr>
                <w:rFonts w:ascii="Times New Roman" w:hAnsi="Times New Roman" w:cs="Times New Roman"/>
                <w:sz w:val="22"/>
                <w:szCs w:val="22"/>
              </w:rPr>
              <w:t>6</w:t>
            </w:r>
          </w:p>
        </w:tc>
        <w:tc>
          <w:tcPr>
            <w:tcW w:w="180" w:type="dxa"/>
          </w:tcPr>
          <w:p w14:paraId="747A8E3A"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CAF4660" w14:textId="1B40EC1B"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955,091</w:t>
            </w:r>
          </w:p>
        </w:tc>
        <w:tc>
          <w:tcPr>
            <w:tcW w:w="178" w:type="dxa"/>
          </w:tcPr>
          <w:p w14:paraId="0B2B9BBB"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23021A05" w14:textId="4B0562DF" w:rsidR="006E5F46" w:rsidRPr="001B4FBD" w:rsidRDefault="00052139" w:rsidP="0005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052139">
              <w:rPr>
                <w:rFonts w:ascii="Times New Roman" w:hAnsi="Times New Roman" w:cs="Times New Roman"/>
                <w:sz w:val="22"/>
                <w:szCs w:val="22"/>
              </w:rPr>
              <w:t>1,139,692</w:t>
            </w:r>
          </w:p>
        </w:tc>
        <w:tc>
          <w:tcPr>
            <w:tcW w:w="180" w:type="dxa"/>
          </w:tcPr>
          <w:p w14:paraId="22ACF76D"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09CE09F" w14:textId="7F32FC58"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956,183</w:t>
            </w:r>
          </w:p>
        </w:tc>
      </w:tr>
      <w:tr w:rsidR="006E5F46" w:rsidRPr="001B4FBD" w14:paraId="38E6508F" w14:textId="77777777" w:rsidTr="00864B7E">
        <w:trPr>
          <w:cantSplit/>
        </w:trPr>
        <w:tc>
          <w:tcPr>
            <w:tcW w:w="4049" w:type="dxa"/>
          </w:tcPr>
          <w:p w14:paraId="35A51F23" w14:textId="77777777" w:rsidR="006E5F46" w:rsidRPr="001B4FBD" w:rsidRDefault="006E5F46" w:rsidP="006E5F46">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1AA84561" w14:textId="77777777" w:rsidR="006E5F46" w:rsidRPr="001B4FBD" w:rsidRDefault="006E5F46" w:rsidP="00E8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47A4E8A"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323D5BB"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78" w:type="dxa"/>
          </w:tcPr>
          <w:p w14:paraId="30CB395B"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F642A67" w14:textId="77777777" w:rsidR="006E5F46" w:rsidRPr="001B4FBD" w:rsidRDefault="006E5F46" w:rsidP="0005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0BBA329"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96F2B8A"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6E5F46" w:rsidRPr="001B4FBD" w14:paraId="22E40EEC" w14:textId="77777777" w:rsidTr="00864B7E">
        <w:trPr>
          <w:cantSplit/>
        </w:trPr>
        <w:tc>
          <w:tcPr>
            <w:tcW w:w="4049" w:type="dxa"/>
          </w:tcPr>
          <w:p w14:paraId="76AD4880" w14:textId="77777777" w:rsidR="006E5F46" w:rsidRPr="001B4FBD" w:rsidRDefault="006E5F46" w:rsidP="006E5F4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70C34C6F" w14:textId="072C85E0" w:rsidR="006E5F46" w:rsidRPr="00FA55E1" w:rsidRDefault="00E87F60" w:rsidP="00E8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87F60">
              <w:rPr>
                <w:rFonts w:ascii="Times New Roman" w:hAnsi="Times New Roman" w:cs="Times New Roman"/>
                <w:sz w:val="22"/>
                <w:szCs w:val="22"/>
              </w:rPr>
              <w:t>206,717</w:t>
            </w:r>
          </w:p>
        </w:tc>
        <w:tc>
          <w:tcPr>
            <w:tcW w:w="180" w:type="dxa"/>
          </w:tcPr>
          <w:p w14:paraId="0F583AEF"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6D998FF" w14:textId="24AE95A9"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50,609</w:t>
            </w:r>
          </w:p>
        </w:tc>
        <w:tc>
          <w:tcPr>
            <w:tcW w:w="178" w:type="dxa"/>
          </w:tcPr>
          <w:p w14:paraId="24CF54FE"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0FC4C65" w14:textId="28AEE812" w:rsidR="006E5F46" w:rsidRPr="001B4FBD" w:rsidRDefault="00052139" w:rsidP="0005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052139">
              <w:rPr>
                <w:rFonts w:ascii="Times New Roman" w:hAnsi="Times New Roman" w:cs="Times New Roman"/>
                <w:sz w:val="22"/>
                <w:szCs w:val="22"/>
              </w:rPr>
              <w:t>206,535</w:t>
            </w:r>
          </w:p>
        </w:tc>
        <w:tc>
          <w:tcPr>
            <w:tcW w:w="180" w:type="dxa"/>
          </w:tcPr>
          <w:p w14:paraId="2A0B9A68"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1A2F47D9" w14:textId="6207CB88"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50,496</w:t>
            </w:r>
          </w:p>
        </w:tc>
      </w:tr>
      <w:tr w:rsidR="006E5F46" w:rsidRPr="001B4FBD" w14:paraId="0624A7F1" w14:textId="77777777" w:rsidTr="00864B7E">
        <w:trPr>
          <w:cantSplit/>
          <w:trHeight w:val="272"/>
        </w:trPr>
        <w:tc>
          <w:tcPr>
            <w:tcW w:w="4049" w:type="dxa"/>
          </w:tcPr>
          <w:p w14:paraId="221D4B54" w14:textId="77777777" w:rsidR="006E5F46" w:rsidRPr="001B4FBD" w:rsidRDefault="006E5F46" w:rsidP="006E5F4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58DF95F4" w14:textId="521883B8" w:rsidR="006E5F46" w:rsidRPr="00FA55E1" w:rsidRDefault="00E87F60" w:rsidP="00E8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87F60">
              <w:rPr>
                <w:rFonts w:ascii="Times New Roman" w:hAnsi="Times New Roman" w:cs="Times New Roman"/>
                <w:sz w:val="22"/>
                <w:szCs w:val="22"/>
              </w:rPr>
              <w:t>77</w:t>
            </w:r>
          </w:p>
        </w:tc>
        <w:tc>
          <w:tcPr>
            <w:tcW w:w="180" w:type="dxa"/>
          </w:tcPr>
          <w:p w14:paraId="14889393"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6923163" w14:textId="58B043AB"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7D8BA4"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862E2E8" w14:textId="5909B2F5" w:rsidR="006E5F46" w:rsidRPr="001B4FBD" w:rsidRDefault="00052139" w:rsidP="0005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052139">
              <w:rPr>
                <w:rFonts w:ascii="Times New Roman" w:hAnsi="Times New Roman" w:cs="Times New Roman"/>
                <w:sz w:val="22"/>
                <w:szCs w:val="22"/>
              </w:rPr>
              <w:t>77</w:t>
            </w:r>
          </w:p>
        </w:tc>
        <w:tc>
          <w:tcPr>
            <w:tcW w:w="180" w:type="dxa"/>
          </w:tcPr>
          <w:p w14:paraId="54A786F7"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9F1A3C6" w14:textId="6017FB25"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6E5F46" w:rsidRPr="001B4FBD" w14:paraId="1AAA6CB5" w14:textId="77777777" w:rsidTr="00864B7E">
        <w:trPr>
          <w:cantSplit/>
        </w:trPr>
        <w:tc>
          <w:tcPr>
            <w:tcW w:w="4049" w:type="dxa"/>
          </w:tcPr>
          <w:p w14:paraId="474B8731" w14:textId="77777777" w:rsidR="006E5F46" w:rsidRPr="001B4FBD" w:rsidRDefault="006E5F46" w:rsidP="006E5F46">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378E36F2" w14:textId="2A707596" w:rsidR="006E5F46" w:rsidRPr="00FA55E1" w:rsidRDefault="00E87F60" w:rsidP="00B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5DEBB14"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2CBBCDF3" w14:textId="7D20D7B3"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BD8BB65"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0499DC8C" w14:textId="64235896" w:rsidR="006E5F46" w:rsidRPr="001B4FBD" w:rsidRDefault="00052139" w:rsidP="00B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rPr>
                <w:rFonts w:ascii="Times New Roman" w:hAnsi="Times New Roman" w:cs="Times New Roman"/>
                <w:sz w:val="22"/>
                <w:szCs w:val="22"/>
              </w:rPr>
            </w:pPr>
            <w:r w:rsidRPr="00052139">
              <w:rPr>
                <w:rFonts w:ascii="Times New Roman" w:hAnsi="Times New Roman" w:cs="Times New Roman"/>
                <w:sz w:val="22"/>
                <w:szCs w:val="22"/>
              </w:rPr>
              <w:t>-</w:t>
            </w:r>
          </w:p>
        </w:tc>
        <w:tc>
          <w:tcPr>
            <w:tcW w:w="180" w:type="dxa"/>
          </w:tcPr>
          <w:p w14:paraId="1DAEABF2"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1072886" w14:textId="130A9302"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6E5F46" w:rsidRPr="001B4FBD" w14:paraId="2C2901A3" w14:textId="77777777" w:rsidTr="00864B7E">
        <w:trPr>
          <w:cantSplit/>
        </w:trPr>
        <w:tc>
          <w:tcPr>
            <w:tcW w:w="4049" w:type="dxa"/>
          </w:tcPr>
          <w:p w14:paraId="17190EEF" w14:textId="77777777" w:rsidR="006E5F46" w:rsidRPr="001B4FBD" w:rsidRDefault="006E5F46" w:rsidP="006E5F4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375E9CA0" w14:textId="0C6B9BC7" w:rsidR="006E5F46" w:rsidRPr="001B4FBD" w:rsidRDefault="00E87F60" w:rsidP="00E8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87F60">
              <w:rPr>
                <w:rFonts w:ascii="Times New Roman" w:hAnsi="Times New Roman" w:cs="Times New Roman"/>
                <w:sz w:val="22"/>
                <w:szCs w:val="22"/>
              </w:rPr>
              <w:t>14,13</w:t>
            </w:r>
            <w:r w:rsidR="00575317">
              <w:rPr>
                <w:rFonts w:ascii="Times New Roman" w:hAnsi="Times New Roman" w:cs="Times New Roman"/>
                <w:sz w:val="22"/>
                <w:szCs w:val="22"/>
              </w:rPr>
              <w:t>6</w:t>
            </w:r>
          </w:p>
        </w:tc>
        <w:tc>
          <w:tcPr>
            <w:tcW w:w="180" w:type="dxa"/>
          </w:tcPr>
          <w:p w14:paraId="43AB69A3"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22005EF2" w14:textId="6FFFF366"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13,894</w:t>
            </w:r>
          </w:p>
        </w:tc>
        <w:tc>
          <w:tcPr>
            <w:tcW w:w="178" w:type="dxa"/>
          </w:tcPr>
          <w:p w14:paraId="03471D65"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5A3F5700" w14:textId="011FBC85" w:rsidR="006E5F46" w:rsidRPr="001B4FBD" w:rsidRDefault="00052139" w:rsidP="0005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052139">
              <w:rPr>
                <w:rFonts w:ascii="Times New Roman" w:hAnsi="Times New Roman" w:cs="Times New Roman"/>
                <w:sz w:val="22"/>
                <w:szCs w:val="22"/>
              </w:rPr>
              <w:t>14,05</w:t>
            </w:r>
            <w:r w:rsidR="00BF777A">
              <w:rPr>
                <w:rFonts w:ascii="Times New Roman" w:hAnsi="Times New Roman" w:cs="Times New Roman"/>
                <w:sz w:val="22"/>
                <w:szCs w:val="22"/>
              </w:rPr>
              <w:t>6</w:t>
            </w:r>
          </w:p>
        </w:tc>
        <w:tc>
          <w:tcPr>
            <w:tcW w:w="180" w:type="dxa"/>
          </w:tcPr>
          <w:p w14:paraId="4AF97464"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5EF3058E" w14:textId="17B68208"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13,800</w:t>
            </w:r>
          </w:p>
        </w:tc>
      </w:tr>
      <w:tr w:rsidR="006E5F46" w:rsidRPr="001B4FBD" w14:paraId="7EC79067" w14:textId="77777777" w:rsidTr="00864B7E">
        <w:trPr>
          <w:cantSplit/>
        </w:trPr>
        <w:tc>
          <w:tcPr>
            <w:tcW w:w="4049" w:type="dxa"/>
          </w:tcPr>
          <w:p w14:paraId="3C309704" w14:textId="77777777" w:rsidR="006E5F46" w:rsidRPr="001B4FBD" w:rsidRDefault="006E5F46" w:rsidP="006E5F46">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2F1E5543" w14:textId="23121B0A" w:rsidR="006E5F46" w:rsidRPr="001B4FBD" w:rsidRDefault="0068174F"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30779">
              <w:rPr>
                <w:rFonts w:ascii="Times New Roman" w:hAnsi="Times New Roman" w:cs="Times New Roman"/>
                <w:b/>
                <w:bCs/>
                <w:sz w:val="22"/>
                <w:szCs w:val="22"/>
              </w:rPr>
              <w:t>1,360,78</w:t>
            </w:r>
            <w:r w:rsidR="00575317">
              <w:rPr>
                <w:rFonts w:ascii="Times New Roman" w:hAnsi="Times New Roman" w:cs="Times New Roman"/>
                <w:b/>
                <w:bCs/>
                <w:sz w:val="22"/>
                <w:szCs w:val="22"/>
              </w:rPr>
              <w:t>6</w:t>
            </w:r>
          </w:p>
        </w:tc>
        <w:tc>
          <w:tcPr>
            <w:tcW w:w="180" w:type="dxa"/>
          </w:tcPr>
          <w:p w14:paraId="39B9B8E4"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24F6DC98" w14:textId="4929762F"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1,019,594</w:t>
            </w:r>
          </w:p>
        </w:tc>
        <w:tc>
          <w:tcPr>
            <w:tcW w:w="178" w:type="dxa"/>
          </w:tcPr>
          <w:p w14:paraId="2D797DEC"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28E0A43F" w14:textId="2A861C47" w:rsidR="006E5F46" w:rsidRPr="007A4FD0" w:rsidRDefault="00DD742D"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30779">
              <w:rPr>
                <w:rFonts w:ascii="Times New Roman" w:hAnsi="Times New Roman" w:cs="Times New Roman"/>
                <w:b/>
                <w:bCs/>
                <w:sz w:val="22"/>
                <w:szCs w:val="22"/>
              </w:rPr>
              <w:t>1,360,360</w:t>
            </w:r>
          </w:p>
        </w:tc>
        <w:tc>
          <w:tcPr>
            <w:tcW w:w="180" w:type="dxa"/>
          </w:tcPr>
          <w:p w14:paraId="4D09D2BD"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0CE66BF0" w14:textId="4FA71943"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1,020,479</w:t>
            </w:r>
          </w:p>
        </w:tc>
      </w:tr>
      <w:tr w:rsidR="006E5F46" w:rsidRPr="001B4FBD" w14:paraId="2D704F2D" w14:textId="77777777" w:rsidTr="00864B7E">
        <w:trPr>
          <w:cantSplit/>
        </w:trPr>
        <w:tc>
          <w:tcPr>
            <w:tcW w:w="4049" w:type="dxa"/>
          </w:tcPr>
          <w:p w14:paraId="48FBC4CA" w14:textId="77777777" w:rsidR="006E5F46" w:rsidRPr="001B4FBD" w:rsidRDefault="006E5F46" w:rsidP="006E5F46">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DB95F82" w14:textId="5394B89F" w:rsidR="006E5F46" w:rsidRPr="000C67AC" w:rsidRDefault="00701A51" w:rsidP="00E3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30779">
              <w:rPr>
                <w:rFonts w:ascii="Times New Roman" w:hAnsi="Times New Roman" w:cs="Times New Roman"/>
                <w:sz w:val="22"/>
                <w:szCs w:val="22"/>
              </w:rPr>
              <w:t xml:space="preserve">       (12,652)</w:t>
            </w:r>
          </w:p>
        </w:tc>
        <w:tc>
          <w:tcPr>
            <w:tcW w:w="180" w:type="dxa"/>
            <w:vAlign w:val="bottom"/>
          </w:tcPr>
          <w:p w14:paraId="4B91EE2B" w14:textId="77777777" w:rsidR="006E5F46" w:rsidRPr="001B4FBD" w:rsidRDefault="006E5F46" w:rsidP="00E3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Borders>
              <w:bottom w:val="single" w:sz="4" w:space="0" w:color="auto"/>
            </w:tcBorders>
            <w:vAlign w:val="bottom"/>
          </w:tcPr>
          <w:p w14:paraId="386ACFD9" w14:textId="56A7B2BA"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(11,429)</w:t>
            </w:r>
          </w:p>
        </w:tc>
        <w:tc>
          <w:tcPr>
            <w:tcW w:w="178" w:type="dxa"/>
            <w:vAlign w:val="bottom"/>
          </w:tcPr>
          <w:p w14:paraId="74B484B5"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4C53FB87" w14:textId="5187F4FC" w:rsidR="006E5F46" w:rsidRPr="007A4FD0" w:rsidRDefault="00152DE4" w:rsidP="00E3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E30779">
              <w:rPr>
                <w:rFonts w:ascii="Times New Roman" w:hAnsi="Times New Roman" w:cs="Times New Roman"/>
                <w:sz w:val="22"/>
                <w:szCs w:val="22"/>
              </w:rPr>
              <w:t>(12,602)</w:t>
            </w:r>
          </w:p>
        </w:tc>
        <w:tc>
          <w:tcPr>
            <w:tcW w:w="180" w:type="dxa"/>
            <w:vAlign w:val="bottom"/>
          </w:tcPr>
          <w:p w14:paraId="4CE559E9"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15B720C1" w14:textId="58810D8F"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(11,367)</w:t>
            </w:r>
          </w:p>
        </w:tc>
      </w:tr>
      <w:tr w:rsidR="006E5F46" w:rsidRPr="001B4FBD" w14:paraId="32022C4B" w14:textId="77777777" w:rsidTr="00864B7E">
        <w:trPr>
          <w:cantSplit/>
        </w:trPr>
        <w:tc>
          <w:tcPr>
            <w:tcW w:w="4049" w:type="dxa"/>
          </w:tcPr>
          <w:p w14:paraId="489A3AA1" w14:textId="77777777" w:rsidR="006E5F46" w:rsidRPr="001B4FBD" w:rsidRDefault="006E5F46" w:rsidP="006E5F46">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FC7FEB0" w14:textId="45C5AF16" w:rsidR="006E5F46" w:rsidRPr="001B4FBD" w:rsidRDefault="00E30779"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30779">
              <w:rPr>
                <w:rFonts w:ascii="Times New Roman" w:hAnsi="Times New Roman" w:cs="Times New Roman"/>
                <w:b/>
                <w:bCs/>
                <w:sz w:val="22"/>
                <w:szCs w:val="22"/>
              </w:rPr>
              <w:t>1,348,13</w:t>
            </w:r>
            <w:r w:rsidR="00575317">
              <w:rPr>
                <w:rFonts w:ascii="Times New Roman" w:hAnsi="Times New Roman" w:cs="Times New Roman"/>
                <w:b/>
                <w:bCs/>
                <w:sz w:val="22"/>
                <w:szCs w:val="22"/>
              </w:rPr>
              <w:t>4</w:t>
            </w:r>
          </w:p>
        </w:tc>
        <w:tc>
          <w:tcPr>
            <w:tcW w:w="180" w:type="dxa"/>
          </w:tcPr>
          <w:p w14:paraId="16829BBA"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9CF6BA" w14:textId="7A80789C"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1,008,165</w:t>
            </w:r>
          </w:p>
        </w:tc>
        <w:tc>
          <w:tcPr>
            <w:tcW w:w="178" w:type="dxa"/>
          </w:tcPr>
          <w:p w14:paraId="3FB21456"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DC30E1F" w14:textId="5619B358" w:rsidR="006E5F46" w:rsidRPr="007A4FD0" w:rsidRDefault="00453BEF"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30779">
              <w:rPr>
                <w:rFonts w:ascii="Times New Roman" w:hAnsi="Times New Roman" w:cs="Times New Roman"/>
                <w:b/>
                <w:bCs/>
                <w:sz w:val="22"/>
                <w:szCs w:val="22"/>
              </w:rPr>
              <w:t>1,347,758</w:t>
            </w:r>
          </w:p>
        </w:tc>
        <w:tc>
          <w:tcPr>
            <w:tcW w:w="180" w:type="dxa"/>
          </w:tcPr>
          <w:p w14:paraId="2F017DCD" w14:textId="77777777"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743E056" w14:textId="69F20834" w:rsidR="006E5F46" w:rsidRPr="001B4FBD"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1,009,112</w:t>
            </w:r>
          </w:p>
        </w:tc>
      </w:tr>
    </w:tbl>
    <w:p w14:paraId="3C547B41" w14:textId="3DA4E4AB" w:rsidR="00425E0C" w:rsidRPr="00082C78"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25"/>
      </w:tblGrid>
      <w:tr w:rsidR="008477CB" w:rsidRPr="00B41465" w14:paraId="78D3374D" w14:textId="77777777" w:rsidTr="00082C78">
        <w:trPr>
          <w:cantSplit/>
          <w:tblHeader/>
        </w:trPr>
        <w:tc>
          <w:tcPr>
            <w:tcW w:w="4049" w:type="dxa"/>
            <w:shd w:val="clear" w:color="auto" w:fill="auto"/>
            <w:vAlign w:val="bottom"/>
          </w:tcPr>
          <w:p w14:paraId="6C1DB159" w14:textId="77777777" w:rsidR="008477CB" w:rsidRPr="00425E0C" w:rsidRDefault="008477CB">
            <w:pPr>
              <w:pStyle w:val="acctfourfigures"/>
              <w:shd w:val="clear" w:color="auto" w:fill="FFFFFF"/>
              <w:tabs>
                <w:tab w:val="clear" w:pos="765"/>
              </w:tabs>
              <w:spacing w:line="240" w:lineRule="auto"/>
              <w:rPr>
                <w:b/>
                <w:bCs/>
                <w:i/>
                <w:iCs/>
                <w:szCs w:val="22"/>
              </w:rPr>
            </w:pPr>
            <w:r w:rsidRPr="00425E0C">
              <w:rPr>
                <w:b/>
                <w:bCs/>
                <w:i/>
                <w:iCs/>
                <w:szCs w:val="22"/>
              </w:rPr>
              <w:t>Expected credit loss</w:t>
            </w:r>
            <w:r w:rsidRPr="00425E0C" w:rsidDel="00043D87">
              <w:rPr>
                <w:b/>
                <w:bCs/>
                <w:i/>
                <w:iCs/>
                <w:szCs w:val="22"/>
              </w:rPr>
              <w:t xml:space="preserve"> </w:t>
            </w:r>
          </w:p>
        </w:tc>
        <w:tc>
          <w:tcPr>
            <w:tcW w:w="2610" w:type="dxa"/>
            <w:gridSpan w:val="3"/>
            <w:vAlign w:val="bottom"/>
          </w:tcPr>
          <w:p w14:paraId="4A29990B" w14:textId="77777777" w:rsidR="008477CB" w:rsidRPr="00425E0C" w:rsidRDefault="008477CB">
            <w:pPr>
              <w:pStyle w:val="acctmergecolhdg"/>
              <w:spacing w:line="240" w:lineRule="auto"/>
              <w:ind w:left="105" w:firstLine="4"/>
              <w:rPr>
                <w:szCs w:val="22"/>
              </w:rPr>
            </w:pPr>
            <w:r w:rsidRPr="00425E0C">
              <w:rPr>
                <w:szCs w:val="22"/>
              </w:rPr>
              <w:t xml:space="preserve">Consolidated </w:t>
            </w:r>
          </w:p>
          <w:p w14:paraId="38E1229F" w14:textId="77777777" w:rsidR="008477CB" w:rsidRPr="00425E0C" w:rsidRDefault="008477CB">
            <w:pPr>
              <w:pStyle w:val="acctmergecolhdg"/>
              <w:spacing w:line="240" w:lineRule="auto"/>
              <w:ind w:left="105" w:firstLine="4"/>
              <w:rPr>
                <w:b w:val="0"/>
                <w:bCs/>
                <w:szCs w:val="22"/>
              </w:rPr>
            </w:pPr>
            <w:r w:rsidRPr="00425E0C">
              <w:rPr>
                <w:szCs w:val="22"/>
              </w:rPr>
              <w:t xml:space="preserve">financial statements </w:t>
            </w:r>
          </w:p>
        </w:tc>
        <w:tc>
          <w:tcPr>
            <w:tcW w:w="178" w:type="dxa"/>
          </w:tcPr>
          <w:p w14:paraId="2FFA0F9F" w14:textId="77777777" w:rsidR="008477CB" w:rsidRPr="00425E0C" w:rsidRDefault="008477CB">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25E0C" w:rsidRDefault="008477CB">
            <w:pPr>
              <w:pStyle w:val="acctmergecolhdg"/>
              <w:spacing w:line="240" w:lineRule="auto"/>
              <w:ind w:left="105" w:right="-79" w:firstLine="4"/>
              <w:rPr>
                <w:szCs w:val="22"/>
              </w:rPr>
            </w:pPr>
            <w:r w:rsidRPr="00425E0C">
              <w:rPr>
                <w:szCs w:val="22"/>
              </w:rPr>
              <w:t xml:space="preserve">Separate </w:t>
            </w:r>
          </w:p>
          <w:p w14:paraId="5E157916" w14:textId="77777777" w:rsidR="008477CB" w:rsidRPr="00425E0C" w:rsidRDefault="008477CB">
            <w:pPr>
              <w:pStyle w:val="acctmergecolhdg"/>
              <w:spacing w:line="240" w:lineRule="auto"/>
              <w:ind w:left="105" w:right="-79" w:firstLine="4"/>
              <w:rPr>
                <w:b w:val="0"/>
                <w:bCs/>
                <w:szCs w:val="22"/>
              </w:rPr>
            </w:pPr>
            <w:r w:rsidRPr="00425E0C">
              <w:rPr>
                <w:szCs w:val="22"/>
              </w:rPr>
              <w:t>financial statements</w:t>
            </w:r>
          </w:p>
        </w:tc>
      </w:tr>
      <w:tr w:rsidR="006E5F46" w:rsidRPr="00B41465" w14:paraId="1A374B13" w14:textId="77777777" w:rsidTr="00082C78">
        <w:trPr>
          <w:cantSplit/>
          <w:tblHeader/>
        </w:trPr>
        <w:tc>
          <w:tcPr>
            <w:tcW w:w="4049" w:type="dxa"/>
            <w:shd w:val="clear" w:color="auto" w:fill="auto"/>
            <w:vAlign w:val="bottom"/>
          </w:tcPr>
          <w:p w14:paraId="59FD7DE8" w14:textId="7AA2ADAE" w:rsidR="006E5F46" w:rsidRPr="00425E0C" w:rsidRDefault="006E5F46" w:rsidP="006E5F46">
            <w:pPr>
              <w:pStyle w:val="acctfourfigures"/>
              <w:shd w:val="clear" w:color="auto" w:fill="FFFFFF"/>
              <w:tabs>
                <w:tab w:val="clear" w:pos="765"/>
              </w:tabs>
              <w:spacing w:line="240" w:lineRule="auto"/>
              <w:ind w:right="-78"/>
              <w:rPr>
                <w:b/>
                <w:bCs/>
                <w:color w:val="0000FF"/>
                <w:spacing w:val="-10"/>
                <w:szCs w:val="22"/>
                <w:lang w:val="en-US" w:bidi="th-TH"/>
              </w:rPr>
            </w:pPr>
            <w:r w:rsidRPr="00425E0C">
              <w:rPr>
                <w:b/>
                <w:bCs/>
                <w:i/>
                <w:iCs/>
                <w:spacing w:val="-10"/>
                <w:szCs w:val="22"/>
              </w:rPr>
              <w:t>For the</w:t>
            </w:r>
            <w:r w:rsidRPr="00425E0C">
              <w:rPr>
                <w:b/>
                <w:bCs/>
                <w:i/>
                <w:iCs/>
                <w:spacing w:val="-10"/>
                <w:szCs w:val="22"/>
                <w:lang w:val="en-US"/>
              </w:rPr>
              <w:t xml:space="preserve"> </w:t>
            </w:r>
            <w:r>
              <w:rPr>
                <w:b/>
                <w:bCs/>
                <w:i/>
                <w:iCs/>
                <w:spacing w:val="-10"/>
                <w:szCs w:val="22"/>
                <w:lang w:val="en-US"/>
              </w:rPr>
              <w:t>three</w:t>
            </w:r>
            <w:r w:rsidRPr="00425E0C">
              <w:rPr>
                <w:b/>
                <w:bCs/>
                <w:i/>
                <w:iCs/>
                <w:spacing w:val="-10"/>
                <w:szCs w:val="22"/>
              </w:rPr>
              <w:t>-month period ended 3</w:t>
            </w:r>
            <w:r>
              <w:rPr>
                <w:b/>
                <w:bCs/>
                <w:i/>
                <w:iCs/>
                <w:spacing w:val="-10"/>
                <w:szCs w:val="22"/>
              </w:rPr>
              <w:t>1 March</w:t>
            </w:r>
          </w:p>
        </w:tc>
        <w:tc>
          <w:tcPr>
            <w:tcW w:w="1170" w:type="dxa"/>
            <w:vAlign w:val="bottom"/>
          </w:tcPr>
          <w:p w14:paraId="6CD40DB6" w14:textId="3951AA53" w:rsidR="006E5F46" w:rsidRPr="00425E0C" w:rsidRDefault="006E5F46" w:rsidP="006E5F46">
            <w:pPr>
              <w:pStyle w:val="acctmergecolhdg"/>
              <w:spacing w:line="240" w:lineRule="auto"/>
              <w:ind w:left="-83" w:right="-79" w:firstLine="4"/>
              <w:rPr>
                <w:b w:val="0"/>
                <w:bCs/>
                <w:szCs w:val="22"/>
              </w:rPr>
            </w:pPr>
            <w:r w:rsidRPr="00425E0C">
              <w:rPr>
                <w:b w:val="0"/>
                <w:bCs/>
                <w:szCs w:val="22"/>
              </w:rPr>
              <w:t>202</w:t>
            </w:r>
            <w:r>
              <w:rPr>
                <w:b w:val="0"/>
                <w:bCs/>
                <w:szCs w:val="22"/>
              </w:rPr>
              <w:t>4</w:t>
            </w:r>
          </w:p>
        </w:tc>
        <w:tc>
          <w:tcPr>
            <w:tcW w:w="180" w:type="dxa"/>
            <w:vAlign w:val="bottom"/>
          </w:tcPr>
          <w:p w14:paraId="1E1EF68E" w14:textId="77777777" w:rsidR="006E5F46" w:rsidRPr="00425E0C" w:rsidRDefault="006E5F46" w:rsidP="006E5F46">
            <w:pPr>
              <w:pStyle w:val="acctmergecolhdg"/>
              <w:spacing w:line="240" w:lineRule="auto"/>
              <w:ind w:left="-83" w:firstLine="4"/>
              <w:rPr>
                <w:b w:val="0"/>
                <w:bCs/>
                <w:szCs w:val="22"/>
              </w:rPr>
            </w:pPr>
          </w:p>
        </w:tc>
        <w:tc>
          <w:tcPr>
            <w:tcW w:w="1260" w:type="dxa"/>
            <w:vAlign w:val="bottom"/>
          </w:tcPr>
          <w:p w14:paraId="24E56DBE" w14:textId="558584B2" w:rsidR="006E5F46" w:rsidRPr="00425E0C" w:rsidRDefault="006E5F46" w:rsidP="006E5F46">
            <w:pPr>
              <w:pStyle w:val="acctmergecolhdg"/>
              <w:spacing w:line="240" w:lineRule="auto"/>
              <w:ind w:left="-83" w:firstLine="4"/>
              <w:rPr>
                <w:b w:val="0"/>
                <w:bCs/>
                <w:szCs w:val="22"/>
              </w:rPr>
            </w:pPr>
            <w:r w:rsidRPr="00425E0C">
              <w:rPr>
                <w:b w:val="0"/>
                <w:bCs/>
                <w:szCs w:val="22"/>
              </w:rPr>
              <w:t>202</w:t>
            </w:r>
            <w:r>
              <w:rPr>
                <w:b w:val="0"/>
                <w:bCs/>
                <w:szCs w:val="22"/>
              </w:rPr>
              <w:t>3</w:t>
            </w:r>
          </w:p>
        </w:tc>
        <w:tc>
          <w:tcPr>
            <w:tcW w:w="178" w:type="dxa"/>
            <w:vAlign w:val="bottom"/>
          </w:tcPr>
          <w:p w14:paraId="10AFE8CB" w14:textId="77777777" w:rsidR="006E5F46" w:rsidRPr="00425E0C" w:rsidRDefault="006E5F46" w:rsidP="006E5F46">
            <w:pPr>
              <w:pStyle w:val="acctmergecolhdg"/>
              <w:spacing w:line="240" w:lineRule="auto"/>
              <w:ind w:left="-83" w:right="-79" w:firstLine="4"/>
              <w:rPr>
                <w:b w:val="0"/>
                <w:bCs/>
                <w:szCs w:val="22"/>
              </w:rPr>
            </w:pPr>
          </w:p>
        </w:tc>
        <w:tc>
          <w:tcPr>
            <w:tcW w:w="1137" w:type="dxa"/>
            <w:vAlign w:val="bottom"/>
          </w:tcPr>
          <w:p w14:paraId="47827442" w14:textId="02F44FE0" w:rsidR="006E5F46" w:rsidRPr="00425E0C" w:rsidRDefault="006E5F46" w:rsidP="006E5F46">
            <w:pPr>
              <w:pStyle w:val="acctmergecolhdg"/>
              <w:spacing w:line="240" w:lineRule="auto"/>
              <w:ind w:left="-83" w:right="-79" w:firstLine="4"/>
              <w:rPr>
                <w:b w:val="0"/>
                <w:bCs/>
                <w:szCs w:val="22"/>
              </w:rPr>
            </w:pPr>
            <w:r w:rsidRPr="00425E0C">
              <w:rPr>
                <w:b w:val="0"/>
                <w:bCs/>
                <w:szCs w:val="22"/>
              </w:rPr>
              <w:t>202</w:t>
            </w:r>
            <w:r>
              <w:rPr>
                <w:b w:val="0"/>
                <w:bCs/>
                <w:szCs w:val="22"/>
              </w:rPr>
              <w:t>4</w:t>
            </w:r>
          </w:p>
        </w:tc>
        <w:tc>
          <w:tcPr>
            <w:tcW w:w="180" w:type="dxa"/>
            <w:vAlign w:val="bottom"/>
          </w:tcPr>
          <w:p w14:paraId="72B2F0E0" w14:textId="77777777" w:rsidR="006E5F46" w:rsidRPr="00425E0C" w:rsidRDefault="006E5F46" w:rsidP="006E5F46">
            <w:pPr>
              <w:pStyle w:val="acctmergecolhdg"/>
              <w:spacing w:line="240" w:lineRule="auto"/>
              <w:rPr>
                <w:b w:val="0"/>
                <w:bCs/>
                <w:szCs w:val="22"/>
              </w:rPr>
            </w:pPr>
          </w:p>
        </w:tc>
        <w:tc>
          <w:tcPr>
            <w:tcW w:w="1225" w:type="dxa"/>
            <w:vAlign w:val="bottom"/>
          </w:tcPr>
          <w:p w14:paraId="55CFA69A" w14:textId="78A3EA1A" w:rsidR="006E5F46" w:rsidRPr="00425E0C" w:rsidRDefault="006E5F46" w:rsidP="006E5F46">
            <w:pPr>
              <w:pStyle w:val="acctmergecolhdg"/>
              <w:spacing w:line="240" w:lineRule="auto"/>
              <w:ind w:left="-83" w:right="-79" w:firstLine="4"/>
              <w:rPr>
                <w:b w:val="0"/>
                <w:bCs/>
                <w:szCs w:val="22"/>
              </w:rPr>
            </w:pPr>
            <w:r w:rsidRPr="00425E0C">
              <w:rPr>
                <w:b w:val="0"/>
                <w:bCs/>
                <w:szCs w:val="22"/>
              </w:rPr>
              <w:t>202</w:t>
            </w:r>
            <w:r>
              <w:rPr>
                <w:b w:val="0"/>
                <w:bCs/>
                <w:szCs w:val="22"/>
              </w:rPr>
              <w:t>3</w:t>
            </w:r>
          </w:p>
        </w:tc>
      </w:tr>
      <w:tr w:rsidR="006E5F46" w:rsidRPr="00B41465" w14:paraId="537157E4" w14:textId="77777777" w:rsidTr="00082C78">
        <w:trPr>
          <w:cantSplit/>
          <w:tblHeader/>
        </w:trPr>
        <w:tc>
          <w:tcPr>
            <w:tcW w:w="4049" w:type="dxa"/>
            <w:shd w:val="clear" w:color="auto" w:fill="auto"/>
            <w:vAlign w:val="bottom"/>
          </w:tcPr>
          <w:p w14:paraId="5647C54F" w14:textId="77777777" w:rsidR="006E5F46" w:rsidRPr="00425E0C" w:rsidRDefault="006E5F46" w:rsidP="006E5F46">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6E5F46" w:rsidRPr="00425E0C" w:rsidRDefault="006E5F46" w:rsidP="006E5F46">
            <w:pPr>
              <w:pStyle w:val="acctmergecolhdg"/>
              <w:spacing w:line="240" w:lineRule="auto"/>
              <w:ind w:left="-83" w:right="-79" w:firstLine="4"/>
              <w:rPr>
                <w:b w:val="0"/>
                <w:bCs/>
                <w:i/>
                <w:iCs/>
                <w:szCs w:val="22"/>
              </w:rPr>
            </w:pPr>
            <w:r w:rsidRPr="00425E0C">
              <w:rPr>
                <w:b w:val="0"/>
                <w:bCs/>
                <w:i/>
                <w:iCs/>
                <w:szCs w:val="22"/>
              </w:rPr>
              <w:t>(in thousand Baht)</w:t>
            </w:r>
          </w:p>
        </w:tc>
      </w:tr>
      <w:tr w:rsidR="006E5F46" w:rsidRPr="00B41465" w14:paraId="799B6FC1" w14:textId="77777777" w:rsidTr="00082C78">
        <w:trPr>
          <w:cantSplit/>
        </w:trPr>
        <w:tc>
          <w:tcPr>
            <w:tcW w:w="4049" w:type="dxa"/>
          </w:tcPr>
          <w:p w14:paraId="4308F5F1" w14:textId="28A6B1A5" w:rsidR="006E5F46" w:rsidRPr="00425E0C" w:rsidRDefault="006E5F46" w:rsidP="006E5F46">
            <w:pPr>
              <w:pStyle w:val="ListParagraph"/>
              <w:numPr>
                <w:ilvl w:val="0"/>
                <w:numId w:val="19"/>
              </w:numPr>
              <w:spacing w:line="240" w:lineRule="exact"/>
              <w:ind w:left="188" w:hanging="180"/>
              <w:rPr>
                <w:szCs w:val="22"/>
              </w:rPr>
            </w:pPr>
            <w:r>
              <w:rPr>
                <w:szCs w:val="22"/>
              </w:rPr>
              <w:t>Additions</w:t>
            </w:r>
          </w:p>
        </w:tc>
        <w:tc>
          <w:tcPr>
            <w:tcW w:w="1170" w:type="dxa"/>
          </w:tcPr>
          <w:p w14:paraId="49CFE4C2" w14:textId="4B7ED4D9" w:rsidR="006E5F46" w:rsidRDefault="00A64EBD" w:rsidP="00A6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1,</w:t>
            </w:r>
            <w:r w:rsidR="00091827" w:rsidRPr="00091827">
              <w:rPr>
                <w:rFonts w:ascii="Times New Roman" w:hAnsi="Times New Roman" w:cs="Times New Roman"/>
                <w:sz w:val="22"/>
                <w:szCs w:val="22"/>
              </w:rPr>
              <w:t>223</w:t>
            </w:r>
          </w:p>
        </w:tc>
        <w:tc>
          <w:tcPr>
            <w:tcW w:w="180" w:type="dxa"/>
          </w:tcPr>
          <w:p w14:paraId="4787C7E2" w14:textId="77777777" w:rsidR="006E5F46" w:rsidRPr="00425E0C" w:rsidRDefault="006E5F46" w:rsidP="00A6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Pr>
          <w:p w14:paraId="3F0C0809" w14:textId="13C4EB26" w:rsidR="006E5F46" w:rsidRPr="00425E0C"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Pr>
                <w:rFonts w:ascii="Times New Roman" w:hAnsi="Times New Roman" w:cs="Times New Roman"/>
                <w:sz w:val="22"/>
                <w:szCs w:val="22"/>
              </w:rPr>
              <w:t>743</w:t>
            </w:r>
          </w:p>
        </w:tc>
        <w:tc>
          <w:tcPr>
            <w:tcW w:w="178" w:type="dxa"/>
          </w:tcPr>
          <w:p w14:paraId="4B9D206E" w14:textId="77777777" w:rsidR="006E5F46" w:rsidRPr="00425E0C" w:rsidRDefault="006E5F46" w:rsidP="006E5F46">
            <w:pPr>
              <w:pStyle w:val="acctfourfigures"/>
              <w:tabs>
                <w:tab w:val="clear" w:pos="765"/>
                <w:tab w:val="decimal" w:pos="731"/>
              </w:tabs>
              <w:spacing w:line="240" w:lineRule="exact"/>
              <w:ind w:right="-72"/>
              <w:rPr>
                <w:szCs w:val="22"/>
              </w:rPr>
            </w:pPr>
          </w:p>
        </w:tc>
        <w:tc>
          <w:tcPr>
            <w:tcW w:w="1137" w:type="dxa"/>
          </w:tcPr>
          <w:p w14:paraId="65F1E9A9" w14:textId="4BC78169" w:rsidR="006E5F46" w:rsidRPr="00A64EBD" w:rsidRDefault="00A64EBD" w:rsidP="00A6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A64EBD">
              <w:rPr>
                <w:rFonts w:ascii="Times New Roman" w:hAnsi="Times New Roman" w:cs="Times New Roman"/>
                <w:sz w:val="22"/>
                <w:szCs w:val="22"/>
              </w:rPr>
              <w:t>1,235</w:t>
            </w:r>
          </w:p>
        </w:tc>
        <w:tc>
          <w:tcPr>
            <w:tcW w:w="180" w:type="dxa"/>
          </w:tcPr>
          <w:p w14:paraId="0C9DE019" w14:textId="69B33016" w:rsidR="006E5F46" w:rsidRPr="00714D09"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98"/>
              <w:rPr>
                <w:rFonts w:ascii="Times New Roman" w:hAnsi="Times New Roman" w:cs="Times New Roman"/>
                <w:sz w:val="22"/>
                <w:szCs w:val="22"/>
              </w:rPr>
            </w:pPr>
          </w:p>
        </w:tc>
        <w:tc>
          <w:tcPr>
            <w:tcW w:w="1225" w:type="dxa"/>
          </w:tcPr>
          <w:p w14:paraId="1FAAE18C" w14:textId="4EB767D1" w:rsidR="006E5F46" w:rsidRPr="00425E0C"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Pr>
                <w:rFonts w:ascii="Times New Roman" w:hAnsi="Times New Roman" w:cs="Times New Roman"/>
                <w:sz w:val="22"/>
                <w:szCs w:val="22"/>
              </w:rPr>
              <w:t>743</w:t>
            </w:r>
          </w:p>
        </w:tc>
      </w:tr>
    </w:tbl>
    <w:p w14:paraId="79E54890" w14:textId="6D5B66EF" w:rsidR="008477CB" w:rsidRPr="008C3C97" w:rsidRDefault="008477CB"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3450841F" w14:textId="77777777" w:rsidR="008C3C97" w:rsidRPr="008477CB" w:rsidRDefault="008C3C9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4EBF429D" w14:textId="04796CD0" w:rsidR="009275C2" w:rsidRPr="00C23017" w:rsidRDefault="009275C2" w:rsidP="009275C2">
      <w:pPr>
        <w:rPr>
          <w:rFonts w:ascii="Times New Roman" w:hAnsi="Times New Roman" w:cs="Times New Roman"/>
          <w:sz w:val="20"/>
          <w:szCs w:val="20"/>
        </w:rPr>
        <w:sectPr w:rsidR="009275C2" w:rsidRPr="00C23017" w:rsidSect="000F0A3C">
          <w:headerReference w:type="default" r:id="rId11"/>
          <w:footerReference w:type="default" r:id="rId12"/>
          <w:type w:val="nextColumn"/>
          <w:pgSz w:w="11909" w:h="16834" w:code="9"/>
          <w:pgMar w:top="691" w:right="1152" w:bottom="576" w:left="1152" w:header="720" w:footer="720" w:gutter="0"/>
          <w:pgNumType w:start="12"/>
          <w:cols w:space="720"/>
        </w:sectPr>
      </w:pPr>
    </w:p>
    <w:p w14:paraId="69E2D96F" w14:textId="6647C067" w:rsidR="000967FA" w:rsidRPr="00C23017" w:rsidRDefault="00F75ADD" w:rsidP="00F75ADD">
      <w:pPr>
        <w:pStyle w:val="Heading2"/>
        <w:tabs>
          <w:tab w:val="clear" w:pos="227"/>
          <w:tab w:val="clear" w:pos="454"/>
          <w:tab w:val="clear" w:pos="680"/>
          <w:tab w:val="clear" w:pos="907"/>
        </w:tabs>
        <w:ind w:left="540" w:right="108" w:hanging="540"/>
        <w:rPr>
          <w:rFonts w:ascii="Times New Roman" w:hAnsi="Times New Roman"/>
          <w:sz w:val="22"/>
          <w:szCs w:val="22"/>
        </w:rPr>
      </w:pPr>
      <w:r w:rsidRPr="00C23017">
        <w:rPr>
          <w:rFonts w:ascii="Times New Roman" w:hAnsi="Times New Roman"/>
          <w:sz w:val="24"/>
          <w:szCs w:val="24"/>
        </w:rPr>
        <w:lastRenderedPageBreak/>
        <w:t>4</w:t>
      </w:r>
      <w:r w:rsidR="000967FA" w:rsidRPr="00C23017">
        <w:rPr>
          <w:rFonts w:ascii="Times New Roman" w:hAnsi="Times New Roman"/>
          <w:sz w:val="24"/>
          <w:szCs w:val="24"/>
        </w:rPr>
        <w:tab/>
        <w:t>Investment in subsidiary</w:t>
      </w:r>
    </w:p>
    <w:p w14:paraId="3EBC5CB4" w14:textId="37C48FC0"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84" w:type="dxa"/>
        <w:tblInd w:w="-90" w:type="dxa"/>
        <w:tblLayout w:type="fixed"/>
        <w:tblLook w:val="01E0" w:firstRow="1" w:lastRow="1" w:firstColumn="1" w:lastColumn="1" w:noHBand="0" w:noVBand="0"/>
      </w:tblPr>
      <w:tblGrid>
        <w:gridCol w:w="1653"/>
        <w:gridCol w:w="779"/>
        <w:gridCol w:w="912"/>
        <w:gridCol w:w="789"/>
        <w:gridCol w:w="245"/>
        <w:gridCol w:w="33"/>
        <w:gridCol w:w="721"/>
        <w:gridCol w:w="236"/>
        <w:gridCol w:w="741"/>
        <w:gridCol w:w="236"/>
        <w:gridCol w:w="795"/>
        <w:gridCol w:w="236"/>
        <w:gridCol w:w="25"/>
        <w:gridCol w:w="725"/>
        <w:gridCol w:w="236"/>
        <w:gridCol w:w="715"/>
        <w:gridCol w:w="44"/>
        <w:gridCol w:w="208"/>
        <w:gridCol w:w="40"/>
        <w:gridCol w:w="693"/>
        <w:gridCol w:w="270"/>
        <w:gridCol w:w="719"/>
        <w:gridCol w:w="270"/>
        <w:gridCol w:w="719"/>
        <w:gridCol w:w="270"/>
        <w:gridCol w:w="719"/>
        <w:gridCol w:w="270"/>
        <w:gridCol w:w="788"/>
        <w:gridCol w:w="242"/>
        <w:gridCol w:w="755"/>
      </w:tblGrid>
      <w:tr w:rsidR="00795935" w:rsidRPr="00D433AA" w14:paraId="2D4AB29C" w14:textId="77777777" w:rsidTr="003A38DE">
        <w:trPr>
          <w:trHeight w:val="250"/>
        </w:trPr>
        <w:tc>
          <w:tcPr>
            <w:tcW w:w="1653" w:type="dxa"/>
          </w:tcPr>
          <w:p w14:paraId="1BC78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431" w:type="dxa"/>
            <w:gridSpan w:val="29"/>
          </w:tcPr>
          <w:p w14:paraId="5143B384"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996ACC" w:rsidRPr="00D433AA" w14:paraId="7B0DEC13" w14:textId="77777777" w:rsidTr="003A38DE">
        <w:trPr>
          <w:trHeight w:val="264"/>
        </w:trPr>
        <w:tc>
          <w:tcPr>
            <w:tcW w:w="1653" w:type="dxa"/>
          </w:tcPr>
          <w:p w14:paraId="776E2AD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586E92BC"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2500104A" w14:textId="77777777" w:rsidR="00996ACC" w:rsidRPr="00D433AA" w:rsidRDefault="00996ACC">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0E7DA022"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0474E324"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133A84B1"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47013F03"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15DB1F39"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14:paraId="12498BFA"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2A8BA720"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4A973E0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273396B8"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0129D435"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3CBEB40B" w14:textId="2C5ACEBD" w:rsidR="00996ACC" w:rsidRPr="00996ACC" w:rsidRDefault="00996ACC" w:rsidP="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tc>
      </w:tr>
      <w:tr w:rsidR="00795935" w:rsidRPr="00D433AA" w14:paraId="028546A7" w14:textId="77777777" w:rsidTr="003A38DE">
        <w:trPr>
          <w:trHeight w:val="264"/>
        </w:trPr>
        <w:tc>
          <w:tcPr>
            <w:tcW w:w="1653" w:type="dxa"/>
          </w:tcPr>
          <w:p w14:paraId="588E22F0" w14:textId="5A2D9ADD"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0F5FFEC5" w14:textId="090E4E45"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3257C84E" w14:textId="26F46689" w:rsidR="00795935" w:rsidRPr="00D433AA" w:rsidRDefault="00795935">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6CAC27FB"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86C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053DEA3B"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334F82A5"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C53CA0A"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057A89C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4905185F"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384D65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2"/>
          </w:tcPr>
          <w:p w14:paraId="7A20B68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540745D7"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0F190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7C4100A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64C30D50"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E29FA3"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613076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10C54D46" w14:textId="5ABF751A" w:rsidR="003A38DE"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sz w:val="16"/>
                <w:szCs w:val="20"/>
              </w:rPr>
              <w:t>f</w:t>
            </w:r>
            <w:r w:rsidRPr="00996ACC">
              <w:rPr>
                <w:rFonts w:ascii="Times New Roman" w:hAnsi="Times New Roman" w:cs="Times New Roman"/>
                <w:sz w:val="16"/>
                <w:szCs w:val="16"/>
              </w:rPr>
              <w:t xml:space="preserve">or the </w:t>
            </w:r>
            <w:r w:rsidR="00984627">
              <w:rPr>
                <w:rFonts w:ascii="Times New Roman" w:hAnsi="Times New Roman"/>
                <w:sz w:val="16"/>
                <w:szCs w:val="20"/>
              </w:rPr>
              <w:t>three</w:t>
            </w:r>
            <w:r w:rsidRPr="00996ACC">
              <w:rPr>
                <w:rFonts w:ascii="Times New Roman" w:hAnsi="Times New Roman" w:cs="Times New Roman"/>
                <w:sz w:val="16"/>
                <w:szCs w:val="16"/>
              </w:rPr>
              <w:t xml:space="preserve">-month </w:t>
            </w:r>
          </w:p>
          <w:p w14:paraId="4C054DC4" w14:textId="04356DE3" w:rsidR="00795935"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996ACC">
              <w:rPr>
                <w:rFonts w:ascii="Times New Roman" w:hAnsi="Times New Roman" w:cs="Times New Roman"/>
                <w:sz w:val="16"/>
                <w:szCs w:val="16"/>
              </w:rPr>
              <w:t>period ended</w:t>
            </w:r>
          </w:p>
        </w:tc>
      </w:tr>
      <w:tr w:rsidR="006E5F46" w14:paraId="5E3FE79D" w14:textId="77777777" w:rsidTr="003A38DE">
        <w:trPr>
          <w:trHeight w:val="97"/>
        </w:trPr>
        <w:tc>
          <w:tcPr>
            <w:tcW w:w="1653" w:type="dxa"/>
          </w:tcPr>
          <w:p w14:paraId="4DF41E1A"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71681E49"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33B672" w14:textId="425EBC92"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2" w:type="dxa"/>
          </w:tcPr>
          <w:p w14:paraId="4775162A" w14:textId="77777777" w:rsidR="006E5F46" w:rsidRDefault="006E5F46" w:rsidP="006E5F46">
            <w:pPr>
              <w:tabs>
                <w:tab w:val="clear" w:pos="227"/>
                <w:tab w:val="clear" w:pos="454"/>
                <w:tab w:val="clear" w:pos="680"/>
                <w:tab w:val="clear" w:pos="907"/>
              </w:tabs>
              <w:ind w:left="-120" w:right="-104"/>
              <w:jc w:val="center"/>
              <w:rPr>
                <w:rFonts w:ascii="Times New Roman" w:hAnsi="Times New Roman" w:cs="Times New Roman"/>
                <w:sz w:val="16"/>
                <w:szCs w:val="16"/>
              </w:rPr>
            </w:pPr>
          </w:p>
          <w:p w14:paraId="3FEB0C94" w14:textId="2BDDB83F" w:rsidR="006E5F46" w:rsidRPr="00D433AA" w:rsidRDefault="006E5F46" w:rsidP="006E5F46">
            <w:pPr>
              <w:tabs>
                <w:tab w:val="clear" w:pos="227"/>
                <w:tab w:val="clear" w:pos="454"/>
                <w:tab w:val="clear" w:pos="680"/>
                <w:tab w:val="clear" w:pos="907"/>
              </w:tabs>
              <w:ind w:left="-120" w:right="-104"/>
              <w:jc w:val="center"/>
              <w:rPr>
                <w:rFonts w:ascii="Times New Roman" w:hAnsi="Times New Roman" w:cs="Times New Roman"/>
                <w:sz w:val="16"/>
                <w:szCs w:val="16"/>
              </w:rPr>
            </w:pPr>
            <w:r w:rsidRPr="00D433AA">
              <w:rPr>
                <w:rFonts w:ascii="Times New Roman" w:hAnsi="Times New Roman" w:cs="Times New Roman"/>
                <w:sz w:val="16"/>
                <w:szCs w:val="16"/>
              </w:rPr>
              <w:t>Country</w:t>
            </w:r>
            <w:r>
              <w:rPr>
                <w:rFonts w:ascii="Times New Roman" w:hAnsi="Times New Roman" w:cs="Times New Roman"/>
                <w:sz w:val="16"/>
                <w:szCs w:val="16"/>
              </w:rPr>
              <w:t xml:space="preserve"> </w:t>
            </w:r>
            <w:r w:rsidRPr="00D433AA">
              <w:rPr>
                <w:rFonts w:ascii="Times New Roman" w:hAnsi="Times New Roman" w:cs="Times New Roman"/>
                <w:sz w:val="16"/>
                <w:szCs w:val="16"/>
              </w:rPr>
              <w:t>of</w:t>
            </w:r>
          </w:p>
        </w:tc>
        <w:tc>
          <w:tcPr>
            <w:tcW w:w="789" w:type="dxa"/>
          </w:tcPr>
          <w:p w14:paraId="6FE5411D" w14:textId="362355CE"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63038E4" w14:textId="33B5F78D"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5" w:type="dxa"/>
          </w:tcPr>
          <w:p w14:paraId="1303740C"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0687B572"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1F489C06" w14:textId="77777777" w:rsidR="006E5F46" w:rsidRDefault="006E5F46" w:rsidP="006E5F46">
            <w:pPr>
              <w:tabs>
                <w:tab w:val="clear" w:pos="227"/>
                <w:tab w:val="clear" w:pos="454"/>
                <w:tab w:val="clear" w:pos="680"/>
                <w:tab w:val="left" w:pos="720"/>
              </w:tabs>
              <w:ind w:left="-73"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F966234"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38BD0BC6" w14:textId="77777777"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1361DE20" w14:textId="47797389"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C933523"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7FFB19B2"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70364E4" w14:textId="5F15ACCF" w:rsidR="006E5F46" w:rsidRDefault="006E5F46" w:rsidP="006E5F46">
            <w:pPr>
              <w:tabs>
                <w:tab w:val="clear" w:pos="227"/>
                <w:tab w:val="clear" w:pos="454"/>
                <w:tab w:val="clear" w:pos="680"/>
                <w:tab w:val="left" w:pos="720"/>
              </w:tabs>
              <w:ind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8425080"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6654661D" w14:textId="77777777"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07FC540F" w14:textId="4EDE49AA"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763168D6"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299742B1"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079522AA" w14:textId="2AE6569F" w:rsidR="006E5F46" w:rsidRDefault="006E5F46" w:rsidP="006E5F46">
            <w:pPr>
              <w:tabs>
                <w:tab w:val="clear" w:pos="227"/>
                <w:tab w:val="clear" w:pos="454"/>
                <w:tab w:val="clear" w:pos="680"/>
                <w:tab w:val="left" w:pos="720"/>
              </w:tabs>
              <w:ind w:left="-163" w:right="-149"/>
              <w:jc w:val="center"/>
              <w:rPr>
                <w:rFonts w:ascii="Times New Roman" w:hAnsi="Times New Roman" w:cs="Times New Roman"/>
                <w:sz w:val="16"/>
                <w:szCs w:val="16"/>
              </w:rPr>
            </w:pPr>
            <w:r>
              <w:rPr>
                <w:rFonts w:ascii="Times New Roman" w:hAnsi="Times New Roman" w:cs="Times New Roman"/>
                <w:sz w:val="16"/>
                <w:szCs w:val="16"/>
              </w:rPr>
              <w:t>December</w:t>
            </w:r>
          </w:p>
        </w:tc>
        <w:tc>
          <w:tcPr>
            <w:tcW w:w="252" w:type="dxa"/>
            <w:gridSpan w:val="2"/>
          </w:tcPr>
          <w:p w14:paraId="7F5F8FD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19E79949" w14:textId="77777777"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A12987B" w14:textId="64F04103"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3670A6F6"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0934D265"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202095FF" w14:textId="4A781647" w:rsidR="006E5F46" w:rsidRDefault="006E5F46" w:rsidP="006E5F46">
            <w:pPr>
              <w:tabs>
                <w:tab w:val="clear" w:pos="227"/>
                <w:tab w:val="clear" w:pos="454"/>
                <w:tab w:val="clear" w:pos="680"/>
                <w:tab w:val="left" w:pos="720"/>
              </w:tabs>
              <w:ind w:left="-146" w:right="-154"/>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1D27263D"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5A9CAFF7" w14:textId="77777777"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7E56C10" w14:textId="48176B66"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6F8493"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5C4B2F0D"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56D9F48" w14:textId="4B58E076" w:rsidR="006E5F46" w:rsidRDefault="006E5F46" w:rsidP="006E5F46">
            <w:pPr>
              <w:tabs>
                <w:tab w:val="clear" w:pos="227"/>
                <w:tab w:val="clear" w:pos="454"/>
                <w:tab w:val="clear" w:pos="680"/>
                <w:tab w:val="left" w:pos="720"/>
              </w:tabs>
              <w:ind w:left="-151"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6984626C"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54504E0D" w14:textId="77777777" w:rsidR="006E5F46" w:rsidRPr="00471669"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B4D72C1" w14:textId="27CF2D47" w:rsidR="006E5F46"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2" w:type="dxa"/>
          </w:tcPr>
          <w:p w14:paraId="65385A36"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36C0264D" w14:textId="77777777" w:rsidR="006E5F46"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488981A8" w14:textId="6A433AD2" w:rsidR="006E5F46" w:rsidRDefault="00575317" w:rsidP="006E5F46">
            <w:pPr>
              <w:tabs>
                <w:tab w:val="clear" w:pos="227"/>
                <w:tab w:val="clear" w:pos="454"/>
                <w:tab w:val="clear" w:pos="680"/>
                <w:tab w:val="left" w:pos="720"/>
              </w:tabs>
              <w:ind w:left="-93" w:right="-67"/>
              <w:jc w:val="center"/>
              <w:rPr>
                <w:rFonts w:ascii="Times New Roman" w:hAnsi="Times New Roman" w:cs="Times New Roman"/>
                <w:sz w:val="16"/>
                <w:szCs w:val="16"/>
              </w:rPr>
            </w:pPr>
            <w:r>
              <w:rPr>
                <w:rFonts w:ascii="Times New Roman" w:hAnsi="Times New Roman" w:cs="Times New Roman"/>
                <w:sz w:val="16"/>
                <w:szCs w:val="16"/>
              </w:rPr>
              <w:t>March</w:t>
            </w:r>
          </w:p>
        </w:tc>
      </w:tr>
      <w:tr w:rsidR="006E5F46" w:rsidRPr="00D433AA" w14:paraId="655281D9" w14:textId="77777777" w:rsidTr="003A38DE">
        <w:trPr>
          <w:trHeight w:val="97"/>
        </w:trPr>
        <w:tc>
          <w:tcPr>
            <w:tcW w:w="1653" w:type="dxa"/>
          </w:tcPr>
          <w:p w14:paraId="54A56D37" w14:textId="68ADCF74"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79" w:type="dxa"/>
          </w:tcPr>
          <w:p w14:paraId="695BC87F"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2" w:type="dxa"/>
          </w:tcPr>
          <w:p w14:paraId="01279119"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789" w:type="dxa"/>
          </w:tcPr>
          <w:p w14:paraId="65F62134" w14:textId="39960FFF"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45" w:type="dxa"/>
          </w:tcPr>
          <w:p w14:paraId="2E64BFC7"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6A1E0C35" w14:textId="41FF1059"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1DC74212"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003E66D6" w14:textId="7D682EA4"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74FBDF5A"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7DB48810" w14:textId="3CE420BC"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11D4CC85"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2BB6C3CA" w14:textId="4B2C7647"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1D81DC13"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19E48784" w14:textId="53A0D7BF"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52" w:type="dxa"/>
            <w:gridSpan w:val="2"/>
          </w:tcPr>
          <w:p w14:paraId="6F2F98C9"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10053BF4" w14:textId="78ABF411"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33D9A688"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3FD66D4C" w14:textId="794BB20A"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202BD7CD"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4D02891F" w14:textId="63665B9F"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75534632"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16B8E780" w14:textId="6F5FDBB0"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4E95CC60" w14:textId="77777777" w:rsidR="006E5F46" w:rsidRPr="00D433A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3CE6586" w14:textId="548013F0" w:rsidR="006E5F46" w:rsidRPr="00D433AA" w:rsidRDefault="006E5F46" w:rsidP="006E5F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42" w:type="dxa"/>
          </w:tcPr>
          <w:p w14:paraId="0019C00B" w14:textId="77777777"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76E90ADC" w14:textId="4F5A0B39" w:rsidR="006E5F46" w:rsidRPr="00D433AA" w:rsidRDefault="006E5F46" w:rsidP="006E5F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r>
      <w:tr w:rsidR="003A38DE" w:rsidRPr="00D433AA" w14:paraId="5691836A" w14:textId="77777777" w:rsidTr="003A38DE">
        <w:trPr>
          <w:trHeight w:val="250"/>
        </w:trPr>
        <w:tc>
          <w:tcPr>
            <w:tcW w:w="1653" w:type="dxa"/>
          </w:tcPr>
          <w:p w14:paraId="294C46E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79" w:type="dxa"/>
          </w:tcPr>
          <w:p w14:paraId="6E4933C1"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2" w:type="dxa"/>
          </w:tcPr>
          <w:p w14:paraId="09536E86"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788" w:type="dxa"/>
            <w:gridSpan w:val="4"/>
          </w:tcPr>
          <w:p w14:paraId="60C3C473"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1544B57"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16" w:type="dxa"/>
            <w:gridSpan w:val="22"/>
          </w:tcPr>
          <w:p w14:paraId="29DB211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3A38DE" w:rsidRPr="00D433AA" w14:paraId="4EA33870" w14:textId="77777777" w:rsidTr="003A38DE">
        <w:trPr>
          <w:trHeight w:val="264"/>
        </w:trPr>
        <w:tc>
          <w:tcPr>
            <w:tcW w:w="1653" w:type="dxa"/>
          </w:tcPr>
          <w:p w14:paraId="276B505A"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79" w:type="dxa"/>
          </w:tcPr>
          <w:p w14:paraId="5AF6542D"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2" w:type="dxa"/>
          </w:tcPr>
          <w:p w14:paraId="37082721"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89" w:type="dxa"/>
          </w:tcPr>
          <w:p w14:paraId="4ED1DC3A"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8" w:type="dxa"/>
            <w:gridSpan w:val="2"/>
          </w:tcPr>
          <w:p w14:paraId="63FA829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C710625"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70575C2"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678375C8"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394A5F7C"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753DEC1D"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63980D18"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5B3B359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09840D4C"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59" w:type="dxa"/>
            <w:gridSpan w:val="2"/>
          </w:tcPr>
          <w:p w14:paraId="29FEC080"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2"/>
          </w:tcPr>
          <w:p w14:paraId="2D2BC891"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03BA22E5"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16D951DB"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A260DE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0F064D6"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71591A44"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02518936"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0D097C51"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FF2DC89"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63034B93"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42" w:type="dxa"/>
          </w:tcPr>
          <w:p w14:paraId="107732D4"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47E59C1F" w14:textId="77777777" w:rsidR="003A38DE" w:rsidRPr="00D433AA" w:rsidRDefault="003A38DE" w:rsidP="003A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D02F85" w:rsidRPr="00D433AA" w14:paraId="70626460" w14:textId="77777777" w:rsidTr="003A38DE">
        <w:trPr>
          <w:trHeight w:val="250"/>
        </w:trPr>
        <w:tc>
          <w:tcPr>
            <w:tcW w:w="1653" w:type="dxa"/>
          </w:tcPr>
          <w:p w14:paraId="66B8FF18"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D433AA">
              <w:rPr>
                <w:rFonts w:ascii="Times New Roman" w:hAnsi="Times New Roman" w:cs="Times New Roman"/>
                <w:sz w:val="16"/>
                <w:szCs w:val="16"/>
              </w:rPr>
              <w:t>Elowfar Co., Ltd.</w:t>
            </w:r>
          </w:p>
        </w:tc>
        <w:tc>
          <w:tcPr>
            <w:tcW w:w="779" w:type="dxa"/>
          </w:tcPr>
          <w:p w14:paraId="621F36D3"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2" w:type="dxa"/>
          </w:tcPr>
          <w:p w14:paraId="62872733"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789" w:type="dxa"/>
          </w:tcPr>
          <w:p w14:paraId="75F7B49A" w14:textId="028C1FAB" w:rsidR="00D02F85" w:rsidRPr="00D433AA" w:rsidRDefault="00A77973"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78" w:type="dxa"/>
            <w:gridSpan w:val="2"/>
          </w:tcPr>
          <w:p w14:paraId="3AD8796C"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DB6F948"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0F85F8DB"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21A897CB" w14:textId="6C89E773" w:rsidR="00D02F85" w:rsidRPr="00D433AA" w:rsidRDefault="00A77973"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5BD3FCFE"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6E9D8997"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2CB46695"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1FD03E5E" w14:textId="339CE6F9"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12F566A1"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59" w:type="dxa"/>
            <w:gridSpan w:val="2"/>
          </w:tcPr>
          <w:p w14:paraId="6B6EF717"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2"/>
          </w:tcPr>
          <w:p w14:paraId="1B0A2DEF"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7090F7F9" w14:textId="316467C8"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485F69C"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252688F"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4E81FE08"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6BFB48B4" w14:textId="574FF3EE"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22210C64"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19" w:type="dxa"/>
          </w:tcPr>
          <w:p w14:paraId="68E51A7D"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38361629"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0DFCFA30" w14:textId="33F19CE1"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42" w:type="dxa"/>
          </w:tcPr>
          <w:p w14:paraId="3D16CE5E"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2EF7B834"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D02F85" w:rsidRPr="00D433AA" w14:paraId="647C9FF4" w14:textId="77777777" w:rsidTr="003A38DE">
        <w:trPr>
          <w:trHeight w:val="66"/>
        </w:trPr>
        <w:tc>
          <w:tcPr>
            <w:tcW w:w="1653" w:type="dxa"/>
          </w:tcPr>
          <w:p w14:paraId="09B1ADA4"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79" w:type="dxa"/>
          </w:tcPr>
          <w:p w14:paraId="005F1C50"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2" w:type="dxa"/>
          </w:tcPr>
          <w:p w14:paraId="5BCDD139"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89" w:type="dxa"/>
          </w:tcPr>
          <w:p w14:paraId="01E05F57"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gridSpan w:val="2"/>
          </w:tcPr>
          <w:p w14:paraId="17B63020"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4360F2DA"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79515AA7"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410FA11E"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0FA4DDD5"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5" w:type="dxa"/>
          </w:tcPr>
          <w:p w14:paraId="42DEF75D"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7EC49375"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5" w:type="dxa"/>
            <w:tcBorders>
              <w:top w:val="single" w:sz="4" w:space="0" w:color="auto"/>
              <w:bottom w:val="double" w:sz="4" w:space="0" w:color="auto"/>
            </w:tcBorders>
          </w:tcPr>
          <w:p w14:paraId="5659E630" w14:textId="2555AFD5"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14:paraId="51E0B4D9"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59" w:type="dxa"/>
            <w:gridSpan w:val="2"/>
            <w:tcBorders>
              <w:top w:val="single" w:sz="4" w:space="0" w:color="auto"/>
              <w:bottom w:val="double" w:sz="4" w:space="0" w:color="auto"/>
            </w:tcBorders>
          </w:tcPr>
          <w:p w14:paraId="3486DAE0"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2"/>
          </w:tcPr>
          <w:p w14:paraId="34878863"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93" w:type="dxa"/>
            <w:tcBorders>
              <w:top w:val="single" w:sz="4" w:space="0" w:color="auto"/>
              <w:bottom w:val="double" w:sz="4" w:space="0" w:color="auto"/>
            </w:tcBorders>
          </w:tcPr>
          <w:p w14:paraId="4E87FC9B" w14:textId="73EE36AD"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51F29A74"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31C2D4E"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4B02E905"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49B23CEF" w14:textId="314DE1C8"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55D867AD"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A0E434B"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0388038"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8" w:type="dxa"/>
            <w:tcBorders>
              <w:top w:val="single" w:sz="4" w:space="0" w:color="auto"/>
              <w:bottom w:val="double" w:sz="4" w:space="0" w:color="auto"/>
            </w:tcBorders>
          </w:tcPr>
          <w:p w14:paraId="529BB45E" w14:textId="571C394E" w:rsidR="00D02F85" w:rsidRPr="00D433AA" w:rsidRDefault="0069483D"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42" w:type="dxa"/>
          </w:tcPr>
          <w:p w14:paraId="3A6353B0"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tcPr>
          <w:p w14:paraId="0F8E631A" w14:textId="77777777" w:rsidR="00D02F85" w:rsidRPr="00D433AA" w:rsidRDefault="00D02F85" w:rsidP="00D0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2E4C7710"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3017">
        <w:rPr>
          <w:rFonts w:ascii="Times New Roman" w:hAnsi="Times New Roman" w:cs="Times New Roman"/>
          <w:sz w:val="22"/>
          <w:szCs w:val="22"/>
        </w:rPr>
        <w:t>Subsidiary was incorporated in Thailand.</w:t>
      </w:r>
    </w:p>
    <w:p w14:paraId="47088BB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C23017"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RPr="00C23017" w:rsidSect="00005875">
          <w:headerReference w:type="default" r:id="rId13"/>
          <w:footerReference w:type="default" r:id="rId14"/>
          <w:type w:val="nextColumn"/>
          <w:pgSz w:w="16834" w:h="11909" w:orient="landscape" w:code="9"/>
          <w:pgMar w:top="691" w:right="1152" w:bottom="576" w:left="1152" w:header="720" w:footer="720" w:gutter="0"/>
          <w:cols w:space="720"/>
        </w:sectPr>
      </w:pPr>
    </w:p>
    <w:p w14:paraId="02D894D7" w14:textId="52FB6ECF" w:rsidR="008F38E8" w:rsidRPr="00C23017" w:rsidRDefault="003C0043" w:rsidP="008F38E8">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lastRenderedPageBreak/>
        <w:t>5</w:t>
      </w:r>
      <w:r w:rsidR="00093E36" w:rsidRPr="00C23017">
        <w:rPr>
          <w:rFonts w:ascii="Times New Roman" w:hAnsi="Times New Roman"/>
          <w:sz w:val="24"/>
          <w:szCs w:val="24"/>
        </w:rPr>
        <w:tab/>
      </w:r>
      <w:r w:rsidR="008F38E8" w:rsidRPr="00C23017">
        <w:rPr>
          <w:rFonts w:ascii="Times New Roman" w:hAnsi="Times New Roman"/>
          <w:sz w:val="24"/>
          <w:szCs w:val="24"/>
        </w:rPr>
        <w:t>Property, plant and equipment</w:t>
      </w:r>
    </w:p>
    <w:p w14:paraId="77A111BD" w14:textId="1F02BD5D" w:rsidR="009F0E7F" w:rsidRDefault="009F0E7F" w:rsidP="00F5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cstheme="minorBidi"/>
          <w:sz w:val="22"/>
          <w:szCs w:val="22"/>
        </w:rPr>
      </w:pPr>
    </w:p>
    <w:p w14:paraId="5B1E937F" w14:textId="10B8F581" w:rsidR="00E81FAB" w:rsidRDefault="00E81FAB" w:rsidP="0000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w:t>
      </w:r>
      <w:r w:rsidRPr="00D641C5">
        <w:rPr>
          <w:rFonts w:ascii="Times New Roman" w:hAnsi="Times New Roman" w:cs="Times New Roman"/>
          <w:sz w:val="22"/>
          <w:szCs w:val="22"/>
        </w:rPr>
        <w:t>during the</w:t>
      </w:r>
      <w:r w:rsidR="00795935">
        <w:rPr>
          <w:rFonts w:ascii="Times New Roman" w:hAnsi="Times New Roman" w:cs="Times New Roman"/>
          <w:sz w:val="22"/>
          <w:szCs w:val="22"/>
        </w:rPr>
        <w:t xml:space="preserve"> </w:t>
      </w:r>
      <w:r w:rsidR="00984627">
        <w:rPr>
          <w:rFonts w:ascii="Times New Roman" w:hAnsi="Times New Roman" w:cs="Times New Roman"/>
          <w:sz w:val="22"/>
          <w:szCs w:val="22"/>
        </w:rPr>
        <w:t>three</w:t>
      </w:r>
      <w:r w:rsidRPr="00413B5C">
        <w:rPr>
          <w:rFonts w:ascii="Times New Roman" w:hAnsi="Times New Roman" w:cs="Times New Roman"/>
          <w:sz w:val="22"/>
          <w:szCs w:val="22"/>
        </w:rPr>
        <w:t xml:space="preserve">-month period ended </w:t>
      </w:r>
      <w:r>
        <w:rPr>
          <w:rFonts w:ascii="Times New Roman" w:hAnsi="Times New Roman" w:cs="Times New Roman"/>
          <w:sz w:val="22"/>
          <w:szCs w:val="22"/>
        </w:rPr>
        <w:t>3</w:t>
      </w:r>
      <w:r w:rsidR="006E5F46">
        <w:rPr>
          <w:rFonts w:ascii="Times New Roman" w:hAnsi="Times New Roman" w:cs="Times New Roman"/>
          <w:sz w:val="22"/>
          <w:szCs w:val="22"/>
        </w:rPr>
        <w:t>1</w:t>
      </w:r>
      <w:r w:rsidR="00B55968">
        <w:rPr>
          <w:rFonts w:ascii="Times New Roman" w:hAnsi="Times New Roman" w:cs="Times New Roman"/>
          <w:sz w:val="22"/>
          <w:szCs w:val="22"/>
        </w:rPr>
        <w:t xml:space="preserve"> </w:t>
      </w:r>
      <w:r w:rsidR="006E5F46">
        <w:rPr>
          <w:rFonts w:ascii="Times New Roman" w:hAnsi="Times New Roman" w:cs="Times New Roman"/>
          <w:sz w:val="22"/>
          <w:szCs w:val="22"/>
        </w:rPr>
        <w:t>Ma</w:t>
      </w:r>
      <w:r w:rsidR="00007A58">
        <w:rPr>
          <w:rFonts w:ascii="Times New Roman" w:hAnsi="Times New Roman" w:cs="Times New Roman"/>
          <w:sz w:val="22"/>
          <w:szCs w:val="22"/>
        </w:rPr>
        <w:t>r</w:t>
      </w:r>
      <w:r w:rsidR="006E5F46">
        <w:rPr>
          <w:rFonts w:ascii="Times New Roman" w:hAnsi="Times New Roman" w:cs="Times New Roman"/>
          <w:sz w:val="22"/>
          <w:szCs w:val="22"/>
        </w:rPr>
        <w:t>ch</w:t>
      </w:r>
      <w:r w:rsidR="00B55968">
        <w:rPr>
          <w:rFonts w:ascii="Times New Roman" w:hAnsi="Times New Roman" w:cs="Times New Roman"/>
          <w:sz w:val="22"/>
          <w:szCs w:val="22"/>
        </w:rPr>
        <w:t xml:space="preserve"> </w:t>
      </w:r>
      <w:r>
        <w:rPr>
          <w:rFonts w:ascii="Times New Roman" w:hAnsi="Times New Roman" w:cs="Times New Roman"/>
          <w:sz w:val="22"/>
          <w:szCs w:val="22"/>
        </w:rPr>
        <w:t>202</w:t>
      </w:r>
      <w:r w:rsidR="006E5F46">
        <w:rPr>
          <w:rFonts w:ascii="Times New Roman" w:hAnsi="Times New Roman" w:cs="Times New Roman"/>
          <w:sz w:val="22"/>
          <w:szCs w:val="22"/>
        </w:rPr>
        <w:t>4</w:t>
      </w:r>
      <w:r>
        <w:rPr>
          <w:rFonts w:ascii="Times New Roman" w:hAnsi="Times New Roman" w:cs="Times New Roman"/>
          <w:sz w:val="22"/>
          <w:szCs w:val="22"/>
        </w:rPr>
        <w:t xml:space="preserve"> and 202</w:t>
      </w:r>
      <w:r w:rsidR="006E5F46">
        <w:rPr>
          <w:rFonts w:ascii="Times New Roman" w:hAnsi="Times New Roman" w:cs="Times New Roman"/>
          <w:sz w:val="22"/>
          <w:szCs w:val="22"/>
        </w:rPr>
        <w:t>3</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were as follows: </w:t>
      </w:r>
    </w:p>
    <w:p w14:paraId="2C37A69C" w14:textId="6DFF7A46" w:rsidR="00007A58" w:rsidRDefault="00007A58"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07A58" w:rsidRPr="00525A14" w14:paraId="6C627E7B" w14:textId="77777777" w:rsidTr="00914F78">
        <w:tc>
          <w:tcPr>
            <w:tcW w:w="3150" w:type="dxa"/>
          </w:tcPr>
          <w:p w14:paraId="6BB9DB8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z w:val="22"/>
                <w:szCs w:val="22"/>
              </w:rPr>
            </w:pPr>
          </w:p>
        </w:tc>
        <w:tc>
          <w:tcPr>
            <w:tcW w:w="6120" w:type="dxa"/>
            <w:gridSpan w:val="7"/>
          </w:tcPr>
          <w:p w14:paraId="5426B7B5"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007A58" w:rsidRPr="00525A14" w14:paraId="34CA6585" w14:textId="77777777" w:rsidTr="00914F78">
        <w:tc>
          <w:tcPr>
            <w:tcW w:w="3150" w:type="dxa"/>
          </w:tcPr>
          <w:p w14:paraId="199B2BD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70ECE9EF" w14:textId="267C80EB"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6E5F46">
              <w:rPr>
                <w:rFonts w:ascii="Times New Roman" w:hAnsi="Times New Roman" w:cs="Times New Roman"/>
                <w:sz w:val="22"/>
                <w:szCs w:val="22"/>
              </w:rPr>
              <w:t>4</w:t>
            </w:r>
          </w:p>
        </w:tc>
        <w:tc>
          <w:tcPr>
            <w:tcW w:w="270" w:type="dxa"/>
          </w:tcPr>
          <w:p w14:paraId="4BD75D1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201A876F" w14:textId="3E54CD2E"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6E5F46">
              <w:rPr>
                <w:rFonts w:ascii="Times New Roman" w:hAnsi="Times New Roman" w:cs="Times New Roman"/>
                <w:sz w:val="22"/>
                <w:szCs w:val="22"/>
              </w:rPr>
              <w:t>3</w:t>
            </w:r>
          </w:p>
        </w:tc>
      </w:tr>
      <w:tr w:rsidR="00007A58" w:rsidRPr="00525A14" w14:paraId="7931ABEB" w14:textId="77777777" w:rsidTr="00914F78">
        <w:tc>
          <w:tcPr>
            <w:tcW w:w="3150" w:type="dxa"/>
          </w:tcPr>
          <w:p w14:paraId="53A581F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0F78F5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2E80046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034D1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54E95E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D9560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56C4FDC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5E4787C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07A58" w:rsidRPr="00525A14" w14:paraId="674D9C43" w14:textId="77777777" w:rsidTr="00914F78">
        <w:tc>
          <w:tcPr>
            <w:tcW w:w="3150" w:type="dxa"/>
          </w:tcPr>
          <w:p w14:paraId="019D5E85"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D3FC97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631FC59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4EB6F5B"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671BDB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B588B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794A0B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8B949B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07A58" w:rsidRPr="00525A14" w14:paraId="5B489F9A" w14:textId="77777777" w:rsidTr="00914F78">
        <w:tc>
          <w:tcPr>
            <w:tcW w:w="3150" w:type="dxa"/>
          </w:tcPr>
          <w:p w14:paraId="2770ABAE"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876F6EC"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6EB84D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454F6E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0A9146C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254022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6BE25F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66F6A2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07A58" w:rsidRPr="00525A14" w14:paraId="7A66BBB5" w14:textId="77777777" w:rsidTr="00914F78">
        <w:tc>
          <w:tcPr>
            <w:tcW w:w="3150" w:type="dxa"/>
          </w:tcPr>
          <w:p w14:paraId="0C1FC8B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A62D77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7CEFB2C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2ABA8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E60E094"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5947A1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6C1D770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16C7F9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07A58" w:rsidRPr="00525A14" w14:paraId="24113C47" w14:textId="77777777" w:rsidTr="00914F78">
        <w:tc>
          <w:tcPr>
            <w:tcW w:w="3150" w:type="dxa"/>
          </w:tcPr>
          <w:p w14:paraId="523C0D6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64DA418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6E5F46" w:rsidRPr="00525A14" w14:paraId="574938DE" w14:textId="77777777">
        <w:tc>
          <w:tcPr>
            <w:tcW w:w="3150" w:type="dxa"/>
          </w:tcPr>
          <w:p w14:paraId="069DC840"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6E17E2EA" w14:textId="62C2385E" w:rsidR="006E5F46" w:rsidRPr="00AB5266" w:rsidRDefault="0052030A" w:rsidP="00C35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D6A41">
              <w:rPr>
                <w:rFonts w:ascii="Times New Roman" w:hAnsi="Times New Roman" w:cs="Times New Roman"/>
                <w:sz w:val="22"/>
                <w:szCs w:val="22"/>
              </w:rPr>
              <w:t xml:space="preserve">        -</w:t>
            </w:r>
          </w:p>
        </w:tc>
        <w:tc>
          <w:tcPr>
            <w:tcW w:w="270" w:type="dxa"/>
          </w:tcPr>
          <w:p w14:paraId="25691688"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B922C0F" w14:textId="5314CC08" w:rsidR="006E5F46" w:rsidRPr="00AB5266" w:rsidRDefault="00120363"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B10E52"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407F3595" w14:textId="190587D9"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10,878</w:t>
            </w:r>
          </w:p>
        </w:tc>
        <w:tc>
          <w:tcPr>
            <w:tcW w:w="236" w:type="dxa"/>
          </w:tcPr>
          <w:p w14:paraId="6B376E24"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8895330" w14:textId="04395DD6"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6E5F46" w:rsidRPr="00525A14" w14:paraId="4391532E" w14:textId="77777777" w:rsidTr="00914F78">
        <w:tc>
          <w:tcPr>
            <w:tcW w:w="3150" w:type="dxa"/>
          </w:tcPr>
          <w:p w14:paraId="2F179416"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vAlign w:val="bottom"/>
          </w:tcPr>
          <w:p w14:paraId="3698D800" w14:textId="7D4590FD" w:rsidR="006E5F46" w:rsidRPr="00AB5266" w:rsidRDefault="0052030A"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9C7E6B">
              <w:rPr>
                <w:rFonts w:ascii="Times New Roman" w:hAnsi="Times New Roman"/>
                <w:sz w:val="22"/>
                <w:szCs w:val="28"/>
              </w:rPr>
              <w:t>27,80</w:t>
            </w:r>
            <w:r w:rsidR="00F304FE">
              <w:rPr>
                <w:rFonts w:ascii="Times New Roman" w:hAnsi="Times New Roman"/>
                <w:sz w:val="22"/>
                <w:szCs w:val="28"/>
              </w:rPr>
              <w:t>4</w:t>
            </w:r>
          </w:p>
        </w:tc>
        <w:tc>
          <w:tcPr>
            <w:tcW w:w="270" w:type="dxa"/>
          </w:tcPr>
          <w:p w14:paraId="20A340D5"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1FAF423" w14:textId="5FE43927" w:rsidR="006E5F46" w:rsidRPr="00AB5266" w:rsidRDefault="00120363" w:rsidP="008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9C7E6B">
              <w:rPr>
                <w:rFonts w:ascii="Times New Roman" w:hAnsi="Times New Roman"/>
                <w:sz w:val="22"/>
                <w:szCs w:val="28"/>
              </w:rPr>
              <w:t xml:space="preserve">        -</w:t>
            </w:r>
          </w:p>
        </w:tc>
        <w:tc>
          <w:tcPr>
            <w:tcW w:w="270" w:type="dxa"/>
          </w:tcPr>
          <w:p w14:paraId="0374A482"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2CD7AEC6" w14:textId="27D19197" w:rsidR="006E5F46" w:rsidRPr="00AB5266" w:rsidRDefault="006E5F46"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Pr>
                <w:rFonts w:ascii="Times New Roman" w:hAnsi="Times New Roman" w:cs="Times New Roman"/>
                <w:sz w:val="22"/>
                <w:szCs w:val="22"/>
              </w:rPr>
              <w:t>32,918</w:t>
            </w:r>
          </w:p>
        </w:tc>
        <w:tc>
          <w:tcPr>
            <w:tcW w:w="236" w:type="dxa"/>
          </w:tcPr>
          <w:p w14:paraId="6958A776"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091D494A" w14:textId="3D55AF3C" w:rsidR="006E5F46" w:rsidRPr="00AB5266" w:rsidRDefault="00120363"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9C7E6B">
              <w:rPr>
                <w:rFonts w:ascii="Times New Roman" w:hAnsi="Times New Roman"/>
                <w:sz w:val="22"/>
                <w:szCs w:val="28"/>
              </w:rPr>
              <w:t xml:space="preserve">        -</w:t>
            </w:r>
          </w:p>
        </w:tc>
      </w:tr>
      <w:tr w:rsidR="006E5F46" w:rsidRPr="00525A14" w14:paraId="01EE70D9" w14:textId="77777777" w:rsidTr="005A34A3">
        <w:tc>
          <w:tcPr>
            <w:tcW w:w="3150" w:type="dxa"/>
          </w:tcPr>
          <w:p w14:paraId="3930E780"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242DE089" w14:textId="4A8E8625"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0F0BA2BE"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C6F04A0"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5A115167"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56CD01B"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36" w:type="dxa"/>
          </w:tcPr>
          <w:p w14:paraId="1A788709"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CE114FA"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6E5F46" w:rsidRPr="00525A14" w14:paraId="705EE75D" w14:textId="77777777" w:rsidTr="00914F78">
        <w:tc>
          <w:tcPr>
            <w:tcW w:w="3150" w:type="dxa"/>
          </w:tcPr>
          <w:p w14:paraId="336BE6E3"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4D8552D5" w14:textId="3425C63E" w:rsidR="006E5F46" w:rsidRPr="00AB5266" w:rsidRDefault="009C2761"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20363">
              <w:rPr>
                <w:rFonts w:ascii="Times New Roman" w:hAnsi="Times New Roman" w:cs="Times New Roman"/>
                <w:sz w:val="22"/>
                <w:szCs w:val="22"/>
              </w:rPr>
              <w:t>1,13</w:t>
            </w:r>
            <w:r w:rsidR="00F304FE">
              <w:rPr>
                <w:rFonts w:ascii="Times New Roman" w:hAnsi="Times New Roman" w:cs="Times New Roman"/>
                <w:sz w:val="22"/>
                <w:szCs w:val="22"/>
              </w:rPr>
              <w:t>5</w:t>
            </w:r>
          </w:p>
        </w:tc>
        <w:tc>
          <w:tcPr>
            <w:tcW w:w="270" w:type="dxa"/>
          </w:tcPr>
          <w:p w14:paraId="0EC780FC"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6AC0197" w14:textId="51717CBC" w:rsidR="006E5F46" w:rsidRPr="00AB5266" w:rsidRDefault="00120363" w:rsidP="008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5C09D"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407B412B" w14:textId="65852BEC" w:rsidR="006E5F46" w:rsidRPr="00AB5266" w:rsidRDefault="006E5F46"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Pr>
                <w:rFonts w:ascii="Times New Roman" w:hAnsi="Times New Roman" w:cs="Times New Roman"/>
                <w:sz w:val="22"/>
                <w:szCs w:val="22"/>
              </w:rPr>
              <w:t>1,186</w:t>
            </w:r>
          </w:p>
        </w:tc>
        <w:tc>
          <w:tcPr>
            <w:tcW w:w="236" w:type="dxa"/>
          </w:tcPr>
          <w:p w14:paraId="537FEB4E"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D73039F" w14:textId="40F2DBD2" w:rsidR="006E5F46" w:rsidRPr="00AB5266" w:rsidRDefault="006E5F46" w:rsidP="0012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E5F46" w:rsidRPr="00525A14" w14:paraId="29A106D1" w14:textId="77777777" w:rsidTr="005A34A3">
        <w:tc>
          <w:tcPr>
            <w:tcW w:w="3150" w:type="dxa"/>
          </w:tcPr>
          <w:p w14:paraId="06267168"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Assets under construction </w:t>
            </w:r>
          </w:p>
        </w:tc>
        <w:tc>
          <w:tcPr>
            <w:tcW w:w="1260" w:type="dxa"/>
            <w:vAlign w:val="bottom"/>
          </w:tcPr>
          <w:p w14:paraId="0BD94B8C"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2A33E625"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2410DA55"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594ADE5"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3DFFAD1"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62A5E87C"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11D4BE9B"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6E5F46" w:rsidRPr="00525A14" w14:paraId="7A2AEEB9" w14:textId="77777777" w:rsidTr="00914F78">
        <w:tc>
          <w:tcPr>
            <w:tcW w:w="3150" w:type="dxa"/>
          </w:tcPr>
          <w:p w14:paraId="218F56D8" w14:textId="77777777" w:rsidR="006E5F46" w:rsidRPr="00AB5266" w:rsidRDefault="006E5F46" w:rsidP="006E5F46">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0E71BE4A" w14:textId="77777777" w:rsidR="00791FF1" w:rsidRDefault="00791FF1" w:rsidP="0079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05299A08" w14:textId="112D35B3" w:rsidR="006E5F46" w:rsidRPr="00AB5266" w:rsidRDefault="00791FF1"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791FF1">
              <w:rPr>
                <w:rFonts w:ascii="Times New Roman" w:hAnsi="Times New Roman" w:cs="Times New Roman"/>
                <w:sz w:val="22"/>
                <w:szCs w:val="22"/>
              </w:rPr>
              <w:t>30,516</w:t>
            </w:r>
          </w:p>
        </w:tc>
        <w:tc>
          <w:tcPr>
            <w:tcW w:w="270" w:type="dxa"/>
          </w:tcPr>
          <w:p w14:paraId="2806E486"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0FDE8D9C" w14:textId="77777777" w:rsidR="00791FF1" w:rsidRDefault="00791FF1" w:rsidP="0079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4A1CE1B" w14:textId="3C9DE171" w:rsidR="006E5F46" w:rsidRPr="00AB5266" w:rsidRDefault="00791FF1"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791FF1">
              <w:rPr>
                <w:rFonts w:ascii="Times New Roman" w:hAnsi="Times New Roman" w:cs="Times New Roman"/>
                <w:sz w:val="22"/>
                <w:szCs w:val="22"/>
              </w:rPr>
              <w:t>2,811</w:t>
            </w:r>
          </w:p>
        </w:tc>
        <w:tc>
          <w:tcPr>
            <w:tcW w:w="270" w:type="dxa"/>
          </w:tcPr>
          <w:p w14:paraId="7E6CC65C"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02319D96"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37F25664" w14:textId="7C20678E"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23,699</w:t>
            </w:r>
          </w:p>
        </w:tc>
        <w:tc>
          <w:tcPr>
            <w:tcW w:w="236" w:type="dxa"/>
          </w:tcPr>
          <w:p w14:paraId="66E9167D"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EB8006C"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7454F43E" w14:textId="447745A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Pr>
                <w:rFonts w:ascii="Times New Roman" w:hAnsi="Times New Roman" w:cs="Times New Roman"/>
                <w:sz w:val="22"/>
                <w:szCs w:val="22"/>
              </w:rPr>
              <w:t>25,082</w:t>
            </w:r>
          </w:p>
        </w:tc>
      </w:tr>
      <w:tr w:rsidR="006E5F46" w:rsidRPr="00525A14" w14:paraId="6DBDE837" w14:textId="77777777" w:rsidTr="00914F78">
        <w:tc>
          <w:tcPr>
            <w:tcW w:w="3150" w:type="dxa"/>
          </w:tcPr>
          <w:p w14:paraId="5C152751"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32922EDC" w14:textId="7CDBB5A0" w:rsidR="006E5F46" w:rsidRPr="00186BBC" w:rsidRDefault="008B5F65"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B5F65">
              <w:rPr>
                <w:rFonts w:ascii="Times New Roman" w:hAnsi="Times New Roman" w:cs="Times New Roman"/>
                <w:b/>
                <w:bCs/>
                <w:sz w:val="22"/>
                <w:szCs w:val="22"/>
              </w:rPr>
              <w:t>59,455</w:t>
            </w:r>
          </w:p>
        </w:tc>
        <w:tc>
          <w:tcPr>
            <w:tcW w:w="270" w:type="dxa"/>
          </w:tcPr>
          <w:p w14:paraId="2D1C7EFF" w14:textId="77777777" w:rsidR="006E5F46" w:rsidRPr="008B5F65"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40C4A5" w14:textId="13D3C659" w:rsidR="006E5F46" w:rsidRPr="00EF43B7" w:rsidRDefault="008B5F65"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B5F65">
              <w:rPr>
                <w:rFonts w:ascii="Times New Roman" w:hAnsi="Times New Roman" w:cs="Times New Roman"/>
                <w:b/>
                <w:bCs/>
                <w:sz w:val="22"/>
                <w:szCs w:val="22"/>
              </w:rPr>
              <w:t>2,811</w:t>
            </w:r>
          </w:p>
        </w:tc>
        <w:tc>
          <w:tcPr>
            <w:tcW w:w="270" w:type="dxa"/>
          </w:tcPr>
          <w:p w14:paraId="04C4B6C7"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9A492B0" w14:textId="4AA0DA9F" w:rsidR="006E5F46" w:rsidRPr="00F6075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68,681</w:t>
            </w:r>
          </w:p>
        </w:tc>
        <w:tc>
          <w:tcPr>
            <w:tcW w:w="236" w:type="dxa"/>
          </w:tcPr>
          <w:p w14:paraId="099C2BBA" w14:textId="77777777"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4746447A" w14:textId="17EFD749" w:rsidR="006E5F46" w:rsidRPr="00AB526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Pr>
                <w:rFonts w:ascii="Times New Roman" w:hAnsi="Times New Roman" w:cs="Times New Roman"/>
                <w:b/>
                <w:bCs/>
                <w:sz w:val="22"/>
                <w:szCs w:val="22"/>
              </w:rPr>
              <w:t>25,082</w:t>
            </w:r>
          </w:p>
        </w:tc>
      </w:tr>
    </w:tbl>
    <w:p w14:paraId="29827567" w14:textId="77777777" w:rsidR="00007A58" w:rsidRPr="00525A14" w:rsidRDefault="00007A58" w:rsidP="00007A58">
      <w:pPr>
        <w:rPr>
          <w:highlight w:val="yellow"/>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07A58" w:rsidRPr="002C40DE" w14:paraId="76CBCEFC" w14:textId="77777777" w:rsidTr="00914F78">
        <w:tc>
          <w:tcPr>
            <w:tcW w:w="3150" w:type="dxa"/>
          </w:tcPr>
          <w:p w14:paraId="0CDEA7C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54D7D32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6E5F46" w:rsidRPr="002C40DE" w14:paraId="7B7C29EE" w14:textId="77777777" w:rsidTr="00914F78">
        <w:tc>
          <w:tcPr>
            <w:tcW w:w="3150" w:type="dxa"/>
          </w:tcPr>
          <w:p w14:paraId="03D0A19F"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75D4FED7" w14:textId="2923D330"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07417326"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74EB21CA" w14:textId="1802FE4E"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2023</w:t>
            </w:r>
          </w:p>
        </w:tc>
      </w:tr>
      <w:tr w:rsidR="00007A58" w:rsidRPr="002C40DE" w14:paraId="6B621DEA" w14:textId="77777777" w:rsidTr="00914F78">
        <w:tc>
          <w:tcPr>
            <w:tcW w:w="3150" w:type="dxa"/>
          </w:tcPr>
          <w:p w14:paraId="656190D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AFF3C6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5CBE5978"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D7B473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4D67845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74CA70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72B115A1"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0E97AA04"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007A58" w:rsidRPr="002C40DE" w14:paraId="4A1997ED" w14:textId="77777777" w:rsidTr="00914F78">
        <w:tc>
          <w:tcPr>
            <w:tcW w:w="3150" w:type="dxa"/>
          </w:tcPr>
          <w:p w14:paraId="2E22784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B6CB60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70" w:type="dxa"/>
          </w:tcPr>
          <w:p w14:paraId="148FDE8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E5956B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746134C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0327F0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3C40D79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E9B625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007A58" w:rsidRPr="002C40DE" w14:paraId="54D67DA3" w14:textId="77777777" w:rsidTr="00914F78">
        <w:tc>
          <w:tcPr>
            <w:tcW w:w="3150" w:type="dxa"/>
          </w:tcPr>
          <w:p w14:paraId="52E62887"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2AD9D2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3973DB42"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CAF3BE2"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c>
          <w:tcPr>
            <w:tcW w:w="270" w:type="dxa"/>
          </w:tcPr>
          <w:p w14:paraId="59991CD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1F3AEA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5C8135D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3FBFAE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r>
      <w:tr w:rsidR="00007A58" w:rsidRPr="002C40DE" w14:paraId="586259A5" w14:textId="77777777" w:rsidTr="00914F78">
        <w:tc>
          <w:tcPr>
            <w:tcW w:w="3150" w:type="dxa"/>
          </w:tcPr>
          <w:p w14:paraId="439EB5C0"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AAF50E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70" w:type="dxa"/>
          </w:tcPr>
          <w:p w14:paraId="72C08D8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0036B48"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7E379C2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66F16D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36" w:type="dxa"/>
          </w:tcPr>
          <w:p w14:paraId="5ECCA580"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BF6067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007A58" w:rsidRPr="002C40DE" w14:paraId="30108331" w14:textId="77777777" w:rsidTr="00914F78">
        <w:tc>
          <w:tcPr>
            <w:tcW w:w="3150" w:type="dxa"/>
          </w:tcPr>
          <w:p w14:paraId="5015F01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74A9C5A7"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6E5F46" w:rsidRPr="002C40DE" w14:paraId="1F188A5E" w14:textId="77777777">
        <w:tc>
          <w:tcPr>
            <w:tcW w:w="3150" w:type="dxa"/>
          </w:tcPr>
          <w:p w14:paraId="49821928"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tcPr>
          <w:p w14:paraId="1F0BF0E5" w14:textId="00C1F9A6" w:rsidR="006E5F46" w:rsidRPr="002C40DE" w:rsidRDefault="006257DF" w:rsidP="00161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257DF">
              <w:rPr>
                <w:rFonts w:ascii="Times New Roman" w:hAnsi="Times New Roman" w:cs="Times New Roman"/>
                <w:sz w:val="22"/>
                <w:szCs w:val="22"/>
              </w:rPr>
              <w:t xml:space="preserve">        -</w:t>
            </w:r>
          </w:p>
        </w:tc>
        <w:tc>
          <w:tcPr>
            <w:tcW w:w="270" w:type="dxa"/>
          </w:tcPr>
          <w:p w14:paraId="2825411B"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83F8053" w14:textId="6035FBF6" w:rsidR="006E5F46" w:rsidRPr="002C40DE" w:rsidRDefault="0030547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2ACFFC"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4079DC99" w14:textId="601BE479"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10,878</w:t>
            </w:r>
          </w:p>
        </w:tc>
        <w:tc>
          <w:tcPr>
            <w:tcW w:w="236" w:type="dxa"/>
          </w:tcPr>
          <w:p w14:paraId="1E10C2B5"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040A6D87" w14:textId="2918EA66"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6E5F46" w:rsidRPr="002C40DE" w14:paraId="6473587E" w14:textId="77777777" w:rsidTr="00914F78">
        <w:tc>
          <w:tcPr>
            <w:tcW w:w="3150" w:type="dxa"/>
          </w:tcPr>
          <w:p w14:paraId="0B810614"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vAlign w:val="bottom"/>
          </w:tcPr>
          <w:p w14:paraId="6FD2DD24" w14:textId="4A3D4C7E" w:rsidR="006E5F46" w:rsidRPr="002C40DE" w:rsidRDefault="006257DF"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257DF">
              <w:rPr>
                <w:rFonts w:ascii="Times New Roman" w:hAnsi="Times New Roman" w:cs="Times New Roman"/>
                <w:sz w:val="22"/>
                <w:szCs w:val="22"/>
              </w:rPr>
              <w:t>27,80</w:t>
            </w:r>
            <w:r w:rsidR="00F304FE">
              <w:rPr>
                <w:rFonts w:ascii="Times New Roman" w:hAnsi="Times New Roman" w:cs="Times New Roman"/>
                <w:sz w:val="22"/>
                <w:szCs w:val="22"/>
              </w:rPr>
              <w:t>4</w:t>
            </w:r>
          </w:p>
        </w:tc>
        <w:tc>
          <w:tcPr>
            <w:tcW w:w="270" w:type="dxa"/>
          </w:tcPr>
          <w:p w14:paraId="077AB0E8"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8E16D75" w14:textId="120FF56B" w:rsidR="006E5F46" w:rsidRPr="002C40DE" w:rsidRDefault="0030547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30C552"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290EADE3" w14:textId="3BE508DF"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32,918</w:t>
            </w:r>
          </w:p>
        </w:tc>
        <w:tc>
          <w:tcPr>
            <w:tcW w:w="236" w:type="dxa"/>
          </w:tcPr>
          <w:p w14:paraId="3331A1CD"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2190221" w14:textId="5C92273B"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6E5F46" w:rsidRPr="002C40DE" w14:paraId="773A103F" w14:textId="77777777" w:rsidTr="005A34A3">
        <w:tc>
          <w:tcPr>
            <w:tcW w:w="3150" w:type="dxa"/>
          </w:tcPr>
          <w:p w14:paraId="3816D5EE"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5F19E479" w14:textId="3EA3AC21"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7F5EEE10"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77DFE288"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63026C06"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6EF6FC51"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143A9CF9"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7A4C584"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6E5F46" w:rsidRPr="002C40DE" w14:paraId="25EB1F8F" w14:textId="77777777" w:rsidTr="00914F78">
        <w:tc>
          <w:tcPr>
            <w:tcW w:w="3150" w:type="dxa"/>
          </w:tcPr>
          <w:p w14:paraId="098E430A" w14:textId="77777777" w:rsidR="006E5F46" w:rsidRPr="00AB5266" w:rsidRDefault="006E5F46" w:rsidP="006E5F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31AE9DBE" w14:textId="39D07A72" w:rsidR="006E5F46" w:rsidRPr="002C40DE" w:rsidRDefault="00F35211"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35211">
              <w:rPr>
                <w:rFonts w:ascii="Times New Roman" w:hAnsi="Times New Roman" w:cs="Times New Roman"/>
                <w:sz w:val="22"/>
                <w:szCs w:val="22"/>
              </w:rPr>
              <w:t>1,081</w:t>
            </w:r>
          </w:p>
        </w:tc>
        <w:tc>
          <w:tcPr>
            <w:tcW w:w="270" w:type="dxa"/>
          </w:tcPr>
          <w:p w14:paraId="12E643F7"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6CA0837" w14:textId="0946D6AD" w:rsidR="006E5F46" w:rsidRPr="002C40DE" w:rsidRDefault="0030547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A9E346"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2380BE3C" w14:textId="6DF7E290"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1,139</w:t>
            </w:r>
          </w:p>
        </w:tc>
        <w:tc>
          <w:tcPr>
            <w:tcW w:w="236" w:type="dxa"/>
          </w:tcPr>
          <w:p w14:paraId="1D0EDA6B"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DDDED72" w14:textId="59BBB03D"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6E5F46" w:rsidRPr="002C40DE" w14:paraId="3999DE54" w14:textId="77777777" w:rsidTr="005A34A3">
        <w:tc>
          <w:tcPr>
            <w:tcW w:w="3150" w:type="dxa"/>
          </w:tcPr>
          <w:p w14:paraId="067958C8"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Assets under construction </w:t>
            </w:r>
          </w:p>
        </w:tc>
        <w:tc>
          <w:tcPr>
            <w:tcW w:w="1260" w:type="dxa"/>
            <w:vAlign w:val="bottom"/>
          </w:tcPr>
          <w:p w14:paraId="784F9452"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FF9F950"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3DE3EB7"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018C55B"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157E37E" w14:textId="793573B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43BF0B6D"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13262659" w14:textId="4BB8522D"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tc>
      </w:tr>
      <w:tr w:rsidR="006E5F46" w:rsidRPr="002C40DE" w14:paraId="07965D6C" w14:textId="77777777" w:rsidTr="00914F78">
        <w:tc>
          <w:tcPr>
            <w:tcW w:w="3150" w:type="dxa"/>
          </w:tcPr>
          <w:p w14:paraId="5EF3069E" w14:textId="77777777" w:rsidR="006E5F46" w:rsidRPr="002C40DE" w:rsidRDefault="006E5F46" w:rsidP="006E5F46">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1626B8DF" w14:textId="77777777" w:rsidR="00DF4255" w:rsidRDefault="00DF4255"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59546C48" w14:textId="087BF305" w:rsidR="006E5F46" w:rsidRPr="002C40DE" w:rsidRDefault="00DF4255"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DF4255">
              <w:rPr>
                <w:rFonts w:ascii="Times New Roman" w:hAnsi="Times New Roman" w:cs="Times New Roman"/>
                <w:sz w:val="22"/>
                <w:szCs w:val="22"/>
              </w:rPr>
              <w:t>30,516</w:t>
            </w:r>
          </w:p>
        </w:tc>
        <w:tc>
          <w:tcPr>
            <w:tcW w:w="270" w:type="dxa"/>
          </w:tcPr>
          <w:p w14:paraId="16CAF8CD" w14:textId="77777777" w:rsidR="006E5F46" w:rsidRPr="002C40DE" w:rsidRDefault="006E5F46"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69"/>
              </w:tabs>
              <w:ind w:left="-115" w:right="-111"/>
              <w:rPr>
                <w:rFonts w:ascii="Times New Roman" w:hAnsi="Times New Roman" w:cs="Times New Roman"/>
                <w:sz w:val="22"/>
                <w:szCs w:val="22"/>
              </w:rPr>
            </w:pPr>
          </w:p>
        </w:tc>
        <w:tc>
          <w:tcPr>
            <w:tcW w:w="1350" w:type="dxa"/>
          </w:tcPr>
          <w:p w14:paraId="54D6876B" w14:textId="77777777" w:rsidR="00FF6242" w:rsidRDefault="00FF6242"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31C998E6" w14:textId="38FAFAF5" w:rsidR="006E5F46" w:rsidRPr="002C40DE" w:rsidRDefault="00C41646"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FF6242">
              <w:rPr>
                <w:rFonts w:ascii="Times New Roman" w:hAnsi="Times New Roman" w:cs="Times New Roman"/>
                <w:sz w:val="22"/>
                <w:szCs w:val="22"/>
              </w:rPr>
              <w:t>2,811</w:t>
            </w:r>
          </w:p>
        </w:tc>
        <w:tc>
          <w:tcPr>
            <w:tcW w:w="270" w:type="dxa"/>
          </w:tcPr>
          <w:p w14:paraId="1DFB86B3"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47BAEE7C"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0E371A1D" w14:textId="63F4F72A"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23,699</w:t>
            </w:r>
          </w:p>
        </w:tc>
        <w:tc>
          <w:tcPr>
            <w:tcW w:w="236" w:type="dxa"/>
          </w:tcPr>
          <w:p w14:paraId="72F18B45"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3776084"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3164EAF4" w14:textId="695BD7EC"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Pr>
                <w:rFonts w:ascii="Times New Roman" w:hAnsi="Times New Roman" w:cs="Times New Roman"/>
                <w:sz w:val="22"/>
                <w:szCs w:val="22"/>
              </w:rPr>
              <w:t>25,082</w:t>
            </w:r>
          </w:p>
        </w:tc>
      </w:tr>
      <w:tr w:rsidR="006E5F46" w:rsidRPr="00413B5C" w14:paraId="65828345" w14:textId="77777777" w:rsidTr="00914F78">
        <w:tc>
          <w:tcPr>
            <w:tcW w:w="3150" w:type="dxa"/>
          </w:tcPr>
          <w:p w14:paraId="2E8AB65A"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1A82646D" w14:textId="69C9BDCB" w:rsidR="006E5F46" w:rsidRPr="00867343" w:rsidRDefault="00FF6242"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867343">
              <w:rPr>
                <w:rFonts w:ascii="Times New Roman" w:hAnsi="Times New Roman" w:cs="Times New Roman"/>
                <w:b/>
                <w:bCs/>
                <w:sz w:val="22"/>
                <w:szCs w:val="22"/>
              </w:rPr>
              <w:t>59,40</w:t>
            </w:r>
            <w:r w:rsidR="00F304FE">
              <w:rPr>
                <w:rFonts w:ascii="Times New Roman" w:hAnsi="Times New Roman" w:cs="Times New Roman"/>
                <w:b/>
                <w:bCs/>
                <w:sz w:val="22"/>
                <w:szCs w:val="22"/>
              </w:rPr>
              <w:t>1</w:t>
            </w:r>
          </w:p>
        </w:tc>
        <w:tc>
          <w:tcPr>
            <w:tcW w:w="270" w:type="dxa"/>
          </w:tcPr>
          <w:p w14:paraId="17537940" w14:textId="77777777" w:rsidR="006E5F46" w:rsidRPr="00867343" w:rsidRDefault="006E5F46"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69"/>
              </w:tabs>
              <w:spacing w:line="240" w:lineRule="auto"/>
              <w:ind w:lef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85F42F2" w14:textId="0F7A57FB" w:rsidR="006E5F46" w:rsidRPr="00867343" w:rsidRDefault="00C41646" w:rsidP="00FF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cs/>
              </w:rPr>
            </w:pPr>
            <w:r w:rsidRPr="00867343">
              <w:rPr>
                <w:rFonts w:ascii="Times New Roman" w:hAnsi="Times New Roman" w:cs="Times New Roman"/>
                <w:b/>
                <w:bCs/>
                <w:sz w:val="22"/>
                <w:szCs w:val="22"/>
              </w:rPr>
              <w:t>2,811</w:t>
            </w:r>
          </w:p>
        </w:tc>
        <w:tc>
          <w:tcPr>
            <w:tcW w:w="270" w:type="dxa"/>
          </w:tcPr>
          <w:p w14:paraId="79982EAE" w14:textId="77777777" w:rsidR="006E5F46" w:rsidRPr="00B32A3F"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E43B149" w14:textId="7C58D09D" w:rsidR="006E5F46" w:rsidRPr="00B32A3F"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F0246">
              <w:rPr>
                <w:rFonts w:ascii="Times New Roman" w:hAnsi="Times New Roman" w:cs="Times New Roman"/>
                <w:b/>
                <w:bCs/>
                <w:sz w:val="22"/>
                <w:szCs w:val="22"/>
              </w:rPr>
              <w:t>68,634</w:t>
            </w:r>
          </w:p>
        </w:tc>
        <w:tc>
          <w:tcPr>
            <w:tcW w:w="236" w:type="dxa"/>
          </w:tcPr>
          <w:p w14:paraId="65F522E5" w14:textId="77777777" w:rsidR="006E5F46" w:rsidRPr="00B32A3F"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0848A22E" w14:textId="76481716" w:rsidR="006E5F46" w:rsidRPr="00B32A3F"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Pr>
                <w:rFonts w:ascii="Times New Roman" w:hAnsi="Times New Roman" w:cs="Times New Roman"/>
                <w:b/>
                <w:bCs/>
                <w:sz w:val="22"/>
                <w:szCs w:val="22"/>
              </w:rPr>
              <w:t>25,082</w:t>
            </w:r>
          </w:p>
        </w:tc>
      </w:tr>
    </w:tbl>
    <w:p w14:paraId="5AF2CF9F" w14:textId="77777777" w:rsidR="00007A58" w:rsidRPr="00C23017" w:rsidRDefault="00007A58" w:rsidP="00007A58">
      <w:pPr>
        <w:pStyle w:val="block"/>
        <w:spacing w:after="0" w:line="240" w:lineRule="atLeast"/>
        <w:ind w:left="540"/>
        <w:jc w:val="both"/>
        <w:rPr>
          <w:szCs w:val="22"/>
        </w:rPr>
      </w:pPr>
    </w:p>
    <w:p w14:paraId="3013F3A2" w14:textId="77777777" w:rsidR="00007A58" w:rsidRPr="00C23017" w:rsidRDefault="00007A58" w:rsidP="0000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5A7B9C">
        <w:rPr>
          <w:rFonts w:ascii="Times New Roman" w:hAnsi="Times New Roman" w:cs="Times New Roman"/>
          <w:sz w:val="22"/>
          <w:szCs w:val="22"/>
        </w:rPr>
        <w:t>Movement of right-of-use assets is as follows:</w:t>
      </w:r>
      <w:r w:rsidRPr="00C23017">
        <w:rPr>
          <w:rFonts w:ascii="Times New Roman" w:hAnsi="Times New Roman" w:cs="Times New Roman"/>
          <w:sz w:val="22"/>
          <w:szCs w:val="22"/>
        </w:rPr>
        <w:t xml:space="preserve"> </w:t>
      </w:r>
    </w:p>
    <w:p w14:paraId="087664C6" w14:textId="77777777" w:rsidR="00007A58" w:rsidRDefault="00007A58" w:rsidP="0000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07A58" w:rsidRPr="002C40DE" w14:paraId="43C25226" w14:textId="77777777" w:rsidTr="00914F78">
        <w:tc>
          <w:tcPr>
            <w:tcW w:w="3150" w:type="dxa"/>
          </w:tcPr>
          <w:p w14:paraId="4104A804" w14:textId="7E3FAAA9" w:rsidR="00007A58" w:rsidRPr="002C40DE" w:rsidRDefault="005103A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r>
              <w:rPr>
                <w:rFonts w:ascii="Times New Roman" w:hAnsi="Times New Roman" w:cs="Times New Roman"/>
                <w:b/>
                <w:bCs/>
                <w:i/>
                <w:iCs/>
                <w:spacing w:val="-10"/>
                <w:sz w:val="22"/>
                <w:szCs w:val="28"/>
              </w:rPr>
              <w:t>T</w:t>
            </w:r>
            <w:r w:rsidRPr="005103A8">
              <w:rPr>
                <w:rFonts w:ascii="Times New Roman" w:hAnsi="Times New Roman" w:cs="Times New Roman"/>
                <w:b/>
                <w:bCs/>
                <w:i/>
                <w:iCs/>
                <w:spacing w:val="-10"/>
                <w:sz w:val="22"/>
                <w:szCs w:val="28"/>
              </w:rPr>
              <w:t>hree-month period ended</w:t>
            </w:r>
          </w:p>
        </w:tc>
        <w:tc>
          <w:tcPr>
            <w:tcW w:w="6120" w:type="dxa"/>
            <w:gridSpan w:val="7"/>
          </w:tcPr>
          <w:p w14:paraId="6AAE821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663AE">
              <w:rPr>
                <w:rFonts w:ascii="Times New Roman" w:hAnsi="Times New Roman" w:cs="Times New Roman"/>
                <w:b/>
                <w:bCs/>
                <w:sz w:val="22"/>
                <w:szCs w:val="22"/>
              </w:rPr>
              <w:t>Consolidated</w:t>
            </w:r>
            <w:r w:rsidRPr="002C40DE">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2C40DE">
              <w:rPr>
                <w:rFonts w:ascii="Times New Roman" w:hAnsi="Times New Roman" w:cs="Times New Roman"/>
                <w:b/>
                <w:bCs/>
                <w:sz w:val="22"/>
                <w:szCs w:val="22"/>
              </w:rPr>
              <w:t>Separate financial statements</w:t>
            </w:r>
          </w:p>
        </w:tc>
      </w:tr>
      <w:tr w:rsidR="00007A58" w:rsidRPr="002C40DE" w14:paraId="6D61509F" w14:textId="77777777" w:rsidTr="005103A8">
        <w:trPr>
          <w:trHeight w:val="137"/>
        </w:trPr>
        <w:tc>
          <w:tcPr>
            <w:tcW w:w="3150" w:type="dxa"/>
          </w:tcPr>
          <w:p w14:paraId="10D65DD0" w14:textId="455692BE" w:rsidR="00007A58" w:rsidRPr="005103A8" w:rsidRDefault="005103A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i/>
                <w:iCs/>
                <w:sz w:val="22"/>
                <w:szCs w:val="22"/>
              </w:rPr>
            </w:pPr>
            <w:r w:rsidRPr="005103A8">
              <w:rPr>
                <w:rFonts w:ascii="Times New Roman" w:hAnsi="Times New Roman" w:cs="Times New Roman"/>
                <w:b/>
                <w:bCs/>
                <w:i/>
                <w:iCs/>
                <w:sz w:val="22"/>
                <w:szCs w:val="22"/>
              </w:rPr>
              <w:t>31 March</w:t>
            </w:r>
          </w:p>
        </w:tc>
        <w:tc>
          <w:tcPr>
            <w:tcW w:w="2880" w:type="dxa"/>
            <w:gridSpan w:val="3"/>
          </w:tcPr>
          <w:p w14:paraId="0AD9BE85" w14:textId="60CB9BD4"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6E5F46">
              <w:rPr>
                <w:rFonts w:ascii="Times New Roman" w:hAnsi="Times New Roman" w:cs="Times New Roman"/>
                <w:sz w:val="22"/>
                <w:szCs w:val="22"/>
              </w:rPr>
              <w:t>4</w:t>
            </w:r>
          </w:p>
        </w:tc>
        <w:tc>
          <w:tcPr>
            <w:tcW w:w="270" w:type="dxa"/>
          </w:tcPr>
          <w:p w14:paraId="5E6EB281"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57C2F5EC" w14:textId="13DFF12B"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6E5F46">
              <w:rPr>
                <w:rFonts w:ascii="Times New Roman" w:hAnsi="Times New Roman" w:cs="Times New Roman"/>
                <w:sz w:val="22"/>
                <w:szCs w:val="22"/>
              </w:rPr>
              <w:t>3</w:t>
            </w:r>
          </w:p>
        </w:tc>
      </w:tr>
      <w:tr w:rsidR="00007A58" w:rsidRPr="002C40DE" w14:paraId="296A4DFC" w14:textId="77777777" w:rsidTr="00914F78">
        <w:tc>
          <w:tcPr>
            <w:tcW w:w="3150" w:type="dxa"/>
          </w:tcPr>
          <w:p w14:paraId="495EE78F" w14:textId="3AF92B79"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8E6464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70" w:type="dxa"/>
          </w:tcPr>
          <w:p w14:paraId="15229F6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C4B1B0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c>
          <w:tcPr>
            <w:tcW w:w="270" w:type="dxa"/>
          </w:tcPr>
          <w:p w14:paraId="18597E44"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C4DC78D"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36" w:type="dxa"/>
          </w:tcPr>
          <w:p w14:paraId="0EED45B1"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3F974622"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r>
      <w:tr w:rsidR="00007A58" w:rsidRPr="002C40DE" w14:paraId="335A4370" w14:textId="77777777" w:rsidTr="00914F78">
        <w:tc>
          <w:tcPr>
            <w:tcW w:w="3150" w:type="dxa"/>
          </w:tcPr>
          <w:p w14:paraId="6E3E88E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7016BCEA"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6E5F46" w:rsidRPr="002C40DE" w14:paraId="416CEA2C" w14:textId="77777777" w:rsidTr="00914F78">
        <w:tc>
          <w:tcPr>
            <w:tcW w:w="3150" w:type="dxa"/>
          </w:tcPr>
          <w:p w14:paraId="28D9DEDB"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szCs w:val="28"/>
                <w:lang w:val="en-US"/>
              </w:rPr>
              <w:t>Land</w:t>
            </w:r>
          </w:p>
        </w:tc>
        <w:tc>
          <w:tcPr>
            <w:tcW w:w="1260" w:type="dxa"/>
          </w:tcPr>
          <w:p w14:paraId="49472FC1" w14:textId="60364E9E" w:rsidR="006E5F46" w:rsidRPr="002C40DE" w:rsidRDefault="00EA4C5E" w:rsidP="0048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FFE1CB"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5860B0D" w14:textId="68DBCAAF" w:rsidR="006E5F46" w:rsidRPr="00CF314A" w:rsidRDefault="00511589" w:rsidP="0051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62D78E"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74F4104A" w14:textId="1663491B"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963</w:t>
            </w:r>
          </w:p>
        </w:tc>
        <w:tc>
          <w:tcPr>
            <w:tcW w:w="236" w:type="dxa"/>
          </w:tcPr>
          <w:p w14:paraId="5221DF71"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885D5ED" w14:textId="79F85571"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Pr>
                <w:rFonts w:ascii="Times New Roman" w:hAnsi="Times New Roman" w:cs="Times New Roman"/>
                <w:sz w:val="22"/>
                <w:szCs w:val="22"/>
              </w:rPr>
              <w:t>(1,277)</w:t>
            </w:r>
          </w:p>
        </w:tc>
      </w:tr>
      <w:tr w:rsidR="006E5F46" w:rsidRPr="002C40DE" w14:paraId="5C4DEE2C" w14:textId="77777777" w:rsidTr="00914F78">
        <w:tc>
          <w:tcPr>
            <w:tcW w:w="3150" w:type="dxa"/>
          </w:tcPr>
          <w:p w14:paraId="0A60643E"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w:t>
            </w:r>
          </w:p>
        </w:tc>
        <w:tc>
          <w:tcPr>
            <w:tcW w:w="1260" w:type="dxa"/>
          </w:tcPr>
          <w:p w14:paraId="2EF2523A" w14:textId="2FD9914F" w:rsidR="006E5F46" w:rsidRPr="002C40DE" w:rsidRDefault="00EA4C5E"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493B49"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1742C8D" w14:textId="52FB9AF4" w:rsidR="006E5F46" w:rsidRPr="00CF314A" w:rsidRDefault="00511589" w:rsidP="0051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DDC636"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4709C6CE" w14:textId="46F2B893"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1CA7B9"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F5B4AB6" w14:textId="689FC83A"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Pr>
                <w:rFonts w:ascii="Times New Roman" w:hAnsi="Times New Roman" w:cs="Times New Roman"/>
                <w:sz w:val="22"/>
                <w:szCs w:val="22"/>
              </w:rPr>
              <w:t>(7,045)</w:t>
            </w:r>
          </w:p>
        </w:tc>
      </w:tr>
      <w:tr w:rsidR="006E5F46" w:rsidRPr="00CF314A" w14:paraId="1F414DB0" w14:textId="77777777" w:rsidTr="00914F78">
        <w:tc>
          <w:tcPr>
            <w:tcW w:w="3150" w:type="dxa"/>
          </w:tcPr>
          <w:p w14:paraId="34B707D2" w14:textId="77777777" w:rsidR="006E5F46" w:rsidRPr="002C40DE" w:rsidRDefault="006E5F46" w:rsidP="006E5F46">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6CB3C41A" w14:textId="70E635F5" w:rsidR="006E5F46" w:rsidRPr="009A7A66" w:rsidRDefault="00511589" w:rsidP="0051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b/>
                <w:bCs/>
                <w:sz w:val="22"/>
                <w:szCs w:val="22"/>
              </w:rPr>
            </w:pPr>
            <w:r w:rsidRPr="009A7A66">
              <w:rPr>
                <w:rFonts w:ascii="Times New Roman" w:hAnsi="Times New Roman" w:cs="Times New Roman"/>
                <w:b/>
                <w:bCs/>
                <w:sz w:val="22"/>
                <w:szCs w:val="22"/>
              </w:rPr>
              <w:t>-</w:t>
            </w:r>
          </w:p>
        </w:tc>
        <w:tc>
          <w:tcPr>
            <w:tcW w:w="270" w:type="dxa"/>
          </w:tcPr>
          <w:p w14:paraId="4776F7DB" w14:textId="77777777" w:rsidR="006E5F46" w:rsidRPr="009A7A66" w:rsidRDefault="006E5F46" w:rsidP="0051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0F614E" w14:textId="4AB0F5A9" w:rsidR="006E5F46" w:rsidRPr="009A7A66" w:rsidRDefault="00511589" w:rsidP="0051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jc w:val="both"/>
              <w:rPr>
                <w:rFonts w:ascii="Times New Roman" w:hAnsi="Times New Roman" w:cs="Times New Roman"/>
                <w:b/>
                <w:bCs/>
                <w:sz w:val="22"/>
                <w:szCs w:val="22"/>
              </w:rPr>
            </w:pPr>
            <w:r w:rsidRPr="009A7A66">
              <w:rPr>
                <w:rFonts w:ascii="Times New Roman" w:hAnsi="Times New Roman" w:cs="Times New Roman"/>
                <w:b/>
                <w:bCs/>
                <w:sz w:val="22"/>
                <w:szCs w:val="22"/>
              </w:rPr>
              <w:t>-</w:t>
            </w:r>
          </w:p>
        </w:tc>
        <w:tc>
          <w:tcPr>
            <w:tcW w:w="270" w:type="dxa"/>
          </w:tcPr>
          <w:p w14:paraId="7B14B184"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63EB2065" w14:textId="117E3310" w:rsidR="006E5F46" w:rsidRPr="00CF314A"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963</w:t>
            </w:r>
          </w:p>
        </w:tc>
        <w:tc>
          <w:tcPr>
            <w:tcW w:w="236" w:type="dxa"/>
          </w:tcPr>
          <w:p w14:paraId="4E469DE1" w14:textId="77777777" w:rsidR="006E5F46" w:rsidRPr="002C40DE"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06239CC1" w14:textId="3179A7B5" w:rsidR="006E5F46" w:rsidRPr="004E441C"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4E441C">
              <w:rPr>
                <w:rFonts w:ascii="Times New Roman" w:hAnsi="Times New Roman" w:cs="Times New Roman"/>
                <w:b/>
                <w:bCs/>
                <w:sz w:val="22"/>
                <w:szCs w:val="22"/>
              </w:rPr>
              <w:t>(8,322)</w:t>
            </w:r>
          </w:p>
        </w:tc>
      </w:tr>
    </w:tbl>
    <w:p w14:paraId="274E2DE8" w14:textId="77777777" w:rsidR="00007A58" w:rsidRPr="00C23017" w:rsidRDefault="00007A58" w:rsidP="00007A58">
      <w:pPr>
        <w:autoSpaceDE w:val="0"/>
        <w:autoSpaceDN w:val="0"/>
        <w:adjustRightInd w:val="0"/>
        <w:spacing w:line="240" w:lineRule="auto"/>
        <w:jc w:val="both"/>
        <w:rPr>
          <w:rFonts w:ascii="Times New Roman" w:hAnsi="Times New Roman" w:cs="Times New Roman"/>
          <w:sz w:val="22"/>
          <w:szCs w:val="22"/>
        </w:rPr>
      </w:pPr>
    </w:p>
    <w:p w14:paraId="146B6D9C" w14:textId="77777777" w:rsidR="003967E2" w:rsidRDefault="0039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093591C" w14:textId="60B4F16D" w:rsidR="00093E36" w:rsidRDefault="00653235"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sidRPr="00C23017">
        <w:rPr>
          <w:rFonts w:ascii="Times New Roman" w:hAnsi="Times New Roman"/>
          <w:sz w:val="24"/>
          <w:szCs w:val="24"/>
        </w:rPr>
        <w:lastRenderedPageBreak/>
        <w:t>6</w:t>
      </w:r>
      <w:r w:rsidR="00093E36" w:rsidRPr="00C23017">
        <w:rPr>
          <w:rFonts w:ascii="Times New Roman" w:hAnsi="Times New Roman"/>
          <w:sz w:val="24"/>
          <w:szCs w:val="24"/>
        </w:rPr>
        <w:tab/>
      </w:r>
      <w:r w:rsidR="00480A1D">
        <w:rPr>
          <w:rFonts w:ascii="Times New Roman" w:hAnsi="Times New Roman"/>
          <w:sz w:val="24"/>
          <w:szCs w:val="24"/>
        </w:rPr>
        <w:t>Lon</w:t>
      </w:r>
      <w:r w:rsidR="00D1179C">
        <w:rPr>
          <w:rFonts w:ascii="Times New Roman" w:hAnsi="Times New Roman"/>
          <w:sz w:val="24"/>
          <w:szCs w:val="24"/>
        </w:rPr>
        <w:t>g</w:t>
      </w:r>
      <w:r w:rsidR="00480A1D" w:rsidRPr="00480A1D">
        <w:rPr>
          <w:rFonts w:ascii="Times New Roman" w:hAnsi="Times New Roman"/>
          <w:sz w:val="24"/>
          <w:szCs w:val="24"/>
        </w:rPr>
        <w:t>-term borrowing from financial institution</w:t>
      </w:r>
    </w:p>
    <w:p w14:paraId="506B73E0" w14:textId="77777777" w:rsidR="00480A1D" w:rsidRDefault="00480A1D" w:rsidP="00480A1D">
      <w:pPr>
        <w:rPr>
          <w:c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D767B3" w14:paraId="468BCF7F" w14:textId="77777777">
        <w:trPr>
          <w:cantSplit/>
          <w:tblHeader/>
        </w:trPr>
        <w:tc>
          <w:tcPr>
            <w:tcW w:w="3240" w:type="dxa"/>
            <w:vAlign w:val="bottom"/>
          </w:tcPr>
          <w:p w14:paraId="3490F918" w14:textId="77777777" w:rsidR="00D767B3" w:rsidRPr="007F051D" w:rsidRDefault="00D767B3">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38B0EC47" w14:textId="77777777" w:rsidR="00D767B3" w:rsidRDefault="00D767B3">
            <w:pPr>
              <w:pStyle w:val="acctmergecolhdg"/>
              <w:spacing w:line="240" w:lineRule="atLeast"/>
              <w:ind w:left="-83" w:firstLine="4"/>
              <w:rPr>
                <w:szCs w:val="22"/>
              </w:rPr>
            </w:pPr>
            <w:r>
              <w:rPr>
                <w:szCs w:val="22"/>
              </w:rPr>
              <w:t xml:space="preserve">Consolidated </w:t>
            </w:r>
          </w:p>
          <w:p w14:paraId="76654278" w14:textId="77777777" w:rsidR="00D767B3" w:rsidRDefault="00D767B3">
            <w:pPr>
              <w:pStyle w:val="acctmergecolhdg"/>
              <w:spacing w:line="240" w:lineRule="atLeast"/>
              <w:ind w:left="-83" w:firstLine="4"/>
              <w:rPr>
                <w:b w:val="0"/>
                <w:bCs/>
                <w:szCs w:val="22"/>
              </w:rPr>
            </w:pPr>
            <w:r>
              <w:rPr>
                <w:szCs w:val="22"/>
              </w:rPr>
              <w:t xml:space="preserve">financial statements </w:t>
            </w:r>
          </w:p>
        </w:tc>
        <w:tc>
          <w:tcPr>
            <w:tcW w:w="178" w:type="dxa"/>
          </w:tcPr>
          <w:p w14:paraId="25B3FE44" w14:textId="77777777" w:rsidR="00D767B3" w:rsidRDefault="00D767B3">
            <w:pPr>
              <w:pStyle w:val="acctmergecolhdg"/>
              <w:spacing w:line="240" w:lineRule="atLeast"/>
              <w:ind w:left="-83" w:right="-79" w:firstLine="4"/>
              <w:rPr>
                <w:b w:val="0"/>
                <w:bCs/>
                <w:szCs w:val="22"/>
              </w:rPr>
            </w:pPr>
          </w:p>
        </w:tc>
        <w:tc>
          <w:tcPr>
            <w:tcW w:w="2922" w:type="dxa"/>
            <w:gridSpan w:val="4"/>
            <w:vAlign w:val="bottom"/>
            <w:hideMark/>
          </w:tcPr>
          <w:p w14:paraId="052E362C" w14:textId="77777777" w:rsidR="00D767B3" w:rsidRDefault="00D767B3">
            <w:pPr>
              <w:pStyle w:val="acctmergecolhdg"/>
              <w:spacing w:line="240" w:lineRule="atLeast"/>
              <w:ind w:left="-83" w:right="-79" w:firstLine="4"/>
              <w:rPr>
                <w:szCs w:val="22"/>
              </w:rPr>
            </w:pPr>
            <w:r>
              <w:rPr>
                <w:szCs w:val="22"/>
              </w:rPr>
              <w:t xml:space="preserve">Separate </w:t>
            </w:r>
          </w:p>
          <w:p w14:paraId="58E0E3B0" w14:textId="77777777" w:rsidR="00D767B3" w:rsidRDefault="00D767B3">
            <w:pPr>
              <w:pStyle w:val="acctmergecolhdg"/>
              <w:spacing w:line="240" w:lineRule="atLeast"/>
              <w:ind w:left="-83" w:right="-79" w:firstLine="4"/>
              <w:rPr>
                <w:b w:val="0"/>
                <w:bCs/>
                <w:szCs w:val="22"/>
              </w:rPr>
            </w:pPr>
            <w:r>
              <w:rPr>
                <w:szCs w:val="22"/>
              </w:rPr>
              <w:t>financial statements</w:t>
            </w:r>
          </w:p>
        </w:tc>
      </w:tr>
      <w:tr w:rsidR="004E441C" w14:paraId="773108EA" w14:textId="77777777">
        <w:trPr>
          <w:cantSplit/>
          <w:tblHeader/>
        </w:trPr>
        <w:tc>
          <w:tcPr>
            <w:tcW w:w="3240" w:type="dxa"/>
            <w:vAlign w:val="bottom"/>
          </w:tcPr>
          <w:p w14:paraId="7CA41EF0" w14:textId="77777777" w:rsidR="004E441C" w:rsidRDefault="004E441C" w:rsidP="004E441C">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F43DB4B" w14:textId="51053E20" w:rsidR="004E441C" w:rsidRDefault="004E441C" w:rsidP="004E441C">
            <w:pPr>
              <w:pStyle w:val="acctmergecolhdg"/>
              <w:spacing w:line="240" w:lineRule="atLeast"/>
              <w:ind w:left="-83" w:right="-79" w:firstLine="4"/>
              <w:rPr>
                <w:b w:val="0"/>
                <w:bCs/>
                <w:szCs w:val="22"/>
              </w:rPr>
            </w:pPr>
            <w:r>
              <w:rPr>
                <w:b w:val="0"/>
                <w:bCs/>
                <w:szCs w:val="22"/>
              </w:rPr>
              <w:t>31 March</w:t>
            </w:r>
          </w:p>
        </w:tc>
        <w:tc>
          <w:tcPr>
            <w:tcW w:w="180" w:type="dxa"/>
            <w:vAlign w:val="bottom"/>
          </w:tcPr>
          <w:p w14:paraId="29409AB3" w14:textId="77777777" w:rsidR="004E441C" w:rsidRDefault="004E441C" w:rsidP="004E441C">
            <w:pPr>
              <w:pStyle w:val="acctmergecolhdg"/>
              <w:spacing w:line="240" w:lineRule="atLeast"/>
              <w:ind w:left="-83" w:right="-79" w:firstLine="4"/>
              <w:rPr>
                <w:b w:val="0"/>
                <w:bCs/>
                <w:szCs w:val="22"/>
              </w:rPr>
            </w:pPr>
          </w:p>
        </w:tc>
        <w:tc>
          <w:tcPr>
            <w:tcW w:w="1350" w:type="dxa"/>
            <w:vAlign w:val="bottom"/>
            <w:hideMark/>
          </w:tcPr>
          <w:p w14:paraId="2E7B7F53" w14:textId="4D705FD3" w:rsidR="004E441C" w:rsidRDefault="004E441C" w:rsidP="004E441C">
            <w:pPr>
              <w:pStyle w:val="acctmergecolhdg"/>
              <w:spacing w:line="240" w:lineRule="atLeast"/>
              <w:ind w:left="-83" w:right="-79" w:firstLine="4"/>
              <w:rPr>
                <w:b w:val="0"/>
                <w:bCs/>
                <w:szCs w:val="22"/>
              </w:rPr>
            </w:pPr>
            <w:r>
              <w:rPr>
                <w:b w:val="0"/>
                <w:bCs/>
                <w:szCs w:val="22"/>
              </w:rPr>
              <w:t>31 December</w:t>
            </w:r>
          </w:p>
        </w:tc>
        <w:tc>
          <w:tcPr>
            <w:tcW w:w="178" w:type="dxa"/>
          </w:tcPr>
          <w:p w14:paraId="52D052C4" w14:textId="77777777" w:rsidR="004E441C" w:rsidRDefault="004E441C" w:rsidP="004E441C">
            <w:pPr>
              <w:pStyle w:val="acctmergecolhdg"/>
              <w:spacing w:line="240" w:lineRule="atLeast"/>
              <w:ind w:left="-83" w:right="-79" w:firstLine="4"/>
              <w:rPr>
                <w:b w:val="0"/>
                <w:bCs/>
                <w:szCs w:val="22"/>
              </w:rPr>
            </w:pPr>
          </w:p>
        </w:tc>
        <w:tc>
          <w:tcPr>
            <w:tcW w:w="1352" w:type="dxa"/>
            <w:vAlign w:val="bottom"/>
            <w:hideMark/>
          </w:tcPr>
          <w:p w14:paraId="1D040B36" w14:textId="343E2112" w:rsidR="004E441C" w:rsidRDefault="004E441C" w:rsidP="004E441C">
            <w:pPr>
              <w:pStyle w:val="acctmergecolhdg"/>
              <w:spacing w:line="240" w:lineRule="atLeast"/>
              <w:ind w:left="-83" w:right="-79" w:firstLine="4"/>
              <w:rPr>
                <w:b w:val="0"/>
                <w:bCs/>
                <w:szCs w:val="22"/>
              </w:rPr>
            </w:pPr>
            <w:r>
              <w:rPr>
                <w:b w:val="0"/>
                <w:bCs/>
                <w:szCs w:val="22"/>
              </w:rPr>
              <w:t>31 March</w:t>
            </w:r>
          </w:p>
        </w:tc>
        <w:tc>
          <w:tcPr>
            <w:tcW w:w="180" w:type="dxa"/>
            <w:vAlign w:val="bottom"/>
          </w:tcPr>
          <w:p w14:paraId="3F2EE092" w14:textId="77777777" w:rsidR="004E441C" w:rsidRDefault="004E441C" w:rsidP="004E441C">
            <w:pPr>
              <w:pStyle w:val="acctmergecolhdg"/>
              <w:spacing w:line="240" w:lineRule="atLeast"/>
              <w:ind w:left="-83" w:right="-79" w:firstLine="4"/>
              <w:rPr>
                <w:b w:val="0"/>
                <w:bCs/>
                <w:szCs w:val="22"/>
              </w:rPr>
            </w:pPr>
          </w:p>
        </w:tc>
        <w:tc>
          <w:tcPr>
            <w:tcW w:w="1390" w:type="dxa"/>
            <w:gridSpan w:val="2"/>
            <w:vAlign w:val="bottom"/>
            <w:hideMark/>
          </w:tcPr>
          <w:p w14:paraId="046A2599" w14:textId="3DFC3EF3" w:rsidR="004E441C" w:rsidRDefault="004E441C" w:rsidP="004E441C">
            <w:pPr>
              <w:pStyle w:val="acctmergecolhdg"/>
              <w:spacing w:line="240" w:lineRule="atLeast"/>
              <w:ind w:left="-83" w:right="-79" w:firstLine="4"/>
              <w:rPr>
                <w:b w:val="0"/>
                <w:bCs/>
                <w:szCs w:val="22"/>
              </w:rPr>
            </w:pPr>
            <w:r>
              <w:rPr>
                <w:b w:val="0"/>
                <w:bCs/>
                <w:szCs w:val="22"/>
              </w:rPr>
              <w:t>31 December</w:t>
            </w:r>
          </w:p>
        </w:tc>
      </w:tr>
      <w:tr w:rsidR="004E441C" w14:paraId="15F29C14" w14:textId="77777777">
        <w:trPr>
          <w:cantSplit/>
          <w:tblHeader/>
        </w:trPr>
        <w:tc>
          <w:tcPr>
            <w:tcW w:w="3240" w:type="dxa"/>
            <w:vAlign w:val="bottom"/>
          </w:tcPr>
          <w:p w14:paraId="2F2FEAE6" w14:textId="77777777" w:rsidR="004E441C" w:rsidRDefault="004E441C" w:rsidP="004E441C">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5C5356FD" w14:textId="08BB86C3" w:rsidR="004E441C" w:rsidRDefault="004E441C" w:rsidP="004E441C">
            <w:pPr>
              <w:pStyle w:val="acctmergecolhdg"/>
              <w:spacing w:line="240" w:lineRule="atLeast"/>
              <w:ind w:left="-83" w:right="-79" w:firstLine="4"/>
              <w:rPr>
                <w:b w:val="0"/>
                <w:bCs/>
                <w:szCs w:val="22"/>
              </w:rPr>
            </w:pPr>
            <w:r>
              <w:rPr>
                <w:b w:val="0"/>
                <w:bCs/>
                <w:szCs w:val="22"/>
              </w:rPr>
              <w:t>2024</w:t>
            </w:r>
          </w:p>
        </w:tc>
        <w:tc>
          <w:tcPr>
            <w:tcW w:w="180" w:type="dxa"/>
            <w:vAlign w:val="bottom"/>
          </w:tcPr>
          <w:p w14:paraId="043D1529" w14:textId="77777777" w:rsidR="004E441C" w:rsidRDefault="004E441C" w:rsidP="004E441C">
            <w:pPr>
              <w:pStyle w:val="acctmergecolhdg"/>
              <w:spacing w:line="240" w:lineRule="atLeast"/>
              <w:ind w:left="-83" w:right="-79" w:firstLine="4"/>
              <w:rPr>
                <w:b w:val="0"/>
                <w:bCs/>
                <w:szCs w:val="22"/>
              </w:rPr>
            </w:pPr>
          </w:p>
        </w:tc>
        <w:tc>
          <w:tcPr>
            <w:tcW w:w="1350" w:type="dxa"/>
            <w:vAlign w:val="bottom"/>
            <w:hideMark/>
          </w:tcPr>
          <w:p w14:paraId="366172ED" w14:textId="77190307" w:rsidR="004E441C" w:rsidRDefault="004E441C" w:rsidP="004E441C">
            <w:pPr>
              <w:pStyle w:val="acctmergecolhdg"/>
              <w:spacing w:line="240" w:lineRule="atLeast"/>
              <w:ind w:left="-83" w:right="-79" w:firstLine="4"/>
              <w:rPr>
                <w:b w:val="0"/>
                <w:bCs/>
                <w:szCs w:val="22"/>
              </w:rPr>
            </w:pPr>
            <w:r>
              <w:rPr>
                <w:b w:val="0"/>
                <w:bCs/>
                <w:szCs w:val="22"/>
              </w:rPr>
              <w:t>2023</w:t>
            </w:r>
          </w:p>
        </w:tc>
        <w:tc>
          <w:tcPr>
            <w:tcW w:w="178" w:type="dxa"/>
          </w:tcPr>
          <w:p w14:paraId="5382CE4E" w14:textId="77777777" w:rsidR="004E441C" w:rsidRDefault="004E441C" w:rsidP="004E441C">
            <w:pPr>
              <w:pStyle w:val="acctmergecolhdg"/>
              <w:spacing w:line="240" w:lineRule="atLeast"/>
              <w:ind w:left="-83" w:right="-79" w:firstLine="4"/>
              <w:rPr>
                <w:b w:val="0"/>
                <w:bCs/>
                <w:szCs w:val="22"/>
              </w:rPr>
            </w:pPr>
          </w:p>
        </w:tc>
        <w:tc>
          <w:tcPr>
            <w:tcW w:w="1352" w:type="dxa"/>
            <w:vAlign w:val="bottom"/>
            <w:hideMark/>
          </w:tcPr>
          <w:p w14:paraId="5C3168DE" w14:textId="718E81D4" w:rsidR="004E441C" w:rsidRDefault="004E441C" w:rsidP="004E441C">
            <w:pPr>
              <w:pStyle w:val="acctmergecolhdg"/>
              <w:spacing w:line="240" w:lineRule="atLeast"/>
              <w:ind w:left="-83" w:right="-79" w:firstLine="4"/>
              <w:rPr>
                <w:b w:val="0"/>
                <w:bCs/>
                <w:szCs w:val="22"/>
              </w:rPr>
            </w:pPr>
            <w:r>
              <w:rPr>
                <w:b w:val="0"/>
                <w:bCs/>
                <w:szCs w:val="22"/>
              </w:rPr>
              <w:t>2024</w:t>
            </w:r>
          </w:p>
        </w:tc>
        <w:tc>
          <w:tcPr>
            <w:tcW w:w="180" w:type="dxa"/>
            <w:vAlign w:val="bottom"/>
          </w:tcPr>
          <w:p w14:paraId="6E90E104" w14:textId="77777777" w:rsidR="004E441C" w:rsidRDefault="004E441C" w:rsidP="004E441C">
            <w:pPr>
              <w:pStyle w:val="acctmergecolhdg"/>
              <w:spacing w:line="240" w:lineRule="atLeast"/>
              <w:ind w:left="-83" w:right="-79" w:firstLine="4"/>
              <w:rPr>
                <w:b w:val="0"/>
                <w:bCs/>
                <w:szCs w:val="22"/>
              </w:rPr>
            </w:pPr>
          </w:p>
        </w:tc>
        <w:tc>
          <w:tcPr>
            <w:tcW w:w="1390" w:type="dxa"/>
            <w:gridSpan w:val="2"/>
            <w:vAlign w:val="bottom"/>
            <w:hideMark/>
          </w:tcPr>
          <w:p w14:paraId="47154486" w14:textId="3AC8A656" w:rsidR="004E441C" w:rsidRDefault="004E441C" w:rsidP="004E441C">
            <w:pPr>
              <w:pStyle w:val="acctmergecolhdg"/>
              <w:spacing w:line="240" w:lineRule="atLeast"/>
              <w:ind w:left="-83" w:right="-79" w:firstLine="4"/>
              <w:rPr>
                <w:b w:val="0"/>
                <w:bCs/>
                <w:szCs w:val="22"/>
              </w:rPr>
            </w:pPr>
            <w:r>
              <w:rPr>
                <w:b w:val="0"/>
                <w:bCs/>
                <w:szCs w:val="22"/>
              </w:rPr>
              <w:t>2023</w:t>
            </w:r>
          </w:p>
        </w:tc>
      </w:tr>
      <w:tr w:rsidR="008562CE" w14:paraId="66DE5EC2" w14:textId="77777777">
        <w:trPr>
          <w:gridAfter w:val="1"/>
          <w:wAfter w:w="20" w:type="dxa"/>
          <w:cantSplit/>
          <w:tblHeader/>
        </w:trPr>
        <w:tc>
          <w:tcPr>
            <w:tcW w:w="3240" w:type="dxa"/>
            <w:vAlign w:val="bottom"/>
          </w:tcPr>
          <w:p w14:paraId="175A651D" w14:textId="77777777" w:rsidR="008562CE" w:rsidRDefault="008562CE" w:rsidP="008562CE">
            <w:pPr>
              <w:pStyle w:val="acctfourfigures"/>
              <w:tabs>
                <w:tab w:val="left" w:pos="720"/>
              </w:tabs>
              <w:spacing w:line="240" w:lineRule="atLeast"/>
              <w:ind w:left="188" w:hanging="174"/>
              <w:rPr>
                <w:b/>
                <w:bCs/>
                <w:i/>
                <w:iCs/>
                <w:szCs w:val="22"/>
              </w:rPr>
            </w:pPr>
          </w:p>
        </w:tc>
        <w:tc>
          <w:tcPr>
            <w:tcW w:w="5960" w:type="dxa"/>
            <w:gridSpan w:val="7"/>
            <w:vAlign w:val="bottom"/>
            <w:hideMark/>
          </w:tcPr>
          <w:p w14:paraId="01E5C5B5" w14:textId="77777777" w:rsidR="008562CE" w:rsidRDefault="008562CE" w:rsidP="008562CE">
            <w:pPr>
              <w:pStyle w:val="acctmergecolhdg"/>
              <w:spacing w:line="240" w:lineRule="atLeast"/>
              <w:ind w:left="-83" w:right="-79" w:firstLine="4"/>
              <w:rPr>
                <w:b w:val="0"/>
                <w:bCs/>
                <w:i/>
                <w:iCs/>
                <w:szCs w:val="22"/>
              </w:rPr>
            </w:pPr>
            <w:r>
              <w:rPr>
                <w:b w:val="0"/>
                <w:bCs/>
                <w:i/>
                <w:iCs/>
                <w:szCs w:val="22"/>
              </w:rPr>
              <w:t>(in thousand Baht)</w:t>
            </w:r>
          </w:p>
        </w:tc>
      </w:tr>
      <w:tr w:rsidR="004E441C" w14:paraId="57351E7A" w14:textId="77777777" w:rsidTr="008F1190">
        <w:trPr>
          <w:cantSplit/>
          <w:trHeight w:val="56"/>
          <w:tblHeader/>
        </w:trPr>
        <w:tc>
          <w:tcPr>
            <w:tcW w:w="3240" w:type="dxa"/>
            <w:vAlign w:val="bottom"/>
          </w:tcPr>
          <w:p w14:paraId="7BE6268C" w14:textId="77777777" w:rsidR="004E441C" w:rsidRPr="00891FAD" w:rsidRDefault="004E441C" w:rsidP="004E441C">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tcPr>
          <w:p w14:paraId="0CFFBC60" w14:textId="77777777" w:rsidR="00051B06" w:rsidRDefault="00051B06" w:rsidP="00051B06">
            <w:pPr>
              <w:pStyle w:val="acctmergecolhdg"/>
              <w:tabs>
                <w:tab w:val="decimal" w:pos="1049"/>
              </w:tabs>
              <w:spacing w:line="240" w:lineRule="atLeast"/>
              <w:ind w:left="-83" w:right="10" w:firstLine="4"/>
              <w:jc w:val="left"/>
              <w:rPr>
                <w:b w:val="0"/>
                <w:bCs/>
                <w:szCs w:val="22"/>
              </w:rPr>
            </w:pPr>
          </w:p>
          <w:p w14:paraId="4761B32F" w14:textId="12241329" w:rsidR="004E441C" w:rsidRPr="00051B06" w:rsidRDefault="00051B06" w:rsidP="004E441C">
            <w:pPr>
              <w:pStyle w:val="acctmergecolhdg"/>
              <w:tabs>
                <w:tab w:val="decimal" w:pos="1049"/>
              </w:tabs>
              <w:spacing w:line="240" w:lineRule="atLeast"/>
              <w:ind w:left="-83" w:right="10" w:firstLine="4"/>
              <w:jc w:val="left"/>
              <w:rPr>
                <w:b w:val="0"/>
                <w:bCs/>
                <w:szCs w:val="22"/>
              </w:rPr>
            </w:pPr>
            <w:r w:rsidRPr="00051B06">
              <w:rPr>
                <w:b w:val="0"/>
                <w:bCs/>
                <w:szCs w:val="22"/>
              </w:rPr>
              <w:t>172,250</w:t>
            </w:r>
          </w:p>
        </w:tc>
        <w:tc>
          <w:tcPr>
            <w:tcW w:w="180" w:type="dxa"/>
            <w:vAlign w:val="bottom"/>
          </w:tcPr>
          <w:p w14:paraId="0A23E253" w14:textId="77777777" w:rsidR="004E441C" w:rsidRPr="00D7295B" w:rsidRDefault="004E441C" w:rsidP="004E441C">
            <w:pPr>
              <w:pStyle w:val="acctmergecolhdg"/>
              <w:tabs>
                <w:tab w:val="decimal" w:pos="1049"/>
              </w:tabs>
              <w:spacing w:line="240" w:lineRule="atLeast"/>
              <w:ind w:left="-83" w:right="-79" w:firstLine="4"/>
              <w:jc w:val="left"/>
              <w:rPr>
                <w:b w:val="0"/>
                <w:bCs/>
                <w:szCs w:val="22"/>
              </w:rPr>
            </w:pPr>
          </w:p>
        </w:tc>
        <w:tc>
          <w:tcPr>
            <w:tcW w:w="1350" w:type="dxa"/>
            <w:vAlign w:val="bottom"/>
          </w:tcPr>
          <w:p w14:paraId="1DAE523C" w14:textId="1189631C" w:rsidR="004E441C" w:rsidRPr="00D767B3" w:rsidRDefault="004E441C" w:rsidP="004E441C">
            <w:pPr>
              <w:pStyle w:val="acctmergecolhdg"/>
              <w:tabs>
                <w:tab w:val="decimal" w:pos="1049"/>
              </w:tabs>
              <w:spacing w:line="240" w:lineRule="atLeast"/>
              <w:ind w:left="-83" w:right="10" w:firstLine="4"/>
              <w:jc w:val="left"/>
              <w:rPr>
                <w:b w:val="0"/>
                <w:bCs/>
                <w:szCs w:val="22"/>
                <w:lang w:val="en-US"/>
              </w:rPr>
            </w:pPr>
            <w:r>
              <w:rPr>
                <w:b w:val="0"/>
                <w:bCs/>
                <w:szCs w:val="22"/>
              </w:rPr>
              <w:t>77,800</w:t>
            </w:r>
          </w:p>
        </w:tc>
        <w:tc>
          <w:tcPr>
            <w:tcW w:w="178" w:type="dxa"/>
          </w:tcPr>
          <w:p w14:paraId="43959798" w14:textId="77777777" w:rsidR="004E441C" w:rsidRPr="00D7295B" w:rsidRDefault="004E441C" w:rsidP="004E441C">
            <w:pPr>
              <w:pStyle w:val="acctmergecolhdg"/>
              <w:tabs>
                <w:tab w:val="decimal" w:pos="1049"/>
              </w:tabs>
              <w:spacing w:line="240" w:lineRule="atLeast"/>
              <w:ind w:left="-83" w:right="-79" w:firstLine="4"/>
              <w:jc w:val="left"/>
              <w:rPr>
                <w:b w:val="0"/>
                <w:bCs/>
                <w:szCs w:val="22"/>
              </w:rPr>
            </w:pPr>
          </w:p>
        </w:tc>
        <w:tc>
          <w:tcPr>
            <w:tcW w:w="1352" w:type="dxa"/>
          </w:tcPr>
          <w:p w14:paraId="4ECA9E95" w14:textId="77777777" w:rsidR="00C5230B" w:rsidRDefault="00C5230B" w:rsidP="004E441C">
            <w:pPr>
              <w:pStyle w:val="acctmergecolhdg"/>
              <w:tabs>
                <w:tab w:val="decimal" w:pos="1049"/>
              </w:tabs>
              <w:spacing w:line="240" w:lineRule="atLeast"/>
              <w:ind w:left="-83" w:right="10" w:firstLine="4"/>
              <w:jc w:val="left"/>
              <w:rPr>
                <w:b w:val="0"/>
                <w:bCs/>
                <w:szCs w:val="22"/>
              </w:rPr>
            </w:pPr>
          </w:p>
          <w:p w14:paraId="5CE58D37" w14:textId="4E2A7B57" w:rsidR="004E441C" w:rsidRPr="00B95B80" w:rsidRDefault="00B95B80" w:rsidP="004E441C">
            <w:pPr>
              <w:pStyle w:val="acctmergecolhdg"/>
              <w:tabs>
                <w:tab w:val="decimal" w:pos="1049"/>
              </w:tabs>
              <w:spacing w:line="240" w:lineRule="atLeast"/>
              <w:ind w:left="-83" w:right="10" w:firstLine="4"/>
              <w:jc w:val="left"/>
              <w:rPr>
                <w:b w:val="0"/>
                <w:bCs/>
                <w:szCs w:val="22"/>
              </w:rPr>
            </w:pPr>
            <w:r w:rsidRPr="00B95B80">
              <w:rPr>
                <w:b w:val="0"/>
                <w:bCs/>
                <w:szCs w:val="22"/>
              </w:rPr>
              <w:t>172,250</w:t>
            </w:r>
          </w:p>
        </w:tc>
        <w:tc>
          <w:tcPr>
            <w:tcW w:w="180" w:type="dxa"/>
            <w:vAlign w:val="bottom"/>
          </w:tcPr>
          <w:p w14:paraId="6D675F81" w14:textId="77777777" w:rsidR="004E441C" w:rsidRPr="00D7295B" w:rsidRDefault="004E441C" w:rsidP="004E441C">
            <w:pPr>
              <w:pStyle w:val="acctmergecolhdg"/>
              <w:tabs>
                <w:tab w:val="decimal" w:pos="1049"/>
              </w:tabs>
              <w:spacing w:line="240" w:lineRule="atLeast"/>
              <w:ind w:left="-83" w:right="-79" w:firstLine="4"/>
              <w:jc w:val="left"/>
              <w:rPr>
                <w:b w:val="0"/>
                <w:bCs/>
                <w:szCs w:val="22"/>
              </w:rPr>
            </w:pPr>
          </w:p>
        </w:tc>
        <w:tc>
          <w:tcPr>
            <w:tcW w:w="1390" w:type="dxa"/>
            <w:gridSpan w:val="2"/>
            <w:vAlign w:val="bottom"/>
          </w:tcPr>
          <w:p w14:paraId="31C7C09D" w14:textId="73A55A96" w:rsidR="004E441C" w:rsidRPr="00D7295B" w:rsidRDefault="004E441C" w:rsidP="004E441C">
            <w:pPr>
              <w:pStyle w:val="acctmergecolhdg"/>
              <w:tabs>
                <w:tab w:val="decimal" w:pos="1049"/>
              </w:tabs>
              <w:spacing w:line="240" w:lineRule="atLeast"/>
              <w:ind w:left="-83" w:right="-79" w:firstLine="4"/>
              <w:jc w:val="left"/>
              <w:rPr>
                <w:b w:val="0"/>
                <w:bCs/>
                <w:szCs w:val="22"/>
              </w:rPr>
            </w:pPr>
            <w:r>
              <w:rPr>
                <w:b w:val="0"/>
                <w:bCs/>
                <w:szCs w:val="22"/>
              </w:rPr>
              <w:t>77,800</w:t>
            </w:r>
          </w:p>
        </w:tc>
      </w:tr>
      <w:tr w:rsidR="004E441C" w14:paraId="4B53733E" w14:textId="77777777" w:rsidTr="004E441C">
        <w:trPr>
          <w:cantSplit/>
          <w:trHeight w:val="605"/>
          <w:tblHeader/>
        </w:trPr>
        <w:tc>
          <w:tcPr>
            <w:tcW w:w="3240" w:type="dxa"/>
            <w:vAlign w:val="bottom"/>
          </w:tcPr>
          <w:p w14:paraId="2BDF0730" w14:textId="77777777" w:rsidR="004E441C" w:rsidRDefault="004E441C" w:rsidP="004E441C">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 xml:space="preserve">Current portion of long-term  </w:t>
            </w:r>
            <w:r w:rsidRPr="00A4612A">
              <w:rPr>
                <w:szCs w:val="22"/>
                <w:lang w:val="en-US" w:bidi="th-TH"/>
              </w:rPr>
              <w:t>borrowing from financial institution</w:t>
            </w:r>
          </w:p>
        </w:tc>
        <w:tc>
          <w:tcPr>
            <w:tcW w:w="1350" w:type="dxa"/>
            <w:vAlign w:val="bottom"/>
          </w:tcPr>
          <w:p w14:paraId="221CDA87" w14:textId="77777777" w:rsidR="00051B06" w:rsidRPr="00051B06" w:rsidRDefault="00051B06" w:rsidP="00051B06">
            <w:pPr>
              <w:pStyle w:val="acctmergecolhdg"/>
              <w:tabs>
                <w:tab w:val="decimal" w:pos="1049"/>
              </w:tabs>
              <w:spacing w:line="240" w:lineRule="atLeast"/>
              <w:ind w:left="-83" w:right="10" w:firstLine="4"/>
              <w:jc w:val="left"/>
              <w:rPr>
                <w:b w:val="0"/>
                <w:bCs/>
                <w:szCs w:val="22"/>
              </w:rPr>
            </w:pPr>
          </w:p>
          <w:p w14:paraId="26238040" w14:textId="47F82ED4" w:rsidR="004E441C" w:rsidRPr="00051B06" w:rsidRDefault="00051B06" w:rsidP="004E441C">
            <w:pPr>
              <w:pStyle w:val="acctmergecolhdg"/>
              <w:tabs>
                <w:tab w:val="decimal" w:pos="1049"/>
              </w:tabs>
              <w:spacing w:line="240" w:lineRule="atLeast"/>
              <w:ind w:left="-83" w:right="10" w:firstLine="4"/>
              <w:jc w:val="left"/>
              <w:rPr>
                <w:b w:val="0"/>
                <w:bCs/>
                <w:szCs w:val="22"/>
              </w:rPr>
            </w:pPr>
            <w:r w:rsidRPr="00051B06">
              <w:rPr>
                <w:b w:val="0"/>
                <w:bCs/>
                <w:szCs w:val="22"/>
              </w:rPr>
              <w:t xml:space="preserve"> (42,240) </w:t>
            </w:r>
          </w:p>
        </w:tc>
        <w:tc>
          <w:tcPr>
            <w:tcW w:w="180" w:type="dxa"/>
            <w:vAlign w:val="bottom"/>
          </w:tcPr>
          <w:p w14:paraId="3AFBD97D" w14:textId="77777777" w:rsidR="004E441C" w:rsidRPr="00D1179C" w:rsidRDefault="004E441C" w:rsidP="004E441C">
            <w:pPr>
              <w:pStyle w:val="acctmergecolhdg"/>
              <w:numPr>
                <w:ilvl w:val="0"/>
                <w:numId w:val="22"/>
              </w:numPr>
              <w:tabs>
                <w:tab w:val="decimal" w:pos="1049"/>
              </w:tabs>
              <w:spacing w:line="240" w:lineRule="atLeast"/>
              <w:ind w:right="-79"/>
              <w:jc w:val="left"/>
              <w:rPr>
                <w:szCs w:val="22"/>
              </w:rPr>
            </w:pPr>
          </w:p>
        </w:tc>
        <w:tc>
          <w:tcPr>
            <w:tcW w:w="1350" w:type="dxa"/>
            <w:vAlign w:val="bottom"/>
          </w:tcPr>
          <w:p w14:paraId="6AD359C3" w14:textId="5EABE1BE" w:rsidR="004E441C" w:rsidRPr="00D767B3" w:rsidRDefault="004E441C" w:rsidP="004E441C">
            <w:pPr>
              <w:pStyle w:val="acctmergecolhdg"/>
              <w:tabs>
                <w:tab w:val="decimal" w:pos="1049"/>
              </w:tabs>
              <w:spacing w:line="240" w:lineRule="atLeast"/>
              <w:ind w:left="-83" w:right="10" w:firstLine="4"/>
              <w:jc w:val="left"/>
              <w:rPr>
                <w:b w:val="0"/>
                <w:bCs/>
                <w:szCs w:val="22"/>
                <w:lang w:val="en-US"/>
              </w:rPr>
            </w:pPr>
            <w:r w:rsidRPr="00253E7E">
              <w:rPr>
                <w:b w:val="0"/>
                <w:bCs/>
                <w:szCs w:val="22"/>
              </w:rPr>
              <w:t>(22,200)</w:t>
            </w:r>
          </w:p>
        </w:tc>
        <w:tc>
          <w:tcPr>
            <w:tcW w:w="178" w:type="dxa"/>
          </w:tcPr>
          <w:p w14:paraId="49278760" w14:textId="77777777" w:rsidR="004E441C" w:rsidRPr="00D1179C" w:rsidRDefault="004E441C" w:rsidP="004E441C">
            <w:pPr>
              <w:pStyle w:val="acctmergecolhdg"/>
              <w:tabs>
                <w:tab w:val="decimal" w:pos="1049"/>
              </w:tabs>
              <w:spacing w:line="240" w:lineRule="atLeast"/>
              <w:ind w:left="-83" w:right="-79" w:firstLine="4"/>
              <w:jc w:val="left"/>
              <w:rPr>
                <w:szCs w:val="22"/>
              </w:rPr>
            </w:pPr>
          </w:p>
        </w:tc>
        <w:tc>
          <w:tcPr>
            <w:tcW w:w="1352" w:type="dxa"/>
            <w:vAlign w:val="bottom"/>
          </w:tcPr>
          <w:p w14:paraId="24CEB646" w14:textId="77777777" w:rsidR="00B95B80" w:rsidRPr="00B95B80" w:rsidRDefault="00B95B80" w:rsidP="00B95B80">
            <w:pPr>
              <w:pStyle w:val="acctmergecolhdg"/>
              <w:tabs>
                <w:tab w:val="decimal" w:pos="1049"/>
              </w:tabs>
              <w:spacing w:line="240" w:lineRule="atLeast"/>
              <w:ind w:left="-83" w:right="10" w:firstLine="4"/>
              <w:jc w:val="left"/>
              <w:rPr>
                <w:b w:val="0"/>
                <w:bCs/>
                <w:szCs w:val="22"/>
              </w:rPr>
            </w:pPr>
          </w:p>
          <w:p w14:paraId="0C813955" w14:textId="293351E7" w:rsidR="004E441C" w:rsidRPr="00B95B80" w:rsidRDefault="00B95B80" w:rsidP="004E441C">
            <w:pPr>
              <w:pStyle w:val="acctmergecolhdg"/>
              <w:tabs>
                <w:tab w:val="decimal" w:pos="1049"/>
              </w:tabs>
              <w:spacing w:line="240" w:lineRule="atLeast"/>
              <w:ind w:left="-83" w:right="10" w:firstLine="4"/>
              <w:jc w:val="left"/>
              <w:rPr>
                <w:b w:val="0"/>
                <w:bCs/>
                <w:szCs w:val="22"/>
              </w:rPr>
            </w:pPr>
            <w:r w:rsidRPr="00B95B80">
              <w:rPr>
                <w:b w:val="0"/>
                <w:bCs/>
                <w:szCs w:val="22"/>
              </w:rPr>
              <w:t xml:space="preserve"> (42,240) </w:t>
            </w:r>
          </w:p>
        </w:tc>
        <w:tc>
          <w:tcPr>
            <w:tcW w:w="180" w:type="dxa"/>
            <w:vAlign w:val="bottom"/>
          </w:tcPr>
          <w:p w14:paraId="548121FB" w14:textId="77777777" w:rsidR="004E441C" w:rsidRPr="00D1179C" w:rsidRDefault="004E441C" w:rsidP="004E441C">
            <w:pPr>
              <w:pStyle w:val="acctmergecolhdg"/>
              <w:tabs>
                <w:tab w:val="decimal" w:pos="1049"/>
              </w:tabs>
              <w:spacing w:line="240" w:lineRule="atLeast"/>
              <w:ind w:left="-83" w:right="-79" w:firstLine="4"/>
              <w:jc w:val="left"/>
              <w:rPr>
                <w:szCs w:val="22"/>
              </w:rPr>
            </w:pPr>
          </w:p>
        </w:tc>
        <w:tc>
          <w:tcPr>
            <w:tcW w:w="1390" w:type="dxa"/>
            <w:gridSpan w:val="2"/>
            <w:vAlign w:val="bottom"/>
          </w:tcPr>
          <w:p w14:paraId="79018B8C" w14:textId="29912CFF" w:rsidR="004E441C" w:rsidRPr="00D1179C" w:rsidRDefault="004E441C" w:rsidP="004E441C">
            <w:pPr>
              <w:pStyle w:val="acctmergecolhdg"/>
              <w:tabs>
                <w:tab w:val="decimal" w:pos="1049"/>
              </w:tabs>
              <w:spacing w:line="240" w:lineRule="atLeast"/>
              <w:ind w:left="-83" w:right="-79" w:firstLine="4"/>
              <w:jc w:val="left"/>
              <w:rPr>
                <w:szCs w:val="22"/>
              </w:rPr>
            </w:pPr>
            <w:r>
              <w:rPr>
                <w:b w:val="0"/>
                <w:bCs/>
                <w:szCs w:val="22"/>
              </w:rPr>
              <w:t>(22,200)</w:t>
            </w:r>
          </w:p>
        </w:tc>
      </w:tr>
      <w:tr w:rsidR="004E441C" w14:paraId="21E8BF3A" w14:textId="77777777" w:rsidTr="008F1190">
        <w:trPr>
          <w:cantSplit/>
          <w:trHeight w:val="46"/>
          <w:tblHeader/>
        </w:trPr>
        <w:tc>
          <w:tcPr>
            <w:tcW w:w="3240" w:type="dxa"/>
            <w:vAlign w:val="bottom"/>
          </w:tcPr>
          <w:p w14:paraId="5B78F540" w14:textId="77777777" w:rsidR="004E441C" w:rsidRPr="003B3BA1" w:rsidRDefault="004E441C" w:rsidP="004E441C">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tcPr>
          <w:p w14:paraId="4A658F63" w14:textId="1729674A" w:rsidR="004E441C" w:rsidRPr="00B95B80" w:rsidRDefault="00051B06" w:rsidP="00051B06">
            <w:pPr>
              <w:pStyle w:val="acctmergecolhdg"/>
              <w:tabs>
                <w:tab w:val="decimal" w:pos="1049"/>
              </w:tabs>
              <w:spacing w:line="240" w:lineRule="atLeast"/>
              <w:ind w:left="-83" w:right="10" w:firstLine="4"/>
              <w:jc w:val="left"/>
              <w:rPr>
                <w:szCs w:val="22"/>
              </w:rPr>
            </w:pPr>
            <w:r w:rsidRPr="00B95B80">
              <w:rPr>
                <w:szCs w:val="22"/>
              </w:rPr>
              <w:t>130,010</w:t>
            </w:r>
          </w:p>
        </w:tc>
        <w:tc>
          <w:tcPr>
            <w:tcW w:w="180" w:type="dxa"/>
            <w:vAlign w:val="bottom"/>
          </w:tcPr>
          <w:p w14:paraId="353A9B76" w14:textId="77777777" w:rsidR="004E441C" w:rsidRPr="00D7295B" w:rsidRDefault="004E441C" w:rsidP="004E441C">
            <w:pPr>
              <w:pStyle w:val="acctmergecolhdg"/>
              <w:tabs>
                <w:tab w:val="decimal" w:pos="1049"/>
              </w:tabs>
              <w:spacing w:line="240" w:lineRule="atLeast"/>
              <w:ind w:left="-83" w:right="-79" w:firstLine="4"/>
              <w:jc w:val="left"/>
              <w:rPr>
                <w:szCs w:val="22"/>
              </w:rPr>
            </w:pPr>
          </w:p>
        </w:tc>
        <w:tc>
          <w:tcPr>
            <w:tcW w:w="1350" w:type="dxa"/>
            <w:tcBorders>
              <w:top w:val="single" w:sz="4" w:space="0" w:color="auto"/>
              <w:bottom w:val="double" w:sz="4" w:space="0" w:color="auto"/>
            </w:tcBorders>
            <w:vAlign w:val="bottom"/>
          </w:tcPr>
          <w:p w14:paraId="246AD72F" w14:textId="03001530" w:rsidR="004E441C" w:rsidRPr="00D767B3" w:rsidRDefault="004E441C" w:rsidP="004E441C">
            <w:pPr>
              <w:pStyle w:val="acctmergecolhdg"/>
              <w:tabs>
                <w:tab w:val="decimal" w:pos="1049"/>
              </w:tabs>
              <w:spacing w:line="240" w:lineRule="atLeast"/>
              <w:ind w:left="-83" w:right="10" w:firstLine="4"/>
              <w:jc w:val="left"/>
              <w:rPr>
                <w:szCs w:val="22"/>
                <w:lang w:val="en-US"/>
              </w:rPr>
            </w:pPr>
            <w:r>
              <w:rPr>
                <w:szCs w:val="22"/>
              </w:rPr>
              <w:t>55</w:t>
            </w:r>
            <w:r w:rsidRPr="00253E7E">
              <w:rPr>
                <w:szCs w:val="22"/>
              </w:rPr>
              <w:t>,</w:t>
            </w:r>
            <w:r>
              <w:rPr>
                <w:szCs w:val="22"/>
              </w:rPr>
              <w:t>6</w:t>
            </w:r>
            <w:r w:rsidRPr="00253E7E">
              <w:rPr>
                <w:szCs w:val="22"/>
              </w:rPr>
              <w:t>00</w:t>
            </w:r>
          </w:p>
        </w:tc>
        <w:tc>
          <w:tcPr>
            <w:tcW w:w="178" w:type="dxa"/>
          </w:tcPr>
          <w:p w14:paraId="31CDED55" w14:textId="77777777" w:rsidR="004E441C" w:rsidRPr="00D7295B" w:rsidRDefault="004E441C" w:rsidP="004E441C">
            <w:pPr>
              <w:pStyle w:val="acctmergecolhdg"/>
              <w:tabs>
                <w:tab w:val="decimal" w:pos="1049"/>
              </w:tabs>
              <w:spacing w:line="240" w:lineRule="atLeast"/>
              <w:ind w:left="-83" w:right="-79" w:firstLine="4"/>
              <w:jc w:val="left"/>
              <w:rPr>
                <w:szCs w:val="22"/>
              </w:rPr>
            </w:pPr>
          </w:p>
        </w:tc>
        <w:tc>
          <w:tcPr>
            <w:tcW w:w="1352" w:type="dxa"/>
            <w:tcBorders>
              <w:top w:val="single" w:sz="4" w:space="0" w:color="auto"/>
              <w:bottom w:val="double" w:sz="4" w:space="0" w:color="auto"/>
            </w:tcBorders>
          </w:tcPr>
          <w:p w14:paraId="4416A5C1" w14:textId="30D9E6C8" w:rsidR="004E441C" w:rsidRPr="008F1190" w:rsidRDefault="00B95B80" w:rsidP="004E441C">
            <w:pPr>
              <w:pStyle w:val="acctmergecolhdg"/>
              <w:tabs>
                <w:tab w:val="decimal" w:pos="1049"/>
              </w:tabs>
              <w:spacing w:line="240" w:lineRule="atLeast"/>
              <w:ind w:left="-83" w:right="10" w:firstLine="4"/>
              <w:jc w:val="left"/>
              <w:rPr>
                <w:szCs w:val="22"/>
              </w:rPr>
            </w:pPr>
            <w:r w:rsidRPr="008F1190">
              <w:rPr>
                <w:szCs w:val="22"/>
              </w:rPr>
              <w:t>130,010</w:t>
            </w:r>
          </w:p>
        </w:tc>
        <w:tc>
          <w:tcPr>
            <w:tcW w:w="180" w:type="dxa"/>
            <w:vAlign w:val="bottom"/>
          </w:tcPr>
          <w:p w14:paraId="33E1A8B8" w14:textId="77777777" w:rsidR="004E441C" w:rsidRPr="00D7295B" w:rsidRDefault="004E441C" w:rsidP="004E441C">
            <w:pPr>
              <w:pStyle w:val="acctmergecolhdg"/>
              <w:tabs>
                <w:tab w:val="decimal" w:pos="1049"/>
              </w:tabs>
              <w:spacing w:line="240" w:lineRule="atLeast"/>
              <w:ind w:left="-83" w:right="-79" w:firstLine="4"/>
              <w:jc w:val="left"/>
              <w:rPr>
                <w:szCs w:val="22"/>
              </w:rPr>
            </w:pPr>
          </w:p>
        </w:tc>
        <w:tc>
          <w:tcPr>
            <w:tcW w:w="1390" w:type="dxa"/>
            <w:gridSpan w:val="2"/>
            <w:tcBorders>
              <w:top w:val="single" w:sz="4" w:space="0" w:color="auto"/>
              <w:bottom w:val="double" w:sz="4" w:space="0" w:color="auto"/>
            </w:tcBorders>
            <w:vAlign w:val="bottom"/>
          </w:tcPr>
          <w:p w14:paraId="731258E2" w14:textId="4177F9E5" w:rsidR="004E441C" w:rsidRPr="00D7295B" w:rsidRDefault="004E441C" w:rsidP="004E441C">
            <w:pPr>
              <w:pStyle w:val="acctmergecolhdg"/>
              <w:tabs>
                <w:tab w:val="decimal" w:pos="1049"/>
              </w:tabs>
              <w:spacing w:line="240" w:lineRule="atLeast"/>
              <w:ind w:right="-79"/>
              <w:jc w:val="left"/>
              <w:rPr>
                <w:szCs w:val="22"/>
              </w:rPr>
            </w:pPr>
            <w:r w:rsidRPr="00253E7E">
              <w:rPr>
                <w:szCs w:val="22"/>
              </w:rPr>
              <w:t>55,600</w:t>
            </w:r>
          </w:p>
        </w:tc>
      </w:tr>
    </w:tbl>
    <w:p w14:paraId="78FCE7E9" w14:textId="77777777" w:rsidR="00480A1D" w:rsidRPr="00215341" w:rsidRDefault="00480A1D" w:rsidP="00D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p>
    <w:p w14:paraId="65ABB99C" w14:textId="7B060DFB" w:rsidR="00261789" w:rsidRDefault="00566841" w:rsidP="00261789">
      <w:pPr>
        <w:spacing w:line="240" w:lineRule="exact"/>
        <w:ind w:left="540" w:right="-25"/>
        <w:jc w:val="thaiDistribute"/>
        <w:rPr>
          <w:rFonts w:ascii="Times New Roman" w:hAnsi="Times New Roman" w:cs="Times New Roman"/>
          <w:sz w:val="22"/>
          <w:szCs w:val="22"/>
        </w:rPr>
      </w:pPr>
      <w:r>
        <w:rPr>
          <w:rFonts w:ascii="Times New Roman" w:hAnsi="Times New Roman" w:cs="Times New Roman"/>
          <w:sz w:val="22"/>
          <w:szCs w:val="22"/>
        </w:rPr>
        <w:t>T</w:t>
      </w:r>
      <w:r w:rsidR="00261789">
        <w:rPr>
          <w:rFonts w:ascii="Times New Roman" w:hAnsi="Times New Roman" w:cs="Times New Roman"/>
          <w:sz w:val="22"/>
          <w:szCs w:val="22"/>
        </w:rPr>
        <w:t>he Company entered into a loan agreement with a local financial institution amounting to Baht 100 million with floating interest rate and maturity in 2027. The purpose of loan is to purchase machinery and equipment for production line. On 24 June 2022, the Company entered into an interest rate swap agreement with a local financial institution amounting to Baht 100 million swapping a floating rate to a fixed interest rate.</w:t>
      </w:r>
    </w:p>
    <w:p w14:paraId="56D55791" w14:textId="77777777" w:rsidR="00480A1D" w:rsidRPr="00261789" w:rsidRDefault="00480A1D" w:rsidP="00480A1D">
      <w:pPr>
        <w:ind w:left="540"/>
        <w:jc w:val="thaiDistribute"/>
        <w:rPr>
          <w:rFonts w:ascii="Times New Roman" w:hAnsi="Times New Roman" w:cs="Times New Roman"/>
          <w:sz w:val="22"/>
          <w:szCs w:val="22"/>
        </w:rPr>
      </w:pPr>
    </w:p>
    <w:p w14:paraId="1C6B1BF5" w14:textId="5B0ED5F5" w:rsidR="00997C6A" w:rsidRDefault="00C56335" w:rsidP="00997C6A">
      <w:pPr>
        <w:spacing w:line="240" w:lineRule="exact"/>
        <w:ind w:left="540" w:right="-25"/>
        <w:jc w:val="thaiDistribute"/>
        <w:rPr>
          <w:rFonts w:ascii="Times New Roman" w:hAnsi="Times New Roman" w:cs="Times New Roman"/>
          <w:sz w:val="22"/>
          <w:szCs w:val="22"/>
        </w:rPr>
      </w:pPr>
      <w:r>
        <w:rPr>
          <w:rFonts w:ascii="Times New Roman" w:hAnsi="Times New Roman"/>
          <w:sz w:val="22"/>
          <w:szCs w:val="28"/>
        </w:rPr>
        <w:t>During the year, t</w:t>
      </w:r>
      <w:r w:rsidR="00997C6A">
        <w:rPr>
          <w:rFonts w:ascii="Times New Roman" w:hAnsi="Times New Roman" w:cs="Times New Roman"/>
          <w:sz w:val="22"/>
          <w:szCs w:val="22"/>
        </w:rPr>
        <w:t>he Company entered into a loan agreement with a local financial institution amounting to Baht 100 million with floating interest rate and maturity in 202</w:t>
      </w:r>
      <w:r w:rsidR="00CF5926">
        <w:rPr>
          <w:rFonts w:ascii="Times New Roman" w:hAnsi="Times New Roman" w:cs="Times New Roman"/>
          <w:sz w:val="22"/>
          <w:szCs w:val="22"/>
        </w:rPr>
        <w:t>9</w:t>
      </w:r>
      <w:r w:rsidR="00997C6A">
        <w:rPr>
          <w:rFonts w:ascii="Times New Roman" w:hAnsi="Times New Roman" w:cs="Times New Roman"/>
          <w:sz w:val="22"/>
          <w:szCs w:val="22"/>
        </w:rPr>
        <w:t xml:space="preserve">. The purpose of loan is to purchase machinery and equipment for production line. On </w:t>
      </w:r>
      <w:r w:rsidR="00CF5926">
        <w:rPr>
          <w:rFonts w:ascii="Times New Roman" w:hAnsi="Times New Roman" w:cs="Times New Roman"/>
          <w:sz w:val="22"/>
          <w:szCs w:val="22"/>
        </w:rPr>
        <w:t>8</w:t>
      </w:r>
      <w:r w:rsidR="00997C6A">
        <w:rPr>
          <w:rFonts w:ascii="Times New Roman" w:hAnsi="Times New Roman" w:cs="Times New Roman"/>
          <w:sz w:val="22"/>
          <w:szCs w:val="22"/>
        </w:rPr>
        <w:t xml:space="preserve"> </w:t>
      </w:r>
      <w:r w:rsidR="00CF5926">
        <w:rPr>
          <w:rFonts w:ascii="Times New Roman" w:hAnsi="Times New Roman" w:cs="Times New Roman"/>
          <w:sz w:val="22"/>
          <w:szCs w:val="22"/>
        </w:rPr>
        <w:t>March</w:t>
      </w:r>
      <w:r w:rsidR="00997C6A">
        <w:rPr>
          <w:rFonts w:ascii="Times New Roman" w:hAnsi="Times New Roman" w:cs="Times New Roman"/>
          <w:sz w:val="22"/>
          <w:szCs w:val="22"/>
        </w:rPr>
        <w:t xml:space="preserve"> 202</w:t>
      </w:r>
      <w:r w:rsidR="0046714D">
        <w:rPr>
          <w:rFonts w:ascii="Times New Roman" w:hAnsi="Times New Roman" w:cs="Times New Roman"/>
          <w:sz w:val="22"/>
          <w:szCs w:val="22"/>
        </w:rPr>
        <w:t>4</w:t>
      </w:r>
      <w:r w:rsidR="00997C6A">
        <w:rPr>
          <w:rFonts w:ascii="Times New Roman" w:hAnsi="Times New Roman" w:cs="Times New Roman"/>
          <w:sz w:val="22"/>
          <w:szCs w:val="22"/>
        </w:rPr>
        <w:t>, the Company entered into an interest rate swap agreement with a local financial institution amounting to Baht 100 million swapping a floating rate</w:t>
      </w:r>
      <w:r w:rsidR="00997C6A">
        <w:rPr>
          <w:rFonts w:ascii="Times New Roman" w:hAnsi="Times New Roman" w:cstheme="minorBidi"/>
          <w:sz w:val="22"/>
          <w:szCs w:val="22"/>
        </w:rPr>
        <w:t xml:space="preserve"> </w:t>
      </w:r>
      <w:r w:rsidR="00997C6A">
        <w:rPr>
          <w:rFonts w:ascii="Times New Roman" w:hAnsi="Times New Roman" w:cs="Times New Roman"/>
          <w:sz w:val="22"/>
          <w:szCs w:val="22"/>
        </w:rPr>
        <w:t>to a fixed interest rate.</w:t>
      </w:r>
    </w:p>
    <w:p w14:paraId="15B34834" w14:textId="77777777" w:rsidR="00997C6A" w:rsidRPr="00261789" w:rsidRDefault="00997C6A" w:rsidP="00480A1D">
      <w:pPr>
        <w:ind w:left="540"/>
        <w:jc w:val="thaiDistribute"/>
        <w:rPr>
          <w:rFonts w:ascii="Times New Roman" w:hAnsi="Times New Roman" w:cs="Times New Roman"/>
          <w:sz w:val="22"/>
          <w:szCs w:val="22"/>
        </w:rPr>
      </w:pPr>
    </w:p>
    <w:p w14:paraId="2F146739" w14:textId="5ADA9F7B" w:rsidR="00480A1D" w:rsidRPr="004B7680" w:rsidRDefault="00480A1D" w:rsidP="004B7680">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long-term loan agreement of which the significant condition is, the </w:t>
      </w:r>
      <w:r>
        <w:rPr>
          <w:rFonts w:ascii="Times New Roman" w:hAnsi="Times New Roman"/>
          <w:spacing w:val="-4"/>
          <w:sz w:val="22"/>
          <w:szCs w:val="22"/>
        </w:rPr>
        <w:t xml:space="preserve">Company is committed to comply with certain </w:t>
      </w:r>
      <w:r>
        <w:rPr>
          <w:rFonts w:ascii="Times New Roman" w:hAnsi="Times New Roman"/>
          <w:spacing w:val="-4"/>
          <w:sz w:val="22"/>
          <w:szCs w:val="28"/>
        </w:rPr>
        <w:t xml:space="preserve">terms </w:t>
      </w:r>
      <w:r>
        <w:rPr>
          <w:rFonts w:ascii="Times New Roman" w:hAnsi="Times New Roman"/>
          <w:spacing w:val="-4"/>
          <w:sz w:val="22"/>
          <w:szCs w:val="22"/>
        </w:rPr>
        <w:t>and restrictions prescribed in the loan agreement</w:t>
      </w:r>
      <w:r>
        <w:rPr>
          <w:rFonts w:ascii="Times New Roman" w:hAnsi="Times New Roman" w:cstheme="minorBidi"/>
          <w:spacing w:val="-4"/>
          <w:sz w:val="22"/>
          <w:szCs w:val="22"/>
          <w:cs/>
        </w:rPr>
        <w:t xml:space="preserve"> </w:t>
      </w:r>
      <w:r>
        <w:rPr>
          <w:rFonts w:ascii="Times New Roman" w:hAnsi="Times New Roman" w:cstheme="minorBidi"/>
          <w:spacing w:val="-4"/>
          <w:sz w:val="22"/>
          <w:szCs w:val="22"/>
        </w:rPr>
        <w:t>such as ;</w:t>
      </w:r>
      <w:r>
        <w:rPr>
          <w:rFonts w:ascii="Times New Roman" w:hAnsi="Times New Roman"/>
          <w:spacing w:val="-4"/>
          <w:sz w:val="22"/>
          <w:szCs w:val="22"/>
        </w:rPr>
        <w:t xml:space="preserve"> to maintain financial ratios as required by the financial institution in the loan agreement. In addition, the Company </w:t>
      </w:r>
      <w:r>
        <w:rPr>
          <w:rFonts w:ascii="Times New Roman" w:hAnsi="Times New Roman"/>
          <w:sz w:val="22"/>
          <w:szCs w:val="22"/>
        </w:rPr>
        <w:t>pledged</w:t>
      </w:r>
      <w:r>
        <w:rPr>
          <w:rFonts w:ascii="Times New Roman" w:hAnsi="Times New Roman"/>
          <w:spacing w:val="-4"/>
          <w:sz w:val="22"/>
          <w:szCs w:val="22"/>
        </w:rPr>
        <w:t xml:space="preserve"> machinery and equipment as </w:t>
      </w:r>
      <w:r>
        <w:rPr>
          <w:rFonts w:ascii="Times New Roman" w:hAnsi="Times New Roman"/>
          <w:sz w:val="22"/>
          <w:szCs w:val="22"/>
        </w:rPr>
        <w:t>collateral</w:t>
      </w:r>
      <w:r>
        <w:rPr>
          <w:rFonts w:ascii="Times New Roman" w:hAnsi="Times New Roman"/>
          <w:spacing w:val="-4"/>
          <w:sz w:val="22"/>
          <w:szCs w:val="22"/>
        </w:rPr>
        <w:t xml:space="preserve"> to such local financial institution amounting to Baht</w:t>
      </w:r>
      <w:r w:rsidR="0061099C">
        <w:rPr>
          <w:rFonts w:ascii="Times New Roman" w:hAnsi="Times New Roman"/>
          <w:spacing w:val="-4"/>
          <w:sz w:val="22"/>
          <w:szCs w:val="22"/>
        </w:rPr>
        <w:t xml:space="preserve"> </w:t>
      </w:r>
      <w:r w:rsidR="007B6A2F">
        <w:rPr>
          <w:rFonts w:ascii="Times New Roman" w:hAnsi="Times New Roman"/>
          <w:spacing w:val="-4"/>
          <w:sz w:val="22"/>
          <w:szCs w:val="22"/>
        </w:rPr>
        <w:t>147.91</w:t>
      </w:r>
      <w:r>
        <w:rPr>
          <w:rFonts w:ascii="Times New Roman" w:hAnsi="Times New Roman"/>
          <w:spacing w:val="-4"/>
          <w:sz w:val="22"/>
          <w:szCs w:val="22"/>
        </w:rPr>
        <w:t xml:space="preserve"> million</w:t>
      </w:r>
      <w:r w:rsidR="00113F92">
        <w:rPr>
          <w:rFonts w:ascii="Times New Roman" w:hAnsi="Times New Roman" w:cs="Times New Roman"/>
          <w:i/>
          <w:iCs/>
          <w:sz w:val="22"/>
          <w:szCs w:val="22"/>
        </w:rPr>
        <w:t xml:space="preserve"> (31 December 202</w:t>
      </w:r>
      <w:r w:rsidR="004E441C">
        <w:rPr>
          <w:rFonts w:ascii="Times New Roman" w:hAnsi="Times New Roman" w:cs="Times New Roman"/>
          <w:i/>
          <w:iCs/>
          <w:sz w:val="22"/>
          <w:szCs w:val="22"/>
        </w:rPr>
        <w:t>3</w:t>
      </w:r>
      <w:r w:rsidR="00113F92">
        <w:rPr>
          <w:rFonts w:ascii="Times New Roman" w:hAnsi="Times New Roman" w:cs="Times New Roman"/>
          <w:i/>
          <w:iCs/>
          <w:sz w:val="22"/>
          <w:szCs w:val="22"/>
        </w:rPr>
        <w:t>: Baht</w:t>
      </w:r>
      <w:r w:rsidR="00A86CCF">
        <w:rPr>
          <w:rFonts w:ascii="Times New Roman" w:hAnsi="Times New Roman" w:cs="Times New Roman"/>
          <w:i/>
          <w:iCs/>
          <w:sz w:val="22"/>
          <w:szCs w:val="22"/>
        </w:rPr>
        <w:t xml:space="preserve"> 14</w:t>
      </w:r>
      <w:r w:rsidR="004E441C">
        <w:rPr>
          <w:rFonts w:ascii="Times New Roman" w:hAnsi="Times New Roman" w:cs="Times New Roman"/>
          <w:i/>
          <w:iCs/>
          <w:sz w:val="22"/>
          <w:szCs w:val="22"/>
        </w:rPr>
        <w:t>7.91</w:t>
      </w:r>
      <w:r w:rsidR="00A86CCF">
        <w:rPr>
          <w:rFonts w:ascii="Times New Roman" w:hAnsi="Times New Roman" w:cs="Times New Roman"/>
          <w:i/>
          <w:iCs/>
          <w:sz w:val="22"/>
          <w:szCs w:val="22"/>
        </w:rPr>
        <w:t xml:space="preserve"> </w:t>
      </w:r>
      <w:r w:rsidR="00113F92">
        <w:rPr>
          <w:rFonts w:ascii="Times New Roman" w:hAnsi="Times New Roman" w:cs="Times New Roman"/>
          <w:i/>
          <w:iCs/>
          <w:sz w:val="22"/>
          <w:szCs w:val="22"/>
        </w:rPr>
        <w:t>million)</w:t>
      </w:r>
      <w:r w:rsidR="001F48EB">
        <w:rPr>
          <w:rFonts w:ascii="Times New Roman" w:hAnsi="Times New Roman" w:cs="Times New Roman"/>
          <w:i/>
          <w:iCs/>
          <w:sz w:val="22"/>
          <w:szCs w:val="22"/>
        </w:rPr>
        <w:t>.</w:t>
      </w:r>
    </w:p>
    <w:p w14:paraId="12B066A5" w14:textId="77777777" w:rsidR="00EB7870" w:rsidRDefault="00EB7870" w:rsidP="00480A1D">
      <w:pPr>
        <w:pStyle w:val="block"/>
        <w:tabs>
          <w:tab w:val="left" w:pos="360"/>
          <w:tab w:val="left" w:pos="810"/>
          <w:tab w:val="left" w:pos="900"/>
        </w:tabs>
        <w:spacing w:after="0" w:line="240" w:lineRule="atLeast"/>
        <w:jc w:val="both"/>
        <w:rPr>
          <w:szCs w:val="22"/>
          <w:lang w:val="en-U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54836" w14:paraId="1170FB91" w14:textId="77777777">
        <w:trPr>
          <w:cantSplit/>
          <w:tblHeader/>
        </w:trPr>
        <w:tc>
          <w:tcPr>
            <w:tcW w:w="3240" w:type="dxa"/>
            <w:vAlign w:val="bottom"/>
          </w:tcPr>
          <w:p w14:paraId="50BC2EF6" w14:textId="1BB0F52F" w:rsidR="00F54836" w:rsidRPr="00215341" w:rsidRDefault="001F092C" w:rsidP="00215341">
            <w:pPr>
              <w:pStyle w:val="acctfourfigures"/>
              <w:shd w:val="clear" w:color="auto" w:fill="FFFFFF"/>
              <w:tabs>
                <w:tab w:val="left" w:pos="720"/>
              </w:tabs>
              <w:spacing w:line="240" w:lineRule="atLeast"/>
              <w:ind w:left="190" w:hanging="162"/>
              <w:rPr>
                <w:b/>
                <w:bCs/>
                <w:i/>
                <w:iCs/>
                <w:szCs w:val="22"/>
                <w:cs/>
                <w:lang w:bidi="th-TH"/>
              </w:rPr>
            </w:pPr>
            <w:r w:rsidRPr="00215341">
              <w:rPr>
                <w:b/>
                <w:bCs/>
                <w:i/>
                <w:iCs/>
                <w:szCs w:val="22"/>
                <w:lang w:bidi="th-TH"/>
              </w:rPr>
              <w:t>Assets pledged as security for liabilities</w:t>
            </w:r>
          </w:p>
        </w:tc>
        <w:tc>
          <w:tcPr>
            <w:tcW w:w="2880" w:type="dxa"/>
            <w:gridSpan w:val="3"/>
            <w:vAlign w:val="bottom"/>
            <w:hideMark/>
          </w:tcPr>
          <w:p w14:paraId="5E627C44" w14:textId="77777777" w:rsidR="00F54836" w:rsidRPr="00215341" w:rsidRDefault="00F54836" w:rsidP="00215341">
            <w:pPr>
              <w:pStyle w:val="acctmergecolhdg"/>
              <w:spacing w:line="240" w:lineRule="atLeast"/>
              <w:ind w:left="-83" w:firstLine="4"/>
              <w:rPr>
                <w:szCs w:val="22"/>
              </w:rPr>
            </w:pPr>
            <w:r w:rsidRPr="00215341">
              <w:rPr>
                <w:szCs w:val="22"/>
              </w:rPr>
              <w:t xml:space="preserve">Consolidated </w:t>
            </w:r>
          </w:p>
          <w:p w14:paraId="034621EF" w14:textId="77777777" w:rsidR="00F54836" w:rsidRPr="00215341" w:rsidRDefault="00F54836" w:rsidP="00215341">
            <w:pPr>
              <w:pStyle w:val="acctmergecolhdg"/>
              <w:spacing w:line="240" w:lineRule="atLeast"/>
              <w:ind w:left="-83" w:firstLine="4"/>
              <w:rPr>
                <w:b w:val="0"/>
                <w:bCs/>
                <w:szCs w:val="22"/>
              </w:rPr>
            </w:pPr>
            <w:r w:rsidRPr="00215341">
              <w:rPr>
                <w:szCs w:val="22"/>
              </w:rPr>
              <w:t xml:space="preserve">financial statements </w:t>
            </w:r>
          </w:p>
        </w:tc>
        <w:tc>
          <w:tcPr>
            <w:tcW w:w="178" w:type="dxa"/>
          </w:tcPr>
          <w:p w14:paraId="34909083" w14:textId="77777777" w:rsidR="00F54836" w:rsidRPr="00215341" w:rsidRDefault="00F54836" w:rsidP="00215341">
            <w:pPr>
              <w:pStyle w:val="acctmergecolhdg"/>
              <w:spacing w:line="240" w:lineRule="atLeast"/>
              <w:ind w:left="-83" w:right="-79" w:firstLine="4"/>
              <w:rPr>
                <w:b w:val="0"/>
                <w:bCs/>
                <w:szCs w:val="22"/>
              </w:rPr>
            </w:pPr>
          </w:p>
        </w:tc>
        <w:tc>
          <w:tcPr>
            <w:tcW w:w="2922" w:type="dxa"/>
            <w:gridSpan w:val="4"/>
            <w:vAlign w:val="bottom"/>
            <w:hideMark/>
          </w:tcPr>
          <w:p w14:paraId="2904BE65" w14:textId="77777777" w:rsidR="00F54836" w:rsidRPr="00215341" w:rsidRDefault="00F54836" w:rsidP="00215341">
            <w:pPr>
              <w:pStyle w:val="acctmergecolhdg"/>
              <w:spacing w:line="240" w:lineRule="atLeast"/>
              <w:ind w:left="-83" w:right="-79" w:firstLine="4"/>
              <w:rPr>
                <w:szCs w:val="22"/>
              </w:rPr>
            </w:pPr>
            <w:r w:rsidRPr="00215341">
              <w:rPr>
                <w:szCs w:val="22"/>
              </w:rPr>
              <w:t xml:space="preserve">Separate </w:t>
            </w:r>
          </w:p>
          <w:p w14:paraId="3608FA24" w14:textId="77777777" w:rsidR="00F54836" w:rsidRPr="00215341" w:rsidRDefault="00F54836" w:rsidP="00215341">
            <w:pPr>
              <w:pStyle w:val="acctmergecolhdg"/>
              <w:spacing w:line="240" w:lineRule="atLeast"/>
              <w:ind w:left="-83" w:right="-79" w:firstLine="4"/>
              <w:rPr>
                <w:b w:val="0"/>
                <w:bCs/>
                <w:szCs w:val="22"/>
              </w:rPr>
            </w:pPr>
            <w:r w:rsidRPr="00215341">
              <w:rPr>
                <w:szCs w:val="22"/>
              </w:rPr>
              <w:t>financial statements</w:t>
            </w:r>
          </w:p>
        </w:tc>
      </w:tr>
      <w:tr w:rsidR="004E441C" w14:paraId="6E6BBED5" w14:textId="77777777">
        <w:trPr>
          <w:cantSplit/>
          <w:tblHeader/>
        </w:trPr>
        <w:tc>
          <w:tcPr>
            <w:tcW w:w="3240" w:type="dxa"/>
            <w:vAlign w:val="bottom"/>
          </w:tcPr>
          <w:p w14:paraId="366F9DE7" w14:textId="77777777" w:rsidR="004E441C" w:rsidRPr="00215341" w:rsidRDefault="004E441C" w:rsidP="004E441C">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7309718B" w14:textId="77F4B8BB" w:rsidR="004E441C" w:rsidRPr="00215341" w:rsidRDefault="004E441C" w:rsidP="004E441C">
            <w:pPr>
              <w:pStyle w:val="acctmergecolhdg"/>
              <w:spacing w:line="240" w:lineRule="atLeast"/>
              <w:ind w:left="-83" w:right="-79" w:firstLine="4"/>
              <w:rPr>
                <w:b w:val="0"/>
                <w:bCs/>
                <w:szCs w:val="22"/>
              </w:rPr>
            </w:pPr>
            <w:r>
              <w:rPr>
                <w:b w:val="0"/>
                <w:bCs/>
                <w:szCs w:val="22"/>
              </w:rPr>
              <w:t>31 March</w:t>
            </w:r>
          </w:p>
        </w:tc>
        <w:tc>
          <w:tcPr>
            <w:tcW w:w="180" w:type="dxa"/>
            <w:vAlign w:val="bottom"/>
          </w:tcPr>
          <w:p w14:paraId="4C55DE67" w14:textId="77777777" w:rsidR="004E441C" w:rsidRPr="00215341" w:rsidRDefault="004E441C" w:rsidP="004E441C">
            <w:pPr>
              <w:pStyle w:val="acctmergecolhdg"/>
              <w:spacing w:line="240" w:lineRule="atLeast"/>
              <w:ind w:left="-83" w:right="-79" w:firstLine="4"/>
              <w:rPr>
                <w:b w:val="0"/>
                <w:bCs/>
                <w:szCs w:val="22"/>
              </w:rPr>
            </w:pPr>
          </w:p>
        </w:tc>
        <w:tc>
          <w:tcPr>
            <w:tcW w:w="1350" w:type="dxa"/>
            <w:vAlign w:val="bottom"/>
            <w:hideMark/>
          </w:tcPr>
          <w:p w14:paraId="1541E778" w14:textId="3138E94A" w:rsidR="004E441C" w:rsidRPr="00215341" w:rsidRDefault="004E441C" w:rsidP="004E441C">
            <w:pPr>
              <w:pStyle w:val="acctmergecolhdg"/>
              <w:spacing w:line="240" w:lineRule="atLeast"/>
              <w:ind w:left="-83" w:right="-79" w:firstLine="4"/>
              <w:rPr>
                <w:b w:val="0"/>
                <w:bCs/>
                <w:szCs w:val="22"/>
              </w:rPr>
            </w:pPr>
            <w:r>
              <w:rPr>
                <w:b w:val="0"/>
                <w:bCs/>
                <w:szCs w:val="22"/>
              </w:rPr>
              <w:t>31 December</w:t>
            </w:r>
          </w:p>
        </w:tc>
        <w:tc>
          <w:tcPr>
            <w:tcW w:w="178" w:type="dxa"/>
          </w:tcPr>
          <w:p w14:paraId="1C59961A" w14:textId="77777777" w:rsidR="004E441C" w:rsidRPr="00215341" w:rsidRDefault="004E441C" w:rsidP="004E441C">
            <w:pPr>
              <w:pStyle w:val="acctmergecolhdg"/>
              <w:spacing w:line="240" w:lineRule="atLeast"/>
              <w:ind w:left="-83" w:right="-79" w:firstLine="4"/>
              <w:rPr>
                <w:b w:val="0"/>
                <w:bCs/>
                <w:szCs w:val="22"/>
              </w:rPr>
            </w:pPr>
          </w:p>
        </w:tc>
        <w:tc>
          <w:tcPr>
            <w:tcW w:w="1352" w:type="dxa"/>
            <w:vAlign w:val="bottom"/>
            <w:hideMark/>
          </w:tcPr>
          <w:p w14:paraId="33E01D11" w14:textId="71405B63" w:rsidR="004E441C" w:rsidRPr="00215341" w:rsidRDefault="004E441C" w:rsidP="004E441C">
            <w:pPr>
              <w:pStyle w:val="acctmergecolhdg"/>
              <w:spacing w:line="240" w:lineRule="atLeast"/>
              <w:ind w:left="-83" w:right="-79" w:firstLine="4"/>
              <w:rPr>
                <w:b w:val="0"/>
                <w:bCs/>
                <w:szCs w:val="22"/>
              </w:rPr>
            </w:pPr>
            <w:r>
              <w:rPr>
                <w:b w:val="0"/>
                <w:bCs/>
                <w:szCs w:val="22"/>
              </w:rPr>
              <w:t>31 March</w:t>
            </w:r>
          </w:p>
        </w:tc>
        <w:tc>
          <w:tcPr>
            <w:tcW w:w="180" w:type="dxa"/>
            <w:vAlign w:val="bottom"/>
          </w:tcPr>
          <w:p w14:paraId="37C7E2CD" w14:textId="77777777" w:rsidR="004E441C" w:rsidRPr="00215341" w:rsidRDefault="004E441C" w:rsidP="004E441C">
            <w:pPr>
              <w:pStyle w:val="acctmergecolhdg"/>
              <w:spacing w:line="240" w:lineRule="atLeast"/>
              <w:ind w:left="-83" w:right="-79" w:firstLine="4"/>
              <w:rPr>
                <w:b w:val="0"/>
                <w:bCs/>
                <w:szCs w:val="22"/>
              </w:rPr>
            </w:pPr>
          </w:p>
        </w:tc>
        <w:tc>
          <w:tcPr>
            <w:tcW w:w="1390" w:type="dxa"/>
            <w:gridSpan w:val="2"/>
            <w:vAlign w:val="bottom"/>
            <w:hideMark/>
          </w:tcPr>
          <w:p w14:paraId="0A54B335" w14:textId="6AA768FC" w:rsidR="004E441C" w:rsidRPr="00215341" w:rsidRDefault="004E441C" w:rsidP="004E441C">
            <w:pPr>
              <w:pStyle w:val="acctmergecolhdg"/>
              <w:spacing w:line="240" w:lineRule="atLeast"/>
              <w:ind w:left="-83" w:right="-79" w:firstLine="4"/>
              <w:rPr>
                <w:b w:val="0"/>
                <w:bCs/>
                <w:szCs w:val="22"/>
              </w:rPr>
            </w:pPr>
            <w:r>
              <w:rPr>
                <w:b w:val="0"/>
                <w:bCs/>
                <w:szCs w:val="22"/>
              </w:rPr>
              <w:t>31 December</w:t>
            </w:r>
          </w:p>
        </w:tc>
      </w:tr>
      <w:tr w:rsidR="004E441C" w14:paraId="4ED09B6F" w14:textId="77777777">
        <w:trPr>
          <w:cantSplit/>
          <w:tblHeader/>
        </w:trPr>
        <w:tc>
          <w:tcPr>
            <w:tcW w:w="3240" w:type="dxa"/>
            <w:vAlign w:val="bottom"/>
          </w:tcPr>
          <w:p w14:paraId="3684F5A1" w14:textId="77777777" w:rsidR="004E441C" w:rsidRPr="00215341" w:rsidRDefault="004E441C" w:rsidP="004E441C">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25CFEBE5" w14:textId="00C467AC" w:rsidR="004E441C" w:rsidRPr="00215341" w:rsidRDefault="004E441C" w:rsidP="004E441C">
            <w:pPr>
              <w:pStyle w:val="acctmergecolhdg"/>
              <w:spacing w:line="240" w:lineRule="atLeast"/>
              <w:ind w:left="-83" w:right="-79" w:firstLine="4"/>
              <w:rPr>
                <w:b w:val="0"/>
                <w:bCs/>
                <w:szCs w:val="22"/>
              </w:rPr>
            </w:pPr>
            <w:r>
              <w:rPr>
                <w:b w:val="0"/>
                <w:bCs/>
                <w:szCs w:val="22"/>
              </w:rPr>
              <w:t>2024</w:t>
            </w:r>
          </w:p>
        </w:tc>
        <w:tc>
          <w:tcPr>
            <w:tcW w:w="180" w:type="dxa"/>
            <w:vAlign w:val="bottom"/>
          </w:tcPr>
          <w:p w14:paraId="349971D4" w14:textId="77777777" w:rsidR="004E441C" w:rsidRPr="00215341" w:rsidRDefault="004E441C" w:rsidP="004E441C">
            <w:pPr>
              <w:pStyle w:val="acctmergecolhdg"/>
              <w:spacing w:line="240" w:lineRule="atLeast"/>
              <w:ind w:left="-83" w:right="-79" w:firstLine="4"/>
              <w:rPr>
                <w:b w:val="0"/>
                <w:bCs/>
                <w:szCs w:val="22"/>
              </w:rPr>
            </w:pPr>
          </w:p>
        </w:tc>
        <w:tc>
          <w:tcPr>
            <w:tcW w:w="1350" w:type="dxa"/>
            <w:vAlign w:val="bottom"/>
            <w:hideMark/>
          </w:tcPr>
          <w:p w14:paraId="7DB0B059" w14:textId="1FCF1526" w:rsidR="004E441C" w:rsidRPr="00215341" w:rsidRDefault="004E441C" w:rsidP="004E441C">
            <w:pPr>
              <w:pStyle w:val="acctmergecolhdg"/>
              <w:spacing w:line="240" w:lineRule="atLeast"/>
              <w:ind w:left="-83" w:right="-79" w:firstLine="4"/>
              <w:rPr>
                <w:b w:val="0"/>
                <w:bCs/>
                <w:szCs w:val="22"/>
              </w:rPr>
            </w:pPr>
            <w:r>
              <w:rPr>
                <w:b w:val="0"/>
                <w:bCs/>
                <w:szCs w:val="22"/>
              </w:rPr>
              <w:t>2023</w:t>
            </w:r>
          </w:p>
        </w:tc>
        <w:tc>
          <w:tcPr>
            <w:tcW w:w="178" w:type="dxa"/>
          </w:tcPr>
          <w:p w14:paraId="7E6A3A78" w14:textId="77777777" w:rsidR="004E441C" w:rsidRPr="00215341" w:rsidRDefault="004E441C" w:rsidP="004E441C">
            <w:pPr>
              <w:pStyle w:val="acctmergecolhdg"/>
              <w:spacing w:line="240" w:lineRule="atLeast"/>
              <w:ind w:left="-83" w:right="-79" w:firstLine="4"/>
              <w:rPr>
                <w:b w:val="0"/>
                <w:bCs/>
                <w:szCs w:val="22"/>
              </w:rPr>
            </w:pPr>
          </w:p>
        </w:tc>
        <w:tc>
          <w:tcPr>
            <w:tcW w:w="1352" w:type="dxa"/>
            <w:vAlign w:val="bottom"/>
            <w:hideMark/>
          </w:tcPr>
          <w:p w14:paraId="4C51FC6A" w14:textId="7124492C" w:rsidR="004E441C" w:rsidRPr="00215341" w:rsidRDefault="004E441C" w:rsidP="004E441C">
            <w:pPr>
              <w:pStyle w:val="acctmergecolhdg"/>
              <w:spacing w:line="240" w:lineRule="atLeast"/>
              <w:ind w:left="-83" w:right="-79" w:firstLine="4"/>
              <w:rPr>
                <w:b w:val="0"/>
                <w:bCs/>
                <w:szCs w:val="22"/>
              </w:rPr>
            </w:pPr>
            <w:r>
              <w:rPr>
                <w:b w:val="0"/>
                <w:bCs/>
                <w:szCs w:val="22"/>
              </w:rPr>
              <w:t>2024</w:t>
            </w:r>
          </w:p>
        </w:tc>
        <w:tc>
          <w:tcPr>
            <w:tcW w:w="180" w:type="dxa"/>
            <w:vAlign w:val="bottom"/>
          </w:tcPr>
          <w:p w14:paraId="004D3ADD" w14:textId="77777777" w:rsidR="004E441C" w:rsidRPr="00215341" w:rsidRDefault="004E441C" w:rsidP="004E441C">
            <w:pPr>
              <w:pStyle w:val="acctmergecolhdg"/>
              <w:spacing w:line="240" w:lineRule="atLeast"/>
              <w:ind w:left="-83" w:right="-79" w:firstLine="4"/>
              <w:rPr>
                <w:b w:val="0"/>
                <w:bCs/>
                <w:szCs w:val="22"/>
              </w:rPr>
            </w:pPr>
          </w:p>
        </w:tc>
        <w:tc>
          <w:tcPr>
            <w:tcW w:w="1390" w:type="dxa"/>
            <w:gridSpan w:val="2"/>
            <w:vAlign w:val="bottom"/>
            <w:hideMark/>
          </w:tcPr>
          <w:p w14:paraId="2DD7E749" w14:textId="6DA388F2" w:rsidR="004E441C" w:rsidRPr="00215341" w:rsidRDefault="004E441C" w:rsidP="004E441C">
            <w:pPr>
              <w:pStyle w:val="acctmergecolhdg"/>
              <w:spacing w:line="240" w:lineRule="atLeast"/>
              <w:ind w:left="-83" w:right="-79" w:firstLine="4"/>
              <w:rPr>
                <w:b w:val="0"/>
                <w:bCs/>
                <w:szCs w:val="22"/>
              </w:rPr>
            </w:pPr>
            <w:r>
              <w:rPr>
                <w:b w:val="0"/>
                <w:bCs/>
                <w:szCs w:val="22"/>
              </w:rPr>
              <w:t>2023</w:t>
            </w:r>
          </w:p>
        </w:tc>
      </w:tr>
      <w:tr w:rsidR="00215341" w:rsidRPr="00215341" w14:paraId="786FAB3E" w14:textId="77777777">
        <w:trPr>
          <w:gridAfter w:val="1"/>
          <w:wAfter w:w="20" w:type="dxa"/>
          <w:cantSplit/>
          <w:tblHeader/>
        </w:trPr>
        <w:tc>
          <w:tcPr>
            <w:tcW w:w="3240" w:type="dxa"/>
            <w:vAlign w:val="bottom"/>
          </w:tcPr>
          <w:p w14:paraId="33E7D73A" w14:textId="77777777" w:rsidR="00215341" w:rsidRPr="00215341" w:rsidRDefault="00215341" w:rsidP="00215341">
            <w:pPr>
              <w:pStyle w:val="acctfourfigures"/>
              <w:tabs>
                <w:tab w:val="left" w:pos="720"/>
              </w:tabs>
              <w:spacing w:line="240" w:lineRule="atLeast"/>
              <w:ind w:left="188" w:hanging="174"/>
              <w:rPr>
                <w:b/>
                <w:bCs/>
                <w:i/>
                <w:iCs/>
                <w:szCs w:val="22"/>
              </w:rPr>
            </w:pPr>
          </w:p>
        </w:tc>
        <w:tc>
          <w:tcPr>
            <w:tcW w:w="5960" w:type="dxa"/>
            <w:gridSpan w:val="7"/>
            <w:vAlign w:val="bottom"/>
            <w:hideMark/>
          </w:tcPr>
          <w:p w14:paraId="6038A71B" w14:textId="77777777" w:rsidR="00215341" w:rsidRPr="00215341" w:rsidRDefault="00215341" w:rsidP="00215341">
            <w:pPr>
              <w:pStyle w:val="acctmergecolhdg"/>
              <w:spacing w:line="240" w:lineRule="atLeast"/>
              <w:ind w:left="-83" w:right="-79" w:firstLine="4"/>
              <w:rPr>
                <w:b w:val="0"/>
                <w:bCs/>
                <w:i/>
                <w:iCs/>
                <w:szCs w:val="22"/>
              </w:rPr>
            </w:pPr>
            <w:r w:rsidRPr="00215341">
              <w:rPr>
                <w:b w:val="0"/>
                <w:bCs/>
                <w:i/>
                <w:iCs/>
                <w:szCs w:val="22"/>
              </w:rPr>
              <w:t>(in thousand Baht)</w:t>
            </w:r>
          </w:p>
        </w:tc>
      </w:tr>
      <w:tr w:rsidR="004E441C" w14:paraId="32EEFD49" w14:textId="77777777" w:rsidTr="00215341">
        <w:trPr>
          <w:cantSplit/>
          <w:trHeight w:val="56"/>
          <w:tblHeader/>
        </w:trPr>
        <w:tc>
          <w:tcPr>
            <w:tcW w:w="3240" w:type="dxa"/>
            <w:vAlign w:val="bottom"/>
          </w:tcPr>
          <w:p w14:paraId="2ABC9D95" w14:textId="5E2780C4" w:rsidR="004E441C" w:rsidRPr="00215341" w:rsidRDefault="004E441C" w:rsidP="004E441C">
            <w:pPr>
              <w:pStyle w:val="acctfourfigures"/>
              <w:tabs>
                <w:tab w:val="left" w:pos="720"/>
              </w:tabs>
              <w:spacing w:line="240" w:lineRule="atLeast"/>
              <w:ind w:left="226" w:hanging="216"/>
              <w:rPr>
                <w:szCs w:val="22"/>
              </w:rPr>
            </w:pPr>
            <w:r w:rsidRPr="00215341">
              <w:rPr>
                <w:szCs w:val="22"/>
              </w:rPr>
              <w:t>Investment properties</w:t>
            </w:r>
          </w:p>
        </w:tc>
        <w:tc>
          <w:tcPr>
            <w:tcW w:w="1350" w:type="dxa"/>
          </w:tcPr>
          <w:p w14:paraId="20F626DC" w14:textId="268C23F6" w:rsidR="004E441C" w:rsidRPr="002B35E2" w:rsidRDefault="007B38DB" w:rsidP="007B38DB">
            <w:pPr>
              <w:pStyle w:val="acctmergecolhdg"/>
              <w:tabs>
                <w:tab w:val="left" w:pos="1190"/>
              </w:tabs>
              <w:spacing w:line="240" w:lineRule="atLeast"/>
              <w:ind w:left="-83" w:right="-440" w:firstLine="4"/>
              <w:rPr>
                <w:b w:val="0"/>
                <w:bCs/>
                <w:szCs w:val="22"/>
              </w:rPr>
            </w:pPr>
            <w:r>
              <w:rPr>
                <w:b w:val="0"/>
                <w:bCs/>
                <w:szCs w:val="22"/>
              </w:rPr>
              <w:t xml:space="preserve">    </w:t>
            </w:r>
            <w:r w:rsidR="00995003" w:rsidRPr="00995003">
              <w:rPr>
                <w:b w:val="0"/>
                <w:bCs/>
                <w:szCs w:val="22"/>
              </w:rPr>
              <w:t>2,200</w:t>
            </w:r>
          </w:p>
        </w:tc>
        <w:tc>
          <w:tcPr>
            <w:tcW w:w="180" w:type="dxa"/>
            <w:vAlign w:val="bottom"/>
          </w:tcPr>
          <w:p w14:paraId="1E3D9593" w14:textId="77777777" w:rsidR="004E441C" w:rsidRPr="00215341" w:rsidRDefault="004E441C" w:rsidP="004E441C">
            <w:pPr>
              <w:pStyle w:val="acctmergecolhdg"/>
              <w:spacing w:line="240" w:lineRule="atLeast"/>
              <w:ind w:left="-83" w:right="-79" w:firstLine="4"/>
              <w:rPr>
                <w:szCs w:val="22"/>
              </w:rPr>
            </w:pPr>
          </w:p>
        </w:tc>
        <w:tc>
          <w:tcPr>
            <w:tcW w:w="1350" w:type="dxa"/>
          </w:tcPr>
          <w:p w14:paraId="3B9FDF1A" w14:textId="6CCC0343" w:rsidR="004E441C" w:rsidRPr="004E441C" w:rsidRDefault="004E441C" w:rsidP="004E441C">
            <w:pPr>
              <w:pStyle w:val="acctmergecolhdg"/>
              <w:tabs>
                <w:tab w:val="left" w:pos="1093"/>
                <w:tab w:val="left" w:pos="1183"/>
              </w:tabs>
              <w:spacing w:line="240" w:lineRule="atLeast"/>
              <w:ind w:left="-83" w:right="-440" w:firstLine="4"/>
              <w:rPr>
                <w:b w:val="0"/>
                <w:bCs/>
                <w:szCs w:val="22"/>
                <w:cs/>
                <w:lang w:bidi="th-TH"/>
              </w:rPr>
            </w:pPr>
            <w:r>
              <w:rPr>
                <w:b w:val="0"/>
                <w:bCs/>
                <w:szCs w:val="22"/>
              </w:rPr>
              <w:t xml:space="preserve">    </w:t>
            </w:r>
            <w:r w:rsidRPr="004E441C">
              <w:rPr>
                <w:b w:val="0"/>
                <w:bCs/>
                <w:szCs w:val="22"/>
              </w:rPr>
              <w:t>2,200</w:t>
            </w:r>
          </w:p>
        </w:tc>
        <w:tc>
          <w:tcPr>
            <w:tcW w:w="178" w:type="dxa"/>
          </w:tcPr>
          <w:p w14:paraId="7F3EB2D8" w14:textId="77777777" w:rsidR="004E441C" w:rsidRPr="00215341" w:rsidRDefault="004E441C" w:rsidP="004E441C">
            <w:pPr>
              <w:pStyle w:val="acctmergecolhdg"/>
              <w:spacing w:line="240" w:lineRule="atLeast"/>
              <w:ind w:left="-83" w:right="-79" w:firstLine="4"/>
              <w:rPr>
                <w:szCs w:val="22"/>
              </w:rPr>
            </w:pPr>
          </w:p>
        </w:tc>
        <w:tc>
          <w:tcPr>
            <w:tcW w:w="1352" w:type="dxa"/>
          </w:tcPr>
          <w:p w14:paraId="236016D6" w14:textId="05F77834" w:rsidR="004E441C" w:rsidRPr="00215341" w:rsidRDefault="00D94E30" w:rsidP="00D94E30">
            <w:pPr>
              <w:pStyle w:val="acctmergecolhdg"/>
              <w:tabs>
                <w:tab w:val="left" w:pos="1183"/>
              </w:tabs>
              <w:spacing w:line="240" w:lineRule="atLeast"/>
              <w:ind w:left="-83" w:right="-440" w:firstLine="4"/>
              <w:rPr>
                <w:b w:val="0"/>
                <w:bCs/>
                <w:szCs w:val="22"/>
              </w:rPr>
            </w:pPr>
            <w:r>
              <w:rPr>
                <w:b w:val="0"/>
                <w:bCs/>
                <w:szCs w:val="22"/>
              </w:rPr>
              <w:t xml:space="preserve">    </w:t>
            </w:r>
            <w:r w:rsidR="00D2034E" w:rsidRPr="00D2034E">
              <w:rPr>
                <w:b w:val="0"/>
                <w:bCs/>
                <w:szCs w:val="22"/>
              </w:rPr>
              <w:t>2,200</w:t>
            </w:r>
          </w:p>
        </w:tc>
        <w:tc>
          <w:tcPr>
            <w:tcW w:w="180" w:type="dxa"/>
            <w:vAlign w:val="bottom"/>
          </w:tcPr>
          <w:p w14:paraId="3858C7B7" w14:textId="77777777" w:rsidR="004E441C" w:rsidRPr="00215341" w:rsidRDefault="004E441C" w:rsidP="004E441C">
            <w:pPr>
              <w:pStyle w:val="acctmergecolhdg"/>
              <w:spacing w:line="240" w:lineRule="atLeast"/>
              <w:ind w:left="-83" w:right="-79" w:firstLine="4"/>
              <w:rPr>
                <w:szCs w:val="22"/>
              </w:rPr>
            </w:pPr>
          </w:p>
        </w:tc>
        <w:tc>
          <w:tcPr>
            <w:tcW w:w="1390" w:type="dxa"/>
            <w:gridSpan w:val="2"/>
          </w:tcPr>
          <w:p w14:paraId="40F28542" w14:textId="1BE8336A" w:rsidR="004E441C" w:rsidRPr="004E441C" w:rsidRDefault="004E441C" w:rsidP="004E441C">
            <w:pPr>
              <w:pStyle w:val="acctmergecolhdg"/>
              <w:tabs>
                <w:tab w:val="left" w:pos="1001"/>
                <w:tab w:val="left" w:pos="1175"/>
              </w:tabs>
              <w:spacing w:line="240" w:lineRule="atLeast"/>
              <w:ind w:left="-83" w:right="-490" w:firstLine="4"/>
              <w:rPr>
                <w:b w:val="0"/>
                <w:bCs/>
                <w:szCs w:val="22"/>
                <w:cs/>
                <w:lang w:bidi="th-TH"/>
              </w:rPr>
            </w:pPr>
            <w:r>
              <w:rPr>
                <w:b w:val="0"/>
                <w:bCs/>
                <w:szCs w:val="22"/>
              </w:rPr>
              <w:t xml:space="preserve">    </w:t>
            </w:r>
            <w:r w:rsidRPr="004E441C">
              <w:rPr>
                <w:b w:val="0"/>
                <w:bCs/>
                <w:szCs w:val="22"/>
              </w:rPr>
              <w:t>2,200</w:t>
            </w:r>
          </w:p>
        </w:tc>
      </w:tr>
      <w:tr w:rsidR="004E441C" w14:paraId="2F7E3ECC" w14:textId="77777777" w:rsidTr="004E441C">
        <w:trPr>
          <w:cantSplit/>
          <w:trHeight w:val="56"/>
          <w:tblHeader/>
        </w:trPr>
        <w:tc>
          <w:tcPr>
            <w:tcW w:w="3240" w:type="dxa"/>
            <w:vAlign w:val="bottom"/>
          </w:tcPr>
          <w:p w14:paraId="7B87E80F" w14:textId="6E2BACE0" w:rsidR="004E441C" w:rsidRPr="00215341" w:rsidRDefault="004E441C" w:rsidP="004E441C">
            <w:pPr>
              <w:pStyle w:val="acctfourfigures"/>
              <w:tabs>
                <w:tab w:val="left" w:pos="720"/>
              </w:tabs>
              <w:spacing w:line="240" w:lineRule="atLeast"/>
              <w:ind w:left="226" w:hanging="216"/>
              <w:rPr>
                <w:b/>
                <w:bCs/>
                <w:i/>
                <w:iCs/>
                <w:color w:val="0000FF"/>
                <w:szCs w:val="22"/>
                <w:lang w:val="en-US"/>
              </w:rPr>
            </w:pPr>
            <w:r w:rsidRPr="00215341">
              <w:rPr>
                <w:szCs w:val="22"/>
              </w:rPr>
              <w:t>Property, plant and equipment</w:t>
            </w:r>
          </w:p>
        </w:tc>
        <w:tc>
          <w:tcPr>
            <w:tcW w:w="1350" w:type="dxa"/>
          </w:tcPr>
          <w:p w14:paraId="27DE900C" w14:textId="78097935" w:rsidR="004E441C" w:rsidRPr="00995003" w:rsidRDefault="00995003" w:rsidP="00995003">
            <w:pPr>
              <w:pStyle w:val="acctmergecolhdg"/>
              <w:tabs>
                <w:tab w:val="left" w:pos="1093"/>
                <w:tab w:val="left" w:pos="1183"/>
              </w:tabs>
              <w:spacing w:line="240" w:lineRule="atLeast"/>
              <w:ind w:left="-83" w:right="-440" w:firstLine="4"/>
              <w:rPr>
                <w:b w:val="0"/>
                <w:bCs/>
                <w:szCs w:val="22"/>
              </w:rPr>
            </w:pPr>
            <w:r w:rsidRPr="00995003">
              <w:rPr>
                <w:b w:val="0"/>
                <w:bCs/>
                <w:szCs w:val="22"/>
              </w:rPr>
              <w:t>160,739</w:t>
            </w:r>
          </w:p>
        </w:tc>
        <w:tc>
          <w:tcPr>
            <w:tcW w:w="180" w:type="dxa"/>
            <w:vAlign w:val="bottom"/>
          </w:tcPr>
          <w:p w14:paraId="2048D4EF" w14:textId="77777777" w:rsidR="004E441C" w:rsidRPr="00215341" w:rsidRDefault="004E441C" w:rsidP="004E441C">
            <w:pPr>
              <w:pStyle w:val="acctmergecolhdg"/>
              <w:spacing w:line="240" w:lineRule="atLeast"/>
              <w:ind w:left="-83" w:right="-79" w:firstLine="4"/>
              <w:rPr>
                <w:szCs w:val="22"/>
              </w:rPr>
            </w:pPr>
          </w:p>
        </w:tc>
        <w:tc>
          <w:tcPr>
            <w:tcW w:w="1350" w:type="dxa"/>
          </w:tcPr>
          <w:p w14:paraId="251D8D9F" w14:textId="374B051F" w:rsidR="004E441C" w:rsidRPr="004E441C" w:rsidRDefault="004E441C" w:rsidP="004E441C">
            <w:pPr>
              <w:pStyle w:val="acctmergecolhdg"/>
              <w:spacing w:line="240" w:lineRule="atLeast"/>
              <w:ind w:left="-83" w:right="-440" w:firstLine="4"/>
              <w:rPr>
                <w:b w:val="0"/>
                <w:bCs/>
                <w:szCs w:val="22"/>
              </w:rPr>
            </w:pPr>
            <w:r w:rsidRPr="004E441C">
              <w:rPr>
                <w:b w:val="0"/>
                <w:bCs/>
                <w:szCs w:val="22"/>
              </w:rPr>
              <w:t>160,739</w:t>
            </w:r>
          </w:p>
        </w:tc>
        <w:tc>
          <w:tcPr>
            <w:tcW w:w="178" w:type="dxa"/>
          </w:tcPr>
          <w:p w14:paraId="79CEDA76" w14:textId="77777777" w:rsidR="004E441C" w:rsidRPr="00215341" w:rsidRDefault="004E441C" w:rsidP="004E441C">
            <w:pPr>
              <w:pStyle w:val="acctmergecolhdg"/>
              <w:spacing w:line="240" w:lineRule="atLeast"/>
              <w:ind w:left="-83" w:right="-79" w:firstLine="4"/>
              <w:rPr>
                <w:szCs w:val="22"/>
              </w:rPr>
            </w:pPr>
          </w:p>
        </w:tc>
        <w:tc>
          <w:tcPr>
            <w:tcW w:w="1352" w:type="dxa"/>
          </w:tcPr>
          <w:p w14:paraId="0F9FC892" w14:textId="7703A41C" w:rsidR="004E441C" w:rsidRPr="00FA5D19" w:rsidRDefault="00D2034E" w:rsidP="00D2034E">
            <w:pPr>
              <w:pStyle w:val="acctmergecolhdg"/>
              <w:tabs>
                <w:tab w:val="left" w:pos="1093"/>
                <w:tab w:val="left" w:pos="1183"/>
              </w:tabs>
              <w:spacing w:line="240" w:lineRule="atLeast"/>
              <w:ind w:left="-83" w:right="-440" w:firstLine="4"/>
              <w:rPr>
                <w:b w:val="0"/>
                <w:bCs/>
                <w:szCs w:val="22"/>
              </w:rPr>
            </w:pPr>
            <w:r w:rsidRPr="00D2034E">
              <w:rPr>
                <w:b w:val="0"/>
                <w:bCs/>
                <w:szCs w:val="22"/>
              </w:rPr>
              <w:t>148,578</w:t>
            </w:r>
          </w:p>
        </w:tc>
        <w:tc>
          <w:tcPr>
            <w:tcW w:w="180" w:type="dxa"/>
            <w:vAlign w:val="bottom"/>
          </w:tcPr>
          <w:p w14:paraId="7FDE4B7F" w14:textId="77777777" w:rsidR="004E441C" w:rsidRPr="00215341" w:rsidRDefault="004E441C" w:rsidP="004E441C">
            <w:pPr>
              <w:pStyle w:val="acctmergecolhdg"/>
              <w:spacing w:line="240" w:lineRule="atLeast"/>
              <w:ind w:left="-83" w:right="-79" w:firstLine="4"/>
              <w:rPr>
                <w:szCs w:val="22"/>
              </w:rPr>
            </w:pPr>
          </w:p>
        </w:tc>
        <w:tc>
          <w:tcPr>
            <w:tcW w:w="1390" w:type="dxa"/>
            <w:gridSpan w:val="2"/>
          </w:tcPr>
          <w:p w14:paraId="0E034BC3" w14:textId="07AF0BF4" w:rsidR="004E441C" w:rsidRPr="004E441C" w:rsidRDefault="004E441C" w:rsidP="004E441C">
            <w:pPr>
              <w:pStyle w:val="acctmergecolhdg"/>
              <w:spacing w:line="240" w:lineRule="atLeast"/>
              <w:ind w:left="-83" w:right="-490" w:firstLine="4"/>
              <w:rPr>
                <w:b w:val="0"/>
                <w:bCs/>
                <w:szCs w:val="22"/>
              </w:rPr>
            </w:pPr>
            <w:r w:rsidRPr="004E441C">
              <w:rPr>
                <w:b w:val="0"/>
                <w:bCs/>
                <w:szCs w:val="22"/>
              </w:rPr>
              <w:t>148,578</w:t>
            </w:r>
          </w:p>
        </w:tc>
      </w:tr>
      <w:tr w:rsidR="004E441C" w14:paraId="15E83ED6" w14:textId="77777777">
        <w:trPr>
          <w:cantSplit/>
          <w:trHeight w:val="253"/>
          <w:tblHeader/>
        </w:trPr>
        <w:tc>
          <w:tcPr>
            <w:tcW w:w="3240" w:type="dxa"/>
            <w:vAlign w:val="bottom"/>
          </w:tcPr>
          <w:p w14:paraId="193BF27A" w14:textId="1ED9540B" w:rsidR="004E441C" w:rsidRPr="00215341" w:rsidRDefault="004E441C" w:rsidP="004E441C">
            <w:pPr>
              <w:rPr>
                <w:rFonts w:ascii="Times New Roman" w:hAnsi="Times New Roman" w:cs="Times New Roman"/>
                <w:b/>
                <w:bCs/>
                <w:sz w:val="22"/>
                <w:szCs w:val="22"/>
              </w:rPr>
            </w:pPr>
            <w:r w:rsidRPr="0021534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BD1E80C" w14:textId="1E7BD1A1" w:rsidR="004E441C" w:rsidRPr="00995003" w:rsidRDefault="00995003" w:rsidP="00995003">
            <w:pPr>
              <w:pStyle w:val="acctmergecolhdg"/>
              <w:tabs>
                <w:tab w:val="left" w:pos="1093"/>
                <w:tab w:val="left" w:pos="1183"/>
              </w:tabs>
              <w:spacing w:line="240" w:lineRule="atLeast"/>
              <w:ind w:left="-83" w:right="-440" w:firstLine="4"/>
              <w:rPr>
                <w:szCs w:val="22"/>
              </w:rPr>
            </w:pPr>
            <w:r w:rsidRPr="00995003">
              <w:rPr>
                <w:szCs w:val="22"/>
              </w:rPr>
              <w:t>162,939</w:t>
            </w:r>
          </w:p>
        </w:tc>
        <w:tc>
          <w:tcPr>
            <w:tcW w:w="180" w:type="dxa"/>
            <w:vAlign w:val="bottom"/>
          </w:tcPr>
          <w:p w14:paraId="2EBFD0E7" w14:textId="77777777" w:rsidR="004E441C" w:rsidRPr="00215341" w:rsidRDefault="004E441C" w:rsidP="004E441C">
            <w:pPr>
              <w:pStyle w:val="acctmergecolhdg"/>
              <w:spacing w:line="240" w:lineRule="atLeast"/>
              <w:ind w:left="-83" w:right="-79" w:firstLine="4"/>
              <w:rPr>
                <w:szCs w:val="22"/>
              </w:rPr>
            </w:pPr>
          </w:p>
        </w:tc>
        <w:tc>
          <w:tcPr>
            <w:tcW w:w="1350" w:type="dxa"/>
            <w:tcBorders>
              <w:top w:val="single" w:sz="4" w:space="0" w:color="auto"/>
              <w:bottom w:val="double" w:sz="4" w:space="0" w:color="auto"/>
            </w:tcBorders>
          </w:tcPr>
          <w:p w14:paraId="0FBDFEC5" w14:textId="54105293" w:rsidR="004E441C" w:rsidRPr="00215341" w:rsidRDefault="004E441C" w:rsidP="004E441C">
            <w:pPr>
              <w:pStyle w:val="acctmergecolhdg"/>
              <w:spacing w:line="240" w:lineRule="atLeast"/>
              <w:ind w:left="-83" w:right="-440" w:firstLine="4"/>
              <w:rPr>
                <w:szCs w:val="22"/>
              </w:rPr>
            </w:pPr>
            <w:r>
              <w:rPr>
                <w:bCs/>
                <w:szCs w:val="22"/>
              </w:rPr>
              <w:t>162,939</w:t>
            </w:r>
          </w:p>
        </w:tc>
        <w:tc>
          <w:tcPr>
            <w:tcW w:w="178" w:type="dxa"/>
          </w:tcPr>
          <w:p w14:paraId="06E37EAC" w14:textId="77777777" w:rsidR="004E441C" w:rsidRPr="00215341" w:rsidRDefault="004E441C" w:rsidP="004E441C">
            <w:pPr>
              <w:pStyle w:val="acctmergecolhdg"/>
              <w:spacing w:line="240" w:lineRule="atLeast"/>
              <w:ind w:left="-83" w:right="-79" w:firstLine="4"/>
              <w:rPr>
                <w:szCs w:val="22"/>
              </w:rPr>
            </w:pPr>
          </w:p>
        </w:tc>
        <w:tc>
          <w:tcPr>
            <w:tcW w:w="1352" w:type="dxa"/>
            <w:tcBorders>
              <w:top w:val="single" w:sz="4" w:space="0" w:color="auto"/>
              <w:bottom w:val="double" w:sz="4" w:space="0" w:color="auto"/>
            </w:tcBorders>
          </w:tcPr>
          <w:p w14:paraId="607F3B50" w14:textId="61BBC912" w:rsidR="004E441C" w:rsidRPr="00215341" w:rsidRDefault="00D2034E" w:rsidP="00D2034E">
            <w:pPr>
              <w:pStyle w:val="acctmergecolhdg"/>
              <w:tabs>
                <w:tab w:val="left" w:pos="1093"/>
                <w:tab w:val="left" w:pos="1183"/>
              </w:tabs>
              <w:spacing w:line="240" w:lineRule="atLeast"/>
              <w:ind w:left="-83" w:right="-440" w:firstLine="4"/>
              <w:rPr>
                <w:szCs w:val="22"/>
              </w:rPr>
            </w:pPr>
            <w:r w:rsidRPr="00D2034E">
              <w:rPr>
                <w:szCs w:val="22"/>
              </w:rPr>
              <w:t>150,778</w:t>
            </w:r>
          </w:p>
        </w:tc>
        <w:tc>
          <w:tcPr>
            <w:tcW w:w="180" w:type="dxa"/>
            <w:vAlign w:val="bottom"/>
          </w:tcPr>
          <w:p w14:paraId="0C135A10" w14:textId="77777777" w:rsidR="004E441C" w:rsidRPr="00215341" w:rsidRDefault="004E441C" w:rsidP="004E441C">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tcPr>
          <w:p w14:paraId="5D72BDCD" w14:textId="616A4A28" w:rsidR="004E441C" w:rsidRPr="00215341" w:rsidRDefault="004E441C" w:rsidP="004E441C">
            <w:pPr>
              <w:pStyle w:val="acctmergecolhdg"/>
              <w:spacing w:line="240" w:lineRule="atLeast"/>
              <w:ind w:left="-83" w:right="-490" w:firstLine="4"/>
              <w:rPr>
                <w:szCs w:val="22"/>
              </w:rPr>
            </w:pPr>
            <w:r>
              <w:rPr>
                <w:bCs/>
                <w:szCs w:val="22"/>
              </w:rPr>
              <w:t>150,778</w:t>
            </w:r>
          </w:p>
        </w:tc>
      </w:tr>
    </w:tbl>
    <w:p w14:paraId="2F50FB0F" w14:textId="77777777" w:rsidR="00F54836" w:rsidRDefault="00F54836" w:rsidP="00107C80">
      <w:pPr>
        <w:pStyle w:val="block"/>
        <w:tabs>
          <w:tab w:val="left" w:pos="360"/>
          <w:tab w:val="left" w:pos="810"/>
          <w:tab w:val="left" w:pos="900"/>
        </w:tabs>
        <w:spacing w:after="0" w:line="240" w:lineRule="atLeast"/>
        <w:ind w:left="0"/>
        <w:jc w:val="both"/>
        <w:rPr>
          <w:szCs w:val="22"/>
          <w:lang w:val="en-US"/>
        </w:rPr>
      </w:pPr>
    </w:p>
    <w:p w14:paraId="77F44ED7" w14:textId="018EEBDD" w:rsidR="00480A1D" w:rsidRDefault="00480A1D" w:rsidP="00386E03">
      <w:pPr>
        <w:tabs>
          <w:tab w:val="clear" w:pos="227"/>
          <w:tab w:val="clear" w:pos="454"/>
          <w:tab w:val="clear" w:pos="680"/>
          <w:tab w:val="left" w:pos="72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B55968">
        <w:rPr>
          <w:rFonts w:ascii="Times New Roman" w:hAnsi="Times New Roman" w:cs="Times New Roman"/>
          <w:sz w:val="22"/>
          <w:szCs w:val="22"/>
        </w:rPr>
        <w:t>3</w:t>
      </w:r>
      <w:r w:rsidR="004E441C">
        <w:rPr>
          <w:rFonts w:ascii="Times New Roman" w:hAnsi="Times New Roman" w:cs="Times New Roman"/>
          <w:sz w:val="22"/>
          <w:szCs w:val="22"/>
        </w:rPr>
        <w:t>1</w:t>
      </w:r>
      <w:r w:rsidR="00B55968">
        <w:rPr>
          <w:rFonts w:ascii="Times New Roman" w:hAnsi="Times New Roman" w:cs="Times New Roman"/>
          <w:sz w:val="22"/>
          <w:szCs w:val="22"/>
        </w:rPr>
        <w:t xml:space="preserve"> </w:t>
      </w:r>
      <w:r w:rsidR="004E441C">
        <w:rPr>
          <w:rFonts w:ascii="Times New Roman" w:hAnsi="Times New Roman" w:cs="Times New Roman"/>
          <w:sz w:val="22"/>
          <w:szCs w:val="22"/>
        </w:rPr>
        <w:t>March</w:t>
      </w:r>
      <w:r w:rsidR="00BF4106">
        <w:rPr>
          <w:rFonts w:ascii="Times New Roman" w:hAnsi="Times New Roman" w:cs="Times New Roman"/>
          <w:sz w:val="22"/>
          <w:szCs w:val="22"/>
        </w:rPr>
        <w:t xml:space="preserve"> </w:t>
      </w:r>
      <w:r>
        <w:rPr>
          <w:rFonts w:ascii="Times New Roman" w:hAnsi="Times New Roman" w:cs="Times New Roman"/>
          <w:sz w:val="22"/>
          <w:szCs w:val="22"/>
        </w:rPr>
        <w:t>202</w:t>
      </w:r>
      <w:r w:rsidR="004E441C">
        <w:rPr>
          <w:rFonts w:ascii="Times New Roman" w:hAnsi="Times New Roman" w:cs="Times New Roman"/>
          <w:sz w:val="22"/>
          <w:szCs w:val="22"/>
        </w:rPr>
        <w:t>4</w:t>
      </w:r>
      <w:r>
        <w:rPr>
          <w:rFonts w:ascii="Times New Roman" w:hAnsi="Times New Roman" w:cs="Times New Roman"/>
          <w:sz w:val="22"/>
          <w:szCs w:val="22"/>
        </w:rPr>
        <w:t xml:space="preserve">, the Group and the Company </w:t>
      </w:r>
      <w:r w:rsidR="002014AC" w:rsidRPr="002014AC">
        <w:rPr>
          <w:rFonts w:ascii="Times New Roman" w:hAnsi="Times New Roman" w:cs="Times New Roman"/>
          <w:sz w:val="22"/>
          <w:szCs w:val="22"/>
        </w:rPr>
        <w:t>had un</w:t>
      </w:r>
      <w:r w:rsidR="00612B67">
        <w:rPr>
          <w:rFonts w:ascii="Times New Roman" w:hAnsi="Times New Roman" w:cs="Times New Roman"/>
          <w:sz w:val="22"/>
          <w:szCs w:val="22"/>
        </w:rPr>
        <w:t xml:space="preserve">used </w:t>
      </w:r>
      <w:r w:rsidR="002014AC" w:rsidRPr="002014AC">
        <w:rPr>
          <w:rFonts w:ascii="Times New Roman" w:hAnsi="Times New Roman" w:cs="Times New Roman"/>
          <w:sz w:val="22"/>
          <w:szCs w:val="22"/>
        </w:rPr>
        <w:t>credit facilit</w:t>
      </w:r>
      <w:r w:rsidR="00612B67">
        <w:rPr>
          <w:rFonts w:ascii="Times New Roman" w:hAnsi="Times New Roman" w:cs="Times New Roman"/>
          <w:sz w:val="22"/>
          <w:szCs w:val="22"/>
        </w:rPr>
        <w:t>y lines</w:t>
      </w:r>
      <w:r>
        <w:rPr>
          <w:rFonts w:ascii="Times New Roman" w:hAnsi="Times New Roman" w:cs="Times New Roman"/>
          <w:sz w:val="22"/>
          <w:szCs w:val="22"/>
        </w:rPr>
        <w:t xml:space="preserve"> totaling Baht</w:t>
      </w:r>
      <w:r w:rsidR="00594131">
        <w:rPr>
          <w:rFonts w:ascii="Times New Roman" w:hAnsi="Times New Roman" w:cs="Times New Roman"/>
          <w:sz w:val="22"/>
          <w:szCs w:val="22"/>
        </w:rPr>
        <w:t xml:space="preserve"> 1,037 </w:t>
      </w:r>
      <w:r>
        <w:rPr>
          <w:rFonts w:ascii="Times New Roman" w:hAnsi="Times New Roman" w:cs="Times New Roman"/>
          <w:sz w:val="22"/>
          <w:szCs w:val="22"/>
        </w:rPr>
        <w:t>million and Baht</w:t>
      </w:r>
      <w:r w:rsidR="00594131">
        <w:rPr>
          <w:rFonts w:ascii="Times New Roman" w:hAnsi="Times New Roman" w:cs="Times New Roman"/>
          <w:sz w:val="22"/>
          <w:szCs w:val="22"/>
        </w:rPr>
        <w:t xml:space="preserve"> 1,032</w:t>
      </w:r>
      <w:r w:rsidR="004E441C">
        <w:rPr>
          <w:rFonts w:ascii="Times New Roman" w:hAnsi="Times New Roman" w:cs="Times New Roman"/>
          <w:sz w:val="22"/>
          <w:szCs w:val="22"/>
        </w:rPr>
        <w:t xml:space="preserve"> </w:t>
      </w:r>
      <w:r>
        <w:rPr>
          <w:rFonts w:ascii="Times New Roman" w:hAnsi="Times New Roman" w:cs="Times New Roman"/>
          <w:sz w:val="22"/>
          <w:szCs w:val="22"/>
        </w:rPr>
        <w:t xml:space="preserve">million, respectively </w:t>
      </w:r>
      <w:r>
        <w:rPr>
          <w:rFonts w:ascii="Times New Roman" w:hAnsi="Times New Roman" w:cs="Times New Roman"/>
          <w:i/>
          <w:iCs/>
          <w:sz w:val="22"/>
          <w:szCs w:val="22"/>
        </w:rPr>
        <w:t>(31 December 202</w:t>
      </w:r>
      <w:r w:rsidR="004E441C">
        <w:rPr>
          <w:rFonts w:ascii="Times New Roman" w:hAnsi="Times New Roman" w:cs="Times New Roman"/>
          <w:i/>
          <w:iCs/>
          <w:sz w:val="22"/>
          <w:szCs w:val="22"/>
        </w:rPr>
        <w:t>3</w:t>
      </w:r>
      <w:r>
        <w:rPr>
          <w:rFonts w:ascii="Times New Roman" w:hAnsi="Times New Roman" w:cs="Times New Roman"/>
          <w:i/>
          <w:iCs/>
          <w:sz w:val="22"/>
          <w:szCs w:val="22"/>
        </w:rPr>
        <w:t xml:space="preserve">: Baht </w:t>
      </w:r>
      <w:r w:rsidR="00AE1EC9">
        <w:rPr>
          <w:rFonts w:ascii="Times New Roman" w:hAnsi="Times New Roman" w:cs="Times New Roman"/>
          <w:i/>
          <w:iCs/>
          <w:sz w:val="22"/>
          <w:szCs w:val="22"/>
        </w:rPr>
        <w:t>1,</w:t>
      </w:r>
      <w:r w:rsidR="004E441C">
        <w:rPr>
          <w:rFonts w:ascii="Times New Roman" w:hAnsi="Times New Roman" w:cs="Times New Roman"/>
          <w:i/>
          <w:iCs/>
          <w:sz w:val="22"/>
          <w:szCs w:val="22"/>
        </w:rPr>
        <w:t>219</w:t>
      </w:r>
      <w:r w:rsidR="00AE1EC9">
        <w:rPr>
          <w:rFonts w:ascii="Times New Roman" w:hAnsi="Times New Roman" w:cs="Times New Roman"/>
          <w:i/>
          <w:iCs/>
          <w:sz w:val="22"/>
          <w:szCs w:val="22"/>
        </w:rPr>
        <w:t xml:space="preserve"> </w:t>
      </w:r>
      <w:r>
        <w:rPr>
          <w:rFonts w:ascii="Times New Roman" w:hAnsi="Times New Roman" w:cs="Times New Roman"/>
          <w:i/>
          <w:iCs/>
          <w:sz w:val="22"/>
          <w:szCs w:val="22"/>
        </w:rPr>
        <w:t>million and Baht</w:t>
      </w:r>
      <w:r w:rsidR="00AE1EC9">
        <w:rPr>
          <w:rFonts w:ascii="Times New Roman" w:hAnsi="Times New Roman" w:cs="Times New Roman"/>
          <w:i/>
          <w:iCs/>
          <w:sz w:val="22"/>
          <w:szCs w:val="22"/>
        </w:rPr>
        <w:t xml:space="preserve"> 1,</w:t>
      </w:r>
      <w:r w:rsidR="004E441C">
        <w:rPr>
          <w:rFonts w:ascii="Times New Roman" w:hAnsi="Times New Roman" w:cs="Times New Roman"/>
          <w:i/>
          <w:iCs/>
          <w:sz w:val="22"/>
          <w:szCs w:val="22"/>
        </w:rPr>
        <w:t>214</w:t>
      </w:r>
      <w:r w:rsidR="00AE1EC9">
        <w:rPr>
          <w:rFonts w:ascii="Times New Roman" w:hAnsi="Times New Roman" w:cs="Times New Roman"/>
          <w:i/>
          <w:iCs/>
          <w:sz w:val="22"/>
          <w:szCs w:val="22"/>
        </w:rPr>
        <w:t xml:space="preserve"> </w:t>
      </w:r>
      <w:r>
        <w:rPr>
          <w:rFonts w:ascii="Times New Roman" w:hAnsi="Times New Roman" w:cs="Times New Roman"/>
          <w:i/>
          <w:iCs/>
          <w:sz w:val="22"/>
          <w:szCs w:val="22"/>
        </w:rPr>
        <w:t>million, respectively)</w:t>
      </w:r>
      <w:r w:rsidR="001F48EB">
        <w:rPr>
          <w:rFonts w:ascii="Times New Roman" w:hAnsi="Times New Roman" w:cs="Times New Roman"/>
          <w:i/>
          <w:iCs/>
          <w:sz w:val="22"/>
          <w:szCs w:val="22"/>
        </w:rPr>
        <w:t>.</w:t>
      </w:r>
    </w:p>
    <w:p w14:paraId="6A2FA800" w14:textId="6B8859FB" w:rsidR="00C56335" w:rsidRDefault="00C5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E15AB7F" w14:textId="137533BF" w:rsidR="00480A1D" w:rsidRPr="00C23017" w:rsidRDefault="00480A1D" w:rsidP="00480A1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7</w:t>
      </w:r>
      <w:r w:rsidRPr="00C23017">
        <w:rPr>
          <w:rFonts w:ascii="Times New Roman" w:hAnsi="Times New Roman"/>
          <w:sz w:val="24"/>
          <w:szCs w:val="24"/>
        </w:rPr>
        <w:tab/>
      </w:r>
      <w:r w:rsidRPr="006018BB">
        <w:rPr>
          <w:rFonts w:ascii="Times New Roman" w:hAnsi="Times New Roman"/>
          <w:sz w:val="24"/>
          <w:szCs w:val="24"/>
        </w:rPr>
        <w:t>Segment information and disaggregation of revenue</w:t>
      </w:r>
    </w:p>
    <w:p w14:paraId="1BB66F8E" w14:textId="77777777" w:rsidR="005F024E" w:rsidRDefault="005F024E"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A726D03" w14:textId="7C3F1931"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Management considers that the Group operates in one line of business, which is the manufacturing and trading of canned and pouched seafood products. </w:t>
      </w:r>
      <w:r w:rsidR="00D7506C" w:rsidRPr="00C23017">
        <w:rPr>
          <w:rFonts w:ascii="Times New Roman" w:hAnsi="Times New Roman" w:cs="Times New Roman"/>
          <w:sz w:val="22"/>
          <w:szCs w:val="22"/>
        </w:rPr>
        <w:t>Management, therefore, considers that t</w:t>
      </w:r>
      <w:r w:rsidRPr="00C23017">
        <w:rPr>
          <w:rFonts w:ascii="Times New Roman" w:hAnsi="Times New Roman" w:cs="Times New Roman"/>
          <w:sz w:val="22"/>
          <w:szCs w:val="22"/>
        </w:rPr>
        <w:t>he Group has</w:t>
      </w:r>
      <w:r w:rsidR="00D7506C" w:rsidRPr="00C23017">
        <w:rPr>
          <w:rFonts w:ascii="Times New Roman" w:hAnsi="Times New Roman" w:cs="Times New Roman"/>
          <w:sz w:val="22"/>
          <w:szCs w:val="22"/>
        </w:rPr>
        <w:t xml:space="preserve"> </w:t>
      </w:r>
      <w:r w:rsidRPr="00C23017">
        <w:rPr>
          <w:rFonts w:ascii="Times New Roman" w:hAnsi="Times New Roman" w:cs="Times New Roman"/>
          <w:sz w:val="22"/>
          <w:szCs w:val="22"/>
        </w:rPr>
        <w:t>only one reportable segment.</w:t>
      </w:r>
    </w:p>
    <w:p w14:paraId="42CCF2BE" w14:textId="77777777"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738DFD91" w:rsidR="00D1179C" w:rsidRDefault="00366F7F" w:rsidP="00C01B83">
      <w:pPr>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29458D7A" w14:textId="2072B4A1" w:rsidR="00D1179C" w:rsidRDefault="00D1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88"/>
        <w:gridCol w:w="270"/>
        <w:gridCol w:w="1179"/>
        <w:gridCol w:w="267"/>
        <w:gridCol w:w="1191"/>
        <w:gridCol w:w="270"/>
        <w:gridCol w:w="1179"/>
      </w:tblGrid>
      <w:tr w:rsidR="00215341" w:rsidRPr="00F41992" w14:paraId="2604B1E1" w14:textId="77777777" w:rsidTr="00215341">
        <w:trPr>
          <w:trHeight w:val="87"/>
          <w:tblHeader/>
        </w:trPr>
        <w:tc>
          <w:tcPr>
            <w:tcW w:w="3654" w:type="dxa"/>
            <w:vAlign w:val="bottom"/>
          </w:tcPr>
          <w:p w14:paraId="6B943C1B" w14:textId="08C82383" w:rsidR="00215341" w:rsidRPr="00215341" w:rsidRDefault="0021534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30D2D10B" w14:textId="77777777" w:rsidR="00215341" w:rsidRPr="00215341" w:rsidRDefault="0021534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215341">
              <w:rPr>
                <w:rFonts w:ascii="Times New Roman" w:hAnsi="Times New Roman" w:cs="Times New Roman"/>
                <w:b/>
                <w:bCs/>
                <w:i/>
                <w:iCs/>
                <w:sz w:val="22"/>
                <w:szCs w:val="22"/>
              </w:rPr>
              <w:t>Three-month period ended</w:t>
            </w:r>
          </w:p>
        </w:tc>
        <w:tc>
          <w:tcPr>
            <w:tcW w:w="2637" w:type="dxa"/>
            <w:gridSpan w:val="3"/>
          </w:tcPr>
          <w:p w14:paraId="22AA68F1" w14:textId="77777777" w:rsidR="00215341" w:rsidRPr="00215341" w:rsidRDefault="00215341" w:rsidP="00914F78">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Consolidated</w:t>
            </w:r>
          </w:p>
          <w:p w14:paraId="7E88A623" w14:textId="77777777" w:rsidR="00215341" w:rsidRPr="00215341" w:rsidRDefault="00215341" w:rsidP="00914F78">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c>
          <w:tcPr>
            <w:tcW w:w="267" w:type="dxa"/>
          </w:tcPr>
          <w:p w14:paraId="5B5A7C95" w14:textId="77777777" w:rsidR="00215341" w:rsidRPr="00215341" w:rsidRDefault="0021534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40" w:type="dxa"/>
            <w:gridSpan w:val="3"/>
          </w:tcPr>
          <w:p w14:paraId="396A4150" w14:textId="77777777" w:rsidR="00215341" w:rsidRPr="00215341" w:rsidRDefault="00215341" w:rsidP="00914F78">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Separate </w:t>
            </w:r>
          </w:p>
          <w:p w14:paraId="3C586418" w14:textId="77777777" w:rsidR="00215341" w:rsidRPr="00215341" w:rsidRDefault="00215341" w:rsidP="00914F78">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r>
      <w:tr w:rsidR="004E441C" w:rsidRPr="00F41992" w14:paraId="3C5D5DB1" w14:textId="77777777" w:rsidTr="00215341">
        <w:tc>
          <w:tcPr>
            <w:tcW w:w="3654" w:type="dxa"/>
          </w:tcPr>
          <w:p w14:paraId="1D28D151" w14:textId="0961E649" w:rsidR="004E441C" w:rsidRPr="00215341" w:rsidRDefault="004E441C" w:rsidP="004E441C">
            <w:pPr>
              <w:spacing w:line="240" w:lineRule="exact"/>
              <w:rPr>
                <w:rFonts w:ascii="Times New Roman" w:hAnsi="Times New Roman" w:cs="Times New Roman"/>
                <w:b/>
                <w:bCs/>
                <w:i/>
                <w:iCs/>
                <w:sz w:val="22"/>
                <w:szCs w:val="22"/>
                <w:cs/>
              </w:rPr>
            </w:pPr>
            <w:r w:rsidRPr="0021534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2153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88" w:type="dxa"/>
            <w:vAlign w:val="bottom"/>
          </w:tcPr>
          <w:p w14:paraId="41F2DC54" w14:textId="32CF3F02"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1CFB5C6F"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7215C099" w14:textId="4A0AEE5F"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3</w:t>
            </w:r>
          </w:p>
        </w:tc>
        <w:tc>
          <w:tcPr>
            <w:tcW w:w="267" w:type="dxa"/>
            <w:vAlign w:val="bottom"/>
          </w:tcPr>
          <w:p w14:paraId="478AA937"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91" w:type="dxa"/>
            <w:vAlign w:val="bottom"/>
          </w:tcPr>
          <w:p w14:paraId="2D8A71BB" w14:textId="345EE4AD"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3339E91A"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4FB05FF0" w14:textId="01736F41"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3</w:t>
            </w:r>
          </w:p>
        </w:tc>
      </w:tr>
      <w:tr w:rsidR="004E441C" w:rsidRPr="00F41992" w14:paraId="2CDEC1E5" w14:textId="77777777" w:rsidTr="00215341">
        <w:trPr>
          <w:trHeight w:val="87"/>
          <w:tblHeader/>
        </w:trPr>
        <w:tc>
          <w:tcPr>
            <w:tcW w:w="3654" w:type="dxa"/>
          </w:tcPr>
          <w:p w14:paraId="64E03188"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  </w:t>
            </w:r>
          </w:p>
        </w:tc>
        <w:tc>
          <w:tcPr>
            <w:tcW w:w="5544" w:type="dxa"/>
            <w:gridSpan w:val="7"/>
            <w:hideMark/>
          </w:tcPr>
          <w:p w14:paraId="07D90D45"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i/>
                <w:iCs/>
                <w:sz w:val="22"/>
                <w:szCs w:val="22"/>
              </w:rPr>
              <w:t>(in thousand Baht)</w:t>
            </w:r>
          </w:p>
        </w:tc>
      </w:tr>
      <w:tr w:rsidR="004E441C" w:rsidRPr="00FF6F86" w14:paraId="4368853E" w14:textId="77777777" w:rsidTr="00215341">
        <w:tc>
          <w:tcPr>
            <w:tcW w:w="3654" w:type="dxa"/>
            <w:hideMark/>
          </w:tcPr>
          <w:p w14:paraId="78C14003" w14:textId="77777777" w:rsidR="004E441C" w:rsidRPr="000A2C36"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0A2C36">
              <w:rPr>
                <w:rFonts w:ascii="Times New Roman" w:hAnsi="Times New Roman" w:cs="Times New Roman"/>
                <w:b/>
                <w:bCs/>
                <w:sz w:val="22"/>
                <w:szCs w:val="22"/>
              </w:rPr>
              <w:t>Primary geographical markets</w:t>
            </w:r>
          </w:p>
        </w:tc>
        <w:tc>
          <w:tcPr>
            <w:tcW w:w="1188" w:type="dxa"/>
          </w:tcPr>
          <w:p w14:paraId="28C19A6B"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264DC0EE"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0FEF3DEF"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67" w:type="dxa"/>
          </w:tcPr>
          <w:p w14:paraId="6827BAA3"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Pr>
          <w:p w14:paraId="572FDDA0"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625617DE"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1BDE8A33"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r>
      <w:tr w:rsidR="004E441C" w:rsidRPr="00FF6F86" w14:paraId="1B2D0E38" w14:textId="77777777" w:rsidTr="00215341">
        <w:tc>
          <w:tcPr>
            <w:tcW w:w="3654" w:type="dxa"/>
            <w:hideMark/>
          </w:tcPr>
          <w:p w14:paraId="1BCC76A4" w14:textId="77777777" w:rsidR="004E441C" w:rsidRPr="00215341" w:rsidRDefault="004E441C" w:rsidP="004E441C">
            <w:pPr>
              <w:spacing w:line="240" w:lineRule="exact"/>
              <w:rPr>
                <w:rFonts w:ascii="Times New Roman" w:hAnsi="Times New Roman" w:cs="Times New Roman"/>
                <w:sz w:val="22"/>
                <w:szCs w:val="22"/>
              </w:rPr>
            </w:pPr>
            <w:r w:rsidRPr="00215341">
              <w:rPr>
                <w:rFonts w:ascii="Times New Roman" w:hAnsi="Times New Roman" w:cs="Times New Roman"/>
                <w:sz w:val="22"/>
                <w:szCs w:val="22"/>
              </w:rPr>
              <w:t xml:space="preserve">Asia continent, excluding </w:t>
            </w:r>
          </w:p>
        </w:tc>
        <w:tc>
          <w:tcPr>
            <w:tcW w:w="1188" w:type="dxa"/>
            <w:vAlign w:val="bottom"/>
          </w:tcPr>
          <w:p w14:paraId="0DF02043"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50126409"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6C9481DC"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67" w:type="dxa"/>
            <w:vAlign w:val="bottom"/>
          </w:tcPr>
          <w:p w14:paraId="1846D7E6"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70D55982"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43D7D0F4"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977FCE1"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r>
      <w:tr w:rsidR="00EA5998" w:rsidRPr="00FF6F86" w14:paraId="6E0EE87B" w14:textId="77777777" w:rsidTr="005A34A3">
        <w:tc>
          <w:tcPr>
            <w:tcW w:w="3654" w:type="dxa"/>
          </w:tcPr>
          <w:p w14:paraId="2A8742F3"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 xml:space="preserve">   Thailand</w:t>
            </w:r>
          </w:p>
        </w:tc>
        <w:tc>
          <w:tcPr>
            <w:tcW w:w="1188" w:type="dxa"/>
            <w:vAlign w:val="bottom"/>
          </w:tcPr>
          <w:p w14:paraId="22203E7E" w14:textId="58725B8F"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684,</w:t>
            </w:r>
            <w:r w:rsidR="00463D5A">
              <w:rPr>
                <w:rFonts w:ascii="Times New Roman" w:hAnsi="Times New Roman" w:cs="Times New Roman"/>
                <w:sz w:val="22"/>
                <w:szCs w:val="22"/>
              </w:rPr>
              <w:t>642</w:t>
            </w:r>
          </w:p>
        </w:tc>
        <w:tc>
          <w:tcPr>
            <w:tcW w:w="270" w:type="dxa"/>
            <w:vAlign w:val="bottom"/>
          </w:tcPr>
          <w:p w14:paraId="4A0A35EC"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04C389E3" w14:textId="0DF2672C"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952,460</w:t>
            </w:r>
          </w:p>
        </w:tc>
        <w:tc>
          <w:tcPr>
            <w:tcW w:w="267" w:type="dxa"/>
            <w:vAlign w:val="bottom"/>
          </w:tcPr>
          <w:p w14:paraId="5C8D7333"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vAlign w:val="bottom"/>
          </w:tcPr>
          <w:p w14:paraId="39894C09" w14:textId="54752300" w:rsidR="00EA5998" w:rsidRPr="00D44470"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682,104</w:t>
            </w:r>
          </w:p>
        </w:tc>
        <w:tc>
          <w:tcPr>
            <w:tcW w:w="270" w:type="dxa"/>
            <w:vAlign w:val="bottom"/>
          </w:tcPr>
          <w:p w14:paraId="6336CD4F"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86F39F3" w14:textId="3E6D2A94"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946,283</w:t>
            </w:r>
          </w:p>
        </w:tc>
      </w:tr>
      <w:tr w:rsidR="00EA5998" w:rsidRPr="00FF6F86" w14:paraId="6F8676C8" w14:textId="77777777" w:rsidTr="00215341">
        <w:tc>
          <w:tcPr>
            <w:tcW w:w="3654" w:type="dxa"/>
          </w:tcPr>
          <w:p w14:paraId="4CF9A248" w14:textId="77777777" w:rsidR="00EA5998" w:rsidRPr="00215341" w:rsidRDefault="00EA5998" w:rsidP="00EA5998">
            <w:pPr>
              <w:spacing w:line="240" w:lineRule="exact"/>
              <w:rPr>
                <w:rFonts w:ascii="Times New Roman" w:hAnsi="Times New Roman" w:cs="Times New Roman"/>
                <w:sz w:val="22"/>
                <w:szCs w:val="22"/>
              </w:rPr>
            </w:pPr>
            <w:r w:rsidRPr="00215341">
              <w:rPr>
                <w:rFonts w:ascii="Times New Roman" w:hAnsi="Times New Roman" w:cs="Times New Roman"/>
                <w:sz w:val="22"/>
                <w:szCs w:val="22"/>
              </w:rPr>
              <w:t>European continent</w:t>
            </w:r>
          </w:p>
        </w:tc>
        <w:tc>
          <w:tcPr>
            <w:tcW w:w="1188" w:type="dxa"/>
          </w:tcPr>
          <w:p w14:paraId="1FD377B4" w14:textId="23A6B991"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344,740</w:t>
            </w:r>
          </w:p>
        </w:tc>
        <w:tc>
          <w:tcPr>
            <w:tcW w:w="270" w:type="dxa"/>
            <w:vAlign w:val="bottom"/>
          </w:tcPr>
          <w:p w14:paraId="0EA3FC2D"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40DFE46" w14:textId="1072A09D"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148,997</w:t>
            </w:r>
          </w:p>
        </w:tc>
        <w:tc>
          <w:tcPr>
            <w:tcW w:w="267" w:type="dxa"/>
            <w:vAlign w:val="bottom"/>
          </w:tcPr>
          <w:p w14:paraId="67E0988C"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2E4919E3" w14:textId="2CCC897F"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344,740</w:t>
            </w:r>
          </w:p>
        </w:tc>
        <w:tc>
          <w:tcPr>
            <w:tcW w:w="270" w:type="dxa"/>
            <w:vAlign w:val="bottom"/>
          </w:tcPr>
          <w:p w14:paraId="4572E9F0"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6485792C" w14:textId="193E2C66"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148,997</w:t>
            </w:r>
          </w:p>
        </w:tc>
      </w:tr>
      <w:tr w:rsidR="00EA5998" w:rsidRPr="00FF6F86" w14:paraId="150D9FE4" w14:textId="77777777" w:rsidTr="005A34A3">
        <w:tc>
          <w:tcPr>
            <w:tcW w:w="3654" w:type="dxa"/>
          </w:tcPr>
          <w:p w14:paraId="1487C2C8" w14:textId="0CC29859" w:rsidR="00EA5998" w:rsidRPr="00215341" w:rsidRDefault="00EE057D" w:rsidP="00EA5998">
            <w:pPr>
              <w:spacing w:line="240" w:lineRule="exact"/>
              <w:rPr>
                <w:rFonts w:ascii="Times New Roman" w:hAnsi="Times New Roman" w:cs="Times New Roman"/>
                <w:sz w:val="22"/>
                <w:szCs w:val="22"/>
              </w:rPr>
            </w:pPr>
            <w:r w:rsidRPr="00215341">
              <w:rPr>
                <w:rFonts w:ascii="Times New Roman" w:hAnsi="Times New Roman" w:cs="Times New Roman"/>
                <w:sz w:val="22"/>
                <w:szCs w:val="22"/>
              </w:rPr>
              <w:t>America continent</w:t>
            </w:r>
          </w:p>
        </w:tc>
        <w:tc>
          <w:tcPr>
            <w:tcW w:w="1188" w:type="dxa"/>
            <w:vAlign w:val="bottom"/>
          </w:tcPr>
          <w:p w14:paraId="37482A54" w14:textId="4E29C5EB"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161,477</w:t>
            </w:r>
          </w:p>
        </w:tc>
        <w:tc>
          <w:tcPr>
            <w:tcW w:w="270" w:type="dxa"/>
            <w:vAlign w:val="bottom"/>
          </w:tcPr>
          <w:p w14:paraId="668CB0C7"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3E66C172" w14:textId="4055F8A9"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61,006</w:t>
            </w:r>
          </w:p>
        </w:tc>
        <w:tc>
          <w:tcPr>
            <w:tcW w:w="267" w:type="dxa"/>
            <w:vAlign w:val="bottom"/>
          </w:tcPr>
          <w:p w14:paraId="0718159F"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vAlign w:val="bottom"/>
          </w:tcPr>
          <w:p w14:paraId="42023B1F" w14:textId="3DC3A674"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161,477</w:t>
            </w:r>
          </w:p>
        </w:tc>
        <w:tc>
          <w:tcPr>
            <w:tcW w:w="270" w:type="dxa"/>
            <w:vAlign w:val="bottom"/>
          </w:tcPr>
          <w:p w14:paraId="6AA2DD3D"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050E6A38" w14:textId="2C671862"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61,006</w:t>
            </w:r>
          </w:p>
        </w:tc>
      </w:tr>
      <w:tr w:rsidR="00EA5998" w:rsidRPr="00FF6F86" w14:paraId="2BD4AEF2" w14:textId="77777777" w:rsidTr="005A34A3">
        <w:tc>
          <w:tcPr>
            <w:tcW w:w="3654" w:type="dxa"/>
          </w:tcPr>
          <w:p w14:paraId="7658D1BF" w14:textId="720C56C9" w:rsidR="00EA5998" w:rsidRPr="00215341" w:rsidRDefault="00EE057D" w:rsidP="00EA5998">
            <w:pPr>
              <w:spacing w:line="240" w:lineRule="exact"/>
              <w:rPr>
                <w:rFonts w:ascii="Times New Roman" w:hAnsi="Times New Roman" w:cs="Times New Roman"/>
                <w:sz w:val="22"/>
                <w:szCs w:val="22"/>
              </w:rPr>
            </w:pPr>
            <w:r w:rsidRPr="00215341">
              <w:rPr>
                <w:rFonts w:ascii="Times New Roman" w:hAnsi="Times New Roman" w:cs="Times New Roman"/>
                <w:sz w:val="22"/>
                <w:szCs w:val="22"/>
              </w:rPr>
              <w:t>Africa continent</w:t>
            </w:r>
          </w:p>
        </w:tc>
        <w:tc>
          <w:tcPr>
            <w:tcW w:w="1188" w:type="dxa"/>
            <w:vAlign w:val="bottom"/>
          </w:tcPr>
          <w:p w14:paraId="487380E6" w14:textId="339AA4D5" w:rsidR="00EA5998" w:rsidRPr="00927E5B"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110,299</w:t>
            </w:r>
          </w:p>
        </w:tc>
        <w:tc>
          <w:tcPr>
            <w:tcW w:w="270" w:type="dxa"/>
            <w:vAlign w:val="bottom"/>
          </w:tcPr>
          <w:p w14:paraId="1224E2C8"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2C1CC35C" w14:textId="26CF59BF"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31,895</w:t>
            </w:r>
          </w:p>
        </w:tc>
        <w:tc>
          <w:tcPr>
            <w:tcW w:w="267" w:type="dxa"/>
            <w:vAlign w:val="bottom"/>
          </w:tcPr>
          <w:p w14:paraId="667F7CCE"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vAlign w:val="bottom"/>
          </w:tcPr>
          <w:p w14:paraId="43E3E99D" w14:textId="15D57766" w:rsidR="00EA5998" w:rsidRPr="006155DC"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110,299</w:t>
            </w:r>
          </w:p>
        </w:tc>
        <w:tc>
          <w:tcPr>
            <w:tcW w:w="270" w:type="dxa"/>
            <w:vAlign w:val="bottom"/>
          </w:tcPr>
          <w:p w14:paraId="198612C4"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78A9DCD" w14:textId="6B6C313D"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31,895</w:t>
            </w:r>
          </w:p>
        </w:tc>
      </w:tr>
      <w:tr w:rsidR="00EA5998" w:rsidRPr="00FF6F86" w14:paraId="1D2BB299" w14:textId="77777777" w:rsidTr="005A34A3">
        <w:tc>
          <w:tcPr>
            <w:tcW w:w="3654" w:type="dxa"/>
          </w:tcPr>
          <w:p w14:paraId="46BBB47C" w14:textId="55FF65A3" w:rsidR="00EA5998" w:rsidRPr="00215341" w:rsidRDefault="00EE057D" w:rsidP="00EA5998">
            <w:pPr>
              <w:spacing w:line="240" w:lineRule="exact"/>
              <w:rPr>
                <w:rFonts w:ascii="Times New Roman" w:hAnsi="Times New Roman" w:cs="Times New Roman"/>
                <w:sz w:val="22"/>
                <w:szCs w:val="22"/>
              </w:rPr>
            </w:pPr>
            <w:r w:rsidRPr="00215341">
              <w:rPr>
                <w:rFonts w:ascii="Times New Roman" w:hAnsi="Times New Roman" w:cs="Times New Roman"/>
                <w:sz w:val="22"/>
                <w:szCs w:val="22"/>
              </w:rPr>
              <w:t>Thailand</w:t>
            </w:r>
          </w:p>
        </w:tc>
        <w:tc>
          <w:tcPr>
            <w:tcW w:w="1188" w:type="dxa"/>
            <w:vAlign w:val="bottom"/>
          </w:tcPr>
          <w:p w14:paraId="2A07DDE7" w14:textId="7F0856FF" w:rsidR="00EA5998" w:rsidRPr="00463D5A"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sz w:val="22"/>
                <w:szCs w:val="28"/>
              </w:rPr>
            </w:pPr>
            <w:r w:rsidRPr="00D44470">
              <w:rPr>
                <w:rFonts w:ascii="Times New Roman" w:hAnsi="Times New Roman" w:cs="Times New Roman"/>
                <w:sz w:val="22"/>
                <w:szCs w:val="22"/>
              </w:rPr>
              <w:t>93,</w:t>
            </w:r>
            <w:r w:rsidR="00463D5A">
              <w:rPr>
                <w:rFonts w:ascii="Times New Roman" w:hAnsi="Times New Roman"/>
                <w:sz w:val="22"/>
                <w:szCs w:val="28"/>
              </w:rPr>
              <w:t>514</w:t>
            </w:r>
          </w:p>
        </w:tc>
        <w:tc>
          <w:tcPr>
            <w:tcW w:w="270" w:type="dxa"/>
            <w:vAlign w:val="bottom"/>
          </w:tcPr>
          <w:p w14:paraId="0AD8AD21"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35768608" w14:textId="122EC052"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75,895</w:t>
            </w:r>
          </w:p>
        </w:tc>
        <w:tc>
          <w:tcPr>
            <w:tcW w:w="267" w:type="dxa"/>
            <w:vAlign w:val="bottom"/>
          </w:tcPr>
          <w:p w14:paraId="1F00BFD8"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vAlign w:val="bottom"/>
          </w:tcPr>
          <w:p w14:paraId="7ACC7A43" w14:textId="395253EE"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91,765</w:t>
            </w:r>
          </w:p>
        </w:tc>
        <w:tc>
          <w:tcPr>
            <w:tcW w:w="270" w:type="dxa"/>
            <w:vAlign w:val="bottom"/>
          </w:tcPr>
          <w:p w14:paraId="117B5068"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2C86732" w14:textId="02C9DC92"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77,372</w:t>
            </w:r>
          </w:p>
        </w:tc>
      </w:tr>
      <w:tr w:rsidR="00EA5998" w:rsidRPr="00F41992" w14:paraId="2B0F7E9C" w14:textId="77777777" w:rsidTr="005A34A3">
        <w:trPr>
          <w:trHeight w:val="56"/>
        </w:trPr>
        <w:tc>
          <w:tcPr>
            <w:tcW w:w="3654" w:type="dxa"/>
          </w:tcPr>
          <w:p w14:paraId="545B14E7" w14:textId="10B29BB8" w:rsidR="00EA5998" w:rsidRPr="00215341" w:rsidRDefault="00EA5998" w:rsidP="00EA5998">
            <w:pPr>
              <w:spacing w:line="240" w:lineRule="exact"/>
              <w:rPr>
                <w:rFonts w:ascii="Times New Roman" w:hAnsi="Times New Roman" w:cs="Times New Roman"/>
                <w:sz w:val="22"/>
                <w:szCs w:val="22"/>
              </w:rPr>
            </w:pPr>
            <w:r w:rsidRPr="00215341">
              <w:rPr>
                <w:rFonts w:ascii="Times New Roman" w:hAnsi="Times New Roman" w:cs="Times New Roman"/>
                <w:sz w:val="22"/>
                <w:szCs w:val="22"/>
              </w:rPr>
              <w:t>Australia continent</w:t>
            </w:r>
          </w:p>
        </w:tc>
        <w:tc>
          <w:tcPr>
            <w:tcW w:w="1188" w:type="dxa"/>
            <w:vAlign w:val="bottom"/>
          </w:tcPr>
          <w:p w14:paraId="453DB503" w14:textId="2BEA4172"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10,028</w:t>
            </w:r>
          </w:p>
        </w:tc>
        <w:tc>
          <w:tcPr>
            <w:tcW w:w="270" w:type="dxa"/>
            <w:vAlign w:val="bottom"/>
          </w:tcPr>
          <w:p w14:paraId="6B561EC9"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61E7F808" w14:textId="325EB4B0"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A5998">
              <w:rPr>
                <w:rFonts w:ascii="Times New Roman" w:hAnsi="Times New Roman" w:cs="Times New Roman"/>
                <w:sz w:val="22"/>
                <w:szCs w:val="22"/>
              </w:rPr>
              <w:t>9,387</w:t>
            </w:r>
          </w:p>
        </w:tc>
        <w:tc>
          <w:tcPr>
            <w:tcW w:w="267" w:type="dxa"/>
            <w:vAlign w:val="bottom"/>
          </w:tcPr>
          <w:p w14:paraId="1B234438"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vAlign w:val="bottom"/>
          </w:tcPr>
          <w:p w14:paraId="32FCCEBE" w14:textId="266A9D11"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10,028</w:t>
            </w:r>
          </w:p>
        </w:tc>
        <w:tc>
          <w:tcPr>
            <w:tcW w:w="270" w:type="dxa"/>
            <w:vAlign w:val="bottom"/>
          </w:tcPr>
          <w:p w14:paraId="279423EB" w14:textId="77777777"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7932C07D" w14:textId="723F1465" w:rsidR="00EA5998" w:rsidRPr="00215341" w:rsidRDefault="00EA5998" w:rsidP="00EA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1D69F1">
              <w:rPr>
                <w:rFonts w:ascii="Times New Roman" w:hAnsi="Times New Roman" w:cs="Times New Roman"/>
                <w:sz w:val="22"/>
                <w:szCs w:val="22"/>
              </w:rPr>
              <w:t>9,387</w:t>
            </w:r>
          </w:p>
        </w:tc>
      </w:tr>
      <w:tr w:rsidR="004E441C" w:rsidRPr="00F41992" w14:paraId="1346C127" w14:textId="77777777" w:rsidTr="00215341">
        <w:tc>
          <w:tcPr>
            <w:tcW w:w="3654" w:type="dxa"/>
            <w:hideMark/>
          </w:tcPr>
          <w:p w14:paraId="0C79029D" w14:textId="77777777" w:rsidR="004E441C" w:rsidRPr="001E7431" w:rsidRDefault="004E441C" w:rsidP="004E441C">
            <w:pPr>
              <w:spacing w:line="240" w:lineRule="exact"/>
              <w:rPr>
                <w:rFonts w:ascii="Times New Roman" w:hAnsi="Times New Roman" w:cs="Times New Roman"/>
                <w:sz w:val="22"/>
                <w:szCs w:val="22"/>
                <w:cs/>
              </w:rPr>
            </w:pPr>
            <w:r w:rsidRPr="001E7431">
              <w:rPr>
                <w:rFonts w:ascii="Times New Roman" w:hAnsi="Times New Roman" w:cs="Times New Roman"/>
                <w:b/>
                <w:bCs/>
                <w:sz w:val="22"/>
                <w:szCs w:val="22"/>
              </w:rPr>
              <w:t xml:space="preserve">Total </w:t>
            </w:r>
          </w:p>
        </w:tc>
        <w:tc>
          <w:tcPr>
            <w:tcW w:w="1188" w:type="dxa"/>
            <w:tcBorders>
              <w:top w:val="single" w:sz="4" w:space="0" w:color="auto"/>
              <w:left w:val="nil"/>
              <w:bottom w:val="double" w:sz="4" w:space="0" w:color="auto"/>
              <w:right w:val="nil"/>
            </w:tcBorders>
          </w:tcPr>
          <w:p w14:paraId="1965EFA5" w14:textId="54DD8DC0" w:rsidR="004E441C" w:rsidRPr="00ED7EC5" w:rsidRDefault="00D44470"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ED7EC5">
              <w:rPr>
                <w:rFonts w:ascii="Times New Roman" w:hAnsi="Times New Roman" w:cs="Times New Roman"/>
                <w:b/>
                <w:bCs/>
                <w:sz w:val="22"/>
                <w:szCs w:val="22"/>
              </w:rPr>
              <w:t>1,404,700</w:t>
            </w:r>
          </w:p>
        </w:tc>
        <w:tc>
          <w:tcPr>
            <w:tcW w:w="270" w:type="dxa"/>
          </w:tcPr>
          <w:p w14:paraId="76A73FAA"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09425BD7" w14:textId="12BC43F3"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Pr>
                <w:rFonts w:ascii="Times New Roman" w:hAnsi="Times New Roman" w:cs="Times New Roman"/>
                <w:b/>
                <w:bCs/>
                <w:sz w:val="22"/>
                <w:szCs w:val="22"/>
              </w:rPr>
              <w:t>1,279,640</w:t>
            </w:r>
          </w:p>
        </w:tc>
        <w:tc>
          <w:tcPr>
            <w:tcW w:w="267" w:type="dxa"/>
          </w:tcPr>
          <w:p w14:paraId="51C9FCFA"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Borders>
              <w:top w:val="single" w:sz="4" w:space="0" w:color="auto"/>
              <w:left w:val="nil"/>
              <w:bottom w:val="double" w:sz="4" w:space="0" w:color="auto"/>
              <w:right w:val="nil"/>
            </w:tcBorders>
          </w:tcPr>
          <w:p w14:paraId="4CFAF3A9" w14:textId="63185337" w:rsidR="004E441C" w:rsidRPr="00ED7EC5" w:rsidRDefault="00FA457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ED7EC5">
              <w:rPr>
                <w:rFonts w:ascii="Times New Roman" w:hAnsi="Times New Roman" w:cs="Times New Roman"/>
                <w:b/>
                <w:bCs/>
                <w:sz w:val="22"/>
                <w:szCs w:val="22"/>
              </w:rPr>
              <w:t>1,400,413</w:t>
            </w:r>
          </w:p>
        </w:tc>
        <w:tc>
          <w:tcPr>
            <w:tcW w:w="270" w:type="dxa"/>
          </w:tcPr>
          <w:p w14:paraId="5262895D" w14:textId="77777777"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293C8F00" w14:textId="0A9D29F1" w:rsidR="004E441C" w:rsidRPr="00215341" w:rsidRDefault="004E441C" w:rsidP="004E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Pr>
                <w:rFonts w:ascii="Times New Roman" w:hAnsi="Times New Roman" w:cs="Times New Roman"/>
                <w:b/>
                <w:bCs/>
                <w:sz w:val="22"/>
                <w:szCs w:val="22"/>
              </w:rPr>
              <w:t>1,274,940</w:t>
            </w:r>
          </w:p>
        </w:tc>
      </w:tr>
    </w:tbl>
    <w:p w14:paraId="7CECDDBB" w14:textId="32EC0C73" w:rsidR="005F024E" w:rsidRDefault="005F024E"/>
    <w:p w14:paraId="2AA16D32" w14:textId="5F138484" w:rsidR="005F024E" w:rsidRDefault="005F024E"/>
    <w:p w14:paraId="6FF20272" w14:textId="5E131D6F" w:rsidR="005F024E" w:rsidRDefault="005F024E"/>
    <w:p w14:paraId="68D5402C" w14:textId="0EFE84D2" w:rsidR="00886D34" w:rsidRDefault="00AF7BDD" w:rsidP="006D100D">
      <w:pPr>
        <w:tabs>
          <w:tab w:val="clear" w:pos="680"/>
        </w:tabs>
        <w:spacing w:line="240" w:lineRule="exact"/>
        <w:ind w:left="540"/>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8241" behindDoc="0" locked="0" layoutInCell="1" allowOverlap="1" wp14:anchorId="1E5F8B99" wp14:editId="2C7A9C21">
            <wp:simplePos x="0" y="0"/>
            <wp:positionH relativeFrom="column">
              <wp:posOffset>-264795</wp:posOffset>
            </wp:positionH>
            <wp:positionV relativeFrom="paragraph">
              <wp:posOffset>153946</wp:posOffset>
            </wp:positionV>
            <wp:extent cx="3835400" cy="2319655"/>
            <wp:effectExtent l="0" t="0" r="0" b="0"/>
            <wp:wrapThrough wrapText="bothSides">
              <wp:wrapPolygon edited="0">
                <wp:start x="6544" y="0"/>
                <wp:lineTo x="6544" y="2129"/>
                <wp:lineTo x="7939" y="3016"/>
                <wp:lineTo x="10728" y="3016"/>
                <wp:lineTo x="7939" y="5854"/>
                <wp:lineTo x="5364" y="7096"/>
                <wp:lineTo x="2682" y="8515"/>
                <wp:lineTo x="2146" y="9047"/>
                <wp:lineTo x="2146" y="12417"/>
                <wp:lineTo x="5257" y="14368"/>
                <wp:lineTo x="6544" y="14368"/>
                <wp:lineTo x="2360" y="15610"/>
                <wp:lineTo x="1502" y="15965"/>
                <wp:lineTo x="1609" y="17916"/>
                <wp:lineTo x="8690" y="20045"/>
                <wp:lineTo x="8261" y="20045"/>
                <wp:lineTo x="7617" y="20222"/>
                <wp:lineTo x="7725" y="21287"/>
                <wp:lineTo x="15342" y="21287"/>
                <wp:lineTo x="15556" y="20222"/>
                <wp:lineTo x="18560" y="19513"/>
                <wp:lineTo x="18775" y="17207"/>
                <wp:lineTo x="19740" y="17207"/>
                <wp:lineTo x="19848" y="14546"/>
                <wp:lineTo x="19097" y="14368"/>
                <wp:lineTo x="19419" y="12595"/>
                <wp:lineTo x="17917" y="11530"/>
                <wp:lineTo x="19097" y="11353"/>
                <wp:lineTo x="18775" y="9402"/>
                <wp:lineTo x="15556" y="8692"/>
                <wp:lineTo x="14591" y="6741"/>
                <wp:lineTo x="14162" y="5499"/>
                <wp:lineTo x="11587" y="3193"/>
                <wp:lineTo x="10728" y="3016"/>
                <wp:lineTo x="16093" y="2306"/>
                <wp:lineTo x="15985" y="177"/>
                <wp:lineTo x="7081" y="0"/>
                <wp:lineTo x="6544"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5400" cy="23196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3D9DB71A" wp14:editId="567C4A42">
            <wp:simplePos x="0" y="0"/>
            <wp:positionH relativeFrom="column">
              <wp:posOffset>2957195</wp:posOffset>
            </wp:positionH>
            <wp:positionV relativeFrom="paragraph">
              <wp:posOffset>140141</wp:posOffset>
            </wp:positionV>
            <wp:extent cx="3858036" cy="23337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8036" cy="2333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33AA25" w14:textId="2E359F6D" w:rsidR="00886D34" w:rsidRDefault="00886D34" w:rsidP="006D100D">
      <w:pPr>
        <w:tabs>
          <w:tab w:val="clear" w:pos="680"/>
        </w:tabs>
        <w:spacing w:line="240" w:lineRule="exact"/>
        <w:ind w:left="540"/>
        <w:rPr>
          <w:rFonts w:ascii="Times New Roman" w:hAnsi="Times New Roman" w:cs="Times New Roman"/>
          <w:sz w:val="22"/>
          <w:szCs w:val="22"/>
        </w:rPr>
      </w:pPr>
    </w:p>
    <w:p w14:paraId="0A0B2551" w14:textId="5237216E" w:rsidR="00886D34" w:rsidRDefault="00E80284" w:rsidP="006D100D">
      <w:pPr>
        <w:tabs>
          <w:tab w:val="clear" w:pos="680"/>
        </w:tabs>
        <w:spacing w:line="240" w:lineRule="exact"/>
        <w:ind w:left="540"/>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36363168" wp14:editId="09CB3E7A">
            <wp:extent cx="10199370" cy="61696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9370" cy="6169660"/>
                    </a:xfrm>
                    <a:prstGeom prst="rect">
                      <a:avLst/>
                    </a:prstGeom>
                    <a:noFill/>
                  </pic:spPr>
                </pic:pic>
              </a:graphicData>
            </a:graphic>
          </wp:inline>
        </w:drawing>
      </w:r>
    </w:p>
    <w:p w14:paraId="5D12832E" w14:textId="4E570661" w:rsidR="00886D34" w:rsidRDefault="00886D34" w:rsidP="006D100D">
      <w:pPr>
        <w:tabs>
          <w:tab w:val="clear" w:pos="680"/>
        </w:tabs>
        <w:spacing w:line="240" w:lineRule="exact"/>
        <w:ind w:left="540"/>
        <w:rPr>
          <w:rFonts w:ascii="Times New Roman" w:hAnsi="Times New Roman" w:cs="Times New Roman"/>
          <w:sz w:val="22"/>
          <w:szCs w:val="22"/>
        </w:rPr>
      </w:pPr>
    </w:p>
    <w:p w14:paraId="5DE3CFD0" w14:textId="2100A22F" w:rsidR="00886D34" w:rsidRDefault="00886D34" w:rsidP="006D100D">
      <w:pPr>
        <w:tabs>
          <w:tab w:val="clear" w:pos="680"/>
        </w:tabs>
        <w:spacing w:line="240" w:lineRule="exact"/>
        <w:ind w:left="540"/>
        <w:rPr>
          <w:rFonts w:ascii="Times New Roman" w:hAnsi="Times New Roman" w:cs="Times New Roman"/>
          <w:sz w:val="22"/>
          <w:szCs w:val="22"/>
        </w:rPr>
      </w:pPr>
    </w:p>
    <w:p w14:paraId="5BA277ED" w14:textId="7CD44668" w:rsidR="00886D34" w:rsidRDefault="00886D34" w:rsidP="006D100D">
      <w:pPr>
        <w:tabs>
          <w:tab w:val="clear" w:pos="680"/>
        </w:tabs>
        <w:spacing w:line="240" w:lineRule="exact"/>
        <w:ind w:left="540"/>
        <w:rPr>
          <w:rFonts w:ascii="Times New Roman" w:hAnsi="Times New Roman" w:cs="Times New Roman"/>
          <w:sz w:val="22"/>
          <w:szCs w:val="22"/>
        </w:rPr>
      </w:pPr>
    </w:p>
    <w:p w14:paraId="571A9F70" w14:textId="33ED1524" w:rsidR="00886D34" w:rsidRDefault="00721FC7" w:rsidP="006D100D">
      <w:pPr>
        <w:tabs>
          <w:tab w:val="clear" w:pos="680"/>
        </w:tabs>
        <w:spacing w:line="240" w:lineRule="exact"/>
        <w:ind w:left="540"/>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7040FFAF" wp14:editId="56BF4383">
            <wp:extent cx="10199370" cy="61696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9370" cy="6169660"/>
                    </a:xfrm>
                    <a:prstGeom prst="rect">
                      <a:avLst/>
                    </a:prstGeom>
                    <a:noFill/>
                  </pic:spPr>
                </pic:pic>
              </a:graphicData>
            </a:graphic>
          </wp:inline>
        </w:drawing>
      </w:r>
    </w:p>
    <w:p w14:paraId="061E4186" w14:textId="356BEDBE" w:rsidR="00886D34" w:rsidRDefault="00886D34" w:rsidP="006D100D">
      <w:pPr>
        <w:tabs>
          <w:tab w:val="clear" w:pos="680"/>
        </w:tabs>
        <w:spacing w:line="240" w:lineRule="exact"/>
        <w:ind w:left="540"/>
        <w:rPr>
          <w:rFonts w:ascii="Times New Roman" w:hAnsi="Times New Roman" w:cs="Times New Roman"/>
          <w:sz w:val="22"/>
          <w:szCs w:val="22"/>
        </w:rPr>
      </w:pPr>
    </w:p>
    <w:p w14:paraId="78A2A798" w14:textId="0AFF13A5" w:rsidR="00886D34" w:rsidRDefault="00886D34" w:rsidP="006D100D">
      <w:pPr>
        <w:tabs>
          <w:tab w:val="clear" w:pos="680"/>
        </w:tabs>
        <w:spacing w:line="240" w:lineRule="exact"/>
        <w:ind w:left="540"/>
        <w:rPr>
          <w:rFonts w:ascii="Times New Roman" w:hAnsi="Times New Roman" w:cs="Times New Roman"/>
          <w:sz w:val="22"/>
          <w:szCs w:val="22"/>
        </w:rPr>
      </w:pPr>
    </w:p>
    <w:p w14:paraId="2B087D9B" w14:textId="5A080FC5" w:rsidR="00886D34" w:rsidRDefault="00886D34" w:rsidP="006D100D">
      <w:pPr>
        <w:tabs>
          <w:tab w:val="clear" w:pos="680"/>
        </w:tabs>
        <w:spacing w:line="240" w:lineRule="exact"/>
        <w:ind w:left="540"/>
        <w:rPr>
          <w:rFonts w:ascii="Times New Roman" w:hAnsi="Times New Roman" w:cs="Times New Roman"/>
          <w:sz w:val="22"/>
          <w:szCs w:val="22"/>
        </w:rPr>
      </w:pPr>
    </w:p>
    <w:p w14:paraId="21052467" w14:textId="2DA7AC9B" w:rsidR="00886D34" w:rsidRDefault="00886D34" w:rsidP="006D100D">
      <w:pPr>
        <w:tabs>
          <w:tab w:val="clear" w:pos="680"/>
        </w:tabs>
        <w:spacing w:line="240" w:lineRule="exact"/>
        <w:ind w:left="540"/>
        <w:rPr>
          <w:rFonts w:ascii="Times New Roman" w:hAnsi="Times New Roman" w:cs="Times New Roman"/>
          <w:sz w:val="22"/>
          <w:szCs w:val="22"/>
        </w:rPr>
      </w:pPr>
    </w:p>
    <w:p w14:paraId="3B0747B4" w14:textId="4D6A1438" w:rsidR="00886D34" w:rsidRDefault="00886D34" w:rsidP="006D100D">
      <w:pPr>
        <w:tabs>
          <w:tab w:val="clear" w:pos="680"/>
        </w:tabs>
        <w:spacing w:line="240" w:lineRule="exact"/>
        <w:ind w:left="540"/>
        <w:rPr>
          <w:rFonts w:ascii="Times New Roman" w:hAnsi="Times New Roman" w:cs="Times New Roman"/>
          <w:sz w:val="22"/>
          <w:szCs w:val="22"/>
        </w:rPr>
      </w:pPr>
    </w:p>
    <w:p w14:paraId="102CAFB3" w14:textId="2314D4D7" w:rsidR="00886D34" w:rsidRDefault="00886D34" w:rsidP="006D100D">
      <w:pPr>
        <w:tabs>
          <w:tab w:val="clear" w:pos="680"/>
        </w:tabs>
        <w:spacing w:line="240" w:lineRule="exact"/>
        <w:ind w:left="540"/>
        <w:rPr>
          <w:rFonts w:ascii="Times New Roman" w:hAnsi="Times New Roman" w:cs="Times New Roman"/>
          <w:sz w:val="22"/>
          <w:szCs w:val="22"/>
        </w:rPr>
      </w:pPr>
    </w:p>
    <w:p w14:paraId="17FE77A8" w14:textId="0626105F" w:rsidR="00886D34" w:rsidRDefault="00886D34" w:rsidP="006D100D">
      <w:pPr>
        <w:tabs>
          <w:tab w:val="clear" w:pos="680"/>
        </w:tabs>
        <w:spacing w:line="240" w:lineRule="exact"/>
        <w:ind w:left="540"/>
        <w:rPr>
          <w:rFonts w:ascii="Times New Roman" w:hAnsi="Times New Roman" w:cs="Times New Roman"/>
          <w:sz w:val="22"/>
          <w:szCs w:val="22"/>
        </w:rPr>
      </w:pPr>
    </w:p>
    <w:p w14:paraId="192FE935" w14:textId="097B3357" w:rsidR="00886D34" w:rsidRDefault="00886D34" w:rsidP="006D100D">
      <w:pPr>
        <w:tabs>
          <w:tab w:val="clear" w:pos="680"/>
        </w:tabs>
        <w:spacing w:line="240" w:lineRule="exact"/>
        <w:ind w:left="540"/>
        <w:rPr>
          <w:rFonts w:ascii="Times New Roman" w:hAnsi="Times New Roman" w:cs="Times New Roman"/>
          <w:sz w:val="22"/>
          <w:szCs w:val="22"/>
        </w:rPr>
      </w:pPr>
    </w:p>
    <w:p w14:paraId="7DF1249F" w14:textId="3AE7387A" w:rsidR="00886D34" w:rsidRDefault="00886D34" w:rsidP="006D100D">
      <w:pPr>
        <w:tabs>
          <w:tab w:val="clear" w:pos="680"/>
        </w:tabs>
        <w:spacing w:line="240" w:lineRule="exact"/>
        <w:ind w:left="540"/>
        <w:rPr>
          <w:rFonts w:ascii="Times New Roman" w:hAnsi="Times New Roman" w:cs="Times New Roman"/>
          <w:sz w:val="22"/>
          <w:szCs w:val="22"/>
        </w:rPr>
      </w:pPr>
    </w:p>
    <w:p w14:paraId="32C857C2" w14:textId="51C350EC" w:rsidR="00886D34" w:rsidRDefault="00886D34" w:rsidP="006D100D">
      <w:pPr>
        <w:tabs>
          <w:tab w:val="clear" w:pos="680"/>
        </w:tabs>
        <w:spacing w:line="240" w:lineRule="exact"/>
        <w:ind w:left="540"/>
        <w:rPr>
          <w:rFonts w:ascii="Times New Roman" w:hAnsi="Times New Roman" w:cs="Times New Roman"/>
          <w:sz w:val="22"/>
          <w:szCs w:val="22"/>
        </w:rPr>
      </w:pPr>
    </w:p>
    <w:p w14:paraId="009BC9D0" w14:textId="29063C23" w:rsidR="00F37F39" w:rsidRDefault="00F37F39" w:rsidP="006D100D">
      <w:pPr>
        <w:tabs>
          <w:tab w:val="clear" w:pos="680"/>
        </w:tabs>
        <w:spacing w:line="240" w:lineRule="exact"/>
        <w:ind w:left="540"/>
        <w:rPr>
          <w:rFonts w:ascii="Times New Roman" w:hAnsi="Times New Roman" w:cs="Times New Roman"/>
          <w:sz w:val="22"/>
          <w:szCs w:val="22"/>
        </w:rPr>
      </w:pPr>
    </w:p>
    <w:p w14:paraId="552216DB" w14:textId="751FD1E9" w:rsidR="00887760" w:rsidRDefault="00887760" w:rsidP="006D100D">
      <w:pPr>
        <w:tabs>
          <w:tab w:val="clear" w:pos="680"/>
        </w:tabs>
        <w:spacing w:line="240" w:lineRule="exact"/>
        <w:ind w:left="540"/>
        <w:rPr>
          <w:rFonts w:ascii="Times New Roman" w:hAnsi="Times New Roman" w:cs="Times New Roman"/>
          <w:sz w:val="22"/>
          <w:szCs w:val="22"/>
        </w:rPr>
      </w:pPr>
    </w:p>
    <w:p w14:paraId="0C764129" w14:textId="67527B45" w:rsidR="00887760" w:rsidRDefault="00887760" w:rsidP="006D100D">
      <w:pPr>
        <w:tabs>
          <w:tab w:val="clear" w:pos="680"/>
        </w:tabs>
        <w:spacing w:line="240" w:lineRule="exact"/>
        <w:ind w:left="540"/>
        <w:rPr>
          <w:rFonts w:ascii="Times New Roman" w:hAnsi="Times New Roman" w:cs="Times New Roman"/>
          <w:sz w:val="22"/>
          <w:szCs w:val="22"/>
        </w:rPr>
      </w:pPr>
    </w:p>
    <w:p w14:paraId="35F609B3" w14:textId="58C46BA2" w:rsidR="006D100D" w:rsidRDefault="006D100D" w:rsidP="00317B6A">
      <w:pPr>
        <w:tabs>
          <w:tab w:val="clear" w:pos="680"/>
        </w:tabs>
        <w:spacing w:line="240" w:lineRule="exact"/>
        <w:rPr>
          <w:rFonts w:ascii="Times New Roman" w:hAnsi="Times New Roman" w:cs="Times New Roman"/>
          <w:sz w:val="22"/>
          <w:szCs w:val="22"/>
        </w:rPr>
      </w:pPr>
    </w:p>
    <w:p w14:paraId="3576AC6B" w14:textId="77777777" w:rsidR="00CE4F70" w:rsidRDefault="00CE4F70" w:rsidP="00317B6A">
      <w:pPr>
        <w:tabs>
          <w:tab w:val="clear" w:pos="680"/>
        </w:tabs>
        <w:spacing w:line="240" w:lineRule="exact"/>
        <w:rPr>
          <w:rFonts w:ascii="Times New Roman" w:hAnsi="Times New Roman" w:cs="Times New Roman"/>
          <w:sz w:val="22"/>
          <w:szCs w:val="22"/>
        </w:rPr>
      </w:pPr>
    </w:p>
    <w:p w14:paraId="0B77ABF1" w14:textId="5AE6EFAC" w:rsidR="00C313BE" w:rsidRPr="00C23017" w:rsidRDefault="00C313BE" w:rsidP="00437ADD">
      <w:pPr>
        <w:spacing w:line="240" w:lineRule="exact"/>
        <w:rPr>
          <w:rFonts w:ascii="Times New Roman" w:hAnsi="Times New Roman" w:cs="Times New Roman"/>
          <w:b/>
          <w:bCs/>
          <w:sz w:val="22"/>
          <w:szCs w:val="22"/>
        </w:rPr>
      </w:pPr>
      <w:r w:rsidRPr="00C23017">
        <w:rPr>
          <w:rFonts w:ascii="Times New Roman" w:hAnsi="Times New Roman" w:cs="Times New Roman"/>
          <w:b/>
          <w:bCs/>
          <w:sz w:val="22"/>
          <w:szCs w:val="22"/>
        </w:rPr>
        <w:br w:type="page"/>
      </w:r>
    </w:p>
    <w:tbl>
      <w:tblPr>
        <w:tblW w:w="9144" w:type="dxa"/>
        <w:tblInd w:w="450" w:type="dxa"/>
        <w:tblLayout w:type="fixed"/>
        <w:tblLook w:val="01E0" w:firstRow="1" w:lastRow="1" w:firstColumn="1" w:lastColumn="1" w:noHBand="0" w:noVBand="0"/>
      </w:tblPr>
      <w:tblGrid>
        <w:gridCol w:w="3717"/>
        <w:gridCol w:w="1152"/>
        <w:gridCol w:w="270"/>
        <w:gridCol w:w="1116"/>
        <w:gridCol w:w="267"/>
        <w:gridCol w:w="1182"/>
        <w:gridCol w:w="270"/>
        <w:gridCol w:w="1170"/>
      </w:tblGrid>
      <w:tr w:rsidR="00345991" w:rsidRPr="00F41992" w14:paraId="000126E0" w14:textId="77777777" w:rsidTr="00345991">
        <w:trPr>
          <w:trHeight w:val="87"/>
          <w:tblHeader/>
        </w:trPr>
        <w:tc>
          <w:tcPr>
            <w:tcW w:w="3717" w:type="dxa"/>
            <w:vAlign w:val="bottom"/>
          </w:tcPr>
          <w:p w14:paraId="203F719F" w14:textId="77777777"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3CF69E5A" w14:textId="77777777"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345991">
              <w:rPr>
                <w:rFonts w:ascii="Times New Roman" w:hAnsi="Times New Roman" w:cs="Times New Roman"/>
                <w:b/>
                <w:bCs/>
                <w:i/>
                <w:iCs/>
                <w:sz w:val="22"/>
                <w:szCs w:val="22"/>
              </w:rPr>
              <w:t>Three-month period ended</w:t>
            </w:r>
          </w:p>
        </w:tc>
        <w:tc>
          <w:tcPr>
            <w:tcW w:w="2538" w:type="dxa"/>
            <w:gridSpan w:val="3"/>
          </w:tcPr>
          <w:p w14:paraId="5C25C85F" w14:textId="77777777" w:rsidR="00345991" w:rsidRPr="00345991" w:rsidRDefault="00345991" w:rsidP="00914F78">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Consolidated</w:t>
            </w:r>
          </w:p>
          <w:p w14:paraId="3084D102" w14:textId="77777777" w:rsidR="00345991" w:rsidRPr="00345991" w:rsidRDefault="00345991" w:rsidP="00914F78">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c>
          <w:tcPr>
            <w:tcW w:w="267" w:type="dxa"/>
          </w:tcPr>
          <w:p w14:paraId="7253142A" w14:textId="77777777"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22" w:type="dxa"/>
            <w:gridSpan w:val="3"/>
          </w:tcPr>
          <w:p w14:paraId="7839724F" w14:textId="77777777" w:rsidR="00345991" w:rsidRPr="00345991" w:rsidRDefault="00345991" w:rsidP="00914F78">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Separate </w:t>
            </w:r>
          </w:p>
          <w:p w14:paraId="4EE345FF" w14:textId="77777777" w:rsidR="00345991" w:rsidRPr="00345991" w:rsidRDefault="00345991" w:rsidP="00914F78">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r>
      <w:tr w:rsidR="00F02691" w:rsidRPr="00F41992" w14:paraId="74A74FD4" w14:textId="77777777" w:rsidTr="00345991">
        <w:tc>
          <w:tcPr>
            <w:tcW w:w="3717" w:type="dxa"/>
          </w:tcPr>
          <w:p w14:paraId="473D0DAE" w14:textId="62F3BD6D" w:rsidR="00F02691" w:rsidRPr="00345991" w:rsidRDefault="00F02691" w:rsidP="00F02691">
            <w:pPr>
              <w:spacing w:line="240" w:lineRule="exact"/>
              <w:rPr>
                <w:rFonts w:ascii="Times New Roman" w:hAnsi="Times New Roman" w:cs="Times New Roman"/>
                <w:b/>
                <w:bCs/>
                <w:i/>
                <w:iCs/>
                <w:sz w:val="22"/>
                <w:szCs w:val="22"/>
                <w:cs/>
              </w:rPr>
            </w:pPr>
            <w:r w:rsidRPr="0034599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34599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52" w:type="dxa"/>
            <w:vAlign w:val="bottom"/>
          </w:tcPr>
          <w:p w14:paraId="0C42AFCC" w14:textId="7514FEC1"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bottom"/>
          </w:tcPr>
          <w:p w14:paraId="755ECF71"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16" w:type="dxa"/>
            <w:vAlign w:val="bottom"/>
          </w:tcPr>
          <w:p w14:paraId="514913F1" w14:textId="2217F6B2"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67" w:type="dxa"/>
            <w:vAlign w:val="bottom"/>
          </w:tcPr>
          <w:p w14:paraId="7B8EE1FC"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82" w:type="dxa"/>
            <w:vAlign w:val="bottom"/>
          </w:tcPr>
          <w:p w14:paraId="33806DCB" w14:textId="685E7E9E"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bottom"/>
          </w:tcPr>
          <w:p w14:paraId="6100D84A"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0" w:type="dxa"/>
            <w:vAlign w:val="bottom"/>
          </w:tcPr>
          <w:p w14:paraId="78767D06" w14:textId="1F98356A"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2023</w:t>
            </w:r>
          </w:p>
        </w:tc>
      </w:tr>
      <w:tr w:rsidR="00345991" w:rsidRPr="00F41992" w14:paraId="5B4F837E" w14:textId="77777777" w:rsidTr="00345991">
        <w:trPr>
          <w:trHeight w:val="87"/>
          <w:tblHeader/>
        </w:trPr>
        <w:tc>
          <w:tcPr>
            <w:tcW w:w="3717" w:type="dxa"/>
          </w:tcPr>
          <w:p w14:paraId="51AE7392" w14:textId="77777777"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  </w:t>
            </w:r>
          </w:p>
        </w:tc>
        <w:tc>
          <w:tcPr>
            <w:tcW w:w="5427" w:type="dxa"/>
            <w:gridSpan w:val="7"/>
            <w:hideMark/>
          </w:tcPr>
          <w:p w14:paraId="2C94961C" w14:textId="77777777"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i/>
                <w:iCs/>
                <w:sz w:val="22"/>
                <w:szCs w:val="22"/>
              </w:rPr>
              <w:t>(in thousand Baht)</w:t>
            </w:r>
          </w:p>
        </w:tc>
      </w:tr>
      <w:tr w:rsidR="00345991" w:rsidRPr="00F41992" w14:paraId="6CE712B9" w14:textId="77777777" w:rsidTr="00345991">
        <w:trPr>
          <w:trHeight w:val="92"/>
        </w:trPr>
        <w:tc>
          <w:tcPr>
            <w:tcW w:w="3717" w:type="dxa"/>
            <w:hideMark/>
          </w:tcPr>
          <w:p w14:paraId="14745204" w14:textId="77777777" w:rsidR="00345991" w:rsidRPr="006D149A"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6D149A">
              <w:rPr>
                <w:rFonts w:ascii="Times New Roman" w:hAnsi="Times New Roman" w:cs="Times New Roman"/>
                <w:b/>
                <w:bCs/>
                <w:sz w:val="22"/>
                <w:szCs w:val="22"/>
              </w:rPr>
              <w:t>Major products/service lines</w:t>
            </w:r>
          </w:p>
        </w:tc>
        <w:tc>
          <w:tcPr>
            <w:tcW w:w="1152" w:type="dxa"/>
          </w:tcPr>
          <w:p w14:paraId="4D7B23BE"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08170406"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7601FF0B"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5A230EC"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7A3BA52C"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D3C8836"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Pr>
          <w:p w14:paraId="764269F0" w14:textId="77777777" w:rsidR="00345991" w:rsidRPr="00345991" w:rsidRDefault="00345991"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A94F1A" w:rsidRPr="00F41992" w14:paraId="2E3775B3" w14:textId="77777777" w:rsidTr="00345991">
        <w:trPr>
          <w:trHeight w:val="92"/>
        </w:trPr>
        <w:tc>
          <w:tcPr>
            <w:tcW w:w="3717" w:type="dxa"/>
          </w:tcPr>
          <w:p w14:paraId="7099699C" w14:textId="540C859B" w:rsidR="00A94F1A" w:rsidRPr="00345991" w:rsidRDefault="00062D2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345991">
              <w:rPr>
                <w:rFonts w:ascii="Times New Roman" w:hAnsi="Times New Roman" w:cs="Times New Roman"/>
                <w:sz w:val="22"/>
                <w:szCs w:val="22"/>
              </w:rPr>
              <w:t>Canned and Pouched Petfood Products</w:t>
            </w:r>
          </w:p>
        </w:tc>
        <w:tc>
          <w:tcPr>
            <w:tcW w:w="1152" w:type="dxa"/>
          </w:tcPr>
          <w:p w14:paraId="4875765D" w14:textId="1C52F231" w:rsidR="00A94F1A" w:rsidRPr="009B61BB" w:rsidRDefault="00CF299D" w:rsidP="00D4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9B61BB">
              <w:rPr>
                <w:rFonts w:ascii="Times New Roman" w:hAnsi="Times New Roman" w:cs="Times New Roman"/>
                <w:sz w:val="22"/>
                <w:szCs w:val="22"/>
              </w:rPr>
              <w:t>672,</w:t>
            </w:r>
            <w:r w:rsidR="00D46B34" w:rsidRPr="00D46B34">
              <w:rPr>
                <w:rFonts w:ascii="Times New Roman" w:hAnsi="Times New Roman" w:cs="Times New Roman"/>
                <w:sz w:val="22"/>
                <w:szCs w:val="22"/>
              </w:rPr>
              <w:t>588</w:t>
            </w:r>
          </w:p>
        </w:tc>
        <w:tc>
          <w:tcPr>
            <w:tcW w:w="270" w:type="dxa"/>
          </w:tcPr>
          <w:p w14:paraId="5D4AAED1" w14:textId="77777777" w:rsidR="00A94F1A" w:rsidRPr="00345991" w:rsidRDefault="00A94F1A"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15216A62" w14:textId="0DB3287B" w:rsidR="00A94F1A" w:rsidRPr="00345991" w:rsidRDefault="00062D21" w:rsidP="00842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b/>
                <w:bCs/>
                <w:sz w:val="22"/>
                <w:szCs w:val="22"/>
              </w:rPr>
            </w:pPr>
            <w:r>
              <w:rPr>
                <w:rFonts w:ascii="Times New Roman" w:hAnsi="Times New Roman" w:cs="Times New Roman"/>
                <w:sz w:val="22"/>
                <w:szCs w:val="22"/>
              </w:rPr>
              <w:t>431,179</w:t>
            </w:r>
          </w:p>
        </w:tc>
        <w:tc>
          <w:tcPr>
            <w:tcW w:w="267" w:type="dxa"/>
          </w:tcPr>
          <w:p w14:paraId="3DFAFF01" w14:textId="77777777" w:rsidR="00A94F1A" w:rsidRPr="00345991" w:rsidRDefault="00A94F1A"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61159530" w14:textId="2198029A" w:rsidR="00A94F1A" w:rsidRPr="009B61BB" w:rsidRDefault="00842901" w:rsidP="009B6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669,793</w:t>
            </w:r>
          </w:p>
        </w:tc>
        <w:tc>
          <w:tcPr>
            <w:tcW w:w="270" w:type="dxa"/>
          </w:tcPr>
          <w:p w14:paraId="14094BC0" w14:textId="77777777" w:rsidR="00A94F1A" w:rsidRPr="00345991" w:rsidRDefault="00A94F1A"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Pr>
          <w:p w14:paraId="43ABBB26" w14:textId="669191BD" w:rsidR="00A94F1A" w:rsidRPr="00345991" w:rsidRDefault="006B4D36" w:rsidP="0034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Pr>
                <w:rFonts w:ascii="Times New Roman" w:hAnsi="Times New Roman" w:cs="Times New Roman"/>
                <w:sz w:val="22"/>
                <w:szCs w:val="22"/>
              </w:rPr>
              <w:t>429,526</w:t>
            </w:r>
          </w:p>
        </w:tc>
      </w:tr>
      <w:tr w:rsidR="00F02691" w:rsidRPr="00F41992" w14:paraId="15387DEC" w14:textId="77777777" w:rsidTr="00345991">
        <w:tc>
          <w:tcPr>
            <w:tcW w:w="3717" w:type="dxa"/>
          </w:tcPr>
          <w:p w14:paraId="77C62AD4" w14:textId="7F2C819D" w:rsidR="00F02691" w:rsidRPr="00345991" w:rsidRDefault="00F02691" w:rsidP="00F02691">
            <w:pPr>
              <w:spacing w:line="240" w:lineRule="exact"/>
              <w:ind w:left="165" w:hanging="165"/>
              <w:rPr>
                <w:rFonts w:ascii="Times New Roman" w:hAnsi="Times New Roman" w:cs="Times New Roman"/>
                <w:sz w:val="22"/>
                <w:szCs w:val="22"/>
                <w:cs/>
              </w:rPr>
            </w:pPr>
            <w:r w:rsidRPr="00345991">
              <w:rPr>
                <w:rFonts w:ascii="Times New Roman" w:hAnsi="Times New Roman" w:cs="Times New Roman"/>
                <w:sz w:val="22"/>
                <w:szCs w:val="22"/>
              </w:rPr>
              <w:t>Canned and Pouched Tuna Products</w:t>
            </w:r>
          </w:p>
        </w:tc>
        <w:tc>
          <w:tcPr>
            <w:tcW w:w="1152" w:type="dxa"/>
          </w:tcPr>
          <w:p w14:paraId="4E66331F" w14:textId="5385AD23" w:rsidR="00F02691" w:rsidRPr="00D36445" w:rsidRDefault="00D46B34" w:rsidP="00D4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sz w:val="22"/>
                <w:szCs w:val="28"/>
              </w:rPr>
            </w:pPr>
            <w:r w:rsidRPr="00D46B34">
              <w:rPr>
                <w:rFonts w:ascii="Times New Roman" w:hAnsi="Times New Roman" w:cs="Times New Roman"/>
                <w:sz w:val="22"/>
                <w:szCs w:val="22"/>
              </w:rPr>
              <w:t>60</w:t>
            </w:r>
            <w:r w:rsidR="00C56335">
              <w:rPr>
                <w:rFonts w:ascii="Times New Roman" w:hAnsi="Times New Roman" w:cs="Times New Roman"/>
                <w:sz w:val="22"/>
                <w:szCs w:val="22"/>
              </w:rPr>
              <w:t>3</w:t>
            </w:r>
            <w:r w:rsidRPr="00D46B34">
              <w:rPr>
                <w:rFonts w:ascii="Times New Roman" w:hAnsi="Times New Roman" w:cs="Times New Roman"/>
                <w:sz w:val="22"/>
                <w:szCs w:val="22"/>
              </w:rPr>
              <w:t>,</w:t>
            </w:r>
            <w:r w:rsidR="00D36445">
              <w:rPr>
                <w:rFonts w:ascii="Times New Roman" w:hAnsi="Times New Roman"/>
                <w:sz w:val="22"/>
                <w:szCs w:val="28"/>
              </w:rPr>
              <w:t>919</w:t>
            </w:r>
          </w:p>
        </w:tc>
        <w:tc>
          <w:tcPr>
            <w:tcW w:w="270" w:type="dxa"/>
          </w:tcPr>
          <w:p w14:paraId="41C41BE8"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1AAEE779" w14:textId="53017EC6"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cs/>
              </w:rPr>
            </w:pPr>
            <w:r>
              <w:rPr>
                <w:rFonts w:ascii="Times New Roman" w:hAnsi="Times New Roman" w:cs="Times New Roman"/>
                <w:sz w:val="22"/>
                <w:szCs w:val="22"/>
              </w:rPr>
              <w:t>718,157</w:t>
            </w:r>
          </w:p>
        </w:tc>
        <w:tc>
          <w:tcPr>
            <w:tcW w:w="267" w:type="dxa"/>
          </w:tcPr>
          <w:p w14:paraId="42F2D51D"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403AC0D9" w14:textId="5FA88B4F" w:rsidR="00F02691" w:rsidRPr="00345991" w:rsidRDefault="0084290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602,421</w:t>
            </w:r>
          </w:p>
        </w:tc>
        <w:tc>
          <w:tcPr>
            <w:tcW w:w="270" w:type="dxa"/>
          </w:tcPr>
          <w:p w14:paraId="29052DCF"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14622BD6" w14:textId="30373341"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Pr>
                <w:rFonts w:ascii="Times New Roman" w:hAnsi="Times New Roman" w:cs="Times New Roman"/>
                <w:sz w:val="22"/>
                <w:szCs w:val="22"/>
              </w:rPr>
              <w:t>717,778</w:t>
            </w:r>
          </w:p>
        </w:tc>
      </w:tr>
      <w:tr w:rsidR="00F02691" w:rsidRPr="00F41992" w14:paraId="52D40E8B" w14:textId="77777777" w:rsidTr="00345991">
        <w:tc>
          <w:tcPr>
            <w:tcW w:w="3717" w:type="dxa"/>
            <w:hideMark/>
          </w:tcPr>
          <w:p w14:paraId="37BE603A" w14:textId="77777777" w:rsidR="00F02691" w:rsidRPr="00345991" w:rsidRDefault="00F02691" w:rsidP="00F02691">
            <w:pPr>
              <w:spacing w:line="240" w:lineRule="exact"/>
              <w:ind w:left="165" w:hanging="165"/>
              <w:rPr>
                <w:rFonts w:ascii="Times New Roman" w:hAnsi="Times New Roman" w:cs="Times New Roman"/>
                <w:sz w:val="22"/>
                <w:szCs w:val="22"/>
              </w:rPr>
            </w:pPr>
            <w:r w:rsidRPr="00345991">
              <w:rPr>
                <w:rFonts w:ascii="Times New Roman" w:hAnsi="Times New Roman" w:cs="Times New Roman"/>
                <w:sz w:val="22"/>
                <w:szCs w:val="22"/>
              </w:rPr>
              <w:t>Canned and Pouched Seafood Products</w:t>
            </w:r>
          </w:p>
        </w:tc>
        <w:tc>
          <w:tcPr>
            <w:tcW w:w="1152" w:type="dxa"/>
          </w:tcPr>
          <w:p w14:paraId="155E13DA" w14:textId="029716D5" w:rsidR="00F02691" w:rsidRPr="00345991" w:rsidRDefault="00CF299D" w:rsidP="00D4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9B61BB">
              <w:rPr>
                <w:rFonts w:ascii="Times New Roman" w:hAnsi="Times New Roman" w:cs="Times New Roman"/>
                <w:sz w:val="22"/>
                <w:szCs w:val="22"/>
              </w:rPr>
              <w:t>9</w:t>
            </w:r>
            <w:r w:rsidR="00D36445">
              <w:rPr>
                <w:rFonts w:ascii="Times New Roman" w:hAnsi="Times New Roman" w:cs="Times New Roman"/>
                <w:sz w:val="22"/>
                <w:szCs w:val="22"/>
              </w:rPr>
              <w:t>6</w:t>
            </w:r>
            <w:r w:rsidRPr="009B61BB">
              <w:rPr>
                <w:rFonts w:ascii="Times New Roman" w:hAnsi="Times New Roman" w:cs="Times New Roman"/>
                <w:sz w:val="22"/>
                <w:szCs w:val="22"/>
              </w:rPr>
              <w:t>,</w:t>
            </w:r>
            <w:r w:rsidR="00D36445">
              <w:rPr>
                <w:rFonts w:ascii="Times New Roman" w:hAnsi="Times New Roman" w:cs="Times New Roman"/>
                <w:sz w:val="22"/>
                <w:szCs w:val="22"/>
              </w:rPr>
              <w:t>786</w:t>
            </w:r>
          </w:p>
        </w:tc>
        <w:tc>
          <w:tcPr>
            <w:tcW w:w="270" w:type="dxa"/>
          </w:tcPr>
          <w:p w14:paraId="552C5E65"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31FBCD6" w14:textId="1B2B6C4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Pr>
                <w:rFonts w:ascii="Times New Roman" w:hAnsi="Times New Roman" w:cs="Times New Roman"/>
                <w:sz w:val="22"/>
                <w:szCs w:val="22"/>
              </w:rPr>
              <w:t>90,299</w:t>
            </w:r>
          </w:p>
        </w:tc>
        <w:tc>
          <w:tcPr>
            <w:tcW w:w="267" w:type="dxa"/>
          </w:tcPr>
          <w:p w14:paraId="539C5ADF"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153D045E" w14:textId="5FF54CD5" w:rsidR="00F02691" w:rsidRPr="00345991" w:rsidRDefault="0084290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96,792</w:t>
            </w:r>
          </w:p>
        </w:tc>
        <w:tc>
          <w:tcPr>
            <w:tcW w:w="270" w:type="dxa"/>
          </w:tcPr>
          <w:p w14:paraId="60DD4903"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4E37EEE1" w14:textId="4853B4C0"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Pr>
                <w:rFonts w:ascii="Times New Roman" w:hAnsi="Times New Roman" w:cs="Times New Roman"/>
                <w:sz w:val="22"/>
                <w:szCs w:val="22"/>
              </w:rPr>
              <w:t>90,299</w:t>
            </w:r>
          </w:p>
        </w:tc>
      </w:tr>
      <w:tr w:rsidR="00F02691" w:rsidRPr="00F41992" w14:paraId="7ADE4DCE" w14:textId="77777777" w:rsidTr="00345991">
        <w:tc>
          <w:tcPr>
            <w:tcW w:w="3717" w:type="dxa"/>
            <w:hideMark/>
          </w:tcPr>
          <w:p w14:paraId="2C3EDE69" w14:textId="77777777" w:rsidR="00F02691" w:rsidRPr="00345991" w:rsidRDefault="00F02691" w:rsidP="00F02691">
            <w:pPr>
              <w:spacing w:line="240" w:lineRule="exact"/>
              <w:rPr>
                <w:rFonts w:ascii="Times New Roman" w:hAnsi="Times New Roman" w:cs="Times New Roman"/>
                <w:sz w:val="22"/>
                <w:szCs w:val="22"/>
              </w:rPr>
            </w:pPr>
            <w:r w:rsidRPr="00345991">
              <w:rPr>
                <w:rFonts w:ascii="Times New Roman" w:hAnsi="Times New Roman" w:cs="Times New Roman"/>
                <w:sz w:val="22"/>
                <w:szCs w:val="22"/>
              </w:rPr>
              <w:t>Others</w:t>
            </w:r>
          </w:p>
        </w:tc>
        <w:tc>
          <w:tcPr>
            <w:tcW w:w="1152" w:type="dxa"/>
            <w:tcBorders>
              <w:top w:val="nil"/>
              <w:left w:val="nil"/>
              <w:bottom w:val="single" w:sz="4" w:space="0" w:color="auto"/>
              <w:right w:val="nil"/>
            </w:tcBorders>
          </w:tcPr>
          <w:p w14:paraId="02E73BEA" w14:textId="450AC958" w:rsidR="00F02691" w:rsidRPr="00345991" w:rsidRDefault="00CF299D" w:rsidP="00D4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9B61BB">
              <w:rPr>
                <w:rFonts w:ascii="Times New Roman" w:hAnsi="Times New Roman" w:cs="Times New Roman"/>
                <w:sz w:val="22"/>
                <w:szCs w:val="22"/>
              </w:rPr>
              <w:t>31,407</w:t>
            </w:r>
          </w:p>
        </w:tc>
        <w:tc>
          <w:tcPr>
            <w:tcW w:w="270" w:type="dxa"/>
          </w:tcPr>
          <w:p w14:paraId="7BF22458"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Borders>
              <w:top w:val="nil"/>
              <w:left w:val="nil"/>
              <w:bottom w:val="single" w:sz="4" w:space="0" w:color="auto"/>
              <w:right w:val="nil"/>
            </w:tcBorders>
          </w:tcPr>
          <w:p w14:paraId="136947D9" w14:textId="6BE58EEC"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Pr>
                <w:rFonts w:ascii="Times New Roman" w:hAnsi="Times New Roman" w:cs="Times New Roman"/>
                <w:sz w:val="22"/>
                <w:szCs w:val="22"/>
              </w:rPr>
              <w:t>40,005</w:t>
            </w:r>
          </w:p>
        </w:tc>
        <w:tc>
          <w:tcPr>
            <w:tcW w:w="267" w:type="dxa"/>
          </w:tcPr>
          <w:p w14:paraId="48F60E6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Borders>
              <w:top w:val="nil"/>
              <w:left w:val="nil"/>
              <w:bottom w:val="single" w:sz="4" w:space="0" w:color="auto"/>
              <w:right w:val="nil"/>
            </w:tcBorders>
          </w:tcPr>
          <w:p w14:paraId="22932C3C" w14:textId="6091803D" w:rsidR="00F02691" w:rsidRPr="00345991" w:rsidRDefault="0084290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31,407</w:t>
            </w:r>
          </w:p>
        </w:tc>
        <w:tc>
          <w:tcPr>
            <w:tcW w:w="270" w:type="dxa"/>
          </w:tcPr>
          <w:p w14:paraId="0314B0B9"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Borders>
              <w:top w:val="nil"/>
              <w:left w:val="nil"/>
              <w:bottom w:val="single" w:sz="4" w:space="0" w:color="auto"/>
              <w:right w:val="nil"/>
            </w:tcBorders>
          </w:tcPr>
          <w:p w14:paraId="4BCC6227" w14:textId="4E4A14BF"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Pr>
                <w:rFonts w:ascii="Times New Roman" w:hAnsi="Times New Roman" w:cs="Times New Roman"/>
                <w:sz w:val="22"/>
                <w:szCs w:val="22"/>
              </w:rPr>
              <w:t>37,337</w:t>
            </w:r>
          </w:p>
        </w:tc>
      </w:tr>
      <w:tr w:rsidR="00F02691" w:rsidRPr="00F41992" w14:paraId="40730DEB" w14:textId="77777777" w:rsidTr="00345991">
        <w:tc>
          <w:tcPr>
            <w:tcW w:w="3717" w:type="dxa"/>
            <w:hideMark/>
          </w:tcPr>
          <w:p w14:paraId="3D5BCE4C" w14:textId="77777777" w:rsidR="00F02691" w:rsidRPr="00345991" w:rsidRDefault="00F02691" w:rsidP="00F02691">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06061A32" w14:textId="49DAFBED" w:rsidR="00F02691" w:rsidRPr="009B61BB" w:rsidRDefault="00CF299D" w:rsidP="009B6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1,404,700</w:t>
            </w:r>
          </w:p>
        </w:tc>
        <w:tc>
          <w:tcPr>
            <w:tcW w:w="270" w:type="dxa"/>
          </w:tcPr>
          <w:p w14:paraId="3327A8D0"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1383F354" w14:textId="60A8D73D"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1,279,640</w:t>
            </w:r>
          </w:p>
        </w:tc>
        <w:tc>
          <w:tcPr>
            <w:tcW w:w="267" w:type="dxa"/>
          </w:tcPr>
          <w:p w14:paraId="481AA718"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41892BCB" w14:textId="4D0A1294" w:rsidR="00F02691" w:rsidRPr="009B61BB" w:rsidRDefault="00470DEF"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1,400,413</w:t>
            </w:r>
          </w:p>
        </w:tc>
        <w:tc>
          <w:tcPr>
            <w:tcW w:w="270" w:type="dxa"/>
          </w:tcPr>
          <w:p w14:paraId="4661F00D"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3642EC61" w14:textId="0B0ACBEA"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1,274,940</w:t>
            </w:r>
          </w:p>
        </w:tc>
      </w:tr>
      <w:tr w:rsidR="00F02691" w:rsidRPr="00F41992" w14:paraId="0CC820F2" w14:textId="77777777" w:rsidTr="00345991">
        <w:tc>
          <w:tcPr>
            <w:tcW w:w="3717" w:type="dxa"/>
          </w:tcPr>
          <w:p w14:paraId="18E9D18E" w14:textId="77777777" w:rsidR="00F02691" w:rsidRPr="00345991" w:rsidRDefault="00F02691" w:rsidP="00F02691">
            <w:pPr>
              <w:spacing w:line="240" w:lineRule="exact"/>
              <w:rPr>
                <w:rFonts w:ascii="Times New Roman" w:hAnsi="Times New Roman" w:cs="Times New Roman"/>
                <w:b/>
                <w:bCs/>
                <w:sz w:val="22"/>
                <w:szCs w:val="22"/>
              </w:rPr>
            </w:pPr>
          </w:p>
        </w:tc>
        <w:tc>
          <w:tcPr>
            <w:tcW w:w="1152" w:type="dxa"/>
            <w:tcBorders>
              <w:top w:val="single" w:sz="4" w:space="0" w:color="auto"/>
              <w:left w:val="nil"/>
              <w:right w:val="nil"/>
            </w:tcBorders>
          </w:tcPr>
          <w:p w14:paraId="5D18FE9D"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22ECB88F"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right w:val="nil"/>
            </w:tcBorders>
          </w:tcPr>
          <w:p w14:paraId="6E71128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02E090F3"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right w:val="nil"/>
            </w:tcBorders>
          </w:tcPr>
          <w:p w14:paraId="7C256DE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42F61687"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right w:val="nil"/>
            </w:tcBorders>
          </w:tcPr>
          <w:p w14:paraId="75CB2144"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F02691" w:rsidRPr="00F41992" w14:paraId="09D6DF87" w14:textId="77777777" w:rsidTr="00345991">
        <w:tc>
          <w:tcPr>
            <w:tcW w:w="3717" w:type="dxa"/>
            <w:hideMark/>
          </w:tcPr>
          <w:p w14:paraId="74A4A579"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345991">
              <w:rPr>
                <w:rFonts w:ascii="Times New Roman" w:hAnsi="Times New Roman" w:cs="Times New Roman"/>
                <w:b/>
                <w:bCs/>
                <w:sz w:val="22"/>
                <w:szCs w:val="22"/>
              </w:rPr>
              <w:t>Timing of revenue recognition</w:t>
            </w:r>
          </w:p>
        </w:tc>
        <w:tc>
          <w:tcPr>
            <w:tcW w:w="1152" w:type="dxa"/>
          </w:tcPr>
          <w:p w14:paraId="6B6D10AF"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22601FC"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1726F67E"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CCB005C"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22D9B94B"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15A62CFE"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c>
          <w:tcPr>
            <w:tcW w:w="1170" w:type="dxa"/>
          </w:tcPr>
          <w:p w14:paraId="2318CF5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r>
      <w:tr w:rsidR="00F02691" w:rsidRPr="00F41992" w14:paraId="4419409F" w14:textId="77777777" w:rsidTr="005A34A3">
        <w:tc>
          <w:tcPr>
            <w:tcW w:w="3717" w:type="dxa"/>
            <w:vAlign w:val="bottom"/>
            <w:hideMark/>
          </w:tcPr>
          <w:p w14:paraId="1349E3E3" w14:textId="77777777" w:rsidR="00F02691" w:rsidRPr="00345991" w:rsidRDefault="00F02691" w:rsidP="00F02691">
            <w:pPr>
              <w:spacing w:line="240" w:lineRule="exact"/>
              <w:rPr>
                <w:rFonts w:ascii="Times New Roman" w:hAnsi="Times New Roman" w:cs="Times New Roman"/>
                <w:sz w:val="22"/>
                <w:szCs w:val="22"/>
              </w:rPr>
            </w:pPr>
            <w:r w:rsidRPr="00345991">
              <w:rPr>
                <w:rFonts w:ascii="Times New Roman" w:hAnsi="Times New Roman" w:cs="Times New Roman"/>
                <w:sz w:val="22"/>
                <w:szCs w:val="22"/>
              </w:rPr>
              <w:t>At a point in time</w:t>
            </w:r>
          </w:p>
        </w:tc>
        <w:tc>
          <w:tcPr>
            <w:tcW w:w="1152" w:type="dxa"/>
            <w:vAlign w:val="bottom"/>
          </w:tcPr>
          <w:p w14:paraId="14B82487" w14:textId="0BC5B2F6" w:rsidR="00F02691" w:rsidRPr="008D0389" w:rsidRDefault="00CB4A1D"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1,404,700</w:t>
            </w:r>
          </w:p>
        </w:tc>
        <w:tc>
          <w:tcPr>
            <w:tcW w:w="270" w:type="dxa"/>
          </w:tcPr>
          <w:p w14:paraId="775E1732"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FACD64B" w14:textId="48562164"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Pr>
                <w:rFonts w:ascii="Times New Roman" w:hAnsi="Times New Roman" w:cs="Times New Roman"/>
                <w:sz w:val="22"/>
                <w:szCs w:val="22"/>
              </w:rPr>
              <w:t>1,279,640</w:t>
            </w:r>
          </w:p>
        </w:tc>
        <w:tc>
          <w:tcPr>
            <w:tcW w:w="267" w:type="dxa"/>
          </w:tcPr>
          <w:p w14:paraId="54A5E24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vAlign w:val="bottom"/>
          </w:tcPr>
          <w:p w14:paraId="7AE667F9" w14:textId="0E067AC8" w:rsidR="00F02691" w:rsidRPr="00345991" w:rsidRDefault="00E50C4A"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1,400,413</w:t>
            </w:r>
          </w:p>
        </w:tc>
        <w:tc>
          <w:tcPr>
            <w:tcW w:w="270" w:type="dxa"/>
          </w:tcPr>
          <w:p w14:paraId="742FC5C6" w14:textId="77777777"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67C322C1" w14:textId="383D9265" w:rsidR="00F02691" w:rsidRPr="003459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Pr>
                <w:rFonts w:ascii="Times New Roman" w:hAnsi="Times New Roman" w:cs="Times New Roman"/>
                <w:sz w:val="22"/>
                <w:szCs w:val="22"/>
              </w:rPr>
              <w:t>1,274,940</w:t>
            </w:r>
          </w:p>
        </w:tc>
      </w:tr>
      <w:tr w:rsidR="00F02691" w:rsidRPr="00F41992" w14:paraId="1CC8AE81" w14:textId="77777777" w:rsidTr="00345991">
        <w:tc>
          <w:tcPr>
            <w:tcW w:w="3717" w:type="dxa"/>
            <w:hideMark/>
          </w:tcPr>
          <w:p w14:paraId="17D0ECEE" w14:textId="77777777" w:rsidR="00F02691" w:rsidRPr="00345991" w:rsidRDefault="00F02691" w:rsidP="00F02691">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451E1FC8" w14:textId="3A6F4C74" w:rsidR="00F02691" w:rsidRPr="009B61BB" w:rsidRDefault="00CB4A1D"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1,404,700</w:t>
            </w:r>
          </w:p>
        </w:tc>
        <w:tc>
          <w:tcPr>
            <w:tcW w:w="270" w:type="dxa"/>
          </w:tcPr>
          <w:p w14:paraId="2FB613C6"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77215DC8" w14:textId="2B4BD830"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1,279,640</w:t>
            </w:r>
          </w:p>
        </w:tc>
        <w:tc>
          <w:tcPr>
            <w:tcW w:w="267" w:type="dxa"/>
          </w:tcPr>
          <w:p w14:paraId="5617AD1A"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6558AA91" w14:textId="3D8C862B" w:rsidR="00F02691" w:rsidRPr="009B61BB" w:rsidRDefault="007F195A"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1,400,413</w:t>
            </w:r>
          </w:p>
        </w:tc>
        <w:tc>
          <w:tcPr>
            <w:tcW w:w="270" w:type="dxa"/>
          </w:tcPr>
          <w:p w14:paraId="15945AA4" w14:textId="77777777"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765F082" w14:textId="2D2603FC" w:rsidR="00F02691" w:rsidRPr="009B61BB"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1,274,940</w:t>
            </w:r>
          </w:p>
        </w:tc>
      </w:tr>
    </w:tbl>
    <w:p w14:paraId="6FE77557" w14:textId="295C0817" w:rsidR="007745F9" w:rsidRDefault="007745F9"/>
    <w:p w14:paraId="42BFF989" w14:textId="3B06D1AD" w:rsidR="007745F9" w:rsidRDefault="007745F9"/>
    <w:p w14:paraId="5528B11E" w14:textId="2F1CF4B6" w:rsidR="007745F9" w:rsidRDefault="005C18EE">
      <w:r>
        <w:rPr>
          <w:noProof/>
        </w:rPr>
        <w:drawing>
          <wp:anchor distT="0" distB="0" distL="114300" distR="114300" simplePos="0" relativeHeight="251658243" behindDoc="0" locked="0" layoutInCell="1" allowOverlap="1" wp14:anchorId="4C7B57D5" wp14:editId="6D80FA08">
            <wp:simplePos x="0" y="0"/>
            <wp:positionH relativeFrom="column">
              <wp:posOffset>-326003</wp:posOffset>
            </wp:positionH>
            <wp:positionV relativeFrom="paragraph">
              <wp:posOffset>101711</wp:posOffset>
            </wp:positionV>
            <wp:extent cx="4248945" cy="2258568"/>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8945" cy="2258568"/>
                    </a:xfrm>
                    <a:prstGeom prst="rect">
                      <a:avLst/>
                    </a:prstGeom>
                    <a:noFill/>
                  </pic:spPr>
                </pic:pic>
              </a:graphicData>
            </a:graphic>
            <wp14:sizeRelH relativeFrom="page">
              <wp14:pctWidth>0</wp14:pctWidth>
            </wp14:sizeRelH>
            <wp14:sizeRelV relativeFrom="page">
              <wp14:pctHeight>0</wp14:pctHeight>
            </wp14:sizeRelV>
          </wp:anchor>
        </w:drawing>
      </w:r>
      <w:r w:rsidR="006A34D7">
        <w:rPr>
          <w:noProof/>
        </w:rPr>
        <w:drawing>
          <wp:anchor distT="0" distB="0" distL="114300" distR="114300" simplePos="0" relativeHeight="251658242" behindDoc="0" locked="0" layoutInCell="1" allowOverlap="1" wp14:anchorId="185D6A15" wp14:editId="31EF184B">
            <wp:simplePos x="0" y="0"/>
            <wp:positionH relativeFrom="column">
              <wp:posOffset>2567830</wp:posOffset>
            </wp:positionH>
            <wp:positionV relativeFrom="paragraph">
              <wp:posOffset>97238</wp:posOffset>
            </wp:positionV>
            <wp:extent cx="4245074" cy="2258568"/>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5074" cy="22585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D51A47" w14:textId="5E8CFD7A" w:rsidR="00B0475A" w:rsidRDefault="00B0475A" w:rsidP="00B0475A">
      <w:pPr>
        <w:spacing w:line="240" w:lineRule="exact"/>
        <w:rPr>
          <w:rFonts w:ascii="Times New Roman" w:hAnsi="Times New Roman" w:cs="Times New Roman"/>
          <w:sz w:val="22"/>
          <w:szCs w:val="22"/>
        </w:rPr>
      </w:pPr>
    </w:p>
    <w:p w14:paraId="405DF0E8" w14:textId="0CBDD857" w:rsidR="00B0475A" w:rsidRPr="00B40171" w:rsidRDefault="002F0BAB" w:rsidP="00B0475A">
      <w:pPr>
        <w:spacing w:line="240" w:lineRule="exact"/>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74B2FFE" wp14:editId="730448C5">
            <wp:extent cx="11790680" cy="6267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90680" cy="6267450"/>
                    </a:xfrm>
                    <a:prstGeom prst="rect">
                      <a:avLst/>
                    </a:prstGeom>
                    <a:noFill/>
                  </pic:spPr>
                </pic:pic>
              </a:graphicData>
            </a:graphic>
          </wp:inline>
        </w:drawing>
      </w:r>
    </w:p>
    <w:p w14:paraId="6EEFC953" w14:textId="2B3E9504" w:rsidR="00B0475A" w:rsidRPr="00B40171" w:rsidRDefault="00B0475A" w:rsidP="00B0475A">
      <w:pPr>
        <w:spacing w:line="240" w:lineRule="exact"/>
        <w:rPr>
          <w:rFonts w:ascii="Times New Roman" w:hAnsi="Times New Roman" w:cs="Times New Roman"/>
          <w:sz w:val="22"/>
          <w:szCs w:val="22"/>
        </w:rPr>
      </w:pPr>
    </w:p>
    <w:p w14:paraId="000B5537" w14:textId="4DB194AC" w:rsidR="00B0475A" w:rsidRPr="00B40171" w:rsidRDefault="00C10913" w:rsidP="00B0475A">
      <w:pPr>
        <w:spacing w:line="240" w:lineRule="exact"/>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19DD541" wp14:editId="232826B1">
            <wp:extent cx="11790680" cy="6267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90680" cy="6267450"/>
                    </a:xfrm>
                    <a:prstGeom prst="rect">
                      <a:avLst/>
                    </a:prstGeom>
                    <a:noFill/>
                  </pic:spPr>
                </pic:pic>
              </a:graphicData>
            </a:graphic>
          </wp:inline>
        </w:drawing>
      </w:r>
    </w:p>
    <w:p w14:paraId="4DD0CD5C" w14:textId="0D038037" w:rsidR="00B0475A" w:rsidRPr="00B40171" w:rsidRDefault="00B0475A" w:rsidP="00B0475A">
      <w:pPr>
        <w:spacing w:line="240" w:lineRule="exact"/>
        <w:rPr>
          <w:rFonts w:ascii="Times New Roman" w:hAnsi="Times New Roman" w:cs="Times New Roman"/>
          <w:sz w:val="22"/>
          <w:szCs w:val="22"/>
        </w:rPr>
      </w:pPr>
    </w:p>
    <w:p w14:paraId="5E632CF8" w14:textId="19DE78BD" w:rsidR="00B0475A" w:rsidRPr="00B40171" w:rsidRDefault="00B0475A" w:rsidP="00B0475A">
      <w:pPr>
        <w:spacing w:line="240" w:lineRule="exact"/>
        <w:rPr>
          <w:rFonts w:ascii="Times New Roman" w:hAnsi="Times New Roman" w:cs="Times New Roman"/>
          <w:sz w:val="22"/>
          <w:szCs w:val="22"/>
        </w:rPr>
      </w:pPr>
    </w:p>
    <w:p w14:paraId="1DC118D0" w14:textId="7E726E69" w:rsidR="00B0475A" w:rsidRPr="00B40171" w:rsidRDefault="00B0475A" w:rsidP="00B0475A">
      <w:pPr>
        <w:spacing w:line="240" w:lineRule="exact"/>
        <w:rPr>
          <w:rFonts w:ascii="Times New Roman" w:hAnsi="Times New Roman" w:cs="Times New Roman"/>
          <w:sz w:val="22"/>
          <w:szCs w:val="22"/>
        </w:rPr>
      </w:pPr>
    </w:p>
    <w:p w14:paraId="13E19A90" w14:textId="67FE3513" w:rsidR="00B0475A" w:rsidRPr="00B40171" w:rsidRDefault="00B0475A" w:rsidP="00B0475A">
      <w:pPr>
        <w:spacing w:line="240" w:lineRule="exact"/>
        <w:rPr>
          <w:rFonts w:ascii="Times New Roman" w:hAnsi="Times New Roman" w:cs="Times New Roman"/>
          <w:sz w:val="22"/>
          <w:szCs w:val="22"/>
        </w:rPr>
      </w:pPr>
    </w:p>
    <w:p w14:paraId="50F3463A" w14:textId="45F4CACA" w:rsidR="00B0475A" w:rsidRPr="00B40171" w:rsidRDefault="00B0475A" w:rsidP="00B0475A">
      <w:pPr>
        <w:spacing w:line="240" w:lineRule="exact"/>
        <w:rPr>
          <w:rFonts w:ascii="Times New Roman" w:hAnsi="Times New Roman" w:cs="Times New Roman"/>
          <w:sz w:val="22"/>
          <w:szCs w:val="22"/>
        </w:rPr>
      </w:pPr>
    </w:p>
    <w:p w14:paraId="7E358262" w14:textId="041FA332" w:rsidR="00B0475A" w:rsidRDefault="00B0475A" w:rsidP="00437ADD">
      <w:pPr>
        <w:spacing w:line="240" w:lineRule="exact"/>
        <w:rPr>
          <w:rFonts w:ascii="Times New Roman" w:hAnsi="Times New Roman" w:cs="Times New Roman"/>
          <w:sz w:val="22"/>
          <w:szCs w:val="22"/>
        </w:rPr>
      </w:pPr>
    </w:p>
    <w:p w14:paraId="23FE1A84" w14:textId="4A299326" w:rsidR="00B0475A" w:rsidRDefault="00B0475A" w:rsidP="00437ADD">
      <w:pPr>
        <w:spacing w:line="240" w:lineRule="exact"/>
        <w:rPr>
          <w:rFonts w:ascii="Times New Roman" w:hAnsi="Times New Roman" w:cs="Times New Roman"/>
          <w:sz w:val="22"/>
          <w:szCs w:val="22"/>
        </w:rPr>
      </w:pPr>
    </w:p>
    <w:p w14:paraId="0F6F469F" w14:textId="6D202185" w:rsidR="00B0475A" w:rsidRDefault="00613B58" w:rsidP="00437ADD">
      <w:pPr>
        <w:spacing w:line="240" w:lineRule="exact"/>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75A63A6F" wp14:editId="01D74942">
            <wp:extent cx="11790680" cy="6267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90680" cy="6267450"/>
                    </a:xfrm>
                    <a:prstGeom prst="rect">
                      <a:avLst/>
                    </a:prstGeom>
                    <a:noFill/>
                  </pic:spPr>
                </pic:pic>
              </a:graphicData>
            </a:graphic>
          </wp:inline>
        </w:drawing>
      </w:r>
    </w:p>
    <w:p w14:paraId="615FE31E" w14:textId="3698D728" w:rsidR="00B0475A" w:rsidRDefault="00B0475A" w:rsidP="00437ADD">
      <w:pPr>
        <w:spacing w:line="240" w:lineRule="exact"/>
        <w:rPr>
          <w:rFonts w:ascii="Times New Roman" w:hAnsi="Times New Roman" w:cs="Times New Roman"/>
          <w:sz w:val="22"/>
          <w:szCs w:val="22"/>
        </w:rPr>
      </w:pPr>
    </w:p>
    <w:p w14:paraId="2082EA88" w14:textId="596C2471" w:rsidR="00B0475A" w:rsidRDefault="00B0475A" w:rsidP="00437ADD">
      <w:pPr>
        <w:spacing w:line="240" w:lineRule="exact"/>
        <w:rPr>
          <w:rFonts w:ascii="Times New Roman" w:hAnsi="Times New Roman" w:cs="Times New Roman"/>
          <w:sz w:val="22"/>
          <w:szCs w:val="22"/>
        </w:rPr>
      </w:pPr>
    </w:p>
    <w:p w14:paraId="24BEF65E" w14:textId="521B7E26" w:rsidR="00B0475A" w:rsidRDefault="00B0475A" w:rsidP="00437ADD">
      <w:pPr>
        <w:spacing w:line="240" w:lineRule="exact"/>
        <w:rPr>
          <w:rFonts w:ascii="Times New Roman" w:hAnsi="Times New Roman" w:cs="Times New Roman"/>
          <w:sz w:val="22"/>
          <w:szCs w:val="22"/>
        </w:rPr>
      </w:pPr>
    </w:p>
    <w:p w14:paraId="5064F2B7" w14:textId="77777777" w:rsidR="00B0475A" w:rsidRDefault="00B0475A" w:rsidP="00437ADD">
      <w:pPr>
        <w:spacing w:line="240" w:lineRule="exact"/>
        <w:rPr>
          <w:rFonts w:ascii="Times New Roman" w:hAnsi="Times New Roman" w:cs="Times New Roman"/>
          <w:sz w:val="22"/>
          <w:szCs w:val="22"/>
        </w:rPr>
      </w:pPr>
    </w:p>
    <w:p w14:paraId="7FF19F00" w14:textId="77777777" w:rsidR="00EF0887" w:rsidRDefault="00EF0887" w:rsidP="00EF0887"/>
    <w:p w14:paraId="34BB3B12" w14:textId="6178E25F" w:rsidR="0011082E" w:rsidRDefault="0011082E" w:rsidP="00EF0887"/>
    <w:p w14:paraId="66167E87" w14:textId="77777777" w:rsidR="0011082E" w:rsidRDefault="0011082E" w:rsidP="00EF0887"/>
    <w:p w14:paraId="26ED7E57" w14:textId="77777777" w:rsidR="0011082E" w:rsidRDefault="0011082E" w:rsidP="00EF0887"/>
    <w:p w14:paraId="3125E993" w14:textId="77777777" w:rsidR="0011082E" w:rsidRDefault="0011082E" w:rsidP="00EF0887"/>
    <w:p w14:paraId="0BF43A3D" w14:textId="77777777" w:rsidR="0011082E" w:rsidRDefault="0011082E" w:rsidP="00EF0887"/>
    <w:p w14:paraId="26519259" w14:textId="77777777" w:rsidR="00D837D0" w:rsidRDefault="00D837D0" w:rsidP="00EF0887"/>
    <w:p w14:paraId="4FCACF03" w14:textId="77777777" w:rsidR="008B0341" w:rsidRDefault="008B0341" w:rsidP="00EF0887"/>
    <w:p w14:paraId="3A1D61FB" w14:textId="77777777" w:rsidR="008B0341" w:rsidRDefault="008B0341" w:rsidP="00EF0887"/>
    <w:p w14:paraId="2700C6CA" w14:textId="77777777" w:rsidR="008B0341" w:rsidRDefault="008B0341" w:rsidP="00EF0887"/>
    <w:p w14:paraId="4A236C66" w14:textId="77777777" w:rsidR="008B0341" w:rsidRDefault="008B0341" w:rsidP="00EF0887"/>
    <w:p w14:paraId="12A041A0" w14:textId="77777777" w:rsidR="008B0341" w:rsidRDefault="008B0341" w:rsidP="00EF0887"/>
    <w:p w14:paraId="57CC896D" w14:textId="77777777" w:rsidR="008B0341" w:rsidRDefault="008B0341" w:rsidP="00EF0887"/>
    <w:p w14:paraId="74429DC4" w14:textId="77777777" w:rsidR="008B0341" w:rsidRDefault="008B0341" w:rsidP="00EF0887"/>
    <w:p w14:paraId="5C5874F5" w14:textId="77777777" w:rsidR="008B0341" w:rsidRDefault="008B0341" w:rsidP="00EF0887"/>
    <w:p w14:paraId="3690C702" w14:textId="77777777" w:rsidR="008B0341" w:rsidRDefault="008B0341" w:rsidP="00EF0887"/>
    <w:p w14:paraId="1341DA96" w14:textId="77777777" w:rsidR="008B0341" w:rsidRDefault="008B0341" w:rsidP="00EF0887"/>
    <w:p w14:paraId="15BD1732" w14:textId="77777777" w:rsidR="008B0341" w:rsidRDefault="008B0341" w:rsidP="00EF0887"/>
    <w:p w14:paraId="45DFB97E" w14:textId="77777777" w:rsidR="008B0341" w:rsidRDefault="008B0341" w:rsidP="00EF0887"/>
    <w:p w14:paraId="25643CFA" w14:textId="77777777" w:rsidR="0011082E" w:rsidRDefault="0011082E" w:rsidP="00EF0887"/>
    <w:p w14:paraId="134F5C73" w14:textId="77777777" w:rsidR="0011082E" w:rsidRDefault="0011082E" w:rsidP="00EF0887"/>
    <w:p w14:paraId="4595EDD7" w14:textId="77777777" w:rsidR="0011082E" w:rsidRDefault="0011082E" w:rsidP="00EF0887"/>
    <w:p w14:paraId="4EA71007" w14:textId="77777777" w:rsidR="0011082E" w:rsidRDefault="0011082E" w:rsidP="00EF0887"/>
    <w:p w14:paraId="4D63CCC7" w14:textId="15A81552" w:rsidR="00093E36" w:rsidRPr="00C23017" w:rsidRDefault="0038775C"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8</w:t>
      </w:r>
      <w:r w:rsidR="00093E36" w:rsidRPr="00C23017">
        <w:rPr>
          <w:rFonts w:ascii="Times New Roman" w:hAnsi="Times New Roman"/>
          <w:sz w:val="24"/>
          <w:szCs w:val="24"/>
        </w:rPr>
        <w:tab/>
        <w:t>Lease</w:t>
      </w:r>
      <w:r w:rsidR="00A5428D" w:rsidRPr="00C23017">
        <w:rPr>
          <w:rFonts w:ascii="Times New Roman" w:hAnsi="Times New Roman"/>
          <w:sz w:val="24"/>
          <w:szCs w:val="24"/>
        </w:rPr>
        <w:t>s</w:t>
      </w:r>
    </w:p>
    <w:p w14:paraId="452CC48F" w14:textId="40EEC969" w:rsidR="0038775C" w:rsidRDefault="0038775C" w:rsidP="0038775C">
      <w:pPr>
        <w:tabs>
          <w:tab w:val="clear" w:pos="227"/>
          <w:tab w:val="clear" w:pos="454"/>
          <w:tab w:val="left" w:pos="540"/>
          <w:tab w:val="left" w:pos="630"/>
        </w:tabs>
        <w:ind w:right="29"/>
        <w:jc w:val="both"/>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960"/>
        <w:gridCol w:w="1170"/>
        <w:gridCol w:w="270"/>
        <w:gridCol w:w="1170"/>
        <w:gridCol w:w="267"/>
        <w:gridCol w:w="1083"/>
        <w:gridCol w:w="270"/>
        <w:gridCol w:w="1170"/>
      </w:tblGrid>
      <w:tr w:rsidR="00F330CA" w14:paraId="209E1D43" w14:textId="77777777" w:rsidTr="00914F78">
        <w:trPr>
          <w:trHeight w:val="87"/>
          <w:tblHeader/>
        </w:trPr>
        <w:tc>
          <w:tcPr>
            <w:tcW w:w="3960" w:type="dxa"/>
            <w:vAlign w:val="bottom"/>
          </w:tcPr>
          <w:p w14:paraId="19739D36" w14:textId="77777777" w:rsidR="00F330CA" w:rsidRDefault="00F330CA" w:rsidP="00914F78">
            <w:pPr>
              <w:tabs>
                <w:tab w:val="clear" w:pos="227"/>
                <w:tab w:val="clear" w:pos="454"/>
                <w:tab w:val="clear" w:pos="680"/>
                <w:tab w:val="left" w:pos="720"/>
              </w:tabs>
              <w:ind w:right="72"/>
              <w:rPr>
                <w:rFonts w:ascii="Times New Roman" w:hAnsi="Times New Roman" w:cs="Cordia New"/>
                <w:b/>
                <w:bCs/>
                <w:i/>
                <w:iCs/>
                <w:sz w:val="22"/>
                <w:szCs w:val="22"/>
              </w:rPr>
            </w:pPr>
          </w:p>
        </w:tc>
        <w:tc>
          <w:tcPr>
            <w:tcW w:w="2610" w:type="dxa"/>
            <w:gridSpan w:val="3"/>
            <w:hideMark/>
          </w:tcPr>
          <w:p w14:paraId="0362E27C"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3975590"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67" w:type="dxa"/>
          </w:tcPr>
          <w:p w14:paraId="5FBA36B9"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p>
        </w:tc>
        <w:tc>
          <w:tcPr>
            <w:tcW w:w="2523" w:type="dxa"/>
            <w:gridSpan w:val="3"/>
            <w:hideMark/>
          </w:tcPr>
          <w:p w14:paraId="05D24701"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14:paraId="6EFAA523" w14:textId="77777777" w:rsidR="00F330CA" w:rsidRDefault="00F330CA" w:rsidP="00914F78">
            <w:pPr>
              <w:ind w:left="-86" w:right="-89"/>
              <w:jc w:val="center"/>
              <w:rPr>
                <w:rFonts w:ascii="Times New Roman" w:hAnsi="Times New Roman" w:cs="Cordia New"/>
                <w:b/>
                <w:bCs/>
                <w:sz w:val="22"/>
                <w:szCs w:val="22"/>
              </w:rPr>
            </w:pPr>
            <w:r>
              <w:rPr>
                <w:rFonts w:ascii="Times New Roman" w:hAnsi="Times New Roman" w:cs="Times New Roman"/>
                <w:b/>
                <w:bCs/>
                <w:sz w:val="22"/>
                <w:szCs w:val="22"/>
              </w:rPr>
              <w:t>financial</w:t>
            </w:r>
            <w:r>
              <w:rPr>
                <w:rFonts w:ascii="Times New Roman" w:hAnsi="Times New Roman" w:cs="Cordia New"/>
                <w:b/>
                <w:bCs/>
                <w:sz w:val="22"/>
                <w:szCs w:val="22"/>
              </w:rPr>
              <w:t xml:space="preserve"> </w:t>
            </w:r>
            <w:r>
              <w:rPr>
                <w:rFonts w:ascii="Times New Roman" w:hAnsi="Times New Roman" w:cs="Times New Roman"/>
                <w:b/>
                <w:bCs/>
                <w:sz w:val="22"/>
                <w:szCs w:val="22"/>
              </w:rPr>
              <w:t>statements</w:t>
            </w:r>
          </w:p>
        </w:tc>
      </w:tr>
      <w:tr w:rsidR="00F02691" w14:paraId="11D745FE" w14:textId="77777777" w:rsidTr="00914F78">
        <w:trPr>
          <w:trHeight w:val="281"/>
          <w:tblHeader/>
        </w:trPr>
        <w:tc>
          <w:tcPr>
            <w:tcW w:w="3960" w:type="dxa"/>
            <w:vAlign w:val="bottom"/>
            <w:hideMark/>
          </w:tcPr>
          <w:p w14:paraId="6CD55C64" w14:textId="6BB914FB" w:rsidR="00F02691" w:rsidRDefault="00F02691" w:rsidP="00F02691">
            <w:pPr>
              <w:tabs>
                <w:tab w:val="clear" w:pos="227"/>
                <w:tab w:val="left" w:pos="252"/>
              </w:tabs>
              <w:spacing w:line="220" w:lineRule="exact"/>
              <w:ind w:right="-225"/>
              <w:rPr>
                <w:rFonts w:ascii="Times New Roman" w:hAnsi="Times New Roman" w:cstheme="minorBidi"/>
                <w:sz w:val="22"/>
                <w:szCs w:val="22"/>
              </w:rPr>
            </w:pPr>
            <w:r>
              <w:rPr>
                <w:rFonts w:ascii="Times New Roman" w:hAnsi="Times New Roman" w:cs="Times New Roman"/>
                <w:b/>
                <w:bCs/>
                <w:i/>
                <w:iCs/>
                <w:sz w:val="22"/>
                <w:szCs w:val="22"/>
              </w:rPr>
              <w:t>Three-month period ended</w:t>
            </w:r>
            <w:r>
              <w:rPr>
                <w:rFonts w:ascii="Times New Roman" w:hAnsi="Times New Roman" w:cstheme="minorBidi"/>
                <w:b/>
                <w:bCs/>
                <w:i/>
                <w:iCs/>
                <w:sz w:val="22"/>
                <w:szCs w:val="22"/>
                <w:cs/>
              </w:rPr>
              <w:t xml:space="preserve"> </w:t>
            </w:r>
            <w:r>
              <w:rPr>
                <w:rFonts w:ascii="Times New Roman" w:hAnsi="Times New Roman" w:cstheme="minorBidi"/>
                <w:b/>
                <w:bCs/>
                <w:i/>
                <w:iCs/>
                <w:sz w:val="22"/>
                <w:szCs w:val="22"/>
              </w:rPr>
              <w:t>31 March</w:t>
            </w:r>
          </w:p>
        </w:tc>
        <w:tc>
          <w:tcPr>
            <w:tcW w:w="1170" w:type="dxa"/>
            <w:hideMark/>
          </w:tcPr>
          <w:p w14:paraId="50466C5A" w14:textId="4B1541FC"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8B794A2" w14:textId="77777777"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75CDDFD1" w14:textId="26BB5422"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67" w:type="dxa"/>
          </w:tcPr>
          <w:p w14:paraId="76105460" w14:textId="77777777"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p>
        </w:tc>
        <w:tc>
          <w:tcPr>
            <w:tcW w:w="1083" w:type="dxa"/>
            <w:hideMark/>
          </w:tcPr>
          <w:p w14:paraId="6B81E607" w14:textId="1441F5D5"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1627DD2" w14:textId="77777777"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6A81D50D" w14:textId="7DE34D57" w:rsidR="00F02691" w:rsidRDefault="00F02691" w:rsidP="00F02691">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2023</w:t>
            </w:r>
          </w:p>
        </w:tc>
      </w:tr>
      <w:tr w:rsidR="00F330CA" w14:paraId="4BD7C184" w14:textId="77777777" w:rsidTr="00914F78">
        <w:trPr>
          <w:trHeight w:val="87"/>
          <w:tblHeader/>
        </w:trPr>
        <w:tc>
          <w:tcPr>
            <w:tcW w:w="3960" w:type="dxa"/>
          </w:tcPr>
          <w:p w14:paraId="0AA4D4D4" w14:textId="77777777" w:rsidR="00F330CA" w:rsidRDefault="00F330CA" w:rsidP="00914F78">
            <w:pPr>
              <w:tabs>
                <w:tab w:val="clear" w:pos="227"/>
                <w:tab w:val="clear" w:pos="454"/>
                <w:tab w:val="clear" w:pos="680"/>
                <w:tab w:val="left" w:pos="720"/>
              </w:tabs>
              <w:ind w:right="72"/>
              <w:rPr>
                <w:rFonts w:ascii="Times New Roman" w:hAnsi="Times New Roman" w:cs="Times New Roman"/>
                <w:b/>
                <w:bCs/>
                <w:i/>
                <w:iCs/>
                <w:sz w:val="22"/>
                <w:szCs w:val="22"/>
              </w:rPr>
            </w:pPr>
          </w:p>
        </w:tc>
        <w:tc>
          <w:tcPr>
            <w:tcW w:w="5400" w:type="dxa"/>
            <w:gridSpan w:val="7"/>
            <w:hideMark/>
          </w:tcPr>
          <w:p w14:paraId="70857B4A"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r>
              <w:rPr>
                <w:rFonts w:ascii="Times New Roman" w:hAnsi="Times New Roman" w:cs="Times New Roman"/>
                <w:i/>
                <w:iCs/>
                <w:sz w:val="22"/>
                <w:szCs w:val="22"/>
              </w:rPr>
              <w:t>(in thousand Baht)</w:t>
            </w:r>
          </w:p>
        </w:tc>
      </w:tr>
      <w:tr w:rsidR="00F330CA" w14:paraId="72E33003" w14:textId="77777777" w:rsidTr="00914F78">
        <w:tc>
          <w:tcPr>
            <w:tcW w:w="3960" w:type="dxa"/>
            <w:hideMark/>
          </w:tcPr>
          <w:p w14:paraId="2F27B3B4" w14:textId="77777777" w:rsidR="00F330CA" w:rsidRDefault="00F330CA" w:rsidP="00914F78">
            <w:pPr>
              <w:rPr>
                <w:rFonts w:ascii="Times New Roman" w:hAnsi="Times New Roman" w:cs="Times New Roman"/>
                <w:sz w:val="22"/>
                <w:szCs w:val="22"/>
              </w:rPr>
            </w:pPr>
            <w:r>
              <w:rPr>
                <w:rFonts w:ascii="Times New Roman" w:hAnsi="Times New Roman" w:cs="Times New Roman"/>
                <w:b/>
                <w:bCs/>
                <w:i/>
                <w:iCs/>
                <w:sz w:val="22"/>
                <w:szCs w:val="22"/>
              </w:rPr>
              <w:t xml:space="preserve">Recognised in profit or loss  </w:t>
            </w:r>
          </w:p>
        </w:tc>
        <w:tc>
          <w:tcPr>
            <w:tcW w:w="1170" w:type="dxa"/>
            <w:vAlign w:val="bottom"/>
          </w:tcPr>
          <w:p w14:paraId="2125D68F" w14:textId="77777777" w:rsidR="00F330CA" w:rsidRDefault="00F330CA" w:rsidP="00914F78">
            <w:pPr>
              <w:tabs>
                <w:tab w:val="clear" w:pos="227"/>
                <w:tab w:val="clear" w:pos="454"/>
                <w:tab w:val="clear" w:pos="680"/>
                <w:tab w:val="left" w:pos="720"/>
              </w:tabs>
              <w:ind w:right="72"/>
              <w:jc w:val="right"/>
              <w:rPr>
                <w:rFonts w:ascii="Times New Roman" w:hAnsi="Times New Roman" w:cs="Times New Roman"/>
                <w:sz w:val="22"/>
                <w:szCs w:val="22"/>
              </w:rPr>
            </w:pPr>
          </w:p>
        </w:tc>
        <w:tc>
          <w:tcPr>
            <w:tcW w:w="270" w:type="dxa"/>
            <w:vAlign w:val="bottom"/>
          </w:tcPr>
          <w:p w14:paraId="43A50171"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vAlign w:val="bottom"/>
          </w:tcPr>
          <w:p w14:paraId="2C352F8F" w14:textId="77777777" w:rsidR="00F330CA" w:rsidRDefault="00F330CA" w:rsidP="00914F78">
            <w:pPr>
              <w:tabs>
                <w:tab w:val="clear" w:pos="227"/>
                <w:tab w:val="clear" w:pos="454"/>
                <w:tab w:val="clear" w:pos="680"/>
                <w:tab w:val="clear" w:pos="907"/>
                <w:tab w:val="decimal" w:pos="1044"/>
              </w:tabs>
              <w:spacing w:line="240" w:lineRule="exact"/>
              <w:ind w:left="-108"/>
              <w:jc w:val="center"/>
              <w:rPr>
                <w:rFonts w:ascii="Times New Roman" w:hAnsi="Times New Roman" w:cs="Times New Roman"/>
                <w:sz w:val="22"/>
                <w:szCs w:val="22"/>
              </w:rPr>
            </w:pPr>
          </w:p>
        </w:tc>
        <w:tc>
          <w:tcPr>
            <w:tcW w:w="267" w:type="dxa"/>
            <w:vAlign w:val="bottom"/>
          </w:tcPr>
          <w:p w14:paraId="0F6E3CD2"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131FFCCA" w14:textId="77777777" w:rsidR="00F330CA" w:rsidRDefault="00F330CA" w:rsidP="00914F78">
            <w:pPr>
              <w:tabs>
                <w:tab w:val="clear" w:pos="227"/>
                <w:tab w:val="clear" w:pos="454"/>
                <w:tab w:val="clear" w:pos="680"/>
                <w:tab w:val="left" w:pos="720"/>
              </w:tabs>
              <w:ind w:right="72" w:firstLine="238"/>
              <w:jc w:val="center"/>
              <w:rPr>
                <w:rFonts w:ascii="Times New Roman" w:hAnsi="Times New Roman" w:cs="Times New Roman"/>
                <w:sz w:val="22"/>
                <w:szCs w:val="22"/>
              </w:rPr>
            </w:pPr>
          </w:p>
        </w:tc>
        <w:tc>
          <w:tcPr>
            <w:tcW w:w="270" w:type="dxa"/>
            <w:vAlign w:val="bottom"/>
          </w:tcPr>
          <w:p w14:paraId="4D318336"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7F83806F" w14:textId="77777777" w:rsidR="00F330CA" w:rsidRDefault="00F330CA" w:rsidP="00914F78">
            <w:pPr>
              <w:tabs>
                <w:tab w:val="clear" w:pos="227"/>
                <w:tab w:val="clear" w:pos="454"/>
                <w:tab w:val="clear" w:pos="680"/>
                <w:tab w:val="clear" w:pos="907"/>
                <w:tab w:val="decimal" w:pos="968"/>
              </w:tabs>
              <w:ind w:left="-108" w:right="-22"/>
              <w:rPr>
                <w:rFonts w:ascii="Times New Roman" w:hAnsi="Times New Roman" w:cs="Times New Roman"/>
                <w:sz w:val="22"/>
                <w:szCs w:val="22"/>
              </w:rPr>
            </w:pPr>
          </w:p>
        </w:tc>
      </w:tr>
      <w:tr w:rsidR="00F02691" w14:paraId="2D8BB0E4" w14:textId="77777777" w:rsidTr="00914F78">
        <w:tc>
          <w:tcPr>
            <w:tcW w:w="3960" w:type="dxa"/>
            <w:hideMark/>
          </w:tcPr>
          <w:p w14:paraId="10B5CF84" w14:textId="77777777" w:rsidR="00F02691" w:rsidRPr="00847AC3" w:rsidRDefault="00F02691" w:rsidP="00F02691">
            <w:pPr>
              <w:rPr>
                <w:rFonts w:ascii="Times New Roman" w:hAnsi="Times New Roman" w:cstheme="minorBidi"/>
                <w:sz w:val="22"/>
                <w:szCs w:val="22"/>
              </w:rPr>
            </w:pPr>
            <w:r>
              <w:rPr>
                <w:rFonts w:ascii="Times New Roman" w:hAnsi="Times New Roman" w:cs="Times New Roman"/>
                <w:sz w:val="22"/>
                <w:szCs w:val="22"/>
              </w:rPr>
              <w:t>Interest on lease liabilities</w:t>
            </w:r>
          </w:p>
        </w:tc>
        <w:tc>
          <w:tcPr>
            <w:tcW w:w="1170" w:type="dxa"/>
            <w:vAlign w:val="bottom"/>
          </w:tcPr>
          <w:p w14:paraId="29E6A823" w14:textId="63DFB97B" w:rsidR="00F02691" w:rsidRDefault="005B6C82"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280</w:t>
            </w:r>
          </w:p>
        </w:tc>
        <w:tc>
          <w:tcPr>
            <w:tcW w:w="270" w:type="dxa"/>
            <w:vAlign w:val="bottom"/>
          </w:tcPr>
          <w:p w14:paraId="10CD0E80" w14:textId="77777777" w:rsidR="00F02691" w:rsidRDefault="00F02691" w:rsidP="00F02691">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vAlign w:val="bottom"/>
          </w:tcPr>
          <w:p w14:paraId="25B1F86D" w14:textId="6325818F"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111</w:t>
            </w:r>
          </w:p>
        </w:tc>
        <w:tc>
          <w:tcPr>
            <w:tcW w:w="267" w:type="dxa"/>
            <w:vAlign w:val="bottom"/>
          </w:tcPr>
          <w:p w14:paraId="379442B8" w14:textId="77777777" w:rsidR="00F02691" w:rsidRDefault="00F02691" w:rsidP="00F02691">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4DD04D82" w14:textId="55625121" w:rsidR="00F02691" w:rsidRDefault="005B6C82"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280</w:t>
            </w:r>
          </w:p>
        </w:tc>
        <w:tc>
          <w:tcPr>
            <w:tcW w:w="270" w:type="dxa"/>
            <w:vAlign w:val="bottom"/>
          </w:tcPr>
          <w:p w14:paraId="4B3A44B3" w14:textId="77777777" w:rsidR="00F02691" w:rsidRDefault="00F02691" w:rsidP="00F02691">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156A6404" w14:textId="0442FD4A"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111</w:t>
            </w:r>
          </w:p>
        </w:tc>
      </w:tr>
      <w:tr w:rsidR="00F02691" w14:paraId="43745A26" w14:textId="77777777" w:rsidTr="00F02691">
        <w:trPr>
          <w:trHeight w:val="56"/>
        </w:trPr>
        <w:tc>
          <w:tcPr>
            <w:tcW w:w="3960" w:type="dxa"/>
            <w:hideMark/>
          </w:tcPr>
          <w:p w14:paraId="630DE096" w14:textId="77777777" w:rsidR="00F02691" w:rsidRDefault="00F02691" w:rsidP="00F02691">
            <w:pPr>
              <w:tabs>
                <w:tab w:val="clear" w:pos="227"/>
                <w:tab w:val="left" w:pos="252"/>
              </w:tabs>
              <w:spacing w:line="220" w:lineRule="exact"/>
              <w:ind w:right="-225"/>
              <w:rPr>
                <w:rFonts w:ascii="Times New Roman" w:hAnsi="Times New Roman" w:cs="Times New Roman"/>
                <w:spacing w:val="-2"/>
                <w:sz w:val="22"/>
                <w:szCs w:val="22"/>
              </w:rPr>
            </w:pPr>
            <w:r>
              <w:rPr>
                <w:rFonts w:ascii="Times New Roman" w:hAnsi="Times New Roman" w:cs="Times New Roman"/>
                <w:spacing w:val="-2"/>
                <w:sz w:val="22"/>
                <w:szCs w:val="22"/>
              </w:rPr>
              <w:t>Expenses relating to short-term leases</w:t>
            </w:r>
          </w:p>
        </w:tc>
        <w:tc>
          <w:tcPr>
            <w:tcW w:w="1170" w:type="dxa"/>
          </w:tcPr>
          <w:p w14:paraId="266DB874" w14:textId="65CBCE66" w:rsidR="00F02691" w:rsidRDefault="007904CF"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1,10</w:t>
            </w:r>
            <w:r w:rsidR="002D20FE">
              <w:rPr>
                <w:rFonts w:ascii="Times New Roman" w:hAnsi="Times New Roman" w:cs="Times New Roman"/>
                <w:sz w:val="22"/>
                <w:szCs w:val="22"/>
              </w:rPr>
              <w:t>1</w:t>
            </w:r>
          </w:p>
        </w:tc>
        <w:tc>
          <w:tcPr>
            <w:tcW w:w="270" w:type="dxa"/>
            <w:vAlign w:val="bottom"/>
          </w:tcPr>
          <w:p w14:paraId="5A4A0B70" w14:textId="77777777"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170" w:type="dxa"/>
          </w:tcPr>
          <w:p w14:paraId="65A5A499" w14:textId="30E836EC"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927</w:t>
            </w:r>
          </w:p>
        </w:tc>
        <w:tc>
          <w:tcPr>
            <w:tcW w:w="267" w:type="dxa"/>
            <w:vAlign w:val="bottom"/>
          </w:tcPr>
          <w:p w14:paraId="1EA8646A" w14:textId="77777777"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083" w:type="dxa"/>
          </w:tcPr>
          <w:p w14:paraId="3D210063" w14:textId="0B9D0F39" w:rsidR="00F02691" w:rsidRPr="009745E6" w:rsidRDefault="00F0567E"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795</w:t>
            </w:r>
          </w:p>
        </w:tc>
        <w:tc>
          <w:tcPr>
            <w:tcW w:w="270" w:type="dxa"/>
            <w:vAlign w:val="bottom"/>
          </w:tcPr>
          <w:p w14:paraId="3618B38D" w14:textId="77777777" w:rsidR="00F02691" w:rsidRDefault="00F02691" w:rsidP="00F02691">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6CACFD0A" w14:textId="18FBAA85" w:rsidR="00F02691" w:rsidRDefault="00F02691" w:rsidP="00F0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sidRPr="00B47560">
              <w:rPr>
                <w:rFonts w:ascii="Times New Roman" w:hAnsi="Times New Roman" w:cs="Times New Roman"/>
                <w:sz w:val="22"/>
                <w:szCs w:val="22"/>
              </w:rPr>
              <w:t>651</w:t>
            </w:r>
          </w:p>
        </w:tc>
      </w:tr>
    </w:tbl>
    <w:p w14:paraId="3B491187" w14:textId="77777777" w:rsidR="00F330CA" w:rsidRDefault="00F330CA" w:rsidP="00F330CA">
      <w:pPr>
        <w:pStyle w:val="BodyText"/>
        <w:tabs>
          <w:tab w:val="clear" w:pos="227"/>
          <w:tab w:val="clear" w:pos="454"/>
          <w:tab w:val="clear" w:pos="680"/>
          <w:tab w:val="left" w:pos="720"/>
        </w:tabs>
        <w:spacing w:after="0" w:line="240" w:lineRule="auto"/>
        <w:jc w:val="both"/>
        <w:rPr>
          <w:rFonts w:ascii="Times New Roman" w:hAnsi="Times New Roman" w:cstheme="minorBidi"/>
          <w:sz w:val="22"/>
          <w:szCs w:val="22"/>
        </w:rPr>
      </w:pPr>
    </w:p>
    <w:p w14:paraId="7D323F42" w14:textId="2B955748" w:rsidR="00F330CA" w:rsidRDefault="00F330CA" w:rsidP="00F330C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cs/>
        </w:rPr>
      </w:pPr>
      <w:r>
        <w:rPr>
          <w:rFonts w:ascii="Times New Roman" w:hAnsi="Times New Roman" w:cs="Times New Roman"/>
          <w:sz w:val="22"/>
          <w:szCs w:val="22"/>
        </w:rPr>
        <w:t xml:space="preserve">Total cash outflow for leases presented in the consolidated and separate statements of cash flows for the </w:t>
      </w:r>
      <w:r w:rsidR="00596A1B">
        <w:rPr>
          <w:rFonts w:ascii="Times New Roman" w:hAnsi="Times New Roman" w:cs="Times New Roman"/>
          <w:sz w:val="22"/>
          <w:szCs w:val="22"/>
        </w:rPr>
        <w:t>t</w:t>
      </w:r>
      <w:r w:rsidR="00AB1E9C">
        <w:rPr>
          <w:rFonts w:ascii="Times New Roman" w:hAnsi="Times New Roman" w:cs="Times New Roman"/>
          <w:sz w:val="22"/>
          <w:szCs w:val="22"/>
        </w:rPr>
        <w:t>hree</w:t>
      </w:r>
      <w:r>
        <w:rPr>
          <w:rFonts w:ascii="Times New Roman" w:hAnsi="Times New Roman" w:cs="Times New Roman"/>
          <w:sz w:val="22"/>
          <w:szCs w:val="22"/>
        </w:rPr>
        <w:t>-month period ended 3</w:t>
      </w:r>
      <w:r w:rsidR="00F02691">
        <w:rPr>
          <w:rFonts w:ascii="Times New Roman" w:hAnsi="Times New Roman" w:cs="Times New Roman"/>
          <w:sz w:val="22"/>
          <w:szCs w:val="22"/>
        </w:rPr>
        <w:t>1</w:t>
      </w:r>
      <w:r>
        <w:rPr>
          <w:rFonts w:ascii="Times New Roman" w:hAnsi="Times New Roman" w:cs="Times New Roman"/>
          <w:sz w:val="22"/>
          <w:szCs w:val="22"/>
        </w:rPr>
        <w:t xml:space="preserve"> </w:t>
      </w:r>
      <w:r w:rsidR="00AB1E9C">
        <w:rPr>
          <w:rFonts w:ascii="Times New Roman" w:hAnsi="Times New Roman" w:cstheme="minorBidi"/>
          <w:sz w:val="22"/>
          <w:szCs w:val="22"/>
        </w:rPr>
        <w:t xml:space="preserve">March </w:t>
      </w:r>
      <w:r>
        <w:rPr>
          <w:rFonts w:ascii="Times New Roman" w:hAnsi="Times New Roman" w:cs="Times New Roman"/>
          <w:sz w:val="22"/>
          <w:szCs w:val="22"/>
        </w:rPr>
        <w:t>202</w:t>
      </w:r>
      <w:r w:rsidR="00F02691">
        <w:rPr>
          <w:rFonts w:ascii="Times New Roman" w:hAnsi="Times New Roman" w:cs="Times New Roman"/>
          <w:sz w:val="22"/>
          <w:szCs w:val="22"/>
        </w:rPr>
        <w:t>4</w:t>
      </w:r>
      <w:r w:rsidR="00EB205E">
        <w:rPr>
          <w:rFonts w:ascii="Times New Roman" w:hAnsi="Times New Roman" w:cs="Times New Roman"/>
          <w:sz w:val="22"/>
          <w:szCs w:val="22"/>
        </w:rPr>
        <w:t xml:space="preserve"> </w:t>
      </w:r>
      <w:r>
        <w:rPr>
          <w:rFonts w:ascii="Times New Roman" w:hAnsi="Times New Roman" w:cs="Times New Roman"/>
          <w:sz w:val="22"/>
          <w:szCs w:val="22"/>
        </w:rPr>
        <w:t>were Baht</w:t>
      </w:r>
      <w:r w:rsidR="00663472">
        <w:rPr>
          <w:rFonts w:ascii="Times New Roman" w:hAnsi="Times New Roman" w:cs="Times New Roman"/>
          <w:sz w:val="22"/>
          <w:szCs w:val="22"/>
        </w:rPr>
        <w:t xml:space="preserve"> 0.8</w:t>
      </w:r>
      <w:r w:rsidR="00AA7631">
        <w:rPr>
          <w:rFonts w:ascii="Times New Roman" w:hAnsi="Times New Roman"/>
          <w:sz w:val="22"/>
          <w:szCs w:val="28"/>
        </w:rPr>
        <w:t>6</w:t>
      </w:r>
      <w:r>
        <w:rPr>
          <w:rFonts w:ascii="Times New Roman" w:hAnsi="Times New Roman" w:cs="Times New Roman"/>
          <w:sz w:val="22"/>
          <w:szCs w:val="22"/>
        </w:rPr>
        <w:t xml:space="preserve"> million </w:t>
      </w:r>
      <w:r>
        <w:rPr>
          <w:rFonts w:ascii="Times New Roman" w:hAnsi="Times New Roman" w:cs="Times New Roman"/>
          <w:i/>
          <w:iCs/>
          <w:sz w:val="22"/>
          <w:szCs w:val="22"/>
        </w:rPr>
        <w:t>(</w:t>
      </w:r>
      <w:r>
        <w:rPr>
          <w:rFonts w:ascii="Times New Roman" w:hAnsi="Times New Roman" w:cstheme="minorBidi"/>
          <w:i/>
          <w:iCs/>
          <w:sz w:val="22"/>
          <w:szCs w:val="22"/>
        </w:rPr>
        <w:t>202</w:t>
      </w:r>
      <w:r w:rsidR="00F02691">
        <w:rPr>
          <w:rFonts w:ascii="Times New Roman" w:hAnsi="Times New Roman" w:cstheme="minorBidi"/>
          <w:i/>
          <w:iCs/>
          <w:sz w:val="22"/>
          <w:szCs w:val="22"/>
        </w:rPr>
        <w:t>3</w:t>
      </w:r>
      <w:r>
        <w:rPr>
          <w:rFonts w:ascii="Times New Roman" w:hAnsi="Times New Roman" w:cs="Times New Roman"/>
          <w:i/>
          <w:iCs/>
          <w:sz w:val="22"/>
          <w:szCs w:val="22"/>
        </w:rPr>
        <w:t xml:space="preserve">: Baht </w:t>
      </w:r>
      <w:r w:rsidR="00F02691">
        <w:rPr>
          <w:rFonts w:ascii="Times New Roman" w:hAnsi="Times New Roman" w:cs="Times New Roman"/>
          <w:i/>
          <w:iCs/>
          <w:sz w:val="22"/>
          <w:szCs w:val="22"/>
        </w:rPr>
        <w:t>0.52</w:t>
      </w:r>
      <w:r>
        <w:rPr>
          <w:rFonts w:ascii="Times New Roman" w:hAnsi="Times New Roman" w:cs="Times New Roman"/>
          <w:i/>
          <w:iCs/>
          <w:sz w:val="22"/>
          <w:szCs w:val="22"/>
        </w:rPr>
        <w:t xml:space="preserve"> million).</w:t>
      </w:r>
    </w:p>
    <w:p w14:paraId="66D6955D" w14:textId="558306B6" w:rsidR="00CD27FA" w:rsidRDefault="00CD27FA" w:rsidP="0038775C">
      <w:pPr>
        <w:tabs>
          <w:tab w:val="clear" w:pos="227"/>
          <w:tab w:val="clear" w:pos="454"/>
          <w:tab w:val="left" w:pos="540"/>
          <w:tab w:val="left" w:pos="630"/>
        </w:tabs>
        <w:ind w:right="29"/>
        <w:jc w:val="both"/>
        <w:rPr>
          <w:rFonts w:ascii="Times New Roman" w:hAnsi="Times New Roman" w:cs="Times New Roman"/>
          <w:b/>
          <w:bCs/>
          <w:sz w:val="22"/>
          <w:szCs w:val="22"/>
        </w:rPr>
      </w:pPr>
    </w:p>
    <w:p w14:paraId="150C8174" w14:textId="58291516" w:rsidR="007B2480" w:rsidRPr="00F67B17" w:rsidRDefault="00EC7927" w:rsidP="00C23695">
      <w:pPr>
        <w:pStyle w:val="Heading2"/>
        <w:tabs>
          <w:tab w:val="clear" w:pos="227"/>
          <w:tab w:val="clear" w:pos="454"/>
          <w:tab w:val="clear" w:pos="680"/>
          <w:tab w:val="clear" w:pos="907"/>
        </w:tabs>
        <w:ind w:right="108"/>
        <w:rPr>
          <w:rFonts w:ascii="Times New Roman" w:hAnsi="Times New Roman" w:cstheme="minorBidi"/>
          <w:sz w:val="24"/>
          <w:szCs w:val="24"/>
          <w:cs/>
        </w:rPr>
      </w:pPr>
      <w:r>
        <w:rPr>
          <w:rFonts w:ascii="Times New Roman" w:hAnsi="Times New Roman" w:cs="Angsana New"/>
          <w:sz w:val="24"/>
          <w:szCs w:val="30"/>
        </w:rPr>
        <w:t>9</w:t>
      </w:r>
      <w:r w:rsidR="00C23695">
        <w:rPr>
          <w:rFonts w:ascii="Times New Roman" w:hAnsi="Times New Roman"/>
          <w:sz w:val="24"/>
          <w:szCs w:val="24"/>
        </w:rPr>
        <w:t xml:space="preserve">     </w:t>
      </w:r>
      <w:r w:rsidR="007B2480" w:rsidRPr="00C23017">
        <w:rPr>
          <w:rFonts w:ascii="Times New Roman" w:hAnsi="Times New Roman"/>
          <w:sz w:val="24"/>
          <w:szCs w:val="24"/>
        </w:rPr>
        <w:t>Financial instruments</w:t>
      </w:r>
    </w:p>
    <w:p w14:paraId="242B5EB3" w14:textId="77777777" w:rsidR="00862745" w:rsidRPr="00C23017"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C23017" w:rsidRDefault="00471529" w:rsidP="00471529">
      <w:pPr>
        <w:pStyle w:val="block"/>
        <w:spacing w:after="0" w:line="240" w:lineRule="atLeast"/>
        <w:ind w:left="540"/>
        <w:jc w:val="both"/>
        <w:rPr>
          <w:i/>
          <w:iCs/>
          <w:color w:val="0000FF"/>
          <w:szCs w:val="22"/>
          <w:highlight w:val="cyan"/>
        </w:rPr>
      </w:pPr>
      <w:r w:rsidRPr="00C23017">
        <w:rPr>
          <w:i/>
          <w:iCs/>
          <w:szCs w:val="22"/>
        </w:rPr>
        <w:t>Carrying amount and fair values</w:t>
      </w:r>
    </w:p>
    <w:p w14:paraId="480E3C58" w14:textId="77777777" w:rsidR="00471529" w:rsidRPr="00C23017" w:rsidRDefault="00471529" w:rsidP="00471529">
      <w:pPr>
        <w:pStyle w:val="block"/>
        <w:spacing w:after="0" w:line="240" w:lineRule="atLeast"/>
        <w:ind w:left="540"/>
        <w:jc w:val="both"/>
        <w:rPr>
          <w:i/>
          <w:iCs/>
          <w:color w:val="0000FF"/>
          <w:szCs w:val="22"/>
          <w:highlight w:val="cyan"/>
        </w:rPr>
      </w:pPr>
    </w:p>
    <w:p w14:paraId="1677FF9A" w14:textId="77777777" w:rsidR="002A0CAA"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Pr>
          <w:rFonts w:ascii="Times New Roman" w:hAnsi="Times New Roman" w:cs="Times New Roman"/>
          <w:sz w:val="22"/>
          <w:szCs w:val="22"/>
        </w:rPr>
        <w:t>, but</w:t>
      </w:r>
      <w:r w:rsidRPr="00C23017">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p>
    <w:p w14:paraId="45E962D5" w14:textId="77777777" w:rsidR="002A0CAA" w:rsidRDefault="002A0CAA"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p>
    <w:p w14:paraId="7F8CFA86" w14:textId="14957D02" w:rsidR="00BA0DC4" w:rsidRPr="00C23017" w:rsidRDefault="0006410B"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sectPr w:rsidR="00BA0DC4" w:rsidRPr="00C23017" w:rsidSect="00005875">
          <w:headerReference w:type="default" r:id="rId20"/>
          <w:type w:val="nextColumn"/>
          <w:pgSz w:w="11909" w:h="16834" w:code="9"/>
          <w:pgMar w:top="691" w:right="1152" w:bottom="576" w:left="1152" w:header="720" w:footer="720" w:gutter="0"/>
          <w:cols w:space="720"/>
        </w:sectPr>
      </w:pPr>
      <w:r w:rsidRPr="00C23017">
        <w:rPr>
          <w:rFonts w:ascii="Times New Roman" w:hAnsi="Times New Roman" w:cs="Times New Roman"/>
          <w:noProof/>
          <w:color w:val="000000"/>
          <w:szCs w:val="22"/>
        </w:rPr>
        <w:t xml:space="preserve"> </w:t>
      </w:r>
    </w:p>
    <w:tbl>
      <w:tblPr>
        <w:tblW w:w="14400" w:type="dxa"/>
        <w:tblInd w:w="360" w:type="dxa"/>
        <w:tblLayout w:type="fixed"/>
        <w:tblLook w:val="04A0" w:firstRow="1" w:lastRow="0" w:firstColumn="1" w:lastColumn="0" w:noHBand="0" w:noVBand="1"/>
      </w:tblPr>
      <w:tblGrid>
        <w:gridCol w:w="4860"/>
        <w:gridCol w:w="1384"/>
        <w:gridCol w:w="1170"/>
        <w:gridCol w:w="1294"/>
        <w:gridCol w:w="236"/>
        <w:gridCol w:w="910"/>
        <w:gridCol w:w="236"/>
        <w:gridCol w:w="834"/>
        <w:gridCol w:w="236"/>
        <w:gridCol w:w="844"/>
        <w:gridCol w:w="236"/>
        <w:gridCol w:w="844"/>
        <w:gridCol w:w="236"/>
        <w:gridCol w:w="1080"/>
      </w:tblGrid>
      <w:tr w:rsidR="00695841" w:rsidRPr="00D433AA" w14:paraId="15939997" w14:textId="77777777" w:rsidTr="00695841">
        <w:trPr>
          <w:trHeight w:val="20"/>
        </w:trPr>
        <w:tc>
          <w:tcPr>
            <w:tcW w:w="4860" w:type="dxa"/>
            <w:shd w:val="clear" w:color="auto" w:fill="auto"/>
          </w:tcPr>
          <w:p w14:paraId="12ABED3D"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1DE281A0"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0A10D02E" w14:textId="77777777" w:rsidTr="00695841">
        <w:trPr>
          <w:trHeight w:val="20"/>
        </w:trPr>
        <w:tc>
          <w:tcPr>
            <w:tcW w:w="4860" w:type="dxa"/>
            <w:shd w:val="clear" w:color="auto" w:fill="auto"/>
          </w:tcPr>
          <w:p w14:paraId="5A77EDC0" w14:textId="77777777" w:rsidR="00695841" w:rsidRPr="00D433AA" w:rsidRDefault="00695841">
            <w:pPr>
              <w:spacing w:line="240" w:lineRule="auto"/>
              <w:ind w:right="-90"/>
              <w:rPr>
                <w:rFonts w:ascii="Times New Roman" w:hAnsi="Times New Roman" w:cs="Times New Roman"/>
                <w:sz w:val="22"/>
                <w:szCs w:val="22"/>
              </w:rPr>
            </w:pPr>
          </w:p>
        </w:tc>
        <w:tc>
          <w:tcPr>
            <w:tcW w:w="4994" w:type="dxa"/>
            <w:gridSpan w:val="5"/>
            <w:shd w:val="clear" w:color="auto" w:fill="auto"/>
          </w:tcPr>
          <w:p w14:paraId="0EE3E92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5874AE39" w14:textId="77777777" w:rsidR="00695841" w:rsidRPr="00D433AA" w:rsidRDefault="00695841">
            <w:pPr>
              <w:pStyle w:val="acctfourfigures"/>
              <w:tabs>
                <w:tab w:val="clear" w:pos="765"/>
                <w:tab w:val="decimal" w:pos="595"/>
              </w:tabs>
              <w:spacing w:line="240" w:lineRule="auto"/>
              <w:ind w:left="-43" w:right="-86"/>
              <w:rPr>
                <w:szCs w:val="22"/>
              </w:rPr>
            </w:pPr>
          </w:p>
        </w:tc>
        <w:tc>
          <w:tcPr>
            <w:tcW w:w="4310" w:type="dxa"/>
            <w:gridSpan w:val="7"/>
          </w:tcPr>
          <w:p w14:paraId="0F4CA2DE"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2390A381" w14:textId="77777777" w:rsidTr="00695841">
        <w:trPr>
          <w:trHeight w:val="20"/>
        </w:trPr>
        <w:tc>
          <w:tcPr>
            <w:tcW w:w="4860" w:type="dxa"/>
            <w:shd w:val="clear" w:color="auto" w:fill="auto"/>
          </w:tcPr>
          <w:p w14:paraId="420F2AA9"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5AE466D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074A30F5" w14:textId="77777777" w:rsidR="00695841" w:rsidRDefault="00695841">
            <w:pPr>
              <w:spacing w:line="240" w:lineRule="auto"/>
              <w:ind w:left="160" w:right="-90" w:hanging="180"/>
              <w:rPr>
                <w:rFonts w:ascii="Times New Roman" w:hAnsi="Times New Roman" w:cs="Times New Roman"/>
                <w:sz w:val="22"/>
                <w:szCs w:val="22"/>
              </w:rPr>
            </w:pPr>
          </w:p>
          <w:p w14:paraId="4444DB3B" w14:textId="77777777" w:rsidR="00695841" w:rsidRDefault="00695841">
            <w:pPr>
              <w:spacing w:line="240" w:lineRule="auto"/>
              <w:ind w:left="160" w:right="-90" w:hanging="180"/>
              <w:rPr>
                <w:rFonts w:ascii="Times New Roman" w:hAnsi="Times New Roman" w:cs="Times New Roman"/>
                <w:sz w:val="22"/>
                <w:szCs w:val="22"/>
              </w:rPr>
            </w:pPr>
          </w:p>
          <w:p w14:paraId="209B3110" w14:textId="3F8AF08B" w:rsidR="00695841" w:rsidRPr="00D433AA" w:rsidRDefault="00695841">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 xml:space="preserve">At </w:t>
            </w:r>
            <w:r w:rsidR="00C23695" w:rsidRPr="00471669">
              <w:rPr>
                <w:rFonts w:ascii="Times New Roman" w:hAnsi="Times New Roman" w:cs="Times New Roman"/>
                <w:b/>
                <w:bCs/>
                <w:i/>
                <w:iCs/>
                <w:sz w:val="22"/>
                <w:szCs w:val="22"/>
              </w:rPr>
              <w:t>3</w:t>
            </w:r>
            <w:r w:rsidR="00F1130D">
              <w:rPr>
                <w:rFonts w:ascii="Times New Roman" w:hAnsi="Times New Roman" w:cs="Times New Roman"/>
                <w:b/>
                <w:bCs/>
                <w:i/>
                <w:iCs/>
                <w:sz w:val="22"/>
                <w:szCs w:val="22"/>
              </w:rPr>
              <w:t>1</w:t>
            </w:r>
            <w:r w:rsidR="00C23695" w:rsidRPr="00471669">
              <w:rPr>
                <w:rFonts w:ascii="Times New Roman" w:hAnsi="Times New Roman" w:cs="Times New Roman"/>
                <w:b/>
                <w:bCs/>
                <w:i/>
                <w:iCs/>
                <w:sz w:val="22"/>
                <w:szCs w:val="22"/>
              </w:rPr>
              <w:t xml:space="preserve"> </w:t>
            </w:r>
            <w:r w:rsidR="00F1130D">
              <w:rPr>
                <w:rFonts w:ascii="Times New Roman" w:hAnsi="Times New Roman" w:cs="Times New Roman"/>
                <w:b/>
                <w:bCs/>
                <w:i/>
                <w:iCs/>
                <w:sz w:val="22"/>
                <w:szCs w:val="22"/>
              </w:rPr>
              <w:t>March</w:t>
            </w:r>
            <w:r w:rsidR="00C23695" w:rsidRPr="00471669">
              <w:rPr>
                <w:rFonts w:ascii="Times New Roman" w:hAnsi="Times New Roman" w:cs="Times New Roman"/>
                <w:b/>
                <w:bCs/>
                <w:i/>
                <w:iCs/>
                <w:sz w:val="22"/>
                <w:szCs w:val="22"/>
              </w:rPr>
              <w:t xml:space="preserve"> </w:t>
            </w:r>
            <w:r w:rsidRPr="00D433AA">
              <w:rPr>
                <w:rFonts w:ascii="Times New Roman" w:hAnsi="Times New Roman" w:cs="Times New Roman"/>
                <w:b/>
                <w:bCs/>
                <w:i/>
                <w:iCs/>
                <w:sz w:val="22"/>
                <w:szCs w:val="22"/>
              </w:rPr>
              <w:t>202</w:t>
            </w:r>
            <w:r w:rsidR="00F1130D">
              <w:rPr>
                <w:rFonts w:ascii="Times New Roman" w:hAnsi="Times New Roman" w:cs="Times New Roman"/>
                <w:b/>
                <w:bCs/>
                <w:i/>
                <w:iCs/>
                <w:sz w:val="22"/>
                <w:szCs w:val="22"/>
              </w:rPr>
              <w:t>4</w:t>
            </w:r>
          </w:p>
        </w:tc>
        <w:tc>
          <w:tcPr>
            <w:tcW w:w="1384" w:type="dxa"/>
            <w:shd w:val="clear" w:color="auto" w:fill="auto"/>
          </w:tcPr>
          <w:p w14:paraId="6E91BA07"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679A93F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02AE9C2"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79568373"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06FDDA07"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53A1ECC6"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0605448B"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13234F75"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4CABEF81"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7B1003F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3074642F"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342FEB"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791F4A32"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406E5BDF"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844" w:type="dxa"/>
            <w:vAlign w:val="bottom"/>
          </w:tcPr>
          <w:p w14:paraId="64C74FA7"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4D47AB1C"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0" w:type="dxa"/>
            <w:shd w:val="clear" w:color="auto" w:fill="auto"/>
            <w:vAlign w:val="bottom"/>
          </w:tcPr>
          <w:p w14:paraId="517C2B29"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0CC24057" w14:textId="77777777" w:rsidTr="00695841">
        <w:trPr>
          <w:trHeight w:val="20"/>
        </w:trPr>
        <w:tc>
          <w:tcPr>
            <w:tcW w:w="4860" w:type="dxa"/>
            <w:shd w:val="clear" w:color="auto" w:fill="auto"/>
          </w:tcPr>
          <w:p w14:paraId="7EDD5D0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53235009"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502E3BFB" w14:textId="77777777" w:rsidTr="00695841">
        <w:trPr>
          <w:trHeight w:val="20"/>
        </w:trPr>
        <w:tc>
          <w:tcPr>
            <w:tcW w:w="4860" w:type="dxa"/>
            <w:shd w:val="clear" w:color="auto" w:fill="auto"/>
          </w:tcPr>
          <w:p w14:paraId="132AFFA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0072D3A6"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6876B36" w14:textId="77777777" w:rsidTr="00695841">
        <w:trPr>
          <w:trHeight w:val="20"/>
        </w:trPr>
        <w:tc>
          <w:tcPr>
            <w:tcW w:w="4860" w:type="dxa"/>
            <w:shd w:val="clear" w:color="auto" w:fill="auto"/>
          </w:tcPr>
          <w:p w14:paraId="18BFDA4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384" w:type="dxa"/>
            <w:shd w:val="clear" w:color="auto" w:fill="auto"/>
          </w:tcPr>
          <w:p w14:paraId="0E5570F8" w14:textId="77777777" w:rsidR="00695841" w:rsidRPr="00D433AA"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7EDB8327" w14:textId="77777777" w:rsidR="00695841" w:rsidRPr="00D433AA"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435DB0" w14:textId="77777777" w:rsidR="00695841" w:rsidRPr="00D433AA" w:rsidRDefault="0069584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216DFFC8"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13FA6324"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07BA1A7F" w14:textId="77777777" w:rsidR="00695841" w:rsidRPr="00D433AA" w:rsidRDefault="00695841">
            <w:pPr>
              <w:pStyle w:val="acctfourfigures"/>
              <w:tabs>
                <w:tab w:val="clear" w:pos="765"/>
                <w:tab w:val="decimal" w:pos="595"/>
              </w:tabs>
              <w:spacing w:line="240" w:lineRule="auto"/>
              <w:ind w:left="-43" w:right="-86"/>
              <w:rPr>
                <w:szCs w:val="22"/>
              </w:rPr>
            </w:pPr>
          </w:p>
        </w:tc>
        <w:tc>
          <w:tcPr>
            <w:tcW w:w="834" w:type="dxa"/>
          </w:tcPr>
          <w:p w14:paraId="09973961"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0980FD68" w14:textId="77777777" w:rsidR="00695841" w:rsidRPr="00D433AA" w:rsidRDefault="00695841">
            <w:pPr>
              <w:pStyle w:val="acctfourfigures"/>
              <w:tabs>
                <w:tab w:val="clear" w:pos="765"/>
                <w:tab w:val="decimal" w:pos="595"/>
              </w:tabs>
              <w:spacing w:line="240" w:lineRule="auto"/>
              <w:ind w:left="-43" w:right="-86"/>
              <w:rPr>
                <w:szCs w:val="22"/>
              </w:rPr>
            </w:pPr>
          </w:p>
        </w:tc>
        <w:tc>
          <w:tcPr>
            <w:tcW w:w="844" w:type="dxa"/>
          </w:tcPr>
          <w:p w14:paraId="348636FA"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1BF7F781"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844" w:type="dxa"/>
          </w:tcPr>
          <w:p w14:paraId="12DECBCF"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083D83AB" w14:textId="77777777" w:rsidR="00695841" w:rsidRPr="00D433AA" w:rsidRDefault="00695841">
            <w:pPr>
              <w:pStyle w:val="acctfourfigures"/>
              <w:tabs>
                <w:tab w:val="clear" w:pos="765"/>
                <w:tab w:val="decimal" w:pos="595"/>
              </w:tabs>
              <w:spacing w:line="240" w:lineRule="auto"/>
              <w:ind w:left="-43" w:right="-86"/>
              <w:rPr>
                <w:szCs w:val="22"/>
              </w:rPr>
            </w:pPr>
          </w:p>
        </w:tc>
        <w:tc>
          <w:tcPr>
            <w:tcW w:w="1080" w:type="dxa"/>
            <w:shd w:val="clear" w:color="auto" w:fill="auto"/>
          </w:tcPr>
          <w:p w14:paraId="3AF0E4D4" w14:textId="77777777" w:rsidR="00695841" w:rsidRPr="00D433AA" w:rsidRDefault="00695841">
            <w:pPr>
              <w:pStyle w:val="acctfourfigures"/>
              <w:tabs>
                <w:tab w:val="clear" w:pos="765"/>
                <w:tab w:val="decimal" w:pos="595"/>
              </w:tabs>
              <w:spacing w:line="240" w:lineRule="auto"/>
              <w:ind w:left="-43" w:right="-86"/>
              <w:rPr>
                <w:szCs w:val="22"/>
              </w:rPr>
            </w:pPr>
          </w:p>
        </w:tc>
      </w:tr>
      <w:tr w:rsidR="00176AC3" w:rsidRPr="00D433AA" w14:paraId="7C29285B" w14:textId="77777777" w:rsidTr="00D05AEE">
        <w:trPr>
          <w:trHeight w:val="56"/>
        </w:trPr>
        <w:tc>
          <w:tcPr>
            <w:tcW w:w="4860" w:type="dxa"/>
            <w:shd w:val="clear" w:color="auto" w:fill="auto"/>
          </w:tcPr>
          <w:p w14:paraId="5428DA6C" w14:textId="77777777" w:rsidR="00176AC3" w:rsidRPr="00F21280" w:rsidRDefault="00176AC3" w:rsidP="00176AC3">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1384" w:type="dxa"/>
            <w:shd w:val="clear" w:color="auto" w:fill="auto"/>
          </w:tcPr>
          <w:p w14:paraId="26A69D32" w14:textId="6DF56C13" w:rsidR="00176AC3" w:rsidRPr="00F21280" w:rsidRDefault="00CB268D" w:rsidP="00176AC3">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60E960DA" w14:textId="7B3FF9AD" w:rsidR="00176AC3" w:rsidRPr="00F21280" w:rsidRDefault="00CB268D" w:rsidP="00176AC3">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7435754A" w14:textId="605A6DE3" w:rsidR="00176AC3" w:rsidRPr="00F21280" w:rsidRDefault="00CB268D" w:rsidP="00176AC3">
            <w:pPr>
              <w:pStyle w:val="acctfourfigures"/>
              <w:tabs>
                <w:tab w:val="clear" w:pos="765"/>
                <w:tab w:val="decimal" w:pos="1010"/>
              </w:tabs>
              <w:spacing w:line="240" w:lineRule="atLeast"/>
              <w:ind w:left="-43" w:right="-86"/>
              <w:rPr>
                <w:szCs w:val="22"/>
              </w:rPr>
            </w:pPr>
            <w:r>
              <w:rPr>
                <w:szCs w:val="22"/>
              </w:rPr>
              <w:t>700</w:t>
            </w:r>
          </w:p>
        </w:tc>
        <w:tc>
          <w:tcPr>
            <w:tcW w:w="236" w:type="dxa"/>
            <w:shd w:val="clear" w:color="auto" w:fill="auto"/>
          </w:tcPr>
          <w:p w14:paraId="41E19FE1" w14:textId="77777777" w:rsidR="00176AC3" w:rsidRPr="00F21280" w:rsidRDefault="00176AC3" w:rsidP="00176AC3">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7BF484B" w14:textId="08368A0A" w:rsidR="00176AC3" w:rsidRPr="00F21280" w:rsidRDefault="00CB268D" w:rsidP="00176AC3">
            <w:pPr>
              <w:pStyle w:val="acctfourfigures"/>
              <w:tabs>
                <w:tab w:val="clear" w:pos="765"/>
                <w:tab w:val="decimal" w:pos="920"/>
              </w:tabs>
              <w:spacing w:line="240" w:lineRule="atLeast"/>
              <w:ind w:left="-43" w:right="-50"/>
              <w:rPr>
                <w:szCs w:val="22"/>
              </w:rPr>
            </w:pPr>
            <w:r>
              <w:rPr>
                <w:szCs w:val="22"/>
              </w:rPr>
              <w:t>700</w:t>
            </w:r>
          </w:p>
        </w:tc>
        <w:tc>
          <w:tcPr>
            <w:tcW w:w="236" w:type="dxa"/>
          </w:tcPr>
          <w:p w14:paraId="504518A5"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834" w:type="dxa"/>
          </w:tcPr>
          <w:p w14:paraId="05CF6303" w14:textId="2F5A5CAD" w:rsidR="00176AC3" w:rsidRPr="00F21280" w:rsidRDefault="00CB268D" w:rsidP="00176AC3">
            <w:pPr>
              <w:pStyle w:val="acctfourfigures"/>
              <w:tabs>
                <w:tab w:val="clear" w:pos="765"/>
                <w:tab w:val="decimal" w:pos="0"/>
              </w:tabs>
              <w:spacing w:line="240" w:lineRule="auto"/>
              <w:ind w:left="-43" w:right="-86"/>
              <w:jc w:val="center"/>
              <w:rPr>
                <w:szCs w:val="22"/>
              </w:rPr>
            </w:pPr>
            <w:r>
              <w:rPr>
                <w:szCs w:val="22"/>
              </w:rPr>
              <w:t>-</w:t>
            </w:r>
          </w:p>
        </w:tc>
        <w:tc>
          <w:tcPr>
            <w:tcW w:w="236" w:type="dxa"/>
          </w:tcPr>
          <w:p w14:paraId="0016213E"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844" w:type="dxa"/>
          </w:tcPr>
          <w:p w14:paraId="6C05EF02" w14:textId="77E635AB" w:rsidR="00176AC3" w:rsidRPr="00F21280" w:rsidRDefault="00CC2F49" w:rsidP="00176AC3">
            <w:pPr>
              <w:pStyle w:val="acctfourfigures"/>
              <w:tabs>
                <w:tab w:val="clear" w:pos="765"/>
                <w:tab w:val="decimal" w:pos="920"/>
              </w:tabs>
              <w:spacing w:line="240" w:lineRule="atLeast"/>
              <w:ind w:left="-43" w:right="-50"/>
              <w:rPr>
                <w:szCs w:val="22"/>
              </w:rPr>
            </w:pPr>
            <w:r>
              <w:rPr>
                <w:szCs w:val="22"/>
              </w:rPr>
              <w:t>700</w:t>
            </w:r>
          </w:p>
        </w:tc>
        <w:tc>
          <w:tcPr>
            <w:tcW w:w="236" w:type="dxa"/>
          </w:tcPr>
          <w:p w14:paraId="3AAF155E" w14:textId="77777777" w:rsidR="00176AC3" w:rsidRPr="00F21280" w:rsidRDefault="00176AC3" w:rsidP="00176AC3">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9D37F27" w14:textId="4242D2D1" w:rsidR="00176AC3" w:rsidRPr="00F21280" w:rsidRDefault="00CB268D" w:rsidP="00176AC3">
            <w:pPr>
              <w:pStyle w:val="acctfourfigures"/>
              <w:tabs>
                <w:tab w:val="clear" w:pos="765"/>
                <w:tab w:val="decimal" w:pos="438"/>
              </w:tabs>
              <w:spacing w:line="240" w:lineRule="auto"/>
              <w:ind w:left="-43" w:right="-92"/>
              <w:rPr>
                <w:szCs w:val="22"/>
              </w:rPr>
            </w:pPr>
            <w:r>
              <w:rPr>
                <w:szCs w:val="22"/>
              </w:rPr>
              <w:t>-</w:t>
            </w:r>
          </w:p>
        </w:tc>
        <w:tc>
          <w:tcPr>
            <w:tcW w:w="236" w:type="dxa"/>
          </w:tcPr>
          <w:p w14:paraId="71C1EA5C"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3748BA8B" w14:textId="2B3F315E" w:rsidR="00176AC3" w:rsidRPr="00F21280" w:rsidRDefault="00CC2F49" w:rsidP="00176AC3">
            <w:pPr>
              <w:pStyle w:val="acctfourfigures"/>
              <w:tabs>
                <w:tab w:val="clear" w:pos="765"/>
                <w:tab w:val="decimal" w:pos="920"/>
              </w:tabs>
              <w:spacing w:line="240" w:lineRule="atLeast"/>
              <w:ind w:left="-43" w:right="-50"/>
              <w:rPr>
                <w:rFonts w:cstheme="minorBidi"/>
                <w:szCs w:val="22"/>
              </w:rPr>
            </w:pPr>
            <w:r>
              <w:rPr>
                <w:rFonts w:cstheme="minorBidi"/>
                <w:szCs w:val="22"/>
              </w:rPr>
              <w:t>700</w:t>
            </w:r>
          </w:p>
        </w:tc>
      </w:tr>
      <w:tr w:rsidR="00176AC3" w:rsidRPr="00D433AA" w14:paraId="09E3D302" w14:textId="77777777" w:rsidTr="00695841">
        <w:trPr>
          <w:trHeight w:val="20"/>
        </w:trPr>
        <w:tc>
          <w:tcPr>
            <w:tcW w:w="4860" w:type="dxa"/>
            <w:shd w:val="clear" w:color="auto" w:fill="auto"/>
          </w:tcPr>
          <w:p w14:paraId="51FE1E4C" w14:textId="77777777" w:rsidR="00176AC3" w:rsidRPr="00F21280" w:rsidRDefault="00176AC3" w:rsidP="00176AC3">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384" w:type="dxa"/>
            <w:shd w:val="clear" w:color="auto" w:fill="auto"/>
          </w:tcPr>
          <w:p w14:paraId="6CC22C22" w14:textId="104706D4" w:rsidR="00176AC3" w:rsidRPr="00F21280" w:rsidRDefault="00CB268D" w:rsidP="00176AC3">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70240C9C" w14:textId="0FDDB57B" w:rsidR="00176AC3" w:rsidRPr="00F21280" w:rsidRDefault="00CB268D" w:rsidP="00176AC3">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3204AB0B" w14:textId="4787E794" w:rsidR="00176AC3" w:rsidRPr="00F21280" w:rsidRDefault="00CB268D" w:rsidP="00176AC3">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78228DE6" w14:textId="77777777" w:rsidR="00176AC3" w:rsidRPr="00F21280" w:rsidRDefault="00176AC3" w:rsidP="00176AC3">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0AAA6A4" w14:textId="43CC05F0" w:rsidR="00176AC3" w:rsidRPr="00F21280" w:rsidRDefault="00CB268D" w:rsidP="00176AC3">
            <w:pPr>
              <w:pStyle w:val="acctfourfigures"/>
              <w:tabs>
                <w:tab w:val="clear" w:pos="765"/>
                <w:tab w:val="decimal" w:pos="920"/>
              </w:tabs>
              <w:spacing w:line="240" w:lineRule="atLeast"/>
              <w:ind w:left="-43" w:right="-50"/>
              <w:rPr>
                <w:szCs w:val="22"/>
              </w:rPr>
            </w:pPr>
            <w:r>
              <w:rPr>
                <w:szCs w:val="22"/>
              </w:rPr>
              <w:t>7,383</w:t>
            </w:r>
          </w:p>
        </w:tc>
        <w:tc>
          <w:tcPr>
            <w:tcW w:w="236" w:type="dxa"/>
          </w:tcPr>
          <w:p w14:paraId="0DC7C59C"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834" w:type="dxa"/>
          </w:tcPr>
          <w:p w14:paraId="43F4B7F4" w14:textId="050C949E" w:rsidR="00176AC3" w:rsidRPr="00F21280" w:rsidRDefault="00CB268D" w:rsidP="00176AC3">
            <w:pPr>
              <w:pStyle w:val="acctfourfigures"/>
              <w:tabs>
                <w:tab w:val="clear" w:pos="765"/>
                <w:tab w:val="decimal" w:pos="0"/>
              </w:tabs>
              <w:spacing w:line="240" w:lineRule="auto"/>
              <w:ind w:left="-43" w:right="-86"/>
              <w:jc w:val="center"/>
              <w:rPr>
                <w:szCs w:val="22"/>
              </w:rPr>
            </w:pPr>
            <w:r>
              <w:rPr>
                <w:szCs w:val="22"/>
              </w:rPr>
              <w:t>-</w:t>
            </w:r>
          </w:p>
        </w:tc>
        <w:tc>
          <w:tcPr>
            <w:tcW w:w="236" w:type="dxa"/>
          </w:tcPr>
          <w:p w14:paraId="1E41F405"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844" w:type="dxa"/>
          </w:tcPr>
          <w:p w14:paraId="633B1844" w14:textId="4EAE2F5D" w:rsidR="00176AC3" w:rsidRPr="00F21280" w:rsidRDefault="00CB268D" w:rsidP="00176AC3">
            <w:pPr>
              <w:pStyle w:val="acctfourfigures"/>
              <w:tabs>
                <w:tab w:val="clear" w:pos="765"/>
                <w:tab w:val="decimal" w:pos="0"/>
              </w:tabs>
              <w:spacing w:line="240" w:lineRule="auto"/>
              <w:ind w:left="-43" w:right="-86"/>
              <w:jc w:val="center"/>
              <w:rPr>
                <w:szCs w:val="22"/>
              </w:rPr>
            </w:pPr>
            <w:r>
              <w:rPr>
                <w:szCs w:val="22"/>
              </w:rPr>
              <w:t>-</w:t>
            </w:r>
          </w:p>
        </w:tc>
        <w:tc>
          <w:tcPr>
            <w:tcW w:w="236" w:type="dxa"/>
          </w:tcPr>
          <w:p w14:paraId="6D1EC83C" w14:textId="77777777" w:rsidR="00176AC3" w:rsidRPr="00F21280" w:rsidRDefault="00176AC3" w:rsidP="00176AC3">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50F49657" w14:textId="0B5BE4F2" w:rsidR="00176AC3" w:rsidRPr="00F21280" w:rsidRDefault="00CB268D" w:rsidP="00176AC3">
            <w:pPr>
              <w:pStyle w:val="acctfourfigures"/>
              <w:tabs>
                <w:tab w:val="clear" w:pos="765"/>
                <w:tab w:val="decimal" w:pos="920"/>
              </w:tabs>
              <w:spacing w:line="240" w:lineRule="atLeast"/>
              <w:ind w:left="-43" w:right="-50"/>
              <w:rPr>
                <w:szCs w:val="22"/>
              </w:rPr>
            </w:pPr>
            <w:r>
              <w:rPr>
                <w:szCs w:val="22"/>
              </w:rPr>
              <w:t>7,383</w:t>
            </w:r>
          </w:p>
        </w:tc>
        <w:tc>
          <w:tcPr>
            <w:tcW w:w="236" w:type="dxa"/>
          </w:tcPr>
          <w:p w14:paraId="52385ADA" w14:textId="77777777" w:rsidR="00176AC3" w:rsidRPr="00F21280" w:rsidRDefault="00176AC3" w:rsidP="00176AC3">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57022F77" w14:textId="5F6AC971" w:rsidR="00176AC3" w:rsidRPr="00F21280" w:rsidRDefault="00CB268D" w:rsidP="00176AC3">
            <w:pPr>
              <w:pStyle w:val="acctfourfigures"/>
              <w:tabs>
                <w:tab w:val="clear" w:pos="765"/>
                <w:tab w:val="decimal" w:pos="920"/>
              </w:tabs>
              <w:spacing w:line="240" w:lineRule="atLeast"/>
              <w:ind w:left="-43" w:right="-50"/>
              <w:rPr>
                <w:szCs w:val="22"/>
              </w:rPr>
            </w:pPr>
            <w:r>
              <w:rPr>
                <w:szCs w:val="22"/>
              </w:rPr>
              <w:t>7,383</w:t>
            </w:r>
          </w:p>
        </w:tc>
      </w:tr>
      <w:tr w:rsidR="00176AC3" w:rsidRPr="00D433AA" w14:paraId="4B01ED03" w14:textId="77777777" w:rsidTr="00695841">
        <w:trPr>
          <w:trHeight w:val="20"/>
        </w:trPr>
        <w:tc>
          <w:tcPr>
            <w:tcW w:w="4860" w:type="dxa"/>
            <w:shd w:val="clear" w:color="auto" w:fill="auto"/>
          </w:tcPr>
          <w:p w14:paraId="5D771387" w14:textId="77777777" w:rsidR="00176AC3" w:rsidRPr="00D433AA" w:rsidRDefault="00176AC3" w:rsidP="00176AC3">
            <w:pPr>
              <w:pStyle w:val="NoSpacing"/>
              <w:spacing w:line="240" w:lineRule="exact"/>
              <w:rPr>
                <w:rFonts w:ascii="Times New Roman" w:hAnsi="Times New Roman" w:cs="Times New Roman"/>
                <w:sz w:val="22"/>
              </w:rPr>
            </w:pPr>
          </w:p>
        </w:tc>
        <w:tc>
          <w:tcPr>
            <w:tcW w:w="1384" w:type="dxa"/>
            <w:shd w:val="clear" w:color="auto" w:fill="auto"/>
            <w:vAlign w:val="bottom"/>
          </w:tcPr>
          <w:p w14:paraId="5AEBB987" w14:textId="77777777" w:rsidR="00176AC3" w:rsidRPr="00D433AA" w:rsidRDefault="00176AC3" w:rsidP="00176AC3">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20394BD5" w14:textId="77777777" w:rsidR="00176AC3" w:rsidRPr="00D433AA" w:rsidRDefault="00176AC3" w:rsidP="00176AC3">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511EF169" w14:textId="77777777" w:rsidR="00176AC3" w:rsidRPr="00D433AA" w:rsidRDefault="00176AC3" w:rsidP="00176AC3">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2B202A7A"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C0A624A" w14:textId="77777777" w:rsidR="00176AC3" w:rsidRPr="00D433AA" w:rsidRDefault="00176AC3" w:rsidP="00176AC3">
            <w:pPr>
              <w:pStyle w:val="acctfourfigures"/>
              <w:tabs>
                <w:tab w:val="clear" w:pos="765"/>
                <w:tab w:val="decimal" w:pos="920"/>
              </w:tabs>
              <w:spacing w:line="240" w:lineRule="atLeast"/>
              <w:ind w:left="-43" w:right="-50"/>
              <w:rPr>
                <w:szCs w:val="22"/>
              </w:rPr>
            </w:pPr>
          </w:p>
        </w:tc>
        <w:tc>
          <w:tcPr>
            <w:tcW w:w="236" w:type="dxa"/>
            <w:vAlign w:val="bottom"/>
          </w:tcPr>
          <w:p w14:paraId="05696DCE"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34" w:type="dxa"/>
            <w:vAlign w:val="bottom"/>
          </w:tcPr>
          <w:p w14:paraId="38A61ECD" w14:textId="77777777" w:rsidR="00176AC3" w:rsidRPr="00D433AA" w:rsidRDefault="00176AC3" w:rsidP="00176AC3">
            <w:pPr>
              <w:pStyle w:val="acctfourfigures"/>
              <w:tabs>
                <w:tab w:val="clear" w:pos="765"/>
                <w:tab w:val="decimal" w:pos="0"/>
              </w:tabs>
              <w:spacing w:line="240" w:lineRule="atLeast"/>
              <w:ind w:left="-43" w:right="-86"/>
              <w:jc w:val="center"/>
              <w:rPr>
                <w:szCs w:val="22"/>
              </w:rPr>
            </w:pPr>
          </w:p>
        </w:tc>
        <w:tc>
          <w:tcPr>
            <w:tcW w:w="236" w:type="dxa"/>
            <w:vAlign w:val="bottom"/>
          </w:tcPr>
          <w:p w14:paraId="57F86355"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44" w:type="dxa"/>
            <w:vAlign w:val="bottom"/>
          </w:tcPr>
          <w:p w14:paraId="6F078AF1" w14:textId="77777777" w:rsidR="00176AC3" w:rsidRPr="00D433AA" w:rsidRDefault="00176AC3" w:rsidP="00176AC3">
            <w:pPr>
              <w:pStyle w:val="acctfourfigures"/>
              <w:tabs>
                <w:tab w:val="clear" w:pos="765"/>
                <w:tab w:val="decimal" w:pos="920"/>
              </w:tabs>
              <w:spacing w:line="240" w:lineRule="atLeast"/>
              <w:ind w:left="-43" w:right="-50"/>
              <w:rPr>
                <w:szCs w:val="22"/>
              </w:rPr>
            </w:pPr>
          </w:p>
        </w:tc>
        <w:tc>
          <w:tcPr>
            <w:tcW w:w="236" w:type="dxa"/>
            <w:vAlign w:val="bottom"/>
          </w:tcPr>
          <w:p w14:paraId="0F6A424E"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844" w:type="dxa"/>
            <w:vAlign w:val="bottom"/>
          </w:tcPr>
          <w:p w14:paraId="7A7E5C76" w14:textId="77777777" w:rsidR="00176AC3" w:rsidRPr="00D433AA" w:rsidRDefault="00176AC3" w:rsidP="00176AC3">
            <w:pPr>
              <w:pStyle w:val="acctfourfigures"/>
              <w:tabs>
                <w:tab w:val="clear" w:pos="765"/>
                <w:tab w:val="decimal" w:pos="438"/>
              </w:tabs>
              <w:spacing w:line="240" w:lineRule="atLeast"/>
              <w:ind w:left="-43" w:right="-92"/>
              <w:rPr>
                <w:szCs w:val="22"/>
              </w:rPr>
            </w:pPr>
          </w:p>
        </w:tc>
        <w:tc>
          <w:tcPr>
            <w:tcW w:w="236" w:type="dxa"/>
            <w:vAlign w:val="bottom"/>
          </w:tcPr>
          <w:p w14:paraId="5CAE0890"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1B8B5328" w14:textId="77777777" w:rsidR="00176AC3" w:rsidRPr="00D433AA" w:rsidRDefault="00176AC3" w:rsidP="00176AC3">
            <w:pPr>
              <w:pStyle w:val="acctfourfigures"/>
              <w:tabs>
                <w:tab w:val="clear" w:pos="765"/>
                <w:tab w:val="decimal" w:pos="920"/>
              </w:tabs>
              <w:spacing w:line="240" w:lineRule="atLeast"/>
              <w:ind w:left="-43" w:right="-50"/>
              <w:rPr>
                <w:szCs w:val="22"/>
              </w:rPr>
            </w:pPr>
          </w:p>
        </w:tc>
      </w:tr>
      <w:tr w:rsidR="00176AC3" w:rsidRPr="00D433AA" w14:paraId="0AB8AA18" w14:textId="77777777">
        <w:trPr>
          <w:trHeight w:val="20"/>
        </w:trPr>
        <w:tc>
          <w:tcPr>
            <w:tcW w:w="4860" w:type="dxa"/>
            <w:shd w:val="clear" w:color="auto" w:fill="auto"/>
          </w:tcPr>
          <w:p w14:paraId="23EE70DF" w14:textId="14FFA1F3" w:rsidR="00176AC3" w:rsidRPr="0073373A" w:rsidRDefault="00176AC3" w:rsidP="00176AC3">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sidR="000C4293">
              <w:rPr>
                <w:rFonts w:ascii="Times New Roman" w:hAnsi="Times New Roman"/>
                <w:b/>
                <w:bCs/>
                <w:i/>
                <w:iCs/>
                <w:sz w:val="22"/>
                <w:szCs w:val="28"/>
              </w:rPr>
              <w:t>ies</w:t>
            </w:r>
          </w:p>
        </w:tc>
        <w:tc>
          <w:tcPr>
            <w:tcW w:w="1384" w:type="dxa"/>
            <w:shd w:val="clear" w:color="auto" w:fill="auto"/>
            <w:vAlign w:val="bottom"/>
          </w:tcPr>
          <w:p w14:paraId="23FDAEC8" w14:textId="2C49C136" w:rsidR="00176AC3" w:rsidRPr="00D433AA" w:rsidRDefault="00176AC3" w:rsidP="00176AC3">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5626E6DA" w14:textId="77777777" w:rsidR="00176AC3" w:rsidRPr="00D433AA" w:rsidRDefault="00176AC3" w:rsidP="00176AC3">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2D731BE1" w14:textId="77777777" w:rsidR="00176AC3" w:rsidRPr="00D433AA" w:rsidRDefault="00176AC3" w:rsidP="00176AC3">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340142AF"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F67F30A" w14:textId="77777777" w:rsidR="00176AC3" w:rsidRPr="00D433AA" w:rsidRDefault="00176AC3" w:rsidP="00176AC3">
            <w:pPr>
              <w:pStyle w:val="acctfourfigures"/>
              <w:tabs>
                <w:tab w:val="clear" w:pos="765"/>
                <w:tab w:val="decimal" w:pos="920"/>
              </w:tabs>
              <w:spacing w:line="240" w:lineRule="atLeast"/>
              <w:ind w:left="-43" w:right="-50"/>
              <w:rPr>
                <w:szCs w:val="22"/>
              </w:rPr>
            </w:pPr>
          </w:p>
        </w:tc>
        <w:tc>
          <w:tcPr>
            <w:tcW w:w="236" w:type="dxa"/>
            <w:vAlign w:val="bottom"/>
          </w:tcPr>
          <w:p w14:paraId="41E39AB4"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34" w:type="dxa"/>
            <w:vAlign w:val="bottom"/>
          </w:tcPr>
          <w:p w14:paraId="53B2BD96" w14:textId="77777777" w:rsidR="00176AC3" w:rsidRPr="00D433AA" w:rsidRDefault="00176AC3" w:rsidP="00176AC3">
            <w:pPr>
              <w:pStyle w:val="acctfourfigures"/>
              <w:tabs>
                <w:tab w:val="clear" w:pos="765"/>
                <w:tab w:val="decimal" w:pos="0"/>
              </w:tabs>
              <w:spacing w:line="240" w:lineRule="atLeast"/>
              <w:ind w:left="-43" w:right="-86"/>
              <w:jc w:val="center"/>
              <w:rPr>
                <w:szCs w:val="22"/>
              </w:rPr>
            </w:pPr>
          </w:p>
        </w:tc>
        <w:tc>
          <w:tcPr>
            <w:tcW w:w="236" w:type="dxa"/>
            <w:vAlign w:val="bottom"/>
          </w:tcPr>
          <w:p w14:paraId="0B20074D"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44" w:type="dxa"/>
            <w:vAlign w:val="bottom"/>
          </w:tcPr>
          <w:p w14:paraId="66C4C659" w14:textId="77777777" w:rsidR="00176AC3" w:rsidRPr="00D433AA" w:rsidRDefault="00176AC3" w:rsidP="00176AC3">
            <w:pPr>
              <w:pStyle w:val="acctfourfigures"/>
              <w:tabs>
                <w:tab w:val="clear" w:pos="765"/>
                <w:tab w:val="decimal" w:pos="920"/>
              </w:tabs>
              <w:spacing w:line="240" w:lineRule="atLeast"/>
              <w:ind w:left="-43" w:right="-50"/>
              <w:rPr>
                <w:szCs w:val="22"/>
              </w:rPr>
            </w:pPr>
          </w:p>
        </w:tc>
        <w:tc>
          <w:tcPr>
            <w:tcW w:w="236" w:type="dxa"/>
            <w:vAlign w:val="bottom"/>
          </w:tcPr>
          <w:p w14:paraId="25FA3912"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844" w:type="dxa"/>
            <w:vAlign w:val="bottom"/>
          </w:tcPr>
          <w:p w14:paraId="0B6C413B" w14:textId="77777777" w:rsidR="00176AC3" w:rsidRPr="00D433AA" w:rsidRDefault="00176AC3" w:rsidP="00176AC3">
            <w:pPr>
              <w:pStyle w:val="acctfourfigures"/>
              <w:tabs>
                <w:tab w:val="clear" w:pos="765"/>
                <w:tab w:val="decimal" w:pos="438"/>
              </w:tabs>
              <w:spacing w:line="240" w:lineRule="atLeast"/>
              <w:ind w:left="-43" w:right="-92"/>
              <w:rPr>
                <w:szCs w:val="22"/>
              </w:rPr>
            </w:pPr>
          </w:p>
        </w:tc>
        <w:tc>
          <w:tcPr>
            <w:tcW w:w="236" w:type="dxa"/>
            <w:vAlign w:val="bottom"/>
          </w:tcPr>
          <w:p w14:paraId="530F382B"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09EAAB42" w14:textId="77777777" w:rsidR="00176AC3" w:rsidRPr="00D433AA" w:rsidRDefault="00176AC3" w:rsidP="00176AC3">
            <w:pPr>
              <w:pStyle w:val="acctfourfigures"/>
              <w:tabs>
                <w:tab w:val="clear" w:pos="765"/>
                <w:tab w:val="decimal" w:pos="920"/>
              </w:tabs>
              <w:spacing w:line="240" w:lineRule="atLeast"/>
              <w:ind w:left="-43" w:right="-50"/>
              <w:rPr>
                <w:szCs w:val="22"/>
              </w:rPr>
            </w:pPr>
          </w:p>
        </w:tc>
      </w:tr>
      <w:tr w:rsidR="00176AC3" w:rsidRPr="00D433AA" w14:paraId="68E50F0A" w14:textId="77777777">
        <w:trPr>
          <w:trHeight w:val="20"/>
        </w:trPr>
        <w:tc>
          <w:tcPr>
            <w:tcW w:w="4860" w:type="dxa"/>
            <w:shd w:val="clear" w:color="auto" w:fill="auto"/>
          </w:tcPr>
          <w:p w14:paraId="69620726" w14:textId="77777777" w:rsidR="00176AC3" w:rsidRPr="005267C8" w:rsidRDefault="00176AC3" w:rsidP="00176AC3">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1384" w:type="dxa"/>
            <w:shd w:val="clear" w:color="auto" w:fill="auto"/>
          </w:tcPr>
          <w:p w14:paraId="0BBFBA6A" w14:textId="348F996C" w:rsidR="00176AC3" w:rsidRPr="00D433AA" w:rsidRDefault="001C40D5" w:rsidP="00176AC3">
            <w:pPr>
              <w:pStyle w:val="acctfourfigures"/>
              <w:tabs>
                <w:tab w:val="clear" w:pos="765"/>
                <w:tab w:val="decimal" w:pos="658"/>
              </w:tabs>
              <w:spacing w:line="240" w:lineRule="auto"/>
              <w:ind w:left="-43" w:right="-86"/>
              <w:rPr>
                <w:szCs w:val="22"/>
              </w:rPr>
            </w:pPr>
            <w:r w:rsidRPr="001C40D5">
              <w:rPr>
                <w:szCs w:val="22"/>
              </w:rPr>
              <w:t>-</w:t>
            </w:r>
          </w:p>
        </w:tc>
        <w:tc>
          <w:tcPr>
            <w:tcW w:w="1170" w:type="dxa"/>
            <w:shd w:val="clear" w:color="auto" w:fill="auto"/>
          </w:tcPr>
          <w:p w14:paraId="555F1F97" w14:textId="03FD856D" w:rsidR="00176AC3" w:rsidRPr="00D433AA" w:rsidRDefault="001C40D5" w:rsidP="00176AC3">
            <w:pPr>
              <w:pStyle w:val="acctfourfigures"/>
              <w:tabs>
                <w:tab w:val="clear" w:pos="765"/>
                <w:tab w:val="decimal" w:pos="700"/>
              </w:tabs>
              <w:spacing w:line="240" w:lineRule="atLeast"/>
              <w:ind w:left="-43" w:right="-86"/>
              <w:rPr>
                <w:szCs w:val="22"/>
              </w:rPr>
            </w:pPr>
            <w:r w:rsidRPr="001C40D5">
              <w:rPr>
                <w:szCs w:val="22"/>
              </w:rPr>
              <w:t>-</w:t>
            </w:r>
          </w:p>
        </w:tc>
        <w:tc>
          <w:tcPr>
            <w:tcW w:w="1294" w:type="dxa"/>
            <w:shd w:val="clear" w:color="auto" w:fill="auto"/>
          </w:tcPr>
          <w:p w14:paraId="3D4BCEB4" w14:textId="2FF45B20" w:rsidR="00176AC3" w:rsidRPr="00D433AA" w:rsidRDefault="001C40D5" w:rsidP="00176AC3">
            <w:pPr>
              <w:pStyle w:val="acctfourfigures"/>
              <w:tabs>
                <w:tab w:val="clear" w:pos="765"/>
                <w:tab w:val="decimal" w:pos="1010"/>
              </w:tabs>
              <w:spacing w:line="240" w:lineRule="atLeast"/>
              <w:ind w:left="-43" w:right="-86"/>
              <w:rPr>
                <w:szCs w:val="22"/>
              </w:rPr>
            </w:pPr>
            <w:r w:rsidRPr="001C40D5">
              <w:rPr>
                <w:szCs w:val="22"/>
              </w:rPr>
              <w:t xml:space="preserve">       172,250</w:t>
            </w:r>
          </w:p>
        </w:tc>
        <w:tc>
          <w:tcPr>
            <w:tcW w:w="236" w:type="dxa"/>
            <w:shd w:val="clear" w:color="auto" w:fill="auto"/>
          </w:tcPr>
          <w:p w14:paraId="2045A9FB"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2B96CCD0" w14:textId="0B4D19EF" w:rsidR="00176AC3" w:rsidRPr="00D433AA" w:rsidRDefault="001C40D5" w:rsidP="00176AC3">
            <w:pPr>
              <w:pStyle w:val="acctfourfigures"/>
              <w:tabs>
                <w:tab w:val="clear" w:pos="765"/>
                <w:tab w:val="decimal" w:pos="920"/>
              </w:tabs>
              <w:spacing w:line="240" w:lineRule="atLeast"/>
              <w:ind w:left="-43" w:right="-50"/>
              <w:rPr>
                <w:szCs w:val="22"/>
              </w:rPr>
            </w:pPr>
            <w:r w:rsidRPr="001C40D5">
              <w:rPr>
                <w:szCs w:val="22"/>
              </w:rPr>
              <w:t xml:space="preserve"> 172,250</w:t>
            </w:r>
          </w:p>
        </w:tc>
        <w:tc>
          <w:tcPr>
            <w:tcW w:w="236" w:type="dxa"/>
          </w:tcPr>
          <w:p w14:paraId="533C1E1B"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34" w:type="dxa"/>
          </w:tcPr>
          <w:p w14:paraId="445BC3C8" w14:textId="0DF69A0A" w:rsidR="00176AC3" w:rsidRPr="00D433AA" w:rsidRDefault="00043D9B" w:rsidP="00176AC3">
            <w:pPr>
              <w:pStyle w:val="acctfourfigures"/>
              <w:tabs>
                <w:tab w:val="clear" w:pos="765"/>
                <w:tab w:val="decimal" w:pos="0"/>
              </w:tabs>
              <w:spacing w:line="240" w:lineRule="atLeast"/>
              <w:ind w:left="-43" w:right="-86"/>
              <w:jc w:val="center"/>
              <w:rPr>
                <w:szCs w:val="22"/>
              </w:rPr>
            </w:pPr>
            <w:r w:rsidRPr="001C40D5">
              <w:rPr>
                <w:szCs w:val="22"/>
              </w:rPr>
              <w:t>-</w:t>
            </w:r>
          </w:p>
        </w:tc>
        <w:tc>
          <w:tcPr>
            <w:tcW w:w="236" w:type="dxa"/>
          </w:tcPr>
          <w:p w14:paraId="0F729E8F"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44" w:type="dxa"/>
          </w:tcPr>
          <w:p w14:paraId="3B3991B1" w14:textId="18332C52" w:rsidR="00176AC3" w:rsidRPr="00D433AA" w:rsidRDefault="001C40D5" w:rsidP="00176AC3">
            <w:pPr>
              <w:pStyle w:val="acctfourfigures"/>
              <w:tabs>
                <w:tab w:val="clear" w:pos="765"/>
                <w:tab w:val="decimal" w:pos="920"/>
              </w:tabs>
              <w:spacing w:line="240" w:lineRule="atLeast"/>
              <w:ind w:left="-43" w:right="-50"/>
              <w:rPr>
                <w:szCs w:val="22"/>
              </w:rPr>
            </w:pPr>
            <w:r w:rsidRPr="001C40D5">
              <w:rPr>
                <w:szCs w:val="22"/>
              </w:rPr>
              <w:t>17</w:t>
            </w:r>
            <w:r w:rsidR="00176FA3">
              <w:rPr>
                <w:szCs w:val="22"/>
              </w:rPr>
              <w:t>1</w:t>
            </w:r>
            <w:r w:rsidRPr="001C40D5">
              <w:rPr>
                <w:szCs w:val="22"/>
              </w:rPr>
              <w:t>,</w:t>
            </w:r>
            <w:r w:rsidR="00176FA3">
              <w:rPr>
                <w:szCs w:val="22"/>
              </w:rPr>
              <w:t>447</w:t>
            </w:r>
          </w:p>
        </w:tc>
        <w:tc>
          <w:tcPr>
            <w:tcW w:w="236" w:type="dxa"/>
          </w:tcPr>
          <w:p w14:paraId="2A97008E"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844" w:type="dxa"/>
          </w:tcPr>
          <w:p w14:paraId="7DFD0579" w14:textId="07BB4487" w:rsidR="00176AC3" w:rsidRPr="00D433AA" w:rsidRDefault="001C40D5" w:rsidP="00176AC3">
            <w:pPr>
              <w:pStyle w:val="acctfourfigures"/>
              <w:tabs>
                <w:tab w:val="clear" w:pos="765"/>
                <w:tab w:val="decimal" w:pos="438"/>
              </w:tabs>
              <w:spacing w:line="240" w:lineRule="atLeast"/>
              <w:ind w:left="-43" w:right="-92"/>
              <w:rPr>
                <w:szCs w:val="22"/>
              </w:rPr>
            </w:pPr>
            <w:r w:rsidRPr="001C40D5">
              <w:rPr>
                <w:szCs w:val="22"/>
              </w:rPr>
              <w:t>-</w:t>
            </w:r>
          </w:p>
        </w:tc>
        <w:tc>
          <w:tcPr>
            <w:tcW w:w="236" w:type="dxa"/>
          </w:tcPr>
          <w:p w14:paraId="6EC7F481"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1080" w:type="dxa"/>
            <w:shd w:val="clear" w:color="auto" w:fill="auto"/>
          </w:tcPr>
          <w:p w14:paraId="07FBFB51" w14:textId="0C4DDAFE" w:rsidR="00176AC3" w:rsidRPr="00D433AA" w:rsidRDefault="001C40D5" w:rsidP="00176AC3">
            <w:pPr>
              <w:pStyle w:val="acctfourfigures"/>
              <w:tabs>
                <w:tab w:val="clear" w:pos="765"/>
                <w:tab w:val="decimal" w:pos="920"/>
              </w:tabs>
              <w:spacing w:line="240" w:lineRule="atLeast"/>
              <w:ind w:left="-43" w:right="-50"/>
              <w:rPr>
                <w:szCs w:val="22"/>
              </w:rPr>
            </w:pPr>
            <w:r w:rsidRPr="001C40D5">
              <w:rPr>
                <w:szCs w:val="22"/>
              </w:rPr>
              <w:t xml:space="preserve">   17</w:t>
            </w:r>
            <w:r w:rsidR="00176FA3">
              <w:rPr>
                <w:szCs w:val="22"/>
              </w:rPr>
              <w:t>1</w:t>
            </w:r>
            <w:r w:rsidRPr="001C40D5">
              <w:rPr>
                <w:szCs w:val="22"/>
              </w:rPr>
              <w:t>,</w:t>
            </w:r>
            <w:r w:rsidR="00176FA3">
              <w:rPr>
                <w:szCs w:val="22"/>
              </w:rPr>
              <w:t>447</w:t>
            </w:r>
          </w:p>
        </w:tc>
      </w:tr>
      <w:tr w:rsidR="000C33FE" w:rsidRPr="00D433AA" w14:paraId="19A1C673" w14:textId="77777777">
        <w:trPr>
          <w:trHeight w:val="20"/>
        </w:trPr>
        <w:tc>
          <w:tcPr>
            <w:tcW w:w="4860" w:type="dxa"/>
            <w:shd w:val="clear" w:color="auto" w:fill="auto"/>
          </w:tcPr>
          <w:p w14:paraId="2EC590EB" w14:textId="613E07AE" w:rsidR="000C33FE" w:rsidRPr="005F14C1" w:rsidRDefault="000C33FE" w:rsidP="000C33FE">
            <w:pPr>
              <w:pStyle w:val="NoSpacing"/>
              <w:spacing w:line="240" w:lineRule="exact"/>
              <w:ind w:left="160" w:hanging="160"/>
              <w:rPr>
                <w:rFonts w:ascii="Times New Roman" w:hAnsi="Times New Roman" w:cs="Times New Roman"/>
                <w:sz w:val="22"/>
              </w:rPr>
            </w:pPr>
            <w:r w:rsidRPr="00D433AA">
              <w:rPr>
                <w:rFonts w:ascii="Times New Roman" w:hAnsi="Times New Roman" w:cs="Times New Roman"/>
                <w:sz w:val="22"/>
              </w:rPr>
              <w:t xml:space="preserve">Forward exchange sales contract used for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1384" w:type="dxa"/>
            <w:shd w:val="clear" w:color="auto" w:fill="auto"/>
            <w:vAlign w:val="bottom"/>
          </w:tcPr>
          <w:p w14:paraId="6C554C3A" w14:textId="0D0A5A2C" w:rsidR="000C33FE" w:rsidRDefault="00AF008D" w:rsidP="00167113">
            <w:pPr>
              <w:pStyle w:val="acctfourfigures"/>
              <w:tabs>
                <w:tab w:val="clear" w:pos="765"/>
                <w:tab w:val="decimal" w:pos="1003"/>
              </w:tabs>
              <w:spacing w:line="240" w:lineRule="auto"/>
              <w:ind w:left="-43" w:right="-86"/>
              <w:rPr>
                <w:szCs w:val="22"/>
              </w:rPr>
            </w:pPr>
            <w:r>
              <w:rPr>
                <w:szCs w:val="22"/>
              </w:rPr>
              <w:t>13</w:t>
            </w:r>
            <w:r w:rsidR="00377A2E">
              <w:rPr>
                <w:szCs w:val="22"/>
              </w:rPr>
              <w:t>,632</w:t>
            </w:r>
          </w:p>
        </w:tc>
        <w:tc>
          <w:tcPr>
            <w:tcW w:w="1170" w:type="dxa"/>
            <w:shd w:val="clear" w:color="auto" w:fill="auto"/>
          </w:tcPr>
          <w:p w14:paraId="1F5A4A81" w14:textId="0D377E28" w:rsidR="000C33FE" w:rsidRDefault="007339CD" w:rsidP="000C33FE">
            <w:pPr>
              <w:pStyle w:val="acctfourfigures"/>
              <w:tabs>
                <w:tab w:val="clear" w:pos="765"/>
                <w:tab w:val="decimal" w:pos="700"/>
              </w:tabs>
              <w:spacing w:line="240" w:lineRule="atLeast"/>
              <w:ind w:left="-43" w:right="-86"/>
              <w:rPr>
                <w:szCs w:val="22"/>
              </w:rPr>
            </w:pPr>
            <w:r w:rsidRPr="001C40D5">
              <w:rPr>
                <w:szCs w:val="22"/>
              </w:rPr>
              <w:t>-</w:t>
            </w:r>
          </w:p>
        </w:tc>
        <w:tc>
          <w:tcPr>
            <w:tcW w:w="1294" w:type="dxa"/>
            <w:shd w:val="clear" w:color="auto" w:fill="auto"/>
          </w:tcPr>
          <w:p w14:paraId="65E8ED09" w14:textId="661BC663" w:rsidR="000C33FE" w:rsidRDefault="007339CD" w:rsidP="00167113">
            <w:pPr>
              <w:pStyle w:val="acctfourfigures"/>
              <w:tabs>
                <w:tab w:val="clear" w:pos="765"/>
                <w:tab w:val="decimal" w:pos="700"/>
              </w:tabs>
              <w:spacing w:line="240" w:lineRule="atLeast"/>
              <w:ind w:left="-43" w:right="-86"/>
              <w:rPr>
                <w:szCs w:val="22"/>
              </w:rPr>
            </w:pPr>
            <w:r w:rsidRPr="001C40D5">
              <w:rPr>
                <w:szCs w:val="22"/>
              </w:rPr>
              <w:t>-</w:t>
            </w:r>
          </w:p>
        </w:tc>
        <w:tc>
          <w:tcPr>
            <w:tcW w:w="236" w:type="dxa"/>
            <w:shd w:val="clear" w:color="auto" w:fill="auto"/>
            <w:vAlign w:val="bottom"/>
          </w:tcPr>
          <w:p w14:paraId="33DA589F" w14:textId="77777777" w:rsidR="000C33FE" w:rsidRPr="00D433AA" w:rsidRDefault="000C33FE" w:rsidP="000C33FE">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A86AA3F" w14:textId="01019D1D" w:rsidR="000C33FE" w:rsidRDefault="00712D8B" w:rsidP="000C33FE">
            <w:pPr>
              <w:pStyle w:val="acctfourfigures"/>
              <w:tabs>
                <w:tab w:val="clear" w:pos="765"/>
                <w:tab w:val="decimal" w:pos="920"/>
              </w:tabs>
              <w:spacing w:line="240" w:lineRule="atLeast"/>
              <w:ind w:left="-43" w:right="-50"/>
              <w:rPr>
                <w:szCs w:val="22"/>
              </w:rPr>
            </w:pPr>
            <w:r>
              <w:rPr>
                <w:szCs w:val="22"/>
              </w:rPr>
              <w:t>13,632</w:t>
            </w:r>
          </w:p>
        </w:tc>
        <w:tc>
          <w:tcPr>
            <w:tcW w:w="236" w:type="dxa"/>
            <w:vAlign w:val="bottom"/>
          </w:tcPr>
          <w:p w14:paraId="7B3E0E98" w14:textId="77777777" w:rsidR="000C33FE" w:rsidRPr="00D433AA" w:rsidRDefault="000C33FE" w:rsidP="000C33FE">
            <w:pPr>
              <w:pStyle w:val="acctfourfigures"/>
              <w:tabs>
                <w:tab w:val="clear" w:pos="765"/>
                <w:tab w:val="decimal" w:pos="595"/>
              </w:tabs>
              <w:spacing w:line="240" w:lineRule="atLeast"/>
              <w:ind w:left="-43" w:right="-86"/>
              <w:rPr>
                <w:szCs w:val="22"/>
              </w:rPr>
            </w:pPr>
          </w:p>
        </w:tc>
        <w:tc>
          <w:tcPr>
            <w:tcW w:w="834" w:type="dxa"/>
          </w:tcPr>
          <w:p w14:paraId="16C2EA03" w14:textId="48803392" w:rsidR="000C33FE" w:rsidRDefault="00043D9B" w:rsidP="000C33FE">
            <w:pPr>
              <w:pStyle w:val="acctfourfigures"/>
              <w:tabs>
                <w:tab w:val="clear" w:pos="765"/>
                <w:tab w:val="decimal" w:pos="0"/>
              </w:tabs>
              <w:spacing w:line="240" w:lineRule="atLeast"/>
              <w:ind w:left="-43" w:right="-86"/>
              <w:jc w:val="center"/>
              <w:rPr>
                <w:szCs w:val="22"/>
              </w:rPr>
            </w:pPr>
            <w:r w:rsidRPr="001C40D5">
              <w:rPr>
                <w:szCs w:val="22"/>
              </w:rPr>
              <w:t>-</w:t>
            </w:r>
          </w:p>
        </w:tc>
        <w:tc>
          <w:tcPr>
            <w:tcW w:w="236" w:type="dxa"/>
            <w:vAlign w:val="bottom"/>
          </w:tcPr>
          <w:p w14:paraId="4E983441" w14:textId="77777777" w:rsidR="000C33FE" w:rsidRPr="00D433AA" w:rsidRDefault="000C33FE" w:rsidP="000C33FE">
            <w:pPr>
              <w:pStyle w:val="acctfourfigures"/>
              <w:tabs>
                <w:tab w:val="clear" w:pos="765"/>
                <w:tab w:val="decimal" w:pos="595"/>
              </w:tabs>
              <w:spacing w:line="240" w:lineRule="atLeast"/>
              <w:ind w:left="-43" w:right="-86"/>
              <w:rPr>
                <w:szCs w:val="22"/>
              </w:rPr>
            </w:pPr>
          </w:p>
        </w:tc>
        <w:tc>
          <w:tcPr>
            <w:tcW w:w="844" w:type="dxa"/>
            <w:vAlign w:val="bottom"/>
          </w:tcPr>
          <w:p w14:paraId="4019802C" w14:textId="0AB832C4" w:rsidR="000C33FE" w:rsidRDefault="00043D9B" w:rsidP="000C33FE">
            <w:pPr>
              <w:pStyle w:val="acctfourfigures"/>
              <w:tabs>
                <w:tab w:val="clear" w:pos="765"/>
                <w:tab w:val="decimal" w:pos="920"/>
              </w:tabs>
              <w:spacing w:line="240" w:lineRule="atLeast"/>
              <w:ind w:left="-43" w:right="-50"/>
              <w:rPr>
                <w:szCs w:val="22"/>
              </w:rPr>
            </w:pPr>
            <w:r>
              <w:rPr>
                <w:szCs w:val="22"/>
              </w:rPr>
              <w:t>13,632</w:t>
            </w:r>
          </w:p>
        </w:tc>
        <w:tc>
          <w:tcPr>
            <w:tcW w:w="236" w:type="dxa"/>
            <w:vAlign w:val="bottom"/>
          </w:tcPr>
          <w:p w14:paraId="2D56FAAB" w14:textId="77777777" w:rsidR="000C33FE" w:rsidRPr="00D433AA" w:rsidRDefault="000C33FE" w:rsidP="000C33FE">
            <w:pPr>
              <w:tabs>
                <w:tab w:val="decimal" w:pos="595"/>
              </w:tabs>
              <w:ind w:left="-43" w:right="-86"/>
              <w:rPr>
                <w:rFonts w:ascii="Times New Roman" w:hAnsi="Times New Roman" w:cs="Times New Roman"/>
                <w:sz w:val="22"/>
                <w:szCs w:val="22"/>
                <w:lang w:val="en-GB" w:bidi="ar-SA"/>
              </w:rPr>
            </w:pPr>
          </w:p>
        </w:tc>
        <w:tc>
          <w:tcPr>
            <w:tcW w:w="844" w:type="dxa"/>
          </w:tcPr>
          <w:p w14:paraId="7CDB2E0F" w14:textId="27C16F93" w:rsidR="000C33FE" w:rsidRDefault="00043D9B" w:rsidP="000C33FE">
            <w:pPr>
              <w:pStyle w:val="acctfourfigures"/>
              <w:tabs>
                <w:tab w:val="clear" w:pos="765"/>
                <w:tab w:val="decimal" w:pos="438"/>
              </w:tabs>
              <w:spacing w:line="240" w:lineRule="atLeast"/>
              <w:ind w:left="-43" w:right="-92"/>
              <w:rPr>
                <w:szCs w:val="22"/>
              </w:rPr>
            </w:pPr>
            <w:r w:rsidRPr="001C40D5">
              <w:rPr>
                <w:szCs w:val="22"/>
              </w:rPr>
              <w:t>-</w:t>
            </w:r>
          </w:p>
        </w:tc>
        <w:tc>
          <w:tcPr>
            <w:tcW w:w="236" w:type="dxa"/>
            <w:vAlign w:val="bottom"/>
          </w:tcPr>
          <w:p w14:paraId="7F8301A3" w14:textId="77777777" w:rsidR="000C33FE" w:rsidRPr="00D433AA" w:rsidRDefault="000C33FE" w:rsidP="000C33FE">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5FE2C4B9" w14:textId="504D9D46" w:rsidR="000C33FE" w:rsidRDefault="00043D9B" w:rsidP="000C33FE">
            <w:pPr>
              <w:pStyle w:val="acctfourfigures"/>
              <w:tabs>
                <w:tab w:val="clear" w:pos="765"/>
                <w:tab w:val="decimal" w:pos="920"/>
              </w:tabs>
              <w:spacing w:line="240" w:lineRule="atLeast"/>
              <w:ind w:left="-43" w:right="-50"/>
              <w:rPr>
                <w:szCs w:val="22"/>
              </w:rPr>
            </w:pPr>
            <w:r>
              <w:rPr>
                <w:szCs w:val="22"/>
              </w:rPr>
              <w:t>13,632</w:t>
            </w:r>
          </w:p>
        </w:tc>
      </w:tr>
      <w:tr w:rsidR="00176AC3" w:rsidRPr="00D433AA" w14:paraId="4CF021F0" w14:textId="77777777">
        <w:trPr>
          <w:trHeight w:val="20"/>
        </w:trPr>
        <w:tc>
          <w:tcPr>
            <w:tcW w:w="4860" w:type="dxa"/>
            <w:shd w:val="clear" w:color="auto" w:fill="auto"/>
          </w:tcPr>
          <w:p w14:paraId="367EF0D0" w14:textId="77777777" w:rsidR="00176AC3" w:rsidRPr="005E7F75" w:rsidRDefault="00176AC3" w:rsidP="00176AC3">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1384" w:type="dxa"/>
            <w:shd w:val="clear" w:color="auto" w:fill="auto"/>
            <w:vAlign w:val="bottom"/>
          </w:tcPr>
          <w:p w14:paraId="130609DA" w14:textId="6EFC1054" w:rsidR="00176AC3" w:rsidRDefault="007339CD" w:rsidP="00176AC3">
            <w:pPr>
              <w:pStyle w:val="acctfourfigures"/>
              <w:tabs>
                <w:tab w:val="clear" w:pos="765"/>
                <w:tab w:val="decimal" w:pos="1003"/>
              </w:tabs>
              <w:spacing w:line="240" w:lineRule="auto"/>
              <w:ind w:left="-43" w:right="-86"/>
              <w:rPr>
                <w:szCs w:val="22"/>
              </w:rPr>
            </w:pPr>
            <w:r>
              <w:rPr>
                <w:szCs w:val="22"/>
              </w:rPr>
              <w:t>3,675</w:t>
            </w:r>
          </w:p>
        </w:tc>
        <w:tc>
          <w:tcPr>
            <w:tcW w:w="1170" w:type="dxa"/>
            <w:shd w:val="clear" w:color="auto" w:fill="auto"/>
          </w:tcPr>
          <w:p w14:paraId="69B4B44E" w14:textId="75D96FB5" w:rsidR="00176AC3" w:rsidRDefault="007339CD" w:rsidP="00176AC3">
            <w:pPr>
              <w:pStyle w:val="acctfourfigures"/>
              <w:tabs>
                <w:tab w:val="clear" w:pos="765"/>
                <w:tab w:val="decimal" w:pos="700"/>
              </w:tabs>
              <w:spacing w:line="240" w:lineRule="atLeast"/>
              <w:ind w:left="-43" w:right="-86"/>
              <w:rPr>
                <w:szCs w:val="22"/>
              </w:rPr>
            </w:pPr>
            <w:r w:rsidRPr="001C40D5">
              <w:rPr>
                <w:szCs w:val="22"/>
              </w:rPr>
              <w:t>-</w:t>
            </w:r>
          </w:p>
        </w:tc>
        <w:tc>
          <w:tcPr>
            <w:tcW w:w="1294" w:type="dxa"/>
            <w:shd w:val="clear" w:color="auto" w:fill="auto"/>
          </w:tcPr>
          <w:p w14:paraId="5475F272" w14:textId="71ABB766" w:rsidR="00176AC3" w:rsidRDefault="007339CD" w:rsidP="00176AC3">
            <w:pPr>
              <w:pStyle w:val="acctfourfigures"/>
              <w:tabs>
                <w:tab w:val="clear" w:pos="765"/>
                <w:tab w:val="decimal" w:pos="700"/>
              </w:tabs>
              <w:spacing w:line="240" w:lineRule="atLeast"/>
              <w:ind w:left="-43" w:right="-86"/>
              <w:rPr>
                <w:szCs w:val="22"/>
              </w:rPr>
            </w:pPr>
            <w:r w:rsidRPr="001C40D5">
              <w:rPr>
                <w:szCs w:val="22"/>
              </w:rPr>
              <w:t>-</w:t>
            </w:r>
          </w:p>
        </w:tc>
        <w:tc>
          <w:tcPr>
            <w:tcW w:w="236" w:type="dxa"/>
            <w:shd w:val="clear" w:color="auto" w:fill="auto"/>
            <w:vAlign w:val="bottom"/>
          </w:tcPr>
          <w:p w14:paraId="4BE2DEA6"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9845AF9" w14:textId="35F51683" w:rsidR="00176AC3" w:rsidRDefault="00712D8B" w:rsidP="00176AC3">
            <w:pPr>
              <w:pStyle w:val="acctfourfigures"/>
              <w:tabs>
                <w:tab w:val="clear" w:pos="765"/>
                <w:tab w:val="decimal" w:pos="920"/>
              </w:tabs>
              <w:spacing w:line="240" w:lineRule="atLeast"/>
              <w:ind w:left="-43" w:right="-50"/>
              <w:rPr>
                <w:szCs w:val="22"/>
              </w:rPr>
            </w:pPr>
            <w:r>
              <w:rPr>
                <w:szCs w:val="22"/>
              </w:rPr>
              <w:t>3,675</w:t>
            </w:r>
          </w:p>
        </w:tc>
        <w:tc>
          <w:tcPr>
            <w:tcW w:w="236" w:type="dxa"/>
            <w:vAlign w:val="bottom"/>
          </w:tcPr>
          <w:p w14:paraId="45A2E609"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34" w:type="dxa"/>
          </w:tcPr>
          <w:p w14:paraId="155FD079" w14:textId="79473BE1" w:rsidR="00176AC3" w:rsidRDefault="00043D9B" w:rsidP="00176AC3">
            <w:pPr>
              <w:pStyle w:val="acctfourfigures"/>
              <w:tabs>
                <w:tab w:val="clear" w:pos="765"/>
                <w:tab w:val="decimal" w:pos="0"/>
              </w:tabs>
              <w:spacing w:line="240" w:lineRule="atLeast"/>
              <w:ind w:left="-43" w:right="-86"/>
              <w:jc w:val="center"/>
              <w:rPr>
                <w:szCs w:val="22"/>
              </w:rPr>
            </w:pPr>
            <w:r w:rsidRPr="001C40D5">
              <w:rPr>
                <w:szCs w:val="22"/>
              </w:rPr>
              <w:t>-</w:t>
            </w:r>
          </w:p>
        </w:tc>
        <w:tc>
          <w:tcPr>
            <w:tcW w:w="236" w:type="dxa"/>
            <w:vAlign w:val="bottom"/>
          </w:tcPr>
          <w:p w14:paraId="17CD6656"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844" w:type="dxa"/>
            <w:vAlign w:val="bottom"/>
          </w:tcPr>
          <w:p w14:paraId="3DDBA372" w14:textId="57803F3A" w:rsidR="00176AC3" w:rsidRDefault="00043D9B" w:rsidP="00176AC3">
            <w:pPr>
              <w:pStyle w:val="acctfourfigures"/>
              <w:tabs>
                <w:tab w:val="clear" w:pos="765"/>
                <w:tab w:val="decimal" w:pos="920"/>
              </w:tabs>
              <w:spacing w:line="240" w:lineRule="atLeast"/>
              <w:ind w:left="-43" w:right="-50"/>
              <w:rPr>
                <w:szCs w:val="22"/>
              </w:rPr>
            </w:pPr>
            <w:r>
              <w:rPr>
                <w:szCs w:val="22"/>
              </w:rPr>
              <w:t>3,675</w:t>
            </w:r>
          </w:p>
        </w:tc>
        <w:tc>
          <w:tcPr>
            <w:tcW w:w="236" w:type="dxa"/>
            <w:vAlign w:val="bottom"/>
          </w:tcPr>
          <w:p w14:paraId="2E1A1AB7" w14:textId="77777777" w:rsidR="00176AC3" w:rsidRPr="00D433AA" w:rsidRDefault="00176AC3" w:rsidP="00176AC3">
            <w:pPr>
              <w:tabs>
                <w:tab w:val="decimal" w:pos="595"/>
              </w:tabs>
              <w:ind w:left="-43" w:right="-86"/>
              <w:rPr>
                <w:rFonts w:ascii="Times New Roman" w:hAnsi="Times New Roman" w:cs="Times New Roman"/>
                <w:sz w:val="22"/>
                <w:szCs w:val="22"/>
                <w:lang w:val="en-GB" w:bidi="ar-SA"/>
              </w:rPr>
            </w:pPr>
          </w:p>
        </w:tc>
        <w:tc>
          <w:tcPr>
            <w:tcW w:w="844" w:type="dxa"/>
          </w:tcPr>
          <w:p w14:paraId="3A7FB134" w14:textId="42E21BBD" w:rsidR="00176AC3" w:rsidRDefault="00043D9B" w:rsidP="00176AC3">
            <w:pPr>
              <w:pStyle w:val="acctfourfigures"/>
              <w:tabs>
                <w:tab w:val="clear" w:pos="765"/>
                <w:tab w:val="decimal" w:pos="438"/>
              </w:tabs>
              <w:spacing w:line="240" w:lineRule="atLeast"/>
              <w:ind w:left="-43" w:right="-92"/>
              <w:rPr>
                <w:szCs w:val="22"/>
              </w:rPr>
            </w:pPr>
            <w:r w:rsidRPr="001C40D5">
              <w:rPr>
                <w:szCs w:val="22"/>
              </w:rPr>
              <w:t>-</w:t>
            </w:r>
          </w:p>
        </w:tc>
        <w:tc>
          <w:tcPr>
            <w:tcW w:w="236" w:type="dxa"/>
            <w:vAlign w:val="bottom"/>
          </w:tcPr>
          <w:p w14:paraId="4FBDDFBF" w14:textId="77777777" w:rsidR="00176AC3" w:rsidRPr="00D433AA" w:rsidRDefault="00176AC3" w:rsidP="00176AC3">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423D83A5" w14:textId="4C9756C1" w:rsidR="00176AC3" w:rsidRDefault="00043D9B" w:rsidP="00176AC3">
            <w:pPr>
              <w:pStyle w:val="acctfourfigures"/>
              <w:tabs>
                <w:tab w:val="clear" w:pos="765"/>
                <w:tab w:val="decimal" w:pos="920"/>
              </w:tabs>
              <w:spacing w:line="240" w:lineRule="atLeast"/>
              <w:ind w:left="-43" w:right="-50"/>
              <w:rPr>
                <w:szCs w:val="22"/>
              </w:rPr>
            </w:pPr>
            <w:r>
              <w:rPr>
                <w:szCs w:val="22"/>
              </w:rPr>
              <w:t>3,675</w:t>
            </w:r>
          </w:p>
        </w:tc>
      </w:tr>
    </w:tbl>
    <w:p w14:paraId="4CDFB896" w14:textId="02C1C86B" w:rsidR="00695841" w:rsidRPr="00695841" w:rsidRDefault="00695841">
      <w:pPr>
        <w:rPr>
          <w:rFonts w:ascii="Times New Roman" w:hAnsi="Times New Roman" w:cs="Times New Roman"/>
        </w:rPr>
      </w:pPr>
    </w:p>
    <w:p w14:paraId="41CB43FD" w14:textId="77777777" w:rsidR="00395895" w:rsidRDefault="00395895">
      <w:r>
        <w:br w:type="page"/>
      </w:r>
    </w:p>
    <w:tbl>
      <w:tblPr>
        <w:tblW w:w="14400" w:type="dxa"/>
        <w:tblInd w:w="360" w:type="dxa"/>
        <w:tblLayout w:type="fixed"/>
        <w:tblLook w:val="04A0" w:firstRow="1" w:lastRow="0" w:firstColumn="1" w:lastColumn="0" w:noHBand="0" w:noVBand="1"/>
      </w:tblPr>
      <w:tblGrid>
        <w:gridCol w:w="4860"/>
        <w:gridCol w:w="1384"/>
        <w:gridCol w:w="1170"/>
        <w:gridCol w:w="1294"/>
        <w:gridCol w:w="236"/>
        <w:gridCol w:w="910"/>
        <w:gridCol w:w="236"/>
        <w:gridCol w:w="834"/>
        <w:gridCol w:w="236"/>
        <w:gridCol w:w="844"/>
        <w:gridCol w:w="236"/>
        <w:gridCol w:w="844"/>
        <w:gridCol w:w="236"/>
        <w:gridCol w:w="1080"/>
      </w:tblGrid>
      <w:tr w:rsidR="00695841" w:rsidRPr="00D433AA" w14:paraId="05C19466" w14:textId="77777777">
        <w:trPr>
          <w:trHeight w:val="20"/>
        </w:trPr>
        <w:tc>
          <w:tcPr>
            <w:tcW w:w="4860" w:type="dxa"/>
            <w:shd w:val="clear" w:color="auto" w:fill="auto"/>
          </w:tcPr>
          <w:p w14:paraId="43DCE062" w14:textId="1EA8838C"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0B98F37C"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288EECA2" w14:textId="77777777">
        <w:trPr>
          <w:trHeight w:val="20"/>
        </w:trPr>
        <w:tc>
          <w:tcPr>
            <w:tcW w:w="4860" w:type="dxa"/>
            <w:shd w:val="clear" w:color="auto" w:fill="auto"/>
          </w:tcPr>
          <w:p w14:paraId="6E66B0F1" w14:textId="77777777" w:rsidR="00695841" w:rsidRPr="00D433AA" w:rsidRDefault="00695841">
            <w:pPr>
              <w:spacing w:line="240" w:lineRule="auto"/>
              <w:ind w:right="-90"/>
              <w:rPr>
                <w:rFonts w:ascii="Times New Roman" w:hAnsi="Times New Roman" w:cs="Times New Roman"/>
                <w:sz w:val="22"/>
                <w:szCs w:val="22"/>
              </w:rPr>
            </w:pPr>
          </w:p>
        </w:tc>
        <w:tc>
          <w:tcPr>
            <w:tcW w:w="4994" w:type="dxa"/>
            <w:gridSpan w:val="5"/>
            <w:shd w:val="clear" w:color="auto" w:fill="auto"/>
          </w:tcPr>
          <w:p w14:paraId="749F0DF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14E8168D" w14:textId="77777777" w:rsidR="00695841" w:rsidRPr="00D433AA" w:rsidRDefault="00695841">
            <w:pPr>
              <w:pStyle w:val="acctfourfigures"/>
              <w:tabs>
                <w:tab w:val="clear" w:pos="765"/>
                <w:tab w:val="decimal" w:pos="595"/>
              </w:tabs>
              <w:spacing w:line="240" w:lineRule="auto"/>
              <w:ind w:left="-43" w:right="-86"/>
              <w:rPr>
                <w:szCs w:val="22"/>
              </w:rPr>
            </w:pPr>
          </w:p>
        </w:tc>
        <w:tc>
          <w:tcPr>
            <w:tcW w:w="4310" w:type="dxa"/>
            <w:gridSpan w:val="7"/>
          </w:tcPr>
          <w:p w14:paraId="26B5D3E6"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0466F6DE" w14:textId="77777777">
        <w:trPr>
          <w:trHeight w:val="20"/>
        </w:trPr>
        <w:tc>
          <w:tcPr>
            <w:tcW w:w="4860" w:type="dxa"/>
            <w:shd w:val="clear" w:color="auto" w:fill="auto"/>
          </w:tcPr>
          <w:p w14:paraId="0E18C0AC"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66A4345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4478CDBD" w14:textId="77777777" w:rsidR="00695841" w:rsidRDefault="00695841">
            <w:pPr>
              <w:spacing w:line="240" w:lineRule="auto"/>
              <w:ind w:left="160" w:right="-90" w:hanging="180"/>
              <w:rPr>
                <w:rFonts w:ascii="Times New Roman" w:hAnsi="Times New Roman" w:cs="Times New Roman"/>
                <w:sz w:val="22"/>
                <w:szCs w:val="22"/>
              </w:rPr>
            </w:pPr>
          </w:p>
          <w:p w14:paraId="6979A738" w14:textId="77777777" w:rsidR="00695841" w:rsidRDefault="00695841">
            <w:pPr>
              <w:spacing w:line="240" w:lineRule="auto"/>
              <w:ind w:left="160" w:right="-90" w:hanging="180"/>
              <w:rPr>
                <w:rFonts w:ascii="Times New Roman" w:hAnsi="Times New Roman" w:cs="Times New Roman"/>
                <w:sz w:val="22"/>
                <w:szCs w:val="22"/>
              </w:rPr>
            </w:pPr>
          </w:p>
          <w:p w14:paraId="7B110E32" w14:textId="293F9ACC" w:rsidR="00695841" w:rsidRPr="00D433AA" w:rsidRDefault="00695841">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w:t>
            </w:r>
            <w:r w:rsidR="00F1130D">
              <w:rPr>
                <w:rFonts w:ascii="Times New Roman" w:hAnsi="Times New Roman" w:cs="Times New Roman"/>
                <w:b/>
                <w:bCs/>
                <w:i/>
                <w:iCs/>
                <w:sz w:val="22"/>
                <w:szCs w:val="22"/>
              </w:rPr>
              <w:t>3</w:t>
            </w:r>
          </w:p>
        </w:tc>
        <w:tc>
          <w:tcPr>
            <w:tcW w:w="1384" w:type="dxa"/>
            <w:shd w:val="clear" w:color="auto" w:fill="auto"/>
          </w:tcPr>
          <w:p w14:paraId="585A81DC"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2334ABC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6AE45B0"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56B42F5A"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5989754C"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0965CA24"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21087F47"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5E07831C"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613DAB7A"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15E84D27"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0BE47EE1"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57E4299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671BA9D7"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2B4F9B36"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844" w:type="dxa"/>
            <w:vAlign w:val="bottom"/>
          </w:tcPr>
          <w:p w14:paraId="280234FE"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77B7CDF6"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0" w:type="dxa"/>
            <w:shd w:val="clear" w:color="auto" w:fill="auto"/>
            <w:vAlign w:val="bottom"/>
          </w:tcPr>
          <w:p w14:paraId="61654077"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11CC8C1E" w14:textId="77777777">
        <w:trPr>
          <w:trHeight w:val="20"/>
        </w:trPr>
        <w:tc>
          <w:tcPr>
            <w:tcW w:w="4860" w:type="dxa"/>
            <w:shd w:val="clear" w:color="auto" w:fill="auto"/>
          </w:tcPr>
          <w:p w14:paraId="7D1949C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4E2F90A3"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4C336158" w14:textId="77777777">
        <w:trPr>
          <w:trHeight w:val="20"/>
        </w:trPr>
        <w:tc>
          <w:tcPr>
            <w:tcW w:w="4860" w:type="dxa"/>
            <w:shd w:val="clear" w:color="auto" w:fill="auto"/>
          </w:tcPr>
          <w:p w14:paraId="6F2818A3"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704618D4"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815331F" w14:textId="77777777">
        <w:trPr>
          <w:trHeight w:val="20"/>
        </w:trPr>
        <w:tc>
          <w:tcPr>
            <w:tcW w:w="4860" w:type="dxa"/>
            <w:shd w:val="clear" w:color="auto" w:fill="auto"/>
          </w:tcPr>
          <w:p w14:paraId="6A2A4F3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384" w:type="dxa"/>
            <w:shd w:val="clear" w:color="auto" w:fill="auto"/>
          </w:tcPr>
          <w:p w14:paraId="742D3662" w14:textId="77777777" w:rsidR="00695841" w:rsidRPr="00D433AA"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058C4C29" w14:textId="77777777" w:rsidR="00695841" w:rsidRPr="00D433AA"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72526C6D" w14:textId="77777777" w:rsidR="00695841" w:rsidRPr="00D433AA" w:rsidRDefault="0069584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5F167FE4"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D35360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D6783F5" w14:textId="77777777" w:rsidR="00695841" w:rsidRPr="00D433AA" w:rsidRDefault="00695841">
            <w:pPr>
              <w:pStyle w:val="acctfourfigures"/>
              <w:tabs>
                <w:tab w:val="clear" w:pos="765"/>
                <w:tab w:val="decimal" w:pos="595"/>
              </w:tabs>
              <w:spacing w:line="240" w:lineRule="auto"/>
              <w:ind w:left="-43" w:right="-86"/>
              <w:rPr>
                <w:szCs w:val="22"/>
              </w:rPr>
            </w:pPr>
          </w:p>
        </w:tc>
        <w:tc>
          <w:tcPr>
            <w:tcW w:w="834" w:type="dxa"/>
          </w:tcPr>
          <w:p w14:paraId="073E5C4C"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E6780AF" w14:textId="77777777" w:rsidR="00695841" w:rsidRPr="00D433AA" w:rsidRDefault="00695841">
            <w:pPr>
              <w:pStyle w:val="acctfourfigures"/>
              <w:tabs>
                <w:tab w:val="clear" w:pos="765"/>
                <w:tab w:val="decimal" w:pos="595"/>
              </w:tabs>
              <w:spacing w:line="240" w:lineRule="auto"/>
              <w:ind w:left="-43" w:right="-86"/>
              <w:rPr>
                <w:szCs w:val="22"/>
              </w:rPr>
            </w:pPr>
          </w:p>
        </w:tc>
        <w:tc>
          <w:tcPr>
            <w:tcW w:w="844" w:type="dxa"/>
          </w:tcPr>
          <w:p w14:paraId="63C0B8C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37E7ACB"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844" w:type="dxa"/>
          </w:tcPr>
          <w:p w14:paraId="5639B448"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7EC615C7" w14:textId="77777777" w:rsidR="00695841" w:rsidRPr="00D433AA" w:rsidRDefault="00695841">
            <w:pPr>
              <w:pStyle w:val="acctfourfigures"/>
              <w:tabs>
                <w:tab w:val="clear" w:pos="765"/>
                <w:tab w:val="decimal" w:pos="595"/>
              </w:tabs>
              <w:spacing w:line="240" w:lineRule="auto"/>
              <w:ind w:left="-43" w:right="-86"/>
              <w:rPr>
                <w:szCs w:val="22"/>
              </w:rPr>
            </w:pPr>
          </w:p>
        </w:tc>
        <w:tc>
          <w:tcPr>
            <w:tcW w:w="1080" w:type="dxa"/>
            <w:shd w:val="clear" w:color="auto" w:fill="auto"/>
          </w:tcPr>
          <w:p w14:paraId="103E7B84" w14:textId="77777777" w:rsidR="00695841" w:rsidRPr="00D433AA" w:rsidRDefault="00695841">
            <w:pPr>
              <w:pStyle w:val="acctfourfigures"/>
              <w:tabs>
                <w:tab w:val="clear" w:pos="765"/>
                <w:tab w:val="decimal" w:pos="595"/>
              </w:tabs>
              <w:spacing w:line="240" w:lineRule="auto"/>
              <w:ind w:left="-43" w:right="-86"/>
              <w:rPr>
                <w:szCs w:val="22"/>
              </w:rPr>
            </w:pPr>
          </w:p>
        </w:tc>
      </w:tr>
      <w:tr w:rsidR="00F1130D" w:rsidRPr="00F21280" w14:paraId="69DA523C" w14:textId="77777777">
        <w:trPr>
          <w:trHeight w:val="20"/>
        </w:trPr>
        <w:tc>
          <w:tcPr>
            <w:tcW w:w="4860" w:type="dxa"/>
            <w:shd w:val="clear" w:color="auto" w:fill="auto"/>
          </w:tcPr>
          <w:p w14:paraId="705700A1" w14:textId="77777777" w:rsidR="00F1130D" w:rsidRPr="00F21280" w:rsidRDefault="00F1130D" w:rsidP="00F1130D">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1384" w:type="dxa"/>
            <w:shd w:val="clear" w:color="auto" w:fill="auto"/>
          </w:tcPr>
          <w:p w14:paraId="54C00E8F" w14:textId="12B5BC0D" w:rsidR="00F1130D" w:rsidRPr="00F21280" w:rsidRDefault="00F1130D" w:rsidP="00F1130D">
            <w:pPr>
              <w:pStyle w:val="acctfourfigures"/>
              <w:tabs>
                <w:tab w:val="clear" w:pos="765"/>
                <w:tab w:val="decimal" w:pos="920"/>
              </w:tabs>
              <w:spacing w:line="240" w:lineRule="atLeast"/>
              <w:ind w:left="-43" w:right="-50"/>
              <w:rPr>
                <w:szCs w:val="22"/>
              </w:rPr>
            </w:pPr>
            <w:r>
              <w:rPr>
                <w:szCs w:val="22"/>
              </w:rPr>
              <w:t>-</w:t>
            </w:r>
          </w:p>
        </w:tc>
        <w:tc>
          <w:tcPr>
            <w:tcW w:w="1170" w:type="dxa"/>
            <w:shd w:val="clear" w:color="auto" w:fill="auto"/>
          </w:tcPr>
          <w:p w14:paraId="66FB5758" w14:textId="60FBF68B" w:rsidR="00F1130D" w:rsidRPr="00F21280" w:rsidRDefault="00F1130D" w:rsidP="00F1130D">
            <w:pPr>
              <w:pStyle w:val="acctfourfigures"/>
              <w:tabs>
                <w:tab w:val="clear" w:pos="765"/>
                <w:tab w:val="decimal" w:pos="668"/>
              </w:tabs>
              <w:spacing w:line="240" w:lineRule="atLeast"/>
              <w:ind w:left="-43" w:right="-50"/>
              <w:rPr>
                <w:szCs w:val="22"/>
              </w:rPr>
            </w:pPr>
            <w:r>
              <w:rPr>
                <w:szCs w:val="22"/>
              </w:rPr>
              <w:t>-</w:t>
            </w:r>
          </w:p>
        </w:tc>
        <w:tc>
          <w:tcPr>
            <w:tcW w:w="1294" w:type="dxa"/>
            <w:shd w:val="clear" w:color="auto" w:fill="auto"/>
          </w:tcPr>
          <w:p w14:paraId="5352AB2D" w14:textId="3D2E18B3" w:rsidR="00F1130D" w:rsidRPr="00F21280" w:rsidRDefault="00F1130D" w:rsidP="00F1130D">
            <w:pPr>
              <w:pStyle w:val="acctfourfigures"/>
              <w:tabs>
                <w:tab w:val="clear" w:pos="765"/>
                <w:tab w:val="decimal" w:pos="920"/>
              </w:tabs>
              <w:spacing w:line="240" w:lineRule="atLeast"/>
              <w:ind w:left="-43" w:right="-50"/>
              <w:rPr>
                <w:szCs w:val="22"/>
              </w:rPr>
            </w:pPr>
            <w:r>
              <w:rPr>
                <w:szCs w:val="22"/>
              </w:rPr>
              <w:t>700</w:t>
            </w:r>
          </w:p>
        </w:tc>
        <w:tc>
          <w:tcPr>
            <w:tcW w:w="236" w:type="dxa"/>
            <w:shd w:val="clear" w:color="auto" w:fill="auto"/>
          </w:tcPr>
          <w:p w14:paraId="257DBFE1" w14:textId="77777777" w:rsidR="00F1130D" w:rsidRPr="00F21280" w:rsidRDefault="00F1130D" w:rsidP="00F1130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436EF1B" w14:textId="2C765B94" w:rsidR="00F1130D" w:rsidRPr="00F21280" w:rsidRDefault="00F1130D" w:rsidP="00F1130D">
            <w:pPr>
              <w:pStyle w:val="acctfourfigures"/>
              <w:tabs>
                <w:tab w:val="clear" w:pos="765"/>
                <w:tab w:val="decimal" w:pos="920"/>
              </w:tabs>
              <w:spacing w:line="240" w:lineRule="atLeast"/>
              <w:ind w:left="-43" w:right="-50"/>
              <w:rPr>
                <w:szCs w:val="22"/>
              </w:rPr>
            </w:pPr>
            <w:r>
              <w:rPr>
                <w:szCs w:val="22"/>
              </w:rPr>
              <w:t>700</w:t>
            </w:r>
          </w:p>
        </w:tc>
        <w:tc>
          <w:tcPr>
            <w:tcW w:w="236" w:type="dxa"/>
          </w:tcPr>
          <w:p w14:paraId="2A7FCCE1"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834" w:type="dxa"/>
          </w:tcPr>
          <w:p w14:paraId="03E3A710" w14:textId="53A3FA5B" w:rsidR="00F1130D" w:rsidRPr="00F21280" w:rsidRDefault="00F1130D" w:rsidP="00F1130D">
            <w:pPr>
              <w:pStyle w:val="acctfourfigures"/>
              <w:tabs>
                <w:tab w:val="clear" w:pos="765"/>
                <w:tab w:val="decimal" w:pos="0"/>
              </w:tabs>
              <w:spacing w:line="240" w:lineRule="auto"/>
              <w:ind w:left="-43" w:right="-86"/>
              <w:jc w:val="center"/>
              <w:rPr>
                <w:szCs w:val="22"/>
              </w:rPr>
            </w:pPr>
            <w:r>
              <w:rPr>
                <w:szCs w:val="22"/>
              </w:rPr>
              <w:t>-</w:t>
            </w:r>
          </w:p>
        </w:tc>
        <w:tc>
          <w:tcPr>
            <w:tcW w:w="236" w:type="dxa"/>
          </w:tcPr>
          <w:p w14:paraId="4F8CC3B0"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844" w:type="dxa"/>
          </w:tcPr>
          <w:p w14:paraId="663C1D96" w14:textId="54C85ABC" w:rsidR="00F1130D" w:rsidRPr="00F21280" w:rsidRDefault="00F1130D" w:rsidP="00F1130D">
            <w:pPr>
              <w:pStyle w:val="acctfourfigures"/>
              <w:tabs>
                <w:tab w:val="clear" w:pos="765"/>
                <w:tab w:val="decimal" w:pos="920"/>
              </w:tabs>
              <w:spacing w:line="240" w:lineRule="atLeast"/>
              <w:ind w:left="-43" w:right="-50"/>
              <w:rPr>
                <w:szCs w:val="22"/>
              </w:rPr>
            </w:pPr>
            <w:r>
              <w:rPr>
                <w:szCs w:val="22"/>
              </w:rPr>
              <w:t>699</w:t>
            </w:r>
          </w:p>
        </w:tc>
        <w:tc>
          <w:tcPr>
            <w:tcW w:w="236" w:type="dxa"/>
          </w:tcPr>
          <w:p w14:paraId="2B47FDDA" w14:textId="77777777" w:rsidR="00F1130D" w:rsidRPr="00F21280" w:rsidRDefault="00F1130D" w:rsidP="00F1130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03E25F6D" w14:textId="254DCACC" w:rsidR="00F1130D" w:rsidRPr="00F21280" w:rsidRDefault="00F1130D" w:rsidP="00F1130D">
            <w:pPr>
              <w:pStyle w:val="acctfourfigures"/>
              <w:tabs>
                <w:tab w:val="clear" w:pos="765"/>
                <w:tab w:val="decimal" w:pos="438"/>
              </w:tabs>
              <w:spacing w:line="240" w:lineRule="auto"/>
              <w:ind w:left="-43" w:right="-92"/>
              <w:rPr>
                <w:szCs w:val="22"/>
              </w:rPr>
            </w:pPr>
            <w:r>
              <w:rPr>
                <w:szCs w:val="22"/>
              </w:rPr>
              <w:t>-</w:t>
            </w:r>
          </w:p>
        </w:tc>
        <w:tc>
          <w:tcPr>
            <w:tcW w:w="236" w:type="dxa"/>
          </w:tcPr>
          <w:p w14:paraId="1E739A2A"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53EDEE43" w14:textId="3469A830" w:rsidR="00F1130D" w:rsidRPr="00F21280" w:rsidRDefault="00F1130D" w:rsidP="00F1130D">
            <w:pPr>
              <w:pStyle w:val="acctfourfigures"/>
              <w:tabs>
                <w:tab w:val="clear" w:pos="765"/>
                <w:tab w:val="decimal" w:pos="920"/>
              </w:tabs>
              <w:spacing w:line="240" w:lineRule="atLeast"/>
              <w:ind w:left="-43" w:right="-50"/>
              <w:rPr>
                <w:rFonts w:cstheme="minorBidi"/>
                <w:szCs w:val="22"/>
              </w:rPr>
            </w:pPr>
            <w:r>
              <w:rPr>
                <w:rFonts w:cstheme="minorBidi"/>
                <w:szCs w:val="22"/>
              </w:rPr>
              <w:t>699</w:t>
            </w:r>
          </w:p>
        </w:tc>
      </w:tr>
      <w:tr w:rsidR="00F1130D" w:rsidRPr="00F21280" w14:paraId="54683AB1" w14:textId="77777777">
        <w:trPr>
          <w:trHeight w:val="20"/>
        </w:trPr>
        <w:tc>
          <w:tcPr>
            <w:tcW w:w="4860" w:type="dxa"/>
            <w:shd w:val="clear" w:color="auto" w:fill="auto"/>
          </w:tcPr>
          <w:p w14:paraId="7791B617" w14:textId="77777777" w:rsidR="00F1130D" w:rsidRPr="00F21280" w:rsidRDefault="00F1130D" w:rsidP="00F1130D">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384" w:type="dxa"/>
            <w:shd w:val="clear" w:color="auto" w:fill="auto"/>
          </w:tcPr>
          <w:p w14:paraId="2C037895" w14:textId="5465F621" w:rsidR="00F1130D" w:rsidRPr="00F21280" w:rsidRDefault="00F1130D" w:rsidP="00F1130D">
            <w:pPr>
              <w:pStyle w:val="acctfourfigures"/>
              <w:tabs>
                <w:tab w:val="clear" w:pos="765"/>
                <w:tab w:val="decimal" w:pos="920"/>
              </w:tabs>
              <w:spacing w:line="240" w:lineRule="atLeast"/>
              <w:ind w:left="-43" w:right="-50"/>
              <w:rPr>
                <w:szCs w:val="22"/>
              </w:rPr>
            </w:pPr>
            <w:r>
              <w:rPr>
                <w:szCs w:val="22"/>
              </w:rPr>
              <w:t>-</w:t>
            </w:r>
          </w:p>
        </w:tc>
        <w:tc>
          <w:tcPr>
            <w:tcW w:w="1170" w:type="dxa"/>
            <w:shd w:val="clear" w:color="auto" w:fill="auto"/>
          </w:tcPr>
          <w:p w14:paraId="1C35B915" w14:textId="66A02EC5" w:rsidR="00F1130D" w:rsidRPr="00F21280" w:rsidRDefault="00F1130D" w:rsidP="00F1130D">
            <w:pPr>
              <w:pStyle w:val="acctfourfigures"/>
              <w:tabs>
                <w:tab w:val="clear" w:pos="765"/>
                <w:tab w:val="decimal" w:pos="920"/>
              </w:tabs>
              <w:spacing w:line="240" w:lineRule="atLeast"/>
              <w:ind w:left="-43" w:right="-50"/>
              <w:rPr>
                <w:szCs w:val="22"/>
              </w:rPr>
            </w:pPr>
            <w:r>
              <w:rPr>
                <w:szCs w:val="22"/>
              </w:rPr>
              <w:t>7,383</w:t>
            </w:r>
          </w:p>
        </w:tc>
        <w:tc>
          <w:tcPr>
            <w:tcW w:w="1294" w:type="dxa"/>
            <w:shd w:val="clear" w:color="auto" w:fill="auto"/>
          </w:tcPr>
          <w:p w14:paraId="540A2302" w14:textId="2A2F3327" w:rsidR="00F1130D" w:rsidRPr="00F21280" w:rsidRDefault="00F1130D" w:rsidP="00F1130D">
            <w:pPr>
              <w:pStyle w:val="acctfourfigures"/>
              <w:tabs>
                <w:tab w:val="clear" w:pos="765"/>
                <w:tab w:val="decimal" w:pos="668"/>
              </w:tabs>
              <w:spacing w:line="240" w:lineRule="atLeast"/>
              <w:ind w:left="-43" w:right="-50"/>
              <w:rPr>
                <w:szCs w:val="22"/>
              </w:rPr>
            </w:pPr>
            <w:r>
              <w:rPr>
                <w:szCs w:val="22"/>
              </w:rPr>
              <w:t>-</w:t>
            </w:r>
          </w:p>
        </w:tc>
        <w:tc>
          <w:tcPr>
            <w:tcW w:w="236" w:type="dxa"/>
            <w:shd w:val="clear" w:color="auto" w:fill="auto"/>
          </w:tcPr>
          <w:p w14:paraId="23EDEF67" w14:textId="77777777" w:rsidR="00F1130D" w:rsidRPr="00F21280" w:rsidRDefault="00F1130D" w:rsidP="00F1130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A05F691" w14:textId="6FCA351C" w:rsidR="00F1130D" w:rsidRPr="00F21280" w:rsidRDefault="00F1130D" w:rsidP="00F1130D">
            <w:pPr>
              <w:pStyle w:val="acctfourfigures"/>
              <w:tabs>
                <w:tab w:val="clear" w:pos="765"/>
                <w:tab w:val="decimal" w:pos="920"/>
              </w:tabs>
              <w:spacing w:line="240" w:lineRule="atLeast"/>
              <w:ind w:left="-43" w:right="-50"/>
              <w:rPr>
                <w:szCs w:val="22"/>
              </w:rPr>
            </w:pPr>
            <w:r>
              <w:rPr>
                <w:szCs w:val="22"/>
              </w:rPr>
              <w:t>7,383</w:t>
            </w:r>
          </w:p>
        </w:tc>
        <w:tc>
          <w:tcPr>
            <w:tcW w:w="236" w:type="dxa"/>
          </w:tcPr>
          <w:p w14:paraId="51D102B3"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834" w:type="dxa"/>
          </w:tcPr>
          <w:p w14:paraId="5A6167C4" w14:textId="3B645A20" w:rsidR="00F1130D" w:rsidRPr="00F21280" w:rsidRDefault="00F1130D" w:rsidP="00F1130D">
            <w:pPr>
              <w:pStyle w:val="acctfourfigures"/>
              <w:tabs>
                <w:tab w:val="clear" w:pos="765"/>
                <w:tab w:val="decimal" w:pos="0"/>
              </w:tabs>
              <w:spacing w:line="240" w:lineRule="auto"/>
              <w:ind w:left="-43" w:right="-86"/>
              <w:jc w:val="center"/>
              <w:rPr>
                <w:szCs w:val="22"/>
              </w:rPr>
            </w:pPr>
            <w:r>
              <w:rPr>
                <w:szCs w:val="22"/>
              </w:rPr>
              <w:t>-</w:t>
            </w:r>
          </w:p>
        </w:tc>
        <w:tc>
          <w:tcPr>
            <w:tcW w:w="236" w:type="dxa"/>
          </w:tcPr>
          <w:p w14:paraId="65D6A2C4"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844" w:type="dxa"/>
          </w:tcPr>
          <w:p w14:paraId="762F2DDD" w14:textId="13E24748" w:rsidR="00F1130D" w:rsidRPr="00F21280" w:rsidRDefault="00F1130D" w:rsidP="00F1130D">
            <w:pPr>
              <w:pStyle w:val="acctfourfigures"/>
              <w:tabs>
                <w:tab w:val="clear" w:pos="765"/>
                <w:tab w:val="decimal" w:pos="157"/>
              </w:tabs>
              <w:spacing w:line="240" w:lineRule="auto"/>
              <w:ind w:left="-43" w:right="-86"/>
              <w:jc w:val="center"/>
              <w:rPr>
                <w:szCs w:val="22"/>
              </w:rPr>
            </w:pPr>
            <w:r>
              <w:rPr>
                <w:szCs w:val="22"/>
              </w:rPr>
              <w:t>-</w:t>
            </w:r>
          </w:p>
        </w:tc>
        <w:tc>
          <w:tcPr>
            <w:tcW w:w="236" w:type="dxa"/>
          </w:tcPr>
          <w:p w14:paraId="0AFF705F" w14:textId="77777777" w:rsidR="00F1130D" w:rsidRPr="00F21280" w:rsidRDefault="00F1130D" w:rsidP="00F1130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0486B45F" w14:textId="6AD55DD6" w:rsidR="00F1130D" w:rsidRPr="00F21280" w:rsidRDefault="00F1130D" w:rsidP="00F1130D">
            <w:pPr>
              <w:pStyle w:val="acctfourfigures"/>
              <w:tabs>
                <w:tab w:val="clear" w:pos="765"/>
                <w:tab w:val="decimal" w:pos="920"/>
              </w:tabs>
              <w:spacing w:line="240" w:lineRule="atLeast"/>
              <w:ind w:left="-43" w:right="-50"/>
              <w:rPr>
                <w:szCs w:val="22"/>
              </w:rPr>
            </w:pPr>
            <w:r>
              <w:rPr>
                <w:szCs w:val="22"/>
              </w:rPr>
              <w:t>7,383</w:t>
            </w:r>
          </w:p>
        </w:tc>
        <w:tc>
          <w:tcPr>
            <w:tcW w:w="236" w:type="dxa"/>
          </w:tcPr>
          <w:p w14:paraId="3EC25B68" w14:textId="77777777" w:rsidR="00F1130D" w:rsidRPr="00F21280" w:rsidRDefault="00F1130D" w:rsidP="00F1130D">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413975C7" w14:textId="167DBBED" w:rsidR="00F1130D" w:rsidRPr="00F21280" w:rsidRDefault="00F1130D" w:rsidP="00F1130D">
            <w:pPr>
              <w:pStyle w:val="acctfourfigures"/>
              <w:tabs>
                <w:tab w:val="clear" w:pos="765"/>
                <w:tab w:val="decimal" w:pos="920"/>
              </w:tabs>
              <w:spacing w:line="240" w:lineRule="atLeast"/>
              <w:ind w:left="-43" w:right="-50"/>
              <w:rPr>
                <w:szCs w:val="22"/>
              </w:rPr>
            </w:pPr>
            <w:r>
              <w:rPr>
                <w:szCs w:val="22"/>
              </w:rPr>
              <w:t>7,383</w:t>
            </w:r>
          </w:p>
        </w:tc>
      </w:tr>
      <w:tr w:rsidR="00F1130D" w:rsidRPr="00D433AA" w14:paraId="336AACC1" w14:textId="77777777">
        <w:trPr>
          <w:trHeight w:val="20"/>
        </w:trPr>
        <w:tc>
          <w:tcPr>
            <w:tcW w:w="4860" w:type="dxa"/>
            <w:shd w:val="clear" w:color="auto" w:fill="auto"/>
          </w:tcPr>
          <w:p w14:paraId="3DA08B9E" w14:textId="77777777" w:rsidR="00F1130D" w:rsidRPr="00D433AA" w:rsidRDefault="00F1130D" w:rsidP="00F1130D">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1384" w:type="dxa"/>
            <w:shd w:val="clear" w:color="auto" w:fill="auto"/>
            <w:vAlign w:val="bottom"/>
          </w:tcPr>
          <w:p w14:paraId="5318F4C7" w14:textId="709F3D33" w:rsidR="00F1130D" w:rsidRPr="00D433AA" w:rsidRDefault="00F1130D" w:rsidP="00F1130D">
            <w:pPr>
              <w:pStyle w:val="acctfourfigures"/>
              <w:tabs>
                <w:tab w:val="clear" w:pos="765"/>
                <w:tab w:val="decimal" w:pos="1145"/>
              </w:tabs>
              <w:spacing w:line="240" w:lineRule="atLeast"/>
              <w:ind w:left="-43" w:right="-50"/>
              <w:rPr>
                <w:szCs w:val="22"/>
              </w:rPr>
            </w:pPr>
            <w:r>
              <w:rPr>
                <w:szCs w:val="22"/>
              </w:rPr>
              <w:t>12,205</w:t>
            </w:r>
          </w:p>
        </w:tc>
        <w:tc>
          <w:tcPr>
            <w:tcW w:w="1170" w:type="dxa"/>
            <w:shd w:val="clear" w:color="auto" w:fill="auto"/>
            <w:vAlign w:val="bottom"/>
          </w:tcPr>
          <w:p w14:paraId="7F7361F6" w14:textId="27FBC005" w:rsidR="00F1130D" w:rsidRPr="00D433AA" w:rsidRDefault="00F1130D" w:rsidP="00F1130D">
            <w:pPr>
              <w:pStyle w:val="acctfourfigures"/>
              <w:tabs>
                <w:tab w:val="clear" w:pos="765"/>
                <w:tab w:val="decimal" w:pos="668"/>
              </w:tabs>
              <w:spacing w:line="240" w:lineRule="atLeast"/>
              <w:ind w:left="-43" w:right="-50"/>
              <w:rPr>
                <w:szCs w:val="22"/>
              </w:rPr>
            </w:pPr>
            <w:r>
              <w:rPr>
                <w:szCs w:val="22"/>
              </w:rPr>
              <w:t>-</w:t>
            </w:r>
          </w:p>
        </w:tc>
        <w:tc>
          <w:tcPr>
            <w:tcW w:w="1294" w:type="dxa"/>
            <w:shd w:val="clear" w:color="auto" w:fill="auto"/>
            <w:vAlign w:val="bottom"/>
          </w:tcPr>
          <w:p w14:paraId="08821B3F" w14:textId="00024847" w:rsidR="00F1130D" w:rsidRPr="00D433AA" w:rsidRDefault="00F1130D" w:rsidP="00F1130D">
            <w:pPr>
              <w:pStyle w:val="acctfourfigures"/>
              <w:tabs>
                <w:tab w:val="clear" w:pos="765"/>
                <w:tab w:val="decimal" w:pos="668"/>
              </w:tabs>
              <w:spacing w:line="240" w:lineRule="atLeast"/>
              <w:ind w:left="-43" w:right="-50"/>
              <w:rPr>
                <w:szCs w:val="22"/>
              </w:rPr>
            </w:pPr>
            <w:r>
              <w:rPr>
                <w:szCs w:val="22"/>
              </w:rPr>
              <w:t>-</w:t>
            </w:r>
          </w:p>
        </w:tc>
        <w:tc>
          <w:tcPr>
            <w:tcW w:w="236" w:type="dxa"/>
            <w:shd w:val="clear" w:color="auto" w:fill="auto"/>
            <w:vAlign w:val="bottom"/>
          </w:tcPr>
          <w:p w14:paraId="025C038D"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1F00EC86" w14:textId="729B71B4" w:rsidR="00F1130D" w:rsidRPr="00D433AA" w:rsidRDefault="00F1130D" w:rsidP="00F1130D">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017EA248"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34" w:type="dxa"/>
            <w:vAlign w:val="bottom"/>
          </w:tcPr>
          <w:p w14:paraId="72246737" w14:textId="50660326" w:rsidR="00F1130D" w:rsidRPr="00D433AA" w:rsidRDefault="00F1130D" w:rsidP="00F1130D">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7998989F"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44" w:type="dxa"/>
            <w:vAlign w:val="bottom"/>
          </w:tcPr>
          <w:p w14:paraId="6E2409DD" w14:textId="74939AB3" w:rsidR="00F1130D" w:rsidRPr="00D433AA" w:rsidRDefault="00F1130D" w:rsidP="00F1130D">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779B5818"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844" w:type="dxa"/>
            <w:vAlign w:val="bottom"/>
          </w:tcPr>
          <w:p w14:paraId="1D8F97D1" w14:textId="5DA2B352" w:rsidR="00F1130D" w:rsidRPr="00D433AA" w:rsidRDefault="00F1130D" w:rsidP="00F1130D">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28BFF39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66F07FFB" w14:textId="45C63904" w:rsidR="00F1130D" w:rsidRPr="00D433AA" w:rsidRDefault="00F1130D" w:rsidP="00F1130D">
            <w:pPr>
              <w:pStyle w:val="acctfourfigures"/>
              <w:tabs>
                <w:tab w:val="clear" w:pos="765"/>
                <w:tab w:val="decimal" w:pos="920"/>
              </w:tabs>
              <w:spacing w:line="240" w:lineRule="atLeast"/>
              <w:ind w:left="-43" w:right="-50"/>
              <w:rPr>
                <w:szCs w:val="22"/>
              </w:rPr>
            </w:pPr>
            <w:r>
              <w:rPr>
                <w:szCs w:val="22"/>
              </w:rPr>
              <w:t>12,205</w:t>
            </w:r>
          </w:p>
        </w:tc>
      </w:tr>
      <w:tr w:rsidR="00F1130D" w:rsidRPr="00D433AA" w14:paraId="3D9BBF60" w14:textId="77777777">
        <w:trPr>
          <w:trHeight w:val="20"/>
        </w:trPr>
        <w:tc>
          <w:tcPr>
            <w:tcW w:w="4860" w:type="dxa"/>
            <w:shd w:val="clear" w:color="auto" w:fill="auto"/>
          </w:tcPr>
          <w:p w14:paraId="1E724986" w14:textId="77777777" w:rsidR="00F1130D" w:rsidRPr="00D433AA" w:rsidRDefault="00F1130D" w:rsidP="00F1130D">
            <w:pPr>
              <w:pStyle w:val="NoSpacing"/>
              <w:spacing w:line="240" w:lineRule="exact"/>
              <w:rPr>
                <w:rFonts w:ascii="Times New Roman" w:hAnsi="Times New Roman" w:cs="Times New Roman"/>
                <w:sz w:val="22"/>
              </w:rPr>
            </w:pPr>
          </w:p>
        </w:tc>
        <w:tc>
          <w:tcPr>
            <w:tcW w:w="1384" w:type="dxa"/>
            <w:shd w:val="clear" w:color="auto" w:fill="auto"/>
            <w:vAlign w:val="bottom"/>
          </w:tcPr>
          <w:p w14:paraId="217B5241"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1170" w:type="dxa"/>
            <w:shd w:val="clear" w:color="auto" w:fill="auto"/>
            <w:vAlign w:val="bottom"/>
          </w:tcPr>
          <w:p w14:paraId="130F4069" w14:textId="77777777" w:rsidR="00F1130D" w:rsidRPr="00D433AA" w:rsidRDefault="00F1130D" w:rsidP="00F1130D">
            <w:pPr>
              <w:pStyle w:val="acctfourfigures"/>
              <w:tabs>
                <w:tab w:val="clear" w:pos="765"/>
                <w:tab w:val="decimal" w:pos="668"/>
              </w:tabs>
              <w:spacing w:line="240" w:lineRule="atLeast"/>
              <w:ind w:left="-43" w:right="-50"/>
              <w:rPr>
                <w:szCs w:val="22"/>
              </w:rPr>
            </w:pPr>
          </w:p>
        </w:tc>
        <w:tc>
          <w:tcPr>
            <w:tcW w:w="1294" w:type="dxa"/>
            <w:shd w:val="clear" w:color="auto" w:fill="auto"/>
            <w:vAlign w:val="bottom"/>
          </w:tcPr>
          <w:p w14:paraId="4B26C9D8" w14:textId="77777777" w:rsidR="00F1130D" w:rsidRPr="00D433AA" w:rsidRDefault="00F1130D" w:rsidP="00F1130D">
            <w:pPr>
              <w:pStyle w:val="acctfourfigures"/>
              <w:tabs>
                <w:tab w:val="clear" w:pos="765"/>
                <w:tab w:val="decimal" w:pos="668"/>
              </w:tabs>
              <w:spacing w:line="240" w:lineRule="atLeast"/>
              <w:ind w:left="-43" w:right="-50"/>
              <w:rPr>
                <w:szCs w:val="22"/>
              </w:rPr>
            </w:pPr>
          </w:p>
        </w:tc>
        <w:tc>
          <w:tcPr>
            <w:tcW w:w="236" w:type="dxa"/>
            <w:shd w:val="clear" w:color="auto" w:fill="auto"/>
            <w:vAlign w:val="bottom"/>
          </w:tcPr>
          <w:p w14:paraId="2A1A4B2C"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DC29972"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236" w:type="dxa"/>
            <w:vAlign w:val="bottom"/>
          </w:tcPr>
          <w:p w14:paraId="3D8588AD"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34" w:type="dxa"/>
            <w:vAlign w:val="bottom"/>
          </w:tcPr>
          <w:p w14:paraId="46D91BA8" w14:textId="77777777" w:rsidR="00F1130D" w:rsidRPr="00D433AA" w:rsidRDefault="00F1130D" w:rsidP="00F1130D">
            <w:pPr>
              <w:pStyle w:val="acctfourfigures"/>
              <w:tabs>
                <w:tab w:val="clear" w:pos="765"/>
                <w:tab w:val="decimal" w:pos="0"/>
              </w:tabs>
              <w:spacing w:line="240" w:lineRule="atLeast"/>
              <w:ind w:left="-43" w:right="-86"/>
              <w:jc w:val="center"/>
              <w:rPr>
                <w:szCs w:val="22"/>
              </w:rPr>
            </w:pPr>
          </w:p>
        </w:tc>
        <w:tc>
          <w:tcPr>
            <w:tcW w:w="236" w:type="dxa"/>
            <w:vAlign w:val="bottom"/>
          </w:tcPr>
          <w:p w14:paraId="1206C87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44" w:type="dxa"/>
            <w:vAlign w:val="bottom"/>
          </w:tcPr>
          <w:p w14:paraId="294514D6"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236" w:type="dxa"/>
            <w:vAlign w:val="bottom"/>
          </w:tcPr>
          <w:p w14:paraId="5A3D1189"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844" w:type="dxa"/>
            <w:vAlign w:val="bottom"/>
          </w:tcPr>
          <w:p w14:paraId="73D68CA8" w14:textId="77777777" w:rsidR="00F1130D" w:rsidRPr="00D433AA" w:rsidRDefault="00F1130D" w:rsidP="00F1130D">
            <w:pPr>
              <w:pStyle w:val="acctfourfigures"/>
              <w:tabs>
                <w:tab w:val="clear" w:pos="765"/>
                <w:tab w:val="decimal" w:pos="438"/>
              </w:tabs>
              <w:spacing w:line="240" w:lineRule="atLeast"/>
              <w:ind w:left="-43" w:right="-92"/>
              <w:rPr>
                <w:szCs w:val="22"/>
              </w:rPr>
            </w:pPr>
          </w:p>
        </w:tc>
        <w:tc>
          <w:tcPr>
            <w:tcW w:w="236" w:type="dxa"/>
            <w:vAlign w:val="bottom"/>
          </w:tcPr>
          <w:p w14:paraId="08DF0BB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6FD0F033" w14:textId="77777777" w:rsidR="00F1130D" w:rsidRPr="00D433AA" w:rsidRDefault="00F1130D" w:rsidP="00F1130D">
            <w:pPr>
              <w:pStyle w:val="acctfourfigures"/>
              <w:tabs>
                <w:tab w:val="clear" w:pos="765"/>
                <w:tab w:val="decimal" w:pos="920"/>
              </w:tabs>
              <w:spacing w:line="240" w:lineRule="atLeast"/>
              <w:ind w:left="-43" w:right="-50"/>
              <w:rPr>
                <w:szCs w:val="22"/>
              </w:rPr>
            </w:pPr>
          </w:p>
        </w:tc>
      </w:tr>
      <w:tr w:rsidR="00F1130D" w:rsidRPr="00D433AA" w14:paraId="0D4E1619" w14:textId="77777777">
        <w:trPr>
          <w:trHeight w:val="20"/>
        </w:trPr>
        <w:tc>
          <w:tcPr>
            <w:tcW w:w="4860" w:type="dxa"/>
            <w:shd w:val="clear" w:color="auto" w:fill="auto"/>
          </w:tcPr>
          <w:p w14:paraId="1B09A09E" w14:textId="230C96F4" w:rsidR="00F1130D" w:rsidRPr="0073373A" w:rsidRDefault="00F1130D" w:rsidP="00F1130D">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ies</w:t>
            </w:r>
          </w:p>
        </w:tc>
        <w:tc>
          <w:tcPr>
            <w:tcW w:w="1384" w:type="dxa"/>
            <w:shd w:val="clear" w:color="auto" w:fill="auto"/>
            <w:vAlign w:val="bottom"/>
          </w:tcPr>
          <w:p w14:paraId="5B637F99"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1170" w:type="dxa"/>
            <w:shd w:val="clear" w:color="auto" w:fill="auto"/>
            <w:vAlign w:val="bottom"/>
          </w:tcPr>
          <w:p w14:paraId="13230540" w14:textId="77777777" w:rsidR="00F1130D" w:rsidRPr="00D433AA" w:rsidRDefault="00F1130D" w:rsidP="00F1130D">
            <w:pPr>
              <w:pStyle w:val="acctfourfigures"/>
              <w:tabs>
                <w:tab w:val="clear" w:pos="765"/>
                <w:tab w:val="decimal" w:pos="668"/>
              </w:tabs>
              <w:spacing w:line="240" w:lineRule="atLeast"/>
              <w:ind w:left="-43" w:right="-50"/>
              <w:rPr>
                <w:szCs w:val="22"/>
              </w:rPr>
            </w:pPr>
          </w:p>
        </w:tc>
        <w:tc>
          <w:tcPr>
            <w:tcW w:w="1294" w:type="dxa"/>
            <w:shd w:val="clear" w:color="auto" w:fill="auto"/>
            <w:vAlign w:val="bottom"/>
          </w:tcPr>
          <w:p w14:paraId="418D149C" w14:textId="77777777" w:rsidR="00F1130D" w:rsidRPr="00D433AA" w:rsidRDefault="00F1130D" w:rsidP="00F1130D">
            <w:pPr>
              <w:pStyle w:val="acctfourfigures"/>
              <w:tabs>
                <w:tab w:val="clear" w:pos="765"/>
                <w:tab w:val="decimal" w:pos="700"/>
                <w:tab w:val="decimal" w:pos="920"/>
              </w:tabs>
              <w:spacing w:line="240" w:lineRule="atLeast"/>
              <w:ind w:left="-43" w:right="-50"/>
              <w:rPr>
                <w:szCs w:val="22"/>
              </w:rPr>
            </w:pPr>
          </w:p>
        </w:tc>
        <w:tc>
          <w:tcPr>
            <w:tcW w:w="236" w:type="dxa"/>
            <w:shd w:val="clear" w:color="auto" w:fill="auto"/>
            <w:vAlign w:val="bottom"/>
          </w:tcPr>
          <w:p w14:paraId="5C5C6C87"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60BC584C"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236" w:type="dxa"/>
            <w:vAlign w:val="bottom"/>
          </w:tcPr>
          <w:p w14:paraId="349452F9"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34" w:type="dxa"/>
            <w:vAlign w:val="bottom"/>
          </w:tcPr>
          <w:p w14:paraId="393FDB7F" w14:textId="77777777" w:rsidR="00F1130D" w:rsidRPr="00D433AA" w:rsidRDefault="00F1130D" w:rsidP="00F1130D">
            <w:pPr>
              <w:pStyle w:val="acctfourfigures"/>
              <w:tabs>
                <w:tab w:val="clear" w:pos="765"/>
                <w:tab w:val="decimal" w:pos="0"/>
              </w:tabs>
              <w:spacing w:line="240" w:lineRule="atLeast"/>
              <w:ind w:left="-43" w:right="-86"/>
              <w:jc w:val="center"/>
              <w:rPr>
                <w:szCs w:val="22"/>
              </w:rPr>
            </w:pPr>
          </w:p>
        </w:tc>
        <w:tc>
          <w:tcPr>
            <w:tcW w:w="236" w:type="dxa"/>
            <w:vAlign w:val="bottom"/>
          </w:tcPr>
          <w:p w14:paraId="61D4641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44" w:type="dxa"/>
            <w:vAlign w:val="bottom"/>
          </w:tcPr>
          <w:p w14:paraId="2C108EBD" w14:textId="77777777" w:rsidR="00F1130D" w:rsidRPr="00D433AA" w:rsidRDefault="00F1130D" w:rsidP="00F1130D">
            <w:pPr>
              <w:pStyle w:val="acctfourfigures"/>
              <w:tabs>
                <w:tab w:val="clear" w:pos="765"/>
                <w:tab w:val="decimal" w:pos="920"/>
              </w:tabs>
              <w:spacing w:line="240" w:lineRule="atLeast"/>
              <w:ind w:left="-43" w:right="-50"/>
              <w:rPr>
                <w:szCs w:val="22"/>
              </w:rPr>
            </w:pPr>
          </w:p>
        </w:tc>
        <w:tc>
          <w:tcPr>
            <w:tcW w:w="236" w:type="dxa"/>
            <w:vAlign w:val="bottom"/>
          </w:tcPr>
          <w:p w14:paraId="1240ADF9"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844" w:type="dxa"/>
            <w:vAlign w:val="bottom"/>
          </w:tcPr>
          <w:p w14:paraId="565EDD9B" w14:textId="77777777" w:rsidR="00F1130D" w:rsidRPr="00D433AA" w:rsidRDefault="00F1130D" w:rsidP="00F1130D">
            <w:pPr>
              <w:pStyle w:val="acctfourfigures"/>
              <w:tabs>
                <w:tab w:val="clear" w:pos="765"/>
                <w:tab w:val="decimal" w:pos="438"/>
              </w:tabs>
              <w:spacing w:line="240" w:lineRule="atLeast"/>
              <w:ind w:left="-43" w:right="-92"/>
              <w:rPr>
                <w:szCs w:val="22"/>
              </w:rPr>
            </w:pPr>
          </w:p>
        </w:tc>
        <w:tc>
          <w:tcPr>
            <w:tcW w:w="236" w:type="dxa"/>
            <w:vAlign w:val="bottom"/>
          </w:tcPr>
          <w:p w14:paraId="10686D5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1137308C" w14:textId="77777777" w:rsidR="00F1130D" w:rsidRPr="00D433AA" w:rsidRDefault="00F1130D" w:rsidP="00F1130D">
            <w:pPr>
              <w:pStyle w:val="acctfourfigures"/>
              <w:tabs>
                <w:tab w:val="clear" w:pos="765"/>
                <w:tab w:val="decimal" w:pos="920"/>
              </w:tabs>
              <w:spacing w:line="240" w:lineRule="atLeast"/>
              <w:ind w:left="-43" w:right="-50"/>
              <w:rPr>
                <w:szCs w:val="22"/>
              </w:rPr>
            </w:pPr>
          </w:p>
        </w:tc>
      </w:tr>
      <w:tr w:rsidR="00F1130D" w:rsidRPr="00D433AA" w14:paraId="2337ED12" w14:textId="77777777">
        <w:trPr>
          <w:trHeight w:val="20"/>
        </w:trPr>
        <w:tc>
          <w:tcPr>
            <w:tcW w:w="4860" w:type="dxa"/>
            <w:shd w:val="clear" w:color="auto" w:fill="auto"/>
          </w:tcPr>
          <w:p w14:paraId="07B26925" w14:textId="77777777" w:rsidR="00F1130D" w:rsidRPr="005267C8" w:rsidRDefault="00F1130D" w:rsidP="00F1130D">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1384" w:type="dxa"/>
            <w:shd w:val="clear" w:color="auto" w:fill="auto"/>
            <w:vAlign w:val="bottom"/>
          </w:tcPr>
          <w:p w14:paraId="62785C6C" w14:textId="60861B54" w:rsidR="00F1130D" w:rsidRPr="00D433AA" w:rsidRDefault="00F1130D" w:rsidP="00F1130D">
            <w:pPr>
              <w:pStyle w:val="acctfourfigures"/>
              <w:tabs>
                <w:tab w:val="clear" w:pos="765"/>
                <w:tab w:val="decimal" w:pos="920"/>
              </w:tabs>
              <w:spacing w:line="240" w:lineRule="atLeast"/>
              <w:ind w:left="-43" w:right="-50"/>
              <w:rPr>
                <w:szCs w:val="22"/>
              </w:rPr>
            </w:pPr>
            <w:r>
              <w:rPr>
                <w:szCs w:val="22"/>
              </w:rPr>
              <w:t>-</w:t>
            </w:r>
          </w:p>
        </w:tc>
        <w:tc>
          <w:tcPr>
            <w:tcW w:w="1170" w:type="dxa"/>
            <w:shd w:val="clear" w:color="auto" w:fill="auto"/>
            <w:vAlign w:val="bottom"/>
          </w:tcPr>
          <w:p w14:paraId="3E7E8CFA" w14:textId="13D34D4B" w:rsidR="00F1130D" w:rsidRPr="00D433AA" w:rsidRDefault="00F1130D" w:rsidP="00F1130D">
            <w:pPr>
              <w:pStyle w:val="acctfourfigures"/>
              <w:tabs>
                <w:tab w:val="clear" w:pos="765"/>
                <w:tab w:val="decimal" w:pos="668"/>
              </w:tabs>
              <w:spacing w:line="240" w:lineRule="atLeast"/>
              <w:ind w:left="-43" w:right="-50"/>
              <w:rPr>
                <w:szCs w:val="22"/>
              </w:rPr>
            </w:pPr>
            <w:r>
              <w:rPr>
                <w:szCs w:val="22"/>
              </w:rPr>
              <w:t>-</w:t>
            </w:r>
          </w:p>
        </w:tc>
        <w:tc>
          <w:tcPr>
            <w:tcW w:w="1294" w:type="dxa"/>
            <w:shd w:val="clear" w:color="auto" w:fill="auto"/>
            <w:vAlign w:val="bottom"/>
          </w:tcPr>
          <w:p w14:paraId="17F32252" w14:textId="2C48FFAD" w:rsidR="00F1130D" w:rsidRPr="00D433AA" w:rsidRDefault="00F1130D" w:rsidP="00F1130D">
            <w:pPr>
              <w:pStyle w:val="acctfourfigures"/>
              <w:tabs>
                <w:tab w:val="clear" w:pos="765"/>
                <w:tab w:val="decimal" w:pos="920"/>
              </w:tabs>
              <w:spacing w:line="240" w:lineRule="atLeast"/>
              <w:ind w:left="-43" w:right="-50"/>
              <w:rPr>
                <w:szCs w:val="22"/>
              </w:rPr>
            </w:pPr>
            <w:r>
              <w:rPr>
                <w:szCs w:val="22"/>
              </w:rPr>
              <w:t>77,800</w:t>
            </w:r>
          </w:p>
        </w:tc>
        <w:tc>
          <w:tcPr>
            <w:tcW w:w="236" w:type="dxa"/>
            <w:shd w:val="clear" w:color="auto" w:fill="auto"/>
            <w:vAlign w:val="bottom"/>
          </w:tcPr>
          <w:p w14:paraId="657872E9"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8DD4DA7" w14:textId="078569FD" w:rsidR="00F1130D" w:rsidRPr="00D433AA" w:rsidRDefault="00F1130D" w:rsidP="00F1130D">
            <w:pPr>
              <w:pStyle w:val="acctfourfigures"/>
              <w:tabs>
                <w:tab w:val="clear" w:pos="765"/>
                <w:tab w:val="decimal" w:pos="920"/>
              </w:tabs>
              <w:spacing w:line="240" w:lineRule="atLeast"/>
              <w:ind w:left="-43" w:right="-50"/>
              <w:rPr>
                <w:szCs w:val="22"/>
              </w:rPr>
            </w:pPr>
            <w:r>
              <w:rPr>
                <w:szCs w:val="22"/>
              </w:rPr>
              <w:t>77,800</w:t>
            </w:r>
          </w:p>
        </w:tc>
        <w:tc>
          <w:tcPr>
            <w:tcW w:w="236" w:type="dxa"/>
            <w:vAlign w:val="bottom"/>
          </w:tcPr>
          <w:p w14:paraId="3CF8E6EB"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34" w:type="dxa"/>
            <w:vAlign w:val="bottom"/>
          </w:tcPr>
          <w:p w14:paraId="33BFAAC0" w14:textId="243FD618" w:rsidR="00F1130D" w:rsidRPr="00D433AA" w:rsidRDefault="00F1130D" w:rsidP="00F1130D">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5B06585F"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44" w:type="dxa"/>
            <w:vAlign w:val="bottom"/>
          </w:tcPr>
          <w:p w14:paraId="1D791F70" w14:textId="40051FA0" w:rsidR="00F1130D" w:rsidRPr="00D433AA" w:rsidRDefault="00F1130D" w:rsidP="00F1130D">
            <w:pPr>
              <w:pStyle w:val="acctfourfigures"/>
              <w:tabs>
                <w:tab w:val="clear" w:pos="765"/>
                <w:tab w:val="decimal" w:pos="920"/>
              </w:tabs>
              <w:spacing w:line="240" w:lineRule="atLeast"/>
              <w:ind w:left="-43" w:right="-50"/>
              <w:rPr>
                <w:szCs w:val="22"/>
              </w:rPr>
            </w:pPr>
            <w:r>
              <w:rPr>
                <w:szCs w:val="22"/>
              </w:rPr>
              <w:t>77,456</w:t>
            </w:r>
          </w:p>
        </w:tc>
        <w:tc>
          <w:tcPr>
            <w:tcW w:w="236" w:type="dxa"/>
            <w:vAlign w:val="bottom"/>
          </w:tcPr>
          <w:p w14:paraId="4AB7C6E1"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844" w:type="dxa"/>
            <w:vAlign w:val="bottom"/>
          </w:tcPr>
          <w:p w14:paraId="0755929D" w14:textId="1F9B0CDA" w:rsidR="00F1130D" w:rsidRPr="00D433AA" w:rsidRDefault="00F1130D" w:rsidP="00F1130D">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78E6419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346F0C4E" w14:textId="1A48C4DD" w:rsidR="00F1130D" w:rsidRPr="00D433AA" w:rsidRDefault="00F1130D" w:rsidP="00F1130D">
            <w:pPr>
              <w:pStyle w:val="acctfourfigures"/>
              <w:tabs>
                <w:tab w:val="clear" w:pos="765"/>
                <w:tab w:val="decimal" w:pos="920"/>
              </w:tabs>
              <w:spacing w:line="240" w:lineRule="atLeast"/>
              <w:ind w:left="-43" w:right="-50"/>
              <w:rPr>
                <w:szCs w:val="22"/>
              </w:rPr>
            </w:pPr>
            <w:r>
              <w:rPr>
                <w:szCs w:val="22"/>
              </w:rPr>
              <w:t>77,456</w:t>
            </w:r>
          </w:p>
        </w:tc>
      </w:tr>
      <w:tr w:rsidR="00F1130D" w14:paraId="40C42813" w14:textId="77777777">
        <w:trPr>
          <w:trHeight w:val="20"/>
        </w:trPr>
        <w:tc>
          <w:tcPr>
            <w:tcW w:w="4860" w:type="dxa"/>
            <w:shd w:val="clear" w:color="auto" w:fill="auto"/>
          </w:tcPr>
          <w:p w14:paraId="338E921F" w14:textId="77777777" w:rsidR="00F1130D" w:rsidRPr="005E7F75" w:rsidRDefault="00F1130D" w:rsidP="00F1130D">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1384" w:type="dxa"/>
            <w:shd w:val="clear" w:color="auto" w:fill="auto"/>
            <w:vAlign w:val="bottom"/>
          </w:tcPr>
          <w:p w14:paraId="7F888D25" w14:textId="74B51891" w:rsidR="00F1130D" w:rsidRDefault="00F1130D" w:rsidP="00F1130D">
            <w:pPr>
              <w:pStyle w:val="acctfourfigures"/>
              <w:tabs>
                <w:tab w:val="clear" w:pos="765"/>
                <w:tab w:val="decimal" w:pos="1145"/>
              </w:tabs>
              <w:spacing w:line="240" w:lineRule="atLeast"/>
              <w:ind w:left="-43" w:right="-50"/>
              <w:rPr>
                <w:szCs w:val="22"/>
              </w:rPr>
            </w:pPr>
            <w:r>
              <w:rPr>
                <w:szCs w:val="22"/>
              </w:rPr>
              <w:t>578</w:t>
            </w:r>
          </w:p>
        </w:tc>
        <w:tc>
          <w:tcPr>
            <w:tcW w:w="1170" w:type="dxa"/>
            <w:shd w:val="clear" w:color="auto" w:fill="auto"/>
            <w:vAlign w:val="bottom"/>
          </w:tcPr>
          <w:p w14:paraId="349BB522" w14:textId="627C5B0D" w:rsidR="00F1130D" w:rsidRDefault="00F1130D" w:rsidP="00F1130D">
            <w:pPr>
              <w:pStyle w:val="acctfourfigures"/>
              <w:tabs>
                <w:tab w:val="clear" w:pos="765"/>
                <w:tab w:val="decimal" w:pos="668"/>
              </w:tabs>
              <w:spacing w:line="240" w:lineRule="atLeast"/>
              <w:ind w:left="-43" w:right="-50"/>
              <w:rPr>
                <w:szCs w:val="22"/>
              </w:rPr>
            </w:pPr>
            <w:r>
              <w:rPr>
                <w:szCs w:val="22"/>
              </w:rPr>
              <w:t>-</w:t>
            </w:r>
          </w:p>
        </w:tc>
        <w:tc>
          <w:tcPr>
            <w:tcW w:w="1294" w:type="dxa"/>
            <w:shd w:val="clear" w:color="auto" w:fill="auto"/>
            <w:vAlign w:val="bottom"/>
          </w:tcPr>
          <w:p w14:paraId="5480BA62" w14:textId="57BDDC9C" w:rsidR="00F1130D" w:rsidRDefault="00F1130D" w:rsidP="00F1130D">
            <w:pPr>
              <w:pStyle w:val="acctfourfigures"/>
              <w:tabs>
                <w:tab w:val="clear" w:pos="765"/>
                <w:tab w:val="decimal" w:pos="668"/>
              </w:tabs>
              <w:spacing w:line="240" w:lineRule="atLeast"/>
              <w:ind w:left="-43" w:right="-50"/>
              <w:rPr>
                <w:szCs w:val="22"/>
              </w:rPr>
            </w:pPr>
            <w:r>
              <w:rPr>
                <w:szCs w:val="22"/>
              </w:rPr>
              <w:t>-</w:t>
            </w:r>
          </w:p>
        </w:tc>
        <w:tc>
          <w:tcPr>
            <w:tcW w:w="236" w:type="dxa"/>
            <w:shd w:val="clear" w:color="auto" w:fill="auto"/>
            <w:vAlign w:val="bottom"/>
          </w:tcPr>
          <w:p w14:paraId="697B240E"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42320DA" w14:textId="29C5332D" w:rsidR="00F1130D" w:rsidRDefault="00F1130D" w:rsidP="00F1130D">
            <w:pPr>
              <w:pStyle w:val="acctfourfigures"/>
              <w:tabs>
                <w:tab w:val="clear" w:pos="765"/>
                <w:tab w:val="decimal" w:pos="920"/>
              </w:tabs>
              <w:spacing w:line="240" w:lineRule="atLeast"/>
              <w:ind w:left="-43" w:right="-50"/>
              <w:rPr>
                <w:szCs w:val="22"/>
              </w:rPr>
            </w:pPr>
            <w:r>
              <w:rPr>
                <w:szCs w:val="22"/>
              </w:rPr>
              <w:t>578</w:t>
            </w:r>
          </w:p>
        </w:tc>
        <w:tc>
          <w:tcPr>
            <w:tcW w:w="236" w:type="dxa"/>
            <w:vAlign w:val="bottom"/>
          </w:tcPr>
          <w:p w14:paraId="42B01706"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34" w:type="dxa"/>
            <w:vAlign w:val="bottom"/>
          </w:tcPr>
          <w:p w14:paraId="7870141F" w14:textId="0D490B69" w:rsidR="00F1130D" w:rsidRDefault="00F1130D" w:rsidP="00F1130D">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7EC0EC62"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844" w:type="dxa"/>
            <w:vAlign w:val="bottom"/>
          </w:tcPr>
          <w:p w14:paraId="4A396702" w14:textId="46476840" w:rsidR="00F1130D" w:rsidRDefault="00F1130D" w:rsidP="00F1130D">
            <w:pPr>
              <w:pStyle w:val="acctfourfigures"/>
              <w:tabs>
                <w:tab w:val="clear" w:pos="765"/>
                <w:tab w:val="decimal" w:pos="920"/>
              </w:tabs>
              <w:spacing w:line="240" w:lineRule="atLeast"/>
              <w:ind w:left="-43" w:right="-50"/>
              <w:rPr>
                <w:szCs w:val="22"/>
              </w:rPr>
            </w:pPr>
            <w:r>
              <w:rPr>
                <w:szCs w:val="22"/>
              </w:rPr>
              <w:t>578</w:t>
            </w:r>
          </w:p>
        </w:tc>
        <w:tc>
          <w:tcPr>
            <w:tcW w:w="236" w:type="dxa"/>
            <w:vAlign w:val="bottom"/>
          </w:tcPr>
          <w:p w14:paraId="173197DD" w14:textId="77777777" w:rsidR="00F1130D" w:rsidRPr="00D433AA" w:rsidRDefault="00F1130D" w:rsidP="00F1130D">
            <w:pPr>
              <w:tabs>
                <w:tab w:val="decimal" w:pos="595"/>
              </w:tabs>
              <w:ind w:left="-43" w:right="-86"/>
              <w:rPr>
                <w:rFonts w:ascii="Times New Roman" w:hAnsi="Times New Roman" w:cs="Times New Roman"/>
                <w:sz w:val="22"/>
                <w:szCs w:val="22"/>
                <w:lang w:val="en-GB" w:bidi="ar-SA"/>
              </w:rPr>
            </w:pPr>
          </w:p>
        </w:tc>
        <w:tc>
          <w:tcPr>
            <w:tcW w:w="844" w:type="dxa"/>
            <w:vAlign w:val="bottom"/>
          </w:tcPr>
          <w:p w14:paraId="649BAE7B" w14:textId="3C77466D" w:rsidR="00F1130D" w:rsidRDefault="00F1130D" w:rsidP="00F1130D">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381A38A" w14:textId="77777777" w:rsidR="00F1130D" w:rsidRPr="00D433AA" w:rsidRDefault="00F1130D" w:rsidP="00F1130D">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5F6BAC77" w14:textId="46D5A202" w:rsidR="00F1130D" w:rsidRDefault="00F1130D" w:rsidP="00F1130D">
            <w:pPr>
              <w:pStyle w:val="acctfourfigures"/>
              <w:tabs>
                <w:tab w:val="clear" w:pos="765"/>
                <w:tab w:val="decimal" w:pos="920"/>
              </w:tabs>
              <w:spacing w:line="240" w:lineRule="atLeast"/>
              <w:ind w:left="-43" w:right="-50"/>
              <w:rPr>
                <w:szCs w:val="22"/>
              </w:rPr>
            </w:pPr>
            <w:r>
              <w:rPr>
                <w:szCs w:val="22"/>
              </w:rPr>
              <w:t>578</w:t>
            </w:r>
          </w:p>
        </w:tc>
      </w:tr>
    </w:tbl>
    <w:p w14:paraId="3EBB73EF" w14:textId="385B69B9" w:rsidR="00695841" w:rsidRPr="00695841" w:rsidRDefault="00695841">
      <w:pPr>
        <w:rPr>
          <w:rFonts w:ascii="Times New Roman" w:hAnsi="Times New Roman" w:cs="Times New Roman"/>
        </w:rPr>
      </w:pPr>
    </w:p>
    <w:p w14:paraId="482E5A25" w14:textId="77777777" w:rsidR="00BA0DC4" w:rsidRPr="00C23017" w:rsidRDefault="00BA0DC4" w:rsidP="00F1130D">
      <w:pPr>
        <w:pStyle w:val="acctfourfigures"/>
        <w:tabs>
          <w:tab w:val="clear" w:pos="765"/>
          <w:tab w:val="decimal" w:pos="668"/>
        </w:tabs>
        <w:spacing w:line="240" w:lineRule="atLeast"/>
        <w:ind w:left="-43" w:right="-50"/>
        <w:rPr>
          <w:i/>
          <w:iCs/>
          <w:szCs w:val="22"/>
        </w:rPr>
        <w:sectPr w:rsidR="00BA0DC4" w:rsidRPr="00C23017" w:rsidSect="00005875">
          <w:headerReference w:type="default" r:id="rId21"/>
          <w:footerReference w:type="default" r:id="rId22"/>
          <w:type w:val="nextColumn"/>
          <w:pgSz w:w="16834" w:h="11909" w:orient="landscape" w:code="9"/>
          <w:pgMar w:top="691" w:right="1152" w:bottom="576" w:left="1152" w:header="720" w:footer="720" w:gutter="0"/>
          <w:cols w:space="720"/>
          <w:docGrid w:linePitch="245"/>
        </w:sectPr>
      </w:pPr>
    </w:p>
    <w:p w14:paraId="1425EF60" w14:textId="406394A7" w:rsidR="00F6346E" w:rsidRDefault="00471529" w:rsidP="00471529">
      <w:pPr>
        <w:spacing w:line="240" w:lineRule="auto"/>
        <w:ind w:left="540"/>
        <w:jc w:val="thaiDistribute"/>
        <w:rPr>
          <w:rFonts w:ascii="Times New Roman" w:hAnsi="Times New Roman" w:cs="Times New Roman"/>
          <w:sz w:val="22"/>
          <w:szCs w:val="22"/>
        </w:rPr>
      </w:pPr>
      <w:r w:rsidRPr="00C2301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0C91796" w14:textId="77777777" w:rsidR="000256DD" w:rsidRPr="000256DD" w:rsidRDefault="000256DD" w:rsidP="00471529">
      <w:pPr>
        <w:spacing w:line="240" w:lineRule="auto"/>
        <w:ind w:left="540"/>
        <w:jc w:val="thaiDistribute"/>
        <w:rPr>
          <w:rFonts w:ascii="Times New Roman" w:hAnsi="Times New Roman" w:cs="Times New Roman"/>
          <w:sz w:val="12"/>
          <w:szCs w:val="12"/>
        </w:rPr>
      </w:pPr>
    </w:p>
    <w:p w14:paraId="23DBF77D" w14:textId="48B23A5F" w:rsidR="00AB0975" w:rsidRPr="000256DD" w:rsidRDefault="00AB0975" w:rsidP="00471529">
      <w:pPr>
        <w:spacing w:line="240" w:lineRule="auto"/>
        <w:ind w:left="540"/>
        <w:jc w:val="thaiDistribute"/>
        <w:rPr>
          <w:rFonts w:ascii="Times New Roman" w:hAnsi="Times New Roman" w:cs="Times New Roman"/>
          <w:sz w:val="6"/>
          <w:szCs w:val="6"/>
        </w:rPr>
      </w:pPr>
    </w:p>
    <w:tbl>
      <w:tblPr>
        <w:tblStyle w:val="TableGrid"/>
        <w:tblW w:w="95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246"/>
        <w:gridCol w:w="6594"/>
      </w:tblGrid>
      <w:tr w:rsidR="00AB0975" w14:paraId="523C2526" w14:textId="77777777" w:rsidTr="005103A8">
        <w:trPr>
          <w:tblHeader/>
        </w:trPr>
        <w:tc>
          <w:tcPr>
            <w:tcW w:w="2756" w:type="dxa"/>
            <w:hideMark/>
          </w:tcPr>
          <w:p w14:paraId="0E04CD5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6947597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hideMark/>
          </w:tcPr>
          <w:p w14:paraId="71407E5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b/>
                <w:bCs/>
                <w:szCs w:val="22"/>
                <w:lang w:bidi="th-TH"/>
              </w:rPr>
            </w:pPr>
            <w:r>
              <w:rPr>
                <w:b/>
                <w:bCs/>
                <w:szCs w:val="22"/>
                <w:lang w:bidi="th-TH"/>
              </w:rPr>
              <w:t>Valuation technique</w:t>
            </w:r>
          </w:p>
        </w:tc>
      </w:tr>
      <w:tr w:rsidR="00AB0975" w14:paraId="215C1963" w14:textId="77777777" w:rsidTr="005103A8">
        <w:tc>
          <w:tcPr>
            <w:tcW w:w="2756" w:type="dxa"/>
            <w:hideMark/>
          </w:tcPr>
          <w:p w14:paraId="686A16B7"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cs/>
                <w:lang w:bidi="th-TH"/>
              </w:rPr>
            </w:pPr>
            <w:r>
              <w:rPr>
                <w:szCs w:val="22"/>
                <w:lang w:bidi="th-TH"/>
              </w:rPr>
              <w:t>Forward exchange contracts</w:t>
            </w:r>
          </w:p>
        </w:tc>
        <w:tc>
          <w:tcPr>
            <w:tcW w:w="246" w:type="dxa"/>
          </w:tcPr>
          <w:p w14:paraId="48F66A9C"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064AD6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Pr>
                <w:i/>
                <w:iCs/>
                <w:szCs w:val="22"/>
                <w:lang w:bidi="th-TH"/>
              </w:rPr>
              <w:t>Forward pricing:</w:t>
            </w:r>
            <w:r>
              <w:rPr>
                <w:szCs w:val="22"/>
                <w:lang w:bidi="th-TH"/>
              </w:rPr>
              <w:t xml:space="preserve"> The fair value is determined using quoted forward exchange rates at the reporting date and present value calculations based on high credit quality yield curves in the respective currencies.</w:t>
            </w:r>
          </w:p>
        </w:tc>
      </w:tr>
      <w:tr w:rsidR="00AB0975" w14:paraId="6867E32E" w14:textId="77777777" w:rsidTr="005103A8">
        <w:tc>
          <w:tcPr>
            <w:tcW w:w="2756" w:type="dxa"/>
            <w:hideMark/>
          </w:tcPr>
          <w:p w14:paraId="6546B8D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rFonts w:cstheme="minorBidi"/>
                <w:szCs w:val="22"/>
                <w:lang w:bidi="th-TH"/>
              </w:rPr>
            </w:pPr>
            <w:r>
              <w:rPr>
                <w:szCs w:val="22"/>
                <w:lang w:bidi="th-TH"/>
              </w:rPr>
              <w:t>Interest rate swap</w:t>
            </w:r>
          </w:p>
        </w:tc>
        <w:tc>
          <w:tcPr>
            <w:tcW w:w="246" w:type="dxa"/>
          </w:tcPr>
          <w:p w14:paraId="652CF933"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60FA1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i/>
                <w:iCs/>
                <w:szCs w:val="22"/>
                <w:lang w:bidi="th-TH"/>
              </w:rPr>
            </w:pPr>
            <w:r>
              <w:rPr>
                <w:i/>
                <w:iCs/>
                <w:szCs w:val="22"/>
                <w:lang w:bidi="th-TH"/>
              </w:rPr>
              <w:t xml:space="preserve">Swap model: </w:t>
            </w:r>
            <w:r>
              <w:rPr>
                <w:szCs w:val="22"/>
                <w:lang w:bidi="th-TH"/>
              </w:rPr>
              <w:t>The present value of estimated future cash flows, using an observable yield curve.</w:t>
            </w:r>
          </w:p>
        </w:tc>
      </w:tr>
      <w:tr w:rsidR="00AB0975" w14:paraId="7AB39059" w14:textId="77777777" w:rsidTr="005103A8">
        <w:tc>
          <w:tcPr>
            <w:tcW w:w="2756" w:type="dxa"/>
            <w:hideMark/>
          </w:tcPr>
          <w:p w14:paraId="748341D6"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4"/>
                <w:lang w:val="en-US"/>
              </w:rPr>
            </w:pPr>
            <w:r>
              <w:rPr>
                <w:szCs w:val="22"/>
              </w:rPr>
              <w:t>Investment in non-marketable equity instrument</w:t>
            </w:r>
          </w:p>
        </w:tc>
        <w:tc>
          <w:tcPr>
            <w:tcW w:w="246" w:type="dxa"/>
          </w:tcPr>
          <w:p w14:paraId="6A819EAF"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B187C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56D7CC10" w14:textId="77777777" w:rsidTr="005103A8">
        <w:tc>
          <w:tcPr>
            <w:tcW w:w="2756" w:type="dxa"/>
            <w:hideMark/>
          </w:tcPr>
          <w:p w14:paraId="55B58E1B"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loan to other party</w:t>
            </w:r>
          </w:p>
        </w:tc>
        <w:tc>
          <w:tcPr>
            <w:tcW w:w="246" w:type="dxa"/>
          </w:tcPr>
          <w:p w14:paraId="311991A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CF67AF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0AD9A8DF" w14:textId="77777777" w:rsidTr="005103A8">
        <w:tc>
          <w:tcPr>
            <w:tcW w:w="2756" w:type="dxa"/>
            <w:hideMark/>
          </w:tcPr>
          <w:p w14:paraId="2FBC717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borrowing from financial institution</w:t>
            </w:r>
          </w:p>
        </w:tc>
        <w:tc>
          <w:tcPr>
            <w:tcW w:w="246" w:type="dxa"/>
          </w:tcPr>
          <w:p w14:paraId="6B5961B4"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5F062C2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szCs w:val="28"/>
                <w:lang w:bidi="th-TH"/>
              </w:rPr>
            </w:pPr>
            <w:r>
              <w:rPr>
                <w:szCs w:val="22"/>
              </w:rPr>
              <w:t>The net liability value as of the reporting date.</w:t>
            </w:r>
          </w:p>
        </w:tc>
      </w:tr>
    </w:tbl>
    <w:p w14:paraId="4730B2B6" w14:textId="77777777" w:rsidR="00FC5D14" w:rsidRPr="00C15457" w:rsidRDefault="00FC5D14" w:rsidP="002C4B5C">
      <w:pPr>
        <w:jc w:val="both"/>
        <w:rPr>
          <w:rFonts w:ascii="Times New Roman" w:hAnsi="Times New Roman" w:cs="Times New Roman"/>
          <w:b/>
          <w:bCs/>
          <w:i/>
          <w:iCs/>
          <w:sz w:val="2"/>
          <w:szCs w:val="2"/>
        </w:rPr>
      </w:pPr>
    </w:p>
    <w:p w14:paraId="62748728" w14:textId="62415A93" w:rsidR="00245790" w:rsidRPr="00C23017" w:rsidRDefault="00245790" w:rsidP="00245790">
      <w:pPr>
        <w:ind w:left="540"/>
        <w:jc w:val="both"/>
        <w:rPr>
          <w:rFonts w:ascii="Times New Roman" w:hAnsi="Times New Roman" w:cs="Times New Roman"/>
          <w:b/>
          <w:bCs/>
          <w:i/>
          <w:iCs/>
          <w:sz w:val="22"/>
          <w:szCs w:val="22"/>
        </w:rPr>
      </w:pPr>
      <w:r w:rsidRPr="00C23017">
        <w:rPr>
          <w:rFonts w:ascii="Times New Roman" w:hAnsi="Times New Roman" w:cs="Times New Roman"/>
          <w:b/>
          <w:bCs/>
          <w:i/>
          <w:iCs/>
          <w:sz w:val="22"/>
          <w:szCs w:val="22"/>
        </w:rPr>
        <w:t>Exposure to liquidity risk</w:t>
      </w:r>
    </w:p>
    <w:p w14:paraId="2B72029E" w14:textId="77777777" w:rsidR="00DF642F" w:rsidRPr="000256DD"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49FDCBBA" w14:textId="6E853D13" w:rsidR="00AB0975"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C23017">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AC1A4F7"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2A3CD280"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tbl>
      <w:tblPr>
        <w:tblStyle w:val="TableGrid"/>
        <w:tblW w:w="95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044"/>
        <w:gridCol w:w="270"/>
        <w:gridCol w:w="1080"/>
        <w:gridCol w:w="270"/>
        <w:gridCol w:w="995"/>
        <w:gridCol w:w="236"/>
        <w:gridCol w:w="6"/>
        <w:gridCol w:w="1020"/>
        <w:gridCol w:w="238"/>
        <w:gridCol w:w="840"/>
        <w:gridCol w:w="263"/>
        <w:gridCol w:w="1088"/>
      </w:tblGrid>
      <w:tr w:rsidR="007437BB" w:rsidRPr="00B864F0" w14:paraId="5C3B508F" w14:textId="77777777" w:rsidTr="008C15C2">
        <w:trPr>
          <w:tblHeader/>
        </w:trPr>
        <w:tc>
          <w:tcPr>
            <w:tcW w:w="2196" w:type="dxa"/>
          </w:tcPr>
          <w:p w14:paraId="3F12C2AE" w14:textId="77777777" w:rsidR="007437BB" w:rsidRPr="00B864F0" w:rsidRDefault="007437BB">
            <w:pPr>
              <w:spacing w:line="240" w:lineRule="auto"/>
              <w:rPr>
                <w:rFonts w:ascii="Times New Roman" w:hAnsi="Times New Roman" w:cs="Times New Roman"/>
                <w:b/>
                <w:bCs/>
                <w:sz w:val="21"/>
                <w:szCs w:val="21"/>
              </w:rPr>
            </w:pPr>
          </w:p>
        </w:tc>
        <w:tc>
          <w:tcPr>
            <w:tcW w:w="7350" w:type="dxa"/>
            <w:gridSpan w:val="12"/>
          </w:tcPr>
          <w:p w14:paraId="4DC36660" w14:textId="096E4ED0" w:rsidR="007437BB" w:rsidRPr="0082287F" w:rsidRDefault="007437BB">
            <w:pPr>
              <w:jc w:val="center"/>
              <w:rPr>
                <w:rFonts w:ascii="Times New Roman" w:hAnsi="Times New Roman" w:cs="Times New Roman"/>
                <w:b/>
                <w:bCs/>
                <w:sz w:val="22"/>
                <w:szCs w:val="22"/>
              </w:rPr>
            </w:pPr>
            <w:r>
              <w:rPr>
                <w:rFonts w:ascii="Times New Roman" w:hAnsi="Times New Roman" w:cs="Times New Roman"/>
                <w:b/>
                <w:bCs/>
                <w:sz w:val="22"/>
                <w:szCs w:val="22"/>
              </w:rPr>
              <w:t>Conso</w:t>
            </w:r>
            <w:r w:rsidR="00956EA1">
              <w:rPr>
                <w:rFonts w:ascii="Times New Roman" w:hAnsi="Times New Roman" w:cs="Times New Roman"/>
                <w:b/>
                <w:bCs/>
                <w:sz w:val="22"/>
                <w:szCs w:val="22"/>
              </w:rPr>
              <w:t>lidated</w:t>
            </w:r>
            <w:r w:rsidRPr="0082287F">
              <w:rPr>
                <w:rFonts w:ascii="Times New Roman" w:hAnsi="Times New Roman" w:cs="Times New Roman"/>
                <w:b/>
                <w:bCs/>
                <w:sz w:val="22"/>
                <w:szCs w:val="22"/>
              </w:rPr>
              <w:t xml:space="preserve"> financial statements</w:t>
            </w:r>
          </w:p>
        </w:tc>
      </w:tr>
      <w:tr w:rsidR="007437BB" w:rsidRPr="00B864F0" w14:paraId="19AEA6DE" w14:textId="77777777" w:rsidTr="00182B34">
        <w:trPr>
          <w:tblHeader/>
        </w:trPr>
        <w:tc>
          <w:tcPr>
            <w:tcW w:w="2196" w:type="dxa"/>
          </w:tcPr>
          <w:p w14:paraId="6A8E5610" w14:textId="77777777" w:rsidR="007437BB" w:rsidRPr="00B864F0" w:rsidRDefault="007437BB">
            <w:pPr>
              <w:rPr>
                <w:rFonts w:ascii="Times New Roman" w:hAnsi="Times New Roman" w:cs="Times New Roman"/>
                <w:b/>
                <w:bCs/>
                <w:sz w:val="21"/>
                <w:szCs w:val="21"/>
              </w:rPr>
            </w:pPr>
          </w:p>
        </w:tc>
        <w:tc>
          <w:tcPr>
            <w:tcW w:w="1044" w:type="dxa"/>
          </w:tcPr>
          <w:p w14:paraId="71889507" w14:textId="77777777" w:rsidR="007437BB" w:rsidRPr="00B864F0" w:rsidRDefault="007437BB">
            <w:pPr>
              <w:jc w:val="center"/>
              <w:rPr>
                <w:rFonts w:ascii="Times New Roman" w:hAnsi="Times New Roman" w:cs="Times New Roman"/>
                <w:b/>
                <w:bCs/>
                <w:sz w:val="21"/>
                <w:szCs w:val="21"/>
              </w:rPr>
            </w:pPr>
          </w:p>
        </w:tc>
        <w:tc>
          <w:tcPr>
            <w:tcW w:w="270" w:type="dxa"/>
          </w:tcPr>
          <w:p w14:paraId="1FCA18FE" w14:textId="77777777" w:rsidR="007437BB" w:rsidRPr="00B864F0" w:rsidRDefault="007437BB">
            <w:pPr>
              <w:jc w:val="center"/>
              <w:rPr>
                <w:rFonts w:ascii="Times New Roman" w:hAnsi="Times New Roman" w:cs="Times New Roman"/>
                <w:sz w:val="21"/>
                <w:szCs w:val="21"/>
              </w:rPr>
            </w:pPr>
          </w:p>
        </w:tc>
        <w:tc>
          <w:tcPr>
            <w:tcW w:w="6036" w:type="dxa"/>
            <w:gridSpan w:val="10"/>
            <w:vAlign w:val="bottom"/>
          </w:tcPr>
          <w:p w14:paraId="272D8E09"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7437BB" w:rsidRPr="00B864F0" w14:paraId="3AD22F26" w14:textId="77777777" w:rsidTr="00182B34">
        <w:trPr>
          <w:tblHeader/>
        </w:trPr>
        <w:tc>
          <w:tcPr>
            <w:tcW w:w="2196" w:type="dxa"/>
          </w:tcPr>
          <w:p w14:paraId="5C4463F2" w14:textId="77777777" w:rsidR="007437BB" w:rsidRPr="00B864F0" w:rsidRDefault="007437BB">
            <w:pPr>
              <w:rPr>
                <w:rFonts w:ascii="Times New Roman" w:hAnsi="Times New Roman" w:cs="Times New Roman"/>
                <w:b/>
                <w:bCs/>
                <w:i/>
                <w:iCs/>
                <w:sz w:val="21"/>
                <w:szCs w:val="21"/>
              </w:rPr>
            </w:pPr>
          </w:p>
          <w:p w14:paraId="46BB17D3" w14:textId="77777777" w:rsidR="007437BB" w:rsidRPr="00B864F0" w:rsidRDefault="007437BB">
            <w:pPr>
              <w:rPr>
                <w:rFonts w:ascii="Times New Roman" w:hAnsi="Times New Roman" w:cs="Times New Roman"/>
                <w:b/>
                <w:bCs/>
                <w:i/>
                <w:iCs/>
                <w:sz w:val="21"/>
                <w:szCs w:val="21"/>
              </w:rPr>
            </w:pPr>
          </w:p>
          <w:p w14:paraId="128DDC7C" w14:textId="77777777" w:rsidR="007437BB" w:rsidRPr="00B864F0" w:rsidRDefault="007437BB">
            <w:pPr>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Pr="00471669">
              <w:rPr>
                <w:rFonts w:ascii="Times New Roman" w:hAnsi="Times New Roman" w:cs="Times New Roman"/>
                <w:b/>
                <w:bCs/>
                <w:i/>
                <w:iCs/>
                <w:sz w:val="21"/>
                <w:szCs w:val="21"/>
              </w:rPr>
              <w:t>3</w:t>
            </w:r>
            <w:r>
              <w:rPr>
                <w:rFonts w:ascii="Times New Roman" w:hAnsi="Times New Roman" w:cs="Times New Roman"/>
                <w:b/>
                <w:bCs/>
                <w:i/>
                <w:iCs/>
                <w:sz w:val="21"/>
                <w:szCs w:val="21"/>
              </w:rPr>
              <w:t>1</w:t>
            </w:r>
            <w:r w:rsidRPr="00471669">
              <w:rPr>
                <w:rFonts w:ascii="Times New Roman" w:hAnsi="Times New Roman" w:cs="Times New Roman"/>
                <w:b/>
                <w:bCs/>
                <w:i/>
                <w:iCs/>
                <w:sz w:val="21"/>
                <w:szCs w:val="21"/>
              </w:rPr>
              <w:t xml:space="preserve"> </w:t>
            </w:r>
            <w:r>
              <w:rPr>
                <w:rFonts w:ascii="Times New Roman" w:hAnsi="Times New Roman" w:cs="Times New Roman"/>
                <w:b/>
                <w:bCs/>
                <w:i/>
                <w:iCs/>
                <w:sz w:val="21"/>
                <w:szCs w:val="21"/>
              </w:rPr>
              <w:t>March 2024</w:t>
            </w:r>
          </w:p>
        </w:tc>
        <w:tc>
          <w:tcPr>
            <w:tcW w:w="1044" w:type="dxa"/>
          </w:tcPr>
          <w:p w14:paraId="67504AED" w14:textId="77777777" w:rsidR="007437BB" w:rsidRPr="00B864F0" w:rsidRDefault="007437BB">
            <w:pPr>
              <w:jc w:val="center"/>
              <w:rPr>
                <w:rFonts w:ascii="Times New Roman" w:hAnsi="Times New Roman" w:cs="Times New Roman"/>
                <w:sz w:val="21"/>
                <w:szCs w:val="21"/>
              </w:rPr>
            </w:pPr>
          </w:p>
          <w:p w14:paraId="0E5743B0"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44CC6565" w14:textId="77777777" w:rsidR="007437BB" w:rsidRPr="00B864F0" w:rsidRDefault="007437BB">
            <w:pPr>
              <w:jc w:val="center"/>
              <w:rPr>
                <w:rFonts w:ascii="Times New Roman" w:hAnsi="Times New Roman" w:cs="Times New Roman"/>
                <w:sz w:val="21"/>
                <w:szCs w:val="21"/>
              </w:rPr>
            </w:pPr>
          </w:p>
        </w:tc>
        <w:tc>
          <w:tcPr>
            <w:tcW w:w="1080" w:type="dxa"/>
          </w:tcPr>
          <w:p w14:paraId="705A9ED8" w14:textId="77777777" w:rsidR="007437BB" w:rsidRPr="00B864F0" w:rsidRDefault="007437BB">
            <w:pPr>
              <w:jc w:val="center"/>
              <w:rPr>
                <w:rFonts w:ascii="Times New Roman" w:hAnsi="Times New Roman" w:cs="Times New Roman"/>
                <w:sz w:val="21"/>
                <w:szCs w:val="21"/>
              </w:rPr>
            </w:pPr>
          </w:p>
          <w:p w14:paraId="5F8CA56D" w14:textId="77777777" w:rsidR="007437BB" w:rsidRPr="00B864F0" w:rsidRDefault="007437BB">
            <w:pPr>
              <w:jc w:val="center"/>
              <w:rPr>
                <w:rFonts w:ascii="Times New Roman" w:hAnsi="Times New Roman" w:cs="Times New Roman"/>
                <w:sz w:val="21"/>
                <w:szCs w:val="21"/>
              </w:rPr>
            </w:pPr>
          </w:p>
          <w:p w14:paraId="31B3223C"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0353741" w14:textId="77777777" w:rsidR="007437BB" w:rsidRPr="00B864F0" w:rsidRDefault="007437BB">
            <w:pPr>
              <w:jc w:val="center"/>
              <w:rPr>
                <w:rFonts w:ascii="Times New Roman" w:hAnsi="Times New Roman" w:cs="Times New Roman"/>
                <w:sz w:val="21"/>
                <w:szCs w:val="21"/>
              </w:rPr>
            </w:pPr>
          </w:p>
        </w:tc>
        <w:tc>
          <w:tcPr>
            <w:tcW w:w="995" w:type="dxa"/>
          </w:tcPr>
          <w:p w14:paraId="5495A230" w14:textId="77777777" w:rsidR="007437BB" w:rsidRPr="00B864F0" w:rsidRDefault="007437BB">
            <w:pPr>
              <w:jc w:val="center"/>
              <w:rPr>
                <w:rFonts w:ascii="Times New Roman" w:hAnsi="Times New Roman" w:cs="Times New Roman"/>
                <w:sz w:val="21"/>
                <w:szCs w:val="21"/>
              </w:rPr>
            </w:pPr>
          </w:p>
          <w:p w14:paraId="0B7BE2A8"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2AB30AFE" w14:textId="77777777" w:rsidR="007437BB" w:rsidRPr="00B864F0" w:rsidRDefault="007437BB">
            <w:pPr>
              <w:jc w:val="center"/>
              <w:rPr>
                <w:rFonts w:ascii="Times New Roman" w:hAnsi="Times New Roman" w:cs="Times New Roman"/>
                <w:sz w:val="21"/>
                <w:szCs w:val="21"/>
              </w:rPr>
            </w:pPr>
          </w:p>
        </w:tc>
        <w:tc>
          <w:tcPr>
            <w:tcW w:w="1026" w:type="dxa"/>
            <w:gridSpan w:val="2"/>
          </w:tcPr>
          <w:p w14:paraId="31B98273" w14:textId="77777777" w:rsidR="007437BB" w:rsidRPr="00B864F0" w:rsidRDefault="007437BB">
            <w:pPr>
              <w:jc w:val="center"/>
              <w:rPr>
                <w:rFonts w:ascii="Times New Roman" w:hAnsi="Times New Roman" w:cs="Times New Roman"/>
                <w:sz w:val="21"/>
                <w:szCs w:val="21"/>
              </w:rPr>
            </w:pPr>
          </w:p>
          <w:p w14:paraId="34CE36E4"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8" w:type="dxa"/>
          </w:tcPr>
          <w:p w14:paraId="661C9CBF" w14:textId="77777777" w:rsidR="007437BB" w:rsidRPr="00B864F0" w:rsidRDefault="007437BB">
            <w:pPr>
              <w:jc w:val="center"/>
              <w:rPr>
                <w:rFonts w:ascii="Times New Roman" w:hAnsi="Times New Roman" w:cs="Times New Roman"/>
                <w:sz w:val="21"/>
                <w:szCs w:val="21"/>
              </w:rPr>
            </w:pPr>
          </w:p>
        </w:tc>
        <w:tc>
          <w:tcPr>
            <w:tcW w:w="840" w:type="dxa"/>
          </w:tcPr>
          <w:p w14:paraId="72B63602"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5342D6C6" w14:textId="77777777" w:rsidR="007437BB" w:rsidRPr="00B864F0" w:rsidRDefault="007437BB">
            <w:pPr>
              <w:jc w:val="center"/>
              <w:rPr>
                <w:rFonts w:ascii="Times New Roman" w:hAnsi="Times New Roman" w:cs="Times New Roman"/>
                <w:sz w:val="21"/>
                <w:szCs w:val="21"/>
              </w:rPr>
            </w:pPr>
          </w:p>
        </w:tc>
        <w:tc>
          <w:tcPr>
            <w:tcW w:w="1088" w:type="dxa"/>
          </w:tcPr>
          <w:p w14:paraId="46364112" w14:textId="77777777" w:rsidR="007437BB" w:rsidRPr="00B864F0" w:rsidRDefault="007437BB">
            <w:pPr>
              <w:jc w:val="center"/>
              <w:rPr>
                <w:rFonts w:ascii="Times New Roman" w:hAnsi="Times New Roman" w:cs="Times New Roman"/>
                <w:sz w:val="21"/>
                <w:szCs w:val="21"/>
              </w:rPr>
            </w:pPr>
          </w:p>
          <w:p w14:paraId="2A6B32E5" w14:textId="77777777" w:rsidR="007437BB" w:rsidRPr="00B864F0" w:rsidRDefault="007437BB">
            <w:pPr>
              <w:jc w:val="center"/>
              <w:rPr>
                <w:rFonts w:ascii="Times New Roman" w:hAnsi="Times New Roman" w:cs="Times New Roman"/>
                <w:sz w:val="21"/>
                <w:szCs w:val="21"/>
              </w:rPr>
            </w:pPr>
          </w:p>
          <w:p w14:paraId="6D8C4F7C" w14:textId="77777777" w:rsidR="007437BB" w:rsidRPr="00B864F0" w:rsidRDefault="007437BB">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7437BB" w:rsidRPr="00B864F0" w14:paraId="009DB0ED" w14:textId="77777777" w:rsidTr="008C15C2">
        <w:trPr>
          <w:tblHeader/>
        </w:trPr>
        <w:tc>
          <w:tcPr>
            <w:tcW w:w="2196" w:type="dxa"/>
          </w:tcPr>
          <w:p w14:paraId="2C679C3F" w14:textId="77777777" w:rsidR="007437BB" w:rsidRPr="00B864F0" w:rsidRDefault="007437BB">
            <w:pPr>
              <w:jc w:val="both"/>
              <w:rPr>
                <w:rFonts w:ascii="Times New Roman" w:hAnsi="Times New Roman" w:cs="Times New Roman"/>
                <w:sz w:val="21"/>
                <w:szCs w:val="21"/>
              </w:rPr>
            </w:pPr>
          </w:p>
        </w:tc>
        <w:tc>
          <w:tcPr>
            <w:tcW w:w="7350" w:type="dxa"/>
            <w:gridSpan w:val="12"/>
          </w:tcPr>
          <w:p w14:paraId="1DE1F5C1" w14:textId="77777777" w:rsidR="007437BB" w:rsidRPr="00B864F0" w:rsidRDefault="007437BB">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7437BB" w:rsidRPr="00B864F0" w14:paraId="1064DCBC" w14:textId="77777777" w:rsidTr="00182B34">
        <w:tc>
          <w:tcPr>
            <w:tcW w:w="2196" w:type="dxa"/>
          </w:tcPr>
          <w:p w14:paraId="3C993656" w14:textId="77777777" w:rsidR="007437BB" w:rsidRPr="00B864F0" w:rsidRDefault="007437BB">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1044" w:type="dxa"/>
          </w:tcPr>
          <w:p w14:paraId="5CC64A99" w14:textId="77777777" w:rsidR="007437BB" w:rsidRPr="00B864F0" w:rsidRDefault="007437BB">
            <w:pPr>
              <w:tabs>
                <w:tab w:val="decimal" w:pos="708"/>
              </w:tabs>
              <w:rPr>
                <w:rFonts w:ascii="Times New Roman" w:hAnsi="Times New Roman" w:cs="Times New Roman"/>
                <w:b/>
                <w:bCs/>
                <w:sz w:val="21"/>
                <w:szCs w:val="21"/>
              </w:rPr>
            </w:pPr>
          </w:p>
        </w:tc>
        <w:tc>
          <w:tcPr>
            <w:tcW w:w="270" w:type="dxa"/>
          </w:tcPr>
          <w:p w14:paraId="3E28AE38" w14:textId="77777777" w:rsidR="007437BB" w:rsidRPr="00B864F0" w:rsidRDefault="007437BB">
            <w:pPr>
              <w:tabs>
                <w:tab w:val="decimal" w:pos="708"/>
              </w:tabs>
              <w:rPr>
                <w:rFonts w:ascii="Times New Roman" w:hAnsi="Times New Roman" w:cs="Times New Roman"/>
                <w:b/>
                <w:bCs/>
                <w:sz w:val="21"/>
                <w:szCs w:val="21"/>
              </w:rPr>
            </w:pPr>
          </w:p>
        </w:tc>
        <w:tc>
          <w:tcPr>
            <w:tcW w:w="1080" w:type="dxa"/>
          </w:tcPr>
          <w:p w14:paraId="39B05DA1" w14:textId="77777777" w:rsidR="007437BB" w:rsidRPr="00B864F0" w:rsidRDefault="007437BB">
            <w:pPr>
              <w:tabs>
                <w:tab w:val="decimal" w:pos="708"/>
              </w:tabs>
              <w:rPr>
                <w:rFonts w:ascii="Times New Roman" w:hAnsi="Times New Roman" w:cs="Times New Roman"/>
                <w:b/>
                <w:bCs/>
                <w:sz w:val="21"/>
                <w:szCs w:val="21"/>
              </w:rPr>
            </w:pPr>
          </w:p>
        </w:tc>
        <w:tc>
          <w:tcPr>
            <w:tcW w:w="270" w:type="dxa"/>
          </w:tcPr>
          <w:p w14:paraId="3E04C7AC" w14:textId="77777777" w:rsidR="007437BB" w:rsidRPr="00B864F0" w:rsidRDefault="007437BB">
            <w:pPr>
              <w:tabs>
                <w:tab w:val="decimal" w:pos="708"/>
              </w:tabs>
              <w:rPr>
                <w:rFonts w:ascii="Times New Roman" w:hAnsi="Times New Roman" w:cs="Times New Roman"/>
                <w:b/>
                <w:bCs/>
                <w:sz w:val="21"/>
                <w:szCs w:val="21"/>
              </w:rPr>
            </w:pPr>
          </w:p>
        </w:tc>
        <w:tc>
          <w:tcPr>
            <w:tcW w:w="995" w:type="dxa"/>
          </w:tcPr>
          <w:p w14:paraId="586CF7AF" w14:textId="77777777" w:rsidR="007437BB" w:rsidRPr="00B864F0" w:rsidRDefault="007437BB">
            <w:pPr>
              <w:tabs>
                <w:tab w:val="decimal" w:pos="708"/>
              </w:tabs>
              <w:rPr>
                <w:rFonts w:ascii="Times New Roman" w:hAnsi="Times New Roman" w:cs="Times New Roman"/>
                <w:b/>
                <w:bCs/>
                <w:sz w:val="21"/>
                <w:szCs w:val="21"/>
              </w:rPr>
            </w:pPr>
          </w:p>
        </w:tc>
        <w:tc>
          <w:tcPr>
            <w:tcW w:w="236" w:type="dxa"/>
          </w:tcPr>
          <w:p w14:paraId="6766EB7C" w14:textId="77777777" w:rsidR="007437BB" w:rsidRPr="00B864F0" w:rsidRDefault="007437BB">
            <w:pPr>
              <w:tabs>
                <w:tab w:val="decimal" w:pos="708"/>
              </w:tabs>
              <w:rPr>
                <w:rFonts w:ascii="Times New Roman" w:hAnsi="Times New Roman" w:cs="Times New Roman"/>
                <w:b/>
                <w:bCs/>
                <w:sz w:val="21"/>
                <w:szCs w:val="21"/>
              </w:rPr>
            </w:pPr>
          </w:p>
        </w:tc>
        <w:tc>
          <w:tcPr>
            <w:tcW w:w="1026" w:type="dxa"/>
            <w:gridSpan w:val="2"/>
          </w:tcPr>
          <w:p w14:paraId="7264D800" w14:textId="77777777" w:rsidR="007437BB" w:rsidRPr="00B864F0" w:rsidRDefault="007437BB">
            <w:pPr>
              <w:tabs>
                <w:tab w:val="decimal" w:pos="708"/>
              </w:tabs>
              <w:rPr>
                <w:rFonts w:ascii="Times New Roman" w:hAnsi="Times New Roman" w:cs="Times New Roman"/>
                <w:b/>
                <w:bCs/>
                <w:sz w:val="21"/>
                <w:szCs w:val="21"/>
              </w:rPr>
            </w:pPr>
          </w:p>
        </w:tc>
        <w:tc>
          <w:tcPr>
            <w:tcW w:w="238" w:type="dxa"/>
          </w:tcPr>
          <w:p w14:paraId="21BF5DAE" w14:textId="77777777" w:rsidR="007437BB" w:rsidRPr="00B864F0" w:rsidRDefault="007437BB">
            <w:pPr>
              <w:tabs>
                <w:tab w:val="decimal" w:pos="708"/>
              </w:tabs>
              <w:rPr>
                <w:rFonts w:ascii="Times New Roman" w:hAnsi="Times New Roman" w:cs="Times New Roman"/>
                <w:b/>
                <w:bCs/>
                <w:sz w:val="21"/>
                <w:szCs w:val="21"/>
              </w:rPr>
            </w:pPr>
          </w:p>
        </w:tc>
        <w:tc>
          <w:tcPr>
            <w:tcW w:w="840" w:type="dxa"/>
          </w:tcPr>
          <w:p w14:paraId="4579A26B" w14:textId="77777777" w:rsidR="007437BB" w:rsidRPr="00B864F0" w:rsidRDefault="007437BB">
            <w:pPr>
              <w:tabs>
                <w:tab w:val="decimal" w:pos="708"/>
              </w:tabs>
              <w:rPr>
                <w:rFonts w:ascii="Times New Roman" w:hAnsi="Times New Roman" w:cs="Times New Roman"/>
                <w:b/>
                <w:bCs/>
                <w:sz w:val="21"/>
                <w:szCs w:val="21"/>
              </w:rPr>
            </w:pPr>
          </w:p>
        </w:tc>
        <w:tc>
          <w:tcPr>
            <w:tcW w:w="263" w:type="dxa"/>
          </w:tcPr>
          <w:p w14:paraId="6658C447" w14:textId="77777777" w:rsidR="007437BB" w:rsidRPr="00B864F0" w:rsidRDefault="007437BB">
            <w:pPr>
              <w:tabs>
                <w:tab w:val="decimal" w:pos="708"/>
              </w:tabs>
              <w:rPr>
                <w:rFonts w:ascii="Times New Roman" w:hAnsi="Times New Roman" w:cs="Times New Roman"/>
                <w:b/>
                <w:bCs/>
                <w:sz w:val="21"/>
                <w:szCs w:val="21"/>
              </w:rPr>
            </w:pPr>
          </w:p>
        </w:tc>
        <w:tc>
          <w:tcPr>
            <w:tcW w:w="1088" w:type="dxa"/>
          </w:tcPr>
          <w:p w14:paraId="766EB6B9" w14:textId="77777777" w:rsidR="007437BB" w:rsidRPr="00B864F0" w:rsidRDefault="007437BB">
            <w:pPr>
              <w:tabs>
                <w:tab w:val="decimal" w:pos="708"/>
              </w:tabs>
              <w:rPr>
                <w:rFonts w:ascii="Times New Roman" w:hAnsi="Times New Roman" w:cs="Times New Roman"/>
                <w:b/>
                <w:bCs/>
                <w:sz w:val="21"/>
                <w:szCs w:val="21"/>
              </w:rPr>
            </w:pPr>
          </w:p>
        </w:tc>
      </w:tr>
      <w:tr w:rsidR="007437BB" w:rsidRPr="00B864F0" w14:paraId="685F90DA" w14:textId="77777777" w:rsidTr="00182B34">
        <w:tc>
          <w:tcPr>
            <w:tcW w:w="2196" w:type="dxa"/>
          </w:tcPr>
          <w:p w14:paraId="0874BFCA" w14:textId="7B82FCAB" w:rsidR="007437BB" w:rsidRDefault="007437BB">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w:t>
            </w:r>
            <w:r w:rsidRPr="00DE3D67">
              <w:rPr>
                <w:rFonts w:ascii="Times New Roman" w:hAnsi="Times New Roman"/>
                <w:sz w:val="21"/>
                <w:szCs w:val="21"/>
              </w:rPr>
              <w:t>and short-term borrowing</w:t>
            </w:r>
          </w:p>
          <w:p w14:paraId="01EE514C" w14:textId="77777777" w:rsidR="007437BB" w:rsidRPr="00B864F0" w:rsidRDefault="007437BB">
            <w:pPr>
              <w:tabs>
                <w:tab w:val="clear" w:pos="3515"/>
                <w:tab w:val="left" w:pos="2236"/>
              </w:tabs>
              <w:spacing w:line="240" w:lineRule="exact"/>
              <w:ind w:left="73" w:right="-24" w:hanging="73"/>
              <w:rPr>
                <w:rFonts w:ascii="Times New Roman" w:hAnsi="Times New Roman"/>
                <w:sz w:val="21"/>
                <w:szCs w:val="21"/>
              </w:rPr>
            </w:pPr>
            <w:r w:rsidRPr="00836DD5">
              <w:rPr>
                <w:rFonts w:ascii="Times New Roman" w:hAnsi="Times New Roman" w:cs="Times New Roman" w:hint="cs"/>
                <w:sz w:val="21"/>
                <w:szCs w:val="21"/>
                <w:cs/>
              </w:rPr>
              <w:t xml:space="preserve">  </w:t>
            </w:r>
            <w:r w:rsidRPr="00B864F0">
              <w:rPr>
                <w:rFonts w:ascii="Times New Roman" w:hAnsi="Times New Roman"/>
                <w:sz w:val="21"/>
                <w:szCs w:val="21"/>
              </w:rPr>
              <w:t>from financial institutions</w:t>
            </w:r>
          </w:p>
        </w:tc>
        <w:tc>
          <w:tcPr>
            <w:tcW w:w="1044" w:type="dxa"/>
          </w:tcPr>
          <w:p w14:paraId="2EB18AD4" w14:textId="77777777" w:rsidR="007437BB" w:rsidRDefault="007437BB" w:rsidP="008C15C2">
            <w:pPr>
              <w:pStyle w:val="acctfourfigures"/>
              <w:tabs>
                <w:tab w:val="clear" w:pos="765"/>
                <w:tab w:val="decimal" w:pos="850"/>
              </w:tabs>
              <w:spacing w:line="240" w:lineRule="atLeast"/>
              <w:ind w:right="-86"/>
            </w:pPr>
          </w:p>
          <w:p w14:paraId="6C27C606" w14:textId="77777777" w:rsidR="007437BB" w:rsidRDefault="007437BB" w:rsidP="008C15C2">
            <w:pPr>
              <w:pStyle w:val="acctfourfigures"/>
              <w:tabs>
                <w:tab w:val="clear" w:pos="765"/>
                <w:tab w:val="decimal" w:pos="850"/>
              </w:tabs>
              <w:spacing w:line="240" w:lineRule="atLeast"/>
              <w:ind w:right="-86"/>
            </w:pPr>
          </w:p>
          <w:p w14:paraId="4CE4D14F" w14:textId="77777777" w:rsidR="007437BB" w:rsidRDefault="007437BB" w:rsidP="008C15C2">
            <w:pPr>
              <w:pStyle w:val="acctfourfigures"/>
              <w:tabs>
                <w:tab w:val="clear" w:pos="765"/>
                <w:tab w:val="decimal" w:pos="850"/>
              </w:tabs>
              <w:spacing w:line="240" w:lineRule="atLeast"/>
              <w:ind w:right="-86"/>
            </w:pPr>
          </w:p>
          <w:p w14:paraId="013EAABB" w14:textId="77777777" w:rsidR="007437BB" w:rsidRPr="002204C4" w:rsidRDefault="007437BB" w:rsidP="008C15C2">
            <w:pPr>
              <w:pStyle w:val="acctfourfigures"/>
              <w:tabs>
                <w:tab w:val="clear" w:pos="765"/>
                <w:tab w:val="decimal" w:pos="850"/>
              </w:tabs>
              <w:spacing w:line="240" w:lineRule="atLeast"/>
              <w:ind w:right="-86"/>
              <w:rPr>
                <w:szCs w:val="22"/>
                <w:lang w:val="en-US"/>
              </w:rPr>
            </w:pPr>
            <w:r w:rsidRPr="00A829B5">
              <w:t>233,372</w:t>
            </w:r>
          </w:p>
        </w:tc>
        <w:tc>
          <w:tcPr>
            <w:tcW w:w="270" w:type="dxa"/>
          </w:tcPr>
          <w:p w14:paraId="5C28720B" w14:textId="77777777" w:rsidR="007437BB" w:rsidRPr="00B864F0" w:rsidRDefault="007437B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16ABECFC" w14:textId="77777777" w:rsidR="007437BB" w:rsidRDefault="007437BB">
            <w:pPr>
              <w:pStyle w:val="acctfourfigures"/>
              <w:tabs>
                <w:tab w:val="clear" w:pos="765"/>
                <w:tab w:val="decimal" w:pos="525"/>
              </w:tabs>
              <w:spacing w:line="240" w:lineRule="atLeast"/>
              <w:ind w:right="-86"/>
            </w:pPr>
          </w:p>
          <w:p w14:paraId="5CAF4E72" w14:textId="77777777" w:rsidR="007437BB" w:rsidRDefault="007437BB">
            <w:pPr>
              <w:pStyle w:val="acctfourfigures"/>
              <w:tabs>
                <w:tab w:val="clear" w:pos="765"/>
                <w:tab w:val="decimal" w:pos="525"/>
              </w:tabs>
              <w:spacing w:line="240" w:lineRule="atLeast"/>
              <w:ind w:right="-86"/>
            </w:pPr>
          </w:p>
          <w:p w14:paraId="4C614F85" w14:textId="77777777" w:rsidR="007437BB" w:rsidRDefault="007437BB">
            <w:pPr>
              <w:pStyle w:val="acctfourfigures"/>
              <w:tabs>
                <w:tab w:val="clear" w:pos="765"/>
                <w:tab w:val="decimal" w:pos="525"/>
              </w:tabs>
              <w:spacing w:line="240" w:lineRule="atLeast"/>
              <w:ind w:right="-86"/>
            </w:pPr>
          </w:p>
          <w:p w14:paraId="4C346E91" w14:textId="77777777" w:rsidR="007437BB" w:rsidRPr="0051236B" w:rsidRDefault="007437BB">
            <w:pPr>
              <w:pStyle w:val="acctfourfigures"/>
              <w:tabs>
                <w:tab w:val="clear" w:pos="765"/>
                <w:tab w:val="decimal" w:pos="525"/>
              </w:tabs>
              <w:spacing w:line="240" w:lineRule="atLeast"/>
              <w:ind w:right="-86"/>
              <w:rPr>
                <w:szCs w:val="22"/>
              </w:rPr>
            </w:pPr>
            <w:r w:rsidRPr="00A829B5">
              <w:t>-</w:t>
            </w:r>
          </w:p>
        </w:tc>
        <w:tc>
          <w:tcPr>
            <w:tcW w:w="270" w:type="dxa"/>
          </w:tcPr>
          <w:p w14:paraId="128294EF" w14:textId="77777777" w:rsidR="007437BB" w:rsidRPr="0051236B" w:rsidRDefault="007437BB">
            <w:pPr>
              <w:pStyle w:val="acctfourfigures"/>
              <w:spacing w:line="240" w:lineRule="atLeast"/>
              <w:ind w:left="-43" w:right="-86"/>
              <w:rPr>
                <w:szCs w:val="22"/>
              </w:rPr>
            </w:pPr>
          </w:p>
        </w:tc>
        <w:tc>
          <w:tcPr>
            <w:tcW w:w="995" w:type="dxa"/>
          </w:tcPr>
          <w:p w14:paraId="369849A6" w14:textId="77777777" w:rsidR="007437BB" w:rsidRDefault="007437BB">
            <w:pPr>
              <w:pStyle w:val="acctfourfigures"/>
              <w:spacing w:line="240" w:lineRule="atLeast"/>
              <w:ind w:right="-86"/>
            </w:pPr>
          </w:p>
          <w:p w14:paraId="0B4E4152" w14:textId="77777777" w:rsidR="007437BB" w:rsidRDefault="007437BB">
            <w:pPr>
              <w:pStyle w:val="acctfourfigures"/>
              <w:spacing w:line="240" w:lineRule="atLeast"/>
              <w:ind w:right="-86"/>
            </w:pPr>
          </w:p>
          <w:p w14:paraId="542C9C5D" w14:textId="77777777" w:rsidR="007437BB" w:rsidRDefault="007437BB">
            <w:pPr>
              <w:pStyle w:val="acctfourfigures"/>
              <w:spacing w:line="240" w:lineRule="atLeast"/>
              <w:ind w:right="-86"/>
            </w:pPr>
          </w:p>
          <w:p w14:paraId="4E7770C1" w14:textId="77777777" w:rsidR="007437BB" w:rsidRPr="0051236B" w:rsidRDefault="007437BB">
            <w:pPr>
              <w:pStyle w:val="acctfourfigures"/>
              <w:spacing w:line="240" w:lineRule="atLeast"/>
              <w:ind w:right="-86"/>
              <w:rPr>
                <w:szCs w:val="22"/>
              </w:rPr>
            </w:pPr>
            <w:r w:rsidRPr="00A829B5">
              <w:t>233,372</w:t>
            </w:r>
          </w:p>
        </w:tc>
        <w:tc>
          <w:tcPr>
            <w:tcW w:w="242" w:type="dxa"/>
            <w:gridSpan w:val="2"/>
          </w:tcPr>
          <w:p w14:paraId="572D7534" w14:textId="77777777" w:rsidR="007437BB" w:rsidRPr="0051236B" w:rsidRDefault="007437BB">
            <w:pPr>
              <w:pStyle w:val="acctfourfigures"/>
              <w:spacing w:line="240" w:lineRule="atLeast"/>
              <w:ind w:left="-43" w:right="-86"/>
              <w:rPr>
                <w:szCs w:val="22"/>
              </w:rPr>
            </w:pPr>
          </w:p>
        </w:tc>
        <w:tc>
          <w:tcPr>
            <w:tcW w:w="1020" w:type="dxa"/>
          </w:tcPr>
          <w:p w14:paraId="05F6249C" w14:textId="77777777" w:rsidR="007437BB" w:rsidRDefault="007437BB">
            <w:pPr>
              <w:pStyle w:val="acctfourfigures"/>
              <w:tabs>
                <w:tab w:val="clear" w:pos="765"/>
                <w:tab w:val="decimal" w:pos="435"/>
              </w:tabs>
              <w:spacing w:line="240" w:lineRule="atLeast"/>
              <w:ind w:right="-86"/>
            </w:pPr>
          </w:p>
          <w:p w14:paraId="4EE72A8B" w14:textId="77777777" w:rsidR="007437BB" w:rsidRDefault="007437BB">
            <w:pPr>
              <w:pStyle w:val="acctfourfigures"/>
              <w:tabs>
                <w:tab w:val="clear" w:pos="765"/>
                <w:tab w:val="decimal" w:pos="435"/>
              </w:tabs>
              <w:spacing w:line="240" w:lineRule="atLeast"/>
              <w:ind w:right="-86"/>
            </w:pPr>
          </w:p>
          <w:p w14:paraId="15580757" w14:textId="77777777" w:rsidR="007437BB" w:rsidRDefault="007437BB">
            <w:pPr>
              <w:pStyle w:val="acctfourfigures"/>
              <w:tabs>
                <w:tab w:val="clear" w:pos="765"/>
                <w:tab w:val="decimal" w:pos="435"/>
              </w:tabs>
              <w:spacing w:line="240" w:lineRule="atLeast"/>
              <w:ind w:right="-86"/>
            </w:pPr>
          </w:p>
          <w:p w14:paraId="6D1E5D35" w14:textId="77777777" w:rsidR="007437BB" w:rsidRPr="0051236B" w:rsidRDefault="007437BB">
            <w:pPr>
              <w:pStyle w:val="acctfourfigures"/>
              <w:tabs>
                <w:tab w:val="clear" w:pos="765"/>
                <w:tab w:val="decimal" w:pos="435"/>
              </w:tabs>
              <w:spacing w:line="240" w:lineRule="atLeast"/>
              <w:ind w:right="-86"/>
              <w:rPr>
                <w:szCs w:val="22"/>
              </w:rPr>
            </w:pPr>
            <w:r w:rsidRPr="00A829B5">
              <w:t>-</w:t>
            </w:r>
          </w:p>
        </w:tc>
        <w:tc>
          <w:tcPr>
            <w:tcW w:w="238" w:type="dxa"/>
          </w:tcPr>
          <w:p w14:paraId="40EABAD5" w14:textId="77777777" w:rsidR="007437BB" w:rsidRPr="0051236B" w:rsidRDefault="007437BB">
            <w:pPr>
              <w:pStyle w:val="acctfourfigures"/>
              <w:spacing w:line="240" w:lineRule="atLeast"/>
              <w:ind w:left="-43" w:right="-86"/>
              <w:rPr>
                <w:szCs w:val="22"/>
              </w:rPr>
            </w:pPr>
          </w:p>
        </w:tc>
        <w:tc>
          <w:tcPr>
            <w:tcW w:w="840" w:type="dxa"/>
          </w:tcPr>
          <w:p w14:paraId="080E4B88" w14:textId="77777777" w:rsidR="007437BB" w:rsidRDefault="007437BB">
            <w:pPr>
              <w:pStyle w:val="acctfourfigures"/>
              <w:tabs>
                <w:tab w:val="clear" w:pos="765"/>
                <w:tab w:val="decimal" w:pos="375"/>
              </w:tabs>
              <w:spacing w:line="240" w:lineRule="atLeast"/>
              <w:ind w:right="-86"/>
            </w:pPr>
          </w:p>
          <w:p w14:paraId="27746531" w14:textId="77777777" w:rsidR="007437BB" w:rsidRDefault="007437BB">
            <w:pPr>
              <w:pStyle w:val="acctfourfigures"/>
              <w:tabs>
                <w:tab w:val="clear" w:pos="765"/>
                <w:tab w:val="decimal" w:pos="375"/>
              </w:tabs>
              <w:spacing w:line="240" w:lineRule="atLeast"/>
              <w:ind w:right="-86"/>
            </w:pPr>
          </w:p>
          <w:p w14:paraId="375AD8E6" w14:textId="77777777" w:rsidR="007437BB" w:rsidRDefault="007437BB">
            <w:pPr>
              <w:pStyle w:val="acctfourfigures"/>
              <w:tabs>
                <w:tab w:val="clear" w:pos="765"/>
                <w:tab w:val="decimal" w:pos="375"/>
              </w:tabs>
              <w:spacing w:line="240" w:lineRule="atLeast"/>
              <w:ind w:right="-86"/>
            </w:pPr>
          </w:p>
          <w:p w14:paraId="333FD010" w14:textId="77777777" w:rsidR="007437BB" w:rsidRPr="0051236B" w:rsidRDefault="007437BB">
            <w:pPr>
              <w:pStyle w:val="acctfourfigures"/>
              <w:tabs>
                <w:tab w:val="clear" w:pos="765"/>
                <w:tab w:val="decimal" w:pos="375"/>
              </w:tabs>
              <w:spacing w:line="240" w:lineRule="atLeast"/>
              <w:ind w:right="-86"/>
              <w:rPr>
                <w:szCs w:val="22"/>
              </w:rPr>
            </w:pPr>
            <w:r w:rsidRPr="00A829B5">
              <w:t>-</w:t>
            </w:r>
          </w:p>
        </w:tc>
        <w:tc>
          <w:tcPr>
            <w:tcW w:w="263" w:type="dxa"/>
          </w:tcPr>
          <w:p w14:paraId="321DCDDB" w14:textId="77777777" w:rsidR="007437BB" w:rsidRPr="0051236B" w:rsidRDefault="007437BB">
            <w:pPr>
              <w:pStyle w:val="acctfourfigures"/>
              <w:spacing w:line="240" w:lineRule="atLeast"/>
              <w:ind w:left="-43" w:right="-86"/>
              <w:rPr>
                <w:szCs w:val="22"/>
              </w:rPr>
            </w:pPr>
          </w:p>
        </w:tc>
        <w:tc>
          <w:tcPr>
            <w:tcW w:w="1088" w:type="dxa"/>
          </w:tcPr>
          <w:p w14:paraId="3C6F0E72" w14:textId="77777777" w:rsidR="007437BB" w:rsidRDefault="007437BB" w:rsidP="005B3020">
            <w:pPr>
              <w:pStyle w:val="acctfourfigures"/>
              <w:tabs>
                <w:tab w:val="clear" w:pos="765"/>
                <w:tab w:val="decimal" w:pos="826"/>
              </w:tabs>
              <w:spacing w:line="240" w:lineRule="atLeast"/>
              <w:ind w:right="-86"/>
            </w:pPr>
          </w:p>
          <w:p w14:paraId="0B89F49F" w14:textId="77777777" w:rsidR="007437BB" w:rsidRDefault="007437BB" w:rsidP="005B3020">
            <w:pPr>
              <w:pStyle w:val="acctfourfigures"/>
              <w:tabs>
                <w:tab w:val="clear" w:pos="765"/>
                <w:tab w:val="decimal" w:pos="826"/>
              </w:tabs>
              <w:spacing w:line="240" w:lineRule="atLeast"/>
              <w:ind w:right="-86"/>
            </w:pPr>
          </w:p>
          <w:p w14:paraId="467A3CFF" w14:textId="77777777" w:rsidR="007437BB" w:rsidRDefault="007437BB" w:rsidP="005B3020">
            <w:pPr>
              <w:pStyle w:val="acctfourfigures"/>
              <w:tabs>
                <w:tab w:val="clear" w:pos="765"/>
                <w:tab w:val="decimal" w:pos="826"/>
              </w:tabs>
              <w:spacing w:line="240" w:lineRule="atLeast"/>
              <w:ind w:right="-86"/>
            </w:pPr>
          </w:p>
          <w:p w14:paraId="5A82D62E" w14:textId="77777777" w:rsidR="007437BB" w:rsidRPr="0051236B" w:rsidRDefault="007437BB" w:rsidP="005B3020">
            <w:pPr>
              <w:pStyle w:val="acctfourfigures"/>
              <w:tabs>
                <w:tab w:val="clear" w:pos="765"/>
                <w:tab w:val="decimal" w:pos="826"/>
              </w:tabs>
              <w:spacing w:line="240" w:lineRule="atLeast"/>
              <w:ind w:right="-86"/>
              <w:rPr>
                <w:szCs w:val="22"/>
              </w:rPr>
            </w:pPr>
            <w:r w:rsidRPr="00A829B5">
              <w:t>233,372</w:t>
            </w:r>
          </w:p>
        </w:tc>
      </w:tr>
      <w:tr w:rsidR="007437BB" w:rsidRPr="00B864F0" w14:paraId="123A35E3" w14:textId="77777777" w:rsidTr="00182B34">
        <w:tc>
          <w:tcPr>
            <w:tcW w:w="2196" w:type="dxa"/>
          </w:tcPr>
          <w:p w14:paraId="3544FBD9" w14:textId="77777777" w:rsidR="007437BB" w:rsidRPr="00B864F0" w:rsidRDefault="007437BB">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1044" w:type="dxa"/>
          </w:tcPr>
          <w:p w14:paraId="327E88F4" w14:textId="77777777" w:rsidR="007437BB" w:rsidRDefault="007437BB" w:rsidP="008C15C2">
            <w:pPr>
              <w:pStyle w:val="acctfourfigures"/>
              <w:tabs>
                <w:tab w:val="clear" w:pos="765"/>
                <w:tab w:val="decimal" w:pos="850"/>
              </w:tabs>
              <w:spacing w:line="240" w:lineRule="atLeast"/>
              <w:ind w:left="-43" w:right="-86"/>
            </w:pPr>
          </w:p>
          <w:p w14:paraId="3B58B94E" w14:textId="3639DD73" w:rsidR="007437BB" w:rsidRPr="0051236B" w:rsidRDefault="007437BB" w:rsidP="008C15C2">
            <w:pPr>
              <w:pStyle w:val="acctfourfigures"/>
              <w:tabs>
                <w:tab w:val="clear" w:pos="765"/>
                <w:tab w:val="decimal" w:pos="850"/>
              </w:tabs>
              <w:spacing w:line="240" w:lineRule="atLeast"/>
              <w:ind w:left="-43" w:right="-86"/>
              <w:rPr>
                <w:szCs w:val="22"/>
              </w:rPr>
            </w:pPr>
            <w:r w:rsidRPr="00A829B5">
              <w:t>685,</w:t>
            </w:r>
            <w:r w:rsidR="00512C77">
              <w:t>859</w:t>
            </w:r>
          </w:p>
        </w:tc>
        <w:tc>
          <w:tcPr>
            <w:tcW w:w="270" w:type="dxa"/>
          </w:tcPr>
          <w:p w14:paraId="55C9B5CF" w14:textId="77777777" w:rsidR="007437BB" w:rsidRPr="007A23BE" w:rsidRDefault="007437B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650A330" w14:textId="77777777" w:rsidR="007437BB" w:rsidRDefault="007437BB">
            <w:pPr>
              <w:pStyle w:val="acctfourfigures"/>
              <w:tabs>
                <w:tab w:val="clear" w:pos="765"/>
                <w:tab w:val="decimal" w:pos="855"/>
              </w:tabs>
              <w:spacing w:line="240" w:lineRule="atLeast"/>
              <w:ind w:left="-43" w:right="-86"/>
            </w:pPr>
          </w:p>
          <w:p w14:paraId="4E912BDF" w14:textId="1F45BA5B" w:rsidR="007437BB" w:rsidRPr="0051236B" w:rsidRDefault="007437BB">
            <w:pPr>
              <w:pStyle w:val="acctfourfigures"/>
              <w:tabs>
                <w:tab w:val="clear" w:pos="765"/>
                <w:tab w:val="decimal" w:pos="855"/>
              </w:tabs>
              <w:spacing w:line="240" w:lineRule="atLeast"/>
              <w:ind w:left="-43" w:right="-86"/>
              <w:rPr>
                <w:szCs w:val="22"/>
              </w:rPr>
            </w:pPr>
            <w:r w:rsidRPr="00A829B5">
              <w:t>685</w:t>
            </w:r>
            <w:r w:rsidR="00512C77">
              <w:t>,859</w:t>
            </w:r>
          </w:p>
        </w:tc>
        <w:tc>
          <w:tcPr>
            <w:tcW w:w="270" w:type="dxa"/>
          </w:tcPr>
          <w:p w14:paraId="324CF622" w14:textId="77777777" w:rsidR="007437BB" w:rsidRPr="0051236B" w:rsidRDefault="007437BB">
            <w:pPr>
              <w:pStyle w:val="acctfourfigures"/>
              <w:spacing w:line="240" w:lineRule="atLeast"/>
              <w:ind w:left="-43" w:right="-86"/>
              <w:rPr>
                <w:szCs w:val="22"/>
              </w:rPr>
            </w:pPr>
          </w:p>
        </w:tc>
        <w:tc>
          <w:tcPr>
            <w:tcW w:w="995" w:type="dxa"/>
          </w:tcPr>
          <w:p w14:paraId="4D8B5450" w14:textId="77777777" w:rsidR="007437BB" w:rsidRDefault="007437BB">
            <w:pPr>
              <w:pStyle w:val="acctfourfigures"/>
              <w:tabs>
                <w:tab w:val="clear" w:pos="765"/>
                <w:tab w:val="decimal" w:pos="435"/>
              </w:tabs>
              <w:spacing w:line="240" w:lineRule="atLeast"/>
              <w:ind w:left="-43" w:right="-86"/>
            </w:pPr>
          </w:p>
          <w:p w14:paraId="752E525B" w14:textId="77777777" w:rsidR="007437BB" w:rsidRPr="0051236B" w:rsidRDefault="007437BB">
            <w:pPr>
              <w:pStyle w:val="acctfourfigures"/>
              <w:tabs>
                <w:tab w:val="clear" w:pos="765"/>
                <w:tab w:val="decimal" w:pos="435"/>
              </w:tabs>
              <w:spacing w:line="240" w:lineRule="atLeast"/>
              <w:ind w:left="-43" w:right="-86"/>
              <w:rPr>
                <w:szCs w:val="22"/>
              </w:rPr>
            </w:pPr>
            <w:r w:rsidRPr="00A829B5">
              <w:t>-</w:t>
            </w:r>
          </w:p>
        </w:tc>
        <w:tc>
          <w:tcPr>
            <w:tcW w:w="236" w:type="dxa"/>
          </w:tcPr>
          <w:p w14:paraId="0D1A7056" w14:textId="77777777" w:rsidR="007437BB" w:rsidRPr="0051236B" w:rsidRDefault="007437BB">
            <w:pPr>
              <w:pStyle w:val="acctfourfigures"/>
              <w:spacing w:line="240" w:lineRule="atLeast"/>
              <w:ind w:left="-43" w:right="-86"/>
              <w:rPr>
                <w:szCs w:val="22"/>
              </w:rPr>
            </w:pPr>
          </w:p>
        </w:tc>
        <w:tc>
          <w:tcPr>
            <w:tcW w:w="1026" w:type="dxa"/>
            <w:gridSpan w:val="2"/>
          </w:tcPr>
          <w:p w14:paraId="4A544FB6" w14:textId="77777777" w:rsidR="007437BB" w:rsidRDefault="007437BB">
            <w:pPr>
              <w:pStyle w:val="acctfourfigures"/>
              <w:tabs>
                <w:tab w:val="clear" w:pos="765"/>
                <w:tab w:val="decimal" w:pos="435"/>
              </w:tabs>
              <w:spacing w:line="240" w:lineRule="atLeast"/>
              <w:ind w:right="-86"/>
            </w:pPr>
          </w:p>
          <w:p w14:paraId="1F82C300" w14:textId="77777777" w:rsidR="007437BB" w:rsidRPr="0051236B" w:rsidRDefault="007437BB">
            <w:pPr>
              <w:pStyle w:val="acctfourfigures"/>
              <w:tabs>
                <w:tab w:val="clear" w:pos="765"/>
                <w:tab w:val="decimal" w:pos="435"/>
              </w:tabs>
              <w:spacing w:line="240" w:lineRule="atLeast"/>
              <w:ind w:right="-86"/>
              <w:rPr>
                <w:szCs w:val="22"/>
              </w:rPr>
            </w:pPr>
            <w:r w:rsidRPr="00A829B5">
              <w:t>-</w:t>
            </w:r>
          </w:p>
        </w:tc>
        <w:tc>
          <w:tcPr>
            <w:tcW w:w="238" w:type="dxa"/>
          </w:tcPr>
          <w:p w14:paraId="767F8E38" w14:textId="77777777" w:rsidR="007437BB" w:rsidRPr="0051236B" w:rsidRDefault="007437BB">
            <w:pPr>
              <w:pStyle w:val="acctfourfigures"/>
              <w:spacing w:line="240" w:lineRule="atLeast"/>
              <w:ind w:left="-43" w:right="-86"/>
              <w:rPr>
                <w:szCs w:val="22"/>
              </w:rPr>
            </w:pPr>
          </w:p>
        </w:tc>
        <w:tc>
          <w:tcPr>
            <w:tcW w:w="840" w:type="dxa"/>
          </w:tcPr>
          <w:p w14:paraId="167FF587" w14:textId="77777777" w:rsidR="007437BB" w:rsidRDefault="007437BB">
            <w:pPr>
              <w:pStyle w:val="acctfourfigures"/>
              <w:tabs>
                <w:tab w:val="clear" w:pos="765"/>
                <w:tab w:val="decimal" w:pos="375"/>
              </w:tabs>
              <w:spacing w:line="240" w:lineRule="atLeast"/>
              <w:ind w:left="-43" w:right="-86"/>
            </w:pPr>
          </w:p>
          <w:p w14:paraId="45FB0732" w14:textId="77777777" w:rsidR="007437BB" w:rsidRPr="0051236B" w:rsidRDefault="007437BB">
            <w:pPr>
              <w:pStyle w:val="acctfourfigures"/>
              <w:tabs>
                <w:tab w:val="clear" w:pos="765"/>
                <w:tab w:val="decimal" w:pos="375"/>
              </w:tabs>
              <w:spacing w:line="240" w:lineRule="atLeast"/>
              <w:ind w:left="-43" w:right="-86"/>
              <w:rPr>
                <w:szCs w:val="22"/>
              </w:rPr>
            </w:pPr>
            <w:r w:rsidRPr="00A829B5">
              <w:t>-</w:t>
            </w:r>
          </w:p>
        </w:tc>
        <w:tc>
          <w:tcPr>
            <w:tcW w:w="263" w:type="dxa"/>
          </w:tcPr>
          <w:p w14:paraId="4A4FEA1F" w14:textId="77777777" w:rsidR="007437BB" w:rsidRPr="0051236B" w:rsidRDefault="007437BB">
            <w:pPr>
              <w:pStyle w:val="acctfourfigures"/>
              <w:spacing w:line="240" w:lineRule="atLeast"/>
              <w:ind w:left="-43" w:right="-86"/>
              <w:rPr>
                <w:szCs w:val="22"/>
              </w:rPr>
            </w:pPr>
          </w:p>
        </w:tc>
        <w:tc>
          <w:tcPr>
            <w:tcW w:w="1088" w:type="dxa"/>
          </w:tcPr>
          <w:p w14:paraId="76D582BF" w14:textId="77777777" w:rsidR="007437BB" w:rsidRDefault="007437BB" w:rsidP="005B3020">
            <w:pPr>
              <w:pStyle w:val="acctfourfigures"/>
              <w:tabs>
                <w:tab w:val="clear" w:pos="765"/>
                <w:tab w:val="decimal" w:pos="826"/>
              </w:tabs>
              <w:spacing w:line="240" w:lineRule="atLeast"/>
              <w:ind w:left="-43" w:right="-86"/>
            </w:pPr>
          </w:p>
          <w:p w14:paraId="7805D145" w14:textId="7BFF76E8" w:rsidR="007437BB" w:rsidRPr="0051236B" w:rsidRDefault="007437BB" w:rsidP="005B3020">
            <w:pPr>
              <w:pStyle w:val="acctfourfigures"/>
              <w:tabs>
                <w:tab w:val="clear" w:pos="765"/>
                <w:tab w:val="decimal" w:pos="826"/>
              </w:tabs>
              <w:spacing w:line="240" w:lineRule="atLeast"/>
              <w:ind w:left="-43" w:right="-86"/>
              <w:rPr>
                <w:szCs w:val="22"/>
              </w:rPr>
            </w:pPr>
            <w:r w:rsidRPr="00A829B5">
              <w:t>685,</w:t>
            </w:r>
            <w:r w:rsidR="00512C77">
              <w:t>859</w:t>
            </w:r>
          </w:p>
        </w:tc>
      </w:tr>
      <w:tr w:rsidR="00182B34" w:rsidRPr="00B864F0" w14:paraId="4F66B0BC" w14:textId="77777777" w:rsidTr="00182B34">
        <w:tc>
          <w:tcPr>
            <w:tcW w:w="2196" w:type="dxa"/>
          </w:tcPr>
          <w:p w14:paraId="5E31F5A4" w14:textId="77777777" w:rsidR="00182B34" w:rsidRPr="00D4318C" w:rsidRDefault="00182B34" w:rsidP="00182B34">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Long-term borrowing from financial institution</w:t>
            </w:r>
          </w:p>
        </w:tc>
        <w:tc>
          <w:tcPr>
            <w:tcW w:w="1044" w:type="dxa"/>
          </w:tcPr>
          <w:p w14:paraId="3DA98CEA" w14:textId="77777777" w:rsidR="00182B34" w:rsidRDefault="00182B34" w:rsidP="00182B34">
            <w:pPr>
              <w:pStyle w:val="acctfourfigures"/>
              <w:tabs>
                <w:tab w:val="clear" w:pos="765"/>
                <w:tab w:val="decimal" w:pos="850"/>
              </w:tabs>
              <w:spacing w:line="240" w:lineRule="atLeast"/>
              <w:ind w:left="-43" w:right="-86"/>
            </w:pPr>
          </w:p>
          <w:p w14:paraId="2C8FBBE9" w14:textId="77777777" w:rsidR="00182B34" w:rsidRDefault="00182B34" w:rsidP="00182B34">
            <w:pPr>
              <w:pStyle w:val="acctfourfigures"/>
              <w:tabs>
                <w:tab w:val="clear" w:pos="765"/>
                <w:tab w:val="decimal" w:pos="850"/>
              </w:tabs>
              <w:spacing w:line="240" w:lineRule="atLeast"/>
              <w:ind w:left="-43" w:right="-86"/>
            </w:pPr>
          </w:p>
          <w:p w14:paraId="21289763" w14:textId="77777777" w:rsidR="00182B34" w:rsidRDefault="00182B34" w:rsidP="00182B34">
            <w:pPr>
              <w:pStyle w:val="acctfourfigures"/>
              <w:tabs>
                <w:tab w:val="clear" w:pos="765"/>
                <w:tab w:val="decimal" w:pos="850"/>
              </w:tabs>
              <w:spacing w:line="240" w:lineRule="atLeast"/>
              <w:ind w:left="-43" w:right="-86"/>
              <w:rPr>
                <w:szCs w:val="22"/>
              </w:rPr>
            </w:pPr>
            <w:r w:rsidRPr="00A829B5">
              <w:t>172,250</w:t>
            </w:r>
          </w:p>
        </w:tc>
        <w:tc>
          <w:tcPr>
            <w:tcW w:w="270" w:type="dxa"/>
          </w:tcPr>
          <w:p w14:paraId="2D447E38" w14:textId="77777777" w:rsidR="00182B34" w:rsidRPr="007A23BE" w:rsidRDefault="00182B34" w:rsidP="00182B3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7AAE83C" w14:textId="77777777" w:rsidR="00182B34" w:rsidRDefault="00182B34" w:rsidP="00182B34">
            <w:pPr>
              <w:pStyle w:val="acctfourfigures"/>
              <w:tabs>
                <w:tab w:val="clear" w:pos="765"/>
                <w:tab w:val="decimal" w:pos="525"/>
              </w:tabs>
              <w:spacing w:line="240" w:lineRule="atLeast"/>
              <w:ind w:left="-43" w:right="-86"/>
            </w:pPr>
          </w:p>
          <w:p w14:paraId="329C20FC" w14:textId="77777777" w:rsidR="00182B34" w:rsidRDefault="00182B34" w:rsidP="00182B34">
            <w:pPr>
              <w:pStyle w:val="acctfourfigures"/>
              <w:tabs>
                <w:tab w:val="clear" w:pos="765"/>
                <w:tab w:val="decimal" w:pos="525"/>
              </w:tabs>
              <w:spacing w:line="240" w:lineRule="atLeast"/>
              <w:ind w:left="-43" w:right="-86"/>
            </w:pPr>
          </w:p>
          <w:p w14:paraId="2AAA3F8F" w14:textId="77777777" w:rsidR="00182B34" w:rsidRPr="0051236B" w:rsidRDefault="00182B34" w:rsidP="00182B34">
            <w:pPr>
              <w:pStyle w:val="acctfourfigures"/>
              <w:tabs>
                <w:tab w:val="clear" w:pos="765"/>
                <w:tab w:val="decimal" w:pos="525"/>
              </w:tabs>
              <w:spacing w:line="240" w:lineRule="atLeast"/>
              <w:ind w:left="-43" w:right="-86"/>
              <w:rPr>
                <w:szCs w:val="22"/>
              </w:rPr>
            </w:pPr>
            <w:r w:rsidRPr="00A829B5">
              <w:t>-</w:t>
            </w:r>
          </w:p>
        </w:tc>
        <w:tc>
          <w:tcPr>
            <w:tcW w:w="270" w:type="dxa"/>
          </w:tcPr>
          <w:p w14:paraId="60552CE2" w14:textId="77777777" w:rsidR="00182B34" w:rsidRPr="0051236B" w:rsidRDefault="00182B34" w:rsidP="00182B34">
            <w:pPr>
              <w:pStyle w:val="acctfourfigures"/>
              <w:spacing w:line="240" w:lineRule="atLeast"/>
              <w:ind w:left="-43" w:right="-86"/>
              <w:rPr>
                <w:szCs w:val="22"/>
              </w:rPr>
            </w:pPr>
          </w:p>
        </w:tc>
        <w:tc>
          <w:tcPr>
            <w:tcW w:w="995" w:type="dxa"/>
          </w:tcPr>
          <w:p w14:paraId="3EA7D56F" w14:textId="77777777" w:rsidR="00182B34" w:rsidRDefault="00182B34" w:rsidP="00182B34">
            <w:pPr>
              <w:pStyle w:val="acctfourfigures"/>
              <w:spacing w:line="240" w:lineRule="atLeast"/>
              <w:ind w:right="-86"/>
            </w:pPr>
          </w:p>
          <w:p w14:paraId="47B3DC6A" w14:textId="77777777" w:rsidR="00182B34" w:rsidRDefault="00182B34" w:rsidP="00182B34">
            <w:pPr>
              <w:pStyle w:val="acctfourfigures"/>
              <w:spacing w:line="240" w:lineRule="atLeast"/>
              <w:ind w:right="-86"/>
            </w:pPr>
          </w:p>
          <w:p w14:paraId="5A1BA739" w14:textId="77777777" w:rsidR="00182B34" w:rsidRPr="0051236B" w:rsidRDefault="00182B34" w:rsidP="00182B34">
            <w:pPr>
              <w:pStyle w:val="acctfourfigures"/>
              <w:spacing w:line="240" w:lineRule="atLeast"/>
              <w:ind w:right="-86"/>
              <w:rPr>
                <w:szCs w:val="22"/>
              </w:rPr>
            </w:pPr>
            <w:r w:rsidRPr="00A829B5">
              <w:t>42,240</w:t>
            </w:r>
          </w:p>
        </w:tc>
        <w:tc>
          <w:tcPr>
            <w:tcW w:w="236" w:type="dxa"/>
          </w:tcPr>
          <w:p w14:paraId="71EB11F1" w14:textId="77777777" w:rsidR="00182B34" w:rsidRPr="0051236B" w:rsidRDefault="00182B34" w:rsidP="00182B34">
            <w:pPr>
              <w:pStyle w:val="acctfourfigures"/>
              <w:spacing w:line="240" w:lineRule="atLeast"/>
              <w:ind w:left="-43" w:right="-86"/>
              <w:rPr>
                <w:szCs w:val="22"/>
              </w:rPr>
            </w:pPr>
          </w:p>
        </w:tc>
        <w:tc>
          <w:tcPr>
            <w:tcW w:w="1026" w:type="dxa"/>
            <w:gridSpan w:val="2"/>
          </w:tcPr>
          <w:p w14:paraId="1919D15C" w14:textId="77777777" w:rsidR="00182B34" w:rsidRPr="00182B34" w:rsidRDefault="00182B34" w:rsidP="00182B34">
            <w:pPr>
              <w:pStyle w:val="acctfourfigures"/>
              <w:tabs>
                <w:tab w:val="clear" w:pos="765"/>
                <w:tab w:val="decimal" w:pos="826"/>
              </w:tabs>
              <w:spacing w:line="240" w:lineRule="atLeast"/>
              <w:ind w:left="-43" w:right="-86"/>
            </w:pPr>
            <w:r w:rsidRPr="00182B34">
              <w:rPr>
                <w:rFonts w:hint="cs"/>
              </w:rPr>
              <w:t xml:space="preserve">        </w:t>
            </w:r>
          </w:p>
          <w:p w14:paraId="6E62CC89" w14:textId="77777777" w:rsidR="00182B34" w:rsidRDefault="00182B34" w:rsidP="00182B34">
            <w:pPr>
              <w:pStyle w:val="acctfourfigures"/>
              <w:tabs>
                <w:tab w:val="clear" w:pos="765"/>
                <w:tab w:val="decimal" w:pos="850"/>
              </w:tabs>
              <w:spacing w:line="240" w:lineRule="atLeast"/>
              <w:ind w:left="-43" w:right="-86"/>
            </w:pPr>
          </w:p>
          <w:p w14:paraId="7DDDAF90" w14:textId="7C193713" w:rsidR="00182B34" w:rsidRPr="00182B34" w:rsidRDefault="00182B34" w:rsidP="00182B34">
            <w:pPr>
              <w:pStyle w:val="acctfourfigures"/>
              <w:spacing w:line="240" w:lineRule="atLeast"/>
              <w:ind w:right="-86"/>
            </w:pPr>
            <w:r w:rsidRPr="00182B34">
              <w:t>130,010</w:t>
            </w:r>
            <w:r w:rsidRPr="00182B34">
              <w:rPr>
                <w:rFonts w:hint="cs"/>
              </w:rPr>
              <w:t xml:space="preserve"> </w:t>
            </w:r>
          </w:p>
        </w:tc>
        <w:tc>
          <w:tcPr>
            <w:tcW w:w="238" w:type="dxa"/>
          </w:tcPr>
          <w:p w14:paraId="3CA513BC" w14:textId="77777777" w:rsidR="00182B34" w:rsidRPr="0051236B" w:rsidRDefault="00182B34" w:rsidP="00182B34">
            <w:pPr>
              <w:pStyle w:val="acctfourfigures"/>
              <w:spacing w:line="240" w:lineRule="atLeast"/>
              <w:ind w:left="-43" w:right="-86"/>
              <w:rPr>
                <w:szCs w:val="22"/>
              </w:rPr>
            </w:pPr>
          </w:p>
        </w:tc>
        <w:tc>
          <w:tcPr>
            <w:tcW w:w="840" w:type="dxa"/>
          </w:tcPr>
          <w:p w14:paraId="23F2E6D8" w14:textId="77777777" w:rsidR="00182B34" w:rsidRDefault="00182B34" w:rsidP="00182B34">
            <w:pPr>
              <w:pStyle w:val="acctfourfigures"/>
              <w:tabs>
                <w:tab w:val="clear" w:pos="765"/>
                <w:tab w:val="decimal" w:pos="375"/>
              </w:tabs>
              <w:spacing w:line="240" w:lineRule="atLeast"/>
              <w:ind w:left="-43" w:right="-86"/>
            </w:pPr>
          </w:p>
          <w:p w14:paraId="388EB440" w14:textId="77777777" w:rsidR="00182B34" w:rsidRDefault="00182B34" w:rsidP="00182B34">
            <w:pPr>
              <w:pStyle w:val="acctfourfigures"/>
              <w:tabs>
                <w:tab w:val="clear" w:pos="765"/>
                <w:tab w:val="decimal" w:pos="375"/>
              </w:tabs>
              <w:spacing w:line="240" w:lineRule="atLeast"/>
              <w:ind w:left="-43" w:right="-86"/>
            </w:pPr>
          </w:p>
          <w:p w14:paraId="55A5D58A" w14:textId="77777777" w:rsidR="00182B34" w:rsidRPr="0051236B" w:rsidRDefault="00182B34" w:rsidP="00182B34">
            <w:pPr>
              <w:pStyle w:val="acctfourfigures"/>
              <w:tabs>
                <w:tab w:val="clear" w:pos="765"/>
                <w:tab w:val="decimal" w:pos="375"/>
              </w:tabs>
              <w:spacing w:line="240" w:lineRule="atLeast"/>
              <w:ind w:left="-43" w:right="-86"/>
              <w:rPr>
                <w:szCs w:val="22"/>
              </w:rPr>
            </w:pPr>
            <w:r w:rsidRPr="00A829B5">
              <w:t>-</w:t>
            </w:r>
          </w:p>
        </w:tc>
        <w:tc>
          <w:tcPr>
            <w:tcW w:w="263" w:type="dxa"/>
          </w:tcPr>
          <w:p w14:paraId="55FDE440" w14:textId="77777777" w:rsidR="00182B34" w:rsidRPr="0051236B" w:rsidRDefault="00182B34" w:rsidP="00182B34">
            <w:pPr>
              <w:pStyle w:val="acctfourfigures"/>
              <w:spacing w:line="240" w:lineRule="atLeast"/>
              <w:ind w:left="-43" w:right="-86"/>
              <w:rPr>
                <w:szCs w:val="22"/>
              </w:rPr>
            </w:pPr>
          </w:p>
        </w:tc>
        <w:tc>
          <w:tcPr>
            <w:tcW w:w="1088" w:type="dxa"/>
          </w:tcPr>
          <w:p w14:paraId="082A5248" w14:textId="77777777" w:rsidR="00182B34" w:rsidRDefault="00182B34" w:rsidP="00182B34">
            <w:pPr>
              <w:pStyle w:val="acctfourfigures"/>
              <w:tabs>
                <w:tab w:val="clear" w:pos="765"/>
                <w:tab w:val="decimal" w:pos="826"/>
              </w:tabs>
              <w:spacing w:line="240" w:lineRule="atLeast"/>
              <w:ind w:left="-43" w:right="-86"/>
            </w:pPr>
          </w:p>
          <w:p w14:paraId="5AA33E44" w14:textId="77777777" w:rsidR="00182B34" w:rsidRDefault="00182B34" w:rsidP="00182B34">
            <w:pPr>
              <w:pStyle w:val="acctfourfigures"/>
              <w:tabs>
                <w:tab w:val="clear" w:pos="765"/>
                <w:tab w:val="decimal" w:pos="826"/>
              </w:tabs>
              <w:spacing w:line="240" w:lineRule="atLeast"/>
              <w:ind w:left="-43" w:right="-86"/>
            </w:pPr>
          </w:p>
          <w:p w14:paraId="439893B0" w14:textId="77777777" w:rsidR="00182B34" w:rsidRPr="0051236B" w:rsidRDefault="00182B34" w:rsidP="00182B34">
            <w:pPr>
              <w:pStyle w:val="acctfourfigures"/>
              <w:tabs>
                <w:tab w:val="clear" w:pos="765"/>
                <w:tab w:val="decimal" w:pos="826"/>
              </w:tabs>
              <w:spacing w:line="240" w:lineRule="atLeast"/>
              <w:ind w:left="-43" w:right="-86"/>
              <w:rPr>
                <w:szCs w:val="22"/>
              </w:rPr>
            </w:pPr>
            <w:r w:rsidRPr="00A829B5">
              <w:t>172,250</w:t>
            </w:r>
          </w:p>
        </w:tc>
      </w:tr>
      <w:tr w:rsidR="003D4332" w:rsidRPr="00B864F0" w14:paraId="62307A1A" w14:textId="77777777" w:rsidTr="00182B34">
        <w:trPr>
          <w:trHeight w:val="254"/>
        </w:trPr>
        <w:tc>
          <w:tcPr>
            <w:tcW w:w="2196" w:type="dxa"/>
            <w:vAlign w:val="bottom"/>
          </w:tcPr>
          <w:p w14:paraId="3197086B" w14:textId="77777777" w:rsidR="003D4332" w:rsidRPr="002F15E4" w:rsidRDefault="003D4332" w:rsidP="003D4332">
            <w:pPr>
              <w:spacing w:line="240" w:lineRule="exact"/>
              <w:ind w:left="73" w:right="-24" w:hanging="73"/>
              <w:rPr>
                <w:rFonts w:ascii="Times New Roman" w:hAnsi="Times New Roman" w:cs="Times New Roman"/>
                <w:sz w:val="21"/>
                <w:szCs w:val="21"/>
              </w:rPr>
            </w:pPr>
            <w:r w:rsidRPr="002F15E4">
              <w:rPr>
                <w:rFonts w:ascii="Times New Roman" w:hAnsi="Times New Roman" w:cs="Times New Roman"/>
                <w:sz w:val="21"/>
                <w:szCs w:val="21"/>
              </w:rPr>
              <w:t xml:space="preserve">Lease liabilities </w:t>
            </w:r>
          </w:p>
        </w:tc>
        <w:tc>
          <w:tcPr>
            <w:tcW w:w="1044" w:type="dxa"/>
          </w:tcPr>
          <w:p w14:paraId="0A2ACED6" w14:textId="77777777" w:rsidR="003D4332" w:rsidRPr="002F15E4" w:rsidRDefault="003D4332" w:rsidP="003D4332">
            <w:pPr>
              <w:pStyle w:val="acctfourfigures"/>
              <w:tabs>
                <w:tab w:val="clear" w:pos="765"/>
                <w:tab w:val="decimal" w:pos="850"/>
              </w:tabs>
              <w:spacing w:line="240" w:lineRule="atLeast"/>
              <w:ind w:left="-43" w:right="-86"/>
              <w:rPr>
                <w:szCs w:val="22"/>
              </w:rPr>
            </w:pPr>
            <w:r w:rsidRPr="00A829B5">
              <w:t>21,765</w:t>
            </w:r>
          </w:p>
        </w:tc>
        <w:tc>
          <w:tcPr>
            <w:tcW w:w="270" w:type="dxa"/>
          </w:tcPr>
          <w:p w14:paraId="274D92AE" w14:textId="77777777" w:rsidR="003D4332" w:rsidRPr="002F15E4" w:rsidRDefault="003D4332" w:rsidP="003D433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600D3C2" w14:textId="77777777" w:rsidR="003D4332" w:rsidRPr="002F15E4" w:rsidRDefault="003D4332" w:rsidP="003D4332">
            <w:pPr>
              <w:pStyle w:val="acctfourfigures"/>
              <w:tabs>
                <w:tab w:val="clear" w:pos="765"/>
                <w:tab w:val="decimal" w:pos="525"/>
              </w:tabs>
              <w:spacing w:line="240" w:lineRule="atLeast"/>
              <w:ind w:left="-43" w:right="-86"/>
              <w:rPr>
                <w:szCs w:val="22"/>
              </w:rPr>
            </w:pPr>
            <w:r w:rsidRPr="00A829B5">
              <w:t>-</w:t>
            </w:r>
          </w:p>
        </w:tc>
        <w:tc>
          <w:tcPr>
            <w:tcW w:w="270" w:type="dxa"/>
          </w:tcPr>
          <w:p w14:paraId="48C89C4F" w14:textId="77777777" w:rsidR="003D4332" w:rsidRPr="0051236B" w:rsidRDefault="003D4332" w:rsidP="003D4332">
            <w:pPr>
              <w:pStyle w:val="acctfourfigures"/>
              <w:spacing w:line="240" w:lineRule="atLeast"/>
              <w:ind w:left="-43" w:right="-86"/>
              <w:rPr>
                <w:szCs w:val="22"/>
              </w:rPr>
            </w:pPr>
          </w:p>
        </w:tc>
        <w:tc>
          <w:tcPr>
            <w:tcW w:w="995" w:type="dxa"/>
          </w:tcPr>
          <w:p w14:paraId="53214C94" w14:textId="6A1A7EB1" w:rsidR="003D4332" w:rsidRPr="004B40E2" w:rsidRDefault="003D4332" w:rsidP="003D4332">
            <w:pPr>
              <w:pStyle w:val="acctfourfigures"/>
              <w:spacing w:line="240" w:lineRule="atLeast"/>
              <w:ind w:left="-43" w:right="-86"/>
              <w:rPr>
                <w:sz w:val="21"/>
                <w:szCs w:val="21"/>
              </w:rPr>
            </w:pPr>
            <w:r w:rsidRPr="00A829B5">
              <w:t>8,04</w:t>
            </w:r>
            <w:r w:rsidR="00B61A34">
              <w:t>2</w:t>
            </w:r>
          </w:p>
        </w:tc>
        <w:tc>
          <w:tcPr>
            <w:tcW w:w="236" w:type="dxa"/>
          </w:tcPr>
          <w:p w14:paraId="3F83A75A" w14:textId="77777777" w:rsidR="003D4332" w:rsidRPr="00043B39" w:rsidRDefault="003D4332" w:rsidP="003D4332">
            <w:pPr>
              <w:pStyle w:val="acctfourfigures"/>
              <w:spacing w:line="240" w:lineRule="atLeast"/>
              <w:ind w:left="-43" w:right="-86"/>
              <w:rPr>
                <w:szCs w:val="22"/>
              </w:rPr>
            </w:pPr>
          </w:p>
        </w:tc>
        <w:tc>
          <w:tcPr>
            <w:tcW w:w="1026" w:type="dxa"/>
            <w:gridSpan w:val="2"/>
          </w:tcPr>
          <w:p w14:paraId="38B7FC84" w14:textId="7441EAAD" w:rsidR="003D4332" w:rsidRPr="00182B34" w:rsidRDefault="003D4332" w:rsidP="003D4332">
            <w:pPr>
              <w:pStyle w:val="acctfourfigures"/>
              <w:spacing w:line="240" w:lineRule="atLeast"/>
              <w:ind w:right="-86"/>
            </w:pPr>
            <w:r w:rsidRPr="00182B34">
              <w:t>13,9</w:t>
            </w:r>
            <w:r w:rsidR="00B61A34">
              <w:t>59</w:t>
            </w:r>
          </w:p>
        </w:tc>
        <w:tc>
          <w:tcPr>
            <w:tcW w:w="238" w:type="dxa"/>
          </w:tcPr>
          <w:p w14:paraId="055F1F1C" w14:textId="77777777" w:rsidR="003D4332" w:rsidRPr="00043B39" w:rsidRDefault="003D4332" w:rsidP="003D4332">
            <w:pPr>
              <w:pStyle w:val="acctfourfigures"/>
              <w:spacing w:line="240" w:lineRule="atLeast"/>
              <w:ind w:left="-43" w:right="-86"/>
              <w:rPr>
                <w:szCs w:val="22"/>
              </w:rPr>
            </w:pPr>
          </w:p>
        </w:tc>
        <w:tc>
          <w:tcPr>
            <w:tcW w:w="840" w:type="dxa"/>
          </w:tcPr>
          <w:p w14:paraId="2D392FC4" w14:textId="5E01E96F" w:rsidR="003D4332" w:rsidRPr="008B12D2" w:rsidRDefault="003D4332" w:rsidP="003D4332">
            <w:pPr>
              <w:pStyle w:val="acctfourfigures"/>
              <w:spacing w:line="240" w:lineRule="atLeast"/>
              <w:ind w:right="-86"/>
            </w:pPr>
            <w:r w:rsidRPr="008B12D2">
              <w:t>2,973</w:t>
            </w:r>
          </w:p>
        </w:tc>
        <w:tc>
          <w:tcPr>
            <w:tcW w:w="263" w:type="dxa"/>
          </w:tcPr>
          <w:p w14:paraId="05EA4DB2" w14:textId="77777777" w:rsidR="003D4332" w:rsidRPr="00043B39" w:rsidRDefault="003D4332" w:rsidP="003D4332">
            <w:pPr>
              <w:pStyle w:val="acctfourfigures"/>
              <w:spacing w:line="240" w:lineRule="atLeast"/>
              <w:ind w:left="-43" w:right="-86"/>
              <w:rPr>
                <w:szCs w:val="22"/>
              </w:rPr>
            </w:pPr>
          </w:p>
        </w:tc>
        <w:tc>
          <w:tcPr>
            <w:tcW w:w="1088" w:type="dxa"/>
          </w:tcPr>
          <w:p w14:paraId="08B350D4" w14:textId="45DEC794" w:rsidR="003D4332" w:rsidRPr="003D4332" w:rsidRDefault="003D4332" w:rsidP="003D4332">
            <w:pPr>
              <w:pStyle w:val="acctfourfigures"/>
              <w:tabs>
                <w:tab w:val="clear" w:pos="765"/>
                <w:tab w:val="decimal" w:pos="826"/>
              </w:tabs>
              <w:spacing w:line="240" w:lineRule="atLeast"/>
              <w:ind w:left="-43" w:right="-86"/>
            </w:pPr>
            <w:r w:rsidRPr="003D4332">
              <w:t>24,9</w:t>
            </w:r>
            <w:r w:rsidR="00B61A34">
              <w:t>74</w:t>
            </w:r>
          </w:p>
        </w:tc>
      </w:tr>
      <w:tr w:rsidR="003D4332" w:rsidRPr="00B864F0" w14:paraId="419976E0" w14:textId="77777777" w:rsidTr="00182B34">
        <w:tc>
          <w:tcPr>
            <w:tcW w:w="2196" w:type="dxa"/>
          </w:tcPr>
          <w:p w14:paraId="78C93446" w14:textId="77777777" w:rsidR="003D4332" w:rsidRPr="00B864F0" w:rsidRDefault="003D4332" w:rsidP="003D4332">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59E752CC" w14:textId="3441C7B5" w:rsidR="003D4332" w:rsidRPr="008D7880" w:rsidRDefault="003D4332" w:rsidP="003D4332">
            <w:pPr>
              <w:pStyle w:val="acctfourfigures"/>
              <w:tabs>
                <w:tab w:val="clear" w:pos="765"/>
                <w:tab w:val="decimal" w:pos="490"/>
              </w:tabs>
              <w:spacing w:line="240" w:lineRule="atLeast"/>
              <w:ind w:left="-43" w:right="-86"/>
              <w:rPr>
                <w:b/>
                <w:bCs/>
                <w:sz w:val="21"/>
                <w:szCs w:val="21"/>
              </w:rPr>
            </w:pPr>
            <w:r w:rsidRPr="008D7880">
              <w:rPr>
                <w:b/>
                <w:bCs/>
              </w:rPr>
              <w:t>1,11</w:t>
            </w:r>
            <w:r>
              <w:rPr>
                <w:b/>
                <w:bCs/>
              </w:rPr>
              <w:t>3</w:t>
            </w:r>
            <w:r w:rsidRPr="008D7880">
              <w:rPr>
                <w:b/>
                <w:bCs/>
              </w:rPr>
              <w:t>,</w:t>
            </w:r>
            <w:r>
              <w:rPr>
                <w:b/>
                <w:bCs/>
              </w:rPr>
              <w:t>246</w:t>
            </w:r>
          </w:p>
        </w:tc>
        <w:tc>
          <w:tcPr>
            <w:tcW w:w="270" w:type="dxa"/>
          </w:tcPr>
          <w:p w14:paraId="1A602F35" w14:textId="77777777" w:rsidR="003D4332" w:rsidRPr="008D7880" w:rsidRDefault="003D4332" w:rsidP="003D4332">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76FFC896" w14:textId="7DB8A8FF" w:rsidR="003D4332" w:rsidRPr="008D7880" w:rsidRDefault="003D4332" w:rsidP="003D4332">
            <w:pPr>
              <w:pStyle w:val="acctfourfigures"/>
              <w:tabs>
                <w:tab w:val="clear" w:pos="765"/>
                <w:tab w:val="decimal" w:pos="855"/>
              </w:tabs>
              <w:spacing w:line="240" w:lineRule="atLeast"/>
              <w:ind w:left="-43" w:right="-86"/>
              <w:rPr>
                <w:b/>
                <w:bCs/>
                <w:sz w:val="21"/>
                <w:szCs w:val="21"/>
              </w:rPr>
            </w:pPr>
            <w:r w:rsidRPr="008D7880">
              <w:rPr>
                <w:b/>
                <w:bCs/>
              </w:rPr>
              <w:t>685,</w:t>
            </w:r>
            <w:r>
              <w:rPr>
                <w:b/>
                <w:bCs/>
              </w:rPr>
              <w:t>859</w:t>
            </w:r>
          </w:p>
        </w:tc>
        <w:tc>
          <w:tcPr>
            <w:tcW w:w="270" w:type="dxa"/>
          </w:tcPr>
          <w:p w14:paraId="4DBF1582" w14:textId="77777777" w:rsidR="003D4332" w:rsidRPr="008D7880" w:rsidRDefault="003D4332" w:rsidP="003D4332">
            <w:pPr>
              <w:pStyle w:val="acctfourfigures"/>
              <w:spacing w:line="240" w:lineRule="atLeast"/>
              <w:ind w:left="-43" w:right="-86"/>
              <w:rPr>
                <w:b/>
                <w:bCs/>
                <w:sz w:val="21"/>
                <w:szCs w:val="21"/>
              </w:rPr>
            </w:pPr>
          </w:p>
        </w:tc>
        <w:tc>
          <w:tcPr>
            <w:tcW w:w="995" w:type="dxa"/>
            <w:tcBorders>
              <w:top w:val="single" w:sz="4" w:space="0" w:color="auto"/>
              <w:bottom w:val="double" w:sz="4" w:space="0" w:color="auto"/>
            </w:tcBorders>
          </w:tcPr>
          <w:p w14:paraId="36A8EF2C" w14:textId="345E379E" w:rsidR="003D4332" w:rsidRPr="008D7880" w:rsidRDefault="003D4332" w:rsidP="003D4332">
            <w:pPr>
              <w:pStyle w:val="acctfourfigures"/>
              <w:spacing w:line="240" w:lineRule="atLeast"/>
              <w:ind w:left="-43" w:right="-86"/>
              <w:rPr>
                <w:b/>
                <w:bCs/>
                <w:sz w:val="21"/>
                <w:szCs w:val="21"/>
              </w:rPr>
            </w:pPr>
            <w:r w:rsidRPr="008D7880">
              <w:rPr>
                <w:b/>
                <w:bCs/>
              </w:rPr>
              <w:t>283,65</w:t>
            </w:r>
            <w:r w:rsidR="00B61A34">
              <w:rPr>
                <w:b/>
                <w:bCs/>
              </w:rPr>
              <w:t>4</w:t>
            </w:r>
          </w:p>
        </w:tc>
        <w:tc>
          <w:tcPr>
            <w:tcW w:w="236" w:type="dxa"/>
          </w:tcPr>
          <w:p w14:paraId="09EC47C0" w14:textId="77777777" w:rsidR="003D4332" w:rsidRPr="008D7880" w:rsidRDefault="003D4332" w:rsidP="003D4332">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tcPr>
          <w:p w14:paraId="48893F48" w14:textId="60A9D044" w:rsidR="003D4332" w:rsidRPr="008B12D2" w:rsidRDefault="003D4332" w:rsidP="003D4332">
            <w:pPr>
              <w:pStyle w:val="acctfourfigures"/>
              <w:spacing w:line="240" w:lineRule="atLeast"/>
              <w:ind w:right="-86"/>
              <w:rPr>
                <w:b/>
                <w:bCs/>
              </w:rPr>
            </w:pPr>
            <w:r w:rsidRPr="008B12D2">
              <w:rPr>
                <w:b/>
                <w:bCs/>
              </w:rPr>
              <w:t>143,9</w:t>
            </w:r>
            <w:r w:rsidR="00B61A34">
              <w:rPr>
                <w:b/>
                <w:bCs/>
              </w:rPr>
              <w:t>69</w:t>
            </w:r>
          </w:p>
        </w:tc>
        <w:tc>
          <w:tcPr>
            <w:tcW w:w="238" w:type="dxa"/>
          </w:tcPr>
          <w:p w14:paraId="544D7F47" w14:textId="77777777" w:rsidR="003D4332" w:rsidRPr="008B12D2" w:rsidRDefault="003D4332" w:rsidP="003D4332">
            <w:pPr>
              <w:pStyle w:val="acctfourfigures"/>
              <w:spacing w:line="240" w:lineRule="atLeast"/>
              <w:ind w:left="-43" w:right="-86"/>
              <w:rPr>
                <w:b/>
                <w:bCs/>
                <w:sz w:val="21"/>
                <w:szCs w:val="21"/>
              </w:rPr>
            </w:pPr>
          </w:p>
        </w:tc>
        <w:tc>
          <w:tcPr>
            <w:tcW w:w="840" w:type="dxa"/>
            <w:tcBorders>
              <w:top w:val="single" w:sz="4" w:space="0" w:color="auto"/>
              <w:bottom w:val="double" w:sz="4" w:space="0" w:color="auto"/>
            </w:tcBorders>
          </w:tcPr>
          <w:p w14:paraId="3C18A3A1" w14:textId="662049A2" w:rsidR="003D4332" w:rsidRPr="008B12D2" w:rsidRDefault="003D4332" w:rsidP="003D4332">
            <w:pPr>
              <w:pStyle w:val="acctfourfigures"/>
              <w:spacing w:line="240" w:lineRule="atLeast"/>
              <w:ind w:right="-86"/>
              <w:rPr>
                <w:b/>
                <w:bCs/>
              </w:rPr>
            </w:pPr>
            <w:r w:rsidRPr="008B12D2">
              <w:rPr>
                <w:b/>
                <w:bCs/>
              </w:rPr>
              <w:t>2,973</w:t>
            </w:r>
          </w:p>
        </w:tc>
        <w:tc>
          <w:tcPr>
            <w:tcW w:w="263" w:type="dxa"/>
          </w:tcPr>
          <w:p w14:paraId="184A335A" w14:textId="77777777" w:rsidR="003D4332" w:rsidRPr="003D4332" w:rsidRDefault="003D4332" w:rsidP="003D4332">
            <w:pPr>
              <w:pStyle w:val="acctfourfigures"/>
              <w:spacing w:line="240" w:lineRule="atLeast"/>
              <w:ind w:left="-43" w:right="-86"/>
              <w:rPr>
                <w:b/>
                <w:bCs/>
                <w:szCs w:val="22"/>
              </w:rPr>
            </w:pPr>
          </w:p>
        </w:tc>
        <w:tc>
          <w:tcPr>
            <w:tcW w:w="1088" w:type="dxa"/>
            <w:tcBorders>
              <w:top w:val="single" w:sz="4" w:space="0" w:color="auto"/>
              <w:bottom w:val="double" w:sz="4" w:space="0" w:color="auto"/>
            </w:tcBorders>
          </w:tcPr>
          <w:p w14:paraId="71A0D1B1" w14:textId="2721621F" w:rsidR="003D4332" w:rsidRPr="003D4332" w:rsidRDefault="003D4332" w:rsidP="003D4332">
            <w:pPr>
              <w:pStyle w:val="acctfourfigures"/>
              <w:spacing w:line="240" w:lineRule="atLeast"/>
              <w:ind w:left="-43" w:right="-86"/>
              <w:rPr>
                <w:b/>
                <w:bCs/>
                <w:szCs w:val="22"/>
              </w:rPr>
            </w:pPr>
            <w:r w:rsidRPr="003D4332">
              <w:rPr>
                <w:b/>
                <w:bCs/>
                <w:szCs w:val="22"/>
              </w:rPr>
              <w:t>1,</w:t>
            </w:r>
            <w:r w:rsidRPr="003D4332">
              <w:rPr>
                <w:rFonts w:hint="cs"/>
                <w:b/>
                <w:bCs/>
                <w:szCs w:val="22"/>
                <w:cs/>
              </w:rPr>
              <w:t>1</w:t>
            </w:r>
            <w:r w:rsidRPr="003D4332">
              <w:rPr>
                <w:b/>
                <w:bCs/>
                <w:szCs w:val="22"/>
              </w:rPr>
              <w:t>16,</w:t>
            </w:r>
            <w:r w:rsidRPr="003D4332">
              <w:rPr>
                <w:rFonts w:hint="cs"/>
                <w:b/>
                <w:bCs/>
                <w:szCs w:val="22"/>
                <w:cs/>
              </w:rPr>
              <w:t>4</w:t>
            </w:r>
            <w:r w:rsidR="00A976C8">
              <w:rPr>
                <w:b/>
                <w:bCs/>
                <w:szCs w:val="22"/>
              </w:rPr>
              <w:t>55</w:t>
            </w:r>
          </w:p>
        </w:tc>
      </w:tr>
      <w:tr w:rsidR="007437BB" w:rsidRPr="00B864F0" w14:paraId="336FF60D" w14:textId="77777777" w:rsidTr="00182B34">
        <w:tc>
          <w:tcPr>
            <w:tcW w:w="2196" w:type="dxa"/>
          </w:tcPr>
          <w:p w14:paraId="377247B7" w14:textId="77777777" w:rsidR="007437BB" w:rsidRDefault="007437BB">
            <w:pPr>
              <w:spacing w:line="240" w:lineRule="exact"/>
              <w:ind w:left="73" w:right="-24" w:hanging="73"/>
              <w:rPr>
                <w:rFonts w:ascii="Times New Roman" w:hAnsi="Times New Roman" w:cs="Times New Roman"/>
                <w:b/>
                <w:bCs/>
                <w:i/>
                <w:iCs/>
                <w:sz w:val="21"/>
                <w:szCs w:val="21"/>
              </w:rPr>
            </w:pPr>
          </w:p>
        </w:tc>
        <w:tc>
          <w:tcPr>
            <w:tcW w:w="1044" w:type="dxa"/>
          </w:tcPr>
          <w:p w14:paraId="3636173D" w14:textId="77777777" w:rsidR="007437BB" w:rsidRPr="0051236B" w:rsidRDefault="007437BB">
            <w:pPr>
              <w:pStyle w:val="acctfourfigures"/>
              <w:tabs>
                <w:tab w:val="clear" w:pos="765"/>
                <w:tab w:val="decimal" w:pos="960"/>
              </w:tabs>
              <w:spacing w:line="240" w:lineRule="atLeast"/>
              <w:ind w:left="-43" w:right="-86"/>
              <w:rPr>
                <w:szCs w:val="22"/>
              </w:rPr>
            </w:pPr>
          </w:p>
        </w:tc>
        <w:tc>
          <w:tcPr>
            <w:tcW w:w="270" w:type="dxa"/>
          </w:tcPr>
          <w:p w14:paraId="54265E3E"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0" w:type="dxa"/>
          </w:tcPr>
          <w:p w14:paraId="5EFA5D9E" w14:textId="77777777" w:rsidR="007437BB" w:rsidRPr="0051236B" w:rsidRDefault="007437BB">
            <w:pPr>
              <w:pStyle w:val="acctfourfigures"/>
              <w:tabs>
                <w:tab w:val="clear" w:pos="765"/>
                <w:tab w:val="decimal" w:pos="855"/>
              </w:tabs>
              <w:spacing w:line="240" w:lineRule="atLeast"/>
              <w:ind w:left="-43" w:right="-86"/>
              <w:rPr>
                <w:szCs w:val="22"/>
              </w:rPr>
            </w:pPr>
          </w:p>
        </w:tc>
        <w:tc>
          <w:tcPr>
            <w:tcW w:w="270" w:type="dxa"/>
          </w:tcPr>
          <w:p w14:paraId="45E66238"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995" w:type="dxa"/>
          </w:tcPr>
          <w:p w14:paraId="3252E6CC"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36" w:type="dxa"/>
          </w:tcPr>
          <w:p w14:paraId="316CDB87"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26" w:type="dxa"/>
            <w:gridSpan w:val="2"/>
          </w:tcPr>
          <w:p w14:paraId="382EA575"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38" w:type="dxa"/>
          </w:tcPr>
          <w:p w14:paraId="708E440E"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840" w:type="dxa"/>
          </w:tcPr>
          <w:p w14:paraId="1CD5C307"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63" w:type="dxa"/>
          </w:tcPr>
          <w:p w14:paraId="4FA7936C"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8" w:type="dxa"/>
          </w:tcPr>
          <w:p w14:paraId="6ACF72B2" w14:textId="77777777" w:rsidR="007437BB" w:rsidRPr="00B864F0" w:rsidRDefault="007437BB">
            <w:pPr>
              <w:tabs>
                <w:tab w:val="decimal" w:pos="706"/>
                <w:tab w:val="decimal" w:pos="795"/>
              </w:tabs>
              <w:spacing w:line="240" w:lineRule="exact"/>
              <w:rPr>
                <w:rFonts w:ascii="Times New Roman" w:hAnsi="Times New Roman" w:cs="Times New Roman"/>
                <w:b/>
                <w:bCs/>
                <w:sz w:val="21"/>
                <w:szCs w:val="21"/>
              </w:rPr>
            </w:pPr>
          </w:p>
        </w:tc>
      </w:tr>
      <w:tr w:rsidR="007437BB" w:rsidRPr="00B864F0" w14:paraId="0E618736" w14:textId="77777777" w:rsidTr="00182B34">
        <w:tc>
          <w:tcPr>
            <w:tcW w:w="2196" w:type="dxa"/>
          </w:tcPr>
          <w:p w14:paraId="693F0D0A" w14:textId="77777777" w:rsidR="007437BB" w:rsidRPr="00B864F0" w:rsidRDefault="007437BB">
            <w:pPr>
              <w:spacing w:line="240" w:lineRule="exact"/>
              <w:ind w:left="74" w:right="-24" w:hanging="74"/>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w:t>
            </w:r>
            <w:r>
              <w:rPr>
                <w:rFonts w:ascii="Times New Roman" w:hAnsi="Times New Roman" w:cs="Times New Roman"/>
                <w:b/>
                <w:bCs/>
                <w:i/>
                <w:iCs/>
                <w:sz w:val="21"/>
                <w:szCs w:val="21"/>
              </w:rPr>
              <w:t xml:space="preserve">                    </w:t>
            </w:r>
            <w:r w:rsidRPr="00B864F0">
              <w:rPr>
                <w:rFonts w:ascii="Times New Roman" w:hAnsi="Times New Roman" w:cs="Times New Roman"/>
                <w:b/>
                <w:bCs/>
                <w:i/>
                <w:iCs/>
                <w:sz w:val="21"/>
                <w:szCs w:val="21"/>
              </w:rPr>
              <w:t>liabilities</w:t>
            </w:r>
          </w:p>
        </w:tc>
        <w:tc>
          <w:tcPr>
            <w:tcW w:w="1044" w:type="dxa"/>
          </w:tcPr>
          <w:p w14:paraId="32E41AF1" w14:textId="77777777" w:rsidR="007437BB" w:rsidRPr="0051236B" w:rsidRDefault="007437BB">
            <w:pPr>
              <w:pStyle w:val="acctfourfigures"/>
              <w:tabs>
                <w:tab w:val="clear" w:pos="765"/>
                <w:tab w:val="decimal" w:pos="960"/>
              </w:tabs>
              <w:spacing w:line="240" w:lineRule="atLeast"/>
              <w:ind w:left="-43" w:right="-86"/>
              <w:rPr>
                <w:szCs w:val="22"/>
              </w:rPr>
            </w:pPr>
          </w:p>
        </w:tc>
        <w:tc>
          <w:tcPr>
            <w:tcW w:w="270" w:type="dxa"/>
          </w:tcPr>
          <w:p w14:paraId="73EA4F03"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0" w:type="dxa"/>
          </w:tcPr>
          <w:p w14:paraId="7EE62085" w14:textId="77777777" w:rsidR="007437BB" w:rsidRPr="0051236B" w:rsidRDefault="007437BB">
            <w:pPr>
              <w:pStyle w:val="acctfourfigures"/>
              <w:tabs>
                <w:tab w:val="clear" w:pos="765"/>
                <w:tab w:val="decimal" w:pos="855"/>
              </w:tabs>
              <w:spacing w:line="240" w:lineRule="atLeast"/>
              <w:ind w:left="-43" w:right="-86"/>
              <w:rPr>
                <w:szCs w:val="22"/>
              </w:rPr>
            </w:pPr>
          </w:p>
        </w:tc>
        <w:tc>
          <w:tcPr>
            <w:tcW w:w="270" w:type="dxa"/>
          </w:tcPr>
          <w:p w14:paraId="5D7A8706"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995" w:type="dxa"/>
          </w:tcPr>
          <w:p w14:paraId="409AE2FF"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36" w:type="dxa"/>
          </w:tcPr>
          <w:p w14:paraId="1103271B"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26" w:type="dxa"/>
            <w:gridSpan w:val="2"/>
          </w:tcPr>
          <w:p w14:paraId="410001D0"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38" w:type="dxa"/>
          </w:tcPr>
          <w:p w14:paraId="38525B95"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840" w:type="dxa"/>
          </w:tcPr>
          <w:p w14:paraId="4A9046DC"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263" w:type="dxa"/>
          </w:tcPr>
          <w:p w14:paraId="1BFB36B2"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8" w:type="dxa"/>
          </w:tcPr>
          <w:p w14:paraId="0F6E1D2A" w14:textId="77777777" w:rsidR="007437BB" w:rsidRPr="00B864F0" w:rsidRDefault="007437BB">
            <w:pPr>
              <w:tabs>
                <w:tab w:val="decimal" w:pos="706"/>
                <w:tab w:val="decimal" w:pos="795"/>
              </w:tabs>
              <w:spacing w:line="240" w:lineRule="exact"/>
              <w:rPr>
                <w:rFonts w:ascii="Times New Roman" w:hAnsi="Times New Roman" w:cs="Times New Roman"/>
                <w:b/>
                <w:bCs/>
                <w:sz w:val="21"/>
                <w:szCs w:val="21"/>
              </w:rPr>
            </w:pPr>
          </w:p>
        </w:tc>
      </w:tr>
      <w:tr w:rsidR="007437BB" w:rsidRPr="00B864F0" w14:paraId="179C9239" w14:textId="77777777" w:rsidTr="00182B34">
        <w:tc>
          <w:tcPr>
            <w:tcW w:w="2196" w:type="dxa"/>
          </w:tcPr>
          <w:p w14:paraId="4E8CE9E0" w14:textId="77777777" w:rsidR="007437BB" w:rsidRPr="003745FB" w:rsidRDefault="007437BB">
            <w:pPr>
              <w:spacing w:line="240" w:lineRule="exact"/>
              <w:ind w:left="74" w:right="-24" w:hanging="74"/>
              <w:rPr>
                <w:rFonts w:ascii="Times New Roman" w:hAnsi="Times New Roman" w:cs="Times New Roman"/>
                <w:sz w:val="21"/>
                <w:szCs w:val="21"/>
              </w:rPr>
            </w:pPr>
            <w:r>
              <w:rPr>
                <w:rFonts w:ascii="Times New Roman" w:hAnsi="Times New Roman" w:cs="Times New Roman"/>
                <w:sz w:val="21"/>
                <w:szCs w:val="21"/>
              </w:rPr>
              <w:t>Interest rate swap used  for hedging</w:t>
            </w:r>
          </w:p>
        </w:tc>
        <w:tc>
          <w:tcPr>
            <w:tcW w:w="1044" w:type="dxa"/>
          </w:tcPr>
          <w:p w14:paraId="0EF50640" w14:textId="77777777" w:rsidR="007437BB" w:rsidRDefault="007437BB" w:rsidP="008C15C2">
            <w:pPr>
              <w:pStyle w:val="acctfourfigures"/>
              <w:tabs>
                <w:tab w:val="clear" w:pos="765"/>
                <w:tab w:val="decimal" w:pos="850"/>
              </w:tabs>
              <w:spacing w:line="240" w:lineRule="atLeast"/>
              <w:ind w:left="-43" w:right="-86"/>
              <w:rPr>
                <w:szCs w:val="22"/>
              </w:rPr>
            </w:pPr>
          </w:p>
          <w:p w14:paraId="68FD90DA" w14:textId="77777777" w:rsidR="007437BB" w:rsidRPr="00207FD7" w:rsidRDefault="007437BB" w:rsidP="008C15C2">
            <w:pPr>
              <w:pStyle w:val="acctfourfigures"/>
              <w:tabs>
                <w:tab w:val="clear" w:pos="765"/>
                <w:tab w:val="decimal" w:pos="850"/>
              </w:tabs>
              <w:spacing w:line="240" w:lineRule="atLeast"/>
              <w:ind w:left="-43" w:right="-86"/>
              <w:rPr>
                <w:szCs w:val="22"/>
              </w:rPr>
            </w:pPr>
            <w:r>
              <w:rPr>
                <w:szCs w:val="22"/>
              </w:rPr>
              <w:t>3,675</w:t>
            </w:r>
          </w:p>
        </w:tc>
        <w:tc>
          <w:tcPr>
            <w:tcW w:w="270" w:type="dxa"/>
          </w:tcPr>
          <w:p w14:paraId="62AADF99"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0" w:type="dxa"/>
          </w:tcPr>
          <w:p w14:paraId="5050D9B5" w14:textId="77777777" w:rsidR="007437BB" w:rsidRDefault="007437BB">
            <w:pPr>
              <w:pStyle w:val="acctfourfigures"/>
              <w:tabs>
                <w:tab w:val="clear" w:pos="765"/>
                <w:tab w:val="decimal" w:pos="525"/>
              </w:tabs>
              <w:spacing w:line="240" w:lineRule="atLeast"/>
              <w:ind w:left="-43" w:right="-86"/>
              <w:rPr>
                <w:szCs w:val="22"/>
              </w:rPr>
            </w:pPr>
          </w:p>
          <w:p w14:paraId="48BCC886" w14:textId="77777777" w:rsidR="007437BB" w:rsidRPr="0051236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0D65995F"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995" w:type="dxa"/>
          </w:tcPr>
          <w:p w14:paraId="0DB97914" w14:textId="77777777" w:rsidR="007437BB" w:rsidRDefault="007437BB">
            <w:pPr>
              <w:pStyle w:val="acctfourfigures"/>
              <w:spacing w:line="240" w:lineRule="atLeast"/>
              <w:ind w:left="-43" w:right="-86"/>
              <w:rPr>
                <w:szCs w:val="22"/>
              </w:rPr>
            </w:pPr>
          </w:p>
          <w:p w14:paraId="1F66A426" w14:textId="77777777" w:rsidR="007437BB" w:rsidRPr="00207FD7" w:rsidRDefault="007437BB">
            <w:pPr>
              <w:pStyle w:val="acctfourfigures"/>
              <w:spacing w:line="240" w:lineRule="atLeast"/>
              <w:ind w:left="-43" w:right="-86"/>
              <w:rPr>
                <w:szCs w:val="22"/>
              </w:rPr>
            </w:pPr>
            <w:r>
              <w:rPr>
                <w:szCs w:val="22"/>
              </w:rPr>
              <w:t>(3,675)</w:t>
            </w:r>
          </w:p>
        </w:tc>
        <w:tc>
          <w:tcPr>
            <w:tcW w:w="236" w:type="dxa"/>
          </w:tcPr>
          <w:p w14:paraId="3FB3FBE7"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26" w:type="dxa"/>
            <w:gridSpan w:val="2"/>
          </w:tcPr>
          <w:p w14:paraId="76D3AC4C" w14:textId="77777777" w:rsidR="007437BB" w:rsidRDefault="007437BB">
            <w:pPr>
              <w:pStyle w:val="acctfourfigures"/>
              <w:tabs>
                <w:tab w:val="clear" w:pos="765"/>
                <w:tab w:val="decimal" w:pos="435"/>
              </w:tabs>
              <w:spacing w:line="240" w:lineRule="atLeast"/>
              <w:ind w:left="-43" w:right="-86"/>
              <w:rPr>
                <w:b/>
                <w:bCs/>
                <w:sz w:val="21"/>
                <w:szCs w:val="21"/>
              </w:rPr>
            </w:pPr>
          </w:p>
          <w:p w14:paraId="3185E894" w14:textId="77777777" w:rsidR="007437BB" w:rsidRPr="00B864F0" w:rsidRDefault="007437BB">
            <w:pPr>
              <w:pStyle w:val="acctfourfigures"/>
              <w:tabs>
                <w:tab w:val="clear" w:pos="765"/>
                <w:tab w:val="decimal" w:pos="435"/>
              </w:tabs>
              <w:spacing w:line="240" w:lineRule="atLeast"/>
              <w:ind w:left="-43" w:right="-86"/>
              <w:rPr>
                <w:b/>
                <w:bCs/>
                <w:sz w:val="21"/>
                <w:szCs w:val="21"/>
              </w:rPr>
            </w:pPr>
            <w:r>
              <w:rPr>
                <w:b/>
                <w:bCs/>
                <w:sz w:val="21"/>
                <w:szCs w:val="21"/>
              </w:rPr>
              <w:t>-</w:t>
            </w:r>
          </w:p>
        </w:tc>
        <w:tc>
          <w:tcPr>
            <w:tcW w:w="238" w:type="dxa"/>
          </w:tcPr>
          <w:p w14:paraId="7938511A"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840" w:type="dxa"/>
          </w:tcPr>
          <w:p w14:paraId="008C3C66" w14:textId="77777777" w:rsidR="007437BB" w:rsidRDefault="007437BB">
            <w:pPr>
              <w:pStyle w:val="acctfourfigures"/>
              <w:tabs>
                <w:tab w:val="clear" w:pos="765"/>
                <w:tab w:val="decimal" w:pos="375"/>
              </w:tabs>
              <w:spacing w:line="240" w:lineRule="atLeast"/>
              <w:ind w:left="-43" w:right="-86"/>
              <w:rPr>
                <w:b/>
                <w:bCs/>
                <w:sz w:val="21"/>
                <w:szCs w:val="21"/>
              </w:rPr>
            </w:pPr>
          </w:p>
          <w:p w14:paraId="1EF5C28A" w14:textId="77777777" w:rsidR="007437BB" w:rsidRPr="00B864F0" w:rsidRDefault="007437BB">
            <w:pPr>
              <w:pStyle w:val="acctfourfigures"/>
              <w:tabs>
                <w:tab w:val="clear" w:pos="765"/>
                <w:tab w:val="decimal" w:pos="375"/>
              </w:tabs>
              <w:spacing w:line="240" w:lineRule="atLeast"/>
              <w:ind w:left="-43" w:right="-86"/>
              <w:rPr>
                <w:b/>
                <w:bCs/>
                <w:sz w:val="21"/>
                <w:szCs w:val="21"/>
              </w:rPr>
            </w:pPr>
            <w:r>
              <w:rPr>
                <w:b/>
                <w:bCs/>
                <w:sz w:val="21"/>
                <w:szCs w:val="21"/>
              </w:rPr>
              <w:t>-</w:t>
            </w:r>
          </w:p>
        </w:tc>
        <w:tc>
          <w:tcPr>
            <w:tcW w:w="263" w:type="dxa"/>
          </w:tcPr>
          <w:p w14:paraId="5534E56D" w14:textId="77777777" w:rsidR="007437BB" w:rsidRPr="00B864F0" w:rsidRDefault="007437BB">
            <w:pPr>
              <w:tabs>
                <w:tab w:val="decimal" w:pos="706"/>
              </w:tabs>
              <w:spacing w:line="240" w:lineRule="exact"/>
              <w:rPr>
                <w:rFonts w:ascii="Times New Roman" w:hAnsi="Times New Roman" w:cs="Times New Roman"/>
                <w:b/>
                <w:bCs/>
                <w:sz w:val="21"/>
                <w:szCs w:val="21"/>
              </w:rPr>
            </w:pPr>
          </w:p>
        </w:tc>
        <w:tc>
          <w:tcPr>
            <w:tcW w:w="1088" w:type="dxa"/>
          </w:tcPr>
          <w:p w14:paraId="1D290692" w14:textId="77777777" w:rsidR="00AD0024" w:rsidRDefault="00AD0024" w:rsidP="005B3020">
            <w:pPr>
              <w:pStyle w:val="acctfourfigures"/>
              <w:tabs>
                <w:tab w:val="clear" w:pos="765"/>
                <w:tab w:val="decimal" w:pos="826"/>
              </w:tabs>
              <w:spacing w:line="240" w:lineRule="atLeast"/>
              <w:ind w:left="-43" w:right="-86"/>
              <w:rPr>
                <w:sz w:val="21"/>
                <w:szCs w:val="21"/>
              </w:rPr>
            </w:pPr>
          </w:p>
          <w:p w14:paraId="69525BE7" w14:textId="02E16D41" w:rsidR="007437BB" w:rsidRPr="008F1660" w:rsidRDefault="007437BB" w:rsidP="005B3020">
            <w:pPr>
              <w:pStyle w:val="acctfourfigures"/>
              <w:tabs>
                <w:tab w:val="clear" w:pos="765"/>
                <w:tab w:val="decimal" w:pos="826"/>
              </w:tabs>
              <w:spacing w:line="240" w:lineRule="atLeast"/>
              <w:ind w:left="-43" w:right="-86"/>
              <w:rPr>
                <w:sz w:val="21"/>
                <w:szCs w:val="21"/>
              </w:rPr>
            </w:pPr>
            <w:r>
              <w:rPr>
                <w:sz w:val="21"/>
                <w:szCs w:val="21"/>
              </w:rPr>
              <w:t>(3,675)</w:t>
            </w:r>
          </w:p>
        </w:tc>
      </w:tr>
      <w:tr w:rsidR="007437BB" w:rsidRPr="00B864F0" w14:paraId="521C9E7E" w14:textId="77777777" w:rsidTr="00182B34">
        <w:tc>
          <w:tcPr>
            <w:tcW w:w="2196" w:type="dxa"/>
          </w:tcPr>
          <w:p w14:paraId="6CA25E5C" w14:textId="77777777" w:rsidR="007437BB" w:rsidRPr="00B864F0" w:rsidRDefault="007437BB">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1044" w:type="dxa"/>
          </w:tcPr>
          <w:p w14:paraId="2C0ADE78" w14:textId="77777777" w:rsidR="007437BB" w:rsidRDefault="007437BB" w:rsidP="008C15C2">
            <w:pPr>
              <w:pStyle w:val="acctfourfigures"/>
              <w:tabs>
                <w:tab w:val="clear" w:pos="765"/>
                <w:tab w:val="decimal" w:pos="850"/>
              </w:tabs>
              <w:spacing w:line="240" w:lineRule="atLeast"/>
              <w:ind w:left="-43" w:right="-86"/>
              <w:rPr>
                <w:szCs w:val="22"/>
              </w:rPr>
            </w:pPr>
          </w:p>
          <w:p w14:paraId="38055C90" w14:textId="77777777" w:rsidR="007437BB" w:rsidRDefault="007437BB" w:rsidP="008C15C2">
            <w:pPr>
              <w:pStyle w:val="acctfourfigures"/>
              <w:tabs>
                <w:tab w:val="clear" w:pos="765"/>
                <w:tab w:val="decimal" w:pos="850"/>
              </w:tabs>
              <w:spacing w:line="240" w:lineRule="atLeast"/>
              <w:ind w:left="-43" w:right="-86"/>
              <w:rPr>
                <w:szCs w:val="22"/>
              </w:rPr>
            </w:pPr>
            <w:r>
              <w:rPr>
                <w:szCs w:val="22"/>
              </w:rPr>
              <w:t>13,632</w:t>
            </w:r>
          </w:p>
        </w:tc>
        <w:tc>
          <w:tcPr>
            <w:tcW w:w="270" w:type="dxa"/>
          </w:tcPr>
          <w:p w14:paraId="40BCD847" w14:textId="77777777" w:rsidR="007437BB" w:rsidRPr="00B864F0" w:rsidRDefault="007437BB">
            <w:pPr>
              <w:tabs>
                <w:tab w:val="decimal" w:pos="706"/>
              </w:tabs>
              <w:spacing w:line="240" w:lineRule="exact"/>
              <w:rPr>
                <w:rFonts w:ascii="Times New Roman" w:hAnsi="Times New Roman" w:cs="Times New Roman"/>
                <w:sz w:val="21"/>
                <w:szCs w:val="21"/>
              </w:rPr>
            </w:pPr>
          </w:p>
        </w:tc>
        <w:tc>
          <w:tcPr>
            <w:tcW w:w="1080" w:type="dxa"/>
          </w:tcPr>
          <w:p w14:paraId="27C1FF13" w14:textId="77777777" w:rsidR="007437BB" w:rsidRDefault="007437BB">
            <w:pPr>
              <w:pStyle w:val="acctfourfigures"/>
              <w:tabs>
                <w:tab w:val="clear" w:pos="765"/>
                <w:tab w:val="decimal" w:pos="525"/>
              </w:tabs>
              <w:spacing w:line="240" w:lineRule="atLeast"/>
              <w:ind w:left="-43" w:right="-86"/>
              <w:rPr>
                <w:szCs w:val="22"/>
              </w:rPr>
            </w:pPr>
          </w:p>
        </w:tc>
        <w:tc>
          <w:tcPr>
            <w:tcW w:w="270" w:type="dxa"/>
          </w:tcPr>
          <w:p w14:paraId="5863493A" w14:textId="77777777" w:rsidR="007437BB" w:rsidRPr="00B864F0" w:rsidRDefault="007437BB">
            <w:pPr>
              <w:tabs>
                <w:tab w:val="decimal" w:pos="706"/>
              </w:tabs>
              <w:spacing w:line="240" w:lineRule="exact"/>
              <w:rPr>
                <w:rFonts w:ascii="Times New Roman" w:hAnsi="Times New Roman" w:cs="Times New Roman"/>
                <w:sz w:val="21"/>
                <w:szCs w:val="21"/>
              </w:rPr>
            </w:pPr>
          </w:p>
        </w:tc>
        <w:tc>
          <w:tcPr>
            <w:tcW w:w="995" w:type="dxa"/>
          </w:tcPr>
          <w:p w14:paraId="73FD214A" w14:textId="77777777" w:rsidR="007437BB" w:rsidRPr="00B552E2" w:rsidRDefault="007437BB">
            <w:pPr>
              <w:pStyle w:val="acctfourfigures"/>
              <w:spacing w:line="240" w:lineRule="atLeast"/>
              <w:ind w:right="-86"/>
              <w:rPr>
                <w:szCs w:val="22"/>
              </w:rPr>
            </w:pPr>
          </w:p>
        </w:tc>
        <w:tc>
          <w:tcPr>
            <w:tcW w:w="236" w:type="dxa"/>
          </w:tcPr>
          <w:p w14:paraId="50F31150" w14:textId="77777777" w:rsidR="007437BB" w:rsidRPr="00B864F0" w:rsidRDefault="007437BB">
            <w:pPr>
              <w:tabs>
                <w:tab w:val="decimal" w:pos="706"/>
              </w:tabs>
              <w:spacing w:line="240" w:lineRule="exact"/>
              <w:rPr>
                <w:rFonts w:ascii="Times New Roman" w:hAnsi="Times New Roman" w:cs="Times New Roman"/>
                <w:sz w:val="21"/>
                <w:szCs w:val="21"/>
              </w:rPr>
            </w:pPr>
          </w:p>
        </w:tc>
        <w:tc>
          <w:tcPr>
            <w:tcW w:w="1026" w:type="dxa"/>
            <w:gridSpan w:val="2"/>
          </w:tcPr>
          <w:p w14:paraId="17EC069A" w14:textId="77777777" w:rsidR="007437BB" w:rsidRDefault="007437BB">
            <w:pPr>
              <w:pStyle w:val="acctfourfigures"/>
              <w:tabs>
                <w:tab w:val="clear" w:pos="765"/>
                <w:tab w:val="decimal" w:pos="435"/>
              </w:tabs>
              <w:spacing w:line="240" w:lineRule="atLeast"/>
              <w:ind w:right="-86"/>
              <w:rPr>
                <w:sz w:val="21"/>
                <w:szCs w:val="21"/>
              </w:rPr>
            </w:pPr>
          </w:p>
        </w:tc>
        <w:tc>
          <w:tcPr>
            <w:tcW w:w="238" w:type="dxa"/>
          </w:tcPr>
          <w:p w14:paraId="54C601EF" w14:textId="77777777" w:rsidR="007437BB" w:rsidRPr="00B864F0" w:rsidRDefault="007437BB">
            <w:pPr>
              <w:tabs>
                <w:tab w:val="decimal" w:pos="706"/>
              </w:tabs>
              <w:spacing w:line="240" w:lineRule="exact"/>
              <w:rPr>
                <w:rFonts w:ascii="Times New Roman" w:hAnsi="Times New Roman" w:cs="Times New Roman"/>
                <w:sz w:val="21"/>
                <w:szCs w:val="21"/>
              </w:rPr>
            </w:pPr>
          </w:p>
        </w:tc>
        <w:tc>
          <w:tcPr>
            <w:tcW w:w="840" w:type="dxa"/>
          </w:tcPr>
          <w:p w14:paraId="4B450C4F" w14:textId="77777777" w:rsidR="007437BB" w:rsidRDefault="007437BB">
            <w:pPr>
              <w:pStyle w:val="acctfourfigures"/>
              <w:tabs>
                <w:tab w:val="clear" w:pos="765"/>
                <w:tab w:val="decimal" w:pos="375"/>
              </w:tabs>
              <w:spacing w:line="240" w:lineRule="atLeast"/>
              <w:ind w:left="-43" w:right="-86"/>
              <w:rPr>
                <w:sz w:val="21"/>
                <w:szCs w:val="21"/>
              </w:rPr>
            </w:pPr>
          </w:p>
        </w:tc>
        <w:tc>
          <w:tcPr>
            <w:tcW w:w="263" w:type="dxa"/>
          </w:tcPr>
          <w:p w14:paraId="32F60E6A" w14:textId="77777777" w:rsidR="007437BB" w:rsidRPr="00B864F0" w:rsidRDefault="007437BB">
            <w:pPr>
              <w:tabs>
                <w:tab w:val="decimal" w:pos="706"/>
              </w:tabs>
              <w:spacing w:line="240" w:lineRule="exact"/>
              <w:rPr>
                <w:rFonts w:ascii="Times New Roman" w:hAnsi="Times New Roman" w:cs="Times New Roman"/>
                <w:sz w:val="21"/>
                <w:szCs w:val="21"/>
              </w:rPr>
            </w:pPr>
          </w:p>
        </w:tc>
        <w:tc>
          <w:tcPr>
            <w:tcW w:w="1088" w:type="dxa"/>
          </w:tcPr>
          <w:p w14:paraId="2493B893" w14:textId="77777777" w:rsidR="007437BB" w:rsidRPr="00535677" w:rsidRDefault="007437BB" w:rsidP="005B3020">
            <w:pPr>
              <w:pStyle w:val="acctfourfigures"/>
              <w:tabs>
                <w:tab w:val="clear" w:pos="765"/>
                <w:tab w:val="decimal" w:pos="826"/>
              </w:tabs>
              <w:spacing w:line="240" w:lineRule="atLeast"/>
              <w:ind w:left="-43" w:right="-86"/>
              <w:rPr>
                <w:szCs w:val="22"/>
              </w:rPr>
            </w:pPr>
          </w:p>
        </w:tc>
      </w:tr>
      <w:tr w:rsidR="007437BB" w:rsidRPr="00B864F0" w14:paraId="6D499A3B" w14:textId="77777777" w:rsidTr="00182B34">
        <w:tc>
          <w:tcPr>
            <w:tcW w:w="2196" w:type="dxa"/>
          </w:tcPr>
          <w:p w14:paraId="2EF91F5E" w14:textId="77777777" w:rsidR="007437BB" w:rsidRPr="00B864F0" w:rsidRDefault="007437BB">
            <w:pPr>
              <w:pStyle w:val="ListParagraph"/>
              <w:numPr>
                <w:ilvl w:val="0"/>
                <w:numId w:val="18"/>
              </w:numPr>
              <w:spacing w:line="240" w:lineRule="exact"/>
              <w:ind w:left="161" w:right="-24" w:hanging="161"/>
              <w:rPr>
                <w:sz w:val="21"/>
                <w:szCs w:val="21"/>
              </w:rPr>
            </w:pPr>
            <w:r w:rsidRPr="00B864F0">
              <w:rPr>
                <w:sz w:val="21"/>
                <w:szCs w:val="21"/>
              </w:rPr>
              <w:t>Cash outflow</w:t>
            </w:r>
          </w:p>
        </w:tc>
        <w:tc>
          <w:tcPr>
            <w:tcW w:w="1044" w:type="dxa"/>
          </w:tcPr>
          <w:p w14:paraId="26351997" w14:textId="77777777" w:rsidR="007437BB" w:rsidRPr="0051236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5E23716C" w14:textId="77777777" w:rsidR="007437BB" w:rsidRPr="00632EAF" w:rsidRDefault="007437BB">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10C32596" w14:textId="77777777" w:rsidR="007437BB" w:rsidRPr="0051236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2985ADCE" w14:textId="77777777" w:rsidR="007437BB" w:rsidRPr="0051236B" w:rsidRDefault="007437BB">
            <w:pPr>
              <w:pStyle w:val="acctfourfigures"/>
              <w:spacing w:line="240" w:lineRule="atLeast"/>
              <w:ind w:left="-43" w:right="-86"/>
              <w:rPr>
                <w:szCs w:val="22"/>
              </w:rPr>
            </w:pPr>
          </w:p>
        </w:tc>
        <w:tc>
          <w:tcPr>
            <w:tcW w:w="995" w:type="dxa"/>
          </w:tcPr>
          <w:p w14:paraId="0869882A" w14:textId="77777777" w:rsidR="007437BB" w:rsidRPr="0051236B" w:rsidRDefault="007437BB">
            <w:pPr>
              <w:pStyle w:val="acctfourfigures"/>
              <w:spacing w:line="240" w:lineRule="atLeast"/>
              <w:ind w:right="-86"/>
              <w:rPr>
                <w:szCs w:val="22"/>
              </w:rPr>
            </w:pPr>
            <w:r>
              <w:rPr>
                <w:szCs w:val="22"/>
              </w:rPr>
              <w:t>(661,312)</w:t>
            </w:r>
          </w:p>
        </w:tc>
        <w:tc>
          <w:tcPr>
            <w:tcW w:w="236" w:type="dxa"/>
          </w:tcPr>
          <w:p w14:paraId="53995BF1" w14:textId="77777777" w:rsidR="007437BB" w:rsidRPr="0051236B" w:rsidRDefault="007437BB">
            <w:pPr>
              <w:pStyle w:val="acctfourfigures"/>
              <w:spacing w:line="240" w:lineRule="atLeast"/>
              <w:ind w:left="-43" w:right="-86"/>
              <w:rPr>
                <w:szCs w:val="22"/>
              </w:rPr>
            </w:pPr>
          </w:p>
        </w:tc>
        <w:tc>
          <w:tcPr>
            <w:tcW w:w="1026" w:type="dxa"/>
            <w:gridSpan w:val="2"/>
          </w:tcPr>
          <w:p w14:paraId="3D691E98" w14:textId="77777777" w:rsidR="007437BB" w:rsidRPr="0051236B" w:rsidRDefault="007437BB">
            <w:pPr>
              <w:pStyle w:val="acctfourfigures"/>
              <w:tabs>
                <w:tab w:val="clear" w:pos="765"/>
                <w:tab w:val="decimal" w:pos="435"/>
              </w:tabs>
              <w:spacing w:line="240" w:lineRule="atLeast"/>
              <w:ind w:left="-43" w:right="-86"/>
              <w:rPr>
                <w:szCs w:val="22"/>
              </w:rPr>
            </w:pPr>
            <w:r>
              <w:rPr>
                <w:szCs w:val="22"/>
              </w:rPr>
              <w:t>-</w:t>
            </w:r>
          </w:p>
        </w:tc>
        <w:tc>
          <w:tcPr>
            <w:tcW w:w="238" w:type="dxa"/>
          </w:tcPr>
          <w:p w14:paraId="04C7723B" w14:textId="77777777" w:rsidR="007437BB" w:rsidRPr="0051236B" w:rsidRDefault="007437BB">
            <w:pPr>
              <w:pStyle w:val="acctfourfigures"/>
              <w:spacing w:line="240" w:lineRule="atLeast"/>
              <w:ind w:left="-43" w:right="-86"/>
              <w:rPr>
                <w:szCs w:val="22"/>
              </w:rPr>
            </w:pPr>
          </w:p>
        </w:tc>
        <w:tc>
          <w:tcPr>
            <w:tcW w:w="840" w:type="dxa"/>
          </w:tcPr>
          <w:p w14:paraId="72760012" w14:textId="77777777" w:rsidR="007437BB" w:rsidRPr="0051236B" w:rsidRDefault="007437BB">
            <w:pPr>
              <w:pStyle w:val="acctfourfigures"/>
              <w:tabs>
                <w:tab w:val="clear" w:pos="765"/>
                <w:tab w:val="decimal" w:pos="375"/>
              </w:tabs>
              <w:spacing w:line="240" w:lineRule="atLeast"/>
              <w:ind w:left="-43" w:right="-86"/>
              <w:rPr>
                <w:szCs w:val="22"/>
              </w:rPr>
            </w:pPr>
            <w:r>
              <w:rPr>
                <w:szCs w:val="22"/>
              </w:rPr>
              <w:t>-</w:t>
            </w:r>
          </w:p>
        </w:tc>
        <w:tc>
          <w:tcPr>
            <w:tcW w:w="263" w:type="dxa"/>
          </w:tcPr>
          <w:p w14:paraId="33EDAD0C" w14:textId="77777777" w:rsidR="007437BB" w:rsidRPr="0051236B" w:rsidRDefault="007437BB">
            <w:pPr>
              <w:pStyle w:val="acctfourfigures"/>
              <w:spacing w:line="240" w:lineRule="atLeast"/>
              <w:ind w:left="-43" w:right="-86"/>
              <w:rPr>
                <w:szCs w:val="22"/>
              </w:rPr>
            </w:pPr>
          </w:p>
        </w:tc>
        <w:tc>
          <w:tcPr>
            <w:tcW w:w="1088" w:type="dxa"/>
          </w:tcPr>
          <w:p w14:paraId="40147E99" w14:textId="77777777" w:rsidR="007437BB" w:rsidRPr="0051236B" w:rsidRDefault="007437BB" w:rsidP="005B3020">
            <w:pPr>
              <w:pStyle w:val="acctfourfigures"/>
              <w:tabs>
                <w:tab w:val="clear" w:pos="765"/>
                <w:tab w:val="decimal" w:pos="826"/>
              </w:tabs>
              <w:spacing w:line="240" w:lineRule="atLeast"/>
              <w:ind w:left="-43" w:right="-86"/>
              <w:rPr>
                <w:szCs w:val="22"/>
              </w:rPr>
            </w:pPr>
            <w:r>
              <w:rPr>
                <w:szCs w:val="22"/>
              </w:rPr>
              <w:t>(661,312)</w:t>
            </w:r>
          </w:p>
        </w:tc>
      </w:tr>
      <w:tr w:rsidR="007437BB" w:rsidRPr="00B864F0" w14:paraId="05923782" w14:textId="77777777" w:rsidTr="00182B34">
        <w:tc>
          <w:tcPr>
            <w:tcW w:w="2196" w:type="dxa"/>
          </w:tcPr>
          <w:p w14:paraId="3BAEC3CB" w14:textId="77777777" w:rsidR="007437BB" w:rsidRPr="00B864F0" w:rsidRDefault="007437BB">
            <w:pPr>
              <w:pStyle w:val="ListParagraph"/>
              <w:numPr>
                <w:ilvl w:val="0"/>
                <w:numId w:val="18"/>
              </w:numPr>
              <w:spacing w:line="240" w:lineRule="exact"/>
              <w:ind w:left="161" w:right="-24" w:hanging="161"/>
              <w:rPr>
                <w:sz w:val="21"/>
                <w:szCs w:val="21"/>
              </w:rPr>
            </w:pPr>
            <w:r w:rsidRPr="00B864F0">
              <w:rPr>
                <w:sz w:val="21"/>
                <w:szCs w:val="21"/>
              </w:rPr>
              <w:t>Cash inflow</w:t>
            </w:r>
          </w:p>
        </w:tc>
        <w:tc>
          <w:tcPr>
            <w:tcW w:w="1044" w:type="dxa"/>
            <w:tcBorders>
              <w:bottom w:val="single" w:sz="4" w:space="0" w:color="auto"/>
            </w:tcBorders>
          </w:tcPr>
          <w:p w14:paraId="3A9A0E0D" w14:textId="77777777" w:rsidR="007437BB" w:rsidRPr="0051236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4319D141" w14:textId="77777777" w:rsidR="007437BB" w:rsidRPr="00B864F0" w:rsidRDefault="007437BB">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507D7DDC" w14:textId="77777777" w:rsidR="007437BB" w:rsidRPr="0051236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79523331" w14:textId="77777777" w:rsidR="007437BB" w:rsidRPr="0051236B" w:rsidRDefault="007437BB">
            <w:pPr>
              <w:pStyle w:val="acctfourfigures"/>
              <w:spacing w:line="240" w:lineRule="atLeast"/>
              <w:ind w:left="-43" w:right="-86"/>
              <w:rPr>
                <w:szCs w:val="22"/>
              </w:rPr>
            </w:pPr>
          </w:p>
        </w:tc>
        <w:tc>
          <w:tcPr>
            <w:tcW w:w="995" w:type="dxa"/>
            <w:tcBorders>
              <w:bottom w:val="single" w:sz="4" w:space="0" w:color="auto"/>
            </w:tcBorders>
          </w:tcPr>
          <w:p w14:paraId="6182C992" w14:textId="77777777" w:rsidR="007437BB" w:rsidRPr="0051236B" w:rsidRDefault="007437BB">
            <w:pPr>
              <w:pStyle w:val="acctfourfigures"/>
              <w:spacing w:line="240" w:lineRule="atLeast"/>
              <w:ind w:right="-86"/>
              <w:rPr>
                <w:szCs w:val="22"/>
              </w:rPr>
            </w:pPr>
            <w:r>
              <w:rPr>
                <w:szCs w:val="22"/>
              </w:rPr>
              <w:t>647,680</w:t>
            </w:r>
          </w:p>
        </w:tc>
        <w:tc>
          <w:tcPr>
            <w:tcW w:w="236" w:type="dxa"/>
          </w:tcPr>
          <w:p w14:paraId="717BE018" w14:textId="77777777" w:rsidR="007437BB" w:rsidRPr="0051236B" w:rsidRDefault="007437BB">
            <w:pPr>
              <w:pStyle w:val="acctfourfigures"/>
              <w:spacing w:line="240" w:lineRule="atLeast"/>
              <w:ind w:left="-43" w:right="-86"/>
              <w:rPr>
                <w:szCs w:val="22"/>
              </w:rPr>
            </w:pPr>
          </w:p>
        </w:tc>
        <w:tc>
          <w:tcPr>
            <w:tcW w:w="1026" w:type="dxa"/>
            <w:gridSpan w:val="2"/>
            <w:tcBorders>
              <w:bottom w:val="single" w:sz="4" w:space="0" w:color="auto"/>
            </w:tcBorders>
          </w:tcPr>
          <w:p w14:paraId="3850F4CD" w14:textId="77777777" w:rsidR="007437BB" w:rsidRPr="0051236B" w:rsidRDefault="007437BB">
            <w:pPr>
              <w:pStyle w:val="acctfourfigures"/>
              <w:tabs>
                <w:tab w:val="clear" w:pos="765"/>
                <w:tab w:val="decimal" w:pos="435"/>
              </w:tabs>
              <w:spacing w:line="240" w:lineRule="atLeast"/>
              <w:ind w:left="-43" w:right="-86"/>
              <w:rPr>
                <w:szCs w:val="22"/>
              </w:rPr>
            </w:pPr>
            <w:r>
              <w:rPr>
                <w:szCs w:val="22"/>
              </w:rPr>
              <w:t>-</w:t>
            </w:r>
          </w:p>
        </w:tc>
        <w:tc>
          <w:tcPr>
            <w:tcW w:w="238" w:type="dxa"/>
          </w:tcPr>
          <w:p w14:paraId="14CC2E86" w14:textId="77777777" w:rsidR="007437BB" w:rsidRPr="0051236B" w:rsidRDefault="007437BB">
            <w:pPr>
              <w:pStyle w:val="acctfourfigures"/>
              <w:spacing w:line="240" w:lineRule="atLeast"/>
              <w:ind w:left="-43" w:right="-86"/>
              <w:rPr>
                <w:szCs w:val="22"/>
              </w:rPr>
            </w:pPr>
          </w:p>
        </w:tc>
        <w:tc>
          <w:tcPr>
            <w:tcW w:w="840" w:type="dxa"/>
            <w:tcBorders>
              <w:bottom w:val="single" w:sz="4" w:space="0" w:color="auto"/>
            </w:tcBorders>
          </w:tcPr>
          <w:p w14:paraId="78217A2E" w14:textId="77777777" w:rsidR="007437BB" w:rsidRPr="0051236B" w:rsidRDefault="007437BB">
            <w:pPr>
              <w:pStyle w:val="acctfourfigures"/>
              <w:tabs>
                <w:tab w:val="clear" w:pos="765"/>
                <w:tab w:val="decimal" w:pos="375"/>
              </w:tabs>
              <w:spacing w:line="240" w:lineRule="atLeast"/>
              <w:ind w:left="-43" w:right="-86"/>
              <w:rPr>
                <w:szCs w:val="22"/>
              </w:rPr>
            </w:pPr>
            <w:r>
              <w:rPr>
                <w:szCs w:val="22"/>
              </w:rPr>
              <w:t>-</w:t>
            </w:r>
          </w:p>
        </w:tc>
        <w:tc>
          <w:tcPr>
            <w:tcW w:w="263" w:type="dxa"/>
          </w:tcPr>
          <w:p w14:paraId="37593D0F" w14:textId="77777777" w:rsidR="007437BB" w:rsidRPr="0051236B" w:rsidRDefault="007437BB">
            <w:pPr>
              <w:pStyle w:val="acctfourfigures"/>
              <w:spacing w:line="240" w:lineRule="atLeast"/>
              <w:ind w:left="-43" w:right="-86"/>
              <w:rPr>
                <w:szCs w:val="22"/>
              </w:rPr>
            </w:pPr>
          </w:p>
        </w:tc>
        <w:tc>
          <w:tcPr>
            <w:tcW w:w="1088" w:type="dxa"/>
            <w:tcBorders>
              <w:bottom w:val="single" w:sz="4" w:space="0" w:color="auto"/>
            </w:tcBorders>
          </w:tcPr>
          <w:p w14:paraId="75883626" w14:textId="77777777" w:rsidR="007437BB" w:rsidRPr="0051236B" w:rsidRDefault="007437BB" w:rsidP="005B3020">
            <w:pPr>
              <w:pStyle w:val="acctfourfigures"/>
              <w:tabs>
                <w:tab w:val="clear" w:pos="765"/>
                <w:tab w:val="decimal" w:pos="826"/>
              </w:tabs>
              <w:spacing w:line="240" w:lineRule="atLeast"/>
              <w:ind w:left="-43" w:right="-86"/>
              <w:rPr>
                <w:szCs w:val="22"/>
              </w:rPr>
            </w:pPr>
            <w:r>
              <w:rPr>
                <w:szCs w:val="22"/>
              </w:rPr>
              <w:t>647,680</w:t>
            </w:r>
          </w:p>
        </w:tc>
      </w:tr>
      <w:tr w:rsidR="007437BB" w:rsidRPr="00B864F0" w14:paraId="55B2B7D5" w14:textId="77777777" w:rsidTr="00182B34">
        <w:tc>
          <w:tcPr>
            <w:tcW w:w="2196" w:type="dxa"/>
          </w:tcPr>
          <w:p w14:paraId="556838B0" w14:textId="77777777" w:rsidR="007437BB" w:rsidRPr="00B864F0" w:rsidRDefault="007437BB">
            <w:pPr>
              <w:pStyle w:val="ListParagraph"/>
              <w:spacing w:line="240" w:lineRule="exact"/>
              <w:ind w:left="161" w:right="-24"/>
              <w:rPr>
                <w:sz w:val="21"/>
                <w:szCs w:val="21"/>
              </w:rPr>
            </w:pPr>
          </w:p>
        </w:tc>
        <w:tc>
          <w:tcPr>
            <w:tcW w:w="1044" w:type="dxa"/>
            <w:tcBorders>
              <w:bottom w:val="single" w:sz="4" w:space="0" w:color="auto"/>
            </w:tcBorders>
          </w:tcPr>
          <w:p w14:paraId="1A539633" w14:textId="77777777" w:rsidR="007437BB" w:rsidRPr="0051236B" w:rsidRDefault="007437BB" w:rsidP="008C15C2">
            <w:pPr>
              <w:pStyle w:val="acctfourfigures"/>
              <w:tabs>
                <w:tab w:val="clear" w:pos="765"/>
                <w:tab w:val="decimal" w:pos="850"/>
              </w:tabs>
              <w:spacing w:line="240" w:lineRule="atLeast"/>
              <w:ind w:left="-43" w:right="-86"/>
              <w:rPr>
                <w:szCs w:val="22"/>
              </w:rPr>
            </w:pPr>
            <w:r>
              <w:rPr>
                <w:szCs w:val="22"/>
              </w:rPr>
              <w:t>13,632</w:t>
            </w:r>
          </w:p>
        </w:tc>
        <w:tc>
          <w:tcPr>
            <w:tcW w:w="270" w:type="dxa"/>
          </w:tcPr>
          <w:p w14:paraId="13B5E956" w14:textId="77777777" w:rsidR="007437BB" w:rsidRPr="00B864F0" w:rsidRDefault="007437BB">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44C554AB" w14:textId="77777777" w:rsidR="007437BB" w:rsidRDefault="007437BB">
            <w:pPr>
              <w:pStyle w:val="acctfourfigures"/>
              <w:tabs>
                <w:tab w:val="clear" w:pos="765"/>
                <w:tab w:val="decimal" w:pos="525"/>
              </w:tabs>
              <w:spacing w:line="240" w:lineRule="atLeast"/>
              <w:ind w:left="-43" w:right="-86"/>
              <w:rPr>
                <w:szCs w:val="22"/>
              </w:rPr>
            </w:pPr>
            <w:r>
              <w:rPr>
                <w:szCs w:val="22"/>
              </w:rPr>
              <w:t>-</w:t>
            </w:r>
          </w:p>
        </w:tc>
        <w:tc>
          <w:tcPr>
            <w:tcW w:w="270" w:type="dxa"/>
          </w:tcPr>
          <w:p w14:paraId="614E0873" w14:textId="77777777" w:rsidR="007437BB" w:rsidRPr="0051236B" w:rsidRDefault="007437BB">
            <w:pPr>
              <w:pStyle w:val="acctfourfigures"/>
              <w:spacing w:line="240" w:lineRule="atLeast"/>
              <w:ind w:left="-43" w:right="-86"/>
              <w:rPr>
                <w:szCs w:val="22"/>
              </w:rPr>
            </w:pPr>
          </w:p>
        </w:tc>
        <w:tc>
          <w:tcPr>
            <w:tcW w:w="995" w:type="dxa"/>
            <w:tcBorders>
              <w:bottom w:val="single" w:sz="4" w:space="0" w:color="auto"/>
            </w:tcBorders>
          </w:tcPr>
          <w:p w14:paraId="09A705F0" w14:textId="77777777" w:rsidR="007437BB" w:rsidRDefault="007437BB">
            <w:pPr>
              <w:pStyle w:val="acctfourfigures"/>
              <w:spacing w:line="240" w:lineRule="atLeast"/>
              <w:ind w:right="-86"/>
              <w:rPr>
                <w:szCs w:val="22"/>
              </w:rPr>
            </w:pPr>
            <w:r>
              <w:rPr>
                <w:szCs w:val="22"/>
              </w:rPr>
              <w:t>(13,632)</w:t>
            </w:r>
          </w:p>
        </w:tc>
        <w:tc>
          <w:tcPr>
            <w:tcW w:w="236" w:type="dxa"/>
          </w:tcPr>
          <w:p w14:paraId="679B79B7" w14:textId="77777777" w:rsidR="007437BB" w:rsidRPr="0051236B" w:rsidRDefault="007437BB">
            <w:pPr>
              <w:pStyle w:val="acctfourfigures"/>
              <w:spacing w:line="240" w:lineRule="atLeast"/>
              <w:ind w:left="-43" w:right="-86"/>
              <w:rPr>
                <w:szCs w:val="22"/>
              </w:rPr>
            </w:pPr>
          </w:p>
        </w:tc>
        <w:tc>
          <w:tcPr>
            <w:tcW w:w="1026" w:type="dxa"/>
            <w:gridSpan w:val="2"/>
            <w:tcBorders>
              <w:bottom w:val="single" w:sz="4" w:space="0" w:color="auto"/>
            </w:tcBorders>
          </w:tcPr>
          <w:p w14:paraId="52993DCB" w14:textId="77777777" w:rsidR="007437BB" w:rsidRDefault="007437BB">
            <w:pPr>
              <w:pStyle w:val="acctfourfigures"/>
              <w:tabs>
                <w:tab w:val="clear" w:pos="765"/>
                <w:tab w:val="decimal" w:pos="435"/>
              </w:tabs>
              <w:spacing w:line="240" w:lineRule="atLeast"/>
              <w:ind w:left="-43" w:right="-86"/>
              <w:rPr>
                <w:szCs w:val="22"/>
              </w:rPr>
            </w:pPr>
            <w:r>
              <w:rPr>
                <w:szCs w:val="22"/>
              </w:rPr>
              <w:t>-</w:t>
            </w:r>
          </w:p>
        </w:tc>
        <w:tc>
          <w:tcPr>
            <w:tcW w:w="238" w:type="dxa"/>
          </w:tcPr>
          <w:p w14:paraId="5BE46631" w14:textId="77777777" w:rsidR="007437BB" w:rsidRPr="0051236B" w:rsidRDefault="007437BB">
            <w:pPr>
              <w:pStyle w:val="acctfourfigures"/>
              <w:spacing w:line="240" w:lineRule="atLeast"/>
              <w:ind w:left="-43" w:right="-86"/>
              <w:rPr>
                <w:szCs w:val="22"/>
              </w:rPr>
            </w:pPr>
          </w:p>
        </w:tc>
        <w:tc>
          <w:tcPr>
            <w:tcW w:w="840" w:type="dxa"/>
            <w:tcBorders>
              <w:bottom w:val="single" w:sz="4" w:space="0" w:color="auto"/>
            </w:tcBorders>
          </w:tcPr>
          <w:p w14:paraId="643150A6" w14:textId="77777777" w:rsidR="007437BB" w:rsidRDefault="007437BB">
            <w:pPr>
              <w:pStyle w:val="acctfourfigures"/>
              <w:tabs>
                <w:tab w:val="clear" w:pos="765"/>
                <w:tab w:val="decimal" w:pos="375"/>
              </w:tabs>
              <w:spacing w:line="240" w:lineRule="atLeast"/>
              <w:ind w:left="-43" w:right="-86"/>
              <w:rPr>
                <w:szCs w:val="22"/>
              </w:rPr>
            </w:pPr>
            <w:r>
              <w:rPr>
                <w:szCs w:val="22"/>
              </w:rPr>
              <w:t>-</w:t>
            </w:r>
          </w:p>
        </w:tc>
        <w:tc>
          <w:tcPr>
            <w:tcW w:w="263" w:type="dxa"/>
          </w:tcPr>
          <w:p w14:paraId="52EFCAE4" w14:textId="77777777" w:rsidR="007437BB" w:rsidRPr="0051236B" w:rsidRDefault="007437BB">
            <w:pPr>
              <w:pStyle w:val="acctfourfigures"/>
              <w:spacing w:line="240" w:lineRule="atLeast"/>
              <w:ind w:left="-43" w:right="-86"/>
              <w:rPr>
                <w:szCs w:val="22"/>
              </w:rPr>
            </w:pPr>
          </w:p>
        </w:tc>
        <w:tc>
          <w:tcPr>
            <w:tcW w:w="1088" w:type="dxa"/>
            <w:tcBorders>
              <w:bottom w:val="single" w:sz="4" w:space="0" w:color="auto"/>
            </w:tcBorders>
          </w:tcPr>
          <w:p w14:paraId="54477DD2" w14:textId="77777777" w:rsidR="007437BB" w:rsidRDefault="007437BB" w:rsidP="005B3020">
            <w:pPr>
              <w:pStyle w:val="acctfourfigures"/>
              <w:tabs>
                <w:tab w:val="clear" w:pos="765"/>
                <w:tab w:val="decimal" w:pos="826"/>
              </w:tabs>
              <w:spacing w:line="240" w:lineRule="atLeast"/>
              <w:ind w:left="-43" w:right="-86"/>
              <w:rPr>
                <w:szCs w:val="22"/>
              </w:rPr>
            </w:pPr>
            <w:r>
              <w:rPr>
                <w:szCs w:val="22"/>
              </w:rPr>
              <w:t>(13,632)</w:t>
            </w:r>
          </w:p>
        </w:tc>
      </w:tr>
      <w:tr w:rsidR="007437BB" w:rsidRPr="00B40936" w14:paraId="293AEF67" w14:textId="77777777" w:rsidTr="00182B34">
        <w:tc>
          <w:tcPr>
            <w:tcW w:w="2196" w:type="dxa"/>
          </w:tcPr>
          <w:p w14:paraId="4443385A" w14:textId="77777777" w:rsidR="007437BB" w:rsidRPr="00B40936" w:rsidRDefault="007437BB">
            <w:pPr>
              <w:spacing w:line="240" w:lineRule="exact"/>
              <w:ind w:left="73" w:right="-24" w:hanging="73"/>
              <w:rPr>
                <w:rFonts w:ascii="Times New Roman" w:hAnsi="Times New Roman" w:cs="Times New Roman"/>
                <w:b/>
                <w:bCs/>
                <w:sz w:val="21"/>
                <w:szCs w:val="21"/>
              </w:rPr>
            </w:pPr>
          </w:p>
        </w:tc>
        <w:tc>
          <w:tcPr>
            <w:tcW w:w="1044" w:type="dxa"/>
            <w:tcBorders>
              <w:top w:val="single" w:sz="4" w:space="0" w:color="auto"/>
              <w:bottom w:val="double" w:sz="4" w:space="0" w:color="auto"/>
            </w:tcBorders>
          </w:tcPr>
          <w:p w14:paraId="61D5A398" w14:textId="77777777" w:rsidR="007437BB" w:rsidRPr="00B40936" w:rsidRDefault="007437BB" w:rsidP="008C15C2">
            <w:pPr>
              <w:pStyle w:val="acctfourfigures"/>
              <w:tabs>
                <w:tab w:val="clear" w:pos="765"/>
                <w:tab w:val="decimal" w:pos="850"/>
              </w:tabs>
              <w:spacing w:line="240" w:lineRule="atLeast"/>
              <w:ind w:left="-43" w:right="-86"/>
              <w:rPr>
                <w:b/>
                <w:bCs/>
                <w:szCs w:val="22"/>
              </w:rPr>
            </w:pPr>
            <w:r w:rsidRPr="00B40936">
              <w:rPr>
                <w:b/>
                <w:bCs/>
                <w:szCs w:val="22"/>
              </w:rPr>
              <w:t>17,307</w:t>
            </w:r>
          </w:p>
        </w:tc>
        <w:tc>
          <w:tcPr>
            <w:tcW w:w="270" w:type="dxa"/>
            <w:tcBorders>
              <w:bottom w:val="nil"/>
            </w:tcBorders>
          </w:tcPr>
          <w:p w14:paraId="5BF1E252" w14:textId="77777777" w:rsidR="007437BB" w:rsidRPr="00B40936" w:rsidRDefault="007437B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9845767" w14:textId="77777777" w:rsidR="007437BB" w:rsidRPr="00B40936" w:rsidRDefault="007437BB">
            <w:pPr>
              <w:pStyle w:val="acctfourfigures"/>
              <w:tabs>
                <w:tab w:val="clear" w:pos="765"/>
                <w:tab w:val="decimal" w:pos="525"/>
              </w:tabs>
              <w:spacing w:line="240" w:lineRule="atLeast"/>
              <w:ind w:left="-43" w:right="-86"/>
              <w:rPr>
                <w:b/>
                <w:bCs/>
                <w:szCs w:val="22"/>
              </w:rPr>
            </w:pPr>
            <w:r w:rsidRPr="00B40936">
              <w:rPr>
                <w:b/>
                <w:bCs/>
                <w:szCs w:val="22"/>
              </w:rPr>
              <w:t>-</w:t>
            </w:r>
          </w:p>
        </w:tc>
        <w:tc>
          <w:tcPr>
            <w:tcW w:w="270" w:type="dxa"/>
          </w:tcPr>
          <w:p w14:paraId="1519EEAD" w14:textId="77777777" w:rsidR="007437BB" w:rsidRPr="00B40936" w:rsidRDefault="007437BB">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1EE617AD" w14:textId="77777777" w:rsidR="007437BB" w:rsidRPr="00B40936" w:rsidRDefault="007437BB">
            <w:pPr>
              <w:pStyle w:val="acctfourfigures"/>
              <w:spacing w:line="240" w:lineRule="atLeast"/>
              <w:ind w:left="-43" w:right="-86"/>
              <w:rPr>
                <w:b/>
                <w:bCs/>
                <w:szCs w:val="22"/>
              </w:rPr>
            </w:pPr>
            <w:r w:rsidRPr="00B40936">
              <w:rPr>
                <w:b/>
                <w:bCs/>
                <w:szCs w:val="22"/>
              </w:rPr>
              <w:t>(17,307)</w:t>
            </w:r>
          </w:p>
        </w:tc>
        <w:tc>
          <w:tcPr>
            <w:tcW w:w="236" w:type="dxa"/>
          </w:tcPr>
          <w:p w14:paraId="7C26FD7E" w14:textId="77777777" w:rsidR="007437BB" w:rsidRPr="00B40936" w:rsidRDefault="007437BB">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7ED7CD12" w14:textId="77777777" w:rsidR="007437BB" w:rsidRPr="00B40936" w:rsidRDefault="007437BB">
            <w:pPr>
              <w:pStyle w:val="acctfourfigures"/>
              <w:tabs>
                <w:tab w:val="clear" w:pos="765"/>
                <w:tab w:val="decimal" w:pos="435"/>
              </w:tabs>
              <w:spacing w:line="240" w:lineRule="atLeast"/>
              <w:ind w:left="-43" w:right="-86"/>
              <w:rPr>
                <w:b/>
                <w:bCs/>
                <w:szCs w:val="22"/>
              </w:rPr>
            </w:pPr>
            <w:r w:rsidRPr="00B40936">
              <w:rPr>
                <w:b/>
                <w:bCs/>
                <w:szCs w:val="22"/>
              </w:rPr>
              <w:t>-</w:t>
            </w:r>
          </w:p>
        </w:tc>
        <w:tc>
          <w:tcPr>
            <w:tcW w:w="238" w:type="dxa"/>
          </w:tcPr>
          <w:p w14:paraId="37E326F2" w14:textId="77777777" w:rsidR="007437BB" w:rsidRPr="00B40936" w:rsidRDefault="007437BB">
            <w:pPr>
              <w:pStyle w:val="acctfourfigures"/>
              <w:spacing w:line="240" w:lineRule="atLeast"/>
              <w:ind w:left="-43" w:right="-86"/>
              <w:rPr>
                <w:b/>
                <w:bCs/>
                <w:szCs w:val="22"/>
              </w:rPr>
            </w:pPr>
          </w:p>
        </w:tc>
        <w:tc>
          <w:tcPr>
            <w:tcW w:w="840" w:type="dxa"/>
            <w:tcBorders>
              <w:top w:val="single" w:sz="4" w:space="0" w:color="auto"/>
              <w:bottom w:val="double" w:sz="4" w:space="0" w:color="auto"/>
            </w:tcBorders>
          </w:tcPr>
          <w:p w14:paraId="2059F20D" w14:textId="77777777" w:rsidR="007437BB" w:rsidRPr="00B40936" w:rsidRDefault="007437BB">
            <w:pPr>
              <w:pStyle w:val="acctfourfigures"/>
              <w:tabs>
                <w:tab w:val="clear" w:pos="765"/>
                <w:tab w:val="decimal" w:pos="375"/>
              </w:tabs>
              <w:spacing w:line="240" w:lineRule="atLeast"/>
              <w:ind w:left="-43" w:right="-86"/>
              <w:rPr>
                <w:b/>
                <w:bCs/>
                <w:szCs w:val="22"/>
              </w:rPr>
            </w:pPr>
            <w:r w:rsidRPr="00B40936">
              <w:rPr>
                <w:b/>
                <w:bCs/>
                <w:szCs w:val="22"/>
              </w:rPr>
              <w:t>-</w:t>
            </w:r>
          </w:p>
        </w:tc>
        <w:tc>
          <w:tcPr>
            <w:tcW w:w="263" w:type="dxa"/>
          </w:tcPr>
          <w:p w14:paraId="35A791EC" w14:textId="77777777" w:rsidR="007437BB" w:rsidRPr="00B40936" w:rsidRDefault="007437BB">
            <w:pPr>
              <w:pStyle w:val="acctfourfigures"/>
              <w:spacing w:line="240" w:lineRule="atLeast"/>
              <w:ind w:left="-43" w:right="-86"/>
              <w:rPr>
                <w:b/>
                <w:bCs/>
                <w:szCs w:val="22"/>
              </w:rPr>
            </w:pPr>
          </w:p>
        </w:tc>
        <w:tc>
          <w:tcPr>
            <w:tcW w:w="1088" w:type="dxa"/>
            <w:tcBorders>
              <w:top w:val="single" w:sz="4" w:space="0" w:color="auto"/>
              <w:bottom w:val="double" w:sz="4" w:space="0" w:color="auto"/>
            </w:tcBorders>
          </w:tcPr>
          <w:p w14:paraId="7895E339" w14:textId="77777777" w:rsidR="007437BB" w:rsidRPr="00B40936" w:rsidRDefault="007437BB" w:rsidP="005B3020">
            <w:pPr>
              <w:pStyle w:val="acctfourfigures"/>
              <w:tabs>
                <w:tab w:val="clear" w:pos="765"/>
                <w:tab w:val="decimal" w:pos="826"/>
              </w:tabs>
              <w:spacing w:line="240" w:lineRule="atLeast"/>
              <w:ind w:left="-43" w:right="-86"/>
              <w:rPr>
                <w:b/>
                <w:bCs/>
                <w:szCs w:val="22"/>
              </w:rPr>
            </w:pPr>
            <w:r w:rsidRPr="00B40936">
              <w:rPr>
                <w:b/>
                <w:bCs/>
                <w:szCs w:val="22"/>
              </w:rPr>
              <w:t>(17,307)</w:t>
            </w:r>
          </w:p>
        </w:tc>
      </w:tr>
    </w:tbl>
    <w:p w14:paraId="75E5A335" w14:textId="77777777" w:rsidR="007437BB" w:rsidRPr="00B40936"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6"/>
          <w:szCs w:val="6"/>
        </w:rPr>
      </w:pPr>
    </w:p>
    <w:p w14:paraId="40F6925C"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62194C58"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C7BF37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AEEF2A2"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8AF62C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DB48799"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7186D0D"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BB1022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493313B0"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27B6304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AC0F64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C812B0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EF7B2C9"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4768682"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41DB33A"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7AA3AD6"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5C2E005"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603D82D"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D1D02B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35CC1EC"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4DC303D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EA4BDA5"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8C1CD2A"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5D59D588"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0E449D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40BC7A7E"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45BB8AB5" w14:textId="77777777" w:rsidR="007437BB" w:rsidRPr="001F092C"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cs/>
        </w:rPr>
      </w:pPr>
    </w:p>
    <w:tbl>
      <w:tblPr>
        <w:tblStyle w:val="TableGrid"/>
        <w:tblW w:w="95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044"/>
        <w:gridCol w:w="270"/>
        <w:gridCol w:w="1080"/>
        <w:gridCol w:w="270"/>
        <w:gridCol w:w="995"/>
        <w:gridCol w:w="236"/>
        <w:gridCol w:w="6"/>
        <w:gridCol w:w="1020"/>
        <w:gridCol w:w="238"/>
        <w:gridCol w:w="840"/>
        <w:gridCol w:w="263"/>
        <w:gridCol w:w="1088"/>
      </w:tblGrid>
      <w:tr w:rsidR="002204C4" w:rsidRPr="00B864F0" w14:paraId="06AC3E7A" w14:textId="77777777" w:rsidTr="00072A07">
        <w:trPr>
          <w:tblHeader/>
        </w:trPr>
        <w:tc>
          <w:tcPr>
            <w:tcW w:w="2196" w:type="dxa"/>
          </w:tcPr>
          <w:p w14:paraId="1F5FCAB8" w14:textId="77777777" w:rsidR="002204C4" w:rsidRPr="00B864F0" w:rsidRDefault="002204C4">
            <w:pPr>
              <w:spacing w:line="240" w:lineRule="auto"/>
              <w:rPr>
                <w:rFonts w:ascii="Times New Roman" w:hAnsi="Times New Roman" w:cs="Times New Roman"/>
                <w:b/>
                <w:bCs/>
                <w:sz w:val="21"/>
                <w:szCs w:val="21"/>
              </w:rPr>
            </w:pPr>
          </w:p>
        </w:tc>
        <w:tc>
          <w:tcPr>
            <w:tcW w:w="7350" w:type="dxa"/>
            <w:gridSpan w:val="12"/>
          </w:tcPr>
          <w:p w14:paraId="38F0BDC0" w14:textId="77777777" w:rsidR="002204C4" w:rsidRPr="0082287F" w:rsidRDefault="002204C4">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2204C4" w:rsidRPr="00B864F0" w14:paraId="0FDEC46E" w14:textId="77777777" w:rsidTr="00072A07">
        <w:trPr>
          <w:tblHeader/>
        </w:trPr>
        <w:tc>
          <w:tcPr>
            <w:tcW w:w="2196" w:type="dxa"/>
          </w:tcPr>
          <w:p w14:paraId="18E58BFD" w14:textId="77777777" w:rsidR="002204C4" w:rsidRPr="00B864F0" w:rsidRDefault="002204C4">
            <w:pPr>
              <w:rPr>
                <w:rFonts w:ascii="Times New Roman" w:hAnsi="Times New Roman" w:cs="Times New Roman"/>
                <w:b/>
                <w:bCs/>
                <w:sz w:val="21"/>
                <w:szCs w:val="21"/>
              </w:rPr>
            </w:pPr>
          </w:p>
        </w:tc>
        <w:tc>
          <w:tcPr>
            <w:tcW w:w="1044" w:type="dxa"/>
          </w:tcPr>
          <w:p w14:paraId="39382F32" w14:textId="77777777" w:rsidR="002204C4" w:rsidRPr="00B864F0" w:rsidRDefault="002204C4">
            <w:pPr>
              <w:jc w:val="center"/>
              <w:rPr>
                <w:rFonts w:ascii="Times New Roman" w:hAnsi="Times New Roman" w:cs="Times New Roman"/>
                <w:b/>
                <w:bCs/>
                <w:sz w:val="21"/>
                <w:szCs w:val="21"/>
              </w:rPr>
            </w:pPr>
          </w:p>
        </w:tc>
        <w:tc>
          <w:tcPr>
            <w:tcW w:w="270" w:type="dxa"/>
          </w:tcPr>
          <w:p w14:paraId="3B77532D" w14:textId="77777777" w:rsidR="002204C4" w:rsidRPr="00B864F0" w:rsidRDefault="002204C4">
            <w:pPr>
              <w:jc w:val="center"/>
              <w:rPr>
                <w:rFonts w:ascii="Times New Roman" w:hAnsi="Times New Roman" w:cs="Times New Roman"/>
                <w:sz w:val="21"/>
                <w:szCs w:val="21"/>
              </w:rPr>
            </w:pPr>
          </w:p>
        </w:tc>
        <w:tc>
          <w:tcPr>
            <w:tcW w:w="6036" w:type="dxa"/>
            <w:gridSpan w:val="10"/>
            <w:vAlign w:val="bottom"/>
          </w:tcPr>
          <w:p w14:paraId="6BBEC029"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2204C4" w:rsidRPr="00B864F0" w14:paraId="301684A0" w14:textId="77777777" w:rsidTr="00072A07">
        <w:trPr>
          <w:tblHeader/>
        </w:trPr>
        <w:tc>
          <w:tcPr>
            <w:tcW w:w="2196" w:type="dxa"/>
          </w:tcPr>
          <w:p w14:paraId="70227A36" w14:textId="77777777" w:rsidR="002204C4" w:rsidRPr="00B864F0" w:rsidRDefault="002204C4">
            <w:pPr>
              <w:rPr>
                <w:rFonts w:ascii="Times New Roman" w:hAnsi="Times New Roman" w:cs="Times New Roman"/>
                <w:b/>
                <w:bCs/>
                <w:i/>
                <w:iCs/>
                <w:sz w:val="21"/>
                <w:szCs w:val="21"/>
              </w:rPr>
            </w:pPr>
          </w:p>
          <w:p w14:paraId="75B76A0B" w14:textId="77777777" w:rsidR="002204C4" w:rsidRPr="00B864F0" w:rsidRDefault="002204C4">
            <w:pPr>
              <w:rPr>
                <w:rFonts w:ascii="Times New Roman" w:hAnsi="Times New Roman" w:cs="Times New Roman"/>
                <w:b/>
                <w:bCs/>
                <w:i/>
                <w:iCs/>
                <w:sz w:val="21"/>
                <w:szCs w:val="21"/>
              </w:rPr>
            </w:pPr>
          </w:p>
          <w:p w14:paraId="186C0EBA" w14:textId="63674B69" w:rsidR="002204C4" w:rsidRPr="00B864F0" w:rsidRDefault="002204C4">
            <w:pPr>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00C23695" w:rsidRPr="00471669">
              <w:rPr>
                <w:rFonts w:ascii="Times New Roman" w:hAnsi="Times New Roman" w:cs="Times New Roman"/>
                <w:b/>
                <w:bCs/>
                <w:i/>
                <w:iCs/>
                <w:sz w:val="21"/>
                <w:szCs w:val="21"/>
              </w:rPr>
              <w:t>3</w:t>
            </w:r>
            <w:r w:rsidR="00F1130D">
              <w:rPr>
                <w:rFonts w:ascii="Times New Roman" w:hAnsi="Times New Roman" w:cs="Times New Roman"/>
                <w:b/>
                <w:bCs/>
                <w:i/>
                <w:iCs/>
                <w:sz w:val="21"/>
                <w:szCs w:val="21"/>
              </w:rPr>
              <w:t>1</w:t>
            </w:r>
            <w:r w:rsidR="00C23695" w:rsidRPr="00471669">
              <w:rPr>
                <w:rFonts w:ascii="Times New Roman" w:hAnsi="Times New Roman" w:cs="Times New Roman"/>
                <w:b/>
                <w:bCs/>
                <w:i/>
                <w:iCs/>
                <w:sz w:val="21"/>
                <w:szCs w:val="21"/>
              </w:rPr>
              <w:t xml:space="preserve"> </w:t>
            </w:r>
            <w:r w:rsidR="00F1130D">
              <w:rPr>
                <w:rFonts w:ascii="Times New Roman" w:hAnsi="Times New Roman" w:cs="Times New Roman"/>
                <w:b/>
                <w:bCs/>
                <w:i/>
                <w:iCs/>
                <w:sz w:val="21"/>
                <w:szCs w:val="21"/>
              </w:rPr>
              <w:t>March 2024</w:t>
            </w:r>
          </w:p>
        </w:tc>
        <w:tc>
          <w:tcPr>
            <w:tcW w:w="1044" w:type="dxa"/>
          </w:tcPr>
          <w:p w14:paraId="047DAA40" w14:textId="77777777" w:rsidR="002204C4" w:rsidRPr="00B864F0" w:rsidRDefault="002204C4">
            <w:pPr>
              <w:jc w:val="center"/>
              <w:rPr>
                <w:rFonts w:ascii="Times New Roman" w:hAnsi="Times New Roman" w:cs="Times New Roman"/>
                <w:sz w:val="21"/>
                <w:szCs w:val="21"/>
              </w:rPr>
            </w:pPr>
          </w:p>
          <w:p w14:paraId="63F900F6"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62A6C18B" w14:textId="77777777" w:rsidR="002204C4" w:rsidRPr="00B864F0" w:rsidRDefault="002204C4">
            <w:pPr>
              <w:jc w:val="center"/>
              <w:rPr>
                <w:rFonts w:ascii="Times New Roman" w:hAnsi="Times New Roman" w:cs="Times New Roman"/>
                <w:sz w:val="21"/>
                <w:szCs w:val="21"/>
              </w:rPr>
            </w:pPr>
          </w:p>
        </w:tc>
        <w:tc>
          <w:tcPr>
            <w:tcW w:w="1080" w:type="dxa"/>
          </w:tcPr>
          <w:p w14:paraId="325BEC14" w14:textId="77777777" w:rsidR="002204C4" w:rsidRPr="00B864F0" w:rsidRDefault="002204C4">
            <w:pPr>
              <w:jc w:val="center"/>
              <w:rPr>
                <w:rFonts w:ascii="Times New Roman" w:hAnsi="Times New Roman" w:cs="Times New Roman"/>
                <w:sz w:val="21"/>
                <w:szCs w:val="21"/>
              </w:rPr>
            </w:pPr>
          </w:p>
          <w:p w14:paraId="0B7C9B67" w14:textId="77777777" w:rsidR="002204C4" w:rsidRPr="00B864F0" w:rsidRDefault="002204C4">
            <w:pPr>
              <w:jc w:val="center"/>
              <w:rPr>
                <w:rFonts w:ascii="Times New Roman" w:hAnsi="Times New Roman" w:cs="Times New Roman"/>
                <w:sz w:val="21"/>
                <w:szCs w:val="21"/>
              </w:rPr>
            </w:pPr>
          </w:p>
          <w:p w14:paraId="4662739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9FA4CE3" w14:textId="77777777" w:rsidR="002204C4" w:rsidRPr="00B864F0" w:rsidRDefault="002204C4">
            <w:pPr>
              <w:jc w:val="center"/>
              <w:rPr>
                <w:rFonts w:ascii="Times New Roman" w:hAnsi="Times New Roman" w:cs="Times New Roman"/>
                <w:sz w:val="21"/>
                <w:szCs w:val="21"/>
              </w:rPr>
            </w:pPr>
          </w:p>
        </w:tc>
        <w:tc>
          <w:tcPr>
            <w:tcW w:w="995" w:type="dxa"/>
          </w:tcPr>
          <w:p w14:paraId="22648E29" w14:textId="77777777" w:rsidR="002204C4" w:rsidRPr="00B864F0" w:rsidRDefault="002204C4">
            <w:pPr>
              <w:jc w:val="center"/>
              <w:rPr>
                <w:rFonts w:ascii="Times New Roman" w:hAnsi="Times New Roman" w:cs="Times New Roman"/>
                <w:sz w:val="21"/>
                <w:szCs w:val="21"/>
              </w:rPr>
            </w:pPr>
          </w:p>
          <w:p w14:paraId="06AE91B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7219C724" w14:textId="77777777" w:rsidR="002204C4" w:rsidRPr="00B864F0" w:rsidRDefault="002204C4">
            <w:pPr>
              <w:jc w:val="center"/>
              <w:rPr>
                <w:rFonts w:ascii="Times New Roman" w:hAnsi="Times New Roman" w:cs="Times New Roman"/>
                <w:sz w:val="21"/>
                <w:szCs w:val="21"/>
              </w:rPr>
            </w:pPr>
          </w:p>
        </w:tc>
        <w:tc>
          <w:tcPr>
            <w:tcW w:w="1026" w:type="dxa"/>
            <w:gridSpan w:val="2"/>
          </w:tcPr>
          <w:p w14:paraId="61F994DB" w14:textId="77777777" w:rsidR="002204C4" w:rsidRPr="00B864F0" w:rsidRDefault="002204C4">
            <w:pPr>
              <w:jc w:val="center"/>
              <w:rPr>
                <w:rFonts w:ascii="Times New Roman" w:hAnsi="Times New Roman" w:cs="Times New Roman"/>
                <w:sz w:val="21"/>
                <w:szCs w:val="21"/>
              </w:rPr>
            </w:pPr>
          </w:p>
          <w:p w14:paraId="3ED07B3D"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8" w:type="dxa"/>
          </w:tcPr>
          <w:p w14:paraId="5F14994B" w14:textId="77777777" w:rsidR="002204C4" w:rsidRPr="00B864F0" w:rsidRDefault="002204C4">
            <w:pPr>
              <w:jc w:val="center"/>
              <w:rPr>
                <w:rFonts w:ascii="Times New Roman" w:hAnsi="Times New Roman" w:cs="Times New Roman"/>
                <w:sz w:val="21"/>
                <w:szCs w:val="21"/>
              </w:rPr>
            </w:pPr>
          </w:p>
        </w:tc>
        <w:tc>
          <w:tcPr>
            <w:tcW w:w="840" w:type="dxa"/>
          </w:tcPr>
          <w:p w14:paraId="3449ACB0"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097298A2" w14:textId="77777777" w:rsidR="002204C4" w:rsidRPr="00B864F0" w:rsidRDefault="002204C4">
            <w:pPr>
              <w:jc w:val="center"/>
              <w:rPr>
                <w:rFonts w:ascii="Times New Roman" w:hAnsi="Times New Roman" w:cs="Times New Roman"/>
                <w:sz w:val="21"/>
                <w:szCs w:val="21"/>
              </w:rPr>
            </w:pPr>
          </w:p>
        </w:tc>
        <w:tc>
          <w:tcPr>
            <w:tcW w:w="1088" w:type="dxa"/>
          </w:tcPr>
          <w:p w14:paraId="0C563747" w14:textId="77777777" w:rsidR="002204C4" w:rsidRPr="00B864F0" w:rsidRDefault="002204C4">
            <w:pPr>
              <w:jc w:val="center"/>
              <w:rPr>
                <w:rFonts w:ascii="Times New Roman" w:hAnsi="Times New Roman" w:cs="Times New Roman"/>
                <w:sz w:val="21"/>
                <w:szCs w:val="21"/>
              </w:rPr>
            </w:pPr>
          </w:p>
          <w:p w14:paraId="629349A6" w14:textId="77777777" w:rsidR="002204C4" w:rsidRPr="00B864F0" w:rsidRDefault="002204C4">
            <w:pPr>
              <w:jc w:val="center"/>
              <w:rPr>
                <w:rFonts w:ascii="Times New Roman" w:hAnsi="Times New Roman" w:cs="Times New Roman"/>
                <w:sz w:val="21"/>
                <w:szCs w:val="21"/>
              </w:rPr>
            </w:pPr>
          </w:p>
          <w:p w14:paraId="477D619C"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2204C4" w:rsidRPr="00B864F0" w14:paraId="3A1FBCA5" w14:textId="77777777" w:rsidTr="00072A07">
        <w:trPr>
          <w:tblHeader/>
        </w:trPr>
        <w:tc>
          <w:tcPr>
            <w:tcW w:w="2196" w:type="dxa"/>
          </w:tcPr>
          <w:p w14:paraId="6AEAB7A1" w14:textId="77777777" w:rsidR="002204C4" w:rsidRPr="00B864F0" w:rsidRDefault="002204C4">
            <w:pPr>
              <w:jc w:val="both"/>
              <w:rPr>
                <w:rFonts w:ascii="Times New Roman" w:hAnsi="Times New Roman" w:cs="Times New Roman"/>
                <w:sz w:val="21"/>
                <w:szCs w:val="21"/>
              </w:rPr>
            </w:pPr>
          </w:p>
        </w:tc>
        <w:tc>
          <w:tcPr>
            <w:tcW w:w="7350" w:type="dxa"/>
            <w:gridSpan w:val="12"/>
          </w:tcPr>
          <w:p w14:paraId="49937C98" w14:textId="77777777" w:rsidR="002204C4" w:rsidRPr="00B864F0" w:rsidRDefault="002204C4">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2204C4" w:rsidRPr="00B864F0" w14:paraId="3DD9AAC1" w14:textId="77777777" w:rsidTr="00072A07">
        <w:tc>
          <w:tcPr>
            <w:tcW w:w="2196" w:type="dxa"/>
          </w:tcPr>
          <w:p w14:paraId="6E94CF38" w14:textId="77777777" w:rsidR="002204C4" w:rsidRPr="00B864F0" w:rsidRDefault="002204C4">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1044" w:type="dxa"/>
          </w:tcPr>
          <w:p w14:paraId="5DDE89E8"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3D5D7F25" w14:textId="77777777" w:rsidR="002204C4" w:rsidRPr="00B864F0" w:rsidRDefault="002204C4">
            <w:pPr>
              <w:tabs>
                <w:tab w:val="decimal" w:pos="708"/>
              </w:tabs>
              <w:rPr>
                <w:rFonts w:ascii="Times New Roman" w:hAnsi="Times New Roman" w:cs="Times New Roman"/>
                <w:b/>
                <w:bCs/>
                <w:sz w:val="21"/>
                <w:szCs w:val="21"/>
              </w:rPr>
            </w:pPr>
          </w:p>
        </w:tc>
        <w:tc>
          <w:tcPr>
            <w:tcW w:w="1080" w:type="dxa"/>
          </w:tcPr>
          <w:p w14:paraId="46E37D91"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2054F653" w14:textId="77777777" w:rsidR="002204C4" w:rsidRPr="00B864F0" w:rsidRDefault="002204C4">
            <w:pPr>
              <w:tabs>
                <w:tab w:val="decimal" w:pos="708"/>
              </w:tabs>
              <w:rPr>
                <w:rFonts w:ascii="Times New Roman" w:hAnsi="Times New Roman" w:cs="Times New Roman"/>
                <w:b/>
                <w:bCs/>
                <w:sz w:val="21"/>
                <w:szCs w:val="21"/>
              </w:rPr>
            </w:pPr>
          </w:p>
        </w:tc>
        <w:tc>
          <w:tcPr>
            <w:tcW w:w="995" w:type="dxa"/>
          </w:tcPr>
          <w:p w14:paraId="767A8F0A" w14:textId="77777777" w:rsidR="002204C4" w:rsidRPr="00B864F0" w:rsidRDefault="002204C4">
            <w:pPr>
              <w:tabs>
                <w:tab w:val="decimal" w:pos="708"/>
              </w:tabs>
              <w:rPr>
                <w:rFonts w:ascii="Times New Roman" w:hAnsi="Times New Roman" w:cs="Times New Roman"/>
                <w:b/>
                <w:bCs/>
                <w:sz w:val="21"/>
                <w:szCs w:val="21"/>
              </w:rPr>
            </w:pPr>
          </w:p>
        </w:tc>
        <w:tc>
          <w:tcPr>
            <w:tcW w:w="236" w:type="dxa"/>
          </w:tcPr>
          <w:p w14:paraId="56CE5802" w14:textId="77777777" w:rsidR="002204C4" w:rsidRPr="00B864F0" w:rsidRDefault="002204C4">
            <w:pPr>
              <w:tabs>
                <w:tab w:val="decimal" w:pos="708"/>
              </w:tabs>
              <w:rPr>
                <w:rFonts w:ascii="Times New Roman" w:hAnsi="Times New Roman" w:cs="Times New Roman"/>
                <w:b/>
                <w:bCs/>
                <w:sz w:val="21"/>
                <w:szCs w:val="21"/>
              </w:rPr>
            </w:pPr>
          </w:p>
        </w:tc>
        <w:tc>
          <w:tcPr>
            <w:tcW w:w="1026" w:type="dxa"/>
            <w:gridSpan w:val="2"/>
          </w:tcPr>
          <w:p w14:paraId="45133BCA" w14:textId="77777777" w:rsidR="002204C4" w:rsidRPr="00B864F0" w:rsidRDefault="002204C4">
            <w:pPr>
              <w:tabs>
                <w:tab w:val="decimal" w:pos="708"/>
              </w:tabs>
              <w:rPr>
                <w:rFonts w:ascii="Times New Roman" w:hAnsi="Times New Roman" w:cs="Times New Roman"/>
                <w:b/>
                <w:bCs/>
                <w:sz w:val="21"/>
                <w:szCs w:val="21"/>
              </w:rPr>
            </w:pPr>
          </w:p>
        </w:tc>
        <w:tc>
          <w:tcPr>
            <w:tcW w:w="238" w:type="dxa"/>
          </w:tcPr>
          <w:p w14:paraId="0DE97FEA" w14:textId="77777777" w:rsidR="002204C4" w:rsidRPr="00B864F0" w:rsidRDefault="002204C4">
            <w:pPr>
              <w:tabs>
                <w:tab w:val="decimal" w:pos="708"/>
              </w:tabs>
              <w:rPr>
                <w:rFonts w:ascii="Times New Roman" w:hAnsi="Times New Roman" w:cs="Times New Roman"/>
                <w:b/>
                <w:bCs/>
                <w:sz w:val="21"/>
                <w:szCs w:val="21"/>
              </w:rPr>
            </w:pPr>
          </w:p>
        </w:tc>
        <w:tc>
          <w:tcPr>
            <w:tcW w:w="840" w:type="dxa"/>
          </w:tcPr>
          <w:p w14:paraId="51DCEB14" w14:textId="77777777" w:rsidR="002204C4" w:rsidRPr="00B864F0" w:rsidRDefault="002204C4">
            <w:pPr>
              <w:tabs>
                <w:tab w:val="decimal" w:pos="708"/>
              </w:tabs>
              <w:rPr>
                <w:rFonts w:ascii="Times New Roman" w:hAnsi="Times New Roman" w:cs="Times New Roman"/>
                <w:b/>
                <w:bCs/>
                <w:sz w:val="21"/>
                <w:szCs w:val="21"/>
              </w:rPr>
            </w:pPr>
          </w:p>
        </w:tc>
        <w:tc>
          <w:tcPr>
            <w:tcW w:w="263" w:type="dxa"/>
          </w:tcPr>
          <w:p w14:paraId="23334B83" w14:textId="77777777" w:rsidR="002204C4" w:rsidRPr="00B864F0" w:rsidRDefault="002204C4">
            <w:pPr>
              <w:tabs>
                <w:tab w:val="decimal" w:pos="708"/>
              </w:tabs>
              <w:rPr>
                <w:rFonts w:ascii="Times New Roman" w:hAnsi="Times New Roman" w:cs="Times New Roman"/>
                <w:b/>
                <w:bCs/>
                <w:sz w:val="21"/>
                <w:szCs w:val="21"/>
              </w:rPr>
            </w:pPr>
          </w:p>
        </w:tc>
        <w:tc>
          <w:tcPr>
            <w:tcW w:w="1088" w:type="dxa"/>
          </w:tcPr>
          <w:p w14:paraId="01E4B3FD" w14:textId="77777777" w:rsidR="002204C4" w:rsidRPr="00B864F0" w:rsidRDefault="002204C4">
            <w:pPr>
              <w:tabs>
                <w:tab w:val="decimal" w:pos="708"/>
              </w:tabs>
              <w:rPr>
                <w:rFonts w:ascii="Times New Roman" w:hAnsi="Times New Roman" w:cs="Times New Roman"/>
                <w:b/>
                <w:bCs/>
                <w:sz w:val="21"/>
                <w:szCs w:val="21"/>
              </w:rPr>
            </w:pPr>
          </w:p>
        </w:tc>
      </w:tr>
      <w:tr w:rsidR="007E0AA8" w:rsidRPr="00B864F0" w14:paraId="5F34BC48" w14:textId="77777777" w:rsidTr="00072A07">
        <w:tc>
          <w:tcPr>
            <w:tcW w:w="2196" w:type="dxa"/>
          </w:tcPr>
          <w:p w14:paraId="0EAE7CED" w14:textId="6B2429D9" w:rsidR="007E0AA8" w:rsidRDefault="007E0AA8" w:rsidP="007E0AA8">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w:t>
            </w:r>
            <w:r w:rsidRPr="00DE3D67">
              <w:rPr>
                <w:rFonts w:ascii="Times New Roman" w:hAnsi="Times New Roman"/>
                <w:sz w:val="21"/>
                <w:szCs w:val="21"/>
              </w:rPr>
              <w:t>and short-term borrowing</w:t>
            </w:r>
          </w:p>
          <w:p w14:paraId="627890A5" w14:textId="56FB3F74" w:rsidR="007E0AA8" w:rsidRPr="00B864F0" w:rsidRDefault="007E0AA8" w:rsidP="007E0AA8">
            <w:pPr>
              <w:tabs>
                <w:tab w:val="clear" w:pos="3515"/>
                <w:tab w:val="left" w:pos="2236"/>
              </w:tabs>
              <w:spacing w:line="240" w:lineRule="exact"/>
              <w:ind w:left="73" w:right="-24" w:hanging="73"/>
              <w:rPr>
                <w:rFonts w:ascii="Times New Roman" w:hAnsi="Times New Roman"/>
                <w:sz w:val="21"/>
                <w:szCs w:val="21"/>
              </w:rPr>
            </w:pPr>
            <w:r w:rsidRPr="00836DD5">
              <w:rPr>
                <w:rFonts w:ascii="Times New Roman" w:hAnsi="Times New Roman" w:cs="Times New Roman" w:hint="cs"/>
                <w:sz w:val="21"/>
                <w:szCs w:val="21"/>
                <w:cs/>
              </w:rPr>
              <w:t xml:space="preserve">  </w:t>
            </w:r>
            <w:r w:rsidRPr="00B864F0">
              <w:rPr>
                <w:rFonts w:ascii="Times New Roman" w:hAnsi="Times New Roman"/>
                <w:sz w:val="21"/>
                <w:szCs w:val="21"/>
              </w:rPr>
              <w:t>from financial institutions</w:t>
            </w:r>
          </w:p>
        </w:tc>
        <w:tc>
          <w:tcPr>
            <w:tcW w:w="1044" w:type="dxa"/>
          </w:tcPr>
          <w:p w14:paraId="057A1380" w14:textId="77777777" w:rsidR="004D3AED" w:rsidRDefault="004D3AED" w:rsidP="00072A07">
            <w:pPr>
              <w:pStyle w:val="acctfourfigures"/>
              <w:tabs>
                <w:tab w:val="clear" w:pos="765"/>
                <w:tab w:val="decimal" w:pos="850"/>
              </w:tabs>
              <w:spacing w:line="240" w:lineRule="atLeast"/>
              <w:ind w:right="-86"/>
            </w:pPr>
          </w:p>
          <w:p w14:paraId="4DB631D7" w14:textId="77777777" w:rsidR="004D3AED" w:rsidRDefault="004D3AED" w:rsidP="00072A07">
            <w:pPr>
              <w:pStyle w:val="acctfourfigures"/>
              <w:tabs>
                <w:tab w:val="clear" w:pos="765"/>
                <w:tab w:val="decimal" w:pos="850"/>
              </w:tabs>
              <w:spacing w:line="240" w:lineRule="atLeast"/>
              <w:ind w:right="-86"/>
            </w:pPr>
          </w:p>
          <w:p w14:paraId="435AB88A" w14:textId="77777777" w:rsidR="00D754B7" w:rsidRDefault="00D754B7" w:rsidP="00072A07">
            <w:pPr>
              <w:pStyle w:val="acctfourfigures"/>
              <w:tabs>
                <w:tab w:val="clear" w:pos="765"/>
                <w:tab w:val="decimal" w:pos="850"/>
              </w:tabs>
              <w:spacing w:line="240" w:lineRule="atLeast"/>
              <w:ind w:right="-86"/>
            </w:pPr>
          </w:p>
          <w:p w14:paraId="513CE311" w14:textId="61A2F340" w:rsidR="007E0AA8" w:rsidRPr="002204C4" w:rsidRDefault="007E0AA8" w:rsidP="00072A07">
            <w:pPr>
              <w:pStyle w:val="acctfourfigures"/>
              <w:tabs>
                <w:tab w:val="clear" w:pos="765"/>
                <w:tab w:val="decimal" w:pos="850"/>
              </w:tabs>
              <w:spacing w:line="240" w:lineRule="atLeast"/>
              <w:ind w:right="-86"/>
              <w:rPr>
                <w:szCs w:val="22"/>
                <w:lang w:val="en-US"/>
              </w:rPr>
            </w:pPr>
            <w:r w:rsidRPr="00A829B5">
              <w:t>233,372</w:t>
            </w:r>
          </w:p>
        </w:tc>
        <w:tc>
          <w:tcPr>
            <w:tcW w:w="270" w:type="dxa"/>
          </w:tcPr>
          <w:p w14:paraId="27DFD752" w14:textId="77777777" w:rsidR="007E0AA8" w:rsidRPr="00B864F0" w:rsidRDefault="007E0AA8" w:rsidP="007E0AA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E99A4DB" w14:textId="77777777" w:rsidR="006E6218" w:rsidRDefault="006E6218" w:rsidP="007E0AA8">
            <w:pPr>
              <w:pStyle w:val="acctfourfigures"/>
              <w:tabs>
                <w:tab w:val="clear" w:pos="765"/>
                <w:tab w:val="decimal" w:pos="525"/>
              </w:tabs>
              <w:spacing w:line="240" w:lineRule="atLeast"/>
              <w:ind w:right="-86"/>
            </w:pPr>
          </w:p>
          <w:p w14:paraId="34158EDB" w14:textId="77777777" w:rsidR="006E6218" w:rsidRDefault="006E6218" w:rsidP="007E0AA8">
            <w:pPr>
              <w:pStyle w:val="acctfourfigures"/>
              <w:tabs>
                <w:tab w:val="clear" w:pos="765"/>
                <w:tab w:val="decimal" w:pos="525"/>
              </w:tabs>
              <w:spacing w:line="240" w:lineRule="atLeast"/>
              <w:ind w:right="-86"/>
            </w:pPr>
          </w:p>
          <w:p w14:paraId="00BE2FEA" w14:textId="77777777" w:rsidR="006E6218" w:rsidRDefault="006E6218" w:rsidP="007E0AA8">
            <w:pPr>
              <w:pStyle w:val="acctfourfigures"/>
              <w:tabs>
                <w:tab w:val="clear" w:pos="765"/>
                <w:tab w:val="decimal" w:pos="525"/>
              </w:tabs>
              <w:spacing w:line="240" w:lineRule="atLeast"/>
              <w:ind w:right="-86"/>
            </w:pPr>
          </w:p>
          <w:p w14:paraId="27D99953" w14:textId="3F5970C1" w:rsidR="007E0AA8" w:rsidRPr="0051236B" w:rsidRDefault="007E0AA8" w:rsidP="007E0AA8">
            <w:pPr>
              <w:pStyle w:val="acctfourfigures"/>
              <w:tabs>
                <w:tab w:val="clear" w:pos="765"/>
                <w:tab w:val="decimal" w:pos="525"/>
              </w:tabs>
              <w:spacing w:line="240" w:lineRule="atLeast"/>
              <w:ind w:right="-86"/>
              <w:rPr>
                <w:szCs w:val="22"/>
              </w:rPr>
            </w:pPr>
            <w:r w:rsidRPr="00A829B5">
              <w:t>-</w:t>
            </w:r>
          </w:p>
        </w:tc>
        <w:tc>
          <w:tcPr>
            <w:tcW w:w="270" w:type="dxa"/>
          </w:tcPr>
          <w:p w14:paraId="61DBDD44" w14:textId="77777777" w:rsidR="007E0AA8" w:rsidRPr="0051236B" w:rsidRDefault="007E0AA8" w:rsidP="007E0AA8">
            <w:pPr>
              <w:pStyle w:val="acctfourfigures"/>
              <w:spacing w:line="240" w:lineRule="atLeast"/>
              <w:ind w:left="-43" w:right="-86"/>
              <w:rPr>
                <w:szCs w:val="22"/>
              </w:rPr>
            </w:pPr>
          </w:p>
        </w:tc>
        <w:tc>
          <w:tcPr>
            <w:tcW w:w="995" w:type="dxa"/>
          </w:tcPr>
          <w:p w14:paraId="7999A931" w14:textId="77777777" w:rsidR="006E6218" w:rsidRDefault="006E6218" w:rsidP="007E0AA8">
            <w:pPr>
              <w:pStyle w:val="acctfourfigures"/>
              <w:spacing w:line="240" w:lineRule="atLeast"/>
              <w:ind w:right="-86"/>
            </w:pPr>
          </w:p>
          <w:p w14:paraId="35D38DED" w14:textId="77777777" w:rsidR="006E6218" w:rsidRDefault="006E6218" w:rsidP="007E0AA8">
            <w:pPr>
              <w:pStyle w:val="acctfourfigures"/>
              <w:spacing w:line="240" w:lineRule="atLeast"/>
              <w:ind w:right="-86"/>
            </w:pPr>
          </w:p>
          <w:p w14:paraId="5174FDC0" w14:textId="77777777" w:rsidR="006E6218" w:rsidRDefault="006E6218" w:rsidP="007E0AA8">
            <w:pPr>
              <w:pStyle w:val="acctfourfigures"/>
              <w:spacing w:line="240" w:lineRule="atLeast"/>
              <w:ind w:right="-86"/>
            </w:pPr>
          </w:p>
          <w:p w14:paraId="6C46A4D1" w14:textId="65477A25" w:rsidR="007E0AA8" w:rsidRPr="0051236B" w:rsidRDefault="007E0AA8" w:rsidP="007E0AA8">
            <w:pPr>
              <w:pStyle w:val="acctfourfigures"/>
              <w:spacing w:line="240" w:lineRule="atLeast"/>
              <w:ind w:right="-86"/>
              <w:rPr>
                <w:szCs w:val="22"/>
              </w:rPr>
            </w:pPr>
            <w:r w:rsidRPr="00A829B5">
              <w:t>233,372</w:t>
            </w:r>
          </w:p>
        </w:tc>
        <w:tc>
          <w:tcPr>
            <w:tcW w:w="242" w:type="dxa"/>
            <w:gridSpan w:val="2"/>
          </w:tcPr>
          <w:p w14:paraId="6D2DD1E5" w14:textId="77777777" w:rsidR="007E0AA8" w:rsidRPr="0051236B" w:rsidRDefault="007E0AA8" w:rsidP="007E0AA8">
            <w:pPr>
              <w:pStyle w:val="acctfourfigures"/>
              <w:spacing w:line="240" w:lineRule="atLeast"/>
              <w:ind w:left="-43" w:right="-86"/>
              <w:rPr>
                <w:szCs w:val="22"/>
              </w:rPr>
            </w:pPr>
          </w:p>
        </w:tc>
        <w:tc>
          <w:tcPr>
            <w:tcW w:w="1020" w:type="dxa"/>
          </w:tcPr>
          <w:p w14:paraId="22079CAE" w14:textId="77777777" w:rsidR="006E6218" w:rsidRDefault="006E6218" w:rsidP="007E0AA8">
            <w:pPr>
              <w:pStyle w:val="acctfourfigures"/>
              <w:tabs>
                <w:tab w:val="clear" w:pos="765"/>
                <w:tab w:val="decimal" w:pos="435"/>
              </w:tabs>
              <w:spacing w:line="240" w:lineRule="atLeast"/>
              <w:ind w:right="-86"/>
            </w:pPr>
          </w:p>
          <w:p w14:paraId="7457C513" w14:textId="77777777" w:rsidR="006E6218" w:rsidRDefault="006E6218" w:rsidP="007E0AA8">
            <w:pPr>
              <w:pStyle w:val="acctfourfigures"/>
              <w:tabs>
                <w:tab w:val="clear" w:pos="765"/>
                <w:tab w:val="decimal" w:pos="435"/>
              </w:tabs>
              <w:spacing w:line="240" w:lineRule="atLeast"/>
              <w:ind w:right="-86"/>
            </w:pPr>
          </w:p>
          <w:p w14:paraId="052EC13B" w14:textId="77777777" w:rsidR="00D754B7" w:rsidRDefault="00D754B7" w:rsidP="007E0AA8">
            <w:pPr>
              <w:pStyle w:val="acctfourfigures"/>
              <w:tabs>
                <w:tab w:val="clear" w:pos="765"/>
                <w:tab w:val="decimal" w:pos="435"/>
              </w:tabs>
              <w:spacing w:line="240" w:lineRule="atLeast"/>
              <w:ind w:right="-86"/>
            </w:pPr>
          </w:p>
          <w:p w14:paraId="7B22CB3F" w14:textId="0225DC13" w:rsidR="007E0AA8" w:rsidRPr="0051236B" w:rsidRDefault="007E0AA8" w:rsidP="007E0AA8">
            <w:pPr>
              <w:pStyle w:val="acctfourfigures"/>
              <w:tabs>
                <w:tab w:val="clear" w:pos="765"/>
                <w:tab w:val="decimal" w:pos="435"/>
              </w:tabs>
              <w:spacing w:line="240" w:lineRule="atLeast"/>
              <w:ind w:right="-86"/>
              <w:rPr>
                <w:szCs w:val="22"/>
              </w:rPr>
            </w:pPr>
            <w:r w:rsidRPr="00A829B5">
              <w:t>-</w:t>
            </w:r>
          </w:p>
        </w:tc>
        <w:tc>
          <w:tcPr>
            <w:tcW w:w="238" w:type="dxa"/>
          </w:tcPr>
          <w:p w14:paraId="00DC3543" w14:textId="77777777" w:rsidR="007E0AA8" w:rsidRPr="0051236B" w:rsidRDefault="007E0AA8" w:rsidP="007E0AA8">
            <w:pPr>
              <w:pStyle w:val="acctfourfigures"/>
              <w:spacing w:line="240" w:lineRule="atLeast"/>
              <w:ind w:left="-43" w:right="-86"/>
              <w:rPr>
                <w:szCs w:val="22"/>
              </w:rPr>
            </w:pPr>
          </w:p>
        </w:tc>
        <w:tc>
          <w:tcPr>
            <w:tcW w:w="840" w:type="dxa"/>
          </w:tcPr>
          <w:p w14:paraId="3BBC8FC8" w14:textId="77777777" w:rsidR="00D754B7" w:rsidRDefault="00D754B7" w:rsidP="007E0AA8">
            <w:pPr>
              <w:pStyle w:val="acctfourfigures"/>
              <w:tabs>
                <w:tab w:val="clear" w:pos="765"/>
                <w:tab w:val="decimal" w:pos="375"/>
              </w:tabs>
              <w:spacing w:line="240" w:lineRule="atLeast"/>
              <w:ind w:right="-86"/>
            </w:pPr>
          </w:p>
          <w:p w14:paraId="1F3D900F" w14:textId="77777777" w:rsidR="00D754B7" w:rsidRDefault="00D754B7" w:rsidP="007E0AA8">
            <w:pPr>
              <w:pStyle w:val="acctfourfigures"/>
              <w:tabs>
                <w:tab w:val="clear" w:pos="765"/>
                <w:tab w:val="decimal" w:pos="375"/>
              </w:tabs>
              <w:spacing w:line="240" w:lineRule="atLeast"/>
              <w:ind w:right="-86"/>
            </w:pPr>
          </w:p>
          <w:p w14:paraId="11C314B0" w14:textId="77777777" w:rsidR="00D754B7" w:rsidRDefault="00D754B7" w:rsidP="007E0AA8">
            <w:pPr>
              <w:pStyle w:val="acctfourfigures"/>
              <w:tabs>
                <w:tab w:val="clear" w:pos="765"/>
                <w:tab w:val="decimal" w:pos="375"/>
              </w:tabs>
              <w:spacing w:line="240" w:lineRule="atLeast"/>
              <w:ind w:right="-86"/>
            </w:pPr>
          </w:p>
          <w:p w14:paraId="1F5AD464" w14:textId="01787755" w:rsidR="007E0AA8" w:rsidRPr="0051236B" w:rsidRDefault="007E0AA8" w:rsidP="007E0AA8">
            <w:pPr>
              <w:pStyle w:val="acctfourfigures"/>
              <w:tabs>
                <w:tab w:val="clear" w:pos="765"/>
                <w:tab w:val="decimal" w:pos="375"/>
              </w:tabs>
              <w:spacing w:line="240" w:lineRule="atLeast"/>
              <w:ind w:right="-86"/>
              <w:rPr>
                <w:szCs w:val="22"/>
              </w:rPr>
            </w:pPr>
            <w:r w:rsidRPr="00A829B5">
              <w:t>-</w:t>
            </w:r>
          </w:p>
        </w:tc>
        <w:tc>
          <w:tcPr>
            <w:tcW w:w="263" w:type="dxa"/>
          </w:tcPr>
          <w:p w14:paraId="7A92CD8A" w14:textId="77777777" w:rsidR="007E0AA8" w:rsidRPr="0051236B" w:rsidRDefault="007E0AA8" w:rsidP="007E0AA8">
            <w:pPr>
              <w:pStyle w:val="acctfourfigures"/>
              <w:spacing w:line="240" w:lineRule="atLeast"/>
              <w:ind w:left="-43" w:right="-86"/>
              <w:rPr>
                <w:szCs w:val="22"/>
              </w:rPr>
            </w:pPr>
          </w:p>
        </w:tc>
        <w:tc>
          <w:tcPr>
            <w:tcW w:w="1088" w:type="dxa"/>
          </w:tcPr>
          <w:p w14:paraId="2976CA87" w14:textId="77777777" w:rsidR="00D754B7" w:rsidRDefault="00D754B7" w:rsidP="00A1714E">
            <w:pPr>
              <w:pStyle w:val="acctfourfigures"/>
              <w:tabs>
                <w:tab w:val="clear" w:pos="765"/>
                <w:tab w:val="decimal" w:pos="817"/>
              </w:tabs>
              <w:spacing w:line="240" w:lineRule="atLeast"/>
              <w:ind w:right="-86"/>
            </w:pPr>
          </w:p>
          <w:p w14:paraId="518407F8" w14:textId="77777777" w:rsidR="00D754B7" w:rsidRDefault="00D754B7" w:rsidP="00A1714E">
            <w:pPr>
              <w:pStyle w:val="acctfourfigures"/>
              <w:tabs>
                <w:tab w:val="clear" w:pos="765"/>
                <w:tab w:val="decimal" w:pos="817"/>
              </w:tabs>
              <w:spacing w:line="240" w:lineRule="atLeast"/>
              <w:ind w:right="-86"/>
            </w:pPr>
          </w:p>
          <w:p w14:paraId="1D8522C6" w14:textId="77777777" w:rsidR="00D754B7" w:rsidRDefault="00D754B7" w:rsidP="00A1714E">
            <w:pPr>
              <w:pStyle w:val="acctfourfigures"/>
              <w:tabs>
                <w:tab w:val="clear" w:pos="765"/>
                <w:tab w:val="decimal" w:pos="817"/>
              </w:tabs>
              <w:spacing w:line="240" w:lineRule="atLeast"/>
              <w:ind w:right="-86"/>
            </w:pPr>
          </w:p>
          <w:p w14:paraId="05EFE51A" w14:textId="0586B4BA" w:rsidR="007E0AA8" w:rsidRPr="0051236B" w:rsidRDefault="007E0AA8" w:rsidP="00A1714E">
            <w:pPr>
              <w:pStyle w:val="acctfourfigures"/>
              <w:tabs>
                <w:tab w:val="clear" w:pos="765"/>
                <w:tab w:val="decimal" w:pos="817"/>
              </w:tabs>
              <w:spacing w:line="240" w:lineRule="atLeast"/>
              <w:ind w:right="-86"/>
              <w:rPr>
                <w:szCs w:val="22"/>
              </w:rPr>
            </w:pPr>
            <w:r w:rsidRPr="00A829B5">
              <w:t>233,372</w:t>
            </w:r>
          </w:p>
        </w:tc>
      </w:tr>
      <w:tr w:rsidR="007E0AA8" w:rsidRPr="00B864F0" w14:paraId="401E3A2D" w14:textId="77777777" w:rsidTr="00072A07">
        <w:tc>
          <w:tcPr>
            <w:tcW w:w="2196" w:type="dxa"/>
          </w:tcPr>
          <w:p w14:paraId="05280BF3" w14:textId="77777777" w:rsidR="007E0AA8" w:rsidRPr="00B864F0" w:rsidRDefault="007E0AA8" w:rsidP="007E0AA8">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1044" w:type="dxa"/>
          </w:tcPr>
          <w:p w14:paraId="553B7F22" w14:textId="77777777" w:rsidR="006E6218" w:rsidRDefault="006E6218" w:rsidP="00072A07">
            <w:pPr>
              <w:pStyle w:val="acctfourfigures"/>
              <w:tabs>
                <w:tab w:val="clear" w:pos="765"/>
                <w:tab w:val="decimal" w:pos="850"/>
              </w:tabs>
              <w:spacing w:line="240" w:lineRule="atLeast"/>
              <w:ind w:left="-43" w:right="-86"/>
            </w:pPr>
          </w:p>
          <w:p w14:paraId="1538884F" w14:textId="1BCFFA90" w:rsidR="007E0AA8" w:rsidRPr="0051236B" w:rsidRDefault="007E0AA8" w:rsidP="00072A07">
            <w:pPr>
              <w:pStyle w:val="acctfourfigures"/>
              <w:tabs>
                <w:tab w:val="clear" w:pos="765"/>
                <w:tab w:val="decimal" w:pos="850"/>
              </w:tabs>
              <w:spacing w:line="240" w:lineRule="atLeast"/>
              <w:ind w:left="-43" w:right="-86"/>
              <w:rPr>
                <w:szCs w:val="22"/>
              </w:rPr>
            </w:pPr>
            <w:r w:rsidRPr="00A829B5">
              <w:t>685,601</w:t>
            </w:r>
          </w:p>
        </w:tc>
        <w:tc>
          <w:tcPr>
            <w:tcW w:w="270" w:type="dxa"/>
          </w:tcPr>
          <w:p w14:paraId="34D1FF5D" w14:textId="77777777" w:rsidR="007E0AA8" w:rsidRPr="007A23BE" w:rsidRDefault="007E0AA8" w:rsidP="007E0AA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6BB0992" w14:textId="77777777" w:rsidR="006E6218" w:rsidRDefault="006E6218" w:rsidP="007E0AA8">
            <w:pPr>
              <w:pStyle w:val="acctfourfigures"/>
              <w:tabs>
                <w:tab w:val="clear" w:pos="765"/>
                <w:tab w:val="decimal" w:pos="855"/>
              </w:tabs>
              <w:spacing w:line="240" w:lineRule="atLeast"/>
              <w:ind w:left="-43" w:right="-86"/>
            </w:pPr>
          </w:p>
          <w:p w14:paraId="2F72B7F7" w14:textId="14CC3978" w:rsidR="007E0AA8" w:rsidRPr="0051236B" w:rsidRDefault="007E0AA8" w:rsidP="007E0AA8">
            <w:pPr>
              <w:pStyle w:val="acctfourfigures"/>
              <w:tabs>
                <w:tab w:val="clear" w:pos="765"/>
                <w:tab w:val="decimal" w:pos="855"/>
              </w:tabs>
              <w:spacing w:line="240" w:lineRule="atLeast"/>
              <w:ind w:left="-43" w:right="-86"/>
              <w:rPr>
                <w:szCs w:val="22"/>
              </w:rPr>
            </w:pPr>
            <w:r w:rsidRPr="00A829B5">
              <w:t>685,601</w:t>
            </w:r>
          </w:p>
        </w:tc>
        <w:tc>
          <w:tcPr>
            <w:tcW w:w="270" w:type="dxa"/>
          </w:tcPr>
          <w:p w14:paraId="5F08423D" w14:textId="77777777" w:rsidR="007E0AA8" w:rsidRPr="0051236B" w:rsidRDefault="007E0AA8" w:rsidP="007E0AA8">
            <w:pPr>
              <w:pStyle w:val="acctfourfigures"/>
              <w:spacing w:line="240" w:lineRule="atLeast"/>
              <w:ind w:left="-43" w:right="-86"/>
              <w:rPr>
                <w:szCs w:val="22"/>
              </w:rPr>
            </w:pPr>
          </w:p>
        </w:tc>
        <w:tc>
          <w:tcPr>
            <w:tcW w:w="995" w:type="dxa"/>
          </w:tcPr>
          <w:p w14:paraId="18E66056" w14:textId="77777777" w:rsidR="00D754B7" w:rsidRDefault="00D754B7" w:rsidP="007E0AA8">
            <w:pPr>
              <w:pStyle w:val="acctfourfigures"/>
              <w:tabs>
                <w:tab w:val="clear" w:pos="765"/>
                <w:tab w:val="decimal" w:pos="435"/>
              </w:tabs>
              <w:spacing w:line="240" w:lineRule="atLeast"/>
              <w:ind w:left="-43" w:right="-86"/>
            </w:pPr>
          </w:p>
          <w:p w14:paraId="2DBC9E17" w14:textId="79C55D66" w:rsidR="007E0AA8" w:rsidRPr="0051236B" w:rsidRDefault="007E0AA8" w:rsidP="007E0AA8">
            <w:pPr>
              <w:pStyle w:val="acctfourfigures"/>
              <w:tabs>
                <w:tab w:val="clear" w:pos="765"/>
                <w:tab w:val="decimal" w:pos="435"/>
              </w:tabs>
              <w:spacing w:line="240" w:lineRule="atLeast"/>
              <w:ind w:left="-43" w:right="-86"/>
              <w:rPr>
                <w:szCs w:val="22"/>
              </w:rPr>
            </w:pPr>
            <w:r w:rsidRPr="00A829B5">
              <w:t>-</w:t>
            </w:r>
          </w:p>
        </w:tc>
        <w:tc>
          <w:tcPr>
            <w:tcW w:w="236" w:type="dxa"/>
          </w:tcPr>
          <w:p w14:paraId="3809AA07" w14:textId="77777777" w:rsidR="007E0AA8" w:rsidRPr="0051236B" w:rsidRDefault="007E0AA8" w:rsidP="007E0AA8">
            <w:pPr>
              <w:pStyle w:val="acctfourfigures"/>
              <w:spacing w:line="240" w:lineRule="atLeast"/>
              <w:ind w:left="-43" w:right="-86"/>
              <w:rPr>
                <w:szCs w:val="22"/>
              </w:rPr>
            </w:pPr>
          </w:p>
        </w:tc>
        <w:tc>
          <w:tcPr>
            <w:tcW w:w="1026" w:type="dxa"/>
            <w:gridSpan w:val="2"/>
          </w:tcPr>
          <w:p w14:paraId="02AFB48D" w14:textId="77777777" w:rsidR="00D754B7" w:rsidRDefault="00D754B7" w:rsidP="007E0AA8">
            <w:pPr>
              <w:pStyle w:val="acctfourfigures"/>
              <w:tabs>
                <w:tab w:val="clear" w:pos="765"/>
                <w:tab w:val="decimal" w:pos="435"/>
              </w:tabs>
              <w:spacing w:line="240" w:lineRule="atLeast"/>
              <w:ind w:right="-86"/>
            </w:pPr>
          </w:p>
          <w:p w14:paraId="77534A0C" w14:textId="239D03B9" w:rsidR="007E0AA8" w:rsidRPr="0051236B" w:rsidRDefault="007E0AA8" w:rsidP="007E0AA8">
            <w:pPr>
              <w:pStyle w:val="acctfourfigures"/>
              <w:tabs>
                <w:tab w:val="clear" w:pos="765"/>
                <w:tab w:val="decimal" w:pos="435"/>
              </w:tabs>
              <w:spacing w:line="240" w:lineRule="atLeast"/>
              <w:ind w:right="-86"/>
              <w:rPr>
                <w:szCs w:val="22"/>
              </w:rPr>
            </w:pPr>
            <w:r w:rsidRPr="00A829B5">
              <w:t>-</w:t>
            </w:r>
          </w:p>
        </w:tc>
        <w:tc>
          <w:tcPr>
            <w:tcW w:w="238" w:type="dxa"/>
          </w:tcPr>
          <w:p w14:paraId="514CA079" w14:textId="77777777" w:rsidR="007E0AA8" w:rsidRPr="0051236B" w:rsidRDefault="007E0AA8" w:rsidP="007E0AA8">
            <w:pPr>
              <w:pStyle w:val="acctfourfigures"/>
              <w:spacing w:line="240" w:lineRule="atLeast"/>
              <w:ind w:left="-43" w:right="-86"/>
              <w:rPr>
                <w:szCs w:val="22"/>
              </w:rPr>
            </w:pPr>
          </w:p>
        </w:tc>
        <w:tc>
          <w:tcPr>
            <w:tcW w:w="840" w:type="dxa"/>
          </w:tcPr>
          <w:p w14:paraId="1DFB2319" w14:textId="77777777" w:rsidR="00D754B7" w:rsidRDefault="00D754B7" w:rsidP="007E0AA8">
            <w:pPr>
              <w:pStyle w:val="acctfourfigures"/>
              <w:tabs>
                <w:tab w:val="clear" w:pos="765"/>
                <w:tab w:val="decimal" w:pos="375"/>
              </w:tabs>
              <w:spacing w:line="240" w:lineRule="atLeast"/>
              <w:ind w:left="-43" w:right="-86"/>
            </w:pPr>
          </w:p>
          <w:p w14:paraId="59A7085C" w14:textId="59A498D0" w:rsidR="007E0AA8" w:rsidRPr="0051236B" w:rsidRDefault="007E0AA8" w:rsidP="007E0AA8">
            <w:pPr>
              <w:pStyle w:val="acctfourfigures"/>
              <w:tabs>
                <w:tab w:val="clear" w:pos="765"/>
                <w:tab w:val="decimal" w:pos="375"/>
              </w:tabs>
              <w:spacing w:line="240" w:lineRule="atLeast"/>
              <w:ind w:left="-43" w:right="-86"/>
              <w:rPr>
                <w:szCs w:val="22"/>
              </w:rPr>
            </w:pPr>
            <w:r w:rsidRPr="00A829B5">
              <w:t>-</w:t>
            </w:r>
          </w:p>
        </w:tc>
        <w:tc>
          <w:tcPr>
            <w:tcW w:w="263" w:type="dxa"/>
          </w:tcPr>
          <w:p w14:paraId="77F8A82E" w14:textId="77777777" w:rsidR="007E0AA8" w:rsidRPr="0051236B" w:rsidRDefault="007E0AA8" w:rsidP="007E0AA8">
            <w:pPr>
              <w:pStyle w:val="acctfourfigures"/>
              <w:spacing w:line="240" w:lineRule="atLeast"/>
              <w:ind w:left="-43" w:right="-86"/>
              <w:rPr>
                <w:szCs w:val="22"/>
              </w:rPr>
            </w:pPr>
          </w:p>
        </w:tc>
        <w:tc>
          <w:tcPr>
            <w:tcW w:w="1088" w:type="dxa"/>
          </w:tcPr>
          <w:p w14:paraId="72E1AF8A" w14:textId="77777777" w:rsidR="00D754B7" w:rsidRDefault="00D754B7" w:rsidP="00A1714E">
            <w:pPr>
              <w:pStyle w:val="acctfourfigures"/>
              <w:tabs>
                <w:tab w:val="clear" w:pos="765"/>
                <w:tab w:val="decimal" w:pos="817"/>
              </w:tabs>
              <w:spacing w:line="240" w:lineRule="atLeast"/>
              <w:ind w:left="-43" w:right="-86"/>
            </w:pPr>
          </w:p>
          <w:p w14:paraId="02F30548" w14:textId="1A873DC7" w:rsidR="007E0AA8" w:rsidRPr="0051236B" w:rsidRDefault="007E0AA8" w:rsidP="00A1714E">
            <w:pPr>
              <w:pStyle w:val="acctfourfigures"/>
              <w:tabs>
                <w:tab w:val="clear" w:pos="765"/>
                <w:tab w:val="decimal" w:pos="817"/>
              </w:tabs>
              <w:spacing w:line="240" w:lineRule="atLeast"/>
              <w:ind w:left="-43" w:right="-86"/>
              <w:rPr>
                <w:szCs w:val="22"/>
              </w:rPr>
            </w:pPr>
            <w:r w:rsidRPr="00A829B5">
              <w:t>685,601</w:t>
            </w:r>
          </w:p>
        </w:tc>
      </w:tr>
      <w:tr w:rsidR="007E0AA8" w:rsidRPr="00B864F0" w14:paraId="08E6E035" w14:textId="77777777" w:rsidTr="00072A07">
        <w:tc>
          <w:tcPr>
            <w:tcW w:w="2196" w:type="dxa"/>
          </w:tcPr>
          <w:p w14:paraId="220C14AB" w14:textId="5C652C56" w:rsidR="007E0AA8" w:rsidRPr="00D4318C" w:rsidRDefault="007E0AA8" w:rsidP="007E0AA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Long-term borrowing from financial institution</w:t>
            </w:r>
          </w:p>
        </w:tc>
        <w:tc>
          <w:tcPr>
            <w:tcW w:w="1044" w:type="dxa"/>
          </w:tcPr>
          <w:p w14:paraId="333E3323" w14:textId="77777777" w:rsidR="006E6218" w:rsidRDefault="006E6218" w:rsidP="00072A07">
            <w:pPr>
              <w:pStyle w:val="acctfourfigures"/>
              <w:tabs>
                <w:tab w:val="clear" w:pos="765"/>
                <w:tab w:val="decimal" w:pos="850"/>
              </w:tabs>
              <w:spacing w:line="240" w:lineRule="atLeast"/>
              <w:ind w:left="-43" w:right="-86"/>
            </w:pPr>
          </w:p>
          <w:p w14:paraId="55D2EFF9" w14:textId="77777777" w:rsidR="006E6218" w:rsidRDefault="006E6218" w:rsidP="00072A07">
            <w:pPr>
              <w:pStyle w:val="acctfourfigures"/>
              <w:tabs>
                <w:tab w:val="clear" w:pos="765"/>
                <w:tab w:val="decimal" w:pos="850"/>
              </w:tabs>
              <w:spacing w:line="240" w:lineRule="atLeast"/>
              <w:ind w:left="-43" w:right="-86"/>
            </w:pPr>
          </w:p>
          <w:p w14:paraId="4481AD07" w14:textId="5159C971" w:rsidR="007E0AA8" w:rsidRDefault="007E0AA8" w:rsidP="00072A07">
            <w:pPr>
              <w:pStyle w:val="acctfourfigures"/>
              <w:tabs>
                <w:tab w:val="clear" w:pos="765"/>
                <w:tab w:val="decimal" w:pos="850"/>
              </w:tabs>
              <w:spacing w:line="240" w:lineRule="atLeast"/>
              <w:ind w:left="-43" w:right="-86"/>
              <w:rPr>
                <w:szCs w:val="22"/>
              </w:rPr>
            </w:pPr>
            <w:r w:rsidRPr="00A829B5">
              <w:t>172,250</w:t>
            </w:r>
          </w:p>
        </w:tc>
        <w:tc>
          <w:tcPr>
            <w:tcW w:w="270" w:type="dxa"/>
          </w:tcPr>
          <w:p w14:paraId="3DD7B544" w14:textId="77777777" w:rsidR="007E0AA8" w:rsidRPr="007A23BE" w:rsidRDefault="007E0AA8" w:rsidP="007E0AA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7AF7375" w14:textId="77777777" w:rsidR="006E6218" w:rsidRDefault="006E6218" w:rsidP="007E0AA8">
            <w:pPr>
              <w:pStyle w:val="acctfourfigures"/>
              <w:tabs>
                <w:tab w:val="clear" w:pos="765"/>
                <w:tab w:val="decimal" w:pos="525"/>
              </w:tabs>
              <w:spacing w:line="240" w:lineRule="atLeast"/>
              <w:ind w:left="-43" w:right="-86"/>
            </w:pPr>
          </w:p>
          <w:p w14:paraId="49B61455" w14:textId="77777777" w:rsidR="006E6218" w:rsidRDefault="006E6218" w:rsidP="007E0AA8">
            <w:pPr>
              <w:pStyle w:val="acctfourfigures"/>
              <w:tabs>
                <w:tab w:val="clear" w:pos="765"/>
                <w:tab w:val="decimal" w:pos="525"/>
              </w:tabs>
              <w:spacing w:line="240" w:lineRule="atLeast"/>
              <w:ind w:left="-43" w:right="-86"/>
            </w:pPr>
          </w:p>
          <w:p w14:paraId="1751D5BC" w14:textId="7C91DF32" w:rsidR="007E0AA8" w:rsidRPr="0051236B" w:rsidRDefault="007E0AA8" w:rsidP="007E0AA8">
            <w:pPr>
              <w:pStyle w:val="acctfourfigures"/>
              <w:tabs>
                <w:tab w:val="clear" w:pos="765"/>
                <w:tab w:val="decimal" w:pos="525"/>
              </w:tabs>
              <w:spacing w:line="240" w:lineRule="atLeast"/>
              <w:ind w:left="-43" w:right="-86"/>
              <w:rPr>
                <w:szCs w:val="22"/>
              </w:rPr>
            </w:pPr>
            <w:r w:rsidRPr="00A829B5">
              <w:t>-</w:t>
            </w:r>
          </w:p>
        </w:tc>
        <w:tc>
          <w:tcPr>
            <w:tcW w:w="270" w:type="dxa"/>
          </w:tcPr>
          <w:p w14:paraId="39815395" w14:textId="77777777" w:rsidR="007E0AA8" w:rsidRPr="0051236B" w:rsidRDefault="007E0AA8" w:rsidP="007E0AA8">
            <w:pPr>
              <w:pStyle w:val="acctfourfigures"/>
              <w:spacing w:line="240" w:lineRule="atLeast"/>
              <w:ind w:left="-43" w:right="-86"/>
              <w:rPr>
                <w:szCs w:val="22"/>
              </w:rPr>
            </w:pPr>
          </w:p>
        </w:tc>
        <w:tc>
          <w:tcPr>
            <w:tcW w:w="995" w:type="dxa"/>
          </w:tcPr>
          <w:p w14:paraId="077C2329" w14:textId="77777777" w:rsidR="006E6218" w:rsidRDefault="006E6218" w:rsidP="007E0AA8">
            <w:pPr>
              <w:pStyle w:val="acctfourfigures"/>
              <w:spacing w:line="240" w:lineRule="atLeast"/>
              <w:ind w:right="-86"/>
            </w:pPr>
          </w:p>
          <w:p w14:paraId="5EB6F3AD" w14:textId="77777777" w:rsidR="006E6218" w:rsidRDefault="006E6218" w:rsidP="007E0AA8">
            <w:pPr>
              <w:pStyle w:val="acctfourfigures"/>
              <w:spacing w:line="240" w:lineRule="atLeast"/>
              <w:ind w:right="-86"/>
            </w:pPr>
          </w:p>
          <w:p w14:paraId="31703D24" w14:textId="032C77A1" w:rsidR="007E0AA8" w:rsidRPr="0051236B" w:rsidRDefault="007E0AA8" w:rsidP="007E0AA8">
            <w:pPr>
              <w:pStyle w:val="acctfourfigures"/>
              <w:spacing w:line="240" w:lineRule="atLeast"/>
              <w:ind w:right="-86"/>
              <w:rPr>
                <w:szCs w:val="22"/>
              </w:rPr>
            </w:pPr>
            <w:r w:rsidRPr="00A829B5">
              <w:t>42,240</w:t>
            </w:r>
          </w:p>
        </w:tc>
        <w:tc>
          <w:tcPr>
            <w:tcW w:w="236" w:type="dxa"/>
          </w:tcPr>
          <w:p w14:paraId="39E668E4" w14:textId="77777777" w:rsidR="007E0AA8" w:rsidRPr="0051236B" w:rsidRDefault="007E0AA8" w:rsidP="007E0AA8">
            <w:pPr>
              <w:pStyle w:val="acctfourfigures"/>
              <w:spacing w:line="240" w:lineRule="atLeast"/>
              <w:ind w:left="-43" w:right="-86"/>
              <w:rPr>
                <w:szCs w:val="22"/>
              </w:rPr>
            </w:pPr>
          </w:p>
        </w:tc>
        <w:tc>
          <w:tcPr>
            <w:tcW w:w="1026" w:type="dxa"/>
            <w:gridSpan w:val="2"/>
          </w:tcPr>
          <w:p w14:paraId="2E0718AE" w14:textId="77777777" w:rsidR="00D754B7" w:rsidRDefault="00D754B7" w:rsidP="007E0AA8">
            <w:pPr>
              <w:pStyle w:val="acctfourfigures"/>
              <w:spacing w:line="240" w:lineRule="atLeast"/>
              <w:ind w:right="-86"/>
            </w:pPr>
          </w:p>
          <w:p w14:paraId="04749A63" w14:textId="77777777" w:rsidR="00D754B7" w:rsidRDefault="00D754B7" w:rsidP="007E0AA8">
            <w:pPr>
              <w:pStyle w:val="acctfourfigures"/>
              <w:spacing w:line="240" w:lineRule="atLeast"/>
              <w:ind w:right="-86"/>
            </w:pPr>
          </w:p>
          <w:p w14:paraId="5752D25C" w14:textId="5BF615B5" w:rsidR="007E0AA8" w:rsidRPr="0051236B" w:rsidRDefault="007E0AA8" w:rsidP="007E0AA8">
            <w:pPr>
              <w:pStyle w:val="acctfourfigures"/>
              <w:spacing w:line="240" w:lineRule="atLeast"/>
              <w:ind w:right="-86"/>
              <w:rPr>
                <w:szCs w:val="22"/>
              </w:rPr>
            </w:pPr>
            <w:r w:rsidRPr="00A829B5">
              <w:t>130,010</w:t>
            </w:r>
          </w:p>
        </w:tc>
        <w:tc>
          <w:tcPr>
            <w:tcW w:w="238" w:type="dxa"/>
          </w:tcPr>
          <w:p w14:paraId="1F5D03F7" w14:textId="77777777" w:rsidR="007E0AA8" w:rsidRPr="0051236B" w:rsidRDefault="007E0AA8" w:rsidP="007E0AA8">
            <w:pPr>
              <w:pStyle w:val="acctfourfigures"/>
              <w:spacing w:line="240" w:lineRule="atLeast"/>
              <w:ind w:left="-43" w:right="-86"/>
              <w:rPr>
                <w:szCs w:val="22"/>
              </w:rPr>
            </w:pPr>
          </w:p>
        </w:tc>
        <w:tc>
          <w:tcPr>
            <w:tcW w:w="840" w:type="dxa"/>
          </w:tcPr>
          <w:p w14:paraId="0A97D19B" w14:textId="77777777" w:rsidR="00D754B7" w:rsidRDefault="00D754B7" w:rsidP="007E0AA8">
            <w:pPr>
              <w:pStyle w:val="acctfourfigures"/>
              <w:tabs>
                <w:tab w:val="clear" w:pos="765"/>
                <w:tab w:val="decimal" w:pos="375"/>
              </w:tabs>
              <w:spacing w:line="240" w:lineRule="atLeast"/>
              <w:ind w:left="-43" w:right="-86"/>
            </w:pPr>
          </w:p>
          <w:p w14:paraId="22C098DD" w14:textId="77777777" w:rsidR="00D754B7" w:rsidRDefault="00D754B7" w:rsidP="007E0AA8">
            <w:pPr>
              <w:pStyle w:val="acctfourfigures"/>
              <w:tabs>
                <w:tab w:val="clear" w:pos="765"/>
                <w:tab w:val="decimal" w:pos="375"/>
              </w:tabs>
              <w:spacing w:line="240" w:lineRule="atLeast"/>
              <w:ind w:left="-43" w:right="-86"/>
            </w:pPr>
          </w:p>
          <w:p w14:paraId="4E6DEDD3" w14:textId="0AAB9FC5" w:rsidR="007E0AA8" w:rsidRPr="0051236B" w:rsidRDefault="007E0AA8" w:rsidP="007E0AA8">
            <w:pPr>
              <w:pStyle w:val="acctfourfigures"/>
              <w:tabs>
                <w:tab w:val="clear" w:pos="765"/>
                <w:tab w:val="decimal" w:pos="375"/>
              </w:tabs>
              <w:spacing w:line="240" w:lineRule="atLeast"/>
              <w:ind w:left="-43" w:right="-86"/>
              <w:rPr>
                <w:szCs w:val="22"/>
              </w:rPr>
            </w:pPr>
            <w:r w:rsidRPr="00A829B5">
              <w:t>-</w:t>
            </w:r>
          </w:p>
        </w:tc>
        <w:tc>
          <w:tcPr>
            <w:tcW w:w="263" w:type="dxa"/>
          </w:tcPr>
          <w:p w14:paraId="6A49A259" w14:textId="77777777" w:rsidR="007E0AA8" w:rsidRPr="0051236B" w:rsidRDefault="007E0AA8" w:rsidP="007E0AA8">
            <w:pPr>
              <w:pStyle w:val="acctfourfigures"/>
              <w:spacing w:line="240" w:lineRule="atLeast"/>
              <w:ind w:left="-43" w:right="-86"/>
              <w:rPr>
                <w:szCs w:val="22"/>
              </w:rPr>
            </w:pPr>
          </w:p>
        </w:tc>
        <w:tc>
          <w:tcPr>
            <w:tcW w:w="1088" w:type="dxa"/>
          </w:tcPr>
          <w:p w14:paraId="558FD471" w14:textId="77777777" w:rsidR="00D754B7" w:rsidRDefault="00D754B7" w:rsidP="00A1714E">
            <w:pPr>
              <w:pStyle w:val="acctfourfigures"/>
              <w:tabs>
                <w:tab w:val="clear" w:pos="765"/>
                <w:tab w:val="decimal" w:pos="817"/>
              </w:tabs>
              <w:spacing w:line="240" w:lineRule="atLeast"/>
              <w:ind w:left="-43" w:right="-86"/>
            </w:pPr>
          </w:p>
          <w:p w14:paraId="6DFC0C24" w14:textId="77777777" w:rsidR="00D754B7" w:rsidRDefault="00D754B7" w:rsidP="00A1714E">
            <w:pPr>
              <w:pStyle w:val="acctfourfigures"/>
              <w:tabs>
                <w:tab w:val="clear" w:pos="765"/>
                <w:tab w:val="decimal" w:pos="817"/>
              </w:tabs>
              <w:spacing w:line="240" w:lineRule="atLeast"/>
              <w:ind w:left="-43" w:right="-86"/>
            </w:pPr>
          </w:p>
          <w:p w14:paraId="25E62359" w14:textId="751CF8F8" w:rsidR="007E0AA8" w:rsidRPr="0051236B" w:rsidRDefault="007E0AA8" w:rsidP="00A1714E">
            <w:pPr>
              <w:pStyle w:val="acctfourfigures"/>
              <w:tabs>
                <w:tab w:val="clear" w:pos="765"/>
                <w:tab w:val="decimal" w:pos="817"/>
              </w:tabs>
              <w:spacing w:line="240" w:lineRule="atLeast"/>
              <w:ind w:left="-43" w:right="-86"/>
              <w:rPr>
                <w:szCs w:val="22"/>
              </w:rPr>
            </w:pPr>
            <w:r w:rsidRPr="00A829B5">
              <w:t>172,250</w:t>
            </w:r>
          </w:p>
        </w:tc>
      </w:tr>
      <w:tr w:rsidR="007E0AA8" w:rsidRPr="00B864F0" w14:paraId="7A141281" w14:textId="77777777" w:rsidTr="00072A07">
        <w:trPr>
          <w:trHeight w:val="254"/>
        </w:trPr>
        <w:tc>
          <w:tcPr>
            <w:tcW w:w="2196" w:type="dxa"/>
            <w:vAlign w:val="bottom"/>
          </w:tcPr>
          <w:p w14:paraId="62AAB1D4" w14:textId="77777777" w:rsidR="007E0AA8" w:rsidRPr="002F15E4" w:rsidRDefault="007E0AA8" w:rsidP="007E0AA8">
            <w:pPr>
              <w:spacing w:line="240" w:lineRule="exact"/>
              <w:ind w:left="73" w:right="-24" w:hanging="73"/>
              <w:rPr>
                <w:rFonts w:ascii="Times New Roman" w:hAnsi="Times New Roman" w:cs="Times New Roman"/>
                <w:sz w:val="21"/>
                <w:szCs w:val="21"/>
              </w:rPr>
            </w:pPr>
            <w:r w:rsidRPr="002F15E4">
              <w:rPr>
                <w:rFonts w:ascii="Times New Roman" w:hAnsi="Times New Roman" w:cs="Times New Roman"/>
                <w:sz w:val="21"/>
                <w:szCs w:val="21"/>
              </w:rPr>
              <w:t xml:space="preserve">Lease liabilities </w:t>
            </w:r>
          </w:p>
        </w:tc>
        <w:tc>
          <w:tcPr>
            <w:tcW w:w="1044" w:type="dxa"/>
          </w:tcPr>
          <w:p w14:paraId="49750EEC" w14:textId="738828F8" w:rsidR="007E0AA8" w:rsidRPr="002F15E4" w:rsidRDefault="007E0AA8" w:rsidP="00072A07">
            <w:pPr>
              <w:pStyle w:val="acctfourfigures"/>
              <w:tabs>
                <w:tab w:val="clear" w:pos="765"/>
                <w:tab w:val="decimal" w:pos="850"/>
              </w:tabs>
              <w:spacing w:line="240" w:lineRule="atLeast"/>
              <w:ind w:left="-43" w:right="-86"/>
              <w:rPr>
                <w:szCs w:val="22"/>
              </w:rPr>
            </w:pPr>
            <w:r w:rsidRPr="00A829B5">
              <w:t>21,765</w:t>
            </w:r>
          </w:p>
        </w:tc>
        <w:tc>
          <w:tcPr>
            <w:tcW w:w="270" w:type="dxa"/>
          </w:tcPr>
          <w:p w14:paraId="2ACA45B5" w14:textId="77777777" w:rsidR="007E0AA8" w:rsidRPr="002F15E4" w:rsidRDefault="007E0AA8" w:rsidP="007E0AA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CE0FFA8" w14:textId="49989B11" w:rsidR="007E0AA8" w:rsidRPr="002F15E4" w:rsidRDefault="007E0AA8" w:rsidP="007E0AA8">
            <w:pPr>
              <w:pStyle w:val="acctfourfigures"/>
              <w:tabs>
                <w:tab w:val="clear" w:pos="765"/>
                <w:tab w:val="decimal" w:pos="525"/>
              </w:tabs>
              <w:spacing w:line="240" w:lineRule="atLeast"/>
              <w:ind w:left="-43" w:right="-86"/>
              <w:rPr>
                <w:szCs w:val="22"/>
              </w:rPr>
            </w:pPr>
            <w:r w:rsidRPr="00A829B5">
              <w:t>-</w:t>
            </w:r>
          </w:p>
        </w:tc>
        <w:tc>
          <w:tcPr>
            <w:tcW w:w="270" w:type="dxa"/>
          </w:tcPr>
          <w:p w14:paraId="4EBC8DC6" w14:textId="77777777" w:rsidR="007E0AA8" w:rsidRPr="0051236B" w:rsidRDefault="007E0AA8" w:rsidP="007E0AA8">
            <w:pPr>
              <w:pStyle w:val="acctfourfigures"/>
              <w:spacing w:line="240" w:lineRule="atLeast"/>
              <w:ind w:left="-43" w:right="-86"/>
              <w:rPr>
                <w:szCs w:val="22"/>
              </w:rPr>
            </w:pPr>
          </w:p>
        </w:tc>
        <w:tc>
          <w:tcPr>
            <w:tcW w:w="995" w:type="dxa"/>
          </w:tcPr>
          <w:p w14:paraId="3297B22F" w14:textId="5DC5F9F6" w:rsidR="007E0AA8" w:rsidRPr="004B40E2" w:rsidRDefault="007E0AA8" w:rsidP="007E0AA8">
            <w:pPr>
              <w:pStyle w:val="acctfourfigures"/>
              <w:spacing w:line="240" w:lineRule="atLeast"/>
              <w:ind w:left="-43" w:right="-86"/>
              <w:rPr>
                <w:sz w:val="21"/>
                <w:szCs w:val="21"/>
              </w:rPr>
            </w:pPr>
            <w:r w:rsidRPr="00A829B5">
              <w:t>8,04</w:t>
            </w:r>
            <w:r w:rsidR="00E72E75">
              <w:t>2</w:t>
            </w:r>
          </w:p>
        </w:tc>
        <w:tc>
          <w:tcPr>
            <w:tcW w:w="236" w:type="dxa"/>
          </w:tcPr>
          <w:p w14:paraId="009B72F8" w14:textId="77777777" w:rsidR="007E0AA8" w:rsidRPr="00043B39" w:rsidRDefault="007E0AA8" w:rsidP="007E0AA8">
            <w:pPr>
              <w:pStyle w:val="acctfourfigures"/>
              <w:spacing w:line="240" w:lineRule="atLeast"/>
              <w:ind w:left="-43" w:right="-86"/>
              <w:rPr>
                <w:szCs w:val="22"/>
              </w:rPr>
            </w:pPr>
          </w:p>
        </w:tc>
        <w:tc>
          <w:tcPr>
            <w:tcW w:w="1026" w:type="dxa"/>
            <w:gridSpan w:val="2"/>
          </w:tcPr>
          <w:p w14:paraId="669648EB" w14:textId="56A49264" w:rsidR="007E0AA8" w:rsidRPr="00043B39" w:rsidRDefault="003660B3" w:rsidP="007E0AA8">
            <w:pPr>
              <w:pStyle w:val="acctfourfigures"/>
              <w:spacing w:line="240" w:lineRule="atLeast"/>
              <w:ind w:right="-86"/>
              <w:rPr>
                <w:szCs w:val="22"/>
              </w:rPr>
            </w:pPr>
            <w:r>
              <w:t>13</w:t>
            </w:r>
            <w:r w:rsidR="007E0AA8" w:rsidRPr="00A829B5">
              <w:t>,</w:t>
            </w:r>
            <w:r w:rsidR="00823F1A">
              <w:t>9</w:t>
            </w:r>
            <w:r w:rsidR="00E72E75">
              <w:t>59</w:t>
            </w:r>
          </w:p>
        </w:tc>
        <w:tc>
          <w:tcPr>
            <w:tcW w:w="238" w:type="dxa"/>
          </w:tcPr>
          <w:p w14:paraId="2E783B63" w14:textId="77777777" w:rsidR="007E0AA8" w:rsidRPr="00043B39" w:rsidRDefault="007E0AA8" w:rsidP="007E0AA8">
            <w:pPr>
              <w:pStyle w:val="acctfourfigures"/>
              <w:spacing w:line="240" w:lineRule="atLeast"/>
              <w:ind w:left="-43" w:right="-86"/>
              <w:rPr>
                <w:szCs w:val="22"/>
              </w:rPr>
            </w:pPr>
          </w:p>
        </w:tc>
        <w:tc>
          <w:tcPr>
            <w:tcW w:w="840" w:type="dxa"/>
          </w:tcPr>
          <w:p w14:paraId="558B0600" w14:textId="3358C501" w:rsidR="007E0AA8" w:rsidRPr="00043B39" w:rsidRDefault="00823F1A" w:rsidP="007E0AA8">
            <w:pPr>
              <w:pStyle w:val="acctfourfigures"/>
              <w:tabs>
                <w:tab w:val="clear" w:pos="765"/>
                <w:tab w:val="decimal" w:pos="630"/>
              </w:tabs>
              <w:spacing w:line="240" w:lineRule="atLeast"/>
              <w:ind w:left="-43" w:right="-86"/>
              <w:rPr>
                <w:szCs w:val="22"/>
              </w:rPr>
            </w:pPr>
            <w:r>
              <w:t>2</w:t>
            </w:r>
            <w:r w:rsidR="007E0AA8" w:rsidRPr="00A829B5">
              <w:t>,</w:t>
            </w:r>
            <w:r>
              <w:t>973</w:t>
            </w:r>
          </w:p>
        </w:tc>
        <w:tc>
          <w:tcPr>
            <w:tcW w:w="263" w:type="dxa"/>
          </w:tcPr>
          <w:p w14:paraId="51722150" w14:textId="77777777" w:rsidR="007E0AA8" w:rsidRPr="00043B39" w:rsidRDefault="007E0AA8" w:rsidP="007E0AA8">
            <w:pPr>
              <w:pStyle w:val="acctfourfigures"/>
              <w:spacing w:line="240" w:lineRule="atLeast"/>
              <w:ind w:left="-43" w:right="-86"/>
              <w:rPr>
                <w:szCs w:val="22"/>
              </w:rPr>
            </w:pPr>
          </w:p>
        </w:tc>
        <w:tc>
          <w:tcPr>
            <w:tcW w:w="1088" w:type="dxa"/>
          </w:tcPr>
          <w:p w14:paraId="2274E8CF" w14:textId="3AE5AAD8" w:rsidR="007E0AA8" w:rsidRPr="00043B39" w:rsidRDefault="007E0AA8" w:rsidP="00A1714E">
            <w:pPr>
              <w:pStyle w:val="acctfourfigures"/>
              <w:tabs>
                <w:tab w:val="clear" w:pos="765"/>
                <w:tab w:val="decimal" w:pos="817"/>
              </w:tabs>
              <w:spacing w:line="240" w:lineRule="atLeast"/>
              <w:ind w:left="-43" w:right="-86"/>
              <w:rPr>
                <w:szCs w:val="22"/>
              </w:rPr>
            </w:pPr>
            <w:r w:rsidRPr="00A829B5">
              <w:t>2</w:t>
            </w:r>
            <w:r w:rsidR="00823F1A">
              <w:t>4</w:t>
            </w:r>
            <w:r w:rsidRPr="00A829B5">
              <w:t>,</w:t>
            </w:r>
            <w:r w:rsidR="00823F1A">
              <w:t>9</w:t>
            </w:r>
            <w:r w:rsidR="00C5788B">
              <w:t>74</w:t>
            </w:r>
          </w:p>
        </w:tc>
      </w:tr>
      <w:tr w:rsidR="007E0AA8" w:rsidRPr="00B864F0" w14:paraId="43B6694B" w14:textId="77777777" w:rsidTr="00072A07">
        <w:tc>
          <w:tcPr>
            <w:tcW w:w="2196" w:type="dxa"/>
          </w:tcPr>
          <w:p w14:paraId="6F16DFBD" w14:textId="77777777" w:rsidR="007E0AA8" w:rsidRPr="00B864F0" w:rsidRDefault="007E0AA8" w:rsidP="007E0AA8">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5B923FAF" w14:textId="791CA7BC" w:rsidR="007E0AA8" w:rsidRPr="002F15E4" w:rsidRDefault="007E0AA8" w:rsidP="007E0AA8">
            <w:pPr>
              <w:pStyle w:val="acctfourfigures"/>
              <w:spacing w:line="240" w:lineRule="atLeast"/>
              <w:ind w:left="-43" w:right="-86"/>
              <w:rPr>
                <w:b/>
                <w:bCs/>
                <w:sz w:val="21"/>
                <w:szCs w:val="21"/>
              </w:rPr>
            </w:pPr>
            <w:r w:rsidRPr="00E47825">
              <w:rPr>
                <w:b/>
                <w:bCs/>
              </w:rPr>
              <w:t>1,112,988</w:t>
            </w:r>
          </w:p>
        </w:tc>
        <w:tc>
          <w:tcPr>
            <w:tcW w:w="270" w:type="dxa"/>
          </w:tcPr>
          <w:p w14:paraId="14A1F751" w14:textId="77777777" w:rsidR="007E0AA8" w:rsidRPr="002F15E4" w:rsidRDefault="007E0AA8" w:rsidP="007E0AA8">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249990A1" w14:textId="5B5BC4B1" w:rsidR="007E0AA8" w:rsidRPr="002F15E4" w:rsidRDefault="007E0AA8" w:rsidP="007E0AA8">
            <w:pPr>
              <w:pStyle w:val="acctfourfigures"/>
              <w:tabs>
                <w:tab w:val="clear" w:pos="765"/>
                <w:tab w:val="decimal" w:pos="855"/>
              </w:tabs>
              <w:spacing w:line="240" w:lineRule="atLeast"/>
              <w:ind w:left="-43" w:right="-86"/>
              <w:rPr>
                <w:b/>
                <w:bCs/>
                <w:sz w:val="21"/>
                <w:szCs w:val="21"/>
              </w:rPr>
            </w:pPr>
            <w:r w:rsidRPr="00E47825">
              <w:rPr>
                <w:b/>
                <w:bCs/>
              </w:rPr>
              <w:t>685,601</w:t>
            </w:r>
          </w:p>
        </w:tc>
        <w:tc>
          <w:tcPr>
            <w:tcW w:w="270" w:type="dxa"/>
          </w:tcPr>
          <w:p w14:paraId="324E3ECA" w14:textId="77777777" w:rsidR="007E0AA8" w:rsidRPr="002F15E4" w:rsidRDefault="007E0AA8" w:rsidP="007E0AA8">
            <w:pPr>
              <w:pStyle w:val="acctfourfigures"/>
              <w:spacing w:line="240" w:lineRule="atLeast"/>
              <w:ind w:left="-43" w:right="-86"/>
              <w:rPr>
                <w:b/>
                <w:bCs/>
                <w:sz w:val="21"/>
                <w:szCs w:val="21"/>
              </w:rPr>
            </w:pPr>
          </w:p>
        </w:tc>
        <w:tc>
          <w:tcPr>
            <w:tcW w:w="995" w:type="dxa"/>
            <w:tcBorders>
              <w:top w:val="single" w:sz="4" w:space="0" w:color="auto"/>
              <w:bottom w:val="double" w:sz="4" w:space="0" w:color="auto"/>
            </w:tcBorders>
          </w:tcPr>
          <w:p w14:paraId="7ECB9E1A" w14:textId="71599378" w:rsidR="007E0AA8" w:rsidRPr="00043B39" w:rsidRDefault="007E0AA8" w:rsidP="007E0AA8">
            <w:pPr>
              <w:pStyle w:val="acctfourfigures"/>
              <w:spacing w:line="240" w:lineRule="atLeast"/>
              <w:ind w:left="-43" w:right="-86"/>
              <w:rPr>
                <w:b/>
                <w:bCs/>
                <w:sz w:val="21"/>
                <w:szCs w:val="21"/>
              </w:rPr>
            </w:pPr>
            <w:r w:rsidRPr="00E47825">
              <w:rPr>
                <w:b/>
                <w:bCs/>
              </w:rPr>
              <w:t>283,65</w:t>
            </w:r>
            <w:r w:rsidR="00E72E75">
              <w:rPr>
                <w:b/>
                <w:bCs/>
              </w:rPr>
              <w:t>4</w:t>
            </w:r>
          </w:p>
        </w:tc>
        <w:tc>
          <w:tcPr>
            <w:tcW w:w="236" w:type="dxa"/>
          </w:tcPr>
          <w:p w14:paraId="647D39AA" w14:textId="77777777" w:rsidR="007E0AA8" w:rsidRPr="00043B39" w:rsidRDefault="007E0AA8" w:rsidP="007E0AA8">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tcPr>
          <w:p w14:paraId="331A1017" w14:textId="77EA4EAD" w:rsidR="007E0AA8" w:rsidRPr="00043B39" w:rsidRDefault="007E0AA8" w:rsidP="007E0AA8">
            <w:pPr>
              <w:pStyle w:val="acctfourfigures"/>
              <w:spacing w:line="240" w:lineRule="atLeast"/>
              <w:ind w:left="-43" w:right="-86"/>
              <w:rPr>
                <w:b/>
                <w:bCs/>
                <w:sz w:val="21"/>
                <w:szCs w:val="21"/>
              </w:rPr>
            </w:pPr>
            <w:r w:rsidRPr="00E47825">
              <w:rPr>
                <w:b/>
                <w:bCs/>
              </w:rPr>
              <w:t>14</w:t>
            </w:r>
            <w:r w:rsidR="00823F1A">
              <w:rPr>
                <w:b/>
                <w:bCs/>
              </w:rPr>
              <w:t>3</w:t>
            </w:r>
            <w:r w:rsidRPr="00E47825">
              <w:rPr>
                <w:b/>
                <w:bCs/>
              </w:rPr>
              <w:t>,</w:t>
            </w:r>
            <w:r w:rsidR="00823F1A">
              <w:rPr>
                <w:b/>
                <w:bCs/>
              </w:rPr>
              <w:t>9</w:t>
            </w:r>
            <w:r w:rsidR="00E051A4">
              <w:rPr>
                <w:b/>
                <w:bCs/>
              </w:rPr>
              <w:t>69</w:t>
            </w:r>
          </w:p>
        </w:tc>
        <w:tc>
          <w:tcPr>
            <w:tcW w:w="238" w:type="dxa"/>
          </w:tcPr>
          <w:p w14:paraId="09E81A53" w14:textId="77777777" w:rsidR="007E0AA8" w:rsidRPr="00043B39" w:rsidRDefault="007E0AA8" w:rsidP="007E0AA8">
            <w:pPr>
              <w:pStyle w:val="acctfourfigures"/>
              <w:spacing w:line="240" w:lineRule="atLeast"/>
              <w:ind w:left="-43" w:right="-86"/>
              <w:rPr>
                <w:b/>
                <w:bCs/>
                <w:sz w:val="21"/>
                <w:szCs w:val="21"/>
              </w:rPr>
            </w:pPr>
          </w:p>
        </w:tc>
        <w:tc>
          <w:tcPr>
            <w:tcW w:w="840" w:type="dxa"/>
            <w:tcBorders>
              <w:top w:val="single" w:sz="4" w:space="0" w:color="auto"/>
              <w:bottom w:val="double" w:sz="4" w:space="0" w:color="auto"/>
            </w:tcBorders>
          </w:tcPr>
          <w:p w14:paraId="28469F12" w14:textId="3B440143" w:rsidR="007E0AA8" w:rsidRPr="00043B39" w:rsidRDefault="00823F1A" w:rsidP="007E0AA8">
            <w:pPr>
              <w:pStyle w:val="acctfourfigures"/>
              <w:tabs>
                <w:tab w:val="clear" w:pos="765"/>
                <w:tab w:val="decimal" w:pos="630"/>
              </w:tabs>
              <w:spacing w:line="240" w:lineRule="atLeast"/>
              <w:ind w:left="-43" w:right="-86"/>
              <w:rPr>
                <w:b/>
                <w:bCs/>
                <w:sz w:val="21"/>
                <w:szCs w:val="21"/>
              </w:rPr>
            </w:pPr>
            <w:r>
              <w:rPr>
                <w:b/>
                <w:bCs/>
              </w:rPr>
              <w:t>2</w:t>
            </w:r>
            <w:r w:rsidR="007E0AA8" w:rsidRPr="00E47825">
              <w:rPr>
                <w:b/>
                <w:bCs/>
              </w:rPr>
              <w:t>,</w:t>
            </w:r>
            <w:r>
              <w:rPr>
                <w:b/>
                <w:bCs/>
              </w:rPr>
              <w:t>973</w:t>
            </w:r>
          </w:p>
        </w:tc>
        <w:tc>
          <w:tcPr>
            <w:tcW w:w="263" w:type="dxa"/>
          </w:tcPr>
          <w:p w14:paraId="385142DE" w14:textId="77777777" w:rsidR="007E0AA8" w:rsidRPr="00043B39" w:rsidRDefault="007E0AA8" w:rsidP="007E0AA8">
            <w:pPr>
              <w:pStyle w:val="acctfourfigures"/>
              <w:spacing w:line="240" w:lineRule="atLeast"/>
              <w:ind w:left="-43" w:right="-86"/>
              <w:rPr>
                <w:b/>
                <w:bCs/>
                <w:sz w:val="21"/>
                <w:szCs w:val="21"/>
              </w:rPr>
            </w:pPr>
          </w:p>
        </w:tc>
        <w:tc>
          <w:tcPr>
            <w:tcW w:w="1088" w:type="dxa"/>
            <w:tcBorders>
              <w:top w:val="single" w:sz="4" w:space="0" w:color="auto"/>
              <w:bottom w:val="double" w:sz="4" w:space="0" w:color="auto"/>
            </w:tcBorders>
          </w:tcPr>
          <w:p w14:paraId="207F0383" w14:textId="0B5B68BC" w:rsidR="007E0AA8" w:rsidRPr="00043B39" w:rsidRDefault="007E0AA8" w:rsidP="007E0AA8">
            <w:pPr>
              <w:pStyle w:val="acctfourfigures"/>
              <w:tabs>
                <w:tab w:val="clear" w:pos="765"/>
                <w:tab w:val="decimal" w:pos="795"/>
              </w:tabs>
              <w:spacing w:line="240" w:lineRule="atLeast"/>
              <w:ind w:left="-43" w:right="-86"/>
              <w:rPr>
                <w:b/>
                <w:bCs/>
                <w:sz w:val="21"/>
                <w:szCs w:val="21"/>
              </w:rPr>
            </w:pPr>
            <w:r w:rsidRPr="00E47825">
              <w:rPr>
                <w:b/>
                <w:bCs/>
              </w:rPr>
              <w:t>1,116,</w:t>
            </w:r>
            <w:r w:rsidR="00823F1A">
              <w:rPr>
                <w:b/>
                <w:bCs/>
              </w:rPr>
              <w:t>1</w:t>
            </w:r>
            <w:r w:rsidR="00C5788B">
              <w:rPr>
                <w:b/>
                <w:bCs/>
              </w:rPr>
              <w:t>97</w:t>
            </w:r>
          </w:p>
        </w:tc>
      </w:tr>
      <w:tr w:rsidR="00FF4757" w:rsidRPr="00B864F0" w14:paraId="0894603C" w14:textId="77777777" w:rsidTr="00072A07">
        <w:tc>
          <w:tcPr>
            <w:tcW w:w="2196" w:type="dxa"/>
          </w:tcPr>
          <w:p w14:paraId="2D1B31EE" w14:textId="77777777" w:rsidR="00FF4757" w:rsidRDefault="00FF4757">
            <w:pPr>
              <w:spacing w:line="240" w:lineRule="exact"/>
              <w:ind w:left="73" w:right="-24" w:hanging="73"/>
              <w:rPr>
                <w:rFonts w:ascii="Times New Roman" w:hAnsi="Times New Roman" w:cs="Times New Roman"/>
                <w:b/>
                <w:bCs/>
                <w:i/>
                <w:iCs/>
                <w:sz w:val="21"/>
                <w:szCs w:val="21"/>
              </w:rPr>
            </w:pPr>
          </w:p>
        </w:tc>
        <w:tc>
          <w:tcPr>
            <w:tcW w:w="1044" w:type="dxa"/>
          </w:tcPr>
          <w:p w14:paraId="07573CB3" w14:textId="77777777" w:rsidR="00FF4757" w:rsidRPr="0051236B" w:rsidRDefault="00FF4757">
            <w:pPr>
              <w:pStyle w:val="acctfourfigures"/>
              <w:tabs>
                <w:tab w:val="clear" w:pos="765"/>
                <w:tab w:val="decimal" w:pos="960"/>
              </w:tabs>
              <w:spacing w:line="240" w:lineRule="atLeast"/>
              <w:ind w:left="-43" w:right="-86"/>
              <w:rPr>
                <w:szCs w:val="22"/>
              </w:rPr>
            </w:pPr>
          </w:p>
        </w:tc>
        <w:tc>
          <w:tcPr>
            <w:tcW w:w="270" w:type="dxa"/>
          </w:tcPr>
          <w:p w14:paraId="38C04C36"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80" w:type="dxa"/>
          </w:tcPr>
          <w:p w14:paraId="44387B66" w14:textId="77777777" w:rsidR="00FF4757" w:rsidRPr="0051236B" w:rsidRDefault="00FF4757">
            <w:pPr>
              <w:pStyle w:val="acctfourfigures"/>
              <w:tabs>
                <w:tab w:val="clear" w:pos="765"/>
                <w:tab w:val="decimal" w:pos="855"/>
              </w:tabs>
              <w:spacing w:line="240" w:lineRule="atLeast"/>
              <w:ind w:left="-43" w:right="-86"/>
              <w:rPr>
                <w:szCs w:val="22"/>
              </w:rPr>
            </w:pPr>
          </w:p>
        </w:tc>
        <w:tc>
          <w:tcPr>
            <w:tcW w:w="270" w:type="dxa"/>
          </w:tcPr>
          <w:p w14:paraId="45E2D258"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995" w:type="dxa"/>
          </w:tcPr>
          <w:p w14:paraId="29AC4F17"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36" w:type="dxa"/>
          </w:tcPr>
          <w:p w14:paraId="5262E605"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26" w:type="dxa"/>
            <w:gridSpan w:val="2"/>
          </w:tcPr>
          <w:p w14:paraId="371F1E4A"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38" w:type="dxa"/>
          </w:tcPr>
          <w:p w14:paraId="3FD9D9DF"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840" w:type="dxa"/>
          </w:tcPr>
          <w:p w14:paraId="23880373"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63" w:type="dxa"/>
          </w:tcPr>
          <w:p w14:paraId="33F91889"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88" w:type="dxa"/>
          </w:tcPr>
          <w:p w14:paraId="762F1DBA" w14:textId="77777777" w:rsidR="00FF4757" w:rsidRPr="00B864F0" w:rsidRDefault="00FF4757">
            <w:pPr>
              <w:tabs>
                <w:tab w:val="decimal" w:pos="706"/>
                <w:tab w:val="decimal" w:pos="795"/>
              </w:tabs>
              <w:spacing w:line="240" w:lineRule="exact"/>
              <w:rPr>
                <w:rFonts w:ascii="Times New Roman" w:hAnsi="Times New Roman" w:cs="Times New Roman"/>
                <w:b/>
                <w:bCs/>
                <w:sz w:val="21"/>
                <w:szCs w:val="21"/>
              </w:rPr>
            </w:pPr>
          </w:p>
        </w:tc>
      </w:tr>
      <w:tr w:rsidR="002204C4" w:rsidRPr="00B864F0" w14:paraId="3F8CC668" w14:textId="77777777" w:rsidTr="00072A07">
        <w:tc>
          <w:tcPr>
            <w:tcW w:w="2196" w:type="dxa"/>
          </w:tcPr>
          <w:p w14:paraId="1B99DA7B" w14:textId="102CF32F" w:rsidR="002204C4" w:rsidRPr="00B864F0" w:rsidRDefault="002204C4" w:rsidP="00B77209">
            <w:pPr>
              <w:spacing w:line="240" w:lineRule="exact"/>
              <w:ind w:left="74" w:right="-24" w:hanging="74"/>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w:t>
            </w:r>
            <w:r w:rsidR="00995E8D">
              <w:rPr>
                <w:rFonts w:ascii="Times New Roman" w:hAnsi="Times New Roman" w:cs="Times New Roman"/>
                <w:b/>
                <w:bCs/>
                <w:i/>
                <w:iCs/>
                <w:sz w:val="21"/>
                <w:szCs w:val="21"/>
              </w:rPr>
              <w:t xml:space="preserve"> </w:t>
            </w:r>
            <w:r w:rsidR="00B77209">
              <w:rPr>
                <w:rFonts w:ascii="Times New Roman" w:hAnsi="Times New Roman" w:cs="Times New Roman"/>
                <w:b/>
                <w:bCs/>
                <w:i/>
                <w:iCs/>
                <w:sz w:val="21"/>
                <w:szCs w:val="21"/>
              </w:rPr>
              <w:t xml:space="preserve">                   </w:t>
            </w:r>
            <w:r w:rsidRPr="00B864F0">
              <w:rPr>
                <w:rFonts w:ascii="Times New Roman" w:hAnsi="Times New Roman" w:cs="Times New Roman"/>
                <w:b/>
                <w:bCs/>
                <w:i/>
                <w:iCs/>
                <w:sz w:val="21"/>
                <w:szCs w:val="21"/>
              </w:rPr>
              <w:t>liabilities</w:t>
            </w:r>
          </w:p>
        </w:tc>
        <w:tc>
          <w:tcPr>
            <w:tcW w:w="1044" w:type="dxa"/>
          </w:tcPr>
          <w:p w14:paraId="785F5F2C" w14:textId="77777777" w:rsidR="002204C4" w:rsidRPr="0051236B" w:rsidRDefault="002204C4">
            <w:pPr>
              <w:pStyle w:val="acctfourfigures"/>
              <w:tabs>
                <w:tab w:val="clear" w:pos="765"/>
                <w:tab w:val="decimal" w:pos="960"/>
              </w:tabs>
              <w:spacing w:line="240" w:lineRule="atLeast"/>
              <w:ind w:left="-43" w:right="-86"/>
              <w:rPr>
                <w:szCs w:val="22"/>
              </w:rPr>
            </w:pPr>
          </w:p>
        </w:tc>
        <w:tc>
          <w:tcPr>
            <w:tcW w:w="270" w:type="dxa"/>
          </w:tcPr>
          <w:p w14:paraId="7DD3078D"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80" w:type="dxa"/>
          </w:tcPr>
          <w:p w14:paraId="23D5B412" w14:textId="77777777" w:rsidR="002204C4" w:rsidRPr="0051236B" w:rsidRDefault="002204C4">
            <w:pPr>
              <w:pStyle w:val="acctfourfigures"/>
              <w:tabs>
                <w:tab w:val="clear" w:pos="765"/>
                <w:tab w:val="decimal" w:pos="855"/>
              </w:tabs>
              <w:spacing w:line="240" w:lineRule="atLeast"/>
              <w:ind w:left="-43" w:right="-86"/>
              <w:rPr>
                <w:szCs w:val="22"/>
              </w:rPr>
            </w:pPr>
          </w:p>
        </w:tc>
        <w:tc>
          <w:tcPr>
            <w:tcW w:w="270" w:type="dxa"/>
          </w:tcPr>
          <w:p w14:paraId="5869D627"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995" w:type="dxa"/>
          </w:tcPr>
          <w:p w14:paraId="6F49782C"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36" w:type="dxa"/>
          </w:tcPr>
          <w:p w14:paraId="7094204D"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26" w:type="dxa"/>
            <w:gridSpan w:val="2"/>
          </w:tcPr>
          <w:p w14:paraId="7DA80E99"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38" w:type="dxa"/>
          </w:tcPr>
          <w:p w14:paraId="334501B0"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840" w:type="dxa"/>
          </w:tcPr>
          <w:p w14:paraId="795E8B62"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63" w:type="dxa"/>
          </w:tcPr>
          <w:p w14:paraId="3B16359F"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88" w:type="dxa"/>
          </w:tcPr>
          <w:p w14:paraId="5E13FAE3" w14:textId="77777777" w:rsidR="002204C4" w:rsidRPr="00B864F0" w:rsidRDefault="002204C4">
            <w:pPr>
              <w:tabs>
                <w:tab w:val="decimal" w:pos="706"/>
                <w:tab w:val="decimal" w:pos="795"/>
              </w:tabs>
              <w:spacing w:line="240" w:lineRule="exact"/>
              <w:rPr>
                <w:rFonts w:ascii="Times New Roman" w:hAnsi="Times New Roman" w:cs="Times New Roman"/>
                <w:b/>
                <w:bCs/>
                <w:sz w:val="21"/>
                <w:szCs w:val="21"/>
              </w:rPr>
            </w:pPr>
          </w:p>
        </w:tc>
      </w:tr>
      <w:tr w:rsidR="00207FD7" w:rsidRPr="00B864F0" w14:paraId="380B3082" w14:textId="77777777" w:rsidTr="00072A07">
        <w:tc>
          <w:tcPr>
            <w:tcW w:w="2196" w:type="dxa"/>
          </w:tcPr>
          <w:p w14:paraId="58A7809C" w14:textId="6AC48737" w:rsidR="00207FD7" w:rsidRPr="003745FB" w:rsidRDefault="00207FD7" w:rsidP="00B77209">
            <w:pPr>
              <w:spacing w:line="240" w:lineRule="exact"/>
              <w:ind w:left="74" w:right="-24" w:hanging="74"/>
              <w:rPr>
                <w:rFonts w:ascii="Times New Roman" w:hAnsi="Times New Roman" w:cs="Times New Roman"/>
                <w:sz w:val="21"/>
                <w:szCs w:val="21"/>
              </w:rPr>
            </w:pPr>
            <w:r>
              <w:rPr>
                <w:rFonts w:ascii="Times New Roman" w:hAnsi="Times New Roman" w:cs="Times New Roman"/>
                <w:sz w:val="21"/>
                <w:szCs w:val="21"/>
              </w:rPr>
              <w:t xml:space="preserve">Interest rate swap used </w:t>
            </w:r>
            <w:r w:rsidR="00B77209">
              <w:rPr>
                <w:rFonts w:ascii="Times New Roman" w:hAnsi="Times New Roman" w:cs="Times New Roman"/>
                <w:sz w:val="21"/>
                <w:szCs w:val="21"/>
              </w:rPr>
              <w:t xml:space="preserve"> </w:t>
            </w:r>
            <w:r>
              <w:rPr>
                <w:rFonts w:ascii="Times New Roman" w:hAnsi="Times New Roman" w:cs="Times New Roman"/>
                <w:sz w:val="21"/>
                <w:szCs w:val="21"/>
              </w:rPr>
              <w:t>for hedging</w:t>
            </w:r>
          </w:p>
        </w:tc>
        <w:tc>
          <w:tcPr>
            <w:tcW w:w="1044" w:type="dxa"/>
          </w:tcPr>
          <w:p w14:paraId="040A02DE" w14:textId="77777777" w:rsidR="00D754B7" w:rsidRDefault="00D754B7" w:rsidP="00072A07">
            <w:pPr>
              <w:pStyle w:val="acctfourfigures"/>
              <w:tabs>
                <w:tab w:val="clear" w:pos="765"/>
                <w:tab w:val="decimal" w:pos="850"/>
              </w:tabs>
              <w:spacing w:line="240" w:lineRule="atLeast"/>
              <w:ind w:left="-43" w:right="-86"/>
              <w:rPr>
                <w:szCs w:val="22"/>
              </w:rPr>
            </w:pPr>
          </w:p>
          <w:p w14:paraId="2CFDD363" w14:textId="20969BC2" w:rsidR="002F5F45" w:rsidRPr="00207FD7" w:rsidRDefault="009D0BC6" w:rsidP="00072A07">
            <w:pPr>
              <w:pStyle w:val="acctfourfigures"/>
              <w:tabs>
                <w:tab w:val="clear" w:pos="765"/>
                <w:tab w:val="decimal" w:pos="850"/>
              </w:tabs>
              <w:spacing w:line="240" w:lineRule="atLeast"/>
              <w:ind w:left="-43" w:right="-86"/>
              <w:rPr>
                <w:szCs w:val="22"/>
              </w:rPr>
            </w:pPr>
            <w:r>
              <w:rPr>
                <w:szCs w:val="22"/>
              </w:rPr>
              <w:t>3,675</w:t>
            </w:r>
          </w:p>
        </w:tc>
        <w:tc>
          <w:tcPr>
            <w:tcW w:w="270" w:type="dxa"/>
          </w:tcPr>
          <w:p w14:paraId="20A35A54"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80" w:type="dxa"/>
          </w:tcPr>
          <w:p w14:paraId="1DFB8A78" w14:textId="77777777" w:rsidR="00D754B7" w:rsidRDefault="00D754B7" w:rsidP="00207FD7">
            <w:pPr>
              <w:pStyle w:val="acctfourfigures"/>
              <w:tabs>
                <w:tab w:val="clear" w:pos="765"/>
                <w:tab w:val="decimal" w:pos="525"/>
              </w:tabs>
              <w:spacing w:line="240" w:lineRule="atLeast"/>
              <w:ind w:left="-43" w:right="-86"/>
              <w:rPr>
                <w:szCs w:val="22"/>
              </w:rPr>
            </w:pPr>
          </w:p>
          <w:p w14:paraId="35CD086E" w14:textId="4CE21793" w:rsidR="002F5F45" w:rsidRPr="0051236B" w:rsidRDefault="009D0BC6" w:rsidP="00207FD7">
            <w:pPr>
              <w:pStyle w:val="acctfourfigures"/>
              <w:tabs>
                <w:tab w:val="clear" w:pos="765"/>
                <w:tab w:val="decimal" w:pos="525"/>
              </w:tabs>
              <w:spacing w:line="240" w:lineRule="atLeast"/>
              <w:ind w:left="-43" w:right="-86"/>
              <w:rPr>
                <w:szCs w:val="22"/>
              </w:rPr>
            </w:pPr>
            <w:r>
              <w:rPr>
                <w:szCs w:val="22"/>
              </w:rPr>
              <w:t>-</w:t>
            </w:r>
          </w:p>
        </w:tc>
        <w:tc>
          <w:tcPr>
            <w:tcW w:w="270" w:type="dxa"/>
          </w:tcPr>
          <w:p w14:paraId="15C93B7B"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995" w:type="dxa"/>
          </w:tcPr>
          <w:p w14:paraId="3856F3CC" w14:textId="77777777" w:rsidR="00D754B7" w:rsidRDefault="00D754B7" w:rsidP="00207FD7">
            <w:pPr>
              <w:pStyle w:val="acctfourfigures"/>
              <w:spacing w:line="240" w:lineRule="atLeast"/>
              <w:ind w:left="-43" w:right="-86"/>
              <w:rPr>
                <w:szCs w:val="22"/>
              </w:rPr>
            </w:pPr>
          </w:p>
          <w:p w14:paraId="63FB9727" w14:textId="3E17D5BB" w:rsidR="002F5F45" w:rsidRPr="00207FD7" w:rsidRDefault="009D0BC6" w:rsidP="00207FD7">
            <w:pPr>
              <w:pStyle w:val="acctfourfigures"/>
              <w:spacing w:line="240" w:lineRule="atLeast"/>
              <w:ind w:left="-43" w:right="-86"/>
              <w:rPr>
                <w:szCs w:val="22"/>
              </w:rPr>
            </w:pPr>
            <w:r>
              <w:rPr>
                <w:szCs w:val="22"/>
              </w:rPr>
              <w:t>(3,675)</w:t>
            </w:r>
          </w:p>
        </w:tc>
        <w:tc>
          <w:tcPr>
            <w:tcW w:w="236" w:type="dxa"/>
          </w:tcPr>
          <w:p w14:paraId="45E29938"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26" w:type="dxa"/>
            <w:gridSpan w:val="2"/>
          </w:tcPr>
          <w:p w14:paraId="274E1CE6" w14:textId="77777777" w:rsidR="00D754B7" w:rsidRDefault="00D754B7" w:rsidP="00207FD7">
            <w:pPr>
              <w:pStyle w:val="acctfourfigures"/>
              <w:tabs>
                <w:tab w:val="clear" w:pos="765"/>
                <w:tab w:val="decimal" w:pos="435"/>
              </w:tabs>
              <w:spacing w:line="240" w:lineRule="atLeast"/>
              <w:ind w:left="-43" w:right="-86"/>
              <w:rPr>
                <w:b/>
                <w:bCs/>
                <w:sz w:val="21"/>
                <w:szCs w:val="21"/>
              </w:rPr>
            </w:pPr>
          </w:p>
          <w:p w14:paraId="211CE252" w14:textId="336F3CCD" w:rsidR="008D6C67" w:rsidRPr="00B864F0" w:rsidRDefault="009D0BC6" w:rsidP="00207FD7">
            <w:pPr>
              <w:pStyle w:val="acctfourfigures"/>
              <w:tabs>
                <w:tab w:val="clear" w:pos="765"/>
                <w:tab w:val="decimal" w:pos="435"/>
              </w:tabs>
              <w:spacing w:line="240" w:lineRule="atLeast"/>
              <w:ind w:left="-43" w:right="-86"/>
              <w:rPr>
                <w:b/>
                <w:bCs/>
                <w:sz w:val="21"/>
                <w:szCs w:val="21"/>
              </w:rPr>
            </w:pPr>
            <w:r>
              <w:rPr>
                <w:b/>
                <w:bCs/>
                <w:sz w:val="21"/>
                <w:szCs w:val="21"/>
              </w:rPr>
              <w:t>-</w:t>
            </w:r>
          </w:p>
        </w:tc>
        <w:tc>
          <w:tcPr>
            <w:tcW w:w="238" w:type="dxa"/>
          </w:tcPr>
          <w:p w14:paraId="6C23299F"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840" w:type="dxa"/>
          </w:tcPr>
          <w:p w14:paraId="6944808A" w14:textId="77777777" w:rsidR="00D754B7" w:rsidRDefault="00D754B7" w:rsidP="00485F35">
            <w:pPr>
              <w:pStyle w:val="acctfourfigures"/>
              <w:tabs>
                <w:tab w:val="clear" w:pos="765"/>
                <w:tab w:val="decimal" w:pos="375"/>
              </w:tabs>
              <w:spacing w:line="240" w:lineRule="atLeast"/>
              <w:ind w:left="-43" w:right="-86"/>
              <w:rPr>
                <w:b/>
                <w:bCs/>
                <w:sz w:val="21"/>
                <w:szCs w:val="21"/>
              </w:rPr>
            </w:pPr>
          </w:p>
          <w:p w14:paraId="1C009DB1" w14:textId="4D7C6475" w:rsidR="008D6C67" w:rsidRPr="00B864F0" w:rsidRDefault="009D0BC6" w:rsidP="00485F35">
            <w:pPr>
              <w:pStyle w:val="acctfourfigures"/>
              <w:tabs>
                <w:tab w:val="clear" w:pos="765"/>
                <w:tab w:val="decimal" w:pos="375"/>
              </w:tabs>
              <w:spacing w:line="240" w:lineRule="atLeast"/>
              <w:ind w:left="-43" w:right="-86"/>
              <w:rPr>
                <w:b/>
                <w:bCs/>
                <w:sz w:val="21"/>
                <w:szCs w:val="21"/>
              </w:rPr>
            </w:pPr>
            <w:r>
              <w:rPr>
                <w:b/>
                <w:bCs/>
                <w:sz w:val="21"/>
                <w:szCs w:val="21"/>
              </w:rPr>
              <w:t>-</w:t>
            </w:r>
          </w:p>
        </w:tc>
        <w:tc>
          <w:tcPr>
            <w:tcW w:w="263" w:type="dxa"/>
          </w:tcPr>
          <w:p w14:paraId="5EAE5C8D"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88" w:type="dxa"/>
          </w:tcPr>
          <w:p w14:paraId="44E37743" w14:textId="77777777" w:rsidR="00AD0024" w:rsidRDefault="00AD0024" w:rsidP="00485F35">
            <w:pPr>
              <w:pStyle w:val="acctfourfigures"/>
              <w:tabs>
                <w:tab w:val="clear" w:pos="765"/>
                <w:tab w:val="decimal" w:pos="795"/>
              </w:tabs>
              <w:spacing w:line="240" w:lineRule="atLeast"/>
              <w:ind w:left="-43" w:right="-86"/>
              <w:rPr>
                <w:sz w:val="21"/>
                <w:szCs w:val="21"/>
              </w:rPr>
            </w:pPr>
          </w:p>
          <w:p w14:paraId="6221717A" w14:textId="49EDDA7B" w:rsidR="008D6C67" w:rsidRPr="008F1660" w:rsidRDefault="009D0BC6" w:rsidP="00485F35">
            <w:pPr>
              <w:pStyle w:val="acctfourfigures"/>
              <w:tabs>
                <w:tab w:val="clear" w:pos="765"/>
                <w:tab w:val="decimal" w:pos="795"/>
              </w:tabs>
              <w:spacing w:line="240" w:lineRule="atLeast"/>
              <w:ind w:left="-43" w:right="-86"/>
              <w:rPr>
                <w:sz w:val="21"/>
                <w:szCs w:val="21"/>
              </w:rPr>
            </w:pPr>
            <w:r>
              <w:rPr>
                <w:sz w:val="21"/>
                <w:szCs w:val="21"/>
              </w:rPr>
              <w:t>(3,675)</w:t>
            </w:r>
          </w:p>
        </w:tc>
      </w:tr>
      <w:tr w:rsidR="00207FD7" w:rsidRPr="00B864F0" w14:paraId="4B1E919E" w14:textId="77777777" w:rsidTr="00072A07">
        <w:tc>
          <w:tcPr>
            <w:tcW w:w="2196" w:type="dxa"/>
          </w:tcPr>
          <w:p w14:paraId="6F89296E" w14:textId="73C49C9F" w:rsidR="00207FD7" w:rsidRPr="00B864F0" w:rsidRDefault="00207FD7" w:rsidP="00207FD7">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1044" w:type="dxa"/>
          </w:tcPr>
          <w:p w14:paraId="5A438ECC" w14:textId="77777777" w:rsidR="00D754B7" w:rsidRDefault="00D754B7" w:rsidP="00072A07">
            <w:pPr>
              <w:pStyle w:val="acctfourfigures"/>
              <w:tabs>
                <w:tab w:val="clear" w:pos="765"/>
                <w:tab w:val="decimal" w:pos="850"/>
              </w:tabs>
              <w:spacing w:line="240" w:lineRule="atLeast"/>
              <w:ind w:left="-43" w:right="-86"/>
              <w:rPr>
                <w:szCs w:val="22"/>
              </w:rPr>
            </w:pPr>
          </w:p>
          <w:p w14:paraId="7C07528D" w14:textId="0330F7E3" w:rsidR="00032EE4" w:rsidRDefault="009D0BC6" w:rsidP="00072A07">
            <w:pPr>
              <w:pStyle w:val="acctfourfigures"/>
              <w:tabs>
                <w:tab w:val="clear" w:pos="765"/>
                <w:tab w:val="decimal" w:pos="850"/>
              </w:tabs>
              <w:spacing w:line="240" w:lineRule="atLeast"/>
              <w:ind w:left="-43" w:right="-86"/>
              <w:rPr>
                <w:szCs w:val="22"/>
              </w:rPr>
            </w:pPr>
            <w:r>
              <w:rPr>
                <w:szCs w:val="22"/>
              </w:rPr>
              <w:t>13,632</w:t>
            </w:r>
          </w:p>
        </w:tc>
        <w:tc>
          <w:tcPr>
            <w:tcW w:w="270" w:type="dxa"/>
          </w:tcPr>
          <w:p w14:paraId="3FF6D326"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80" w:type="dxa"/>
          </w:tcPr>
          <w:p w14:paraId="7B0F303E" w14:textId="78327D97" w:rsidR="00207FD7" w:rsidRDefault="00207FD7" w:rsidP="00207FD7">
            <w:pPr>
              <w:pStyle w:val="acctfourfigures"/>
              <w:tabs>
                <w:tab w:val="clear" w:pos="765"/>
                <w:tab w:val="decimal" w:pos="525"/>
              </w:tabs>
              <w:spacing w:line="240" w:lineRule="atLeast"/>
              <w:ind w:left="-43" w:right="-86"/>
              <w:rPr>
                <w:szCs w:val="22"/>
              </w:rPr>
            </w:pPr>
          </w:p>
        </w:tc>
        <w:tc>
          <w:tcPr>
            <w:tcW w:w="270" w:type="dxa"/>
          </w:tcPr>
          <w:p w14:paraId="10BAB9C1"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995" w:type="dxa"/>
          </w:tcPr>
          <w:p w14:paraId="6674E512" w14:textId="0B565A5D" w:rsidR="00207FD7" w:rsidRPr="00B552E2" w:rsidRDefault="00207FD7" w:rsidP="00207FD7">
            <w:pPr>
              <w:pStyle w:val="acctfourfigures"/>
              <w:spacing w:line="240" w:lineRule="atLeast"/>
              <w:ind w:right="-86"/>
              <w:rPr>
                <w:szCs w:val="22"/>
              </w:rPr>
            </w:pPr>
          </w:p>
        </w:tc>
        <w:tc>
          <w:tcPr>
            <w:tcW w:w="236" w:type="dxa"/>
          </w:tcPr>
          <w:p w14:paraId="2D84DA14"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26" w:type="dxa"/>
            <w:gridSpan w:val="2"/>
          </w:tcPr>
          <w:p w14:paraId="5CAEF260" w14:textId="4E2F43FC" w:rsidR="00207FD7" w:rsidRDefault="00207FD7" w:rsidP="008D6F32">
            <w:pPr>
              <w:pStyle w:val="acctfourfigures"/>
              <w:tabs>
                <w:tab w:val="clear" w:pos="765"/>
                <w:tab w:val="decimal" w:pos="435"/>
              </w:tabs>
              <w:spacing w:line="240" w:lineRule="atLeast"/>
              <w:ind w:right="-86"/>
              <w:rPr>
                <w:sz w:val="21"/>
                <w:szCs w:val="21"/>
              </w:rPr>
            </w:pPr>
          </w:p>
        </w:tc>
        <w:tc>
          <w:tcPr>
            <w:tcW w:w="238" w:type="dxa"/>
          </w:tcPr>
          <w:p w14:paraId="3E954729"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840" w:type="dxa"/>
          </w:tcPr>
          <w:p w14:paraId="7FD7B427" w14:textId="43F79F81" w:rsidR="00207FD7" w:rsidRDefault="00207FD7" w:rsidP="00207FD7">
            <w:pPr>
              <w:pStyle w:val="acctfourfigures"/>
              <w:tabs>
                <w:tab w:val="clear" w:pos="765"/>
                <w:tab w:val="decimal" w:pos="375"/>
              </w:tabs>
              <w:spacing w:line="240" w:lineRule="atLeast"/>
              <w:ind w:left="-43" w:right="-86"/>
              <w:rPr>
                <w:sz w:val="21"/>
                <w:szCs w:val="21"/>
              </w:rPr>
            </w:pPr>
          </w:p>
        </w:tc>
        <w:tc>
          <w:tcPr>
            <w:tcW w:w="263" w:type="dxa"/>
          </w:tcPr>
          <w:p w14:paraId="11272838"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88" w:type="dxa"/>
          </w:tcPr>
          <w:p w14:paraId="263E9D20" w14:textId="2A7367DF" w:rsidR="00207FD7" w:rsidRPr="00535677" w:rsidRDefault="00207FD7" w:rsidP="00207FD7">
            <w:pPr>
              <w:pStyle w:val="acctfourfigures"/>
              <w:tabs>
                <w:tab w:val="clear" w:pos="765"/>
                <w:tab w:val="decimal" w:pos="795"/>
              </w:tabs>
              <w:spacing w:line="240" w:lineRule="atLeast"/>
              <w:ind w:left="-43" w:right="-86"/>
              <w:rPr>
                <w:szCs w:val="22"/>
              </w:rPr>
            </w:pPr>
          </w:p>
        </w:tc>
      </w:tr>
      <w:tr w:rsidR="008A23B5" w:rsidRPr="00B864F0" w14:paraId="49C73B8A" w14:textId="77777777" w:rsidTr="00072A07">
        <w:tc>
          <w:tcPr>
            <w:tcW w:w="2196" w:type="dxa"/>
          </w:tcPr>
          <w:p w14:paraId="340B4F73" w14:textId="77777777" w:rsidR="008A23B5" w:rsidRPr="00B864F0" w:rsidRDefault="008A23B5" w:rsidP="008A23B5">
            <w:pPr>
              <w:pStyle w:val="ListParagraph"/>
              <w:numPr>
                <w:ilvl w:val="0"/>
                <w:numId w:val="18"/>
              </w:numPr>
              <w:spacing w:line="240" w:lineRule="exact"/>
              <w:ind w:left="161" w:right="-24" w:hanging="161"/>
              <w:rPr>
                <w:sz w:val="21"/>
                <w:szCs w:val="21"/>
              </w:rPr>
            </w:pPr>
            <w:r w:rsidRPr="00B864F0">
              <w:rPr>
                <w:sz w:val="21"/>
                <w:szCs w:val="21"/>
              </w:rPr>
              <w:t>Cash outflow</w:t>
            </w:r>
          </w:p>
        </w:tc>
        <w:tc>
          <w:tcPr>
            <w:tcW w:w="1044" w:type="dxa"/>
          </w:tcPr>
          <w:p w14:paraId="30F3C373" w14:textId="08A27A10" w:rsidR="008A23B5" w:rsidRPr="0051236B" w:rsidRDefault="009D0BC6" w:rsidP="008A23B5">
            <w:pPr>
              <w:pStyle w:val="acctfourfigures"/>
              <w:tabs>
                <w:tab w:val="clear" w:pos="765"/>
                <w:tab w:val="decimal" w:pos="525"/>
              </w:tabs>
              <w:spacing w:line="240" w:lineRule="atLeast"/>
              <w:ind w:left="-43" w:right="-86"/>
              <w:rPr>
                <w:szCs w:val="22"/>
              </w:rPr>
            </w:pPr>
            <w:r>
              <w:rPr>
                <w:szCs w:val="22"/>
              </w:rPr>
              <w:t>-</w:t>
            </w:r>
          </w:p>
        </w:tc>
        <w:tc>
          <w:tcPr>
            <w:tcW w:w="270" w:type="dxa"/>
          </w:tcPr>
          <w:p w14:paraId="129DCFFF" w14:textId="77777777" w:rsidR="008A23B5" w:rsidRPr="00632EAF" w:rsidRDefault="008A23B5" w:rsidP="008A23B5">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4B412C79" w14:textId="6F2D1BB3" w:rsidR="008A23B5" w:rsidRPr="0051236B" w:rsidRDefault="009D0BC6" w:rsidP="008A23B5">
            <w:pPr>
              <w:pStyle w:val="acctfourfigures"/>
              <w:tabs>
                <w:tab w:val="clear" w:pos="765"/>
                <w:tab w:val="decimal" w:pos="525"/>
              </w:tabs>
              <w:spacing w:line="240" w:lineRule="atLeast"/>
              <w:ind w:left="-43" w:right="-86"/>
              <w:rPr>
                <w:szCs w:val="22"/>
              </w:rPr>
            </w:pPr>
            <w:r>
              <w:rPr>
                <w:szCs w:val="22"/>
              </w:rPr>
              <w:t>-</w:t>
            </w:r>
          </w:p>
        </w:tc>
        <w:tc>
          <w:tcPr>
            <w:tcW w:w="270" w:type="dxa"/>
          </w:tcPr>
          <w:p w14:paraId="1E53F8B3" w14:textId="77777777" w:rsidR="008A23B5" w:rsidRPr="0051236B" w:rsidRDefault="008A23B5" w:rsidP="008A23B5">
            <w:pPr>
              <w:pStyle w:val="acctfourfigures"/>
              <w:spacing w:line="240" w:lineRule="atLeast"/>
              <w:ind w:left="-43" w:right="-86"/>
              <w:rPr>
                <w:szCs w:val="22"/>
              </w:rPr>
            </w:pPr>
          </w:p>
        </w:tc>
        <w:tc>
          <w:tcPr>
            <w:tcW w:w="995" w:type="dxa"/>
          </w:tcPr>
          <w:p w14:paraId="16789D3B" w14:textId="04E1347D" w:rsidR="008A23B5" w:rsidRPr="0051236B" w:rsidRDefault="009D0BC6" w:rsidP="008A23B5">
            <w:pPr>
              <w:pStyle w:val="acctfourfigures"/>
              <w:spacing w:line="240" w:lineRule="atLeast"/>
              <w:ind w:right="-86"/>
              <w:rPr>
                <w:szCs w:val="22"/>
              </w:rPr>
            </w:pPr>
            <w:r>
              <w:rPr>
                <w:szCs w:val="22"/>
              </w:rPr>
              <w:t>(661,312)</w:t>
            </w:r>
          </w:p>
        </w:tc>
        <w:tc>
          <w:tcPr>
            <w:tcW w:w="236" w:type="dxa"/>
          </w:tcPr>
          <w:p w14:paraId="2C34AEBC" w14:textId="77777777" w:rsidR="008A23B5" w:rsidRPr="0051236B" w:rsidRDefault="008A23B5" w:rsidP="008A23B5">
            <w:pPr>
              <w:pStyle w:val="acctfourfigures"/>
              <w:spacing w:line="240" w:lineRule="atLeast"/>
              <w:ind w:left="-43" w:right="-86"/>
              <w:rPr>
                <w:szCs w:val="22"/>
              </w:rPr>
            </w:pPr>
          </w:p>
        </w:tc>
        <w:tc>
          <w:tcPr>
            <w:tcW w:w="1026" w:type="dxa"/>
            <w:gridSpan w:val="2"/>
          </w:tcPr>
          <w:p w14:paraId="7C203504" w14:textId="0D5CFAC9" w:rsidR="008A23B5" w:rsidRPr="0051236B" w:rsidRDefault="005B39C8" w:rsidP="008A23B5">
            <w:pPr>
              <w:pStyle w:val="acctfourfigures"/>
              <w:tabs>
                <w:tab w:val="clear" w:pos="765"/>
                <w:tab w:val="decimal" w:pos="435"/>
              </w:tabs>
              <w:spacing w:line="240" w:lineRule="atLeast"/>
              <w:ind w:left="-43" w:right="-86"/>
              <w:rPr>
                <w:szCs w:val="22"/>
              </w:rPr>
            </w:pPr>
            <w:r>
              <w:rPr>
                <w:szCs w:val="22"/>
              </w:rPr>
              <w:t>-</w:t>
            </w:r>
          </w:p>
        </w:tc>
        <w:tc>
          <w:tcPr>
            <w:tcW w:w="238" w:type="dxa"/>
          </w:tcPr>
          <w:p w14:paraId="7A9EC8AB" w14:textId="77777777" w:rsidR="008A23B5" w:rsidRPr="0051236B" w:rsidRDefault="008A23B5" w:rsidP="008A23B5">
            <w:pPr>
              <w:pStyle w:val="acctfourfigures"/>
              <w:spacing w:line="240" w:lineRule="atLeast"/>
              <w:ind w:left="-43" w:right="-86"/>
              <w:rPr>
                <w:szCs w:val="22"/>
              </w:rPr>
            </w:pPr>
          </w:p>
        </w:tc>
        <w:tc>
          <w:tcPr>
            <w:tcW w:w="840" w:type="dxa"/>
          </w:tcPr>
          <w:p w14:paraId="38854FD1" w14:textId="631D2B62" w:rsidR="008A23B5" w:rsidRPr="0051236B" w:rsidRDefault="005B39C8" w:rsidP="008A23B5">
            <w:pPr>
              <w:pStyle w:val="acctfourfigures"/>
              <w:tabs>
                <w:tab w:val="clear" w:pos="765"/>
                <w:tab w:val="decimal" w:pos="375"/>
              </w:tabs>
              <w:spacing w:line="240" w:lineRule="atLeast"/>
              <w:ind w:left="-43" w:right="-86"/>
              <w:rPr>
                <w:szCs w:val="22"/>
              </w:rPr>
            </w:pPr>
            <w:r>
              <w:rPr>
                <w:szCs w:val="22"/>
              </w:rPr>
              <w:t>-</w:t>
            </w:r>
          </w:p>
        </w:tc>
        <w:tc>
          <w:tcPr>
            <w:tcW w:w="263" w:type="dxa"/>
          </w:tcPr>
          <w:p w14:paraId="6D53DCF7" w14:textId="77777777" w:rsidR="008A23B5" w:rsidRPr="0051236B" w:rsidRDefault="008A23B5" w:rsidP="008A23B5">
            <w:pPr>
              <w:pStyle w:val="acctfourfigures"/>
              <w:spacing w:line="240" w:lineRule="atLeast"/>
              <w:ind w:left="-43" w:right="-86"/>
              <w:rPr>
                <w:szCs w:val="22"/>
              </w:rPr>
            </w:pPr>
          </w:p>
        </w:tc>
        <w:tc>
          <w:tcPr>
            <w:tcW w:w="1088" w:type="dxa"/>
          </w:tcPr>
          <w:p w14:paraId="4550D9FB" w14:textId="326DD054" w:rsidR="008A23B5" w:rsidRPr="0051236B" w:rsidRDefault="005B39C8" w:rsidP="008A23B5">
            <w:pPr>
              <w:pStyle w:val="acctfourfigures"/>
              <w:tabs>
                <w:tab w:val="clear" w:pos="765"/>
                <w:tab w:val="decimal" w:pos="795"/>
              </w:tabs>
              <w:spacing w:line="240" w:lineRule="atLeast"/>
              <w:ind w:left="-43" w:right="-86"/>
              <w:rPr>
                <w:szCs w:val="22"/>
              </w:rPr>
            </w:pPr>
            <w:r>
              <w:rPr>
                <w:szCs w:val="22"/>
              </w:rPr>
              <w:t>(661,312)</w:t>
            </w:r>
          </w:p>
        </w:tc>
      </w:tr>
      <w:tr w:rsidR="008A23B5" w:rsidRPr="00B864F0" w14:paraId="620808F0" w14:textId="77777777" w:rsidTr="00072A07">
        <w:tc>
          <w:tcPr>
            <w:tcW w:w="2196" w:type="dxa"/>
          </w:tcPr>
          <w:p w14:paraId="7B43F04D" w14:textId="77777777" w:rsidR="008A23B5" w:rsidRPr="00B864F0" w:rsidRDefault="008A23B5" w:rsidP="008A23B5">
            <w:pPr>
              <w:pStyle w:val="ListParagraph"/>
              <w:numPr>
                <w:ilvl w:val="0"/>
                <w:numId w:val="18"/>
              </w:numPr>
              <w:spacing w:line="240" w:lineRule="exact"/>
              <w:ind w:left="161" w:right="-24" w:hanging="161"/>
              <w:rPr>
                <w:sz w:val="21"/>
                <w:szCs w:val="21"/>
              </w:rPr>
            </w:pPr>
            <w:r w:rsidRPr="00B864F0">
              <w:rPr>
                <w:sz w:val="21"/>
                <w:szCs w:val="21"/>
              </w:rPr>
              <w:t>Cash inflow</w:t>
            </w:r>
          </w:p>
        </w:tc>
        <w:tc>
          <w:tcPr>
            <w:tcW w:w="1044" w:type="dxa"/>
            <w:tcBorders>
              <w:bottom w:val="single" w:sz="4" w:space="0" w:color="auto"/>
            </w:tcBorders>
          </w:tcPr>
          <w:p w14:paraId="7866ABA3" w14:textId="5C316CF0" w:rsidR="008A23B5" w:rsidRPr="0051236B" w:rsidRDefault="009D0BC6" w:rsidP="008A23B5">
            <w:pPr>
              <w:pStyle w:val="acctfourfigures"/>
              <w:tabs>
                <w:tab w:val="clear" w:pos="765"/>
                <w:tab w:val="decimal" w:pos="525"/>
              </w:tabs>
              <w:spacing w:line="240" w:lineRule="atLeast"/>
              <w:ind w:left="-43" w:right="-86"/>
              <w:rPr>
                <w:szCs w:val="22"/>
              </w:rPr>
            </w:pPr>
            <w:r>
              <w:rPr>
                <w:szCs w:val="22"/>
              </w:rPr>
              <w:t>-</w:t>
            </w:r>
          </w:p>
        </w:tc>
        <w:tc>
          <w:tcPr>
            <w:tcW w:w="270" w:type="dxa"/>
          </w:tcPr>
          <w:p w14:paraId="15D37B30" w14:textId="77777777" w:rsidR="008A23B5" w:rsidRPr="00B864F0" w:rsidRDefault="008A23B5" w:rsidP="008A23B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6D29945C" w14:textId="308CA1DB" w:rsidR="008A23B5" w:rsidRPr="0051236B" w:rsidRDefault="009D0BC6" w:rsidP="008A23B5">
            <w:pPr>
              <w:pStyle w:val="acctfourfigures"/>
              <w:tabs>
                <w:tab w:val="clear" w:pos="765"/>
                <w:tab w:val="decimal" w:pos="525"/>
              </w:tabs>
              <w:spacing w:line="240" w:lineRule="atLeast"/>
              <w:ind w:left="-43" w:right="-86"/>
              <w:rPr>
                <w:szCs w:val="22"/>
              </w:rPr>
            </w:pPr>
            <w:r>
              <w:rPr>
                <w:szCs w:val="22"/>
              </w:rPr>
              <w:t>-</w:t>
            </w:r>
          </w:p>
        </w:tc>
        <w:tc>
          <w:tcPr>
            <w:tcW w:w="270" w:type="dxa"/>
          </w:tcPr>
          <w:p w14:paraId="6F2D88E7" w14:textId="77777777" w:rsidR="008A23B5" w:rsidRPr="0051236B" w:rsidRDefault="008A23B5" w:rsidP="008A23B5">
            <w:pPr>
              <w:pStyle w:val="acctfourfigures"/>
              <w:spacing w:line="240" w:lineRule="atLeast"/>
              <w:ind w:left="-43" w:right="-86"/>
              <w:rPr>
                <w:szCs w:val="22"/>
              </w:rPr>
            </w:pPr>
          </w:p>
        </w:tc>
        <w:tc>
          <w:tcPr>
            <w:tcW w:w="995" w:type="dxa"/>
            <w:tcBorders>
              <w:bottom w:val="single" w:sz="4" w:space="0" w:color="auto"/>
            </w:tcBorders>
          </w:tcPr>
          <w:p w14:paraId="40E9ECF2" w14:textId="63E04F55" w:rsidR="008A23B5" w:rsidRPr="0051236B" w:rsidRDefault="009D0BC6" w:rsidP="008A23B5">
            <w:pPr>
              <w:pStyle w:val="acctfourfigures"/>
              <w:spacing w:line="240" w:lineRule="atLeast"/>
              <w:ind w:right="-86"/>
              <w:rPr>
                <w:szCs w:val="22"/>
              </w:rPr>
            </w:pPr>
            <w:r>
              <w:rPr>
                <w:szCs w:val="22"/>
              </w:rPr>
              <w:t>647,680</w:t>
            </w:r>
          </w:p>
        </w:tc>
        <w:tc>
          <w:tcPr>
            <w:tcW w:w="236" w:type="dxa"/>
          </w:tcPr>
          <w:p w14:paraId="6933D076" w14:textId="77777777" w:rsidR="008A23B5" w:rsidRPr="0051236B" w:rsidRDefault="008A23B5" w:rsidP="008A23B5">
            <w:pPr>
              <w:pStyle w:val="acctfourfigures"/>
              <w:spacing w:line="240" w:lineRule="atLeast"/>
              <w:ind w:left="-43" w:right="-86"/>
              <w:rPr>
                <w:szCs w:val="22"/>
              </w:rPr>
            </w:pPr>
          </w:p>
        </w:tc>
        <w:tc>
          <w:tcPr>
            <w:tcW w:w="1026" w:type="dxa"/>
            <w:gridSpan w:val="2"/>
            <w:tcBorders>
              <w:bottom w:val="single" w:sz="4" w:space="0" w:color="auto"/>
            </w:tcBorders>
          </w:tcPr>
          <w:p w14:paraId="03D122D3" w14:textId="430DBB93" w:rsidR="008A23B5" w:rsidRPr="0051236B" w:rsidRDefault="005B39C8" w:rsidP="008A23B5">
            <w:pPr>
              <w:pStyle w:val="acctfourfigures"/>
              <w:tabs>
                <w:tab w:val="clear" w:pos="765"/>
                <w:tab w:val="decimal" w:pos="435"/>
              </w:tabs>
              <w:spacing w:line="240" w:lineRule="atLeast"/>
              <w:ind w:left="-43" w:right="-86"/>
              <w:rPr>
                <w:szCs w:val="22"/>
              </w:rPr>
            </w:pPr>
            <w:r>
              <w:rPr>
                <w:szCs w:val="22"/>
              </w:rPr>
              <w:t>-</w:t>
            </w:r>
          </w:p>
        </w:tc>
        <w:tc>
          <w:tcPr>
            <w:tcW w:w="238" w:type="dxa"/>
          </w:tcPr>
          <w:p w14:paraId="0931B7F8" w14:textId="77777777" w:rsidR="008A23B5" w:rsidRPr="0051236B" w:rsidRDefault="008A23B5" w:rsidP="008A23B5">
            <w:pPr>
              <w:pStyle w:val="acctfourfigures"/>
              <w:spacing w:line="240" w:lineRule="atLeast"/>
              <w:ind w:left="-43" w:right="-86"/>
              <w:rPr>
                <w:szCs w:val="22"/>
              </w:rPr>
            </w:pPr>
          </w:p>
        </w:tc>
        <w:tc>
          <w:tcPr>
            <w:tcW w:w="840" w:type="dxa"/>
            <w:tcBorders>
              <w:bottom w:val="single" w:sz="4" w:space="0" w:color="auto"/>
            </w:tcBorders>
          </w:tcPr>
          <w:p w14:paraId="536B6B3A" w14:textId="1FDFADD9" w:rsidR="008A23B5" w:rsidRPr="0051236B" w:rsidRDefault="005B39C8" w:rsidP="008A23B5">
            <w:pPr>
              <w:pStyle w:val="acctfourfigures"/>
              <w:tabs>
                <w:tab w:val="clear" w:pos="765"/>
                <w:tab w:val="decimal" w:pos="375"/>
              </w:tabs>
              <w:spacing w:line="240" w:lineRule="atLeast"/>
              <w:ind w:left="-43" w:right="-86"/>
              <w:rPr>
                <w:szCs w:val="22"/>
              </w:rPr>
            </w:pPr>
            <w:r>
              <w:rPr>
                <w:szCs w:val="22"/>
              </w:rPr>
              <w:t>-</w:t>
            </w:r>
          </w:p>
        </w:tc>
        <w:tc>
          <w:tcPr>
            <w:tcW w:w="263" w:type="dxa"/>
          </w:tcPr>
          <w:p w14:paraId="5AFD6A82" w14:textId="77777777" w:rsidR="008A23B5" w:rsidRPr="0051236B" w:rsidRDefault="008A23B5" w:rsidP="008A23B5">
            <w:pPr>
              <w:pStyle w:val="acctfourfigures"/>
              <w:spacing w:line="240" w:lineRule="atLeast"/>
              <w:ind w:left="-43" w:right="-86"/>
              <w:rPr>
                <w:szCs w:val="22"/>
              </w:rPr>
            </w:pPr>
          </w:p>
        </w:tc>
        <w:tc>
          <w:tcPr>
            <w:tcW w:w="1088" w:type="dxa"/>
            <w:tcBorders>
              <w:bottom w:val="single" w:sz="4" w:space="0" w:color="auto"/>
            </w:tcBorders>
          </w:tcPr>
          <w:p w14:paraId="46EBE048" w14:textId="78594C4E" w:rsidR="008A23B5" w:rsidRPr="0051236B" w:rsidRDefault="005B39C8" w:rsidP="008A23B5">
            <w:pPr>
              <w:pStyle w:val="acctfourfigures"/>
              <w:tabs>
                <w:tab w:val="clear" w:pos="765"/>
                <w:tab w:val="decimal" w:pos="795"/>
              </w:tabs>
              <w:spacing w:line="240" w:lineRule="atLeast"/>
              <w:ind w:left="-43" w:right="-86"/>
              <w:rPr>
                <w:szCs w:val="22"/>
              </w:rPr>
            </w:pPr>
            <w:r>
              <w:rPr>
                <w:szCs w:val="22"/>
              </w:rPr>
              <w:t>647,680</w:t>
            </w:r>
          </w:p>
        </w:tc>
      </w:tr>
      <w:tr w:rsidR="008A23B5" w:rsidRPr="00B864F0" w14:paraId="412E7C73" w14:textId="77777777" w:rsidTr="00072A07">
        <w:tc>
          <w:tcPr>
            <w:tcW w:w="2196" w:type="dxa"/>
          </w:tcPr>
          <w:p w14:paraId="5A3F6820" w14:textId="77777777" w:rsidR="008A23B5" w:rsidRPr="00B864F0" w:rsidRDefault="008A23B5" w:rsidP="008A23B5">
            <w:pPr>
              <w:pStyle w:val="ListParagraph"/>
              <w:spacing w:line="240" w:lineRule="exact"/>
              <w:ind w:left="161" w:right="-24"/>
              <w:rPr>
                <w:sz w:val="21"/>
                <w:szCs w:val="21"/>
              </w:rPr>
            </w:pPr>
          </w:p>
        </w:tc>
        <w:tc>
          <w:tcPr>
            <w:tcW w:w="1044" w:type="dxa"/>
            <w:tcBorders>
              <w:bottom w:val="single" w:sz="4" w:space="0" w:color="auto"/>
            </w:tcBorders>
          </w:tcPr>
          <w:p w14:paraId="4D8A71BC" w14:textId="4136DA62" w:rsidR="008A23B5" w:rsidRPr="0051236B" w:rsidRDefault="005B39C8" w:rsidP="00072A07">
            <w:pPr>
              <w:pStyle w:val="acctfourfigures"/>
              <w:tabs>
                <w:tab w:val="clear" w:pos="765"/>
                <w:tab w:val="decimal" w:pos="850"/>
              </w:tabs>
              <w:spacing w:line="240" w:lineRule="atLeast"/>
              <w:ind w:left="-43" w:right="-86"/>
              <w:rPr>
                <w:szCs w:val="22"/>
              </w:rPr>
            </w:pPr>
            <w:r>
              <w:rPr>
                <w:szCs w:val="22"/>
              </w:rPr>
              <w:t>13,632</w:t>
            </w:r>
          </w:p>
        </w:tc>
        <w:tc>
          <w:tcPr>
            <w:tcW w:w="270" w:type="dxa"/>
          </w:tcPr>
          <w:p w14:paraId="533A1888" w14:textId="77777777" w:rsidR="008A23B5" w:rsidRPr="00B864F0" w:rsidRDefault="008A23B5" w:rsidP="008A23B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76CBEE12" w14:textId="7253073C" w:rsidR="008A23B5" w:rsidRDefault="005B39C8" w:rsidP="008A23B5">
            <w:pPr>
              <w:pStyle w:val="acctfourfigures"/>
              <w:tabs>
                <w:tab w:val="clear" w:pos="765"/>
                <w:tab w:val="decimal" w:pos="525"/>
              </w:tabs>
              <w:spacing w:line="240" w:lineRule="atLeast"/>
              <w:ind w:left="-43" w:right="-86"/>
              <w:rPr>
                <w:szCs w:val="22"/>
              </w:rPr>
            </w:pPr>
            <w:r>
              <w:rPr>
                <w:szCs w:val="22"/>
              </w:rPr>
              <w:t>-</w:t>
            </w:r>
          </w:p>
        </w:tc>
        <w:tc>
          <w:tcPr>
            <w:tcW w:w="270" w:type="dxa"/>
          </w:tcPr>
          <w:p w14:paraId="0879327C" w14:textId="77777777" w:rsidR="008A23B5" w:rsidRPr="0051236B" w:rsidRDefault="008A23B5" w:rsidP="008A23B5">
            <w:pPr>
              <w:pStyle w:val="acctfourfigures"/>
              <w:spacing w:line="240" w:lineRule="atLeast"/>
              <w:ind w:left="-43" w:right="-86"/>
              <w:rPr>
                <w:szCs w:val="22"/>
              </w:rPr>
            </w:pPr>
          </w:p>
        </w:tc>
        <w:tc>
          <w:tcPr>
            <w:tcW w:w="995" w:type="dxa"/>
            <w:tcBorders>
              <w:bottom w:val="single" w:sz="4" w:space="0" w:color="auto"/>
            </w:tcBorders>
          </w:tcPr>
          <w:p w14:paraId="2C9281F6" w14:textId="339FEDA9" w:rsidR="008A23B5" w:rsidRDefault="009D0BC6" w:rsidP="008A23B5">
            <w:pPr>
              <w:pStyle w:val="acctfourfigures"/>
              <w:spacing w:line="240" w:lineRule="atLeast"/>
              <w:ind w:right="-86"/>
              <w:rPr>
                <w:szCs w:val="22"/>
              </w:rPr>
            </w:pPr>
            <w:r>
              <w:rPr>
                <w:szCs w:val="22"/>
              </w:rPr>
              <w:t>(13,632)</w:t>
            </w:r>
          </w:p>
        </w:tc>
        <w:tc>
          <w:tcPr>
            <w:tcW w:w="236" w:type="dxa"/>
          </w:tcPr>
          <w:p w14:paraId="0B9075B7" w14:textId="77777777" w:rsidR="008A23B5" w:rsidRPr="0051236B" w:rsidRDefault="008A23B5" w:rsidP="008A23B5">
            <w:pPr>
              <w:pStyle w:val="acctfourfigures"/>
              <w:spacing w:line="240" w:lineRule="atLeast"/>
              <w:ind w:left="-43" w:right="-86"/>
              <w:rPr>
                <w:szCs w:val="22"/>
              </w:rPr>
            </w:pPr>
          </w:p>
        </w:tc>
        <w:tc>
          <w:tcPr>
            <w:tcW w:w="1026" w:type="dxa"/>
            <w:gridSpan w:val="2"/>
            <w:tcBorders>
              <w:bottom w:val="single" w:sz="4" w:space="0" w:color="auto"/>
            </w:tcBorders>
          </w:tcPr>
          <w:p w14:paraId="40009B90" w14:textId="00E1C5FB" w:rsidR="008A23B5" w:rsidRDefault="005B39C8" w:rsidP="008A23B5">
            <w:pPr>
              <w:pStyle w:val="acctfourfigures"/>
              <w:tabs>
                <w:tab w:val="clear" w:pos="765"/>
                <w:tab w:val="decimal" w:pos="435"/>
              </w:tabs>
              <w:spacing w:line="240" w:lineRule="atLeast"/>
              <w:ind w:left="-43" w:right="-86"/>
              <w:rPr>
                <w:szCs w:val="22"/>
              </w:rPr>
            </w:pPr>
            <w:r>
              <w:rPr>
                <w:szCs w:val="22"/>
              </w:rPr>
              <w:t>-</w:t>
            </w:r>
          </w:p>
        </w:tc>
        <w:tc>
          <w:tcPr>
            <w:tcW w:w="238" w:type="dxa"/>
          </w:tcPr>
          <w:p w14:paraId="725CB1FC" w14:textId="77777777" w:rsidR="008A23B5" w:rsidRPr="0051236B" w:rsidRDefault="008A23B5" w:rsidP="008A23B5">
            <w:pPr>
              <w:pStyle w:val="acctfourfigures"/>
              <w:spacing w:line="240" w:lineRule="atLeast"/>
              <w:ind w:left="-43" w:right="-86"/>
              <w:rPr>
                <w:szCs w:val="22"/>
              </w:rPr>
            </w:pPr>
          </w:p>
        </w:tc>
        <w:tc>
          <w:tcPr>
            <w:tcW w:w="840" w:type="dxa"/>
            <w:tcBorders>
              <w:bottom w:val="single" w:sz="4" w:space="0" w:color="auto"/>
            </w:tcBorders>
          </w:tcPr>
          <w:p w14:paraId="6925061B" w14:textId="0C89DC93" w:rsidR="008A23B5" w:rsidRDefault="005B39C8" w:rsidP="008A23B5">
            <w:pPr>
              <w:pStyle w:val="acctfourfigures"/>
              <w:tabs>
                <w:tab w:val="clear" w:pos="765"/>
                <w:tab w:val="decimal" w:pos="375"/>
              </w:tabs>
              <w:spacing w:line="240" w:lineRule="atLeast"/>
              <w:ind w:left="-43" w:right="-86"/>
              <w:rPr>
                <w:szCs w:val="22"/>
              </w:rPr>
            </w:pPr>
            <w:r>
              <w:rPr>
                <w:szCs w:val="22"/>
              </w:rPr>
              <w:t>-</w:t>
            </w:r>
          </w:p>
        </w:tc>
        <w:tc>
          <w:tcPr>
            <w:tcW w:w="263" w:type="dxa"/>
          </w:tcPr>
          <w:p w14:paraId="4C6839DC" w14:textId="77777777" w:rsidR="008A23B5" w:rsidRPr="0051236B" w:rsidRDefault="008A23B5" w:rsidP="008A23B5">
            <w:pPr>
              <w:pStyle w:val="acctfourfigures"/>
              <w:spacing w:line="240" w:lineRule="atLeast"/>
              <w:ind w:left="-43" w:right="-86"/>
              <w:rPr>
                <w:szCs w:val="22"/>
              </w:rPr>
            </w:pPr>
          </w:p>
        </w:tc>
        <w:tc>
          <w:tcPr>
            <w:tcW w:w="1088" w:type="dxa"/>
            <w:tcBorders>
              <w:bottom w:val="single" w:sz="4" w:space="0" w:color="auto"/>
            </w:tcBorders>
          </w:tcPr>
          <w:p w14:paraId="55809705" w14:textId="0EB20072" w:rsidR="008A23B5" w:rsidRDefault="005B39C8" w:rsidP="008A23B5">
            <w:pPr>
              <w:pStyle w:val="acctfourfigures"/>
              <w:tabs>
                <w:tab w:val="clear" w:pos="765"/>
                <w:tab w:val="decimal" w:pos="795"/>
              </w:tabs>
              <w:spacing w:line="240" w:lineRule="atLeast"/>
              <w:ind w:left="-43" w:right="-86"/>
              <w:rPr>
                <w:szCs w:val="22"/>
              </w:rPr>
            </w:pPr>
            <w:r>
              <w:rPr>
                <w:szCs w:val="22"/>
              </w:rPr>
              <w:t>(13,632)</w:t>
            </w:r>
          </w:p>
        </w:tc>
      </w:tr>
      <w:tr w:rsidR="008A23B5" w:rsidRPr="00B864F0" w14:paraId="6258B316" w14:textId="77777777" w:rsidTr="00072A07">
        <w:tc>
          <w:tcPr>
            <w:tcW w:w="2196" w:type="dxa"/>
          </w:tcPr>
          <w:p w14:paraId="694BD6C5" w14:textId="77777777" w:rsidR="008A23B5" w:rsidRPr="00B864F0" w:rsidRDefault="008A23B5" w:rsidP="008A23B5">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1D7B3FE0" w14:textId="2CD3E6F3" w:rsidR="008A23B5" w:rsidRPr="00124AFE" w:rsidRDefault="005B39C8" w:rsidP="00072A07">
            <w:pPr>
              <w:pStyle w:val="acctfourfigures"/>
              <w:tabs>
                <w:tab w:val="clear" w:pos="765"/>
                <w:tab w:val="decimal" w:pos="850"/>
              </w:tabs>
              <w:spacing w:line="240" w:lineRule="atLeast"/>
              <w:ind w:left="-43" w:right="-86"/>
              <w:rPr>
                <w:b/>
                <w:bCs/>
                <w:szCs w:val="22"/>
              </w:rPr>
            </w:pPr>
            <w:r>
              <w:rPr>
                <w:b/>
                <w:bCs/>
                <w:szCs w:val="22"/>
              </w:rPr>
              <w:t>17,307</w:t>
            </w:r>
          </w:p>
        </w:tc>
        <w:tc>
          <w:tcPr>
            <w:tcW w:w="270" w:type="dxa"/>
            <w:tcBorders>
              <w:bottom w:val="nil"/>
            </w:tcBorders>
          </w:tcPr>
          <w:p w14:paraId="1C4E34F7" w14:textId="77777777" w:rsidR="008A23B5" w:rsidRPr="00124AFE" w:rsidRDefault="008A23B5" w:rsidP="008A23B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7F52B13B" w14:textId="31BDD0FC" w:rsidR="008A23B5" w:rsidRPr="0009265E" w:rsidRDefault="005B39C8" w:rsidP="008A23B5">
            <w:pPr>
              <w:pStyle w:val="acctfourfigures"/>
              <w:tabs>
                <w:tab w:val="clear" w:pos="765"/>
                <w:tab w:val="decimal" w:pos="525"/>
              </w:tabs>
              <w:spacing w:line="240" w:lineRule="atLeast"/>
              <w:ind w:left="-43" w:right="-86"/>
              <w:rPr>
                <w:b/>
                <w:bCs/>
                <w:szCs w:val="22"/>
              </w:rPr>
            </w:pPr>
            <w:r>
              <w:rPr>
                <w:b/>
                <w:bCs/>
                <w:szCs w:val="22"/>
              </w:rPr>
              <w:t>-</w:t>
            </w:r>
          </w:p>
        </w:tc>
        <w:tc>
          <w:tcPr>
            <w:tcW w:w="270" w:type="dxa"/>
          </w:tcPr>
          <w:p w14:paraId="22662BE8" w14:textId="77777777" w:rsidR="008A23B5" w:rsidRPr="00124AFE" w:rsidRDefault="008A23B5" w:rsidP="008A23B5">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44AF2658" w14:textId="5C793CBB" w:rsidR="008A23B5" w:rsidRPr="00124AFE" w:rsidRDefault="005B39C8" w:rsidP="008A23B5">
            <w:pPr>
              <w:pStyle w:val="acctfourfigures"/>
              <w:spacing w:line="240" w:lineRule="atLeast"/>
              <w:ind w:left="-43" w:right="-86"/>
              <w:rPr>
                <w:b/>
                <w:bCs/>
                <w:szCs w:val="22"/>
              </w:rPr>
            </w:pPr>
            <w:r>
              <w:rPr>
                <w:b/>
                <w:bCs/>
                <w:szCs w:val="22"/>
              </w:rPr>
              <w:t>(17,307)</w:t>
            </w:r>
          </w:p>
        </w:tc>
        <w:tc>
          <w:tcPr>
            <w:tcW w:w="236" w:type="dxa"/>
          </w:tcPr>
          <w:p w14:paraId="0E5EC741" w14:textId="77777777" w:rsidR="008A23B5" w:rsidRPr="00124AFE" w:rsidRDefault="008A23B5" w:rsidP="008A23B5">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650EAE73" w14:textId="7074DDE9" w:rsidR="008A23B5" w:rsidRPr="00124AFE" w:rsidRDefault="005B39C8" w:rsidP="008A23B5">
            <w:pPr>
              <w:pStyle w:val="acctfourfigures"/>
              <w:tabs>
                <w:tab w:val="clear" w:pos="765"/>
                <w:tab w:val="decimal" w:pos="435"/>
              </w:tabs>
              <w:spacing w:line="240" w:lineRule="atLeast"/>
              <w:ind w:left="-43" w:right="-86"/>
              <w:rPr>
                <w:b/>
                <w:bCs/>
                <w:szCs w:val="22"/>
              </w:rPr>
            </w:pPr>
            <w:r>
              <w:rPr>
                <w:b/>
                <w:bCs/>
                <w:szCs w:val="22"/>
              </w:rPr>
              <w:t>-</w:t>
            </w:r>
          </w:p>
        </w:tc>
        <w:tc>
          <w:tcPr>
            <w:tcW w:w="238" w:type="dxa"/>
          </w:tcPr>
          <w:p w14:paraId="7F476790" w14:textId="77777777" w:rsidR="008A23B5" w:rsidRPr="00124AFE" w:rsidRDefault="008A23B5" w:rsidP="008A23B5">
            <w:pPr>
              <w:pStyle w:val="acctfourfigures"/>
              <w:spacing w:line="240" w:lineRule="atLeast"/>
              <w:ind w:left="-43" w:right="-86"/>
              <w:rPr>
                <w:b/>
                <w:bCs/>
                <w:szCs w:val="22"/>
              </w:rPr>
            </w:pPr>
          </w:p>
        </w:tc>
        <w:tc>
          <w:tcPr>
            <w:tcW w:w="840" w:type="dxa"/>
            <w:tcBorders>
              <w:top w:val="single" w:sz="4" w:space="0" w:color="auto"/>
              <w:bottom w:val="double" w:sz="4" w:space="0" w:color="auto"/>
            </w:tcBorders>
          </w:tcPr>
          <w:p w14:paraId="715CEDD4" w14:textId="4E722889" w:rsidR="008A23B5" w:rsidRPr="00124AFE" w:rsidRDefault="005B39C8" w:rsidP="008A23B5">
            <w:pPr>
              <w:pStyle w:val="acctfourfigures"/>
              <w:tabs>
                <w:tab w:val="clear" w:pos="765"/>
                <w:tab w:val="decimal" w:pos="375"/>
              </w:tabs>
              <w:spacing w:line="240" w:lineRule="atLeast"/>
              <w:ind w:left="-43" w:right="-86"/>
              <w:rPr>
                <w:b/>
                <w:bCs/>
                <w:szCs w:val="22"/>
              </w:rPr>
            </w:pPr>
            <w:r>
              <w:rPr>
                <w:b/>
                <w:bCs/>
                <w:szCs w:val="22"/>
              </w:rPr>
              <w:t>-</w:t>
            </w:r>
          </w:p>
        </w:tc>
        <w:tc>
          <w:tcPr>
            <w:tcW w:w="263" w:type="dxa"/>
          </w:tcPr>
          <w:p w14:paraId="151CDB39" w14:textId="77777777" w:rsidR="008A23B5" w:rsidRPr="00124AFE" w:rsidRDefault="008A23B5" w:rsidP="008A23B5">
            <w:pPr>
              <w:pStyle w:val="acctfourfigures"/>
              <w:spacing w:line="240" w:lineRule="atLeast"/>
              <w:ind w:left="-43" w:right="-86"/>
              <w:rPr>
                <w:b/>
                <w:bCs/>
                <w:szCs w:val="22"/>
              </w:rPr>
            </w:pPr>
          </w:p>
        </w:tc>
        <w:tc>
          <w:tcPr>
            <w:tcW w:w="1088" w:type="dxa"/>
            <w:tcBorders>
              <w:top w:val="single" w:sz="4" w:space="0" w:color="auto"/>
              <w:bottom w:val="double" w:sz="4" w:space="0" w:color="auto"/>
            </w:tcBorders>
          </w:tcPr>
          <w:p w14:paraId="0F12E144" w14:textId="4F4383BD" w:rsidR="008A23B5" w:rsidRPr="00124AFE" w:rsidRDefault="005B39C8" w:rsidP="008A23B5">
            <w:pPr>
              <w:pStyle w:val="acctfourfigures"/>
              <w:tabs>
                <w:tab w:val="clear" w:pos="765"/>
                <w:tab w:val="decimal" w:pos="795"/>
              </w:tabs>
              <w:spacing w:line="240" w:lineRule="atLeast"/>
              <w:ind w:left="-43" w:right="-86"/>
              <w:rPr>
                <w:b/>
                <w:bCs/>
                <w:szCs w:val="22"/>
              </w:rPr>
            </w:pPr>
            <w:r>
              <w:rPr>
                <w:b/>
                <w:bCs/>
                <w:szCs w:val="22"/>
              </w:rPr>
              <w:t>(17</w:t>
            </w:r>
            <w:r w:rsidR="00694034">
              <w:rPr>
                <w:b/>
                <w:bCs/>
                <w:szCs w:val="22"/>
              </w:rPr>
              <w:t>,307)</w:t>
            </w:r>
          </w:p>
        </w:tc>
      </w:tr>
    </w:tbl>
    <w:p w14:paraId="7CB0C579" w14:textId="2494BD34" w:rsidR="00657E42" w:rsidRDefault="00657E42"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6258A91" w14:textId="61C4A0B1" w:rsidR="00DA6B0A" w:rsidRPr="001F092C" w:rsidRDefault="003E660B" w:rsidP="001F0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p w14:paraId="6B41DE7B" w14:textId="77777777" w:rsidR="00DD27BC" w:rsidRDefault="00DD27BC"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415392" w:rsidRPr="00836287" w14:paraId="45EDFF15" w14:textId="77777777">
        <w:trPr>
          <w:tblHeader/>
        </w:trPr>
        <w:tc>
          <w:tcPr>
            <w:tcW w:w="4860" w:type="dxa"/>
            <w:tcMar>
              <w:top w:w="0" w:type="dxa"/>
              <w:left w:w="108" w:type="dxa"/>
              <w:bottom w:w="0" w:type="dxa"/>
              <w:right w:w="108" w:type="dxa"/>
            </w:tcMar>
          </w:tcPr>
          <w:p w14:paraId="4514E955" w14:textId="77777777" w:rsidR="00415392" w:rsidRPr="00836287" w:rsidRDefault="00415392">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4E48478E" w14:textId="3E16EB54" w:rsidR="00415392" w:rsidRPr="00836287" w:rsidRDefault="000A7ACF" w:rsidP="000A7ACF">
            <w:pPr>
              <w:pStyle w:val="BodyText"/>
              <w:spacing w:after="0"/>
              <w:ind w:right="-405"/>
              <w:rPr>
                <w:rFonts w:ascii="Times New Roman" w:hAnsi="Times New Roman" w:cs="Times New Roman"/>
                <w:sz w:val="22"/>
                <w:szCs w:val="22"/>
              </w:rPr>
            </w:pPr>
            <w:r>
              <w:rPr>
                <w:rFonts w:ascii="Times New Roman" w:hAnsi="Times New Roman" w:cstheme="minorBidi" w:hint="cs"/>
                <w:b/>
                <w:bCs/>
                <w:sz w:val="22"/>
                <w:szCs w:val="22"/>
                <w:cs/>
              </w:rPr>
              <w:t xml:space="preserve">   </w:t>
            </w:r>
            <w:r w:rsidRPr="000A7ACF">
              <w:rPr>
                <w:rFonts w:ascii="Times New Roman" w:hAnsi="Times New Roman" w:cs="Times New Roman"/>
                <w:b/>
                <w:bCs/>
                <w:sz w:val="22"/>
                <w:szCs w:val="22"/>
              </w:rPr>
              <w:t>Consolidated/Separate financial statements</w:t>
            </w:r>
          </w:p>
        </w:tc>
      </w:tr>
      <w:tr w:rsidR="00415392" w:rsidRPr="00836287" w14:paraId="4891413B" w14:textId="77777777">
        <w:trPr>
          <w:tblHeader/>
        </w:trPr>
        <w:tc>
          <w:tcPr>
            <w:tcW w:w="4860" w:type="dxa"/>
            <w:tcMar>
              <w:top w:w="0" w:type="dxa"/>
              <w:left w:w="108" w:type="dxa"/>
              <w:bottom w:w="0" w:type="dxa"/>
              <w:right w:w="108" w:type="dxa"/>
            </w:tcMar>
            <w:hideMark/>
          </w:tcPr>
          <w:p w14:paraId="565FA311" w14:textId="3FF67445" w:rsidR="00415392" w:rsidRPr="00A82D1D" w:rsidRDefault="00415392">
            <w:pPr>
              <w:pStyle w:val="BodyText"/>
              <w:spacing w:after="0"/>
              <w:ind w:left="160" w:right="-108" w:hanging="160"/>
              <w:rPr>
                <w:rFonts w:ascii="Times New Roman" w:hAnsi="Times New Roman" w:cstheme="minorBidi"/>
                <w:b/>
                <w:bCs/>
                <w:i/>
                <w:iCs/>
                <w:sz w:val="22"/>
                <w:szCs w:val="22"/>
              </w:rPr>
            </w:pPr>
            <w:r w:rsidRPr="00A82D1D">
              <w:rPr>
                <w:rFonts w:ascii="Times New Roman" w:hAnsi="Times New Roman" w:cs="Times New Roman"/>
                <w:b/>
                <w:bCs/>
                <w:i/>
                <w:iCs/>
                <w:sz w:val="22"/>
                <w:szCs w:val="22"/>
              </w:rPr>
              <w:t>Exposure to foreign currency at</w:t>
            </w:r>
            <w:r w:rsidRPr="00A82D1D">
              <w:rPr>
                <w:rFonts w:ascii="Times New Roman" w:hAnsi="Times New Roman" w:cstheme="minorBidi" w:hint="cs"/>
                <w:b/>
                <w:bCs/>
                <w:i/>
                <w:iCs/>
                <w:sz w:val="22"/>
                <w:szCs w:val="22"/>
                <w:cs/>
              </w:rPr>
              <w:t xml:space="preserve"> </w:t>
            </w:r>
            <w:r w:rsidRPr="00A82D1D">
              <w:rPr>
                <w:rFonts w:ascii="Times New Roman" w:hAnsi="Times New Roman" w:cstheme="minorBidi"/>
                <w:b/>
                <w:bCs/>
                <w:i/>
                <w:iCs/>
                <w:sz w:val="22"/>
                <w:szCs w:val="22"/>
              </w:rPr>
              <w:t xml:space="preserve">31 March </w:t>
            </w:r>
            <w:r w:rsidRPr="00A82D1D">
              <w:rPr>
                <w:rFonts w:ascii="Times New Roman" w:hAnsi="Times New Roman" w:cs="Times New Roman" w:hint="cs"/>
                <w:b/>
                <w:bCs/>
                <w:i/>
                <w:iCs/>
                <w:sz w:val="22"/>
                <w:szCs w:val="22"/>
                <w:cs/>
              </w:rPr>
              <w:t>202</w:t>
            </w:r>
            <w:r w:rsidR="008A18D2">
              <w:rPr>
                <w:rFonts w:ascii="Times New Roman" w:hAnsi="Times New Roman" w:cs="Times New Roman"/>
                <w:b/>
                <w:bCs/>
                <w:i/>
                <w:iCs/>
                <w:sz w:val="22"/>
                <w:szCs w:val="22"/>
              </w:rPr>
              <w:t>4</w:t>
            </w:r>
          </w:p>
        </w:tc>
        <w:tc>
          <w:tcPr>
            <w:tcW w:w="1261" w:type="dxa"/>
            <w:tcMar>
              <w:top w:w="0" w:type="dxa"/>
              <w:left w:w="108" w:type="dxa"/>
              <w:bottom w:w="0" w:type="dxa"/>
              <w:right w:w="108" w:type="dxa"/>
            </w:tcMar>
            <w:hideMark/>
          </w:tcPr>
          <w:p w14:paraId="2DFFA63B" w14:textId="77777777" w:rsidR="00415392" w:rsidRPr="00836287" w:rsidRDefault="00415392">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43990438" w14:textId="77777777" w:rsidR="00415392" w:rsidRPr="00836287" w:rsidRDefault="00415392">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043A990" w14:textId="77777777" w:rsidR="00415392" w:rsidRDefault="0041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ECCF59F" w14:textId="77777777" w:rsidR="00415392" w:rsidRPr="00836287" w:rsidRDefault="0041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7F7955A" w14:textId="77777777" w:rsidR="00415392" w:rsidRPr="00836287" w:rsidRDefault="0041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30296734" w14:textId="77777777" w:rsidR="00415392" w:rsidRPr="00836287" w:rsidRDefault="00415392">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3F68F0A3" w14:textId="77777777" w:rsidR="00415392" w:rsidRDefault="00415392">
            <w:pPr>
              <w:pStyle w:val="Heading1"/>
              <w:numPr>
                <w:ilvl w:val="0"/>
                <w:numId w:val="0"/>
              </w:numPr>
              <w:tabs>
                <w:tab w:val="left" w:pos="720"/>
              </w:tabs>
              <w:jc w:val="center"/>
              <w:rPr>
                <w:rFonts w:ascii="Times New Roman" w:hAnsi="Times New Roman"/>
                <w:b w:val="0"/>
                <w:bCs w:val="0"/>
                <w:sz w:val="22"/>
                <w:szCs w:val="22"/>
                <w:u w:val="none"/>
              </w:rPr>
            </w:pPr>
          </w:p>
          <w:p w14:paraId="37E46047" w14:textId="77777777" w:rsidR="00415392" w:rsidRPr="003B64DC" w:rsidRDefault="00415392"/>
          <w:p w14:paraId="4F4E4D12" w14:textId="77777777" w:rsidR="00415392" w:rsidRPr="00836287" w:rsidRDefault="00415392">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09EF9E1C" w14:textId="77777777" w:rsidR="00415392" w:rsidRPr="00836287" w:rsidRDefault="00415392">
            <w:pPr>
              <w:pStyle w:val="BodyText"/>
              <w:spacing w:after="0"/>
              <w:ind w:right="-405"/>
              <w:jc w:val="center"/>
              <w:rPr>
                <w:rFonts w:ascii="Times New Roman" w:hAnsi="Times New Roman" w:cs="Times New Roman"/>
                <w:sz w:val="22"/>
                <w:szCs w:val="22"/>
                <w:lang w:eastAsia="en-GB"/>
              </w:rPr>
            </w:pPr>
          </w:p>
        </w:tc>
      </w:tr>
      <w:tr w:rsidR="00415392" w:rsidRPr="00836287" w14:paraId="1B7FD9A9" w14:textId="77777777">
        <w:tc>
          <w:tcPr>
            <w:tcW w:w="4860" w:type="dxa"/>
            <w:tcMar>
              <w:top w:w="0" w:type="dxa"/>
              <w:left w:w="108" w:type="dxa"/>
              <w:bottom w:w="0" w:type="dxa"/>
              <w:right w:w="108" w:type="dxa"/>
            </w:tcMar>
          </w:tcPr>
          <w:p w14:paraId="078062F5" w14:textId="77777777" w:rsidR="00415392" w:rsidRPr="00836287" w:rsidRDefault="00415392">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63610168" w14:textId="77777777" w:rsidR="00415392" w:rsidRPr="00836287" w:rsidRDefault="00415392">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F304FE" w:rsidRPr="00836287" w14:paraId="049AAF6D" w14:textId="77777777" w:rsidTr="00FA77A7">
        <w:trPr>
          <w:trHeight w:val="164"/>
        </w:trPr>
        <w:tc>
          <w:tcPr>
            <w:tcW w:w="4860" w:type="dxa"/>
            <w:tcMar>
              <w:top w:w="0" w:type="dxa"/>
              <w:left w:w="108" w:type="dxa"/>
              <w:bottom w:w="0" w:type="dxa"/>
              <w:right w:w="108" w:type="dxa"/>
            </w:tcMar>
            <w:hideMark/>
          </w:tcPr>
          <w:p w14:paraId="12CDEAEF" w14:textId="77777777" w:rsidR="00F304FE" w:rsidRPr="00836287" w:rsidRDefault="00F304FE" w:rsidP="00F304F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00BA91B1" w14:textId="3D78C7F9" w:rsidR="00F304FE" w:rsidRPr="00F304FE" w:rsidRDefault="00F304FE" w:rsidP="00F304FE">
            <w:pPr>
              <w:pStyle w:val="31"/>
              <w:tabs>
                <w:tab w:val="clear" w:pos="360"/>
                <w:tab w:val="clear" w:pos="720"/>
                <w:tab w:val="decimal" w:pos="970"/>
              </w:tabs>
              <w:ind w:left="-108" w:right="-43"/>
              <w:rPr>
                <w:rFonts w:ascii="Times New Roman" w:hAnsi="Times New Roman" w:cs="Times New Roman"/>
                <w:cs/>
              </w:rPr>
            </w:pPr>
            <w:r w:rsidRPr="00A7595E">
              <w:rPr>
                <w:rFonts w:ascii="Times New Roman" w:hAnsi="Times New Roman" w:cs="Times New Roman"/>
              </w:rPr>
              <w:t>1,326,9</w:t>
            </w:r>
            <w:r w:rsidRPr="00F304FE">
              <w:rPr>
                <w:rFonts w:ascii="Times New Roman" w:hAnsi="Times New Roman" w:cs="Times New Roman" w:hint="cs"/>
                <w:cs/>
              </w:rPr>
              <w:t>59</w:t>
            </w:r>
          </w:p>
        </w:tc>
        <w:tc>
          <w:tcPr>
            <w:tcW w:w="263" w:type="dxa"/>
            <w:tcMar>
              <w:top w:w="0" w:type="dxa"/>
              <w:left w:w="108" w:type="dxa"/>
              <w:bottom w:w="0" w:type="dxa"/>
              <w:right w:w="108" w:type="dxa"/>
            </w:tcMar>
          </w:tcPr>
          <w:p w14:paraId="1073F5FD" w14:textId="77777777" w:rsidR="00F304FE" w:rsidRPr="006722F4" w:rsidRDefault="00F304FE" w:rsidP="00F304FE">
            <w:pPr>
              <w:pStyle w:val="BodyText"/>
              <w:spacing w:after="0"/>
              <w:ind w:right="-110"/>
              <w:rPr>
                <w:rFonts w:ascii="Times New Roman" w:eastAsia="Cordia New" w:hAnsi="Times New Roman" w:cs="Times New Roman"/>
                <w:snapToGrid w:val="0"/>
                <w:sz w:val="22"/>
                <w:szCs w:val="22"/>
                <w:lang w:val="th-TH" w:eastAsia="th-TH"/>
              </w:rPr>
            </w:pPr>
          </w:p>
        </w:tc>
        <w:tc>
          <w:tcPr>
            <w:tcW w:w="1177" w:type="dxa"/>
            <w:tcMar>
              <w:top w:w="0" w:type="dxa"/>
              <w:left w:w="108" w:type="dxa"/>
              <w:bottom w:w="0" w:type="dxa"/>
              <w:right w:w="108" w:type="dxa"/>
            </w:tcMar>
          </w:tcPr>
          <w:p w14:paraId="4BB0B7B6" w14:textId="77777777" w:rsidR="00F304FE" w:rsidRPr="0015210C" w:rsidRDefault="00F304FE" w:rsidP="00F304FE">
            <w:pPr>
              <w:pStyle w:val="31"/>
              <w:tabs>
                <w:tab w:val="clear" w:pos="360"/>
                <w:tab w:val="clear" w:pos="720"/>
                <w:tab w:val="decimal" w:pos="620"/>
              </w:tabs>
              <w:ind w:left="-108" w:right="-43"/>
              <w:rPr>
                <w:rFonts w:ascii="Times New Roman" w:hAnsi="Times New Roman" w:cs="Times New Roman"/>
              </w:rPr>
            </w:pPr>
            <w:r w:rsidRPr="0047535D">
              <w:rPr>
                <w:rFonts w:ascii="Times New Roman" w:hAnsi="Times New Roman" w:cs="Times New Roman"/>
              </w:rPr>
              <w:t>-</w:t>
            </w:r>
          </w:p>
        </w:tc>
        <w:tc>
          <w:tcPr>
            <w:tcW w:w="270" w:type="dxa"/>
            <w:tcMar>
              <w:top w:w="0" w:type="dxa"/>
              <w:left w:w="108" w:type="dxa"/>
              <w:bottom w:w="0" w:type="dxa"/>
              <w:right w:w="108" w:type="dxa"/>
            </w:tcMar>
          </w:tcPr>
          <w:p w14:paraId="5584AD6D" w14:textId="77777777" w:rsidR="00F304FE" w:rsidRPr="0015210C" w:rsidRDefault="00F304FE" w:rsidP="00F304FE">
            <w:pPr>
              <w:pStyle w:val="31"/>
              <w:tabs>
                <w:tab w:val="clear" w:pos="360"/>
                <w:tab w:val="clear" w:pos="720"/>
                <w:tab w:val="decimal" w:pos="864"/>
              </w:tabs>
              <w:ind w:left="-108" w:right="-43"/>
              <w:rPr>
                <w:rFonts w:ascii="Times New Roman" w:hAnsi="Times New Roman" w:cs="Times New Roman"/>
              </w:rPr>
            </w:pPr>
          </w:p>
        </w:tc>
        <w:tc>
          <w:tcPr>
            <w:tcW w:w="1261" w:type="dxa"/>
            <w:tcMar>
              <w:top w:w="0" w:type="dxa"/>
              <w:left w:w="108" w:type="dxa"/>
              <w:bottom w:w="0" w:type="dxa"/>
              <w:right w:w="108" w:type="dxa"/>
            </w:tcMar>
          </w:tcPr>
          <w:p w14:paraId="5DFE0AC2" w14:textId="5E671309" w:rsidR="00F304FE" w:rsidRPr="00F304FE" w:rsidRDefault="00F304FE" w:rsidP="00F304FE">
            <w:pPr>
              <w:pStyle w:val="31"/>
              <w:tabs>
                <w:tab w:val="clear" w:pos="360"/>
                <w:tab w:val="clear" w:pos="720"/>
                <w:tab w:val="decimal" w:pos="970"/>
              </w:tabs>
              <w:ind w:left="-108" w:right="-43"/>
              <w:rPr>
                <w:rFonts w:ascii="Times New Roman" w:hAnsi="Times New Roman" w:cstheme="minorBidi"/>
                <w:cs/>
              </w:rPr>
            </w:pPr>
            <w:r w:rsidRPr="00A7595E">
              <w:rPr>
                <w:rFonts w:ascii="Times New Roman" w:hAnsi="Times New Roman" w:cs="Times New Roman"/>
              </w:rPr>
              <w:t>1,326,9</w:t>
            </w:r>
            <w:r w:rsidRPr="00F304FE">
              <w:rPr>
                <w:rFonts w:ascii="Times New Roman" w:hAnsi="Times New Roman" w:cs="Times New Roman" w:hint="cs"/>
                <w:cs/>
              </w:rPr>
              <w:t>59</w:t>
            </w:r>
          </w:p>
        </w:tc>
        <w:tc>
          <w:tcPr>
            <w:tcW w:w="268" w:type="dxa"/>
            <w:tcMar>
              <w:top w:w="0" w:type="dxa"/>
              <w:left w:w="108" w:type="dxa"/>
              <w:bottom w:w="0" w:type="dxa"/>
              <w:right w:w="108" w:type="dxa"/>
            </w:tcMar>
          </w:tcPr>
          <w:p w14:paraId="75EF9E59" w14:textId="77777777" w:rsidR="00F304FE" w:rsidRPr="00836287" w:rsidRDefault="00F304FE" w:rsidP="00F304FE">
            <w:pPr>
              <w:pStyle w:val="BodyText"/>
              <w:spacing w:after="0"/>
              <w:ind w:right="-405"/>
              <w:jc w:val="both"/>
              <w:rPr>
                <w:rFonts w:ascii="Times New Roman" w:hAnsi="Times New Roman" w:cs="Times New Roman"/>
                <w:sz w:val="22"/>
                <w:szCs w:val="22"/>
              </w:rPr>
            </w:pPr>
          </w:p>
        </w:tc>
      </w:tr>
      <w:tr w:rsidR="00FA77A7" w:rsidRPr="00836287" w14:paraId="5D8ED7F7" w14:textId="77777777">
        <w:tc>
          <w:tcPr>
            <w:tcW w:w="4860" w:type="dxa"/>
            <w:tcMar>
              <w:top w:w="0" w:type="dxa"/>
              <w:left w:w="108" w:type="dxa"/>
              <w:bottom w:w="0" w:type="dxa"/>
              <w:right w:w="108" w:type="dxa"/>
            </w:tcMar>
            <w:hideMark/>
          </w:tcPr>
          <w:p w14:paraId="3D489C13" w14:textId="77777777" w:rsidR="00FA77A7" w:rsidRPr="00836287" w:rsidRDefault="00FA77A7" w:rsidP="00FA77A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25985693" w14:textId="6B7D9CB3" w:rsidR="00FA77A7" w:rsidRPr="007C476B" w:rsidRDefault="006722F4" w:rsidP="00CC4893">
            <w:pPr>
              <w:pStyle w:val="31"/>
              <w:tabs>
                <w:tab w:val="clear" w:pos="360"/>
                <w:tab w:val="clear" w:pos="720"/>
                <w:tab w:val="decimal" w:pos="970"/>
              </w:tabs>
              <w:ind w:left="-108" w:right="-43"/>
              <w:rPr>
                <w:rFonts w:ascii="Times New Roman" w:hAnsi="Times New Roman" w:cs="Times New Roman"/>
                <w:cs/>
              </w:rPr>
            </w:pPr>
            <w:r w:rsidRPr="00A7595E">
              <w:rPr>
                <w:rFonts w:ascii="Times New Roman" w:hAnsi="Times New Roman" w:cs="Times New Roman"/>
              </w:rPr>
              <w:t>2,17</w:t>
            </w:r>
            <w:r w:rsidR="007C476B" w:rsidRPr="007C476B">
              <w:rPr>
                <w:rFonts w:ascii="Times New Roman" w:hAnsi="Times New Roman" w:cs="Times New Roman" w:hint="cs"/>
                <w:cs/>
              </w:rPr>
              <w:t>0</w:t>
            </w:r>
          </w:p>
        </w:tc>
        <w:tc>
          <w:tcPr>
            <w:tcW w:w="263" w:type="dxa"/>
            <w:tcMar>
              <w:top w:w="0" w:type="dxa"/>
              <w:left w:w="108" w:type="dxa"/>
              <w:bottom w:w="0" w:type="dxa"/>
              <w:right w:w="108" w:type="dxa"/>
            </w:tcMar>
          </w:tcPr>
          <w:p w14:paraId="603E1ECA" w14:textId="77777777" w:rsidR="00FA77A7" w:rsidRPr="006722F4" w:rsidRDefault="00FA77A7" w:rsidP="00FA77A7">
            <w:pPr>
              <w:pStyle w:val="BodyText"/>
              <w:spacing w:after="0"/>
              <w:ind w:right="-110"/>
              <w:rPr>
                <w:rFonts w:ascii="Times New Roman" w:eastAsia="Cordia New" w:hAnsi="Times New Roman" w:cs="Times New Roman"/>
                <w:snapToGrid w:val="0"/>
                <w:sz w:val="22"/>
                <w:szCs w:val="22"/>
                <w:lang w:val="th-TH" w:eastAsia="th-TH"/>
              </w:rPr>
            </w:pPr>
          </w:p>
        </w:tc>
        <w:tc>
          <w:tcPr>
            <w:tcW w:w="1177" w:type="dxa"/>
            <w:tcMar>
              <w:top w:w="0" w:type="dxa"/>
              <w:left w:w="108" w:type="dxa"/>
              <w:bottom w:w="0" w:type="dxa"/>
              <w:right w:w="108" w:type="dxa"/>
            </w:tcMar>
          </w:tcPr>
          <w:p w14:paraId="4A301FF9" w14:textId="2A28ACFA" w:rsidR="00FA77A7" w:rsidRPr="0015210C" w:rsidRDefault="00FA77A7" w:rsidP="006722F4">
            <w:pPr>
              <w:pStyle w:val="31"/>
              <w:tabs>
                <w:tab w:val="clear" w:pos="360"/>
                <w:tab w:val="clear" w:pos="720"/>
                <w:tab w:val="decimal" w:pos="620"/>
              </w:tabs>
              <w:ind w:left="-108" w:right="-43"/>
              <w:rPr>
                <w:rFonts w:ascii="Times New Roman" w:hAnsi="Times New Roman" w:cs="Times New Roman"/>
              </w:rPr>
            </w:pPr>
            <w:r w:rsidRPr="0047535D">
              <w:rPr>
                <w:rFonts w:ascii="Times New Roman" w:hAnsi="Times New Roman" w:cs="Times New Roman"/>
              </w:rPr>
              <w:t>-</w:t>
            </w:r>
          </w:p>
        </w:tc>
        <w:tc>
          <w:tcPr>
            <w:tcW w:w="270" w:type="dxa"/>
            <w:tcMar>
              <w:top w:w="0" w:type="dxa"/>
              <w:left w:w="108" w:type="dxa"/>
              <w:bottom w:w="0" w:type="dxa"/>
              <w:right w:w="108" w:type="dxa"/>
            </w:tcMar>
          </w:tcPr>
          <w:p w14:paraId="33475F36" w14:textId="77777777" w:rsidR="00FA77A7" w:rsidRPr="0015210C" w:rsidRDefault="00FA77A7" w:rsidP="0047535D">
            <w:pPr>
              <w:pStyle w:val="31"/>
              <w:tabs>
                <w:tab w:val="clear" w:pos="360"/>
                <w:tab w:val="clear" w:pos="720"/>
                <w:tab w:val="decimal" w:pos="864"/>
              </w:tabs>
              <w:ind w:left="-108" w:right="-43"/>
              <w:rPr>
                <w:rFonts w:ascii="Times New Roman" w:hAnsi="Times New Roman" w:cs="Times New Roman"/>
                <w:cs/>
              </w:rPr>
            </w:pPr>
          </w:p>
        </w:tc>
        <w:tc>
          <w:tcPr>
            <w:tcW w:w="1261" w:type="dxa"/>
            <w:tcMar>
              <w:top w:w="0" w:type="dxa"/>
              <w:left w:w="108" w:type="dxa"/>
              <w:bottom w:w="0" w:type="dxa"/>
              <w:right w:w="108" w:type="dxa"/>
            </w:tcMar>
          </w:tcPr>
          <w:p w14:paraId="541C6698" w14:textId="588CC100" w:rsidR="00FA77A7" w:rsidRPr="006076FD" w:rsidRDefault="006722F4" w:rsidP="00CC4893">
            <w:pPr>
              <w:pStyle w:val="31"/>
              <w:tabs>
                <w:tab w:val="clear" w:pos="360"/>
                <w:tab w:val="clear" w:pos="720"/>
                <w:tab w:val="decimal" w:pos="970"/>
              </w:tabs>
              <w:ind w:left="-108" w:right="-43"/>
              <w:rPr>
                <w:rFonts w:ascii="Times New Roman" w:hAnsi="Times New Roman" w:cs="Times New Roman"/>
                <w:cs/>
              </w:rPr>
            </w:pPr>
            <w:r w:rsidRPr="006722F4">
              <w:rPr>
                <w:rFonts w:ascii="Times New Roman" w:hAnsi="Times New Roman" w:cs="Times New Roman"/>
              </w:rPr>
              <w:t>2,17</w:t>
            </w:r>
            <w:r w:rsidR="00D10734" w:rsidRPr="006076FD">
              <w:rPr>
                <w:rFonts w:ascii="Times New Roman" w:hAnsi="Times New Roman" w:cs="Times New Roman" w:hint="cs"/>
                <w:cs/>
              </w:rPr>
              <w:t>0</w:t>
            </w:r>
          </w:p>
        </w:tc>
        <w:tc>
          <w:tcPr>
            <w:tcW w:w="268" w:type="dxa"/>
            <w:tcMar>
              <w:top w:w="0" w:type="dxa"/>
              <w:left w:w="108" w:type="dxa"/>
              <w:bottom w:w="0" w:type="dxa"/>
              <w:right w:w="108" w:type="dxa"/>
            </w:tcMar>
          </w:tcPr>
          <w:p w14:paraId="6098B619" w14:textId="77777777" w:rsidR="00FA77A7" w:rsidRPr="00836287" w:rsidRDefault="00FA77A7" w:rsidP="00FA77A7">
            <w:pPr>
              <w:pStyle w:val="BodyText"/>
              <w:spacing w:after="0"/>
              <w:ind w:right="-405"/>
              <w:jc w:val="both"/>
              <w:rPr>
                <w:rFonts w:ascii="Times New Roman" w:hAnsi="Times New Roman" w:cs="Times New Roman"/>
                <w:sz w:val="22"/>
                <w:szCs w:val="22"/>
              </w:rPr>
            </w:pPr>
          </w:p>
        </w:tc>
      </w:tr>
      <w:tr w:rsidR="00FA77A7" w:rsidRPr="00836287" w14:paraId="5336CBB0" w14:textId="77777777">
        <w:tc>
          <w:tcPr>
            <w:tcW w:w="4860" w:type="dxa"/>
            <w:tcMar>
              <w:top w:w="0" w:type="dxa"/>
              <w:left w:w="108" w:type="dxa"/>
              <w:bottom w:w="0" w:type="dxa"/>
              <w:right w:w="108" w:type="dxa"/>
            </w:tcMar>
            <w:hideMark/>
          </w:tcPr>
          <w:p w14:paraId="4BFFF460" w14:textId="77777777" w:rsidR="00FA77A7" w:rsidRPr="00836287" w:rsidRDefault="00FA77A7" w:rsidP="00FA77A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354ED1F4" w14:textId="678133C3" w:rsidR="00FA77A7" w:rsidRPr="0015210C" w:rsidRDefault="006722F4" w:rsidP="00CC4893">
            <w:pPr>
              <w:pStyle w:val="31"/>
              <w:tabs>
                <w:tab w:val="clear" w:pos="360"/>
                <w:tab w:val="clear" w:pos="720"/>
                <w:tab w:val="decimal" w:pos="970"/>
              </w:tabs>
              <w:ind w:left="-108" w:right="-43"/>
              <w:rPr>
                <w:rFonts w:ascii="Times New Roman" w:hAnsi="Times New Roman" w:cs="Times New Roman"/>
              </w:rPr>
            </w:pPr>
            <w:r w:rsidRPr="00A7595E">
              <w:rPr>
                <w:rFonts w:ascii="Times New Roman" w:hAnsi="Times New Roman" w:cs="Times New Roman"/>
              </w:rPr>
              <w:t>(287,553)</w:t>
            </w:r>
          </w:p>
        </w:tc>
        <w:tc>
          <w:tcPr>
            <w:tcW w:w="263" w:type="dxa"/>
            <w:tcMar>
              <w:top w:w="0" w:type="dxa"/>
              <w:left w:w="108" w:type="dxa"/>
              <w:bottom w:w="0" w:type="dxa"/>
              <w:right w:w="108" w:type="dxa"/>
            </w:tcMar>
          </w:tcPr>
          <w:p w14:paraId="2BD957A2" w14:textId="77777777" w:rsidR="00FA77A7" w:rsidRPr="006722F4" w:rsidRDefault="00FA77A7" w:rsidP="00FA77A7">
            <w:pPr>
              <w:pStyle w:val="BodyText"/>
              <w:spacing w:after="0"/>
              <w:ind w:right="-110"/>
              <w:rPr>
                <w:rFonts w:ascii="Times New Roman" w:eastAsia="Cordia New" w:hAnsi="Times New Roman" w:cs="Times New Roman"/>
                <w:snapToGrid w:val="0"/>
                <w:sz w:val="22"/>
                <w:szCs w:val="22"/>
                <w:lang w:val="th-TH" w:eastAsia="th-TH"/>
              </w:rPr>
            </w:pPr>
          </w:p>
        </w:tc>
        <w:tc>
          <w:tcPr>
            <w:tcW w:w="1177" w:type="dxa"/>
            <w:tcMar>
              <w:top w:w="0" w:type="dxa"/>
              <w:left w:w="108" w:type="dxa"/>
              <w:bottom w:w="0" w:type="dxa"/>
              <w:right w:w="108" w:type="dxa"/>
            </w:tcMar>
          </w:tcPr>
          <w:p w14:paraId="4C039B19" w14:textId="77777777" w:rsidR="00FA77A7" w:rsidRPr="0015210C" w:rsidRDefault="00FA77A7" w:rsidP="006722F4">
            <w:pPr>
              <w:pStyle w:val="31"/>
              <w:tabs>
                <w:tab w:val="clear" w:pos="360"/>
                <w:tab w:val="clear" w:pos="720"/>
                <w:tab w:val="decimal" w:pos="620"/>
              </w:tabs>
              <w:ind w:left="-108" w:right="-43"/>
              <w:rPr>
                <w:rFonts w:ascii="Times New Roman" w:hAnsi="Times New Roman" w:cs="Times New Roman"/>
              </w:rPr>
            </w:pPr>
            <w:r w:rsidRPr="0047535D">
              <w:rPr>
                <w:rFonts w:ascii="Times New Roman" w:hAnsi="Times New Roman" w:cs="Times New Roman"/>
              </w:rPr>
              <w:t>-</w:t>
            </w:r>
          </w:p>
        </w:tc>
        <w:tc>
          <w:tcPr>
            <w:tcW w:w="270" w:type="dxa"/>
            <w:tcMar>
              <w:top w:w="0" w:type="dxa"/>
              <w:left w:w="108" w:type="dxa"/>
              <w:bottom w:w="0" w:type="dxa"/>
              <w:right w:w="108" w:type="dxa"/>
            </w:tcMar>
          </w:tcPr>
          <w:p w14:paraId="4161DF3B" w14:textId="77777777" w:rsidR="00FA77A7" w:rsidRPr="0015210C" w:rsidRDefault="00FA77A7" w:rsidP="0047535D">
            <w:pPr>
              <w:pStyle w:val="31"/>
              <w:tabs>
                <w:tab w:val="clear" w:pos="360"/>
                <w:tab w:val="clear" w:pos="720"/>
                <w:tab w:val="decimal" w:pos="864"/>
              </w:tabs>
              <w:ind w:left="-108" w:right="-43"/>
              <w:rPr>
                <w:rFonts w:ascii="Times New Roman" w:hAnsi="Times New Roman" w:cs="Times New Roman"/>
              </w:rPr>
            </w:pPr>
          </w:p>
        </w:tc>
        <w:tc>
          <w:tcPr>
            <w:tcW w:w="1261" w:type="dxa"/>
            <w:tcMar>
              <w:top w:w="0" w:type="dxa"/>
              <w:left w:w="108" w:type="dxa"/>
              <w:bottom w:w="0" w:type="dxa"/>
              <w:right w:w="108" w:type="dxa"/>
            </w:tcMar>
          </w:tcPr>
          <w:p w14:paraId="62BDA968" w14:textId="080F0728" w:rsidR="00FA77A7" w:rsidRPr="0015210C" w:rsidRDefault="006722F4" w:rsidP="00CC4893">
            <w:pPr>
              <w:pStyle w:val="31"/>
              <w:tabs>
                <w:tab w:val="clear" w:pos="360"/>
                <w:tab w:val="clear" w:pos="720"/>
                <w:tab w:val="decimal" w:pos="970"/>
              </w:tabs>
              <w:ind w:left="-108" w:right="-43"/>
              <w:rPr>
                <w:rFonts w:ascii="Times New Roman" w:hAnsi="Times New Roman" w:cs="Times New Roman"/>
              </w:rPr>
            </w:pPr>
            <w:r w:rsidRPr="006722F4">
              <w:rPr>
                <w:rFonts w:ascii="Times New Roman" w:hAnsi="Times New Roman" w:cs="Times New Roman"/>
              </w:rPr>
              <w:t>(287,553)</w:t>
            </w:r>
          </w:p>
        </w:tc>
        <w:tc>
          <w:tcPr>
            <w:tcW w:w="268" w:type="dxa"/>
            <w:tcMar>
              <w:top w:w="0" w:type="dxa"/>
              <w:left w:w="108" w:type="dxa"/>
              <w:bottom w:w="0" w:type="dxa"/>
              <w:right w:w="108" w:type="dxa"/>
            </w:tcMar>
          </w:tcPr>
          <w:p w14:paraId="2118E5DB" w14:textId="77777777" w:rsidR="00FA77A7" w:rsidRPr="00836287" w:rsidRDefault="00FA77A7" w:rsidP="00FA77A7">
            <w:pPr>
              <w:pStyle w:val="BodyText"/>
              <w:spacing w:after="0"/>
              <w:ind w:right="-405"/>
              <w:jc w:val="both"/>
              <w:rPr>
                <w:rFonts w:ascii="Times New Roman" w:hAnsi="Times New Roman" w:cs="Times New Roman"/>
                <w:sz w:val="22"/>
                <w:szCs w:val="22"/>
              </w:rPr>
            </w:pPr>
          </w:p>
        </w:tc>
      </w:tr>
      <w:tr w:rsidR="002E2EE7" w:rsidRPr="00836287" w14:paraId="5ED7C98B" w14:textId="77777777">
        <w:tc>
          <w:tcPr>
            <w:tcW w:w="4860" w:type="dxa"/>
            <w:tcMar>
              <w:top w:w="0" w:type="dxa"/>
              <w:left w:w="108" w:type="dxa"/>
              <w:bottom w:w="0" w:type="dxa"/>
              <w:right w:w="108" w:type="dxa"/>
            </w:tcMar>
            <w:hideMark/>
          </w:tcPr>
          <w:p w14:paraId="78310390" w14:textId="77777777" w:rsidR="002E2EE7" w:rsidRPr="00836287" w:rsidRDefault="002E2EE7" w:rsidP="002E2EE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0B62A958" w14:textId="04B37683" w:rsidR="002E2EE7" w:rsidRPr="0015210C" w:rsidRDefault="002E2EE7" w:rsidP="00CC4893">
            <w:pPr>
              <w:pStyle w:val="31"/>
              <w:tabs>
                <w:tab w:val="clear" w:pos="360"/>
                <w:tab w:val="clear" w:pos="720"/>
                <w:tab w:val="decimal" w:pos="970"/>
              </w:tabs>
              <w:ind w:left="-108" w:right="-43"/>
              <w:rPr>
                <w:rFonts w:ascii="Times New Roman" w:hAnsi="Times New Roman" w:cs="Times New Roman"/>
              </w:rPr>
            </w:pPr>
            <w:r w:rsidRPr="00724134">
              <w:rPr>
                <w:rFonts w:ascii="Times New Roman" w:hAnsi="Times New Roman" w:cs="Times New Roman"/>
              </w:rPr>
              <w:t>(</w:t>
            </w:r>
            <w:r w:rsidRPr="00724134">
              <w:rPr>
                <w:rFonts w:ascii="Times New Roman" w:hAnsi="Times New Roman" w:cs="Times New Roman" w:hint="cs"/>
                <w:cs/>
              </w:rPr>
              <w:t>26,562</w:t>
            </w:r>
            <w:r w:rsidRPr="00724134">
              <w:rPr>
                <w:rFonts w:ascii="Times New Roman" w:hAnsi="Times New Roman" w:cs="Times New Roman"/>
              </w:rPr>
              <w:t>)</w:t>
            </w:r>
          </w:p>
        </w:tc>
        <w:tc>
          <w:tcPr>
            <w:tcW w:w="263" w:type="dxa"/>
            <w:tcMar>
              <w:top w:w="0" w:type="dxa"/>
              <w:left w:w="108" w:type="dxa"/>
              <w:bottom w:w="0" w:type="dxa"/>
              <w:right w:w="108" w:type="dxa"/>
            </w:tcMar>
          </w:tcPr>
          <w:p w14:paraId="63075C86" w14:textId="77777777" w:rsidR="002E2EE7" w:rsidRPr="006722F4" w:rsidRDefault="002E2EE7" w:rsidP="002E2EE7">
            <w:pPr>
              <w:pStyle w:val="BodyText"/>
              <w:spacing w:after="0"/>
              <w:ind w:right="-110"/>
              <w:rPr>
                <w:rFonts w:ascii="Times New Roman" w:eastAsia="Cordia New" w:hAnsi="Times New Roman" w:cs="Times New Roman"/>
                <w:snapToGrid w:val="0"/>
                <w:sz w:val="22"/>
                <w:szCs w:val="22"/>
                <w:lang w:val="th-TH" w:eastAsia="th-TH"/>
              </w:rPr>
            </w:pPr>
          </w:p>
        </w:tc>
        <w:tc>
          <w:tcPr>
            <w:tcW w:w="1177" w:type="dxa"/>
            <w:tcBorders>
              <w:top w:val="nil"/>
              <w:left w:val="nil"/>
              <w:bottom w:val="single" w:sz="4" w:space="0" w:color="auto"/>
              <w:right w:val="nil"/>
            </w:tcBorders>
            <w:tcMar>
              <w:top w:w="0" w:type="dxa"/>
              <w:left w:w="108" w:type="dxa"/>
              <w:bottom w:w="0" w:type="dxa"/>
              <w:right w:w="108" w:type="dxa"/>
            </w:tcMar>
          </w:tcPr>
          <w:p w14:paraId="2C756C6E" w14:textId="09C3ACEB" w:rsidR="002E2EE7" w:rsidRPr="0015210C" w:rsidRDefault="002E2EE7" w:rsidP="002E2EE7">
            <w:pPr>
              <w:pStyle w:val="31"/>
              <w:tabs>
                <w:tab w:val="clear" w:pos="360"/>
                <w:tab w:val="clear" w:pos="720"/>
                <w:tab w:val="decimal" w:pos="864"/>
              </w:tabs>
              <w:ind w:left="-108" w:right="-43"/>
              <w:rPr>
                <w:rFonts w:ascii="Times New Roman" w:hAnsi="Times New Roman" w:cs="Times New Roman"/>
              </w:rPr>
            </w:pPr>
            <w:r w:rsidRPr="0047535D">
              <w:rPr>
                <w:rFonts w:ascii="Times New Roman" w:hAnsi="Times New Roman" w:cs="Times New Roman"/>
              </w:rPr>
              <w:t>(</w:t>
            </w:r>
            <w:r w:rsidRPr="006722F4">
              <w:rPr>
                <w:rFonts w:ascii="Times New Roman" w:hAnsi="Times New Roman" w:cs="Times New Roman" w:hint="cs"/>
                <w:cs/>
              </w:rPr>
              <w:t>14</w:t>
            </w:r>
            <w:r w:rsidRPr="0047535D">
              <w:rPr>
                <w:rFonts w:ascii="Times New Roman" w:hAnsi="Times New Roman" w:cs="Times New Roman"/>
              </w:rPr>
              <w:t>)</w:t>
            </w:r>
          </w:p>
        </w:tc>
        <w:tc>
          <w:tcPr>
            <w:tcW w:w="270" w:type="dxa"/>
            <w:tcMar>
              <w:top w:w="0" w:type="dxa"/>
              <w:left w:w="108" w:type="dxa"/>
              <w:bottom w:w="0" w:type="dxa"/>
              <w:right w:w="108" w:type="dxa"/>
            </w:tcMar>
          </w:tcPr>
          <w:p w14:paraId="2FCD7315" w14:textId="77777777" w:rsidR="002E2EE7" w:rsidRPr="0015210C" w:rsidRDefault="002E2EE7" w:rsidP="002E2EE7">
            <w:pPr>
              <w:pStyle w:val="31"/>
              <w:tabs>
                <w:tab w:val="clear" w:pos="360"/>
                <w:tab w:val="clear" w:pos="720"/>
                <w:tab w:val="decimal" w:pos="864"/>
              </w:tabs>
              <w:ind w:left="-108" w:right="-43"/>
              <w:rPr>
                <w:rFonts w:ascii="Times New Roman" w:hAnsi="Times New Roman" w:cs="Times New Roman"/>
              </w:rPr>
            </w:pPr>
          </w:p>
        </w:tc>
        <w:tc>
          <w:tcPr>
            <w:tcW w:w="1261" w:type="dxa"/>
            <w:tcBorders>
              <w:top w:val="nil"/>
              <w:left w:val="nil"/>
              <w:bottom w:val="single" w:sz="4" w:space="0" w:color="auto"/>
              <w:right w:val="nil"/>
            </w:tcBorders>
            <w:tcMar>
              <w:top w:w="0" w:type="dxa"/>
              <w:left w:w="108" w:type="dxa"/>
              <w:bottom w:w="0" w:type="dxa"/>
              <w:right w:w="108" w:type="dxa"/>
            </w:tcMar>
          </w:tcPr>
          <w:p w14:paraId="77C4AC2A" w14:textId="299AE090" w:rsidR="002E2EE7" w:rsidRPr="0015210C" w:rsidRDefault="002E2EE7" w:rsidP="00CC4893">
            <w:pPr>
              <w:pStyle w:val="31"/>
              <w:tabs>
                <w:tab w:val="clear" w:pos="360"/>
                <w:tab w:val="clear" w:pos="720"/>
                <w:tab w:val="decimal" w:pos="970"/>
              </w:tabs>
              <w:ind w:left="-108" w:right="-43"/>
              <w:rPr>
                <w:rFonts w:ascii="Times New Roman" w:hAnsi="Times New Roman" w:cs="Times New Roman"/>
              </w:rPr>
            </w:pPr>
            <w:r w:rsidRPr="002E2EE7">
              <w:rPr>
                <w:rFonts w:ascii="Times New Roman" w:hAnsi="Times New Roman" w:cs="Times New Roman"/>
              </w:rPr>
              <w:t>(</w:t>
            </w:r>
            <w:r w:rsidRPr="002E2EE7">
              <w:rPr>
                <w:rFonts w:ascii="Times New Roman" w:hAnsi="Times New Roman" w:cs="Times New Roman" w:hint="cs"/>
                <w:cs/>
              </w:rPr>
              <w:t>26,576</w:t>
            </w:r>
            <w:r w:rsidRPr="002E2EE7">
              <w:rPr>
                <w:rFonts w:ascii="Times New Roman" w:hAnsi="Times New Roman" w:cs="Times New Roman"/>
              </w:rPr>
              <w:t>)</w:t>
            </w:r>
          </w:p>
        </w:tc>
        <w:tc>
          <w:tcPr>
            <w:tcW w:w="268" w:type="dxa"/>
            <w:tcMar>
              <w:top w:w="0" w:type="dxa"/>
              <w:left w:w="108" w:type="dxa"/>
              <w:bottom w:w="0" w:type="dxa"/>
              <w:right w:w="108" w:type="dxa"/>
            </w:tcMar>
          </w:tcPr>
          <w:p w14:paraId="4F0DC8A9" w14:textId="77777777" w:rsidR="002E2EE7" w:rsidRPr="00836287" w:rsidRDefault="002E2EE7" w:rsidP="002E2EE7">
            <w:pPr>
              <w:pStyle w:val="BodyText"/>
              <w:spacing w:after="0"/>
              <w:ind w:right="-405"/>
              <w:jc w:val="both"/>
              <w:rPr>
                <w:rFonts w:ascii="Times New Roman" w:hAnsi="Times New Roman" w:cs="Times New Roman"/>
                <w:sz w:val="22"/>
                <w:szCs w:val="22"/>
              </w:rPr>
            </w:pPr>
          </w:p>
        </w:tc>
      </w:tr>
      <w:tr w:rsidR="002E2EE7" w:rsidRPr="00836287" w14:paraId="3CF276B3" w14:textId="77777777">
        <w:tc>
          <w:tcPr>
            <w:tcW w:w="4860" w:type="dxa"/>
            <w:tcMar>
              <w:top w:w="0" w:type="dxa"/>
              <w:left w:w="108" w:type="dxa"/>
              <w:bottom w:w="0" w:type="dxa"/>
              <w:right w:w="108" w:type="dxa"/>
            </w:tcMar>
            <w:hideMark/>
          </w:tcPr>
          <w:p w14:paraId="175BC4A5" w14:textId="77777777" w:rsidR="002E2EE7" w:rsidRPr="00836287" w:rsidRDefault="002E2EE7" w:rsidP="002E2EE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3693BE0A" w14:textId="6361CB34" w:rsidR="002E2EE7" w:rsidRPr="00F304FE" w:rsidRDefault="002E2EE7" w:rsidP="00F304FE">
            <w:pPr>
              <w:pStyle w:val="31"/>
              <w:tabs>
                <w:tab w:val="clear" w:pos="360"/>
                <w:tab w:val="clear" w:pos="720"/>
                <w:tab w:val="decimal" w:pos="970"/>
              </w:tabs>
              <w:ind w:left="-108" w:right="-43"/>
              <w:rPr>
                <w:rFonts w:ascii="Times New Roman" w:hAnsi="Times New Roman" w:cs="Times New Roman"/>
                <w:b/>
                <w:bCs/>
                <w:cs/>
              </w:rPr>
            </w:pPr>
            <w:r w:rsidRPr="00F304FE">
              <w:rPr>
                <w:rFonts w:ascii="Times New Roman" w:hAnsi="Times New Roman" w:cs="Times New Roman" w:hint="cs"/>
                <w:b/>
                <w:bCs/>
                <w:cs/>
              </w:rPr>
              <w:t>1,015,01</w:t>
            </w:r>
            <w:r w:rsidR="00F304FE" w:rsidRPr="00F304FE">
              <w:rPr>
                <w:rFonts w:ascii="Times New Roman" w:hAnsi="Times New Roman" w:cs="Times New Roman" w:hint="cs"/>
                <w:b/>
                <w:bCs/>
                <w:cs/>
              </w:rPr>
              <w:t>4</w:t>
            </w:r>
          </w:p>
        </w:tc>
        <w:tc>
          <w:tcPr>
            <w:tcW w:w="263" w:type="dxa"/>
            <w:tcMar>
              <w:top w:w="0" w:type="dxa"/>
              <w:left w:w="108" w:type="dxa"/>
              <w:bottom w:w="0" w:type="dxa"/>
              <w:right w:w="108" w:type="dxa"/>
            </w:tcMar>
          </w:tcPr>
          <w:p w14:paraId="5CEE6624" w14:textId="77777777" w:rsidR="002E2EE7" w:rsidRPr="00951AB8" w:rsidRDefault="002E2EE7" w:rsidP="002E2EE7">
            <w:pPr>
              <w:pStyle w:val="BodyText"/>
              <w:spacing w:after="0"/>
              <w:ind w:right="-110"/>
              <w:rPr>
                <w:rFonts w:ascii="Times New Roman" w:eastAsia="Cordia New" w:hAnsi="Times New Roman" w:cs="Times New Roman"/>
                <w:b/>
                <w:bCs/>
                <w:snapToGrid w:val="0"/>
                <w:sz w:val="22"/>
                <w:szCs w:val="22"/>
                <w:lang w:val="th-TH" w:eastAsia="th-TH"/>
              </w:rPr>
            </w:pPr>
          </w:p>
        </w:tc>
        <w:tc>
          <w:tcPr>
            <w:tcW w:w="1177" w:type="dxa"/>
            <w:tcBorders>
              <w:top w:val="single" w:sz="4" w:space="0" w:color="auto"/>
            </w:tcBorders>
            <w:tcMar>
              <w:top w:w="0" w:type="dxa"/>
              <w:left w:w="108" w:type="dxa"/>
              <w:bottom w:w="0" w:type="dxa"/>
              <w:right w:w="108" w:type="dxa"/>
            </w:tcMar>
          </w:tcPr>
          <w:p w14:paraId="40D14B1F" w14:textId="59F1F5E6" w:rsidR="002E2EE7" w:rsidRPr="00951AB8" w:rsidRDefault="002E2EE7" w:rsidP="002E2EE7">
            <w:pPr>
              <w:pStyle w:val="31"/>
              <w:tabs>
                <w:tab w:val="clear" w:pos="360"/>
                <w:tab w:val="clear" w:pos="720"/>
                <w:tab w:val="decimal" w:pos="864"/>
              </w:tabs>
              <w:ind w:left="-108" w:right="-43"/>
              <w:rPr>
                <w:rFonts w:ascii="Times New Roman" w:hAnsi="Times New Roman" w:cs="Times New Roman"/>
                <w:b/>
                <w:bCs/>
              </w:rPr>
            </w:pPr>
            <w:r w:rsidRPr="00951AB8">
              <w:rPr>
                <w:rFonts w:ascii="Times New Roman" w:hAnsi="Times New Roman" w:cs="Times New Roman"/>
                <w:b/>
                <w:bCs/>
              </w:rPr>
              <w:t xml:space="preserve">         (</w:t>
            </w:r>
            <w:r w:rsidRPr="00951AB8">
              <w:rPr>
                <w:rFonts w:ascii="Times New Roman" w:hAnsi="Times New Roman" w:cs="Times New Roman" w:hint="cs"/>
                <w:b/>
                <w:bCs/>
                <w:cs/>
              </w:rPr>
              <w:t>14</w:t>
            </w:r>
            <w:r w:rsidRPr="00951AB8">
              <w:rPr>
                <w:rFonts w:ascii="Times New Roman" w:hAnsi="Times New Roman" w:cs="Times New Roman"/>
                <w:b/>
                <w:bCs/>
              </w:rPr>
              <w:t>)</w:t>
            </w:r>
          </w:p>
        </w:tc>
        <w:tc>
          <w:tcPr>
            <w:tcW w:w="270" w:type="dxa"/>
            <w:tcMar>
              <w:top w:w="0" w:type="dxa"/>
              <w:left w:w="108" w:type="dxa"/>
              <w:bottom w:w="0" w:type="dxa"/>
              <w:right w:w="108" w:type="dxa"/>
            </w:tcMar>
          </w:tcPr>
          <w:p w14:paraId="383BA826" w14:textId="77777777" w:rsidR="002E2EE7" w:rsidRPr="00951AB8" w:rsidRDefault="002E2EE7" w:rsidP="002E2EE7">
            <w:pPr>
              <w:pStyle w:val="31"/>
              <w:tabs>
                <w:tab w:val="clear" w:pos="360"/>
                <w:tab w:val="clear" w:pos="720"/>
                <w:tab w:val="decimal" w:pos="864"/>
              </w:tabs>
              <w:ind w:left="-108" w:right="-43"/>
              <w:rPr>
                <w:rFonts w:ascii="Times New Roman" w:hAnsi="Times New Roman" w:cs="Times New Roman"/>
                <w:b/>
                <w:bCs/>
              </w:rPr>
            </w:pPr>
          </w:p>
        </w:tc>
        <w:tc>
          <w:tcPr>
            <w:tcW w:w="1261" w:type="dxa"/>
            <w:tcBorders>
              <w:top w:val="single" w:sz="4" w:space="0" w:color="auto"/>
            </w:tcBorders>
            <w:tcMar>
              <w:top w:w="0" w:type="dxa"/>
              <w:left w:w="108" w:type="dxa"/>
              <w:bottom w:w="0" w:type="dxa"/>
              <w:right w:w="108" w:type="dxa"/>
            </w:tcMar>
          </w:tcPr>
          <w:p w14:paraId="63AE8302" w14:textId="5F91FE65" w:rsidR="002E2EE7" w:rsidRPr="00F304FE" w:rsidRDefault="002E2EE7" w:rsidP="00CC4893">
            <w:pPr>
              <w:pStyle w:val="31"/>
              <w:tabs>
                <w:tab w:val="clear" w:pos="360"/>
                <w:tab w:val="clear" w:pos="720"/>
                <w:tab w:val="decimal" w:pos="970"/>
              </w:tabs>
              <w:ind w:left="-108" w:right="-43"/>
              <w:rPr>
                <w:rFonts w:ascii="Times New Roman" w:hAnsi="Times New Roman" w:cstheme="minorBidi"/>
                <w:b/>
                <w:bCs/>
                <w:cs/>
              </w:rPr>
            </w:pPr>
            <w:r w:rsidRPr="00951AB8">
              <w:rPr>
                <w:rFonts w:ascii="Times New Roman" w:hAnsi="Times New Roman" w:cs="Times New Roman" w:hint="cs"/>
                <w:b/>
                <w:bCs/>
                <w:cs/>
              </w:rPr>
              <w:t>1</w:t>
            </w:r>
            <w:r w:rsidRPr="00951AB8">
              <w:rPr>
                <w:rFonts w:ascii="Times New Roman" w:hAnsi="Times New Roman" w:cs="Times New Roman"/>
                <w:b/>
                <w:bCs/>
              </w:rPr>
              <w:t>,</w:t>
            </w:r>
            <w:r w:rsidRPr="00951AB8">
              <w:rPr>
                <w:rFonts w:ascii="Times New Roman" w:hAnsi="Times New Roman" w:cs="Times New Roman" w:hint="cs"/>
                <w:b/>
                <w:bCs/>
                <w:cs/>
              </w:rPr>
              <w:t>015,</w:t>
            </w:r>
            <w:r w:rsidRPr="00F304FE">
              <w:rPr>
                <w:rFonts w:ascii="Times New Roman" w:hAnsi="Times New Roman" w:cs="Times New Roman"/>
                <w:b/>
                <w:bCs/>
                <w:cs/>
              </w:rPr>
              <w:t>0</w:t>
            </w:r>
            <w:r w:rsidR="00F304FE">
              <w:rPr>
                <w:rFonts w:ascii="Times New Roman" w:hAnsi="Times New Roman" w:cs="Times New Roman"/>
                <w:b/>
                <w:bCs/>
                <w:lang w:val="en-US"/>
              </w:rPr>
              <w:t>0</w:t>
            </w:r>
            <w:r w:rsidRPr="00F304FE">
              <w:rPr>
                <w:rFonts w:ascii="Times New Roman" w:hAnsi="Times New Roman" w:cs="Times New Roman"/>
                <w:b/>
                <w:bCs/>
                <w:cs/>
              </w:rPr>
              <w:t>0</w:t>
            </w:r>
          </w:p>
        </w:tc>
        <w:tc>
          <w:tcPr>
            <w:tcW w:w="268" w:type="dxa"/>
            <w:tcMar>
              <w:top w:w="0" w:type="dxa"/>
              <w:left w:w="108" w:type="dxa"/>
              <w:bottom w:w="0" w:type="dxa"/>
              <w:right w:w="108" w:type="dxa"/>
            </w:tcMar>
          </w:tcPr>
          <w:p w14:paraId="38E4CF53" w14:textId="77777777" w:rsidR="002E2EE7" w:rsidRPr="00836287" w:rsidRDefault="002E2EE7" w:rsidP="002E2EE7">
            <w:pPr>
              <w:pStyle w:val="BodyText"/>
              <w:spacing w:after="0"/>
              <w:ind w:right="-46"/>
              <w:jc w:val="right"/>
              <w:rPr>
                <w:rFonts w:ascii="Times New Roman" w:hAnsi="Times New Roman" w:cs="Times New Roman"/>
                <w:sz w:val="22"/>
                <w:szCs w:val="22"/>
              </w:rPr>
            </w:pPr>
          </w:p>
        </w:tc>
      </w:tr>
      <w:tr w:rsidR="002E2EE7" w:rsidRPr="00836287" w14:paraId="13D44927" w14:textId="77777777">
        <w:tc>
          <w:tcPr>
            <w:tcW w:w="4860" w:type="dxa"/>
            <w:tcMar>
              <w:top w:w="0" w:type="dxa"/>
              <w:left w:w="108" w:type="dxa"/>
              <w:bottom w:w="0" w:type="dxa"/>
              <w:right w:w="108" w:type="dxa"/>
            </w:tcMar>
            <w:hideMark/>
          </w:tcPr>
          <w:p w14:paraId="3CC078CF" w14:textId="77777777" w:rsidR="002E2EE7" w:rsidRPr="00836287" w:rsidRDefault="002E2EE7" w:rsidP="002E2EE7">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3EE7777D" w14:textId="09AC9E09" w:rsidR="002E2EE7" w:rsidRPr="0015210C" w:rsidRDefault="002E2EE7" w:rsidP="00CC4893">
            <w:pPr>
              <w:pStyle w:val="31"/>
              <w:tabs>
                <w:tab w:val="clear" w:pos="360"/>
                <w:tab w:val="clear" w:pos="720"/>
                <w:tab w:val="decimal" w:pos="970"/>
              </w:tabs>
              <w:ind w:left="-108" w:right="-43"/>
              <w:rPr>
                <w:rFonts w:ascii="Times New Roman" w:hAnsi="Times New Roman" w:cs="Times New Roman"/>
              </w:rPr>
            </w:pPr>
            <w:r w:rsidRPr="00724134">
              <w:rPr>
                <w:rFonts w:ascii="Times New Roman" w:hAnsi="Times New Roman" w:cs="Times New Roman"/>
              </w:rPr>
              <w:t>(647,680)</w:t>
            </w:r>
          </w:p>
        </w:tc>
        <w:tc>
          <w:tcPr>
            <w:tcW w:w="263" w:type="dxa"/>
            <w:tcMar>
              <w:top w:w="0" w:type="dxa"/>
              <w:left w:w="108" w:type="dxa"/>
              <w:bottom w:w="0" w:type="dxa"/>
              <w:right w:w="108" w:type="dxa"/>
            </w:tcMar>
          </w:tcPr>
          <w:p w14:paraId="50DFCB87" w14:textId="77777777" w:rsidR="002E2EE7" w:rsidRPr="007C476B" w:rsidRDefault="002E2EE7" w:rsidP="002E2EE7">
            <w:pPr>
              <w:pStyle w:val="BodyText"/>
              <w:spacing w:after="0"/>
              <w:ind w:right="-110"/>
              <w:rPr>
                <w:rFonts w:ascii="Times New Roman" w:eastAsia="Cordia New" w:hAnsi="Times New Roman" w:cs="Times New Roman"/>
                <w:snapToGrid w:val="0"/>
                <w:sz w:val="22"/>
                <w:szCs w:val="22"/>
                <w:lang w:eastAsia="th-TH"/>
              </w:rPr>
            </w:pPr>
          </w:p>
        </w:tc>
        <w:tc>
          <w:tcPr>
            <w:tcW w:w="1177" w:type="dxa"/>
            <w:tcBorders>
              <w:top w:val="nil"/>
              <w:left w:val="nil"/>
              <w:bottom w:val="single" w:sz="4" w:space="0" w:color="auto"/>
              <w:right w:val="nil"/>
            </w:tcBorders>
            <w:tcMar>
              <w:top w:w="0" w:type="dxa"/>
              <w:left w:w="108" w:type="dxa"/>
              <w:bottom w:w="0" w:type="dxa"/>
              <w:right w:w="108" w:type="dxa"/>
            </w:tcMar>
          </w:tcPr>
          <w:p w14:paraId="348FE112" w14:textId="77777777" w:rsidR="002E2EE7" w:rsidRPr="0015210C" w:rsidRDefault="002E2EE7" w:rsidP="002E2EE7">
            <w:pPr>
              <w:pStyle w:val="31"/>
              <w:tabs>
                <w:tab w:val="clear" w:pos="360"/>
                <w:tab w:val="clear" w:pos="720"/>
                <w:tab w:val="decimal" w:pos="620"/>
              </w:tabs>
              <w:ind w:left="-108" w:right="-43"/>
              <w:rPr>
                <w:rFonts w:ascii="Times New Roman" w:hAnsi="Times New Roman" w:cs="Times New Roman"/>
              </w:rPr>
            </w:pPr>
            <w:r w:rsidRPr="0047535D">
              <w:rPr>
                <w:rFonts w:ascii="Times New Roman" w:hAnsi="Times New Roman" w:cs="Times New Roman"/>
              </w:rPr>
              <w:t>-</w:t>
            </w:r>
          </w:p>
        </w:tc>
        <w:tc>
          <w:tcPr>
            <w:tcW w:w="270" w:type="dxa"/>
            <w:tcMar>
              <w:top w:w="0" w:type="dxa"/>
              <w:left w:w="108" w:type="dxa"/>
              <w:bottom w:w="0" w:type="dxa"/>
              <w:right w:w="108" w:type="dxa"/>
            </w:tcMar>
          </w:tcPr>
          <w:p w14:paraId="0EBA4004" w14:textId="77777777" w:rsidR="002E2EE7" w:rsidRPr="0015210C" w:rsidRDefault="002E2EE7" w:rsidP="002E2EE7">
            <w:pPr>
              <w:pStyle w:val="31"/>
              <w:tabs>
                <w:tab w:val="clear" w:pos="360"/>
                <w:tab w:val="clear" w:pos="720"/>
                <w:tab w:val="decimal" w:pos="864"/>
              </w:tabs>
              <w:ind w:left="-108" w:right="-43"/>
              <w:rPr>
                <w:rFonts w:ascii="Times New Roman" w:hAnsi="Times New Roman" w:cs="Times New Roman"/>
              </w:rPr>
            </w:pPr>
          </w:p>
        </w:tc>
        <w:tc>
          <w:tcPr>
            <w:tcW w:w="1261" w:type="dxa"/>
            <w:tcBorders>
              <w:top w:val="nil"/>
              <w:left w:val="nil"/>
              <w:bottom w:val="single" w:sz="4" w:space="0" w:color="auto"/>
              <w:right w:val="nil"/>
            </w:tcBorders>
            <w:tcMar>
              <w:top w:w="0" w:type="dxa"/>
              <w:left w:w="108" w:type="dxa"/>
              <w:bottom w:w="0" w:type="dxa"/>
              <w:right w:w="108" w:type="dxa"/>
            </w:tcMar>
          </w:tcPr>
          <w:p w14:paraId="1A369014" w14:textId="2C750B52" w:rsidR="002E2EE7" w:rsidRPr="0015210C" w:rsidRDefault="002E2EE7" w:rsidP="00CC4893">
            <w:pPr>
              <w:pStyle w:val="31"/>
              <w:tabs>
                <w:tab w:val="clear" w:pos="360"/>
                <w:tab w:val="clear" w:pos="720"/>
                <w:tab w:val="decimal" w:pos="970"/>
              </w:tabs>
              <w:ind w:left="-108" w:right="-43"/>
              <w:rPr>
                <w:rFonts w:ascii="Times New Roman" w:hAnsi="Times New Roman" w:cs="Times New Roman"/>
                <w:cs/>
              </w:rPr>
            </w:pPr>
            <w:r w:rsidRPr="002E2EE7">
              <w:rPr>
                <w:rFonts w:ascii="Times New Roman" w:hAnsi="Times New Roman" w:cs="Times New Roman"/>
              </w:rPr>
              <w:t>(647,680)</w:t>
            </w:r>
          </w:p>
        </w:tc>
        <w:tc>
          <w:tcPr>
            <w:tcW w:w="268" w:type="dxa"/>
            <w:tcMar>
              <w:top w:w="0" w:type="dxa"/>
              <w:left w:w="108" w:type="dxa"/>
              <w:bottom w:w="0" w:type="dxa"/>
              <w:right w:w="108" w:type="dxa"/>
            </w:tcMar>
          </w:tcPr>
          <w:p w14:paraId="3A4212B4" w14:textId="77777777" w:rsidR="002E2EE7" w:rsidRPr="00836287" w:rsidRDefault="002E2EE7" w:rsidP="002E2EE7">
            <w:pPr>
              <w:pStyle w:val="BodyText"/>
              <w:spacing w:after="0"/>
              <w:ind w:right="-46"/>
              <w:jc w:val="right"/>
              <w:rPr>
                <w:rFonts w:ascii="Times New Roman" w:hAnsi="Times New Roman" w:cs="Times New Roman"/>
                <w:sz w:val="22"/>
                <w:szCs w:val="22"/>
              </w:rPr>
            </w:pPr>
          </w:p>
        </w:tc>
      </w:tr>
      <w:tr w:rsidR="002E2EE7" w:rsidRPr="00836287" w14:paraId="22859CB7" w14:textId="77777777">
        <w:tc>
          <w:tcPr>
            <w:tcW w:w="4860" w:type="dxa"/>
            <w:tcMar>
              <w:top w:w="0" w:type="dxa"/>
              <w:left w:w="108" w:type="dxa"/>
              <w:bottom w:w="0" w:type="dxa"/>
              <w:right w:w="108" w:type="dxa"/>
            </w:tcMar>
            <w:hideMark/>
          </w:tcPr>
          <w:p w14:paraId="520714C4" w14:textId="77777777" w:rsidR="002E2EE7" w:rsidRPr="00836287" w:rsidRDefault="002E2EE7" w:rsidP="002E2EE7">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4B4747F" w14:textId="7DF109E4" w:rsidR="002E2EE7" w:rsidRPr="00F304FE" w:rsidRDefault="002E2EE7" w:rsidP="00CC4893">
            <w:pPr>
              <w:pStyle w:val="31"/>
              <w:tabs>
                <w:tab w:val="clear" w:pos="360"/>
                <w:tab w:val="clear" w:pos="720"/>
                <w:tab w:val="decimal" w:pos="970"/>
              </w:tabs>
              <w:ind w:left="-108" w:right="-43"/>
              <w:rPr>
                <w:rFonts w:ascii="Times New Roman" w:hAnsi="Times New Roman" w:cs="Times New Roman"/>
                <w:b/>
                <w:bCs/>
                <w:cs/>
              </w:rPr>
            </w:pPr>
            <w:r w:rsidRPr="00951AB8">
              <w:rPr>
                <w:rFonts w:ascii="Times New Roman" w:hAnsi="Times New Roman" w:cs="Times New Roman" w:hint="cs"/>
                <w:b/>
                <w:bCs/>
                <w:cs/>
              </w:rPr>
              <w:t>367</w:t>
            </w:r>
            <w:r w:rsidRPr="00951AB8">
              <w:rPr>
                <w:rFonts w:ascii="Times New Roman" w:hAnsi="Times New Roman" w:cs="Times New Roman"/>
                <w:b/>
                <w:bCs/>
              </w:rPr>
              <w:t>,</w:t>
            </w:r>
            <w:r w:rsidRPr="00951AB8">
              <w:rPr>
                <w:rFonts w:ascii="Times New Roman" w:hAnsi="Times New Roman" w:cs="Times New Roman" w:hint="cs"/>
                <w:b/>
                <w:bCs/>
                <w:cs/>
              </w:rPr>
              <w:t>33</w:t>
            </w:r>
            <w:r w:rsidR="00F304FE" w:rsidRPr="00F304FE">
              <w:rPr>
                <w:rFonts w:ascii="Times New Roman" w:hAnsi="Times New Roman" w:cs="Times New Roman" w:hint="cs"/>
                <w:b/>
                <w:bCs/>
                <w:cs/>
              </w:rPr>
              <w:t>4</w:t>
            </w:r>
          </w:p>
        </w:tc>
        <w:tc>
          <w:tcPr>
            <w:tcW w:w="263" w:type="dxa"/>
            <w:tcMar>
              <w:top w:w="0" w:type="dxa"/>
              <w:left w:w="108" w:type="dxa"/>
              <w:bottom w:w="0" w:type="dxa"/>
              <w:right w:w="108" w:type="dxa"/>
            </w:tcMar>
          </w:tcPr>
          <w:p w14:paraId="49E62F69" w14:textId="77777777" w:rsidR="002E2EE7" w:rsidRPr="00951AB8" w:rsidRDefault="002E2EE7" w:rsidP="002E2EE7">
            <w:pPr>
              <w:pStyle w:val="31"/>
              <w:tabs>
                <w:tab w:val="clear" w:pos="360"/>
                <w:tab w:val="clear" w:pos="720"/>
                <w:tab w:val="decimal" w:pos="864"/>
              </w:tabs>
              <w:ind w:left="-108" w:right="-43"/>
              <w:rPr>
                <w:rFonts w:ascii="Times New Roman" w:hAnsi="Times New Roman" w:cs="Times New Roman"/>
                <w:b/>
                <w:bCs/>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1EB5B1FA" w14:textId="3B60D174" w:rsidR="002E2EE7" w:rsidRPr="00951AB8" w:rsidRDefault="002E2EE7" w:rsidP="002E2EE7">
            <w:pPr>
              <w:pStyle w:val="31"/>
              <w:tabs>
                <w:tab w:val="clear" w:pos="360"/>
                <w:tab w:val="clear" w:pos="720"/>
                <w:tab w:val="decimal" w:pos="864"/>
              </w:tabs>
              <w:ind w:left="-108" w:right="-43"/>
              <w:rPr>
                <w:rFonts w:ascii="Times New Roman" w:hAnsi="Times New Roman" w:cs="Times New Roman"/>
                <w:b/>
                <w:bCs/>
              </w:rPr>
            </w:pPr>
            <w:r w:rsidRPr="00951AB8">
              <w:rPr>
                <w:rFonts w:ascii="Times New Roman" w:hAnsi="Times New Roman" w:cs="Times New Roman"/>
                <w:b/>
                <w:bCs/>
              </w:rPr>
              <w:t>(</w:t>
            </w:r>
            <w:r w:rsidRPr="00951AB8">
              <w:rPr>
                <w:rFonts w:ascii="Times New Roman" w:hAnsi="Times New Roman" w:cs="Times New Roman" w:hint="cs"/>
                <w:b/>
                <w:bCs/>
                <w:cs/>
              </w:rPr>
              <w:t>14</w:t>
            </w:r>
            <w:r w:rsidRPr="00951AB8">
              <w:rPr>
                <w:rFonts w:ascii="Times New Roman" w:hAnsi="Times New Roman" w:cs="Times New Roman"/>
                <w:b/>
                <w:bCs/>
              </w:rPr>
              <w:t>)</w:t>
            </w:r>
          </w:p>
        </w:tc>
        <w:tc>
          <w:tcPr>
            <w:tcW w:w="270" w:type="dxa"/>
            <w:tcMar>
              <w:top w:w="0" w:type="dxa"/>
              <w:left w:w="108" w:type="dxa"/>
              <w:bottom w:w="0" w:type="dxa"/>
              <w:right w:w="108" w:type="dxa"/>
            </w:tcMar>
          </w:tcPr>
          <w:p w14:paraId="3B798DB3" w14:textId="77777777" w:rsidR="002E2EE7" w:rsidRPr="00951AB8" w:rsidRDefault="002E2EE7" w:rsidP="002E2EE7">
            <w:pPr>
              <w:pStyle w:val="31"/>
              <w:tabs>
                <w:tab w:val="clear" w:pos="360"/>
                <w:tab w:val="clear" w:pos="720"/>
                <w:tab w:val="decimal" w:pos="864"/>
              </w:tabs>
              <w:ind w:left="-108" w:right="-43"/>
              <w:rPr>
                <w:rFonts w:ascii="Times New Roman" w:hAnsi="Times New Roman" w:cs="Times New Roman"/>
                <w:b/>
                <w:bCs/>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13DE99D" w14:textId="0D60004D" w:rsidR="002E2EE7" w:rsidRPr="00F304FE" w:rsidRDefault="002E2EE7" w:rsidP="00CC4893">
            <w:pPr>
              <w:pStyle w:val="31"/>
              <w:tabs>
                <w:tab w:val="clear" w:pos="360"/>
                <w:tab w:val="clear" w:pos="720"/>
                <w:tab w:val="decimal" w:pos="970"/>
              </w:tabs>
              <w:ind w:left="-108" w:right="-43"/>
              <w:rPr>
                <w:rFonts w:ascii="Times New Roman" w:hAnsi="Times New Roman" w:cs="Times New Roman"/>
                <w:b/>
                <w:bCs/>
                <w:lang w:val="en-US"/>
              </w:rPr>
            </w:pPr>
            <w:r w:rsidRPr="00951AB8">
              <w:rPr>
                <w:rFonts w:ascii="Times New Roman" w:hAnsi="Times New Roman" w:cs="Times New Roman" w:hint="cs"/>
                <w:b/>
                <w:bCs/>
                <w:cs/>
              </w:rPr>
              <w:t>367</w:t>
            </w:r>
            <w:r w:rsidRPr="00951AB8">
              <w:rPr>
                <w:rFonts w:ascii="Times New Roman" w:hAnsi="Times New Roman" w:cs="Times New Roman"/>
                <w:b/>
                <w:bCs/>
              </w:rPr>
              <w:t>,</w:t>
            </w:r>
            <w:r w:rsidRPr="00951AB8">
              <w:rPr>
                <w:rFonts w:ascii="Times New Roman" w:hAnsi="Times New Roman" w:cs="Times New Roman" w:hint="cs"/>
                <w:b/>
                <w:bCs/>
                <w:cs/>
              </w:rPr>
              <w:t>32</w:t>
            </w:r>
            <w:r w:rsidR="00F304FE">
              <w:rPr>
                <w:rFonts w:ascii="Times New Roman" w:hAnsi="Times New Roman" w:cs="Times New Roman"/>
                <w:b/>
                <w:bCs/>
                <w:lang w:val="en-US"/>
              </w:rPr>
              <w:t>0</w:t>
            </w:r>
          </w:p>
        </w:tc>
        <w:tc>
          <w:tcPr>
            <w:tcW w:w="268" w:type="dxa"/>
            <w:tcMar>
              <w:top w:w="0" w:type="dxa"/>
              <w:left w:w="108" w:type="dxa"/>
              <w:bottom w:w="0" w:type="dxa"/>
              <w:right w:w="108" w:type="dxa"/>
            </w:tcMar>
          </w:tcPr>
          <w:p w14:paraId="7F3800DA" w14:textId="77777777" w:rsidR="002E2EE7" w:rsidRPr="00836287" w:rsidRDefault="002E2EE7" w:rsidP="002E2EE7">
            <w:pPr>
              <w:pStyle w:val="BodyText"/>
              <w:spacing w:after="0"/>
              <w:ind w:right="-46"/>
              <w:jc w:val="right"/>
              <w:rPr>
                <w:rFonts w:ascii="Times New Roman" w:hAnsi="Times New Roman" w:cs="Times New Roman"/>
                <w:b/>
                <w:bCs/>
                <w:sz w:val="22"/>
                <w:szCs w:val="22"/>
              </w:rPr>
            </w:pPr>
          </w:p>
        </w:tc>
      </w:tr>
    </w:tbl>
    <w:p w14:paraId="0AE78592" w14:textId="4BE0D13E" w:rsidR="001F6E51" w:rsidRDefault="001F6E51"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24D307" w14:textId="77777777" w:rsidR="009E32D8" w:rsidRPr="00E50C4A" w:rsidRDefault="009E32D8"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5E29E05" w14:textId="428F8555" w:rsidR="00093E36" w:rsidRPr="00C23017" w:rsidRDefault="00DF5275"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cs="Angsana New"/>
          <w:sz w:val="24"/>
          <w:szCs w:val="30"/>
        </w:rPr>
        <w:t>1</w:t>
      </w:r>
      <w:r w:rsidR="006B7784">
        <w:rPr>
          <w:rFonts w:ascii="Times New Roman" w:hAnsi="Times New Roman" w:cs="Angsana New"/>
          <w:sz w:val="24"/>
          <w:szCs w:val="30"/>
        </w:rPr>
        <w:t>0</w:t>
      </w:r>
      <w:r w:rsidR="00093E36" w:rsidRPr="00C23017">
        <w:rPr>
          <w:rFonts w:ascii="Times New Roman" w:hAnsi="Times New Roman"/>
          <w:sz w:val="24"/>
          <w:szCs w:val="24"/>
        </w:rPr>
        <w:tab/>
        <w:t>Commitments with non-related parties</w:t>
      </w:r>
    </w:p>
    <w:p w14:paraId="50117901" w14:textId="495BF6B3" w:rsidR="0032189E" w:rsidRDefault="0032189E" w:rsidP="0032189E"/>
    <w:tbl>
      <w:tblPr>
        <w:tblW w:w="9954" w:type="dxa"/>
        <w:tblInd w:w="450" w:type="dxa"/>
        <w:tblLayout w:type="fixed"/>
        <w:tblLook w:val="0000" w:firstRow="0" w:lastRow="0" w:firstColumn="0" w:lastColumn="0" w:noHBand="0" w:noVBand="0"/>
      </w:tblPr>
      <w:tblGrid>
        <w:gridCol w:w="4115"/>
        <w:gridCol w:w="1282"/>
        <w:gridCol w:w="243"/>
        <w:gridCol w:w="1283"/>
        <w:gridCol w:w="270"/>
        <w:gridCol w:w="1231"/>
        <w:gridCol w:w="270"/>
        <w:gridCol w:w="1260"/>
      </w:tblGrid>
      <w:tr w:rsidR="0032189E" w:rsidRPr="0032189E" w14:paraId="36D6857B" w14:textId="77777777" w:rsidTr="00C06B67">
        <w:trPr>
          <w:tblHeader/>
        </w:trPr>
        <w:tc>
          <w:tcPr>
            <w:tcW w:w="4115" w:type="dxa"/>
          </w:tcPr>
          <w:p w14:paraId="1B2BA9A6" w14:textId="77777777" w:rsidR="0032189E" w:rsidRPr="004C4BE5" w:rsidRDefault="0032189E" w:rsidP="0032189E">
            <w:pPr>
              <w:pStyle w:val="a4"/>
              <w:tabs>
                <w:tab w:val="clear" w:pos="1080"/>
              </w:tabs>
              <w:rPr>
                <w:rFonts w:cs="Times New Roman"/>
                <w:sz w:val="22"/>
                <w:szCs w:val="22"/>
                <w:lang w:val="en-US"/>
              </w:rPr>
            </w:pPr>
          </w:p>
        </w:tc>
        <w:tc>
          <w:tcPr>
            <w:tcW w:w="2808" w:type="dxa"/>
            <w:gridSpan w:val="3"/>
            <w:vAlign w:val="center"/>
          </w:tcPr>
          <w:p w14:paraId="751809DC" w14:textId="5BA30625"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Consolidated financial statements </w:t>
            </w:r>
          </w:p>
        </w:tc>
        <w:tc>
          <w:tcPr>
            <w:tcW w:w="270" w:type="dxa"/>
          </w:tcPr>
          <w:p w14:paraId="363F44D8" w14:textId="77777777"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61" w:type="dxa"/>
            <w:gridSpan w:val="3"/>
            <w:vAlign w:val="center"/>
          </w:tcPr>
          <w:p w14:paraId="56691CE1" w14:textId="77777777" w:rsidR="004C4BE5"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Separate financial </w:t>
            </w:r>
          </w:p>
          <w:p w14:paraId="3440D921" w14:textId="39A051A6"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statements</w:t>
            </w:r>
          </w:p>
        </w:tc>
      </w:tr>
      <w:tr w:rsidR="00F1130D" w:rsidRPr="0032189E" w14:paraId="0025129E" w14:textId="77777777" w:rsidTr="004C4BE5">
        <w:trPr>
          <w:tblHeader/>
        </w:trPr>
        <w:tc>
          <w:tcPr>
            <w:tcW w:w="4115" w:type="dxa"/>
          </w:tcPr>
          <w:p w14:paraId="5ECB85E4" w14:textId="77777777" w:rsidR="00F1130D" w:rsidRPr="004C4BE5" w:rsidRDefault="00F1130D" w:rsidP="00F1130D">
            <w:pPr>
              <w:pStyle w:val="a2"/>
              <w:tabs>
                <w:tab w:val="clear" w:pos="360"/>
                <w:tab w:val="clear" w:pos="720"/>
                <w:tab w:val="clear" w:pos="1080"/>
              </w:tabs>
              <w:rPr>
                <w:rFonts w:eastAsia="Times New Roman" w:hAnsi="Times New Roman" w:cs="Times New Roman"/>
                <w:snapToGrid/>
                <w:sz w:val="22"/>
                <w:szCs w:val="22"/>
                <w:lang w:val="en-US"/>
              </w:rPr>
            </w:pPr>
          </w:p>
        </w:tc>
        <w:tc>
          <w:tcPr>
            <w:tcW w:w="1282" w:type="dxa"/>
            <w:vAlign w:val="bottom"/>
          </w:tcPr>
          <w:p w14:paraId="40DC5D3C" w14:textId="3EDA91ED" w:rsidR="00F1130D" w:rsidRPr="004C4BE5" w:rsidRDefault="00F1130D" w:rsidP="00F1130D">
            <w:pPr>
              <w:tabs>
                <w:tab w:val="clear" w:pos="5387"/>
                <w:tab w:val="left" w:pos="1143"/>
              </w:tabs>
              <w:ind w:left="-174" w:right="-78" w:firstLine="47"/>
              <w:jc w:val="center"/>
              <w:rPr>
                <w:rFonts w:ascii="Times New Roman" w:hAnsi="Times New Roman" w:cs="Times New Roman"/>
                <w:sz w:val="22"/>
                <w:szCs w:val="22"/>
              </w:rPr>
            </w:pPr>
            <w:r w:rsidRPr="0032189E">
              <w:rPr>
                <w:rFonts w:ascii="Times New Roman" w:hAnsi="Times New Roman" w:cs="Times New Roman"/>
                <w:bCs/>
                <w:sz w:val="22"/>
                <w:szCs w:val="22"/>
              </w:rPr>
              <w:t>31 March</w:t>
            </w:r>
          </w:p>
        </w:tc>
        <w:tc>
          <w:tcPr>
            <w:tcW w:w="243" w:type="dxa"/>
            <w:vAlign w:val="bottom"/>
          </w:tcPr>
          <w:p w14:paraId="60F1A5BB" w14:textId="77777777" w:rsidR="00F1130D" w:rsidRPr="004C4BE5" w:rsidRDefault="00F1130D" w:rsidP="00F1130D">
            <w:pPr>
              <w:ind w:left="-127" w:right="-78"/>
              <w:rPr>
                <w:rFonts w:ascii="Times New Roman" w:hAnsi="Times New Roman" w:cs="Times New Roman"/>
                <w:sz w:val="22"/>
                <w:szCs w:val="22"/>
                <w:cs/>
              </w:rPr>
            </w:pPr>
          </w:p>
        </w:tc>
        <w:tc>
          <w:tcPr>
            <w:tcW w:w="1283" w:type="dxa"/>
            <w:vAlign w:val="bottom"/>
          </w:tcPr>
          <w:p w14:paraId="316FD618" w14:textId="0DEBF9DD"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c>
          <w:tcPr>
            <w:tcW w:w="270" w:type="dxa"/>
          </w:tcPr>
          <w:p w14:paraId="2A75246C" w14:textId="77777777"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31" w:type="dxa"/>
            <w:vAlign w:val="bottom"/>
          </w:tcPr>
          <w:p w14:paraId="6B030492" w14:textId="617C915F"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right="-98"/>
              <w:jc w:val="center"/>
              <w:rPr>
                <w:rFonts w:ascii="Times New Roman" w:hAnsi="Times New Roman" w:cs="Times New Roman"/>
                <w:sz w:val="22"/>
                <w:szCs w:val="22"/>
              </w:rPr>
            </w:pPr>
            <w:r w:rsidRPr="0032189E">
              <w:rPr>
                <w:rFonts w:ascii="Times New Roman" w:hAnsi="Times New Roman" w:cs="Times New Roman"/>
                <w:bCs/>
                <w:sz w:val="22"/>
                <w:szCs w:val="22"/>
              </w:rPr>
              <w:t>31 March</w:t>
            </w:r>
          </w:p>
        </w:tc>
        <w:tc>
          <w:tcPr>
            <w:tcW w:w="270" w:type="dxa"/>
            <w:vAlign w:val="bottom"/>
          </w:tcPr>
          <w:p w14:paraId="6DD33DDC" w14:textId="77777777" w:rsidR="00F1130D" w:rsidRPr="004C4BE5" w:rsidRDefault="00F1130D" w:rsidP="00F1130D">
            <w:pPr>
              <w:ind w:left="-127" w:right="-78"/>
              <w:rPr>
                <w:rFonts w:ascii="Times New Roman" w:hAnsi="Times New Roman" w:cs="Times New Roman"/>
                <w:sz w:val="22"/>
                <w:szCs w:val="22"/>
                <w:cs/>
              </w:rPr>
            </w:pPr>
          </w:p>
        </w:tc>
        <w:tc>
          <w:tcPr>
            <w:tcW w:w="1260" w:type="dxa"/>
            <w:vAlign w:val="bottom"/>
          </w:tcPr>
          <w:p w14:paraId="5BF9259E" w14:textId="2D7CDDED"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r>
      <w:tr w:rsidR="00F1130D" w:rsidRPr="0032189E" w14:paraId="3EB81E77" w14:textId="77777777" w:rsidTr="004C4BE5">
        <w:trPr>
          <w:tblHeader/>
        </w:trPr>
        <w:tc>
          <w:tcPr>
            <w:tcW w:w="4115" w:type="dxa"/>
          </w:tcPr>
          <w:p w14:paraId="2947E050" w14:textId="77777777" w:rsidR="00F1130D" w:rsidRPr="004C4BE5" w:rsidRDefault="00F1130D" w:rsidP="00F1130D">
            <w:pPr>
              <w:pStyle w:val="a2"/>
              <w:tabs>
                <w:tab w:val="clear" w:pos="360"/>
                <w:tab w:val="clear" w:pos="720"/>
                <w:tab w:val="clear" w:pos="1080"/>
              </w:tabs>
              <w:rPr>
                <w:rFonts w:eastAsia="Times New Roman" w:hAnsi="Times New Roman" w:cs="Times New Roman"/>
                <w:snapToGrid/>
                <w:sz w:val="22"/>
                <w:szCs w:val="22"/>
                <w:lang w:val="en-US"/>
              </w:rPr>
            </w:pPr>
          </w:p>
        </w:tc>
        <w:tc>
          <w:tcPr>
            <w:tcW w:w="1282" w:type="dxa"/>
            <w:vAlign w:val="bottom"/>
          </w:tcPr>
          <w:p w14:paraId="45751749" w14:textId="4197C803"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4</w:t>
            </w:r>
          </w:p>
        </w:tc>
        <w:tc>
          <w:tcPr>
            <w:tcW w:w="243" w:type="dxa"/>
            <w:vAlign w:val="bottom"/>
          </w:tcPr>
          <w:p w14:paraId="380B128D" w14:textId="77777777" w:rsidR="00F1130D" w:rsidRPr="004C4BE5" w:rsidRDefault="00F1130D" w:rsidP="00F1130D">
            <w:pPr>
              <w:ind w:left="-127" w:right="-78"/>
              <w:rPr>
                <w:rFonts w:ascii="Times New Roman" w:hAnsi="Times New Roman" w:cs="Times New Roman"/>
                <w:sz w:val="22"/>
                <w:szCs w:val="22"/>
                <w:cs/>
              </w:rPr>
            </w:pPr>
          </w:p>
        </w:tc>
        <w:tc>
          <w:tcPr>
            <w:tcW w:w="1283" w:type="dxa"/>
            <w:vAlign w:val="bottom"/>
          </w:tcPr>
          <w:p w14:paraId="1BD38C8F" w14:textId="31829BB8"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3</w:t>
            </w:r>
          </w:p>
        </w:tc>
        <w:tc>
          <w:tcPr>
            <w:tcW w:w="270" w:type="dxa"/>
          </w:tcPr>
          <w:p w14:paraId="1DC3FB8E" w14:textId="77777777"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31" w:type="dxa"/>
            <w:vAlign w:val="bottom"/>
          </w:tcPr>
          <w:p w14:paraId="02963382" w14:textId="6E4E0134"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4</w:t>
            </w:r>
          </w:p>
        </w:tc>
        <w:tc>
          <w:tcPr>
            <w:tcW w:w="270" w:type="dxa"/>
            <w:vAlign w:val="bottom"/>
          </w:tcPr>
          <w:p w14:paraId="5742A930" w14:textId="77777777" w:rsidR="00F1130D" w:rsidRPr="004C4BE5" w:rsidRDefault="00F1130D" w:rsidP="00F1130D">
            <w:pPr>
              <w:ind w:left="-127" w:right="-78"/>
              <w:rPr>
                <w:rFonts w:ascii="Times New Roman" w:hAnsi="Times New Roman" w:cs="Times New Roman"/>
                <w:sz w:val="22"/>
                <w:szCs w:val="22"/>
                <w:cs/>
              </w:rPr>
            </w:pPr>
          </w:p>
        </w:tc>
        <w:tc>
          <w:tcPr>
            <w:tcW w:w="1260" w:type="dxa"/>
            <w:vAlign w:val="bottom"/>
          </w:tcPr>
          <w:p w14:paraId="336181AA" w14:textId="75469A4C" w:rsidR="00F1130D" w:rsidRPr="004C4BE5" w:rsidRDefault="00F1130D" w:rsidP="00F1130D">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3</w:t>
            </w:r>
          </w:p>
        </w:tc>
      </w:tr>
      <w:tr w:rsidR="00F1130D" w:rsidRPr="0032189E" w14:paraId="11B4E586" w14:textId="77777777" w:rsidTr="00C06B67">
        <w:trPr>
          <w:tblHeader/>
        </w:trPr>
        <w:tc>
          <w:tcPr>
            <w:tcW w:w="4115" w:type="dxa"/>
          </w:tcPr>
          <w:p w14:paraId="38758E8D" w14:textId="77777777" w:rsidR="00F1130D" w:rsidRPr="004C4BE5" w:rsidRDefault="00F1130D" w:rsidP="00F1130D">
            <w:pPr>
              <w:pStyle w:val="a2"/>
              <w:tabs>
                <w:tab w:val="clear" w:pos="360"/>
                <w:tab w:val="clear" w:pos="720"/>
                <w:tab w:val="clear" w:pos="1080"/>
              </w:tabs>
              <w:rPr>
                <w:rFonts w:eastAsia="Times New Roman" w:hAnsi="Times New Roman" w:cs="Times New Roman"/>
                <w:snapToGrid/>
                <w:sz w:val="22"/>
                <w:szCs w:val="22"/>
                <w:lang w:val="en-US"/>
              </w:rPr>
            </w:pPr>
          </w:p>
        </w:tc>
        <w:tc>
          <w:tcPr>
            <w:tcW w:w="5839" w:type="dxa"/>
            <w:gridSpan w:val="7"/>
          </w:tcPr>
          <w:p w14:paraId="10EA9077" w14:textId="70439B80"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i/>
                <w:iCs/>
                <w:sz w:val="22"/>
                <w:szCs w:val="22"/>
                <w:cs/>
                <w:lang w:val="th-TH"/>
              </w:rPr>
            </w:pPr>
            <w:r w:rsidRPr="004C4BE5">
              <w:rPr>
                <w:rFonts w:ascii="Times New Roman" w:hAnsi="Times New Roman" w:cs="Times New Roman"/>
                <w:bCs/>
                <w:i/>
                <w:iCs/>
                <w:sz w:val="22"/>
                <w:szCs w:val="22"/>
              </w:rPr>
              <w:t>(in thousand Baht)</w:t>
            </w:r>
          </w:p>
        </w:tc>
      </w:tr>
      <w:tr w:rsidR="00F1130D" w:rsidRPr="0032189E" w14:paraId="4C703259" w14:textId="77777777" w:rsidTr="004C4BE5">
        <w:trPr>
          <w:cantSplit/>
        </w:trPr>
        <w:tc>
          <w:tcPr>
            <w:tcW w:w="4115" w:type="dxa"/>
          </w:tcPr>
          <w:p w14:paraId="63D5F34F" w14:textId="4A0ECD80" w:rsidR="00F1130D" w:rsidRPr="004C4BE5" w:rsidRDefault="00F1130D" w:rsidP="00F1130D">
            <w:pPr>
              <w:pStyle w:val="31"/>
              <w:tabs>
                <w:tab w:val="clear" w:pos="360"/>
                <w:tab w:val="clear" w:pos="720"/>
              </w:tabs>
              <w:rPr>
                <w:rFonts w:ascii="Times New Roman" w:hAnsi="Times New Roman" w:cs="Times New Roman"/>
                <w:b/>
                <w:bCs/>
                <w:i/>
                <w:iCs/>
                <w:cs/>
                <w:lang w:val="en-US"/>
              </w:rPr>
            </w:pPr>
            <w:r w:rsidRPr="004C4BE5">
              <w:rPr>
                <w:rFonts w:ascii="Times New Roman" w:hAnsi="Times New Roman" w:cs="Times New Roman"/>
                <w:b/>
                <w:bCs/>
                <w:i/>
                <w:iCs/>
              </w:rPr>
              <w:t xml:space="preserve">Capital commitments </w:t>
            </w:r>
          </w:p>
        </w:tc>
        <w:tc>
          <w:tcPr>
            <w:tcW w:w="1282" w:type="dxa"/>
          </w:tcPr>
          <w:p w14:paraId="21E40F4B"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43" w:type="dxa"/>
          </w:tcPr>
          <w:p w14:paraId="452B71CF"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83" w:type="dxa"/>
          </w:tcPr>
          <w:p w14:paraId="2EB9E991"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2D423193"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31" w:type="dxa"/>
          </w:tcPr>
          <w:p w14:paraId="5F749C55"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179E511B"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2F9A45B0"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r>
      <w:tr w:rsidR="00190AD0" w:rsidRPr="0032189E" w14:paraId="14605452" w14:textId="77777777" w:rsidTr="004C4BE5">
        <w:trPr>
          <w:cantSplit/>
          <w:trHeight w:val="218"/>
        </w:trPr>
        <w:tc>
          <w:tcPr>
            <w:tcW w:w="4115" w:type="dxa"/>
          </w:tcPr>
          <w:p w14:paraId="07487021" w14:textId="3C4F3F01" w:rsidR="00190AD0" w:rsidRPr="004C4BE5" w:rsidRDefault="00190AD0" w:rsidP="00190AD0">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Buildings and other construction</w:t>
            </w:r>
          </w:p>
        </w:tc>
        <w:tc>
          <w:tcPr>
            <w:tcW w:w="1282" w:type="dxa"/>
          </w:tcPr>
          <w:p w14:paraId="010255C5" w14:textId="3D7ACA77" w:rsidR="00190AD0" w:rsidRPr="00E50BE3" w:rsidRDefault="00190AD0" w:rsidP="00190AD0">
            <w:pPr>
              <w:pStyle w:val="31"/>
              <w:tabs>
                <w:tab w:val="clear" w:pos="360"/>
                <w:tab w:val="clear" w:pos="720"/>
                <w:tab w:val="decimal" w:pos="1000"/>
              </w:tabs>
              <w:ind w:left="-108" w:right="-43"/>
              <w:rPr>
                <w:rFonts w:ascii="Times New Roman" w:hAnsi="Times New Roman" w:cs="Times New Roman"/>
              </w:rPr>
            </w:pPr>
            <w:r w:rsidRPr="00E50BE3">
              <w:rPr>
                <w:rFonts w:ascii="Times New Roman" w:hAnsi="Times New Roman" w:cs="Times New Roman"/>
              </w:rPr>
              <w:t>12,703</w:t>
            </w:r>
          </w:p>
        </w:tc>
        <w:tc>
          <w:tcPr>
            <w:tcW w:w="243" w:type="dxa"/>
          </w:tcPr>
          <w:p w14:paraId="51A10762" w14:textId="77777777" w:rsidR="00190AD0" w:rsidRPr="004C4BE5" w:rsidRDefault="00190AD0" w:rsidP="00190AD0">
            <w:pPr>
              <w:pStyle w:val="31"/>
              <w:tabs>
                <w:tab w:val="clear" w:pos="360"/>
                <w:tab w:val="clear" w:pos="720"/>
              </w:tabs>
              <w:jc w:val="right"/>
              <w:rPr>
                <w:rFonts w:ascii="Times New Roman" w:hAnsi="Times New Roman" w:cs="Times New Roman"/>
                <w:cs/>
              </w:rPr>
            </w:pPr>
          </w:p>
        </w:tc>
        <w:tc>
          <w:tcPr>
            <w:tcW w:w="1283" w:type="dxa"/>
          </w:tcPr>
          <w:p w14:paraId="29A529DF" w14:textId="7076C94C" w:rsidR="00190AD0" w:rsidRPr="004C4BE5" w:rsidRDefault="00190AD0" w:rsidP="00190A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rPr>
              <w:t xml:space="preserve">  3,167</w:t>
            </w:r>
          </w:p>
        </w:tc>
        <w:tc>
          <w:tcPr>
            <w:tcW w:w="270" w:type="dxa"/>
          </w:tcPr>
          <w:p w14:paraId="40442B33" w14:textId="77777777" w:rsidR="00190AD0" w:rsidRPr="004C4BE5" w:rsidRDefault="00190AD0" w:rsidP="00190AD0">
            <w:pPr>
              <w:pStyle w:val="31"/>
              <w:tabs>
                <w:tab w:val="clear" w:pos="360"/>
                <w:tab w:val="clear" w:pos="720"/>
              </w:tabs>
              <w:jc w:val="right"/>
              <w:rPr>
                <w:rFonts w:ascii="Times New Roman" w:hAnsi="Times New Roman" w:cs="Times New Roman"/>
                <w:cs/>
              </w:rPr>
            </w:pPr>
          </w:p>
        </w:tc>
        <w:tc>
          <w:tcPr>
            <w:tcW w:w="1231" w:type="dxa"/>
          </w:tcPr>
          <w:p w14:paraId="123A1F8B" w14:textId="39FC618A" w:rsidR="00190AD0" w:rsidRPr="00293CF0" w:rsidRDefault="00190AD0" w:rsidP="00190AD0">
            <w:pPr>
              <w:pStyle w:val="31"/>
              <w:tabs>
                <w:tab w:val="clear" w:pos="360"/>
                <w:tab w:val="clear" w:pos="720"/>
                <w:tab w:val="decimal" w:pos="980"/>
              </w:tabs>
              <w:ind w:left="-108" w:right="-43"/>
              <w:rPr>
                <w:rFonts w:ascii="Times New Roman" w:hAnsi="Times New Roman" w:cs="Times New Roman"/>
              </w:rPr>
            </w:pPr>
            <w:r w:rsidRPr="00293CF0">
              <w:rPr>
                <w:rFonts w:ascii="Times New Roman" w:hAnsi="Times New Roman" w:cs="Times New Roman"/>
              </w:rPr>
              <w:t>12,703</w:t>
            </w:r>
          </w:p>
        </w:tc>
        <w:tc>
          <w:tcPr>
            <w:tcW w:w="270" w:type="dxa"/>
          </w:tcPr>
          <w:p w14:paraId="5AD8CD12" w14:textId="77777777" w:rsidR="00190AD0" w:rsidRPr="004C4BE5" w:rsidRDefault="00190AD0" w:rsidP="00190AD0">
            <w:pPr>
              <w:pStyle w:val="31"/>
              <w:tabs>
                <w:tab w:val="clear" w:pos="360"/>
                <w:tab w:val="clear" w:pos="720"/>
              </w:tabs>
              <w:ind w:left="-108" w:right="-43"/>
              <w:jc w:val="right"/>
              <w:rPr>
                <w:rFonts w:ascii="Times New Roman" w:hAnsi="Times New Roman" w:cs="Times New Roman"/>
                <w:cs/>
              </w:rPr>
            </w:pPr>
          </w:p>
        </w:tc>
        <w:tc>
          <w:tcPr>
            <w:tcW w:w="1260" w:type="dxa"/>
          </w:tcPr>
          <w:p w14:paraId="4A400082" w14:textId="0805A193" w:rsidR="00190AD0" w:rsidRPr="00293CF0" w:rsidRDefault="00190AD0" w:rsidP="00190AD0">
            <w:pPr>
              <w:pStyle w:val="31"/>
              <w:tabs>
                <w:tab w:val="clear" w:pos="360"/>
                <w:tab w:val="clear" w:pos="720"/>
                <w:tab w:val="decimal" w:pos="980"/>
              </w:tabs>
              <w:ind w:left="-108" w:right="-43"/>
              <w:rPr>
                <w:rFonts w:ascii="Times New Roman" w:hAnsi="Times New Roman" w:cs="Times New Roman"/>
              </w:rPr>
            </w:pPr>
            <w:r w:rsidRPr="00190AD0">
              <w:rPr>
                <w:rFonts w:ascii="Times New Roman" w:hAnsi="Times New Roman" w:cs="Times New Roman"/>
              </w:rPr>
              <w:t>3,167</w:t>
            </w:r>
          </w:p>
        </w:tc>
      </w:tr>
      <w:tr w:rsidR="00190AD0" w:rsidRPr="0032189E" w14:paraId="3B5B7F09" w14:textId="77777777" w:rsidTr="004C4BE5">
        <w:trPr>
          <w:cantSplit/>
        </w:trPr>
        <w:tc>
          <w:tcPr>
            <w:tcW w:w="4115" w:type="dxa"/>
          </w:tcPr>
          <w:p w14:paraId="4E8F8024" w14:textId="37166FC2" w:rsidR="00190AD0" w:rsidRPr="004C4BE5" w:rsidRDefault="00190AD0" w:rsidP="00190AD0">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Machinery and equipment</w:t>
            </w:r>
          </w:p>
        </w:tc>
        <w:tc>
          <w:tcPr>
            <w:tcW w:w="1282" w:type="dxa"/>
            <w:tcBorders>
              <w:bottom w:val="single" w:sz="4" w:space="0" w:color="auto"/>
            </w:tcBorders>
          </w:tcPr>
          <w:p w14:paraId="7233C150" w14:textId="2AB61724" w:rsidR="00190AD0" w:rsidRPr="00E50BE3" w:rsidRDefault="00190AD0" w:rsidP="00190AD0">
            <w:pPr>
              <w:pStyle w:val="31"/>
              <w:tabs>
                <w:tab w:val="clear" w:pos="360"/>
                <w:tab w:val="clear" w:pos="720"/>
                <w:tab w:val="decimal" w:pos="1000"/>
              </w:tabs>
              <w:ind w:left="-108" w:right="-43"/>
              <w:rPr>
                <w:rFonts w:ascii="Times New Roman" w:hAnsi="Times New Roman" w:cs="Times New Roman"/>
              </w:rPr>
            </w:pPr>
            <w:r w:rsidRPr="00E50BE3">
              <w:rPr>
                <w:rFonts w:ascii="Times New Roman" w:hAnsi="Times New Roman" w:cs="Times New Roman"/>
              </w:rPr>
              <w:t>58,252</w:t>
            </w:r>
          </w:p>
        </w:tc>
        <w:tc>
          <w:tcPr>
            <w:tcW w:w="243" w:type="dxa"/>
          </w:tcPr>
          <w:p w14:paraId="468C0AE8" w14:textId="77777777" w:rsidR="00190AD0" w:rsidRPr="004C4BE5" w:rsidRDefault="00190AD0" w:rsidP="00190AD0">
            <w:pPr>
              <w:pStyle w:val="31"/>
              <w:tabs>
                <w:tab w:val="clear" w:pos="360"/>
                <w:tab w:val="clear" w:pos="720"/>
              </w:tabs>
              <w:jc w:val="right"/>
              <w:rPr>
                <w:rFonts w:ascii="Times New Roman" w:hAnsi="Times New Roman" w:cs="Times New Roman"/>
                <w:cs/>
              </w:rPr>
            </w:pPr>
          </w:p>
        </w:tc>
        <w:tc>
          <w:tcPr>
            <w:tcW w:w="1283" w:type="dxa"/>
            <w:tcBorders>
              <w:bottom w:val="single" w:sz="4" w:space="0" w:color="auto"/>
            </w:tcBorders>
          </w:tcPr>
          <w:p w14:paraId="058B2F0A" w14:textId="18154D9E" w:rsidR="00190AD0" w:rsidRPr="004C4BE5" w:rsidRDefault="00190AD0" w:rsidP="00190A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rPr>
              <w:t xml:space="preserve">  9</w:t>
            </w:r>
            <w:r w:rsidRPr="007467FB">
              <w:rPr>
                <w:rFonts w:ascii="Times New Roman" w:hAnsi="Times New Roman" w:cs="Times New Roman"/>
              </w:rPr>
              <w:t>,5</w:t>
            </w:r>
            <w:r>
              <w:rPr>
                <w:rFonts w:ascii="Times New Roman" w:hAnsi="Times New Roman" w:cs="Times New Roman"/>
              </w:rPr>
              <w:t>55</w:t>
            </w:r>
          </w:p>
        </w:tc>
        <w:tc>
          <w:tcPr>
            <w:tcW w:w="270" w:type="dxa"/>
          </w:tcPr>
          <w:p w14:paraId="4798546B" w14:textId="77777777" w:rsidR="00190AD0" w:rsidRPr="004C4BE5" w:rsidRDefault="00190AD0" w:rsidP="00190AD0">
            <w:pPr>
              <w:pStyle w:val="31"/>
              <w:tabs>
                <w:tab w:val="clear" w:pos="360"/>
                <w:tab w:val="clear" w:pos="720"/>
              </w:tabs>
              <w:jc w:val="right"/>
              <w:rPr>
                <w:rFonts w:ascii="Times New Roman" w:hAnsi="Times New Roman" w:cs="Times New Roman"/>
                <w:cs/>
              </w:rPr>
            </w:pPr>
          </w:p>
        </w:tc>
        <w:tc>
          <w:tcPr>
            <w:tcW w:w="1231" w:type="dxa"/>
            <w:tcBorders>
              <w:bottom w:val="single" w:sz="4" w:space="0" w:color="auto"/>
            </w:tcBorders>
          </w:tcPr>
          <w:p w14:paraId="39EB7925" w14:textId="2236B9CF" w:rsidR="00190AD0" w:rsidRPr="00293CF0" w:rsidRDefault="00190AD0" w:rsidP="00190AD0">
            <w:pPr>
              <w:pStyle w:val="31"/>
              <w:tabs>
                <w:tab w:val="clear" w:pos="360"/>
                <w:tab w:val="clear" w:pos="720"/>
                <w:tab w:val="decimal" w:pos="980"/>
              </w:tabs>
              <w:ind w:left="-108" w:right="-43"/>
              <w:rPr>
                <w:rFonts w:ascii="Times New Roman" w:hAnsi="Times New Roman" w:cs="Times New Roman"/>
              </w:rPr>
            </w:pPr>
            <w:r w:rsidRPr="00293CF0">
              <w:rPr>
                <w:rFonts w:ascii="Times New Roman" w:hAnsi="Times New Roman" w:cs="Times New Roman"/>
              </w:rPr>
              <w:t>58,252</w:t>
            </w:r>
          </w:p>
        </w:tc>
        <w:tc>
          <w:tcPr>
            <w:tcW w:w="270" w:type="dxa"/>
          </w:tcPr>
          <w:p w14:paraId="199345FA" w14:textId="77777777" w:rsidR="00190AD0" w:rsidRPr="004C4BE5" w:rsidRDefault="00190AD0" w:rsidP="00190AD0">
            <w:pPr>
              <w:pStyle w:val="31"/>
              <w:tabs>
                <w:tab w:val="clear" w:pos="360"/>
                <w:tab w:val="clear" w:pos="720"/>
              </w:tabs>
              <w:ind w:left="-108" w:right="-43"/>
              <w:jc w:val="right"/>
              <w:rPr>
                <w:rFonts w:ascii="Times New Roman" w:hAnsi="Times New Roman" w:cs="Times New Roman"/>
                <w:cs/>
              </w:rPr>
            </w:pPr>
          </w:p>
        </w:tc>
        <w:tc>
          <w:tcPr>
            <w:tcW w:w="1260" w:type="dxa"/>
            <w:tcBorders>
              <w:bottom w:val="single" w:sz="4" w:space="0" w:color="auto"/>
            </w:tcBorders>
          </w:tcPr>
          <w:p w14:paraId="41F050E0" w14:textId="32A4D96B" w:rsidR="00190AD0" w:rsidRPr="00293CF0" w:rsidRDefault="00190AD0" w:rsidP="00190AD0">
            <w:pPr>
              <w:pStyle w:val="31"/>
              <w:tabs>
                <w:tab w:val="clear" w:pos="360"/>
                <w:tab w:val="clear" w:pos="720"/>
                <w:tab w:val="decimal" w:pos="980"/>
              </w:tabs>
              <w:ind w:left="-108" w:right="-43"/>
              <w:rPr>
                <w:rFonts w:ascii="Times New Roman" w:hAnsi="Times New Roman" w:cs="Times New Roman"/>
              </w:rPr>
            </w:pPr>
            <w:r w:rsidRPr="00190AD0">
              <w:rPr>
                <w:rFonts w:ascii="Times New Roman" w:hAnsi="Times New Roman" w:cs="Times New Roman"/>
              </w:rPr>
              <w:t>9,555</w:t>
            </w:r>
          </w:p>
        </w:tc>
      </w:tr>
      <w:tr w:rsidR="00190AD0" w:rsidRPr="0032189E" w14:paraId="5BBF25AF" w14:textId="77777777" w:rsidTr="004C4BE5">
        <w:trPr>
          <w:cantSplit/>
        </w:trPr>
        <w:tc>
          <w:tcPr>
            <w:tcW w:w="4115" w:type="dxa"/>
          </w:tcPr>
          <w:p w14:paraId="4025580F" w14:textId="5081FF69" w:rsidR="00190AD0" w:rsidRPr="004C4BE5" w:rsidRDefault="00190AD0" w:rsidP="00190AD0">
            <w:pPr>
              <w:pStyle w:val="31"/>
              <w:tabs>
                <w:tab w:val="clear" w:pos="360"/>
                <w:tab w:val="clear" w:pos="720"/>
              </w:tabs>
              <w:rPr>
                <w:rFonts w:ascii="Times New Roman" w:hAnsi="Times New Roman" w:cs="Times New Roman"/>
                <w:b/>
                <w:bCs/>
                <w:cs/>
                <w:lang w:val="en-US"/>
              </w:rPr>
            </w:pPr>
            <w:r w:rsidRPr="004C4BE5">
              <w:rPr>
                <w:rFonts w:ascii="Times New Roman" w:hAnsi="Times New Roman" w:cs="Times New Roman"/>
                <w:b/>
                <w:bCs/>
              </w:rPr>
              <w:t>Total</w:t>
            </w:r>
          </w:p>
        </w:tc>
        <w:tc>
          <w:tcPr>
            <w:tcW w:w="1282" w:type="dxa"/>
            <w:tcBorders>
              <w:top w:val="single" w:sz="4" w:space="0" w:color="auto"/>
              <w:bottom w:val="double" w:sz="4" w:space="0" w:color="auto"/>
            </w:tcBorders>
          </w:tcPr>
          <w:p w14:paraId="73AFFE7A" w14:textId="26A286BD" w:rsidR="00190AD0" w:rsidRPr="009656C8" w:rsidRDefault="00190AD0" w:rsidP="00190AD0">
            <w:pPr>
              <w:pStyle w:val="31"/>
              <w:tabs>
                <w:tab w:val="clear" w:pos="360"/>
                <w:tab w:val="clear" w:pos="720"/>
                <w:tab w:val="decimal" w:pos="1000"/>
              </w:tabs>
              <w:ind w:left="-108" w:right="-43"/>
              <w:rPr>
                <w:rFonts w:ascii="Times New Roman" w:hAnsi="Times New Roman" w:cs="Times New Roman"/>
                <w:b/>
                <w:bCs/>
              </w:rPr>
            </w:pPr>
            <w:r w:rsidRPr="009656C8">
              <w:rPr>
                <w:rFonts w:ascii="Times New Roman" w:hAnsi="Times New Roman" w:cs="Times New Roman"/>
                <w:b/>
                <w:bCs/>
              </w:rPr>
              <w:t>70,955</w:t>
            </w:r>
          </w:p>
        </w:tc>
        <w:tc>
          <w:tcPr>
            <w:tcW w:w="243" w:type="dxa"/>
          </w:tcPr>
          <w:p w14:paraId="41C29604" w14:textId="77777777" w:rsidR="00190AD0" w:rsidRPr="009656C8" w:rsidRDefault="00190AD0" w:rsidP="00190AD0">
            <w:pPr>
              <w:pStyle w:val="31"/>
              <w:tabs>
                <w:tab w:val="clear" w:pos="360"/>
                <w:tab w:val="clear" w:pos="720"/>
              </w:tabs>
              <w:jc w:val="right"/>
              <w:rPr>
                <w:rFonts w:ascii="Times New Roman" w:hAnsi="Times New Roman" w:cs="Times New Roman"/>
                <w:b/>
                <w:bCs/>
                <w:cs/>
              </w:rPr>
            </w:pPr>
          </w:p>
        </w:tc>
        <w:tc>
          <w:tcPr>
            <w:tcW w:w="1283" w:type="dxa"/>
            <w:tcBorders>
              <w:top w:val="single" w:sz="4" w:space="0" w:color="auto"/>
              <w:bottom w:val="double" w:sz="4" w:space="0" w:color="auto"/>
            </w:tcBorders>
          </w:tcPr>
          <w:p w14:paraId="6101EF7E" w14:textId="044F542F" w:rsidR="00190AD0" w:rsidRPr="009656C8" w:rsidRDefault="00190AD0" w:rsidP="00190AD0">
            <w:pPr>
              <w:pStyle w:val="31"/>
              <w:tabs>
                <w:tab w:val="clear" w:pos="360"/>
                <w:tab w:val="clear" w:pos="720"/>
                <w:tab w:val="decimal" w:pos="864"/>
              </w:tabs>
              <w:ind w:left="-108" w:right="-43"/>
              <w:rPr>
                <w:rFonts w:ascii="Times New Roman" w:hAnsi="Times New Roman" w:cs="Times New Roman"/>
                <w:b/>
                <w:bCs/>
                <w:lang w:val="en-US"/>
              </w:rPr>
            </w:pPr>
            <w:r w:rsidRPr="009656C8">
              <w:rPr>
                <w:rFonts w:ascii="Times New Roman" w:hAnsi="Times New Roman" w:cs="Times New Roman"/>
                <w:b/>
                <w:bCs/>
              </w:rPr>
              <w:t>12,722</w:t>
            </w:r>
          </w:p>
        </w:tc>
        <w:tc>
          <w:tcPr>
            <w:tcW w:w="270" w:type="dxa"/>
          </w:tcPr>
          <w:p w14:paraId="224D9F06" w14:textId="77777777" w:rsidR="00190AD0" w:rsidRPr="009656C8" w:rsidRDefault="00190AD0" w:rsidP="00190AD0">
            <w:pPr>
              <w:pStyle w:val="31"/>
              <w:tabs>
                <w:tab w:val="clear" w:pos="360"/>
                <w:tab w:val="clear" w:pos="720"/>
              </w:tabs>
              <w:jc w:val="right"/>
              <w:rPr>
                <w:rFonts w:ascii="Times New Roman" w:hAnsi="Times New Roman" w:cs="Times New Roman"/>
                <w:b/>
                <w:bCs/>
                <w:cs/>
              </w:rPr>
            </w:pPr>
          </w:p>
        </w:tc>
        <w:tc>
          <w:tcPr>
            <w:tcW w:w="1231" w:type="dxa"/>
            <w:tcBorders>
              <w:top w:val="single" w:sz="4" w:space="0" w:color="auto"/>
              <w:bottom w:val="double" w:sz="4" w:space="0" w:color="auto"/>
            </w:tcBorders>
          </w:tcPr>
          <w:p w14:paraId="16DA7263" w14:textId="28830966" w:rsidR="00190AD0" w:rsidRPr="009656C8" w:rsidRDefault="00190AD0" w:rsidP="00190AD0">
            <w:pPr>
              <w:pStyle w:val="31"/>
              <w:tabs>
                <w:tab w:val="clear" w:pos="360"/>
                <w:tab w:val="clear" w:pos="720"/>
                <w:tab w:val="decimal" w:pos="980"/>
              </w:tabs>
              <w:ind w:left="-108" w:right="-43"/>
              <w:rPr>
                <w:rFonts w:ascii="Times New Roman" w:hAnsi="Times New Roman" w:cs="Times New Roman"/>
                <w:b/>
                <w:bCs/>
              </w:rPr>
            </w:pPr>
            <w:r w:rsidRPr="009656C8">
              <w:rPr>
                <w:rFonts w:ascii="Times New Roman" w:hAnsi="Times New Roman" w:cs="Times New Roman"/>
                <w:b/>
                <w:bCs/>
              </w:rPr>
              <w:t>70,955</w:t>
            </w:r>
          </w:p>
        </w:tc>
        <w:tc>
          <w:tcPr>
            <w:tcW w:w="270" w:type="dxa"/>
          </w:tcPr>
          <w:p w14:paraId="55630533" w14:textId="77777777" w:rsidR="00190AD0" w:rsidRPr="009656C8" w:rsidRDefault="00190AD0" w:rsidP="00190AD0">
            <w:pPr>
              <w:pStyle w:val="31"/>
              <w:tabs>
                <w:tab w:val="clear" w:pos="360"/>
                <w:tab w:val="clear" w:pos="720"/>
              </w:tabs>
              <w:ind w:left="-108" w:right="-43"/>
              <w:jc w:val="right"/>
              <w:rPr>
                <w:rFonts w:ascii="Times New Roman" w:hAnsi="Times New Roman" w:cs="Times New Roman"/>
                <w:b/>
                <w:bCs/>
                <w:cs/>
              </w:rPr>
            </w:pPr>
          </w:p>
        </w:tc>
        <w:tc>
          <w:tcPr>
            <w:tcW w:w="1260" w:type="dxa"/>
            <w:tcBorders>
              <w:top w:val="single" w:sz="4" w:space="0" w:color="auto"/>
              <w:bottom w:val="double" w:sz="4" w:space="0" w:color="auto"/>
            </w:tcBorders>
          </w:tcPr>
          <w:p w14:paraId="52CB4912" w14:textId="1C03BC3B" w:rsidR="00190AD0" w:rsidRPr="009656C8" w:rsidRDefault="00190AD0" w:rsidP="00190AD0">
            <w:pPr>
              <w:pStyle w:val="31"/>
              <w:tabs>
                <w:tab w:val="clear" w:pos="360"/>
                <w:tab w:val="clear" w:pos="720"/>
                <w:tab w:val="decimal" w:pos="980"/>
              </w:tabs>
              <w:ind w:left="-108" w:right="-43"/>
              <w:rPr>
                <w:rFonts w:ascii="Times New Roman" w:hAnsi="Times New Roman" w:cs="Times New Roman"/>
                <w:b/>
                <w:bCs/>
              </w:rPr>
            </w:pPr>
            <w:r w:rsidRPr="009656C8">
              <w:rPr>
                <w:rFonts w:ascii="Times New Roman" w:hAnsi="Times New Roman" w:cs="Times New Roman"/>
                <w:b/>
                <w:bCs/>
              </w:rPr>
              <w:t>12,722</w:t>
            </w:r>
          </w:p>
        </w:tc>
      </w:tr>
      <w:tr w:rsidR="00394FA6" w:rsidRPr="0032189E" w14:paraId="4356BDBF" w14:textId="77777777" w:rsidTr="004C4BE5">
        <w:trPr>
          <w:trHeight w:val="26"/>
        </w:trPr>
        <w:tc>
          <w:tcPr>
            <w:tcW w:w="4115" w:type="dxa"/>
          </w:tcPr>
          <w:p w14:paraId="4F1584DD" w14:textId="77777777" w:rsidR="00394FA6" w:rsidRPr="004C4BE5" w:rsidRDefault="00394FA6" w:rsidP="00394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b/>
                <w:bCs/>
                <w:sz w:val="22"/>
                <w:szCs w:val="22"/>
                <w:cs/>
              </w:rPr>
            </w:pPr>
          </w:p>
        </w:tc>
        <w:tc>
          <w:tcPr>
            <w:tcW w:w="1282" w:type="dxa"/>
          </w:tcPr>
          <w:p w14:paraId="0796E768" w14:textId="77777777" w:rsidR="00394FA6" w:rsidRPr="004C4BE5" w:rsidRDefault="00394FA6" w:rsidP="00237FB6">
            <w:pPr>
              <w:pStyle w:val="31"/>
              <w:tabs>
                <w:tab w:val="clear" w:pos="360"/>
                <w:tab w:val="clear" w:pos="720"/>
                <w:tab w:val="decimal" w:pos="1000"/>
              </w:tabs>
              <w:ind w:right="-43"/>
              <w:jc w:val="both"/>
              <w:rPr>
                <w:rFonts w:ascii="Times New Roman" w:hAnsi="Times New Roman" w:cs="Times New Roman"/>
                <w:lang w:val="en-US"/>
              </w:rPr>
            </w:pPr>
          </w:p>
        </w:tc>
        <w:tc>
          <w:tcPr>
            <w:tcW w:w="243" w:type="dxa"/>
          </w:tcPr>
          <w:p w14:paraId="43384172" w14:textId="77777777" w:rsidR="00394FA6" w:rsidRPr="004C4BE5" w:rsidRDefault="00394FA6" w:rsidP="00394FA6">
            <w:pPr>
              <w:pStyle w:val="31"/>
              <w:tabs>
                <w:tab w:val="clear" w:pos="360"/>
                <w:tab w:val="clear" w:pos="720"/>
              </w:tabs>
              <w:ind w:right="-43"/>
              <w:jc w:val="both"/>
              <w:rPr>
                <w:rFonts w:ascii="Times New Roman" w:hAnsi="Times New Roman" w:cs="Times New Roman"/>
                <w:cs/>
              </w:rPr>
            </w:pPr>
          </w:p>
        </w:tc>
        <w:tc>
          <w:tcPr>
            <w:tcW w:w="1283" w:type="dxa"/>
            <w:tcBorders>
              <w:top w:val="double" w:sz="4" w:space="0" w:color="auto"/>
            </w:tcBorders>
          </w:tcPr>
          <w:p w14:paraId="603382E3" w14:textId="77777777" w:rsidR="00394FA6" w:rsidRPr="004C4BE5" w:rsidRDefault="00394FA6" w:rsidP="00394FA6">
            <w:pPr>
              <w:pStyle w:val="31"/>
              <w:tabs>
                <w:tab w:val="clear" w:pos="360"/>
                <w:tab w:val="clear" w:pos="720"/>
              </w:tabs>
              <w:ind w:right="-43"/>
              <w:jc w:val="both"/>
              <w:rPr>
                <w:rFonts w:ascii="Times New Roman" w:hAnsi="Times New Roman" w:cs="Times New Roman"/>
                <w:lang w:val="en-US"/>
              </w:rPr>
            </w:pPr>
          </w:p>
        </w:tc>
        <w:tc>
          <w:tcPr>
            <w:tcW w:w="270" w:type="dxa"/>
          </w:tcPr>
          <w:p w14:paraId="33311B74" w14:textId="77777777" w:rsidR="00394FA6" w:rsidRPr="004C4BE5" w:rsidRDefault="00394FA6" w:rsidP="00394FA6">
            <w:pPr>
              <w:pStyle w:val="31"/>
              <w:tabs>
                <w:tab w:val="clear" w:pos="360"/>
                <w:tab w:val="clear" w:pos="720"/>
              </w:tabs>
              <w:ind w:right="-43"/>
              <w:jc w:val="both"/>
              <w:rPr>
                <w:rFonts w:ascii="Times New Roman" w:hAnsi="Times New Roman" w:cs="Times New Roman"/>
                <w:cs/>
              </w:rPr>
            </w:pPr>
          </w:p>
        </w:tc>
        <w:tc>
          <w:tcPr>
            <w:tcW w:w="1231" w:type="dxa"/>
            <w:tcBorders>
              <w:top w:val="double" w:sz="4" w:space="0" w:color="auto"/>
            </w:tcBorders>
          </w:tcPr>
          <w:p w14:paraId="7DF6F493" w14:textId="77777777" w:rsidR="00394FA6" w:rsidRPr="004C4BE5" w:rsidRDefault="00394FA6" w:rsidP="00237FB6">
            <w:pPr>
              <w:pStyle w:val="31"/>
              <w:tabs>
                <w:tab w:val="clear" w:pos="360"/>
                <w:tab w:val="clear" w:pos="720"/>
                <w:tab w:val="decimal" w:pos="980"/>
              </w:tabs>
              <w:ind w:right="-43"/>
              <w:jc w:val="both"/>
              <w:rPr>
                <w:rFonts w:ascii="Times New Roman" w:hAnsi="Times New Roman" w:cs="Times New Roman"/>
                <w:lang w:val="en-US"/>
              </w:rPr>
            </w:pPr>
          </w:p>
        </w:tc>
        <w:tc>
          <w:tcPr>
            <w:tcW w:w="270" w:type="dxa"/>
          </w:tcPr>
          <w:p w14:paraId="06119787" w14:textId="77777777" w:rsidR="00394FA6" w:rsidRPr="004C4BE5" w:rsidRDefault="00394FA6" w:rsidP="00394FA6">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BEECDB6" w14:textId="77777777" w:rsidR="00394FA6" w:rsidRPr="004C4BE5" w:rsidRDefault="00394FA6" w:rsidP="00394FA6">
            <w:pPr>
              <w:pStyle w:val="31"/>
              <w:tabs>
                <w:tab w:val="clear" w:pos="360"/>
                <w:tab w:val="clear" w:pos="720"/>
              </w:tabs>
              <w:ind w:right="-43"/>
              <w:jc w:val="both"/>
              <w:rPr>
                <w:rFonts w:ascii="Times New Roman" w:hAnsi="Times New Roman" w:cs="Times New Roman"/>
                <w:lang w:val="en-US"/>
              </w:rPr>
            </w:pPr>
          </w:p>
        </w:tc>
      </w:tr>
      <w:tr w:rsidR="00394FA6" w:rsidRPr="0032189E" w14:paraId="3EF6D582" w14:textId="77777777" w:rsidTr="004C4BE5">
        <w:tc>
          <w:tcPr>
            <w:tcW w:w="4115" w:type="dxa"/>
          </w:tcPr>
          <w:p w14:paraId="71BA2153" w14:textId="27CE84BA" w:rsidR="00394FA6" w:rsidRPr="004C4BE5" w:rsidRDefault="00394FA6" w:rsidP="00394FA6">
            <w:pPr>
              <w:pStyle w:val="31"/>
              <w:tabs>
                <w:tab w:val="clear" w:pos="360"/>
                <w:tab w:val="clear" w:pos="720"/>
                <w:tab w:val="left" w:pos="-36"/>
              </w:tabs>
              <w:ind w:right="-43"/>
              <w:jc w:val="both"/>
              <w:rPr>
                <w:rFonts w:ascii="Times New Roman" w:hAnsi="Times New Roman" w:cs="Times New Roman"/>
                <w:b/>
                <w:bCs/>
                <w:i/>
                <w:iCs/>
                <w:cs/>
                <w:lang w:val="en-US"/>
              </w:rPr>
            </w:pPr>
            <w:r w:rsidRPr="004C4BE5">
              <w:rPr>
                <w:rFonts w:ascii="Times New Roman" w:hAnsi="Times New Roman" w:cs="Times New Roman"/>
                <w:b/>
                <w:bCs/>
                <w:i/>
                <w:iCs/>
              </w:rPr>
              <w:t>Other commitments</w:t>
            </w:r>
          </w:p>
        </w:tc>
        <w:tc>
          <w:tcPr>
            <w:tcW w:w="1282" w:type="dxa"/>
          </w:tcPr>
          <w:p w14:paraId="0C9D5E4C" w14:textId="77777777" w:rsidR="00394FA6" w:rsidRPr="004C4BE5" w:rsidRDefault="00394FA6" w:rsidP="00237FB6">
            <w:pPr>
              <w:pStyle w:val="31"/>
              <w:tabs>
                <w:tab w:val="clear" w:pos="360"/>
                <w:tab w:val="clear" w:pos="720"/>
                <w:tab w:val="decimal" w:pos="837"/>
                <w:tab w:val="decimal" w:pos="1000"/>
              </w:tabs>
              <w:ind w:left="-108" w:right="-43"/>
              <w:jc w:val="both"/>
              <w:rPr>
                <w:rFonts w:ascii="Times New Roman" w:hAnsi="Times New Roman" w:cs="Times New Roman"/>
                <w:b/>
                <w:bCs/>
                <w:lang w:val="en-US"/>
              </w:rPr>
            </w:pPr>
          </w:p>
        </w:tc>
        <w:tc>
          <w:tcPr>
            <w:tcW w:w="243" w:type="dxa"/>
          </w:tcPr>
          <w:p w14:paraId="0C3747E1" w14:textId="77777777" w:rsidR="00394FA6" w:rsidRPr="004C4BE5" w:rsidRDefault="00394FA6" w:rsidP="00394FA6">
            <w:pPr>
              <w:pStyle w:val="31"/>
              <w:tabs>
                <w:tab w:val="clear" w:pos="360"/>
                <w:tab w:val="clear" w:pos="720"/>
                <w:tab w:val="decimal" w:pos="864"/>
              </w:tabs>
              <w:ind w:left="-108" w:right="-43"/>
              <w:jc w:val="both"/>
              <w:rPr>
                <w:rFonts w:ascii="Times New Roman" w:hAnsi="Times New Roman" w:cs="Times New Roman"/>
                <w:b/>
                <w:bCs/>
                <w:u w:val="double"/>
                <w:cs/>
              </w:rPr>
            </w:pPr>
          </w:p>
        </w:tc>
        <w:tc>
          <w:tcPr>
            <w:tcW w:w="1283" w:type="dxa"/>
          </w:tcPr>
          <w:p w14:paraId="3FCD340B" w14:textId="7FC9E25C" w:rsidR="00394FA6" w:rsidRPr="004C4BE5" w:rsidRDefault="00394FA6" w:rsidP="00394FA6">
            <w:pPr>
              <w:pStyle w:val="31"/>
              <w:tabs>
                <w:tab w:val="clear" w:pos="360"/>
                <w:tab w:val="clear" w:pos="720"/>
                <w:tab w:val="decimal" w:pos="837"/>
              </w:tabs>
              <w:ind w:left="-108" w:right="-43"/>
              <w:jc w:val="both"/>
              <w:rPr>
                <w:rFonts w:ascii="Times New Roman" w:hAnsi="Times New Roman" w:cs="Times New Roman"/>
                <w:b/>
                <w:bCs/>
                <w:lang w:val="en-US"/>
              </w:rPr>
            </w:pPr>
          </w:p>
        </w:tc>
        <w:tc>
          <w:tcPr>
            <w:tcW w:w="270" w:type="dxa"/>
          </w:tcPr>
          <w:p w14:paraId="3E525167" w14:textId="77777777" w:rsidR="00394FA6" w:rsidRPr="004C4BE5" w:rsidRDefault="00394FA6" w:rsidP="00394FA6">
            <w:pPr>
              <w:pStyle w:val="31"/>
              <w:tabs>
                <w:tab w:val="clear" w:pos="360"/>
                <w:tab w:val="clear" w:pos="720"/>
                <w:tab w:val="decimal" w:pos="864"/>
              </w:tabs>
              <w:ind w:left="-108" w:right="-43"/>
              <w:jc w:val="both"/>
              <w:rPr>
                <w:rFonts w:ascii="Times New Roman" w:hAnsi="Times New Roman" w:cs="Times New Roman"/>
                <w:cs/>
              </w:rPr>
            </w:pPr>
          </w:p>
        </w:tc>
        <w:tc>
          <w:tcPr>
            <w:tcW w:w="1231" w:type="dxa"/>
          </w:tcPr>
          <w:p w14:paraId="7709BA3A" w14:textId="77777777" w:rsidR="00394FA6" w:rsidRPr="004C4BE5" w:rsidRDefault="00394FA6" w:rsidP="00237FB6">
            <w:pPr>
              <w:pStyle w:val="31"/>
              <w:tabs>
                <w:tab w:val="clear" w:pos="360"/>
                <w:tab w:val="clear" w:pos="720"/>
                <w:tab w:val="decimal" w:pos="980"/>
              </w:tabs>
              <w:ind w:left="-108" w:right="-43"/>
              <w:jc w:val="both"/>
              <w:rPr>
                <w:rFonts w:ascii="Times New Roman" w:hAnsi="Times New Roman" w:cs="Times New Roman"/>
                <w:b/>
                <w:bCs/>
                <w:lang w:val="en-US"/>
              </w:rPr>
            </w:pPr>
          </w:p>
        </w:tc>
        <w:tc>
          <w:tcPr>
            <w:tcW w:w="270" w:type="dxa"/>
          </w:tcPr>
          <w:p w14:paraId="4B3A2CCB" w14:textId="77777777" w:rsidR="00394FA6" w:rsidRPr="004C4BE5" w:rsidRDefault="00394FA6" w:rsidP="00394FA6">
            <w:pPr>
              <w:pStyle w:val="31"/>
              <w:tabs>
                <w:tab w:val="clear" w:pos="360"/>
                <w:tab w:val="clear" w:pos="720"/>
                <w:tab w:val="decimal" w:pos="864"/>
              </w:tabs>
              <w:ind w:left="-108" w:right="-43"/>
              <w:jc w:val="both"/>
              <w:rPr>
                <w:rFonts w:ascii="Times New Roman" w:hAnsi="Times New Roman" w:cs="Times New Roman"/>
                <w:b/>
                <w:bCs/>
                <w:cs/>
              </w:rPr>
            </w:pPr>
          </w:p>
        </w:tc>
        <w:tc>
          <w:tcPr>
            <w:tcW w:w="1260" w:type="dxa"/>
          </w:tcPr>
          <w:p w14:paraId="11D54CFA" w14:textId="0C1D20C0" w:rsidR="00394FA6" w:rsidRPr="004C4BE5" w:rsidRDefault="00394FA6" w:rsidP="00394FA6">
            <w:pPr>
              <w:pStyle w:val="31"/>
              <w:tabs>
                <w:tab w:val="clear" w:pos="360"/>
                <w:tab w:val="clear" w:pos="720"/>
                <w:tab w:val="decimal" w:pos="837"/>
              </w:tabs>
              <w:ind w:left="-108" w:right="-43"/>
              <w:jc w:val="both"/>
              <w:rPr>
                <w:rFonts w:ascii="Times New Roman" w:hAnsi="Times New Roman" w:cs="Times New Roman"/>
                <w:b/>
                <w:bCs/>
                <w:lang w:val="en-US"/>
              </w:rPr>
            </w:pPr>
          </w:p>
        </w:tc>
      </w:tr>
      <w:tr w:rsidR="00624249" w:rsidRPr="0032189E" w14:paraId="192B320A" w14:textId="77777777" w:rsidTr="004C4BE5">
        <w:tc>
          <w:tcPr>
            <w:tcW w:w="4115" w:type="dxa"/>
          </w:tcPr>
          <w:p w14:paraId="1E69A908" w14:textId="353D11C1" w:rsidR="00624249" w:rsidRPr="004C4BE5" w:rsidRDefault="00624249" w:rsidP="00624249">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rPr>
              <w:t>Short-term lease commitments</w:t>
            </w:r>
          </w:p>
        </w:tc>
        <w:tc>
          <w:tcPr>
            <w:tcW w:w="1282" w:type="dxa"/>
          </w:tcPr>
          <w:p w14:paraId="56865259" w14:textId="0C84C1F2" w:rsidR="00624249" w:rsidRPr="00670F92" w:rsidRDefault="00624249" w:rsidP="00237FB6">
            <w:pPr>
              <w:pStyle w:val="31"/>
              <w:tabs>
                <w:tab w:val="clear" w:pos="360"/>
                <w:tab w:val="clear" w:pos="720"/>
                <w:tab w:val="decimal" w:pos="1000"/>
              </w:tabs>
              <w:ind w:left="-108" w:right="-43"/>
              <w:rPr>
                <w:rFonts w:ascii="Times New Roman" w:hAnsi="Times New Roman" w:cs="Times New Roman"/>
              </w:rPr>
            </w:pPr>
            <w:r w:rsidRPr="00670F92">
              <w:rPr>
                <w:rFonts w:ascii="Times New Roman" w:hAnsi="Times New Roman" w:cs="Times New Roman"/>
              </w:rPr>
              <w:t>2,327</w:t>
            </w:r>
          </w:p>
        </w:tc>
        <w:tc>
          <w:tcPr>
            <w:tcW w:w="243" w:type="dxa"/>
          </w:tcPr>
          <w:p w14:paraId="7A12143E" w14:textId="77777777" w:rsidR="00624249" w:rsidRPr="004C4BE5" w:rsidRDefault="00624249" w:rsidP="00624249">
            <w:pPr>
              <w:pStyle w:val="31"/>
              <w:tabs>
                <w:tab w:val="clear" w:pos="360"/>
                <w:tab w:val="clear" w:pos="720"/>
                <w:tab w:val="decimal" w:pos="864"/>
              </w:tabs>
              <w:ind w:left="-108" w:right="-43"/>
              <w:rPr>
                <w:rFonts w:ascii="Times New Roman" w:hAnsi="Times New Roman" w:cs="Times New Roman"/>
                <w:cs/>
                <w:lang w:val="en-US"/>
              </w:rPr>
            </w:pPr>
          </w:p>
        </w:tc>
        <w:tc>
          <w:tcPr>
            <w:tcW w:w="1283" w:type="dxa"/>
          </w:tcPr>
          <w:p w14:paraId="229F8EA7" w14:textId="0705A03D" w:rsidR="00624249" w:rsidRPr="004C4BE5" w:rsidRDefault="00624249" w:rsidP="00624249">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rPr>
              <w:t xml:space="preserve">  3</w:t>
            </w:r>
            <w:r w:rsidRPr="00E50438">
              <w:rPr>
                <w:rFonts w:ascii="Times New Roman" w:hAnsi="Times New Roman" w:cs="Times New Roman"/>
              </w:rPr>
              <w:t>,</w:t>
            </w:r>
            <w:r>
              <w:rPr>
                <w:rFonts w:ascii="Times New Roman" w:hAnsi="Times New Roman" w:cs="Times New Roman"/>
              </w:rPr>
              <w:t>428</w:t>
            </w:r>
          </w:p>
        </w:tc>
        <w:tc>
          <w:tcPr>
            <w:tcW w:w="270" w:type="dxa"/>
          </w:tcPr>
          <w:p w14:paraId="5E306785" w14:textId="77777777" w:rsidR="00624249" w:rsidRPr="004C4BE5" w:rsidRDefault="00624249" w:rsidP="00624249">
            <w:pPr>
              <w:pStyle w:val="31"/>
              <w:tabs>
                <w:tab w:val="clear" w:pos="360"/>
                <w:tab w:val="clear" w:pos="720"/>
                <w:tab w:val="decimal" w:pos="864"/>
              </w:tabs>
              <w:ind w:left="-108" w:right="-43"/>
              <w:jc w:val="both"/>
              <w:rPr>
                <w:rFonts w:ascii="Times New Roman" w:hAnsi="Times New Roman" w:cs="Times New Roman"/>
                <w:cs/>
                <w:lang w:val="en-US"/>
              </w:rPr>
            </w:pPr>
          </w:p>
        </w:tc>
        <w:tc>
          <w:tcPr>
            <w:tcW w:w="1231" w:type="dxa"/>
          </w:tcPr>
          <w:p w14:paraId="020044C5" w14:textId="476445FC" w:rsidR="00624249" w:rsidRPr="00624249" w:rsidRDefault="00624249" w:rsidP="00237FB6">
            <w:pPr>
              <w:pStyle w:val="31"/>
              <w:tabs>
                <w:tab w:val="clear" w:pos="360"/>
                <w:tab w:val="clear" w:pos="720"/>
                <w:tab w:val="decimal" w:pos="980"/>
              </w:tabs>
              <w:ind w:left="-108" w:right="-43"/>
              <w:rPr>
                <w:rFonts w:ascii="Times New Roman" w:hAnsi="Times New Roman" w:cs="Times New Roman"/>
              </w:rPr>
            </w:pPr>
            <w:r w:rsidRPr="00624249">
              <w:rPr>
                <w:rFonts w:ascii="Times New Roman" w:hAnsi="Times New Roman" w:cs="Times New Roman"/>
              </w:rPr>
              <w:t>1,417</w:t>
            </w:r>
          </w:p>
        </w:tc>
        <w:tc>
          <w:tcPr>
            <w:tcW w:w="270" w:type="dxa"/>
          </w:tcPr>
          <w:p w14:paraId="5F5AD8CF" w14:textId="77777777" w:rsidR="00624249" w:rsidRPr="004C4BE5" w:rsidRDefault="00624249" w:rsidP="00624249">
            <w:pPr>
              <w:pStyle w:val="31"/>
              <w:tabs>
                <w:tab w:val="clear" w:pos="360"/>
                <w:tab w:val="clear" w:pos="720"/>
                <w:tab w:val="decimal" w:pos="864"/>
              </w:tabs>
              <w:ind w:left="-108" w:right="-43"/>
              <w:jc w:val="both"/>
              <w:rPr>
                <w:rFonts w:ascii="Times New Roman" w:hAnsi="Times New Roman" w:cs="Times New Roman"/>
                <w:cs/>
                <w:lang w:val="en-US"/>
              </w:rPr>
            </w:pPr>
          </w:p>
        </w:tc>
        <w:tc>
          <w:tcPr>
            <w:tcW w:w="1260" w:type="dxa"/>
          </w:tcPr>
          <w:p w14:paraId="3B3C7397" w14:textId="2D03B290" w:rsidR="00624249" w:rsidRPr="004C4BE5" w:rsidRDefault="00624249" w:rsidP="00624249">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rPr>
              <w:t>2</w:t>
            </w:r>
            <w:r w:rsidRPr="00E50438">
              <w:rPr>
                <w:rFonts w:ascii="Times New Roman" w:hAnsi="Times New Roman" w:cs="Times New Roman"/>
              </w:rPr>
              <w:t>,</w:t>
            </w:r>
            <w:r>
              <w:rPr>
                <w:rFonts w:ascii="Times New Roman" w:hAnsi="Times New Roman" w:cs="Times New Roman"/>
              </w:rPr>
              <w:t>212</w:t>
            </w:r>
          </w:p>
        </w:tc>
      </w:tr>
      <w:tr w:rsidR="00624249" w:rsidRPr="0032189E" w14:paraId="69FA4381" w14:textId="77777777" w:rsidTr="004C4BE5">
        <w:tc>
          <w:tcPr>
            <w:tcW w:w="4115" w:type="dxa"/>
          </w:tcPr>
          <w:p w14:paraId="292B565E" w14:textId="3C1BA355" w:rsidR="00624249" w:rsidRPr="004C4BE5" w:rsidRDefault="00624249" w:rsidP="00624249">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lang w:val="en-US"/>
              </w:rPr>
              <w:t>Bank guarantees from financial institutions</w:t>
            </w:r>
          </w:p>
        </w:tc>
        <w:tc>
          <w:tcPr>
            <w:tcW w:w="1282" w:type="dxa"/>
            <w:tcBorders>
              <w:bottom w:val="single" w:sz="4" w:space="0" w:color="auto"/>
            </w:tcBorders>
          </w:tcPr>
          <w:p w14:paraId="7E9D187B" w14:textId="5C11155D" w:rsidR="00624249" w:rsidRPr="00670F92" w:rsidRDefault="00624249" w:rsidP="00237FB6">
            <w:pPr>
              <w:pStyle w:val="31"/>
              <w:tabs>
                <w:tab w:val="clear" w:pos="360"/>
                <w:tab w:val="clear" w:pos="720"/>
                <w:tab w:val="decimal" w:pos="1000"/>
              </w:tabs>
              <w:ind w:left="-108" w:right="-43"/>
              <w:rPr>
                <w:rFonts w:ascii="Times New Roman" w:hAnsi="Times New Roman" w:cs="Times New Roman"/>
              </w:rPr>
            </w:pPr>
            <w:r w:rsidRPr="00670F92">
              <w:rPr>
                <w:rFonts w:ascii="Times New Roman" w:hAnsi="Times New Roman" w:cs="Times New Roman"/>
              </w:rPr>
              <w:t>11,638</w:t>
            </w:r>
          </w:p>
        </w:tc>
        <w:tc>
          <w:tcPr>
            <w:tcW w:w="243" w:type="dxa"/>
          </w:tcPr>
          <w:p w14:paraId="6BC119B2" w14:textId="77777777" w:rsidR="00624249" w:rsidRPr="004C4BE5" w:rsidRDefault="00624249" w:rsidP="00624249">
            <w:pPr>
              <w:pStyle w:val="31"/>
              <w:tabs>
                <w:tab w:val="clear" w:pos="360"/>
                <w:tab w:val="clear" w:pos="720"/>
                <w:tab w:val="decimal" w:pos="864"/>
              </w:tabs>
              <w:ind w:left="-108" w:right="-43"/>
              <w:jc w:val="both"/>
              <w:rPr>
                <w:rFonts w:ascii="Times New Roman" w:hAnsi="Times New Roman" w:cs="Times New Roman"/>
                <w:u w:val="single"/>
                <w:cs/>
              </w:rPr>
            </w:pPr>
          </w:p>
        </w:tc>
        <w:tc>
          <w:tcPr>
            <w:tcW w:w="1283" w:type="dxa"/>
            <w:tcBorders>
              <w:bottom w:val="single" w:sz="4" w:space="0" w:color="auto"/>
            </w:tcBorders>
          </w:tcPr>
          <w:p w14:paraId="6A03BAF9" w14:textId="7DE0F5FC" w:rsidR="00624249" w:rsidRPr="004C4BE5" w:rsidRDefault="00624249" w:rsidP="00624249">
            <w:pPr>
              <w:pStyle w:val="31"/>
              <w:tabs>
                <w:tab w:val="clear" w:pos="360"/>
                <w:tab w:val="clear" w:pos="720"/>
                <w:tab w:val="decimal" w:pos="864"/>
              </w:tabs>
              <w:ind w:left="-108" w:right="-43"/>
              <w:rPr>
                <w:rFonts w:ascii="Times New Roman" w:hAnsi="Times New Roman" w:cs="Times New Roman"/>
                <w:lang w:val="en-US"/>
              </w:rPr>
            </w:pPr>
            <w:r w:rsidRPr="00E50438">
              <w:rPr>
                <w:rFonts w:ascii="Times New Roman" w:hAnsi="Times New Roman" w:cs="Times New Roman"/>
              </w:rPr>
              <w:t>11,501</w:t>
            </w:r>
          </w:p>
        </w:tc>
        <w:tc>
          <w:tcPr>
            <w:tcW w:w="270" w:type="dxa"/>
          </w:tcPr>
          <w:p w14:paraId="2C28BF4B" w14:textId="77777777" w:rsidR="00624249" w:rsidRPr="004C4BE5" w:rsidRDefault="00624249" w:rsidP="00624249">
            <w:pPr>
              <w:pStyle w:val="31"/>
              <w:tabs>
                <w:tab w:val="clear" w:pos="360"/>
                <w:tab w:val="clear" w:pos="720"/>
                <w:tab w:val="decimal" w:pos="864"/>
              </w:tabs>
              <w:ind w:left="-108" w:right="-43"/>
              <w:jc w:val="both"/>
              <w:rPr>
                <w:rFonts w:ascii="Times New Roman" w:hAnsi="Times New Roman" w:cs="Times New Roman"/>
                <w:cs/>
              </w:rPr>
            </w:pPr>
          </w:p>
        </w:tc>
        <w:tc>
          <w:tcPr>
            <w:tcW w:w="1231" w:type="dxa"/>
            <w:tcBorders>
              <w:bottom w:val="single" w:sz="4" w:space="0" w:color="auto"/>
            </w:tcBorders>
          </w:tcPr>
          <w:p w14:paraId="323F7C1C" w14:textId="6CDDA3F8" w:rsidR="00624249" w:rsidRPr="00624249" w:rsidRDefault="00624249" w:rsidP="00237FB6">
            <w:pPr>
              <w:pStyle w:val="31"/>
              <w:tabs>
                <w:tab w:val="clear" w:pos="360"/>
                <w:tab w:val="clear" w:pos="720"/>
                <w:tab w:val="decimal" w:pos="980"/>
              </w:tabs>
              <w:ind w:left="-108" w:right="-43"/>
              <w:rPr>
                <w:rFonts w:ascii="Times New Roman" w:hAnsi="Times New Roman" w:cs="Times New Roman"/>
              </w:rPr>
            </w:pPr>
            <w:r w:rsidRPr="00624249">
              <w:rPr>
                <w:rFonts w:ascii="Times New Roman" w:hAnsi="Times New Roman" w:cs="Times New Roman"/>
              </w:rPr>
              <w:t>11,638</w:t>
            </w:r>
          </w:p>
        </w:tc>
        <w:tc>
          <w:tcPr>
            <w:tcW w:w="270" w:type="dxa"/>
          </w:tcPr>
          <w:p w14:paraId="48890C2C" w14:textId="77777777" w:rsidR="00624249" w:rsidRPr="004C4BE5" w:rsidRDefault="00624249" w:rsidP="00624249">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4CA4D132" w14:textId="01E6032D" w:rsidR="00624249" w:rsidRPr="004C4BE5" w:rsidRDefault="00624249" w:rsidP="00624249">
            <w:pPr>
              <w:pStyle w:val="31"/>
              <w:tabs>
                <w:tab w:val="clear" w:pos="360"/>
                <w:tab w:val="clear" w:pos="720"/>
                <w:tab w:val="decimal" w:pos="864"/>
              </w:tabs>
              <w:ind w:left="-108" w:right="-43"/>
              <w:rPr>
                <w:rFonts w:ascii="Times New Roman" w:hAnsi="Times New Roman" w:cs="Times New Roman"/>
                <w:lang w:val="en-US"/>
              </w:rPr>
            </w:pPr>
            <w:r w:rsidRPr="00E50438">
              <w:rPr>
                <w:rFonts w:ascii="Times New Roman" w:hAnsi="Times New Roman" w:cs="Times New Roman"/>
              </w:rPr>
              <w:t>11,501</w:t>
            </w:r>
          </w:p>
        </w:tc>
      </w:tr>
      <w:tr w:rsidR="00624249" w:rsidRPr="0032189E" w14:paraId="29E9A4A8" w14:textId="77777777" w:rsidTr="004C4BE5">
        <w:tc>
          <w:tcPr>
            <w:tcW w:w="4115" w:type="dxa"/>
          </w:tcPr>
          <w:p w14:paraId="40FC8B9F" w14:textId="7662ED46" w:rsidR="00624249" w:rsidRPr="004C4BE5" w:rsidRDefault="00624249" w:rsidP="00624249">
            <w:pPr>
              <w:pStyle w:val="31"/>
              <w:tabs>
                <w:tab w:val="clear" w:pos="360"/>
                <w:tab w:val="clear" w:pos="720"/>
                <w:tab w:val="left" w:pos="-36"/>
              </w:tabs>
              <w:ind w:right="-43"/>
              <w:jc w:val="both"/>
              <w:rPr>
                <w:rFonts w:ascii="Times New Roman" w:hAnsi="Times New Roman" w:cs="Times New Roman"/>
                <w:b/>
                <w:bCs/>
                <w:cs/>
                <w:lang w:val="en-US"/>
              </w:rPr>
            </w:pPr>
            <w:r w:rsidRPr="004C4BE5">
              <w:rPr>
                <w:rFonts w:ascii="Times New Roman" w:hAnsi="Times New Roman" w:cs="Times New Roman"/>
                <w:b/>
                <w:bCs/>
              </w:rPr>
              <w:t>Total</w:t>
            </w:r>
          </w:p>
        </w:tc>
        <w:tc>
          <w:tcPr>
            <w:tcW w:w="1282" w:type="dxa"/>
            <w:tcBorders>
              <w:top w:val="single" w:sz="4" w:space="0" w:color="auto"/>
              <w:bottom w:val="double" w:sz="4" w:space="0" w:color="auto"/>
            </w:tcBorders>
          </w:tcPr>
          <w:p w14:paraId="338531D9" w14:textId="166D7052" w:rsidR="00624249" w:rsidRPr="00624249" w:rsidRDefault="00624249" w:rsidP="00237FB6">
            <w:pPr>
              <w:pStyle w:val="31"/>
              <w:tabs>
                <w:tab w:val="clear" w:pos="360"/>
                <w:tab w:val="clear" w:pos="720"/>
                <w:tab w:val="decimal" w:pos="1000"/>
              </w:tabs>
              <w:ind w:left="-108" w:right="-43"/>
              <w:rPr>
                <w:rFonts w:ascii="Times New Roman" w:hAnsi="Times New Roman" w:cs="Times New Roman"/>
                <w:b/>
                <w:bCs/>
              </w:rPr>
            </w:pPr>
            <w:r w:rsidRPr="00624249">
              <w:rPr>
                <w:rFonts w:ascii="Times New Roman" w:hAnsi="Times New Roman" w:cs="Times New Roman"/>
                <w:b/>
                <w:bCs/>
              </w:rPr>
              <w:t>13,965</w:t>
            </w:r>
          </w:p>
        </w:tc>
        <w:tc>
          <w:tcPr>
            <w:tcW w:w="243" w:type="dxa"/>
          </w:tcPr>
          <w:p w14:paraId="17D61891" w14:textId="77777777" w:rsidR="00624249" w:rsidRPr="00624249" w:rsidRDefault="00624249" w:rsidP="00624249">
            <w:pPr>
              <w:pStyle w:val="31"/>
              <w:tabs>
                <w:tab w:val="clear" w:pos="360"/>
                <w:tab w:val="clear" w:pos="720"/>
                <w:tab w:val="decimal" w:pos="864"/>
              </w:tabs>
              <w:ind w:left="-108" w:right="-43"/>
              <w:jc w:val="both"/>
              <w:rPr>
                <w:rFonts w:ascii="Times New Roman" w:hAnsi="Times New Roman" w:cs="Times New Roman"/>
                <w:b/>
                <w:bCs/>
                <w:u w:val="single"/>
                <w:cs/>
              </w:rPr>
            </w:pPr>
          </w:p>
        </w:tc>
        <w:tc>
          <w:tcPr>
            <w:tcW w:w="1283" w:type="dxa"/>
            <w:tcBorders>
              <w:top w:val="single" w:sz="4" w:space="0" w:color="auto"/>
              <w:bottom w:val="double" w:sz="4" w:space="0" w:color="auto"/>
            </w:tcBorders>
          </w:tcPr>
          <w:p w14:paraId="0B793823" w14:textId="3A49BCBC" w:rsidR="00624249" w:rsidRPr="00624249" w:rsidRDefault="00624249" w:rsidP="00624249">
            <w:pPr>
              <w:pStyle w:val="31"/>
              <w:tabs>
                <w:tab w:val="clear" w:pos="360"/>
                <w:tab w:val="clear" w:pos="720"/>
                <w:tab w:val="decimal" w:pos="864"/>
              </w:tabs>
              <w:ind w:left="-108" w:right="-43"/>
              <w:rPr>
                <w:rFonts w:ascii="Times New Roman" w:hAnsi="Times New Roman" w:cs="Times New Roman"/>
                <w:b/>
                <w:bCs/>
                <w:lang w:val="en-US"/>
              </w:rPr>
            </w:pPr>
            <w:r w:rsidRPr="00624249">
              <w:rPr>
                <w:rFonts w:ascii="Times New Roman" w:hAnsi="Times New Roman" w:cs="Times New Roman"/>
                <w:b/>
                <w:bCs/>
              </w:rPr>
              <w:t>14,929</w:t>
            </w:r>
          </w:p>
        </w:tc>
        <w:tc>
          <w:tcPr>
            <w:tcW w:w="270" w:type="dxa"/>
          </w:tcPr>
          <w:p w14:paraId="446B58CD" w14:textId="77777777" w:rsidR="00624249" w:rsidRPr="00624249" w:rsidRDefault="00624249" w:rsidP="00624249">
            <w:pPr>
              <w:pStyle w:val="31"/>
              <w:tabs>
                <w:tab w:val="clear" w:pos="360"/>
                <w:tab w:val="clear" w:pos="720"/>
                <w:tab w:val="decimal" w:pos="864"/>
              </w:tabs>
              <w:ind w:left="-108" w:right="-43"/>
              <w:jc w:val="both"/>
              <w:rPr>
                <w:rFonts w:ascii="Times New Roman" w:hAnsi="Times New Roman" w:cs="Times New Roman"/>
                <w:b/>
                <w:bCs/>
                <w:cs/>
              </w:rPr>
            </w:pPr>
          </w:p>
        </w:tc>
        <w:tc>
          <w:tcPr>
            <w:tcW w:w="1231" w:type="dxa"/>
            <w:tcBorders>
              <w:top w:val="single" w:sz="4" w:space="0" w:color="auto"/>
              <w:bottom w:val="double" w:sz="4" w:space="0" w:color="auto"/>
            </w:tcBorders>
          </w:tcPr>
          <w:p w14:paraId="653A9241" w14:textId="0DE84F9E" w:rsidR="00624249" w:rsidRPr="00624249" w:rsidRDefault="00624249" w:rsidP="00237FB6">
            <w:pPr>
              <w:pStyle w:val="31"/>
              <w:tabs>
                <w:tab w:val="clear" w:pos="360"/>
                <w:tab w:val="clear" w:pos="720"/>
                <w:tab w:val="decimal" w:pos="980"/>
              </w:tabs>
              <w:ind w:left="-108" w:right="-43"/>
              <w:rPr>
                <w:rFonts w:ascii="Times New Roman" w:hAnsi="Times New Roman" w:cs="Times New Roman"/>
                <w:b/>
                <w:bCs/>
                <w:cs/>
              </w:rPr>
            </w:pPr>
            <w:r w:rsidRPr="00624249">
              <w:rPr>
                <w:rFonts w:ascii="Times New Roman" w:hAnsi="Times New Roman" w:cs="Times New Roman"/>
                <w:b/>
                <w:bCs/>
              </w:rPr>
              <w:t>13,055</w:t>
            </w:r>
          </w:p>
        </w:tc>
        <w:tc>
          <w:tcPr>
            <w:tcW w:w="270" w:type="dxa"/>
          </w:tcPr>
          <w:p w14:paraId="1309A307" w14:textId="77777777" w:rsidR="00624249" w:rsidRPr="00624249" w:rsidRDefault="00624249" w:rsidP="00624249">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73C00E18" w14:textId="7014860C" w:rsidR="00624249" w:rsidRPr="00624249" w:rsidRDefault="00624249" w:rsidP="00624249">
            <w:pPr>
              <w:pStyle w:val="31"/>
              <w:tabs>
                <w:tab w:val="clear" w:pos="360"/>
                <w:tab w:val="clear" w:pos="720"/>
                <w:tab w:val="decimal" w:pos="864"/>
              </w:tabs>
              <w:ind w:left="-108" w:right="-43"/>
              <w:rPr>
                <w:rFonts w:ascii="Times New Roman" w:hAnsi="Times New Roman" w:cs="Times New Roman"/>
                <w:b/>
                <w:bCs/>
                <w:lang w:val="en-US"/>
              </w:rPr>
            </w:pPr>
            <w:r w:rsidRPr="00624249">
              <w:rPr>
                <w:rFonts w:ascii="Times New Roman" w:hAnsi="Times New Roman" w:cs="Times New Roman"/>
                <w:b/>
                <w:bCs/>
              </w:rPr>
              <w:t>13,713</w:t>
            </w:r>
          </w:p>
        </w:tc>
      </w:tr>
    </w:tbl>
    <w:p w14:paraId="3ED818FB" w14:textId="77777777" w:rsidR="00DF5275" w:rsidRDefault="00DF5275" w:rsidP="0032189E">
      <w:pPr>
        <w:pStyle w:val="block"/>
        <w:spacing w:after="0" w:line="240" w:lineRule="atLeast"/>
        <w:ind w:left="0" w:right="-25"/>
        <w:jc w:val="both"/>
        <w:rPr>
          <w:color w:val="000000"/>
          <w:szCs w:val="22"/>
        </w:rPr>
      </w:pPr>
    </w:p>
    <w:p w14:paraId="1AFD8922" w14:textId="743DF10D" w:rsidR="00D64C22" w:rsidRDefault="00D64C22" w:rsidP="00D64C22">
      <w:pPr>
        <w:pStyle w:val="block"/>
        <w:spacing w:after="0" w:line="240" w:lineRule="atLeast"/>
        <w:ind w:right="-25"/>
        <w:jc w:val="both"/>
        <w:rPr>
          <w:color w:val="000000"/>
          <w:szCs w:val="22"/>
        </w:rPr>
      </w:pPr>
      <w:r w:rsidRPr="00C23017">
        <w:rPr>
          <w:color w:val="000000"/>
          <w:szCs w:val="22"/>
        </w:rPr>
        <w:t>The Company had commitment to</w:t>
      </w:r>
      <w:r w:rsidR="000D0FE9">
        <w:rPr>
          <w:color w:val="000000"/>
          <w:szCs w:val="22"/>
        </w:rPr>
        <w:t xml:space="preserve"> </w:t>
      </w:r>
      <w:r w:rsidR="00B576A3">
        <w:rPr>
          <w:color w:val="000000"/>
          <w:szCs w:val="22"/>
        </w:rPr>
        <w:t xml:space="preserve">a </w:t>
      </w:r>
      <w:r w:rsidR="003B09F7">
        <w:rPr>
          <w:color w:val="000000"/>
          <w:szCs w:val="22"/>
        </w:rPr>
        <w:t>financial institution</w:t>
      </w:r>
      <w:r w:rsidR="000D0FE9">
        <w:rPr>
          <w:color w:val="000000"/>
          <w:szCs w:val="22"/>
        </w:rPr>
        <w:t xml:space="preserve"> </w:t>
      </w:r>
      <w:r w:rsidRPr="00C23017">
        <w:rPr>
          <w:color w:val="000000"/>
          <w:szCs w:val="22"/>
        </w:rPr>
        <w:t xml:space="preserve">for issuance of letters of guarantee to </w:t>
      </w:r>
      <w:r w:rsidR="00961092">
        <w:rPr>
          <w:color w:val="000000"/>
          <w:szCs w:val="22"/>
        </w:rPr>
        <w:br/>
        <w:t xml:space="preserve">the </w:t>
      </w:r>
      <w:r w:rsidRPr="00C23017">
        <w:rPr>
          <w:color w:val="000000"/>
          <w:szCs w:val="22"/>
        </w:rPr>
        <w:t>government agency for electricity.</w:t>
      </w:r>
    </w:p>
    <w:p w14:paraId="763A4DF9" w14:textId="77777777" w:rsidR="00772712" w:rsidRDefault="00772712" w:rsidP="00D64C22">
      <w:pPr>
        <w:pStyle w:val="block"/>
        <w:spacing w:after="0" w:line="240" w:lineRule="atLeast"/>
        <w:ind w:right="-25"/>
        <w:jc w:val="both"/>
        <w:rPr>
          <w:color w:val="000000"/>
          <w:szCs w:val="22"/>
        </w:rPr>
      </w:pPr>
    </w:p>
    <w:p w14:paraId="7CE20EB4" w14:textId="77777777" w:rsidR="00B5223F" w:rsidRPr="006F71CC" w:rsidRDefault="00B5223F" w:rsidP="00B5223F">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1</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075B046F" w14:textId="77777777" w:rsidR="00B5223F" w:rsidRPr="00D64C22" w:rsidRDefault="00B5223F" w:rsidP="00B5223F">
      <w:pPr>
        <w:rPr>
          <w:rFonts w:ascii="Times New Roman" w:hAnsi="Times New Roman" w:cs="Times New Roman"/>
          <w:sz w:val="22"/>
          <w:szCs w:val="22"/>
          <w:highlight w:val="yellow"/>
        </w:rPr>
      </w:pPr>
    </w:p>
    <w:p w14:paraId="0054865E" w14:textId="1A4675E2" w:rsidR="00F36044" w:rsidRPr="00E50C4A" w:rsidRDefault="00B5223F"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031FF">
        <w:rPr>
          <w:rFonts w:ascii="Times New Roman" w:hAnsi="Times New Roman" w:cs="Times New Roman"/>
          <w:sz w:val="22"/>
          <w:szCs w:val="22"/>
        </w:rPr>
        <w:t xml:space="preserve">At the annual general meeting of the shareholders of the Company </w:t>
      </w:r>
      <w:r w:rsidRPr="005A34A3">
        <w:rPr>
          <w:rFonts w:ascii="Times New Roman" w:hAnsi="Times New Roman" w:cs="Times New Roman"/>
          <w:sz w:val="22"/>
          <w:szCs w:val="22"/>
        </w:rPr>
        <w:t>held on 2</w:t>
      </w:r>
      <w:r w:rsidR="005A34A3" w:rsidRPr="005A34A3">
        <w:rPr>
          <w:rFonts w:ascii="Times New Roman" w:hAnsi="Times New Roman" w:cs="Times New Roman"/>
          <w:sz w:val="22"/>
          <w:szCs w:val="22"/>
        </w:rPr>
        <w:t>5</w:t>
      </w:r>
      <w:r w:rsidRPr="005A34A3">
        <w:rPr>
          <w:rFonts w:ascii="Times New Roman" w:hAnsi="Times New Roman" w:cs="Times New Roman"/>
          <w:sz w:val="22"/>
          <w:szCs w:val="22"/>
        </w:rPr>
        <w:t xml:space="preserve"> April 202</w:t>
      </w:r>
      <w:r w:rsidR="005A34A3" w:rsidRPr="005A34A3">
        <w:rPr>
          <w:rFonts w:ascii="Times New Roman" w:hAnsi="Times New Roman" w:cs="Times New Roman"/>
          <w:sz w:val="22"/>
          <w:szCs w:val="22"/>
        </w:rPr>
        <w:t>4</w:t>
      </w:r>
      <w:r w:rsidRPr="005A34A3">
        <w:rPr>
          <w:rFonts w:ascii="Times New Roman" w:hAnsi="Times New Roman" w:cs="Times New Roman"/>
          <w:sz w:val="22"/>
          <w:szCs w:val="22"/>
        </w:rPr>
        <w:t xml:space="preserve">, </w:t>
      </w:r>
      <w:r w:rsidRPr="005A34A3">
        <w:rPr>
          <w:rFonts w:ascii="Times New Roman" w:hAnsi="Times New Roman" w:cs="Times New Roman"/>
          <w:sz w:val="22"/>
          <w:szCs w:val="22"/>
        </w:rPr>
        <w:br/>
        <w:t>the shareholders approved the appropriation of dividends from net profit of Baht 0.</w:t>
      </w:r>
      <w:r w:rsidR="005A34A3" w:rsidRPr="005A34A3">
        <w:rPr>
          <w:rFonts w:ascii="Times New Roman" w:hAnsi="Times New Roman" w:cs="Times New Roman"/>
          <w:sz w:val="22"/>
          <w:szCs w:val="22"/>
        </w:rPr>
        <w:t>1</w:t>
      </w:r>
      <w:r w:rsidRPr="005A34A3">
        <w:rPr>
          <w:rFonts w:ascii="Times New Roman" w:hAnsi="Times New Roman" w:cs="Times New Roman"/>
          <w:sz w:val="22"/>
          <w:szCs w:val="22"/>
        </w:rPr>
        <w:t xml:space="preserve">0 per share, amounting to Baht </w:t>
      </w:r>
      <w:r w:rsidR="005A34A3" w:rsidRPr="005A34A3">
        <w:rPr>
          <w:rFonts w:ascii="Times New Roman" w:hAnsi="Times New Roman" w:cs="Times New Roman"/>
          <w:sz w:val="22"/>
          <w:szCs w:val="22"/>
        </w:rPr>
        <w:t>33</w:t>
      </w:r>
      <w:r w:rsidRPr="005A34A3">
        <w:rPr>
          <w:rFonts w:ascii="Times New Roman" w:hAnsi="Times New Roman" w:cs="Times New Roman"/>
          <w:sz w:val="22"/>
          <w:szCs w:val="22"/>
        </w:rPr>
        <w:t xml:space="preserve"> million. The dividend will be paid to shareholder</w:t>
      </w:r>
      <w:r w:rsidRPr="00917C3A">
        <w:rPr>
          <w:rFonts w:ascii="Times New Roman" w:hAnsi="Times New Roman" w:cs="Times New Roman"/>
          <w:sz w:val="22"/>
          <w:szCs w:val="22"/>
        </w:rPr>
        <w:t>s on 2</w:t>
      </w:r>
      <w:r w:rsidR="00917C3A" w:rsidRPr="00917C3A">
        <w:rPr>
          <w:rFonts w:ascii="Times New Roman" w:hAnsi="Times New Roman" w:cs="Times New Roman"/>
          <w:sz w:val="22"/>
          <w:szCs w:val="22"/>
        </w:rPr>
        <w:t>4</w:t>
      </w:r>
      <w:r w:rsidRPr="00917C3A">
        <w:rPr>
          <w:rFonts w:ascii="Times New Roman" w:hAnsi="Times New Roman" w:cs="Times New Roman"/>
          <w:sz w:val="22"/>
          <w:szCs w:val="22"/>
        </w:rPr>
        <w:t xml:space="preserve"> May 202</w:t>
      </w:r>
      <w:r w:rsidR="00E44147" w:rsidRPr="00917C3A">
        <w:rPr>
          <w:rFonts w:ascii="Times New Roman" w:hAnsi="Times New Roman" w:cs="Times New Roman"/>
          <w:sz w:val="22"/>
          <w:szCs w:val="22"/>
        </w:rPr>
        <w:t>4</w:t>
      </w:r>
      <w:r w:rsidRPr="00917C3A">
        <w:rPr>
          <w:rFonts w:ascii="Times New Roman" w:hAnsi="Times New Roman" w:cs="Times New Roman"/>
          <w:sz w:val="22"/>
          <w:szCs w:val="22"/>
        </w:rPr>
        <w:t>.</w:t>
      </w:r>
    </w:p>
    <w:sectPr w:rsidR="00F36044" w:rsidRPr="00E50C4A" w:rsidSect="00005875">
      <w:headerReference w:type="default" r:id="rId23"/>
      <w:footerReference w:type="default" r:id="rId2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D33B" w14:textId="77777777" w:rsidR="00EA737F" w:rsidRDefault="00EA737F">
      <w:r>
        <w:separator/>
      </w:r>
    </w:p>
  </w:endnote>
  <w:endnote w:type="continuationSeparator" w:id="0">
    <w:p w14:paraId="525826EA" w14:textId="77777777" w:rsidR="00EA737F" w:rsidRDefault="00EA737F">
      <w:r>
        <w:continuationSeparator/>
      </w:r>
    </w:p>
  </w:endnote>
  <w:endnote w:type="continuationNotice" w:id="1">
    <w:p w14:paraId="2FF69317" w14:textId="77777777" w:rsidR="00EA737F" w:rsidRDefault="00EA73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A149A9" w:rsidRPr="00B223DF" w:rsidRDefault="00A149A9">
        <w:pPr>
          <w:pStyle w:val="Footer"/>
          <w:jc w:val="center"/>
          <w:rPr>
            <w:rFonts w:ascii="Times New Roman" w:hAnsi="Times New Roman" w:cs="Times New Roman"/>
            <w:sz w:val="22"/>
            <w:szCs w:val="22"/>
          </w:rPr>
        </w:pPr>
        <w:r w:rsidRPr="002E04E9">
          <w:rPr>
            <w:rFonts w:ascii="Times New Roman" w:hAnsi="Times New Roman" w:cs="Times New Roman"/>
            <w:sz w:val="22"/>
            <w:szCs w:val="22"/>
          </w:rPr>
          <w:fldChar w:fldCharType="begin"/>
        </w:r>
        <w:r w:rsidRPr="002E04E9">
          <w:rPr>
            <w:rFonts w:ascii="Times New Roman" w:hAnsi="Times New Roman" w:cs="Times New Roman"/>
            <w:sz w:val="22"/>
            <w:szCs w:val="22"/>
          </w:rPr>
          <w:instrText xml:space="preserve"> PAGE   \* MERGEFORMAT </w:instrText>
        </w:r>
        <w:r w:rsidRPr="002E04E9">
          <w:rPr>
            <w:rFonts w:ascii="Times New Roman" w:hAnsi="Times New Roman" w:cs="Times New Roman"/>
            <w:sz w:val="22"/>
            <w:szCs w:val="22"/>
          </w:rPr>
          <w:fldChar w:fldCharType="separate"/>
        </w:r>
        <w:r w:rsidRPr="002E04E9">
          <w:rPr>
            <w:rFonts w:ascii="Times New Roman" w:hAnsi="Times New Roman" w:cs="Times New Roman"/>
            <w:noProof/>
            <w:sz w:val="22"/>
            <w:szCs w:val="22"/>
          </w:rPr>
          <w:t>2</w:t>
        </w:r>
        <w:r w:rsidRPr="002E04E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C7475" w14:textId="77777777" w:rsidR="00EA737F" w:rsidRDefault="00EA737F">
      <w:r>
        <w:separator/>
      </w:r>
    </w:p>
  </w:footnote>
  <w:footnote w:type="continuationSeparator" w:id="0">
    <w:p w14:paraId="3BDD80DC" w14:textId="77777777" w:rsidR="00EA737F" w:rsidRDefault="00EA737F">
      <w:r>
        <w:continuationSeparator/>
      </w:r>
    </w:p>
  </w:footnote>
  <w:footnote w:type="continuationNotice" w:id="1">
    <w:p w14:paraId="4D13DBFB" w14:textId="77777777" w:rsidR="00EA737F" w:rsidRDefault="00EA73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7378" w14:textId="77777777" w:rsidR="00A149A9" w:rsidRPr="00317668" w:rsidRDefault="00A149A9"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3A158EF2" w14:textId="77777777" w:rsidR="00A149A9" w:rsidRPr="0031766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A149A9" w:rsidRDefault="00A149A9"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D98DEB5" w14:textId="78A1B9E2" w:rsidR="00A149A9" w:rsidRDefault="00765195"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sidR="008B2920">
      <w:rPr>
        <w:rFonts w:ascii="Times New Roman" w:hAnsi="Times New Roman" w:cs="Times New Roman"/>
        <w:b/>
        <w:bCs/>
        <w:sz w:val="24"/>
        <w:szCs w:val="24"/>
      </w:rPr>
      <w:t>1</w:t>
    </w:r>
    <w:r>
      <w:rPr>
        <w:rFonts w:ascii="Times New Roman" w:hAnsi="Times New Roman" w:cs="Times New Roman"/>
        <w:b/>
        <w:bCs/>
        <w:sz w:val="24"/>
        <w:szCs w:val="24"/>
      </w:rPr>
      <w:t xml:space="preserve"> </w:t>
    </w:r>
    <w:r w:rsidR="008B2920">
      <w:rPr>
        <w:rFonts w:ascii="Times New Roman" w:hAnsi="Times New Roman" w:cs="Times New Roman"/>
        <w:b/>
        <w:bCs/>
        <w:sz w:val="24"/>
        <w:szCs w:val="24"/>
      </w:rPr>
      <w:t>March 2024</w:t>
    </w:r>
    <w:r w:rsidR="00A149A9">
      <w:rPr>
        <w:rFonts w:ascii="Times New Roman" w:hAnsi="Times New Roman" w:cs="Times New Roman"/>
        <w:b/>
        <w:bCs/>
        <w:sz w:val="24"/>
        <w:szCs w:val="24"/>
      </w:rPr>
      <w:t xml:space="preserve"> (Unaudited)</w:t>
    </w:r>
  </w:p>
  <w:p w14:paraId="2CA49D46" w14:textId="77777777" w:rsidR="00A149A9" w:rsidRPr="004B1CC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BB91AC1" w14:textId="77777777" w:rsidR="00A149A9" w:rsidRPr="001548E5" w:rsidRDefault="00A149A9" w:rsidP="00C62ED7">
    <w:pPr>
      <w:pStyle w:val="Header"/>
      <w:rPr>
        <w:rFonts w:ascii="Times New Roman" w:hAnsi="Times New Roman"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662A"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A99040B"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B3CE8F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74555767" w14:textId="77777777" w:rsidR="006E5F46" w:rsidRDefault="006E5F46"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73E9886A" w14:textId="6123496F"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C6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0A3D030"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7768C83"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6B68294" w14:textId="75DBEEC7" w:rsidR="00A149A9" w:rsidRDefault="00F02691"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F02691">
      <w:rPr>
        <w:rFonts w:ascii="Times New Roman" w:hAnsi="Times New Roman" w:cs="Times New Roman"/>
        <w:b/>
        <w:bCs/>
        <w:sz w:val="24"/>
        <w:szCs w:val="24"/>
      </w:rPr>
      <w:t>For the three-month period ended 31 March 2024 (Unaudited)</w:t>
    </w:r>
  </w:p>
  <w:p w14:paraId="62BC3F48"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C1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2A14206"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3F6EAC2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C5FDDFB" w14:textId="77777777" w:rsidR="00F1130D"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F02691">
      <w:rPr>
        <w:rFonts w:ascii="Times New Roman" w:hAnsi="Times New Roman" w:cs="Times New Roman"/>
        <w:b/>
        <w:bCs/>
        <w:sz w:val="24"/>
        <w:szCs w:val="24"/>
      </w:rPr>
      <w:t>For the three-month period ended 31 March 2024 (Unaudited)</w:t>
    </w:r>
  </w:p>
  <w:p w14:paraId="7F885BFB" w14:textId="77777777" w:rsidR="00A149A9" w:rsidRPr="000051DE"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3D9981"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0606"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386E4F3"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190A3724"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26502E8F" w14:textId="419E161B" w:rsidR="00A149A9" w:rsidRPr="000051DE" w:rsidRDefault="00F1130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1130D">
      <w:rPr>
        <w:rFonts w:ascii="Times New Roman" w:hAnsi="Times New Roman" w:cs="Times New Roman"/>
        <w:b/>
        <w:bCs/>
        <w:sz w:val="24"/>
        <w:szCs w:val="24"/>
      </w:rPr>
      <w:t>For the three-month period ended 31 March 2024 (Unaudited)</w:t>
    </w: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445"/>
    <w:rsid w:val="00001591"/>
    <w:rsid w:val="0000164C"/>
    <w:rsid w:val="000016EE"/>
    <w:rsid w:val="00001791"/>
    <w:rsid w:val="00001BEB"/>
    <w:rsid w:val="00001C3C"/>
    <w:rsid w:val="00001CD7"/>
    <w:rsid w:val="00001F2C"/>
    <w:rsid w:val="000021F5"/>
    <w:rsid w:val="0000263B"/>
    <w:rsid w:val="000030B9"/>
    <w:rsid w:val="0000468E"/>
    <w:rsid w:val="00004793"/>
    <w:rsid w:val="00004F97"/>
    <w:rsid w:val="000051DE"/>
    <w:rsid w:val="0000529A"/>
    <w:rsid w:val="0000540C"/>
    <w:rsid w:val="000056D8"/>
    <w:rsid w:val="00005875"/>
    <w:rsid w:val="00005A95"/>
    <w:rsid w:val="00005D5C"/>
    <w:rsid w:val="00005D7C"/>
    <w:rsid w:val="00006603"/>
    <w:rsid w:val="000069AC"/>
    <w:rsid w:val="00006E61"/>
    <w:rsid w:val="0000713C"/>
    <w:rsid w:val="0000736E"/>
    <w:rsid w:val="00007616"/>
    <w:rsid w:val="00007A58"/>
    <w:rsid w:val="00007C83"/>
    <w:rsid w:val="00007C9D"/>
    <w:rsid w:val="00007F73"/>
    <w:rsid w:val="000104B1"/>
    <w:rsid w:val="0001063A"/>
    <w:rsid w:val="000107BB"/>
    <w:rsid w:val="00010D79"/>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0F4"/>
    <w:rsid w:val="00017D9C"/>
    <w:rsid w:val="00017EE6"/>
    <w:rsid w:val="000204A2"/>
    <w:rsid w:val="0002050B"/>
    <w:rsid w:val="00020642"/>
    <w:rsid w:val="0002127B"/>
    <w:rsid w:val="000219EB"/>
    <w:rsid w:val="00021D9E"/>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A2"/>
    <w:rsid w:val="000259F6"/>
    <w:rsid w:val="00025A11"/>
    <w:rsid w:val="00025F43"/>
    <w:rsid w:val="00026010"/>
    <w:rsid w:val="00026423"/>
    <w:rsid w:val="00026BC0"/>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2EE4"/>
    <w:rsid w:val="0003327C"/>
    <w:rsid w:val="00033860"/>
    <w:rsid w:val="00033FB1"/>
    <w:rsid w:val="0003485C"/>
    <w:rsid w:val="00034D50"/>
    <w:rsid w:val="00034DDD"/>
    <w:rsid w:val="00034EEC"/>
    <w:rsid w:val="000356A4"/>
    <w:rsid w:val="00035F66"/>
    <w:rsid w:val="00035FA4"/>
    <w:rsid w:val="0003628F"/>
    <w:rsid w:val="00036528"/>
    <w:rsid w:val="00036942"/>
    <w:rsid w:val="00037296"/>
    <w:rsid w:val="00037323"/>
    <w:rsid w:val="00037F9F"/>
    <w:rsid w:val="000403B4"/>
    <w:rsid w:val="000409E9"/>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3D9B"/>
    <w:rsid w:val="00044137"/>
    <w:rsid w:val="00044312"/>
    <w:rsid w:val="000446F0"/>
    <w:rsid w:val="000447C4"/>
    <w:rsid w:val="00044855"/>
    <w:rsid w:val="000448FA"/>
    <w:rsid w:val="00044DE0"/>
    <w:rsid w:val="00045008"/>
    <w:rsid w:val="00045130"/>
    <w:rsid w:val="0004560D"/>
    <w:rsid w:val="0004565F"/>
    <w:rsid w:val="000458FF"/>
    <w:rsid w:val="000459AC"/>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604BE"/>
    <w:rsid w:val="000612A9"/>
    <w:rsid w:val="000613B7"/>
    <w:rsid w:val="000618D5"/>
    <w:rsid w:val="00061C02"/>
    <w:rsid w:val="00062222"/>
    <w:rsid w:val="0006239B"/>
    <w:rsid w:val="0006246D"/>
    <w:rsid w:val="0006269B"/>
    <w:rsid w:val="00062D11"/>
    <w:rsid w:val="00062D21"/>
    <w:rsid w:val="0006303B"/>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FAA"/>
    <w:rsid w:val="0007734D"/>
    <w:rsid w:val="00077494"/>
    <w:rsid w:val="00077645"/>
    <w:rsid w:val="0008044F"/>
    <w:rsid w:val="000804E3"/>
    <w:rsid w:val="000808F7"/>
    <w:rsid w:val="0008090A"/>
    <w:rsid w:val="00080A28"/>
    <w:rsid w:val="00080EDC"/>
    <w:rsid w:val="000813BD"/>
    <w:rsid w:val="00081411"/>
    <w:rsid w:val="000814CC"/>
    <w:rsid w:val="00081A61"/>
    <w:rsid w:val="0008234D"/>
    <w:rsid w:val="00082C2A"/>
    <w:rsid w:val="00082C78"/>
    <w:rsid w:val="000835E5"/>
    <w:rsid w:val="00083B0C"/>
    <w:rsid w:val="000841DE"/>
    <w:rsid w:val="000847B1"/>
    <w:rsid w:val="0008498A"/>
    <w:rsid w:val="000851C7"/>
    <w:rsid w:val="00085351"/>
    <w:rsid w:val="000856D5"/>
    <w:rsid w:val="00085A0F"/>
    <w:rsid w:val="00085EDE"/>
    <w:rsid w:val="000862A0"/>
    <w:rsid w:val="0008659D"/>
    <w:rsid w:val="000867A0"/>
    <w:rsid w:val="00086E30"/>
    <w:rsid w:val="00086E49"/>
    <w:rsid w:val="000873A1"/>
    <w:rsid w:val="000874D8"/>
    <w:rsid w:val="00090090"/>
    <w:rsid w:val="0009012F"/>
    <w:rsid w:val="00090A04"/>
    <w:rsid w:val="00090B2A"/>
    <w:rsid w:val="00090D31"/>
    <w:rsid w:val="000910CD"/>
    <w:rsid w:val="00091509"/>
    <w:rsid w:val="00091613"/>
    <w:rsid w:val="000916FB"/>
    <w:rsid w:val="00091827"/>
    <w:rsid w:val="00091AB4"/>
    <w:rsid w:val="00091C2B"/>
    <w:rsid w:val="00091E88"/>
    <w:rsid w:val="00092217"/>
    <w:rsid w:val="000924A6"/>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6DF"/>
    <w:rsid w:val="0009592F"/>
    <w:rsid w:val="0009597C"/>
    <w:rsid w:val="00095F3B"/>
    <w:rsid w:val="00095F8B"/>
    <w:rsid w:val="000960A1"/>
    <w:rsid w:val="000967E3"/>
    <w:rsid w:val="000967FA"/>
    <w:rsid w:val="000970FB"/>
    <w:rsid w:val="00097162"/>
    <w:rsid w:val="00097266"/>
    <w:rsid w:val="00097CB3"/>
    <w:rsid w:val="00097F0B"/>
    <w:rsid w:val="000A000D"/>
    <w:rsid w:val="000A0072"/>
    <w:rsid w:val="000A04CB"/>
    <w:rsid w:val="000A07D6"/>
    <w:rsid w:val="000A08B0"/>
    <w:rsid w:val="000A0903"/>
    <w:rsid w:val="000A0CC4"/>
    <w:rsid w:val="000A144C"/>
    <w:rsid w:val="000A1D40"/>
    <w:rsid w:val="000A1D66"/>
    <w:rsid w:val="000A1F2E"/>
    <w:rsid w:val="000A2298"/>
    <w:rsid w:val="000A2C36"/>
    <w:rsid w:val="000A3400"/>
    <w:rsid w:val="000A34DB"/>
    <w:rsid w:val="000A36D6"/>
    <w:rsid w:val="000A39C2"/>
    <w:rsid w:val="000A3A26"/>
    <w:rsid w:val="000A3A5A"/>
    <w:rsid w:val="000A3C3F"/>
    <w:rsid w:val="000A3C7A"/>
    <w:rsid w:val="000A3D07"/>
    <w:rsid w:val="000A4097"/>
    <w:rsid w:val="000A433A"/>
    <w:rsid w:val="000A4455"/>
    <w:rsid w:val="000A4E48"/>
    <w:rsid w:val="000A4F66"/>
    <w:rsid w:val="000A5954"/>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E06"/>
    <w:rsid w:val="000B073A"/>
    <w:rsid w:val="000B07C2"/>
    <w:rsid w:val="000B0A21"/>
    <w:rsid w:val="000B0C40"/>
    <w:rsid w:val="000B0FB3"/>
    <w:rsid w:val="000B16AD"/>
    <w:rsid w:val="000B19C0"/>
    <w:rsid w:val="000B1A36"/>
    <w:rsid w:val="000B23C2"/>
    <w:rsid w:val="000B26B5"/>
    <w:rsid w:val="000B27C1"/>
    <w:rsid w:val="000B27E2"/>
    <w:rsid w:val="000B2C04"/>
    <w:rsid w:val="000B337F"/>
    <w:rsid w:val="000B36A1"/>
    <w:rsid w:val="000B3C41"/>
    <w:rsid w:val="000B4204"/>
    <w:rsid w:val="000B462D"/>
    <w:rsid w:val="000B4D37"/>
    <w:rsid w:val="000B4DE3"/>
    <w:rsid w:val="000B5035"/>
    <w:rsid w:val="000B598B"/>
    <w:rsid w:val="000B5ADD"/>
    <w:rsid w:val="000B5E66"/>
    <w:rsid w:val="000B6486"/>
    <w:rsid w:val="000B6534"/>
    <w:rsid w:val="000B691F"/>
    <w:rsid w:val="000B6A16"/>
    <w:rsid w:val="000B6BFA"/>
    <w:rsid w:val="000B6D58"/>
    <w:rsid w:val="000B6E60"/>
    <w:rsid w:val="000B70C8"/>
    <w:rsid w:val="000B7715"/>
    <w:rsid w:val="000B7724"/>
    <w:rsid w:val="000B7A90"/>
    <w:rsid w:val="000B7E99"/>
    <w:rsid w:val="000C0066"/>
    <w:rsid w:val="000C0A66"/>
    <w:rsid w:val="000C0C6F"/>
    <w:rsid w:val="000C1056"/>
    <w:rsid w:val="000C107C"/>
    <w:rsid w:val="000C11BD"/>
    <w:rsid w:val="000C131B"/>
    <w:rsid w:val="000C1414"/>
    <w:rsid w:val="000C157E"/>
    <w:rsid w:val="000C1A4A"/>
    <w:rsid w:val="000C27E7"/>
    <w:rsid w:val="000C33FE"/>
    <w:rsid w:val="000C35AE"/>
    <w:rsid w:val="000C36A9"/>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D02A4"/>
    <w:rsid w:val="000D054F"/>
    <w:rsid w:val="000D0638"/>
    <w:rsid w:val="000D07FE"/>
    <w:rsid w:val="000D0AD7"/>
    <w:rsid w:val="000D0B4F"/>
    <w:rsid w:val="000D0FE9"/>
    <w:rsid w:val="000D114D"/>
    <w:rsid w:val="000D1280"/>
    <w:rsid w:val="000D1A25"/>
    <w:rsid w:val="000D1DBF"/>
    <w:rsid w:val="000D1DF6"/>
    <w:rsid w:val="000D1EC1"/>
    <w:rsid w:val="000D2470"/>
    <w:rsid w:val="000D2AA2"/>
    <w:rsid w:val="000D2D50"/>
    <w:rsid w:val="000D2E87"/>
    <w:rsid w:val="000D35E5"/>
    <w:rsid w:val="000D3646"/>
    <w:rsid w:val="000D3784"/>
    <w:rsid w:val="000D39F0"/>
    <w:rsid w:val="000D3A3B"/>
    <w:rsid w:val="000D3C0A"/>
    <w:rsid w:val="000D40A2"/>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6DB"/>
    <w:rsid w:val="000E5850"/>
    <w:rsid w:val="000E5EA7"/>
    <w:rsid w:val="000E6008"/>
    <w:rsid w:val="000E6176"/>
    <w:rsid w:val="000E65EB"/>
    <w:rsid w:val="000E6728"/>
    <w:rsid w:val="000E6A9D"/>
    <w:rsid w:val="000E6BC7"/>
    <w:rsid w:val="000E6E11"/>
    <w:rsid w:val="000F0214"/>
    <w:rsid w:val="000F0A1F"/>
    <w:rsid w:val="000F0A3C"/>
    <w:rsid w:val="000F0AE5"/>
    <w:rsid w:val="000F0C63"/>
    <w:rsid w:val="000F0CA2"/>
    <w:rsid w:val="000F1185"/>
    <w:rsid w:val="000F1875"/>
    <w:rsid w:val="000F2436"/>
    <w:rsid w:val="000F2FFF"/>
    <w:rsid w:val="000F348A"/>
    <w:rsid w:val="000F3701"/>
    <w:rsid w:val="000F3BA2"/>
    <w:rsid w:val="000F3BDC"/>
    <w:rsid w:val="000F4ADA"/>
    <w:rsid w:val="000F4B3A"/>
    <w:rsid w:val="000F5020"/>
    <w:rsid w:val="000F5254"/>
    <w:rsid w:val="000F53AE"/>
    <w:rsid w:val="000F55CF"/>
    <w:rsid w:val="000F55F0"/>
    <w:rsid w:val="000F5792"/>
    <w:rsid w:val="000F5B53"/>
    <w:rsid w:val="000F5DFA"/>
    <w:rsid w:val="000F645E"/>
    <w:rsid w:val="000F65F0"/>
    <w:rsid w:val="000F66B8"/>
    <w:rsid w:val="000F68E0"/>
    <w:rsid w:val="000F743B"/>
    <w:rsid w:val="000F7549"/>
    <w:rsid w:val="000F7D37"/>
    <w:rsid w:val="00100586"/>
    <w:rsid w:val="00100BE9"/>
    <w:rsid w:val="00100DE7"/>
    <w:rsid w:val="001011CE"/>
    <w:rsid w:val="001016BF"/>
    <w:rsid w:val="001017E2"/>
    <w:rsid w:val="00101A5B"/>
    <w:rsid w:val="00101D01"/>
    <w:rsid w:val="00101E02"/>
    <w:rsid w:val="001027FC"/>
    <w:rsid w:val="00102A3B"/>
    <w:rsid w:val="00102AE3"/>
    <w:rsid w:val="00102AF6"/>
    <w:rsid w:val="001032AD"/>
    <w:rsid w:val="00103EAA"/>
    <w:rsid w:val="00104148"/>
    <w:rsid w:val="001043F0"/>
    <w:rsid w:val="001046B7"/>
    <w:rsid w:val="0010496E"/>
    <w:rsid w:val="00104A4A"/>
    <w:rsid w:val="00104BBE"/>
    <w:rsid w:val="00105175"/>
    <w:rsid w:val="001056F6"/>
    <w:rsid w:val="00105D36"/>
    <w:rsid w:val="001060BD"/>
    <w:rsid w:val="00106197"/>
    <w:rsid w:val="00106393"/>
    <w:rsid w:val="001065D2"/>
    <w:rsid w:val="00106A37"/>
    <w:rsid w:val="00106F51"/>
    <w:rsid w:val="00107002"/>
    <w:rsid w:val="00107032"/>
    <w:rsid w:val="00107067"/>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363"/>
    <w:rsid w:val="001208E0"/>
    <w:rsid w:val="0012090C"/>
    <w:rsid w:val="00120E77"/>
    <w:rsid w:val="00121092"/>
    <w:rsid w:val="00121102"/>
    <w:rsid w:val="00121815"/>
    <w:rsid w:val="00121A43"/>
    <w:rsid w:val="00121B93"/>
    <w:rsid w:val="00121D7F"/>
    <w:rsid w:val="00121E03"/>
    <w:rsid w:val="001222BA"/>
    <w:rsid w:val="00122311"/>
    <w:rsid w:val="0012252B"/>
    <w:rsid w:val="0012264C"/>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A39"/>
    <w:rsid w:val="00125E0C"/>
    <w:rsid w:val="001260E5"/>
    <w:rsid w:val="00126584"/>
    <w:rsid w:val="001271A6"/>
    <w:rsid w:val="00127585"/>
    <w:rsid w:val="001278CA"/>
    <w:rsid w:val="00127E97"/>
    <w:rsid w:val="00127F6D"/>
    <w:rsid w:val="001301AE"/>
    <w:rsid w:val="00130689"/>
    <w:rsid w:val="00130806"/>
    <w:rsid w:val="00130C95"/>
    <w:rsid w:val="001311B9"/>
    <w:rsid w:val="001318F5"/>
    <w:rsid w:val="0013200B"/>
    <w:rsid w:val="00132345"/>
    <w:rsid w:val="00132779"/>
    <w:rsid w:val="00132BCC"/>
    <w:rsid w:val="00132CCB"/>
    <w:rsid w:val="001339BE"/>
    <w:rsid w:val="00133B3C"/>
    <w:rsid w:val="00133F0C"/>
    <w:rsid w:val="0013488C"/>
    <w:rsid w:val="00134DB0"/>
    <w:rsid w:val="00134DF4"/>
    <w:rsid w:val="00135370"/>
    <w:rsid w:val="0013546C"/>
    <w:rsid w:val="00135A27"/>
    <w:rsid w:val="00135E7E"/>
    <w:rsid w:val="00135F2D"/>
    <w:rsid w:val="00136C3B"/>
    <w:rsid w:val="0013748B"/>
    <w:rsid w:val="00137971"/>
    <w:rsid w:val="00137DA6"/>
    <w:rsid w:val="00140DE4"/>
    <w:rsid w:val="00141110"/>
    <w:rsid w:val="00141474"/>
    <w:rsid w:val="00141A0C"/>
    <w:rsid w:val="00141C82"/>
    <w:rsid w:val="0014239D"/>
    <w:rsid w:val="00142561"/>
    <w:rsid w:val="00142AA7"/>
    <w:rsid w:val="00142B4C"/>
    <w:rsid w:val="00142BFA"/>
    <w:rsid w:val="00143747"/>
    <w:rsid w:val="00143B87"/>
    <w:rsid w:val="00143C83"/>
    <w:rsid w:val="00143D70"/>
    <w:rsid w:val="00144DFF"/>
    <w:rsid w:val="00145A9F"/>
    <w:rsid w:val="00145F0B"/>
    <w:rsid w:val="00146173"/>
    <w:rsid w:val="00146415"/>
    <w:rsid w:val="001468F6"/>
    <w:rsid w:val="00146AB6"/>
    <w:rsid w:val="001472B1"/>
    <w:rsid w:val="00147B39"/>
    <w:rsid w:val="00147B54"/>
    <w:rsid w:val="00147FC7"/>
    <w:rsid w:val="00150759"/>
    <w:rsid w:val="00150E4D"/>
    <w:rsid w:val="0015156E"/>
    <w:rsid w:val="0015165C"/>
    <w:rsid w:val="00151838"/>
    <w:rsid w:val="001518AD"/>
    <w:rsid w:val="00151A38"/>
    <w:rsid w:val="00151BBC"/>
    <w:rsid w:val="0015210C"/>
    <w:rsid w:val="00152C2D"/>
    <w:rsid w:val="00152DE4"/>
    <w:rsid w:val="001531CE"/>
    <w:rsid w:val="001537CC"/>
    <w:rsid w:val="00153B0E"/>
    <w:rsid w:val="00153FEB"/>
    <w:rsid w:val="001548E5"/>
    <w:rsid w:val="00154DEC"/>
    <w:rsid w:val="00154F9A"/>
    <w:rsid w:val="00155675"/>
    <w:rsid w:val="00155886"/>
    <w:rsid w:val="001559E3"/>
    <w:rsid w:val="00155DA8"/>
    <w:rsid w:val="00156318"/>
    <w:rsid w:val="001567AC"/>
    <w:rsid w:val="00156A66"/>
    <w:rsid w:val="00156CCE"/>
    <w:rsid w:val="00156EE4"/>
    <w:rsid w:val="00157150"/>
    <w:rsid w:val="00157165"/>
    <w:rsid w:val="00157891"/>
    <w:rsid w:val="00157EDC"/>
    <w:rsid w:val="00157FC2"/>
    <w:rsid w:val="001609DC"/>
    <w:rsid w:val="00160EEC"/>
    <w:rsid w:val="00160F59"/>
    <w:rsid w:val="00161115"/>
    <w:rsid w:val="00161399"/>
    <w:rsid w:val="00161409"/>
    <w:rsid w:val="001615B9"/>
    <w:rsid w:val="0016164A"/>
    <w:rsid w:val="001617FD"/>
    <w:rsid w:val="00161AC3"/>
    <w:rsid w:val="00161F8F"/>
    <w:rsid w:val="00161FB8"/>
    <w:rsid w:val="001624B3"/>
    <w:rsid w:val="00162F4B"/>
    <w:rsid w:val="0016336D"/>
    <w:rsid w:val="00163405"/>
    <w:rsid w:val="0016408C"/>
    <w:rsid w:val="001643DD"/>
    <w:rsid w:val="001643EC"/>
    <w:rsid w:val="0016445E"/>
    <w:rsid w:val="00164915"/>
    <w:rsid w:val="0016495C"/>
    <w:rsid w:val="001656F2"/>
    <w:rsid w:val="00165E39"/>
    <w:rsid w:val="001666B9"/>
    <w:rsid w:val="00166829"/>
    <w:rsid w:val="00166877"/>
    <w:rsid w:val="00166963"/>
    <w:rsid w:val="00166EE2"/>
    <w:rsid w:val="00166EFB"/>
    <w:rsid w:val="00166FF1"/>
    <w:rsid w:val="001670C9"/>
    <w:rsid w:val="0016711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CB6"/>
    <w:rsid w:val="0018032B"/>
    <w:rsid w:val="001810DF"/>
    <w:rsid w:val="001811C8"/>
    <w:rsid w:val="0018199B"/>
    <w:rsid w:val="00181D49"/>
    <w:rsid w:val="00181D7A"/>
    <w:rsid w:val="00182144"/>
    <w:rsid w:val="00182A7F"/>
    <w:rsid w:val="00182B34"/>
    <w:rsid w:val="00183945"/>
    <w:rsid w:val="00183AA5"/>
    <w:rsid w:val="00183C51"/>
    <w:rsid w:val="00183DAC"/>
    <w:rsid w:val="00183DF9"/>
    <w:rsid w:val="00183FB0"/>
    <w:rsid w:val="00184558"/>
    <w:rsid w:val="00184624"/>
    <w:rsid w:val="001846A3"/>
    <w:rsid w:val="0018473E"/>
    <w:rsid w:val="00184A52"/>
    <w:rsid w:val="00184C5F"/>
    <w:rsid w:val="0018509E"/>
    <w:rsid w:val="001850B8"/>
    <w:rsid w:val="00186079"/>
    <w:rsid w:val="00186166"/>
    <w:rsid w:val="001862A6"/>
    <w:rsid w:val="001862B7"/>
    <w:rsid w:val="00186BBC"/>
    <w:rsid w:val="00186BFC"/>
    <w:rsid w:val="00186C02"/>
    <w:rsid w:val="00186C72"/>
    <w:rsid w:val="00187053"/>
    <w:rsid w:val="0018744A"/>
    <w:rsid w:val="00187586"/>
    <w:rsid w:val="00187D28"/>
    <w:rsid w:val="00190483"/>
    <w:rsid w:val="00190AD0"/>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EF1"/>
    <w:rsid w:val="00195F5F"/>
    <w:rsid w:val="00195F8C"/>
    <w:rsid w:val="00195FDF"/>
    <w:rsid w:val="001962B5"/>
    <w:rsid w:val="0019638A"/>
    <w:rsid w:val="001968BE"/>
    <w:rsid w:val="001971DD"/>
    <w:rsid w:val="0019763F"/>
    <w:rsid w:val="001977A9"/>
    <w:rsid w:val="001A0705"/>
    <w:rsid w:val="001A0C15"/>
    <w:rsid w:val="001A0F0A"/>
    <w:rsid w:val="001A122F"/>
    <w:rsid w:val="001A123E"/>
    <w:rsid w:val="001A1425"/>
    <w:rsid w:val="001A19DF"/>
    <w:rsid w:val="001A25C3"/>
    <w:rsid w:val="001A2A70"/>
    <w:rsid w:val="001A34F2"/>
    <w:rsid w:val="001A35EF"/>
    <w:rsid w:val="001A3653"/>
    <w:rsid w:val="001A37DA"/>
    <w:rsid w:val="001A3D6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66F"/>
    <w:rsid w:val="001B0A11"/>
    <w:rsid w:val="001B13BA"/>
    <w:rsid w:val="001B19DB"/>
    <w:rsid w:val="001B1A3D"/>
    <w:rsid w:val="001B1AAF"/>
    <w:rsid w:val="001B1D24"/>
    <w:rsid w:val="001B1EE0"/>
    <w:rsid w:val="001B2017"/>
    <w:rsid w:val="001B229F"/>
    <w:rsid w:val="001B248A"/>
    <w:rsid w:val="001B2494"/>
    <w:rsid w:val="001B2508"/>
    <w:rsid w:val="001B25C0"/>
    <w:rsid w:val="001B2D5A"/>
    <w:rsid w:val="001B2DE3"/>
    <w:rsid w:val="001B2EB1"/>
    <w:rsid w:val="001B2FB1"/>
    <w:rsid w:val="001B3230"/>
    <w:rsid w:val="001B3242"/>
    <w:rsid w:val="001B3244"/>
    <w:rsid w:val="001B34B8"/>
    <w:rsid w:val="001B3941"/>
    <w:rsid w:val="001B3A29"/>
    <w:rsid w:val="001B3AAC"/>
    <w:rsid w:val="001B3E3E"/>
    <w:rsid w:val="001B420A"/>
    <w:rsid w:val="001B498D"/>
    <w:rsid w:val="001B4E2F"/>
    <w:rsid w:val="001B4FBD"/>
    <w:rsid w:val="001B5DE5"/>
    <w:rsid w:val="001B5ECD"/>
    <w:rsid w:val="001B6003"/>
    <w:rsid w:val="001B6411"/>
    <w:rsid w:val="001B684E"/>
    <w:rsid w:val="001B6A90"/>
    <w:rsid w:val="001B6D9E"/>
    <w:rsid w:val="001B7065"/>
    <w:rsid w:val="001B73DC"/>
    <w:rsid w:val="001B7C48"/>
    <w:rsid w:val="001C051D"/>
    <w:rsid w:val="001C0734"/>
    <w:rsid w:val="001C085F"/>
    <w:rsid w:val="001C0EDD"/>
    <w:rsid w:val="001C11EC"/>
    <w:rsid w:val="001C15BE"/>
    <w:rsid w:val="001C1EEC"/>
    <w:rsid w:val="001C24A8"/>
    <w:rsid w:val="001C24D8"/>
    <w:rsid w:val="001C2711"/>
    <w:rsid w:val="001C2806"/>
    <w:rsid w:val="001C2A08"/>
    <w:rsid w:val="001C2D4B"/>
    <w:rsid w:val="001C32C5"/>
    <w:rsid w:val="001C3ED4"/>
    <w:rsid w:val="001C40D5"/>
    <w:rsid w:val="001C437A"/>
    <w:rsid w:val="001C4931"/>
    <w:rsid w:val="001C4C25"/>
    <w:rsid w:val="001C4EA5"/>
    <w:rsid w:val="001C4F0E"/>
    <w:rsid w:val="001C50B1"/>
    <w:rsid w:val="001C5171"/>
    <w:rsid w:val="001C5402"/>
    <w:rsid w:val="001C54A2"/>
    <w:rsid w:val="001C569F"/>
    <w:rsid w:val="001C5DE9"/>
    <w:rsid w:val="001C5F43"/>
    <w:rsid w:val="001C6218"/>
    <w:rsid w:val="001C6320"/>
    <w:rsid w:val="001C6395"/>
    <w:rsid w:val="001C63D2"/>
    <w:rsid w:val="001C6883"/>
    <w:rsid w:val="001C68AF"/>
    <w:rsid w:val="001C6EE2"/>
    <w:rsid w:val="001C785A"/>
    <w:rsid w:val="001C7B3B"/>
    <w:rsid w:val="001C7CFF"/>
    <w:rsid w:val="001C7D87"/>
    <w:rsid w:val="001D00A4"/>
    <w:rsid w:val="001D054C"/>
    <w:rsid w:val="001D066C"/>
    <w:rsid w:val="001D0B6D"/>
    <w:rsid w:val="001D0B8B"/>
    <w:rsid w:val="001D0FA6"/>
    <w:rsid w:val="001D19ED"/>
    <w:rsid w:val="001D222E"/>
    <w:rsid w:val="001D252B"/>
    <w:rsid w:val="001D2A09"/>
    <w:rsid w:val="001D2D5E"/>
    <w:rsid w:val="001D2DBB"/>
    <w:rsid w:val="001D2E39"/>
    <w:rsid w:val="001D2F9F"/>
    <w:rsid w:val="001D33FF"/>
    <w:rsid w:val="001D35CF"/>
    <w:rsid w:val="001D3D93"/>
    <w:rsid w:val="001D3F9D"/>
    <w:rsid w:val="001D4007"/>
    <w:rsid w:val="001D4E75"/>
    <w:rsid w:val="001D5093"/>
    <w:rsid w:val="001D5168"/>
    <w:rsid w:val="001D5A1C"/>
    <w:rsid w:val="001D5B05"/>
    <w:rsid w:val="001D64EE"/>
    <w:rsid w:val="001D672D"/>
    <w:rsid w:val="001D69F1"/>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F092C"/>
    <w:rsid w:val="001F0FA3"/>
    <w:rsid w:val="001F10EC"/>
    <w:rsid w:val="001F1623"/>
    <w:rsid w:val="001F1B67"/>
    <w:rsid w:val="001F2189"/>
    <w:rsid w:val="001F239C"/>
    <w:rsid w:val="001F2B68"/>
    <w:rsid w:val="001F305D"/>
    <w:rsid w:val="001F32F9"/>
    <w:rsid w:val="001F33C1"/>
    <w:rsid w:val="001F33D0"/>
    <w:rsid w:val="001F382D"/>
    <w:rsid w:val="001F38A8"/>
    <w:rsid w:val="001F3CCF"/>
    <w:rsid w:val="001F4231"/>
    <w:rsid w:val="001F44E5"/>
    <w:rsid w:val="001F4705"/>
    <w:rsid w:val="001F48EB"/>
    <w:rsid w:val="001F49EA"/>
    <w:rsid w:val="001F5B2E"/>
    <w:rsid w:val="001F5DDB"/>
    <w:rsid w:val="001F5F21"/>
    <w:rsid w:val="001F6198"/>
    <w:rsid w:val="001F62B5"/>
    <w:rsid w:val="001F6600"/>
    <w:rsid w:val="001F6910"/>
    <w:rsid w:val="001F6CC7"/>
    <w:rsid w:val="001F6D34"/>
    <w:rsid w:val="001F6D70"/>
    <w:rsid w:val="001F6E51"/>
    <w:rsid w:val="001F7647"/>
    <w:rsid w:val="001F7B3B"/>
    <w:rsid w:val="001F7BC5"/>
    <w:rsid w:val="001F7D0E"/>
    <w:rsid w:val="001F7F18"/>
    <w:rsid w:val="00200520"/>
    <w:rsid w:val="002008CB"/>
    <w:rsid w:val="00200AE3"/>
    <w:rsid w:val="002014AC"/>
    <w:rsid w:val="00201A94"/>
    <w:rsid w:val="002021BC"/>
    <w:rsid w:val="00202306"/>
    <w:rsid w:val="0020240E"/>
    <w:rsid w:val="00202673"/>
    <w:rsid w:val="002026E1"/>
    <w:rsid w:val="00202714"/>
    <w:rsid w:val="002028AD"/>
    <w:rsid w:val="00202EEE"/>
    <w:rsid w:val="002031B2"/>
    <w:rsid w:val="00203CA6"/>
    <w:rsid w:val="00203F22"/>
    <w:rsid w:val="00203F72"/>
    <w:rsid w:val="002041AC"/>
    <w:rsid w:val="002042E9"/>
    <w:rsid w:val="00204780"/>
    <w:rsid w:val="00204C4A"/>
    <w:rsid w:val="00204CA1"/>
    <w:rsid w:val="00205C4D"/>
    <w:rsid w:val="00206D18"/>
    <w:rsid w:val="00207434"/>
    <w:rsid w:val="0020768B"/>
    <w:rsid w:val="002079F6"/>
    <w:rsid w:val="00207A52"/>
    <w:rsid w:val="00207A8F"/>
    <w:rsid w:val="00207F61"/>
    <w:rsid w:val="00207FD7"/>
    <w:rsid w:val="0021033D"/>
    <w:rsid w:val="002108C5"/>
    <w:rsid w:val="00210D25"/>
    <w:rsid w:val="00211511"/>
    <w:rsid w:val="002121F6"/>
    <w:rsid w:val="002124D3"/>
    <w:rsid w:val="0021349A"/>
    <w:rsid w:val="00213807"/>
    <w:rsid w:val="002138C8"/>
    <w:rsid w:val="00213939"/>
    <w:rsid w:val="00213D62"/>
    <w:rsid w:val="00214396"/>
    <w:rsid w:val="002146D7"/>
    <w:rsid w:val="00214709"/>
    <w:rsid w:val="00214770"/>
    <w:rsid w:val="00214D26"/>
    <w:rsid w:val="00214F57"/>
    <w:rsid w:val="00214FB7"/>
    <w:rsid w:val="002151E5"/>
    <w:rsid w:val="00215252"/>
    <w:rsid w:val="00215341"/>
    <w:rsid w:val="00215AAA"/>
    <w:rsid w:val="00216120"/>
    <w:rsid w:val="0021621C"/>
    <w:rsid w:val="002162BA"/>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2243"/>
    <w:rsid w:val="00222C95"/>
    <w:rsid w:val="00222D5A"/>
    <w:rsid w:val="00222ECC"/>
    <w:rsid w:val="00223551"/>
    <w:rsid w:val="002237D3"/>
    <w:rsid w:val="0022386A"/>
    <w:rsid w:val="00223CD4"/>
    <w:rsid w:val="002241F6"/>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A4B"/>
    <w:rsid w:val="00230CE5"/>
    <w:rsid w:val="00230EDD"/>
    <w:rsid w:val="00230F28"/>
    <w:rsid w:val="002312E2"/>
    <w:rsid w:val="002314C0"/>
    <w:rsid w:val="0023156A"/>
    <w:rsid w:val="00231829"/>
    <w:rsid w:val="00231C2D"/>
    <w:rsid w:val="00232780"/>
    <w:rsid w:val="00232EC2"/>
    <w:rsid w:val="00233434"/>
    <w:rsid w:val="002338DF"/>
    <w:rsid w:val="002339DF"/>
    <w:rsid w:val="00233E56"/>
    <w:rsid w:val="00233EDF"/>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BF9"/>
    <w:rsid w:val="00237F43"/>
    <w:rsid w:val="00237FB6"/>
    <w:rsid w:val="0024003B"/>
    <w:rsid w:val="00240227"/>
    <w:rsid w:val="00240584"/>
    <w:rsid w:val="0024063E"/>
    <w:rsid w:val="00240F11"/>
    <w:rsid w:val="00240F50"/>
    <w:rsid w:val="00241082"/>
    <w:rsid w:val="002410D4"/>
    <w:rsid w:val="00241341"/>
    <w:rsid w:val="00241AC9"/>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D4"/>
    <w:rsid w:val="00245461"/>
    <w:rsid w:val="002456D0"/>
    <w:rsid w:val="00245790"/>
    <w:rsid w:val="00245843"/>
    <w:rsid w:val="00245D73"/>
    <w:rsid w:val="0024640E"/>
    <w:rsid w:val="002464E0"/>
    <w:rsid w:val="002465A3"/>
    <w:rsid w:val="0024694A"/>
    <w:rsid w:val="00246A8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312F"/>
    <w:rsid w:val="0025369B"/>
    <w:rsid w:val="002536FA"/>
    <w:rsid w:val="0025370E"/>
    <w:rsid w:val="00253A85"/>
    <w:rsid w:val="00253BAD"/>
    <w:rsid w:val="00253BB4"/>
    <w:rsid w:val="00253D69"/>
    <w:rsid w:val="002545D9"/>
    <w:rsid w:val="00254BD5"/>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60204"/>
    <w:rsid w:val="0026080D"/>
    <w:rsid w:val="00260F0E"/>
    <w:rsid w:val="002611EC"/>
    <w:rsid w:val="00261204"/>
    <w:rsid w:val="00261403"/>
    <w:rsid w:val="00261553"/>
    <w:rsid w:val="00261789"/>
    <w:rsid w:val="002617CD"/>
    <w:rsid w:val="002618BF"/>
    <w:rsid w:val="00261951"/>
    <w:rsid w:val="00261BF8"/>
    <w:rsid w:val="00261D12"/>
    <w:rsid w:val="00261F23"/>
    <w:rsid w:val="00261F88"/>
    <w:rsid w:val="00261FAF"/>
    <w:rsid w:val="00262B07"/>
    <w:rsid w:val="00262B57"/>
    <w:rsid w:val="00262D46"/>
    <w:rsid w:val="00263488"/>
    <w:rsid w:val="00264809"/>
    <w:rsid w:val="00264A27"/>
    <w:rsid w:val="00265358"/>
    <w:rsid w:val="002654C6"/>
    <w:rsid w:val="002655C1"/>
    <w:rsid w:val="002656AC"/>
    <w:rsid w:val="00265700"/>
    <w:rsid w:val="00265956"/>
    <w:rsid w:val="002659E7"/>
    <w:rsid w:val="00265E3C"/>
    <w:rsid w:val="00265E59"/>
    <w:rsid w:val="002660A5"/>
    <w:rsid w:val="00266B4A"/>
    <w:rsid w:val="00266F89"/>
    <w:rsid w:val="00267332"/>
    <w:rsid w:val="00267454"/>
    <w:rsid w:val="0026777F"/>
    <w:rsid w:val="00267A29"/>
    <w:rsid w:val="00270235"/>
    <w:rsid w:val="00270B2A"/>
    <w:rsid w:val="00270EAF"/>
    <w:rsid w:val="002712B0"/>
    <w:rsid w:val="00271405"/>
    <w:rsid w:val="00271B91"/>
    <w:rsid w:val="00271E51"/>
    <w:rsid w:val="00271F76"/>
    <w:rsid w:val="00271FDF"/>
    <w:rsid w:val="00272426"/>
    <w:rsid w:val="00273197"/>
    <w:rsid w:val="002731E1"/>
    <w:rsid w:val="002736A4"/>
    <w:rsid w:val="002737EB"/>
    <w:rsid w:val="00273840"/>
    <w:rsid w:val="00273B6D"/>
    <w:rsid w:val="00273F9F"/>
    <w:rsid w:val="0027412B"/>
    <w:rsid w:val="00274292"/>
    <w:rsid w:val="002745A5"/>
    <w:rsid w:val="00274829"/>
    <w:rsid w:val="0027494A"/>
    <w:rsid w:val="002758CD"/>
    <w:rsid w:val="002758F2"/>
    <w:rsid w:val="00275EE3"/>
    <w:rsid w:val="00276C33"/>
    <w:rsid w:val="00276DDB"/>
    <w:rsid w:val="00276F11"/>
    <w:rsid w:val="0027732F"/>
    <w:rsid w:val="00277A24"/>
    <w:rsid w:val="002804D9"/>
    <w:rsid w:val="002809EA"/>
    <w:rsid w:val="00280A37"/>
    <w:rsid w:val="00280CCB"/>
    <w:rsid w:val="0028115A"/>
    <w:rsid w:val="00281516"/>
    <w:rsid w:val="00281A6A"/>
    <w:rsid w:val="0028200F"/>
    <w:rsid w:val="002823B9"/>
    <w:rsid w:val="0028288F"/>
    <w:rsid w:val="00283295"/>
    <w:rsid w:val="00283C2F"/>
    <w:rsid w:val="00283C3B"/>
    <w:rsid w:val="00283DBC"/>
    <w:rsid w:val="00283FA5"/>
    <w:rsid w:val="002844AF"/>
    <w:rsid w:val="00284509"/>
    <w:rsid w:val="0028479B"/>
    <w:rsid w:val="00284C58"/>
    <w:rsid w:val="00284D73"/>
    <w:rsid w:val="00284E7C"/>
    <w:rsid w:val="00284FA2"/>
    <w:rsid w:val="00284FD0"/>
    <w:rsid w:val="002856A5"/>
    <w:rsid w:val="00285C99"/>
    <w:rsid w:val="00285EF1"/>
    <w:rsid w:val="002862C1"/>
    <w:rsid w:val="002870E1"/>
    <w:rsid w:val="00287286"/>
    <w:rsid w:val="0028750A"/>
    <w:rsid w:val="002877B9"/>
    <w:rsid w:val="002878EC"/>
    <w:rsid w:val="0028791E"/>
    <w:rsid w:val="00290602"/>
    <w:rsid w:val="00290B88"/>
    <w:rsid w:val="00290F21"/>
    <w:rsid w:val="00291159"/>
    <w:rsid w:val="00291404"/>
    <w:rsid w:val="00291794"/>
    <w:rsid w:val="0029215B"/>
    <w:rsid w:val="00292F26"/>
    <w:rsid w:val="00293282"/>
    <w:rsid w:val="00293356"/>
    <w:rsid w:val="00293895"/>
    <w:rsid w:val="00293B4F"/>
    <w:rsid w:val="00293C4D"/>
    <w:rsid w:val="00293CF0"/>
    <w:rsid w:val="0029403E"/>
    <w:rsid w:val="0029453C"/>
    <w:rsid w:val="0029460A"/>
    <w:rsid w:val="00294D8C"/>
    <w:rsid w:val="00294E1D"/>
    <w:rsid w:val="00294F4E"/>
    <w:rsid w:val="0029502D"/>
    <w:rsid w:val="0029523F"/>
    <w:rsid w:val="00295585"/>
    <w:rsid w:val="00295E7C"/>
    <w:rsid w:val="00296003"/>
    <w:rsid w:val="0029604A"/>
    <w:rsid w:val="00296091"/>
    <w:rsid w:val="002964C5"/>
    <w:rsid w:val="00296993"/>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359F"/>
    <w:rsid w:val="002A387A"/>
    <w:rsid w:val="002A3AFA"/>
    <w:rsid w:val="002A3C10"/>
    <w:rsid w:val="002A4345"/>
    <w:rsid w:val="002A4842"/>
    <w:rsid w:val="002A4ADA"/>
    <w:rsid w:val="002A5848"/>
    <w:rsid w:val="002A6354"/>
    <w:rsid w:val="002A6540"/>
    <w:rsid w:val="002A66AC"/>
    <w:rsid w:val="002A68B7"/>
    <w:rsid w:val="002A7074"/>
    <w:rsid w:val="002A7356"/>
    <w:rsid w:val="002A7714"/>
    <w:rsid w:val="002A7B9C"/>
    <w:rsid w:val="002A7EC3"/>
    <w:rsid w:val="002B0202"/>
    <w:rsid w:val="002B05FD"/>
    <w:rsid w:val="002B0DE1"/>
    <w:rsid w:val="002B0F44"/>
    <w:rsid w:val="002B11E1"/>
    <w:rsid w:val="002B122E"/>
    <w:rsid w:val="002B1356"/>
    <w:rsid w:val="002B1649"/>
    <w:rsid w:val="002B16B7"/>
    <w:rsid w:val="002B1902"/>
    <w:rsid w:val="002B22B5"/>
    <w:rsid w:val="002B26B9"/>
    <w:rsid w:val="002B3281"/>
    <w:rsid w:val="002B35E2"/>
    <w:rsid w:val="002B379E"/>
    <w:rsid w:val="002B398F"/>
    <w:rsid w:val="002B3DD7"/>
    <w:rsid w:val="002B3EC2"/>
    <w:rsid w:val="002B42FD"/>
    <w:rsid w:val="002B431A"/>
    <w:rsid w:val="002B4694"/>
    <w:rsid w:val="002B4838"/>
    <w:rsid w:val="002B4D0E"/>
    <w:rsid w:val="002B4D4F"/>
    <w:rsid w:val="002B4EAA"/>
    <w:rsid w:val="002B5095"/>
    <w:rsid w:val="002B5312"/>
    <w:rsid w:val="002B53BA"/>
    <w:rsid w:val="002B595D"/>
    <w:rsid w:val="002B5C94"/>
    <w:rsid w:val="002B5EBC"/>
    <w:rsid w:val="002B6078"/>
    <w:rsid w:val="002B6095"/>
    <w:rsid w:val="002B637B"/>
    <w:rsid w:val="002B6514"/>
    <w:rsid w:val="002B700B"/>
    <w:rsid w:val="002B7398"/>
    <w:rsid w:val="002B741A"/>
    <w:rsid w:val="002B762F"/>
    <w:rsid w:val="002B7CCB"/>
    <w:rsid w:val="002C0333"/>
    <w:rsid w:val="002C0490"/>
    <w:rsid w:val="002C0689"/>
    <w:rsid w:val="002C08CB"/>
    <w:rsid w:val="002C0B8D"/>
    <w:rsid w:val="002C10EF"/>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26"/>
    <w:rsid w:val="002D06F8"/>
    <w:rsid w:val="002D0F2D"/>
    <w:rsid w:val="002D15AC"/>
    <w:rsid w:val="002D1C8D"/>
    <w:rsid w:val="002D20FE"/>
    <w:rsid w:val="002D213C"/>
    <w:rsid w:val="002D27ED"/>
    <w:rsid w:val="002D2A8D"/>
    <w:rsid w:val="002D2C3F"/>
    <w:rsid w:val="002D2DE6"/>
    <w:rsid w:val="002D2EF5"/>
    <w:rsid w:val="002D3118"/>
    <w:rsid w:val="002D3573"/>
    <w:rsid w:val="002D37F8"/>
    <w:rsid w:val="002D38DB"/>
    <w:rsid w:val="002D3989"/>
    <w:rsid w:val="002D3B62"/>
    <w:rsid w:val="002D3E56"/>
    <w:rsid w:val="002D44A8"/>
    <w:rsid w:val="002D44D0"/>
    <w:rsid w:val="002D45AF"/>
    <w:rsid w:val="002D45C8"/>
    <w:rsid w:val="002D4A02"/>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A6C"/>
    <w:rsid w:val="002F5B87"/>
    <w:rsid w:val="002F5D9E"/>
    <w:rsid w:val="002F5F45"/>
    <w:rsid w:val="002F6499"/>
    <w:rsid w:val="002F65B1"/>
    <w:rsid w:val="002F68BB"/>
    <w:rsid w:val="002F6924"/>
    <w:rsid w:val="002F6ABC"/>
    <w:rsid w:val="002F6AD7"/>
    <w:rsid w:val="002F7077"/>
    <w:rsid w:val="002F76B2"/>
    <w:rsid w:val="002F7D37"/>
    <w:rsid w:val="002F7D80"/>
    <w:rsid w:val="00300AC1"/>
    <w:rsid w:val="00300D21"/>
    <w:rsid w:val="003012CB"/>
    <w:rsid w:val="00301601"/>
    <w:rsid w:val="0030173B"/>
    <w:rsid w:val="00301DA2"/>
    <w:rsid w:val="00302418"/>
    <w:rsid w:val="003027D7"/>
    <w:rsid w:val="00302C59"/>
    <w:rsid w:val="003030C3"/>
    <w:rsid w:val="0030371F"/>
    <w:rsid w:val="00303754"/>
    <w:rsid w:val="00303C96"/>
    <w:rsid w:val="00303D5B"/>
    <w:rsid w:val="00303DD2"/>
    <w:rsid w:val="00304183"/>
    <w:rsid w:val="003047A8"/>
    <w:rsid w:val="003047C5"/>
    <w:rsid w:val="00305476"/>
    <w:rsid w:val="003057AA"/>
    <w:rsid w:val="003057F9"/>
    <w:rsid w:val="0030592E"/>
    <w:rsid w:val="00305992"/>
    <w:rsid w:val="00306030"/>
    <w:rsid w:val="00307569"/>
    <w:rsid w:val="00307DFB"/>
    <w:rsid w:val="00310B78"/>
    <w:rsid w:val="00310CCC"/>
    <w:rsid w:val="00310D8D"/>
    <w:rsid w:val="0031131C"/>
    <w:rsid w:val="003113EA"/>
    <w:rsid w:val="00311520"/>
    <w:rsid w:val="00311829"/>
    <w:rsid w:val="00311C2F"/>
    <w:rsid w:val="00311F8F"/>
    <w:rsid w:val="00312186"/>
    <w:rsid w:val="003121C1"/>
    <w:rsid w:val="003127B5"/>
    <w:rsid w:val="003129F3"/>
    <w:rsid w:val="003131F0"/>
    <w:rsid w:val="003134D3"/>
    <w:rsid w:val="003137AA"/>
    <w:rsid w:val="0031389C"/>
    <w:rsid w:val="00313A85"/>
    <w:rsid w:val="00314D70"/>
    <w:rsid w:val="00315236"/>
    <w:rsid w:val="0031536D"/>
    <w:rsid w:val="003158D3"/>
    <w:rsid w:val="00315931"/>
    <w:rsid w:val="00315B6B"/>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40"/>
    <w:rsid w:val="00323090"/>
    <w:rsid w:val="00324881"/>
    <w:rsid w:val="00324930"/>
    <w:rsid w:val="00324FAB"/>
    <w:rsid w:val="003251E7"/>
    <w:rsid w:val="003255DC"/>
    <w:rsid w:val="0032573C"/>
    <w:rsid w:val="00325D00"/>
    <w:rsid w:val="0032618C"/>
    <w:rsid w:val="003261D3"/>
    <w:rsid w:val="0032665C"/>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22B5"/>
    <w:rsid w:val="00332409"/>
    <w:rsid w:val="003326A7"/>
    <w:rsid w:val="00332A5E"/>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6EA8"/>
    <w:rsid w:val="003375BA"/>
    <w:rsid w:val="00337638"/>
    <w:rsid w:val="00337668"/>
    <w:rsid w:val="003379FE"/>
    <w:rsid w:val="00337C6C"/>
    <w:rsid w:val="0034008D"/>
    <w:rsid w:val="00340264"/>
    <w:rsid w:val="00340306"/>
    <w:rsid w:val="00340456"/>
    <w:rsid w:val="003404FE"/>
    <w:rsid w:val="003405AC"/>
    <w:rsid w:val="00340909"/>
    <w:rsid w:val="003409C7"/>
    <w:rsid w:val="00340C7A"/>
    <w:rsid w:val="00341D26"/>
    <w:rsid w:val="00341F25"/>
    <w:rsid w:val="0034209D"/>
    <w:rsid w:val="00342642"/>
    <w:rsid w:val="003427C3"/>
    <w:rsid w:val="0034288B"/>
    <w:rsid w:val="00342BE9"/>
    <w:rsid w:val="00342E3E"/>
    <w:rsid w:val="00342E88"/>
    <w:rsid w:val="00343158"/>
    <w:rsid w:val="0034328D"/>
    <w:rsid w:val="00343992"/>
    <w:rsid w:val="00343DEB"/>
    <w:rsid w:val="00343ECB"/>
    <w:rsid w:val="00344084"/>
    <w:rsid w:val="0034451D"/>
    <w:rsid w:val="00344575"/>
    <w:rsid w:val="0034459A"/>
    <w:rsid w:val="003454FF"/>
    <w:rsid w:val="003455A6"/>
    <w:rsid w:val="003457AF"/>
    <w:rsid w:val="0034589F"/>
    <w:rsid w:val="00345991"/>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BA6"/>
    <w:rsid w:val="00350D9A"/>
    <w:rsid w:val="00350FD1"/>
    <w:rsid w:val="00351035"/>
    <w:rsid w:val="003510AD"/>
    <w:rsid w:val="0035157D"/>
    <w:rsid w:val="00351BE1"/>
    <w:rsid w:val="0035286C"/>
    <w:rsid w:val="003529AF"/>
    <w:rsid w:val="00352CAD"/>
    <w:rsid w:val="003530CD"/>
    <w:rsid w:val="003534FD"/>
    <w:rsid w:val="00353813"/>
    <w:rsid w:val="00354C6E"/>
    <w:rsid w:val="003555D5"/>
    <w:rsid w:val="00355947"/>
    <w:rsid w:val="00355962"/>
    <w:rsid w:val="00355D2E"/>
    <w:rsid w:val="00355E6D"/>
    <w:rsid w:val="00356227"/>
    <w:rsid w:val="00356CE8"/>
    <w:rsid w:val="00356EF5"/>
    <w:rsid w:val="0035709F"/>
    <w:rsid w:val="00357261"/>
    <w:rsid w:val="003572CC"/>
    <w:rsid w:val="00357465"/>
    <w:rsid w:val="00357C32"/>
    <w:rsid w:val="00357E1F"/>
    <w:rsid w:val="00360088"/>
    <w:rsid w:val="003610E6"/>
    <w:rsid w:val="00361364"/>
    <w:rsid w:val="00361CEC"/>
    <w:rsid w:val="00361F55"/>
    <w:rsid w:val="003621D5"/>
    <w:rsid w:val="003622A1"/>
    <w:rsid w:val="003629F6"/>
    <w:rsid w:val="00362C1F"/>
    <w:rsid w:val="0036332F"/>
    <w:rsid w:val="003638E5"/>
    <w:rsid w:val="00363F9C"/>
    <w:rsid w:val="00364237"/>
    <w:rsid w:val="0036429C"/>
    <w:rsid w:val="00364451"/>
    <w:rsid w:val="00364A48"/>
    <w:rsid w:val="00364C6C"/>
    <w:rsid w:val="003651A3"/>
    <w:rsid w:val="00365D94"/>
    <w:rsid w:val="003660B3"/>
    <w:rsid w:val="003662C2"/>
    <w:rsid w:val="003663A0"/>
    <w:rsid w:val="003663C8"/>
    <w:rsid w:val="00366ACA"/>
    <w:rsid w:val="00366D99"/>
    <w:rsid w:val="00366F7F"/>
    <w:rsid w:val="003671D2"/>
    <w:rsid w:val="0036743F"/>
    <w:rsid w:val="00367440"/>
    <w:rsid w:val="00367708"/>
    <w:rsid w:val="00367D81"/>
    <w:rsid w:val="00367E4C"/>
    <w:rsid w:val="00367F53"/>
    <w:rsid w:val="00370036"/>
    <w:rsid w:val="00370D12"/>
    <w:rsid w:val="0037121D"/>
    <w:rsid w:val="00371759"/>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C52"/>
    <w:rsid w:val="0037541A"/>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6059"/>
    <w:rsid w:val="00386394"/>
    <w:rsid w:val="0038640C"/>
    <w:rsid w:val="00386BAA"/>
    <w:rsid w:val="00386DCD"/>
    <w:rsid w:val="00386E03"/>
    <w:rsid w:val="003874C1"/>
    <w:rsid w:val="0038775C"/>
    <w:rsid w:val="0038779C"/>
    <w:rsid w:val="0039063C"/>
    <w:rsid w:val="00390AED"/>
    <w:rsid w:val="00390AFD"/>
    <w:rsid w:val="00390C53"/>
    <w:rsid w:val="00390EA7"/>
    <w:rsid w:val="00391AFA"/>
    <w:rsid w:val="00391D4E"/>
    <w:rsid w:val="00391E9E"/>
    <w:rsid w:val="003925AC"/>
    <w:rsid w:val="00392616"/>
    <w:rsid w:val="003928C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D84"/>
    <w:rsid w:val="003B2FC0"/>
    <w:rsid w:val="003B318B"/>
    <w:rsid w:val="003B3235"/>
    <w:rsid w:val="003B34FC"/>
    <w:rsid w:val="003B3981"/>
    <w:rsid w:val="003B3D78"/>
    <w:rsid w:val="003B3E4B"/>
    <w:rsid w:val="003B3EA2"/>
    <w:rsid w:val="003B486C"/>
    <w:rsid w:val="003B4A67"/>
    <w:rsid w:val="003B4E69"/>
    <w:rsid w:val="003B5059"/>
    <w:rsid w:val="003B5193"/>
    <w:rsid w:val="003B5787"/>
    <w:rsid w:val="003B5A19"/>
    <w:rsid w:val="003B5AB2"/>
    <w:rsid w:val="003B5B84"/>
    <w:rsid w:val="003B605B"/>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3BBF"/>
    <w:rsid w:val="003C418D"/>
    <w:rsid w:val="003C432D"/>
    <w:rsid w:val="003C4A03"/>
    <w:rsid w:val="003C4ACC"/>
    <w:rsid w:val="003C4C03"/>
    <w:rsid w:val="003C4CF2"/>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2014"/>
    <w:rsid w:val="003E2F37"/>
    <w:rsid w:val="003E356B"/>
    <w:rsid w:val="003E3889"/>
    <w:rsid w:val="003E3C88"/>
    <w:rsid w:val="003E4182"/>
    <w:rsid w:val="003E440C"/>
    <w:rsid w:val="003E4588"/>
    <w:rsid w:val="003E4825"/>
    <w:rsid w:val="003E4CA5"/>
    <w:rsid w:val="003E50FD"/>
    <w:rsid w:val="003E5586"/>
    <w:rsid w:val="003E56E5"/>
    <w:rsid w:val="003E5827"/>
    <w:rsid w:val="003E5959"/>
    <w:rsid w:val="003E63DE"/>
    <w:rsid w:val="003E64CD"/>
    <w:rsid w:val="003E660B"/>
    <w:rsid w:val="003E687B"/>
    <w:rsid w:val="003E6901"/>
    <w:rsid w:val="003E6DCA"/>
    <w:rsid w:val="003E737C"/>
    <w:rsid w:val="003E7922"/>
    <w:rsid w:val="003E7C42"/>
    <w:rsid w:val="003E7F5C"/>
    <w:rsid w:val="003F0801"/>
    <w:rsid w:val="003F0E1D"/>
    <w:rsid w:val="003F0FA7"/>
    <w:rsid w:val="003F173B"/>
    <w:rsid w:val="003F22A1"/>
    <w:rsid w:val="003F2563"/>
    <w:rsid w:val="003F3D6A"/>
    <w:rsid w:val="003F418C"/>
    <w:rsid w:val="003F43E7"/>
    <w:rsid w:val="003F45A3"/>
    <w:rsid w:val="003F486D"/>
    <w:rsid w:val="003F53C2"/>
    <w:rsid w:val="003F5565"/>
    <w:rsid w:val="003F5573"/>
    <w:rsid w:val="003F5986"/>
    <w:rsid w:val="003F6165"/>
    <w:rsid w:val="003F6249"/>
    <w:rsid w:val="003F7B73"/>
    <w:rsid w:val="003F7BFA"/>
    <w:rsid w:val="004000FF"/>
    <w:rsid w:val="00400221"/>
    <w:rsid w:val="004002B6"/>
    <w:rsid w:val="0040043B"/>
    <w:rsid w:val="004005CB"/>
    <w:rsid w:val="0040063E"/>
    <w:rsid w:val="00400654"/>
    <w:rsid w:val="0040067D"/>
    <w:rsid w:val="00400DA0"/>
    <w:rsid w:val="0040134C"/>
    <w:rsid w:val="00401523"/>
    <w:rsid w:val="00401963"/>
    <w:rsid w:val="00401EDC"/>
    <w:rsid w:val="0040260A"/>
    <w:rsid w:val="004026FA"/>
    <w:rsid w:val="004031E7"/>
    <w:rsid w:val="0040380F"/>
    <w:rsid w:val="0040432A"/>
    <w:rsid w:val="00404513"/>
    <w:rsid w:val="004049C0"/>
    <w:rsid w:val="00404FED"/>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966"/>
    <w:rsid w:val="00411FE1"/>
    <w:rsid w:val="00412535"/>
    <w:rsid w:val="0041275B"/>
    <w:rsid w:val="0041283C"/>
    <w:rsid w:val="004129DD"/>
    <w:rsid w:val="00412CE8"/>
    <w:rsid w:val="00413253"/>
    <w:rsid w:val="00413FD4"/>
    <w:rsid w:val="004151A9"/>
    <w:rsid w:val="0041522D"/>
    <w:rsid w:val="00415392"/>
    <w:rsid w:val="004153AF"/>
    <w:rsid w:val="00415451"/>
    <w:rsid w:val="00415B21"/>
    <w:rsid w:val="00415E18"/>
    <w:rsid w:val="00416550"/>
    <w:rsid w:val="004168E9"/>
    <w:rsid w:val="00416961"/>
    <w:rsid w:val="004179A6"/>
    <w:rsid w:val="00417AB4"/>
    <w:rsid w:val="00417BA3"/>
    <w:rsid w:val="00417D9A"/>
    <w:rsid w:val="00417E20"/>
    <w:rsid w:val="004200D2"/>
    <w:rsid w:val="00420695"/>
    <w:rsid w:val="0042084E"/>
    <w:rsid w:val="00420859"/>
    <w:rsid w:val="00420988"/>
    <w:rsid w:val="00420AB5"/>
    <w:rsid w:val="00420DE1"/>
    <w:rsid w:val="00420E78"/>
    <w:rsid w:val="004218DA"/>
    <w:rsid w:val="0042195B"/>
    <w:rsid w:val="00421AAA"/>
    <w:rsid w:val="00422345"/>
    <w:rsid w:val="00422536"/>
    <w:rsid w:val="00422669"/>
    <w:rsid w:val="004226E5"/>
    <w:rsid w:val="004235F0"/>
    <w:rsid w:val="004238F8"/>
    <w:rsid w:val="00423C00"/>
    <w:rsid w:val="00423ED4"/>
    <w:rsid w:val="00423FAA"/>
    <w:rsid w:val="00424E3A"/>
    <w:rsid w:val="00424E81"/>
    <w:rsid w:val="00424FCA"/>
    <w:rsid w:val="00425C5F"/>
    <w:rsid w:val="00425CC0"/>
    <w:rsid w:val="00425E0C"/>
    <w:rsid w:val="0042624A"/>
    <w:rsid w:val="0042661C"/>
    <w:rsid w:val="0042684E"/>
    <w:rsid w:val="00426BEE"/>
    <w:rsid w:val="004271DD"/>
    <w:rsid w:val="00427462"/>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557"/>
    <w:rsid w:val="00436B0F"/>
    <w:rsid w:val="00436EDB"/>
    <w:rsid w:val="00437752"/>
    <w:rsid w:val="004377F9"/>
    <w:rsid w:val="00437ADD"/>
    <w:rsid w:val="00437F70"/>
    <w:rsid w:val="0044034C"/>
    <w:rsid w:val="0044052E"/>
    <w:rsid w:val="004407AC"/>
    <w:rsid w:val="00442CF3"/>
    <w:rsid w:val="00443005"/>
    <w:rsid w:val="00443172"/>
    <w:rsid w:val="0044340A"/>
    <w:rsid w:val="00443DD5"/>
    <w:rsid w:val="004444CD"/>
    <w:rsid w:val="00444548"/>
    <w:rsid w:val="00444902"/>
    <w:rsid w:val="004451C6"/>
    <w:rsid w:val="00445221"/>
    <w:rsid w:val="004455F1"/>
    <w:rsid w:val="00445C85"/>
    <w:rsid w:val="00445D8D"/>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CD8"/>
    <w:rsid w:val="00451D0A"/>
    <w:rsid w:val="00451D22"/>
    <w:rsid w:val="00451FA1"/>
    <w:rsid w:val="00452125"/>
    <w:rsid w:val="004524C0"/>
    <w:rsid w:val="004526B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BDE"/>
    <w:rsid w:val="00461C62"/>
    <w:rsid w:val="00461E42"/>
    <w:rsid w:val="0046227D"/>
    <w:rsid w:val="004623F3"/>
    <w:rsid w:val="004624EF"/>
    <w:rsid w:val="00462764"/>
    <w:rsid w:val="00462836"/>
    <w:rsid w:val="00462BEF"/>
    <w:rsid w:val="00462C32"/>
    <w:rsid w:val="004630EE"/>
    <w:rsid w:val="00463D5A"/>
    <w:rsid w:val="0046434B"/>
    <w:rsid w:val="00464B81"/>
    <w:rsid w:val="00464C53"/>
    <w:rsid w:val="0046508C"/>
    <w:rsid w:val="004653E8"/>
    <w:rsid w:val="00465477"/>
    <w:rsid w:val="00465494"/>
    <w:rsid w:val="00465AEC"/>
    <w:rsid w:val="00465D8C"/>
    <w:rsid w:val="004662D1"/>
    <w:rsid w:val="004666ED"/>
    <w:rsid w:val="00466951"/>
    <w:rsid w:val="00466BEE"/>
    <w:rsid w:val="00466D68"/>
    <w:rsid w:val="00466D80"/>
    <w:rsid w:val="00467132"/>
    <w:rsid w:val="0046714D"/>
    <w:rsid w:val="0046783C"/>
    <w:rsid w:val="00467B75"/>
    <w:rsid w:val="004701D5"/>
    <w:rsid w:val="0047021A"/>
    <w:rsid w:val="0047050E"/>
    <w:rsid w:val="00470CA8"/>
    <w:rsid w:val="00470DEF"/>
    <w:rsid w:val="0047129A"/>
    <w:rsid w:val="00471529"/>
    <w:rsid w:val="00471945"/>
    <w:rsid w:val="00471C10"/>
    <w:rsid w:val="00471CEE"/>
    <w:rsid w:val="00471D90"/>
    <w:rsid w:val="00472138"/>
    <w:rsid w:val="00472397"/>
    <w:rsid w:val="00472782"/>
    <w:rsid w:val="004727F4"/>
    <w:rsid w:val="00472B0A"/>
    <w:rsid w:val="00472BAF"/>
    <w:rsid w:val="00473180"/>
    <w:rsid w:val="004731D1"/>
    <w:rsid w:val="00473297"/>
    <w:rsid w:val="0047333A"/>
    <w:rsid w:val="004734F9"/>
    <w:rsid w:val="0047352F"/>
    <w:rsid w:val="0047393C"/>
    <w:rsid w:val="0047444A"/>
    <w:rsid w:val="0047475B"/>
    <w:rsid w:val="00474F8C"/>
    <w:rsid w:val="0047535D"/>
    <w:rsid w:val="004756DB"/>
    <w:rsid w:val="00475CA6"/>
    <w:rsid w:val="00475FFD"/>
    <w:rsid w:val="004769C1"/>
    <w:rsid w:val="00476C35"/>
    <w:rsid w:val="00477244"/>
    <w:rsid w:val="00477855"/>
    <w:rsid w:val="00477A2C"/>
    <w:rsid w:val="004800BF"/>
    <w:rsid w:val="004807D3"/>
    <w:rsid w:val="00480A1D"/>
    <w:rsid w:val="00480CB0"/>
    <w:rsid w:val="00480FD2"/>
    <w:rsid w:val="00481106"/>
    <w:rsid w:val="004814DF"/>
    <w:rsid w:val="00481793"/>
    <w:rsid w:val="00481D5C"/>
    <w:rsid w:val="00481FF2"/>
    <w:rsid w:val="0048249E"/>
    <w:rsid w:val="00482530"/>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C0"/>
    <w:rsid w:val="004920D7"/>
    <w:rsid w:val="00493120"/>
    <w:rsid w:val="00493F15"/>
    <w:rsid w:val="00494131"/>
    <w:rsid w:val="004945AB"/>
    <w:rsid w:val="00494C41"/>
    <w:rsid w:val="00494E65"/>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0B85"/>
    <w:rsid w:val="004A1047"/>
    <w:rsid w:val="004A1269"/>
    <w:rsid w:val="004A12DE"/>
    <w:rsid w:val="004A1AF0"/>
    <w:rsid w:val="004A215E"/>
    <w:rsid w:val="004A22B7"/>
    <w:rsid w:val="004A2485"/>
    <w:rsid w:val="004A2ED8"/>
    <w:rsid w:val="004A3277"/>
    <w:rsid w:val="004A3371"/>
    <w:rsid w:val="004A34CB"/>
    <w:rsid w:val="004A3BA7"/>
    <w:rsid w:val="004A46DC"/>
    <w:rsid w:val="004A475C"/>
    <w:rsid w:val="004A4FE4"/>
    <w:rsid w:val="004A505A"/>
    <w:rsid w:val="004A5772"/>
    <w:rsid w:val="004A6126"/>
    <w:rsid w:val="004A61FD"/>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E6"/>
    <w:rsid w:val="004B342F"/>
    <w:rsid w:val="004B3889"/>
    <w:rsid w:val="004B3975"/>
    <w:rsid w:val="004B3CA7"/>
    <w:rsid w:val="004B3E17"/>
    <w:rsid w:val="004B3F19"/>
    <w:rsid w:val="004B40E2"/>
    <w:rsid w:val="004B4155"/>
    <w:rsid w:val="004B4BE0"/>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C0AC7"/>
    <w:rsid w:val="004C0D5C"/>
    <w:rsid w:val="004C1433"/>
    <w:rsid w:val="004C17EB"/>
    <w:rsid w:val="004C250D"/>
    <w:rsid w:val="004C2798"/>
    <w:rsid w:val="004C333B"/>
    <w:rsid w:val="004C37DA"/>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D0290"/>
    <w:rsid w:val="004D08B5"/>
    <w:rsid w:val="004D08DE"/>
    <w:rsid w:val="004D0ABE"/>
    <w:rsid w:val="004D1139"/>
    <w:rsid w:val="004D14CD"/>
    <w:rsid w:val="004D177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3D9E"/>
    <w:rsid w:val="004E41A2"/>
    <w:rsid w:val="004E41DF"/>
    <w:rsid w:val="004E441C"/>
    <w:rsid w:val="004E4986"/>
    <w:rsid w:val="004E4A96"/>
    <w:rsid w:val="004E4D71"/>
    <w:rsid w:val="004E516E"/>
    <w:rsid w:val="004E51E7"/>
    <w:rsid w:val="004E5302"/>
    <w:rsid w:val="004E53C1"/>
    <w:rsid w:val="004E56A4"/>
    <w:rsid w:val="004E56B3"/>
    <w:rsid w:val="004E5D74"/>
    <w:rsid w:val="004E6055"/>
    <w:rsid w:val="004E6517"/>
    <w:rsid w:val="004E68A9"/>
    <w:rsid w:val="004E6993"/>
    <w:rsid w:val="004E6E59"/>
    <w:rsid w:val="004E6F03"/>
    <w:rsid w:val="004E71C7"/>
    <w:rsid w:val="004E737D"/>
    <w:rsid w:val="004E73D4"/>
    <w:rsid w:val="004E7FB7"/>
    <w:rsid w:val="004E7FE0"/>
    <w:rsid w:val="004F0827"/>
    <w:rsid w:val="004F0AE8"/>
    <w:rsid w:val="004F0BC2"/>
    <w:rsid w:val="004F0CC5"/>
    <w:rsid w:val="004F0E00"/>
    <w:rsid w:val="004F0F38"/>
    <w:rsid w:val="004F1382"/>
    <w:rsid w:val="004F14F8"/>
    <w:rsid w:val="004F16B4"/>
    <w:rsid w:val="004F2189"/>
    <w:rsid w:val="004F27D4"/>
    <w:rsid w:val="004F292B"/>
    <w:rsid w:val="004F2C48"/>
    <w:rsid w:val="004F2C91"/>
    <w:rsid w:val="004F314B"/>
    <w:rsid w:val="004F33A5"/>
    <w:rsid w:val="004F3A71"/>
    <w:rsid w:val="004F3E3C"/>
    <w:rsid w:val="004F48C3"/>
    <w:rsid w:val="004F4C30"/>
    <w:rsid w:val="004F5842"/>
    <w:rsid w:val="004F593C"/>
    <w:rsid w:val="004F5981"/>
    <w:rsid w:val="004F59DC"/>
    <w:rsid w:val="004F5AD0"/>
    <w:rsid w:val="004F5B27"/>
    <w:rsid w:val="004F61E8"/>
    <w:rsid w:val="004F6258"/>
    <w:rsid w:val="004F66A8"/>
    <w:rsid w:val="004F6E3F"/>
    <w:rsid w:val="004F7316"/>
    <w:rsid w:val="004F7554"/>
    <w:rsid w:val="004F7B12"/>
    <w:rsid w:val="004F7B4C"/>
    <w:rsid w:val="004F7B81"/>
    <w:rsid w:val="004F7CF7"/>
    <w:rsid w:val="005000B3"/>
    <w:rsid w:val="005003D9"/>
    <w:rsid w:val="00500559"/>
    <w:rsid w:val="00500C01"/>
    <w:rsid w:val="00500C08"/>
    <w:rsid w:val="005012CA"/>
    <w:rsid w:val="005019FE"/>
    <w:rsid w:val="00501C47"/>
    <w:rsid w:val="00501F5C"/>
    <w:rsid w:val="00502152"/>
    <w:rsid w:val="00502240"/>
    <w:rsid w:val="0050225B"/>
    <w:rsid w:val="00502B1E"/>
    <w:rsid w:val="00503320"/>
    <w:rsid w:val="005037B4"/>
    <w:rsid w:val="005037BA"/>
    <w:rsid w:val="00503889"/>
    <w:rsid w:val="00503A37"/>
    <w:rsid w:val="00503B0C"/>
    <w:rsid w:val="00503FE2"/>
    <w:rsid w:val="005040F3"/>
    <w:rsid w:val="00504B67"/>
    <w:rsid w:val="00504CA3"/>
    <w:rsid w:val="00505141"/>
    <w:rsid w:val="005052CD"/>
    <w:rsid w:val="00505C4E"/>
    <w:rsid w:val="00505D21"/>
    <w:rsid w:val="005060EE"/>
    <w:rsid w:val="0050622E"/>
    <w:rsid w:val="005068AE"/>
    <w:rsid w:val="005068B1"/>
    <w:rsid w:val="005069BB"/>
    <w:rsid w:val="0050708B"/>
    <w:rsid w:val="005070C1"/>
    <w:rsid w:val="005071CD"/>
    <w:rsid w:val="005074EB"/>
    <w:rsid w:val="00507B70"/>
    <w:rsid w:val="00507EBD"/>
    <w:rsid w:val="00510217"/>
    <w:rsid w:val="005103A8"/>
    <w:rsid w:val="0051048C"/>
    <w:rsid w:val="00510D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B42"/>
    <w:rsid w:val="00513B81"/>
    <w:rsid w:val="00513BFB"/>
    <w:rsid w:val="00513D5E"/>
    <w:rsid w:val="0051423D"/>
    <w:rsid w:val="0051437B"/>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629"/>
    <w:rsid w:val="00523840"/>
    <w:rsid w:val="00523883"/>
    <w:rsid w:val="005239E9"/>
    <w:rsid w:val="00523B2A"/>
    <w:rsid w:val="00523F36"/>
    <w:rsid w:val="00524716"/>
    <w:rsid w:val="005247F5"/>
    <w:rsid w:val="0052486A"/>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88D"/>
    <w:rsid w:val="00532120"/>
    <w:rsid w:val="00532339"/>
    <w:rsid w:val="00532B00"/>
    <w:rsid w:val="00533673"/>
    <w:rsid w:val="00533A65"/>
    <w:rsid w:val="00533B6D"/>
    <w:rsid w:val="005341A7"/>
    <w:rsid w:val="005341D8"/>
    <w:rsid w:val="00534201"/>
    <w:rsid w:val="005342A4"/>
    <w:rsid w:val="00534388"/>
    <w:rsid w:val="00534FF1"/>
    <w:rsid w:val="005351AB"/>
    <w:rsid w:val="005353BB"/>
    <w:rsid w:val="00535677"/>
    <w:rsid w:val="0053639F"/>
    <w:rsid w:val="00536851"/>
    <w:rsid w:val="00536F83"/>
    <w:rsid w:val="0053701C"/>
    <w:rsid w:val="005377AD"/>
    <w:rsid w:val="0054068B"/>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6EB1"/>
    <w:rsid w:val="00547929"/>
    <w:rsid w:val="00547BB4"/>
    <w:rsid w:val="005507E8"/>
    <w:rsid w:val="00550C3D"/>
    <w:rsid w:val="00550EC6"/>
    <w:rsid w:val="0055186B"/>
    <w:rsid w:val="005523DC"/>
    <w:rsid w:val="005524AB"/>
    <w:rsid w:val="005524F2"/>
    <w:rsid w:val="00552C3F"/>
    <w:rsid w:val="005534E3"/>
    <w:rsid w:val="00553BFF"/>
    <w:rsid w:val="00553C41"/>
    <w:rsid w:val="0055434F"/>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F5"/>
    <w:rsid w:val="0055738A"/>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80B"/>
    <w:rsid w:val="005700EB"/>
    <w:rsid w:val="00570750"/>
    <w:rsid w:val="00570CC1"/>
    <w:rsid w:val="00570F04"/>
    <w:rsid w:val="00570F58"/>
    <w:rsid w:val="00571349"/>
    <w:rsid w:val="00571B12"/>
    <w:rsid w:val="00571F2A"/>
    <w:rsid w:val="0057200D"/>
    <w:rsid w:val="0057263E"/>
    <w:rsid w:val="00572FA8"/>
    <w:rsid w:val="00573093"/>
    <w:rsid w:val="00573D52"/>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BC"/>
    <w:rsid w:val="005778F4"/>
    <w:rsid w:val="00577C78"/>
    <w:rsid w:val="00577F5F"/>
    <w:rsid w:val="0058029A"/>
    <w:rsid w:val="00580709"/>
    <w:rsid w:val="00580AC2"/>
    <w:rsid w:val="005810D4"/>
    <w:rsid w:val="00581135"/>
    <w:rsid w:val="00581141"/>
    <w:rsid w:val="005815EB"/>
    <w:rsid w:val="00581660"/>
    <w:rsid w:val="00581B79"/>
    <w:rsid w:val="00581C14"/>
    <w:rsid w:val="00581D25"/>
    <w:rsid w:val="005827E6"/>
    <w:rsid w:val="00582A2A"/>
    <w:rsid w:val="00582C73"/>
    <w:rsid w:val="00582D35"/>
    <w:rsid w:val="00582D72"/>
    <w:rsid w:val="00582D7C"/>
    <w:rsid w:val="005836B9"/>
    <w:rsid w:val="005836EB"/>
    <w:rsid w:val="005839D4"/>
    <w:rsid w:val="00583D20"/>
    <w:rsid w:val="00583E06"/>
    <w:rsid w:val="00583F97"/>
    <w:rsid w:val="00585953"/>
    <w:rsid w:val="0058596B"/>
    <w:rsid w:val="00585BC9"/>
    <w:rsid w:val="00586687"/>
    <w:rsid w:val="005868BA"/>
    <w:rsid w:val="00586A47"/>
    <w:rsid w:val="00586E05"/>
    <w:rsid w:val="00586E85"/>
    <w:rsid w:val="0058759A"/>
    <w:rsid w:val="00587940"/>
    <w:rsid w:val="00587AB4"/>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C"/>
    <w:rsid w:val="005A037B"/>
    <w:rsid w:val="005A08EA"/>
    <w:rsid w:val="005A0BA9"/>
    <w:rsid w:val="005A0C0B"/>
    <w:rsid w:val="005A0E7D"/>
    <w:rsid w:val="005A16EB"/>
    <w:rsid w:val="005A171C"/>
    <w:rsid w:val="005A1BD3"/>
    <w:rsid w:val="005A1E66"/>
    <w:rsid w:val="005A247B"/>
    <w:rsid w:val="005A2D35"/>
    <w:rsid w:val="005A34A3"/>
    <w:rsid w:val="005A34D5"/>
    <w:rsid w:val="005A3C16"/>
    <w:rsid w:val="005A3D49"/>
    <w:rsid w:val="005A4951"/>
    <w:rsid w:val="005A4D15"/>
    <w:rsid w:val="005A5065"/>
    <w:rsid w:val="005A5453"/>
    <w:rsid w:val="005A5823"/>
    <w:rsid w:val="005A5E0B"/>
    <w:rsid w:val="005A6563"/>
    <w:rsid w:val="005A660F"/>
    <w:rsid w:val="005A6886"/>
    <w:rsid w:val="005A6D08"/>
    <w:rsid w:val="005A6EFB"/>
    <w:rsid w:val="005A7B9C"/>
    <w:rsid w:val="005B07FE"/>
    <w:rsid w:val="005B0A9C"/>
    <w:rsid w:val="005B14DF"/>
    <w:rsid w:val="005B1B5C"/>
    <w:rsid w:val="005B1E4B"/>
    <w:rsid w:val="005B1EBF"/>
    <w:rsid w:val="005B1FDF"/>
    <w:rsid w:val="005B206C"/>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C5"/>
    <w:rsid w:val="005B56CE"/>
    <w:rsid w:val="005B5707"/>
    <w:rsid w:val="005B60F8"/>
    <w:rsid w:val="005B67ED"/>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E4A"/>
    <w:rsid w:val="005C2FCB"/>
    <w:rsid w:val="005C30E9"/>
    <w:rsid w:val="005C3B3D"/>
    <w:rsid w:val="005C3CDB"/>
    <w:rsid w:val="005C3D9C"/>
    <w:rsid w:val="005C3FDF"/>
    <w:rsid w:val="005C439B"/>
    <w:rsid w:val="005C43B3"/>
    <w:rsid w:val="005C45C5"/>
    <w:rsid w:val="005C4DA8"/>
    <w:rsid w:val="005C507A"/>
    <w:rsid w:val="005C51DC"/>
    <w:rsid w:val="005C5214"/>
    <w:rsid w:val="005C5C3B"/>
    <w:rsid w:val="005C5E8C"/>
    <w:rsid w:val="005C6245"/>
    <w:rsid w:val="005C6359"/>
    <w:rsid w:val="005C757D"/>
    <w:rsid w:val="005C768E"/>
    <w:rsid w:val="005C7749"/>
    <w:rsid w:val="005C7770"/>
    <w:rsid w:val="005C777B"/>
    <w:rsid w:val="005C7965"/>
    <w:rsid w:val="005C7D87"/>
    <w:rsid w:val="005D000A"/>
    <w:rsid w:val="005D020D"/>
    <w:rsid w:val="005D05CF"/>
    <w:rsid w:val="005D0F89"/>
    <w:rsid w:val="005D1202"/>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82A"/>
    <w:rsid w:val="005D5BC1"/>
    <w:rsid w:val="005D5FA4"/>
    <w:rsid w:val="005D60CE"/>
    <w:rsid w:val="005D6AA1"/>
    <w:rsid w:val="005D6D03"/>
    <w:rsid w:val="005D6F97"/>
    <w:rsid w:val="005D7E09"/>
    <w:rsid w:val="005D7E9A"/>
    <w:rsid w:val="005E0985"/>
    <w:rsid w:val="005E0E21"/>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A6F"/>
    <w:rsid w:val="005E4360"/>
    <w:rsid w:val="005E4A70"/>
    <w:rsid w:val="005E4E8E"/>
    <w:rsid w:val="005E57B8"/>
    <w:rsid w:val="005E5A39"/>
    <w:rsid w:val="005E5B37"/>
    <w:rsid w:val="005E5B55"/>
    <w:rsid w:val="005E64FD"/>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2164"/>
    <w:rsid w:val="005F232F"/>
    <w:rsid w:val="005F2503"/>
    <w:rsid w:val="005F2935"/>
    <w:rsid w:val="005F2B5A"/>
    <w:rsid w:val="005F4359"/>
    <w:rsid w:val="005F44FA"/>
    <w:rsid w:val="005F481A"/>
    <w:rsid w:val="005F4A9D"/>
    <w:rsid w:val="005F4D20"/>
    <w:rsid w:val="005F4F4E"/>
    <w:rsid w:val="005F5357"/>
    <w:rsid w:val="005F5493"/>
    <w:rsid w:val="005F54E5"/>
    <w:rsid w:val="005F56FF"/>
    <w:rsid w:val="005F60CA"/>
    <w:rsid w:val="005F624E"/>
    <w:rsid w:val="005F62B3"/>
    <w:rsid w:val="005F6337"/>
    <w:rsid w:val="005F6624"/>
    <w:rsid w:val="005F6BE8"/>
    <w:rsid w:val="005F6EE9"/>
    <w:rsid w:val="005F73C9"/>
    <w:rsid w:val="005F7A31"/>
    <w:rsid w:val="00600128"/>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FB4"/>
    <w:rsid w:val="0061132D"/>
    <w:rsid w:val="006118D2"/>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1428"/>
    <w:rsid w:val="006215A4"/>
    <w:rsid w:val="006216ED"/>
    <w:rsid w:val="0062171C"/>
    <w:rsid w:val="00621745"/>
    <w:rsid w:val="006217E6"/>
    <w:rsid w:val="0062199A"/>
    <w:rsid w:val="00621D66"/>
    <w:rsid w:val="00622308"/>
    <w:rsid w:val="00622BDF"/>
    <w:rsid w:val="00622E5E"/>
    <w:rsid w:val="00623138"/>
    <w:rsid w:val="00623912"/>
    <w:rsid w:val="00623ACD"/>
    <w:rsid w:val="00623CE2"/>
    <w:rsid w:val="00624249"/>
    <w:rsid w:val="006244EC"/>
    <w:rsid w:val="0062459D"/>
    <w:rsid w:val="006245DA"/>
    <w:rsid w:val="0062469E"/>
    <w:rsid w:val="006248CB"/>
    <w:rsid w:val="0062493F"/>
    <w:rsid w:val="0062499C"/>
    <w:rsid w:val="006249BC"/>
    <w:rsid w:val="00624C54"/>
    <w:rsid w:val="00625122"/>
    <w:rsid w:val="00625366"/>
    <w:rsid w:val="00625495"/>
    <w:rsid w:val="006254DF"/>
    <w:rsid w:val="006257DF"/>
    <w:rsid w:val="00625ABA"/>
    <w:rsid w:val="00625CD6"/>
    <w:rsid w:val="00626F0C"/>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556"/>
    <w:rsid w:val="00643869"/>
    <w:rsid w:val="0064399A"/>
    <w:rsid w:val="00643AC4"/>
    <w:rsid w:val="00643E3E"/>
    <w:rsid w:val="00643FD4"/>
    <w:rsid w:val="00644122"/>
    <w:rsid w:val="006445FE"/>
    <w:rsid w:val="00644939"/>
    <w:rsid w:val="006449DF"/>
    <w:rsid w:val="00645013"/>
    <w:rsid w:val="006450C4"/>
    <w:rsid w:val="00645208"/>
    <w:rsid w:val="006456D8"/>
    <w:rsid w:val="0064578F"/>
    <w:rsid w:val="006457F9"/>
    <w:rsid w:val="00645CD3"/>
    <w:rsid w:val="006463DA"/>
    <w:rsid w:val="0064663B"/>
    <w:rsid w:val="00646DCF"/>
    <w:rsid w:val="00646EBD"/>
    <w:rsid w:val="00646F1D"/>
    <w:rsid w:val="0064701A"/>
    <w:rsid w:val="00647240"/>
    <w:rsid w:val="00647EE6"/>
    <w:rsid w:val="00651355"/>
    <w:rsid w:val="00651ABD"/>
    <w:rsid w:val="0065201A"/>
    <w:rsid w:val="00653235"/>
    <w:rsid w:val="00653350"/>
    <w:rsid w:val="00653D25"/>
    <w:rsid w:val="00653E5E"/>
    <w:rsid w:val="00653F65"/>
    <w:rsid w:val="00654393"/>
    <w:rsid w:val="00654EA2"/>
    <w:rsid w:val="00655C10"/>
    <w:rsid w:val="00655F62"/>
    <w:rsid w:val="006566E6"/>
    <w:rsid w:val="006571C3"/>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CE6"/>
    <w:rsid w:val="00663472"/>
    <w:rsid w:val="00663802"/>
    <w:rsid w:val="0066382D"/>
    <w:rsid w:val="00663E8C"/>
    <w:rsid w:val="00663FBD"/>
    <w:rsid w:val="00664782"/>
    <w:rsid w:val="0066582D"/>
    <w:rsid w:val="00665A80"/>
    <w:rsid w:val="00665F09"/>
    <w:rsid w:val="006662D6"/>
    <w:rsid w:val="00666771"/>
    <w:rsid w:val="00666CFB"/>
    <w:rsid w:val="00666F1C"/>
    <w:rsid w:val="006672EB"/>
    <w:rsid w:val="00670308"/>
    <w:rsid w:val="00670929"/>
    <w:rsid w:val="00670CF2"/>
    <w:rsid w:val="00670F92"/>
    <w:rsid w:val="00671048"/>
    <w:rsid w:val="00671F7B"/>
    <w:rsid w:val="00672264"/>
    <w:rsid w:val="006722F4"/>
    <w:rsid w:val="0067296F"/>
    <w:rsid w:val="00672A42"/>
    <w:rsid w:val="00672F20"/>
    <w:rsid w:val="006731DF"/>
    <w:rsid w:val="00673E43"/>
    <w:rsid w:val="00673E7B"/>
    <w:rsid w:val="00673EEC"/>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4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7453"/>
    <w:rsid w:val="006876BA"/>
    <w:rsid w:val="00687710"/>
    <w:rsid w:val="00687E5E"/>
    <w:rsid w:val="00690063"/>
    <w:rsid w:val="006901FB"/>
    <w:rsid w:val="0069063E"/>
    <w:rsid w:val="00690C8B"/>
    <w:rsid w:val="00690E90"/>
    <w:rsid w:val="006911DA"/>
    <w:rsid w:val="0069155D"/>
    <w:rsid w:val="0069163C"/>
    <w:rsid w:val="006916F3"/>
    <w:rsid w:val="006917AC"/>
    <w:rsid w:val="006917F5"/>
    <w:rsid w:val="0069187A"/>
    <w:rsid w:val="00691A16"/>
    <w:rsid w:val="00692430"/>
    <w:rsid w:val="006939BC"/>
    <w:rsid w:val="00693A0C"/>
    <w:rsid w:val="00693CEF"/>
    <w:rsid w:val="00694034"/>
    <w:rsid w:val="00694439"/>
    <w:rsid w:val="006945CD"/>
    <w:rsid w:val="00694698"/>
    <w:rsid w:val="006946B3"/>
    <w:rsid w:val="0069483D"/>
    <w:rsid w:val="00694B60"/>
    <w:rsid w:val="0069538A"/>
    <w:rsid w:val="00695760"/>
    <w:rsid w:val="00695841"/>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75C"/>
    <w:rsid w:val="006A29A5"/>
    <w:rsid w:val="006A2FB1"/>
    <w:rsid w:val="006A3029"/>
    <w:rsid w:val="006A307D"/>
    <w:rsid w:val="006A30F7"/>
    <w:rsid w:val="006A3222"/>
    <w:rsid w:val="006A34CA"/>
    <w:rsid w:val="006A34D7"/>
    <w:rsid w:val="006A3BF6"/>
    <w:rsid w:val="006A41F9"/>
    <w:rsid w:val="006A4321"/>
    <w:rsid w:val="006A446E"/>
    <w:rsid w:val="006A4B91"/>
    <w:rsid w:val="006A562E"/>
    <w:rsid w:val="006A57C9"/>
    <w:rsid w:val="006A59CE"/>
    <w:rsid w:val="006A5EFF"/>
    <w:rsid w:val="006A6378"/>
    <w:rsid w:val="006A64E8"/>
    <w:rsid w:val="006A6DF8"/>
    <w:rsid w:val="006A7394"/>
    <w:rsid w:val="006B0419"/>
    <w:rsid w:val="006B0E76"/>
    <w:rsid w:val="006B0EAD"/>
    <w:rsid w:val="006B1239"/>
    <w:rsid w:val="006B141F"/>
    <w:rsid w:val="006B1A33"/>
    <w:rsid w:val="006B1AC7"/>
    <w:rsid w:val="006B2084"/>
    <w:rsid w:val="006B25EC"/>
    <w:rsid w:val="006B2925"/>
    <w:rsid w:val="006B2EE4"/>
    <w:rsid w:val="006B3A6E"/>
    <w:rsid w:val="006B3D54"/>
    <w:rsid w:val="006B419E"/>
    <w:rsid w:val="006B4ADC"/>
    <w:rsid w:val="006B4D36"/>
    <w:rsid w:val="006B4F53"/>
    <w:rsid w:val="006B5D18"/>
    <w:rsid w:val="006B6C61"/>
    <w:rsid w:val="006B6D3B"/>
    <w:rsid w:val="006B74AA"/>
    <w:rsid w:val="006B7784"/>
    <w:rsid w:val="006B78AD"/>
    <w:rsid w:val="006B7C65"/>
    <w:rsid w:val="006C0977"/>
    <w:rsid w:val="006C0DB5"/>
    <w:rsid w:val="006C0EB0"/>
    <w:rsid w:val="006C12C4"/>
    <w:rsid w:val="006C16BE"/>
    <w:rsid w:val="006C1AAB"/>
    <w:rsid w:val="006C2024"/>
    <w:rsid w:val="006C2287"/>
    <w:rsid w:val="006C22BA"/>
    <w:rsid w:val="006C2400"/>
    <w:rsid w:val="006C2432"/>
    <w:rsid w:val="006C2626"/>
    <w:rsid w:val="006C2D85"/>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C4E"/>
    <w:rsid w:val="006C71DB"/>
    <w:rsid w:val="006C7509"/>
    <w:rsid w:val="006C77F6"/>
    <w:rsid w:val="006D100D"/>
    <w:rsid w:val="006D149A"/>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E033E"/>
    <w:rsid w:val="006E048D"/>
    <w:rsid w:val="006E071D"/>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30FD"/>
    <w:rsid w:val="006E3120"/>
    <w:rsid w:val="006E334A"/>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72C"/>
    <w:rsid w:val="006E6797"/>
    <w:rsid w:val="006E6816"/>
    <w:rsid w:val="006E6A87"/>
    <w:rsid w:val="006E6B65"/>
    <w:rsid w:val="006E6F31"/>
    <w:rsid w:val="006E7B8D"/>
    <w:rsid w:val="006E7FFA"/>
    <w:rsid w:val="006F0492"/>
    <w:rsid w:val="006F08D4"/>
    <w:rsid w:val="006F0BEA"/>
    <w:rsid w:val="006F0C43"/>
    <w:rsid w:val="006F0CCC"/>
    <w:rsid w:val="006F0EA2"/>
    <w:rsid w:val="006F0FFD"/>
    <w:rsid w:val="006F10F3"/>
    <w:rsid w:val="006F1254"/>
    <w:rsid w:val="006F1537"/>
    <w:rsid w:val="006F182F"/>
    <w:rsid w:val="006F1D6A"/>
    <w:rsid w:val="006F2257"/>
    <w:rsid w:val="006F2375"/>
    <w:rsid w:val="006F28BB"/>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EEF"/>
    <w:rsid w:val="006F5F50"/>
    <w:rsid w:val="006F6543"/>
    <w:rsid w:val="006F6A84"/>
    <w:rsid w:val="006F6DAE"/>
    <w:rsid w:val="006F7A9D"/>
    <w:rsid w:val="007007A0"/>
    <w:rsid w:val="00700C63"/>
    <w:rsid w:val="00701817"/>
    <w:rsid w:val="0070186C"/>
    <w:rsid w:val="007018FA"/>
    <w:rsid w:val="00701A51"/>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6EB"/>
    <w:rsid w:val="007068B6"/>
    <w:rsid w:val="0070771E"/>
    <w:rsid w:val="0070778B"/>
    <w:rsid w:val="0071004B"/>
    <w:rsid w:val="00710342"/>
    <w:rsid w:val="007105E4"/>
    <w:rsid w:val="007108E3"/>
    <w:rsid w:val="00710B01"/>
    <w:rsid w:val="0071230C"/>
    <w:rsid w:val="0071234B"/>
    <w:rsid w:val="0071267A"/>
    <w:rsid w:val="00712D78"/>
    <w:rsid w:val="00712D8B"/>
    <w:rsid w:val="00712E67"/>
    <w:rsid w:val="00712F56"/>
    <w:rsid w:val="00713018"/>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69E"/>
    <w:rsid w:val="007167D4"/>
    <w:rsid w:val="00716B65"/>
    <w:rsid w:val="00716D0B"/>
    <w:rsid w:val="00717764"/>
    <w:rsid w:val="00717792"/>
    <w:rsid w:val="007177BA"/>
    <w:rsid w:val="00717A73"/>
    <w:rsid w:val="00717DC5"/>
    <w:rsid w:val="00720617"/>
    <w:rsid w:val="00720DBB"/>
    <w:rsid w:val="007210D9"/>
    <w:rsid w:val="00721A9D"/>
    <w:rsid w:val="00721BE1"/>
    <w:rsid w:val="00721FC7"/>
    <w:rsid w:val="00722102"/>
    <w:rsid w:val="007221F8"/>
    <w:rsid w:val="007225B6"/>
    <w:rsid w:val="00722622"/>
    <w:rsid w:val="00722F07"/>
    <w:rsid w:val="007231F0"/>
    <w:rsid w:val="0072329D"/>
    <w:rsid w:val="0072347E"/>
    <w:rsid w:val="00723C04"/>
    <w:rsid w:val="00723D68"/>
    <w:rsid w:val="00723DE0"/>
    <w:rsid w:val="00724134"/>
    <w:rsid w:val="0072421A"/>
    <w:rsid w:val="007247DF"/>
    <w:rsid w:val="00724810"/>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9CD"/>
    <w:rsid w:val="00733E9E"/>
    <w:rsid w:val="00733F7E"/>
    <w:rsid w:val="00734203"/>
    <w:rsid w:val="007345F9"/>
    <w:rsid w:val="007346B1"/>
    <w:rsid w:val="0073492E"/>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22A4"/>
    <w:rsid w:val="007422B6"/>
    <w:rsid w:val="00742D33"/>
    <w:rsid w:val="00742DE7"/>
    <w:rsid w:val="00742E75"/>
    <w:rsid w:val="007431D1"/>
    <w:rsid w:val="007437BB"/>
    <w:rsid w:val="00743F47"/>
    <w:rsid w:val="00744190"/>
    <w:rsid w:val="0074486B"/>
    <w:rsid w:val="00744BA3"/>
    <w:rsid w:val="00744DE8"/>
    <w:rsid w:val="0074552B"/>
    <w:rsid w:val="00745975"/>
    <w:rsid w:val="00745EFC"/>
    <w:rsid w:val="007460F2"/>
    <w:rsid w:val="00746367"/>
    <w:rsid w:val="007467D3"/>
    <w:rsid w:val="007467E4"/>
    <w:rsid w:val="007468BC"/>
    <w:rsid w:val="00746C7B"/>
    <w:rsid w:val="0074751A"/>
    <w:rsid w:val="0074769B"/>
    <w:rsid w:val="00747705"/>
    <w:rsid w:val="00747758"/>
    <w:rsid w:val="0074782A"/>
    <w:rsid w:val="00747B70"/>
    <w:rsid w:val="00747D4E"/>
    <w:rsid w:val="00747EB3"/>
    <w:rsid w:val="00750077"/>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D86"/>
    <w:rsid w:val="00754541"/>
    <w:rsid w:val="00754592"/>
    <w:rsid w:val="00754601"/>
    <w:rsid w:val="007548E1"/>
    <w:rsid w:val="00755521"/>
    <w:rsid w:val="007556F2"/>
    <w:rsid w:val="00755D38"/>
    <w:rsid w:val="00755ED9"/>
    <w:rsid w:val="007562D4"/>
    <w:rsid w:val="00756548"/>
    <w:rsid w:val="00756785"/>
    <w:rsid w:val="00757003"/>
    <w:rsid w:val="00757773"/>
    <w:rsid w:val="00757775"/>
    <w:rsid w:val="007606C1"/>
    <w:rsid w:val="00760A78"/>
    <w:rsid w:val="00760DD4"/>
    <w:rsid w:val="00760E71"/>
    <w:rsid w:val="007610B0"/>
    <w:rsid w:val="007611DA"/>
    <w:rsid w:val="00761BDB"/>
    <w:rsid w:val="00761DB8"/>
    <w:rsid w:val="00761F00"/>
    <w:rsid w:val="00762023"/>
    <w:rsid w:val="007625E9"/>
    <w:rsid w:val="00762845"/>
    <w:rsid w:val="00762ECD"/>
    <w:rsid w:val="00762EED"/>
    <w:rsid w:val="007631E6"/>
    <w:rsid w:val="007632D7"/>
    <w:rsid w:val="007639DC"/>
    <w:rsid w:val="00763CE8"/>
    <w:rsid w:val="007644B2"/>
    <w:rsid w:val="00764E99"/>
    <w:rsid w:val="00764FE0"/>
    <w:rsid w:val="00764FE5"/>
    <w:rsid w:val="00764FFD"/>
    <w:rsid w:val="00765195"/>
    <w:rsid w:val="00765260"/>
    <w:rsid w:val="00765A2E"/>
    <w:rsid w:val="00765ABF"/>
    <w:rsid w:val="00765C77"/>
    <w:rsid w:val="007669CA"/>
    <w:rsid w:val="00766C63"/>
    <w:rsid w:val="00767554"/>
    <w:rsid w:val="007676B0"/>
    <w:rsid w:val="007678F7"/>
    <w:rsid w:val="007700FE"/>
    <w:rsid w:val="00770BD2"/>
    <w:rsid w:val="00770C55"/>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D48"/>
    <w:rsid w:val="00775EBE"/>
    <w:rsid w:val="00775F0D"/>
    <w:rsid w:val="007760E0"/>
    <w:rsid w:val="007762BD"/>
    <w:rsid w:val="007762E3"/>
    <w:rsid w:val="0077649E"/>
    <w:rsid w:val="00777F38"/>
    <w:rsid w:val="00777F39"/>
    <w:rsid w:val="0078007A"/>
    <w:rsid w:val="0078031C"/>
    <w:rsid w:val="007804D8"/>
    <w:rsid w:val="00780527"/>
    <w:rsid w:val="007807A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FA7"/>
    <w:rsid w:val="007948BA"/>
    <w:rsid w:val="0079494F"/>
    <w:rsid w:val="00794EBD"/>
    <w:rsid w:val="00795446"/>
    <w:rsid w:val="00795935"/>
    <w:rsid w:val="00795EBE"/>
    <w:rsid w:val="00796373"/>
    <w:rsid w:val="00797321"/>
    <w:rsid w:val="0079774F"/>
    <w:rsid w:val="0079796D"/>
    <w:rsid w:val="007A00E8"/>
    <w:rsid w:val="007A00FA"/>
    <w:rsid w:val="007A015E"/>
    <w:rsid w:val="007A0C6A"/>
    <w:rsid w:val="007A151E"/>
    <w:rsid w:val="007A1707"/>
    <w:rsid w:val="007A203A"/>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525"/>
    <w:rsid w:val="007B0C90"/>
    <w:rsid w:val="007B0CC3"/>
    <w:rsid w:val="007B1672"/>
    <w:rsid w:val="007B18B5"/>
    <w:rsid w:val="007B1E14"/>
    <w:rsid w:val="007B2480"/>
    <w:rsid w:val="007B259F"/>
    <w:rsid w:val="007B2AB0"/>
    <w:rsid w:val="007B2F29"/>
    <w:rsid w:val="007B2F90"/>
    <w:rsid w:val="007B30AB"/>
    <w:rsid w:val="007B3311"/>
    <w:rsid w:val="007B332E"/>
    <w:rsid w:val="007B3345"/>
    <w:rsid w:val="007B350D"/>
    <w:rsid w:val="007B360B"/>
    <w:rsid w:val="007B38DB"/>
    <w:rsid w:val="007B3FBE"/>
    <w:rsid w:val="007B40CB"/>
    <w:rsid w:val="007B41BB"/>
    <w:rsid w:val="007B428E"/>
    <w:rsid w:val="007B475E"/>
    <w:rsid w:val="007B47C1"/>
    <w:rsid w:val="007B47E7"/>
    <w:rsid w:val="007B4C5C"/>
    <w:rsid w:val="007B53F6"/>
    <w:rsid w:val="007B5546"/>
    <w:rsid w:val="007B5E8E"/>
    <w:rsid w:val="007B6590"/>
    <w:rsid w:val="007B6620"/>
    <w:rsid w:val="007B6A2F"/>
    <w:rsid w:val="007B6CDC"/>
    <w:rsid w:val="007B6F0C"/>
    <w:rsid w:val="007B7644"/>
    <w:rsid w:val="007C07CC"/>
    <w:rsid w:val="007C0BA0"/>
    <w:rsid w:val="007C0E20"/>
    <w:rsid w:val="007C1879"/>
    <w:rsid w:val="007C1B8A"/>
    <w:rsid w:val="007C1B8E"/>
    <w:rsid w:val="007C1D92"/>
    <w:rsid w:val="007C1F71"/>
    <w:rsid w:val="007C1F80"/>
    <w:rsid w:val="007C2190"/>
    <w:rsid w:val="007C2576"/>
    <w:rsid w:val="007C2CAC"/>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830"/>
    <w:rsid w:val="007D195D"/>
    <w:rsid w:val="007D1E04"/>
    <w:rsid w:val="007D209C"/>
    <w:rsid w:val="007D225F"/>
    <w:rsid w:val="007D320C"/>
    <w:rsid w:val="007D3354"/>
    <w:rsid w:val="007D3ED9"/>
    <w:rsid w:val="007D3F0C"/>
    <w:rsid w:val="007D3F95"/>
    <w:rsid w:val="007D412B"/>
    <w:rsid w:val="007D41A4"/>
    <w:rsid w:val="007D41F9"/>
    <w:rsid w:val="007D4244"/>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E2C"/>
    <w:rsid w:val="007E06F0"/>
    <w:rsid w:val="007E0731"/>
    <w:rsid w:val="007E0AA8"/>
    <w:rsid w:val="007E0C64"/>
    <w:rsid w:val="007E0FD5"/>
    <w:rsid w:val="007E1054"/>
    <w:rsid w:val="007E12FD"/>
    <w:rsid w:val="007E21FA"/>
    <w:rsid w:val="007E28DE"/>
    <w:rsid w:val="007E2BD3"/>
    <w:rsid w:val="007E2F57"/>
    <w:rsid w:val="007E3001"/>
    <w:rsid w:val="007E3213"/>
    <w:rsid w:val="007E32A5"/>
    <w:rsid w:val="007E3326"/>
    <w:rsid w:val="007E3912"/>
    <w:rsid w:val="007E3C7A"/>
    <w:rsid w:val="007E433A"/>
    <w:rsid w:val="007E47F0"/>
    <w:rsid w:val="007E4CE9"/>
    <w:rsid w:val="007E4F5F"/>
    <w:rsid w:val="007E4F7A"/>
    <w:rsid w:val="007E5164"/>
    <w:rsid w:val="007E51C2"/>
    <w:rsid w:val="007E596B"/>
    <w:rsid w:val="007E5F94"/>
    <w:rsid w:val="007E61F2"/>
    <w:rsid w:val="007E6DD6"/>
    <w:rsid w:val="007E724D"/>
    <w:rsid w:val="007E75D7"/>
    <w:rsid w:val="007E77CD"/>
    <w:rsid w:val="007E7EAD"/>
    <w:rsid w:val="007F003B"/>
    <w:rsid w:val="007F063B"/>
    <w:rsid w:val="007F06A0"/>
    <w:rsid w:val="007F06B7"/>
    <w:rsid w:val="007F0D36"/>
    <w:rsid w:val="007F0E8D"/>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3C2"/>
    <w:rsid w:val="008038B2"/>
    <w:rsid w:val="0080393A"/>
    <w:rsid w:val="00804041"/>
    <w:rsid w:val="00804CE2"/>
    <w:rsid w:val="00804F48"/>
    <w:rsid w:val="00804F53"/>
    <w:rsid w:val="00805150"/>
    <w:rsid w:val="008051B3"/>
    <w:rsid w:val="00805EAD"/>
    <w:rsid w:val="00806101"/>
    <w:rsid w:val="00806155"/>
    <w:rsid w:val="0080625C"/>
    <w:rsid w:val="008064EC"/>
    <w:rsid w:val="00807861"/>
    <w:rsid w:val="00807C27"/>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BD4"/>
    <w:rsid w:val="00813EE8"/>
    <w:rsid w:val="008143FD"/>
    <w:rsid w:val="00814447"/>
    <w:rsid w:val="0081497F"/>
    <w:rsid w:val="00814DB0"/>
    <w:rsid w:val="008150A4"/>
    <w:rsid w:val="0081566D"/>
    <w:rsid w:val="00815D0E"/>
    <w:rsid w:val="00815D55"/>
    <w:rsid w:val="008162DC"/>
    <w:rsid w:val="00816438"/>
    <w:rsid w:val="00817249"/>
    <w:rsid w:val="00817640"/>
    <w:rsid w:val="00817B1A"/>
    <w:rsid w:val="008205BE"/>
    <w:rsid w:val="00820D6D"/>
    <w:rsid w:val="00821670"/>
    <w:rsid w:val="008225F6"/>
    <w:rsid w:val="00822678"/>
    <w:rsid w:val="0082287F"/>
    <w:rsid w:val="008229B3"/>
    <w:rsid w:val="00822AA2"/>
    <w:rsid w:val="00822ACA"/>
    <w:rsid w:val="00823725"/>
    <w:rsid w:val="008238B8"/>
    <w:rsid w:val="00823B9A"/>
    <w:rsid w:val="00823C51"/>
    <w:rsid w:val="00823F1A"/>
    <w:rsid w:val="00823F82"/>
    <w:rsid w:val="00824377"/>
    <w:rsid w:val="00824910"/>
    <w:rsid w:val="00824AC9"/>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383"/>
    <w:rsid w:val="00842440"/>
    <w:rsid w:val="00842901"/>
    <w:rsid w:val="00842968"/>
    <w:rsid w:val="00842EB7"/>
    <w:rsid w:val="008433CC"/>
    <w:rsid w:val="00843C2E"/>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27"/>
    <w:rsid w:val="00852525"/>
    <w:rsid w:val="008527A7"/>
    <w:rsid w:val="00852A4D"/>
    <w:rsid w:val="00852D16"/>
    <w:rsid w:val="00852EFE"/>
    <w:rsid w:val="00853136"/>
    <w:rsid w:val="008539F5"/>
    <w:rsid w:val="00853DAA"/>
    <w:rsid w:val="00854549"/>
    <w:rsid w:val="008545FB"/>
    <w:rsid w:val="00854603"/>
    <w:rsid w:val="008546FE"/>
    <w:rsid w:val="00854B5B"/>
    <w:rsid w:val="00854DA3"/>
    <w:rsid w:val="00855223"/>
    <w:rsid w:val="008554DD"/>
    <w:rsid w:val="00855F3C"/>
    <w:rsid w:val="0085628F"/>
    <w:rsid w:val="008562CE"/>
    <w:rsid w:val="008567C0"/>
    <w:rsid w:val="0085699D"/>
    <w:rsid w:val="00856C84"/>
    <w:rsid w:val="00856EA2"/>
    <w:rsid w:val="00857286"/>
    <w:rsid w:val="00857524"/>
    <w:rsid w:val="00857A5F"/>
    <w:rsid w:val="008602CF"/>
    <w:rsid w:val="00860574"/>
    <w:rsid w:val="00860591"/>
    <w:rsid w:val="0086138A"/>
    <w:rsid w:val="00861CC2"/>
    <w:rsid w:val="00861E88"/>
    <w:rsid w:val="00862745"/>
    <w:rsid w:val="00862EAB"/>
    <w:rsid w:val="008638E5"/>
    <w:rsid w:val="0086395E"/>
    <w:rsid w:val="00863E63"/>
    <w:rsid w:val="00863F4B"/>
    <w:rsid w:val="00863F9D"/>
    <w:rsid w:val="0086449F"/>
    <w:rsid w:val="00864716"/>
    <w:rsid w:val="0086490B"/>
    <w:rsid w:val="00864B7E"/>
    <w:rsid w:val="00864D5B"/>
    <w:rsid w:val="0086526C"/>
    <w:rsid w:val="00865826"/>
    <w:rsid w:val="00865DBA"/>
    <w:rsid w:val="00865FAE"/>
    <w:rsid w:val="00866531"/>
    <w:rsid w:val="008666D9"/>
    <w:rsid w:val="00866903"/>
    <w:rsid w:val="008671FC"/>
    <w:rsid w:val="00867343"/>
    <w:rsid w:val="0086753C"/>
    <w:rsid w:val="00870486"/>
    <w:rsid w:val="0087051E"/>
    <w:rsid w:val="00870A9E"/>
    <w:rsid w:val="00870B7B"/>
    <w:rsid w:val="00870B81"/>
    <w:rsid w:val="00870EEF"/>
    <w:rsid w:val="00870FD4"/>
    <w:rsid w:val="0087112F"/>
    <w:rsid w:val="00871997"/>
    <w:rsid w:val="0087206F"/>
    <w:rsid w:val="00872217"/>
    <w:rsid w:val="00872570"/>
    <w:rsid w:val="00872802"/>
    <w:rsid w:val="00872C84"/>
    <w:rsid w:val="00872C92"/>
    <w:rsid w:val="00873153"/>
    <w:rsid w:val="008736E8"/>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22AA"/>
    <w:rsid w:val="0088248A"/>
    <w:rsid w:val="00882590"/>
    <w:rsid w:val="008827FD"/>
    <w:rsid w:val="00882F5A"/>
    <w:rsid w:val="00882F83"/>
    <w:rsid w:val="00883401"/>
    <w:rsid w:val="0088396D"/>
    <w:rsid w:val="00883A82"/>
    <w:rsid w:val="00883B54"/>
    <w:rsid w:val="00883D7E"/>
    <w:rsid w:val="00883FB5"/>
    <w:rsid w:val="00884D82"/>
    <w:rsid w:val="00884DEF"/>
    <w:rsid w:val="00884ED3"/>
    <w:rsid w:val="00885724"/>
    <w:rsid w:val="00885D47"/>
    <w:rsid w:val="00885F30"/>
    <w:rsid w:val="0088615D"/>
    <w:rsid w:val="0088623F"/>
    <w:rsid w:val="00886358"/>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4A1"/>
    <w:rsid w:val="008948BD"/>
    <w:rsid w:val="00894923"/>
    <w:rsid w:val="008949D7"/>
    <w:rsid w:val="00894DC8"/>
    <w:rsid w:val="008956C1"/>
    <w:rsid w:val="00895F06"/>
    <w:rsid w:val="008960B2"/>
    <w:rsid w:val="008960F7"/>
    <w:rsid w:val="00896166"/>
    <w:rsid w:val="0089620A"/>
    <w:rsid w:val="008964A8"/>
    <w:rsid w:val="00896572"/>
    <w:rsid w:val="008965B9"/>
    <w:rsid w:val="00896767"/>
    <w:rsid w:val="008967B4"/>
    <w:rsid w:val="0089696D"/>
    <w:rsid w:val="00896AED"/>
    <w:rsid w:val="00896BD3"/>
    <w:rsid w:val="00896E1F"/>
    <w:rsid w:val="00897AC3"/>
    <w:rsid w:val="008A0059"/>
    <w:rsid w:val="008A01A2"/>
    <w:rsid w:val="008A028C"/>
    <w:rsid w:val="008A0545"/>
    <w:rsid w:val="008A06ED"/>
    <w:rsid w:val="008A09FE"/>
    <w:rsid w:val="008A0BAE"/>
    <w:rsid w:val="008A1381"/>
    <w:rsid w:val="008A1487"/>
    <w:rsid w:val="008A150C"/>
    <w:rsid w:val="008A18D2"/>
    <w:rsid w:val="008A1C5E"/>
    <w:rsid w:val="008A23B5"/>
    <w:rsid w:val="008A2989"/>
    <w:rsid w:val="008A2FAE"/>
    <w:rsid w:val="008A3242"/>
    <w:rsid w:val="008A3614"/>
    <w:rsid w:val="008A3846"/>
    <w:rsid w:val="008A3906"/>
    <w:rsid w:val="008A3923"/>
    <w:rsid w:val="008A399E"/>
    <w:rsid w:val="008A42F3"/>
    <w:rsid w:val="008A4523"/>
    <w:rsid w:val="008A4A84"/>
    <w:rsid w:val="008A4BAA"/>
    <w:rsid w:val="008A4C44"/>
    <w:rsid w:val="008A4D02"/>
    <w:rsid w:val="008A51C2"/>
    <w:rsid w:val="008A54F9"/>
    <w:rsid w:val="008A5C13"/>
    <w:rsid w:val="008A5EA4"/>
    <w:rsid w:val="008A6270"/>
    <w:rsid w:val="008A67EA"/>
    <w:rsid w:val="008A69ED"/>
    <w:rsid w:val="008A73F9"/>
    <w:rsid w:val="008A7750"/>
    <w:rsid w:val="008B0341"/>
    <w:rsid w:val="008B0377"/>
    <w:rsid w:val="008B0562"/>
    <w:rsid w:val="008B061D"/>
    <w:rsid w:val="008B0C17"/>
    <w:rsid w:val="008B0FD0"/>
    <w:rsid w:val="008B10CC"/>
    <w:rsid w:val="008B10D6"/>
    <w:rsid w:val="008B1296"/>
    <w:rsid w:val="008B12D2"/>
    <w:rsid w:val="008B152A"/>
    <w:rsid w:val="008B15A2"/>
    <w:rsid w:val="008B20C2"/>
    <w:rsid w:val="008B2602"/>
    <w:rsid w:val="008B2920"/>
    <w:rsid w:val="008B2BF3"/>
    <w:rsid w:val="008B3063"/>
    <w:rsid w:val="008B3E00"/>
    <w:rsid w:val="008B44FF"/>
    <w:rsid w:val="008B4523"/>
    <w:rsid w:val="008B4A3D"/>
    <w:rsid w:val="008B4EE3"/>
    <w:rsid w:val="008B5223"/>
    <w:rsid w:val="008B53B5"/>
    <w:rsid w:val="008B55F5"/>
    <w:rsid w:val="008B5C3F"/>
    <w:rsid w:val="008B5CBB"/>
    <w:rsid w:val="008B5F65"/>
    <w:rsid w:val="008B60E0"/>
    <w:rsid w:val="008B69DD"/>
    <w:rsid w:val="008B6D90"/>
    <w:rsid w:val="008B7A09"/>
    <w:rsid w:val="008B7F0A"/>
    <w:rsid w:val="008B7FF5"/>
    <w:rsid w:val="008C0FC7"/>
    <w:rsid w:val="008C11B5"/>
    <w:rsid w:val="008C15C2"/>
    <w:rsid w:val="008C18F7"/>
    <w:rsid w:val="008C1FA2"/>
    <w:rsid w:val="008C209F"/>
    <w:rsid w:val="008C21FB"/>
    <w:rsid w:val="008C2A23"/>
    <w:rsid w:val="008C2B81"/>
    <w:rsid w:val="008C361B"/>
    <w:rsid w:val="008C382E"/>
    <w:rsid w:val="008C388F"/>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5B8"/>
    <w:rsid w:val="008C65E7"/>
    <w:rsid w:val="008C673E"/>
    <w:rsid w:val="008C68A1"/>
    <w:rsid w:val="008C69E4"/>
    <w:rsid w:val="008C6E21"/>
    <w:rsid w:val="008C7193"/>
    <w:rsid w:val="008C74C5"/>
    <w:rsid w:val="008D0389"/>
    <w:rsid w:val="008D066B"/>
    <w:rsid w:val="008D1AE4"/>
    <w:rsid w:val="008D2B3C"/>
    <w:rsid w:val="008D32E4"/>
    <w:rsid w:val="008D3BD3"/>
    <w:rsid w:val="008D3C65"/>
    <w:rsid w:val="008D40BE"/>
    <w:rsid w:val="008D4129"/>
    <w:rsid w:val="008D4BBF"/>
    <w:rsid w:val="008D544E"/>
    <w:rsid w:val="008D5B62"/>
    <w:rsid w:val="008D5B74"/>
    <w:rsid w:val="008D5CA9"/>
    <w:rsid w:val="008D6440"/>
    <w:rsid w:val="008D6C67"/>
    <w:rsid w:val="008D6F32"/>
    <w:rsid w:val="008D709A"/>
    <w:rsid w:val="008D7378"/>
    <w:rsid w:val="008D75D5"/>
    <w:rsid w:val="008D784B"/>
    <w:rsid w:val="008D7880"/>
    <w:rsid w:val="008D7DE4"/>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0BB"/>
    <w:rsid w:val="008E3144"/>
    <w:rsid w:val="008E31A9"/>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F0201"/>
    <w:rsid w:val="008F0246"/>
    <w:rsid w:val="008F041A"/>
    <w:rsid w:val="008F0641"/>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AF2"/>
    <w:rsid w:val="008F4D4A"/>
    <w:rsid w:val="008F54C7"/>
    <w:rsid w:val="008F5691"/>
    <w:rsid w:val="008F588D"/>
    <w:rsid w:val="008F5956"/>
    <w:rsid w:val="008F5BA8"/>
    <w:rsid w:val="008F5BAE"/>
    <w:rsid w:val="008F5F94"/>
    <w:rsid w:val="008F631A"/>
    <w:rsid w:val="008F638A"/>
    <w:rsid w:val="008F6F13"/>
    <w:rsid w:val="008F7981"/>
    <w:rsid w:val="008F7D5A"/>
    <w:rsid w:val="008F7F73"/>
    <w:rsid w:val="009000D8"/>
    <w:rsid w:val="009000F7"/>
    <w:rsid w:val="00900333"/>
    <w:rsid w:val="00900F37"/>
    <w:rsid w:val="00901203"/>
    <w:rsid w:val="0090125E"/>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303"/>
    <w:rsid w:val="00910B92"/>
    <w:rsid w:val="00910CB8"/>
    <w:rsid w:val="00910E91"/>
    <w:rsid w:val="009113B6"/>
    <w:rsid w:val="009116B0"/>
    <w:rsid w:val="00912468"/>
    <w:rsid w:val="009128C8"/>
    <w:rsid w:val="00912B5D"/>
    <w:rsid w:val="009131AB"/>
    <w:rsid w:val="00913254"/>
    <w:rsid w:val="0091356F"/>
    <w:rsid w:val="00913D0D"/>
    <w:rsid w:val="00913D2D"/>
    <w:rsid w:val="00914F78"/>
    <w:rsid w:val="0091516C"/>
    <w:rsid w:val="0091542D"/>
    <w:rsid w:val="00915B59"/>
    <w:rsid w:val="00915FDC"/>
    <w:rsid w:val="009160DF"/>
    <w:rsid w:val="00916B5B"/>
    <w:rsid w:val="00916CDC"/>
    <w:rsid w:val="00917129"/>
    <w:rsid w:val="00917760"/>
    <w:rsid w:val="00917891"/>
    <w:rsid w:val="00917B42"/>
    <w:rsid w:val="00917C3A"/>
    <w:rsid w:val="009203DA"/>
    <w:rsid w:val="00920584"/>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7D"/>
    <w:rsid w:val="009253A4"/>
    <w:rsid w:val="00925E49"/>
    <w:rsid w:val="00926430"/>
    <w:rsid w:val="009264C1"/>
    <w:rsid w:val="00926CB6"/>
    <w:rsid w:val="00926F3C"/>
    <w:rsid w:val="0092723A"/>
    <w:rsid w:val="00927354"/>
    <w:rsid w:val="009275C2"/>
    <w:rsid w:val="00927B39"/>
    <w:rsid w:val="00927B62"/>
    <w:rsid w:val="00927E5B"/>
    <w:rsid w:val="009302A3"/>
    <w:rsid w:val="009303C1"/>
    <w:rsid w:val="00930879"/>
    <w:rsid w:val="00930A1C"/>
    <w:rsid w:val="00930D52"/>
    <w:rsid w:val="00931206"/>
    <w:rsid w:val="00931666"/>
    <w:rsid w:val="00931AA8"/>
    <w:rsid w:val="00931BBE"/>
    <w:rsid w:val="00931D23"/>
    <w:rsid w:val="00932055"/>
    <w:rsid w:val="00932327"/>
    <w:rsid w:val="0093270A"/>
    <w:rsid w:val="009328B4"/>
    <w:rsid w:val="009329DD"/>
    <w:rsid w:val="00932A6F"/>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0F4A"/>
    <w:rsid w:val="00941277"/>
    <w:rsid w:val="00941912"/>
    <w:rsid w:val="00941C00"/>
    <w:rsid w:val="00941E19"/>
    <w:rsid w:val="00941E87"/>
    <w:rsid w:val="0094202B"/>
    <w:rsid w:val="00942527"/>
    <w:rsid w:val="00942543"/>
    <w:rsid w:val="0094267D"/>
    <w:rsid w:val="009429B1"/>
    <w:rsid w:val="00942CB7"/>
    <w:rsid w:val="00943012"/>
    <w:rsid w:val="0094304C"/>
    <w:rsid w:val="009432F7"/>
    <w:rsid w:val="00943F32"/>
    <w:rsid w:val="00943F4F"/>
    <w:rsid w:val="00944944"/>
    <w:rsid w:val="00944955"/>
    <w:rsid w:val="00944DC9"/>
    <w:rsid w:val="00944E9B"/>
    <w:rsid w:val="0094523D"/>
    <w:rsid w:val="00945400"/>
    <w:rsid w:val="00945B95"/>
    <w:rsid w:val="00945ECC"/>
    <w:rsid w:val="00945F84"/>
    <w:rsid w:val="00945F9A"/>
    <w:rsid w:val="0094609A"/>
    <w:rsid w:val="009460D7"/>
    <w:rsid w:val="00946CEA"/>
    <w:rsid w:val="00946F84"/>
    <w:rsid w:val="00947228"/>
    <w:rsid w:val="00947426"/>
    <w:rsid w:val="00947883"/>
    <w:rsid w:val="00950562"/>
    <w:rsid w:val="009505E1"/>
    <w:rsid w:val="00950920"/>
    <w:rsid w:val="00951131"/>
    <w:rsid w:val="009512F9"/>
    <w:rsid w:val="009514F8"/>
    <w:rsid w:val="00951AB8"/>
    <w:rsid w:val="00952110"/>
    <w:rsid w:val="00952CCD"/>
    <w:rsid w:val="009530BA"/>
    <w:rsid w:val="0095313E"/>
    <w:rsid w:val="0095322F"/>
    <w:rsid w:val="00953614"/>
    <w:rsid w:val="00953912"/>
    <w:rsid w:val="0095398C"/>
    <w:rsid w:val="00953F10"/>
    <w:rsid w:val="009542BA"/>
    <w:rsid w:val="00954872"/>
    <w:rsid w:val="009549FB"/>
    <w:rsid w:val="00954ADE"/>
    <w:rsid w:val="00954B00"/>
    <w:rsid w:val="00954BC2"/>
    <w:rsid w:val="00955277"/>
    <w:rsid w:val="0095535C"/>
    <w:rsid w:val="0095547D"/>
    <w:rsid w:val="0095569A"/>
    <w:rsid w:val="00955A65"/>
    <w:rsid w:val="009564D0"/>
    <w:rsid w:val="0095670B"/>
    <w:rsid w:val="00956897"/>
    <w:rsid w:val="00956D11"/>
    <w:rsid w:val="00956DE1"/>
    <w:rsid w:val="00956EA1"/>
    <w:rsid w:val="00956F60"/>
    <w:rsid w:val="00957300"/>
    <w:rsid w:val="009578BD"/>
    <w:rsid w:val="00957DEB"/>
    <w:rsid w:val="00957E34"/>
    <w:rsid w:val="00960D73"/>
    <w:rsid w:val="00961092"/>
    <w:rsid w:val="009610CB"/>
    <w:rsid w:val="009620F0"/>
    <w:rsid w:val="00962670"/>
    <w:rsid w:val="0096271E"/>
    <w:rsid w:val="00962891"/>
    <w:rsid w:val="00962933"/>
    <w:rsid w:val="009629B5"/>
    <w:rsid w:val="00962AA9"/>
    <w:rsid w:val="00962C6F"/>
    <w:rsid w:val="00962DCE"/>
    <w:rsid w:val="0096321D"/>
    <w:rsid w:val="00963CEF"/>
    <w:rsid w:val="0096417E"/>
    <w:rsid w:val="009647E4"/>
    <w:rsid w:val="0096481B"/>
    <w:rsid w:val="00964A5B"/>
    <w:rsid w:val="00964F48"/>
    <w:rsid w:val="009651BC"/>
    <w:rsid w:val="00965273"/>
    <w:rsid w:val="009654AE"/>
    <w:rsid w:val="00965552"/>
    <w:rsid w:val="009656C8"/>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21"/>
    <w:rsid w:val="00970E5D"/>
    <w:rsid w:val="00971361"/>
    <w:rsid w:val="009716FD"/>
    <w:rsid w:val="009718FE"/>
    <w:rsid w:val="009719F0"/>
    <w:rsid w:val="00971ECD"/>
    <w:rsid w:val="00971FB9"/>
    <w:rsid w:val="00972FAC"/>
    <w:rsid w:val="009737C7"/>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AB2"/>
    <w:rsid w:val="0097745B"/>
    <w:rsid w:val="009775AA"/>
    <w:rsid w:val="00977998"/>
    <w:rsid w:val="00980169"/>
    <w:rsid w:val="00980454"/>
    <w:rsid w:val="00980B77"/>
    <w:rsid w:val="00980D0F"/>
    <w:rsid w:val="00981070"/>
    <w:rsid w:val="0098125C"/>
    <w:rsid w:val="00981324"/>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BC4"/>
    <w:rsid w:val="009860B2"/>
    <w:rsid w:val="00986190"/>
    <w:rsid w:val="009861ED"/>
    <w:rsid w:val="00986326"/>
    <w:rsid w:val="009864CC"/>
    <w:rsid w:val="009871D6"/>
    <w:rsid w:val="00987EF8"/>
    <w:rsid w:val="00990125"/>
    <w:rsid w:val="00990C96"/>
    <w:rsid w:val="00990ED9"/>
    <w:rsid w:val="00991101"/>
    <w:rsid w:val="0099122B"/>
    <w:rsid w:val="00991948"/>
    <w:rsid w:val="00991991"/>
    <w:rsid w:val="009919EA"/>
    <w:rsid w:val="00991AA2"/>
    <w:rsid w:val="0099246F"/>
    <w:rsid w:val="00992530"/>
    <w:rsid w:val="009928CC"/>
    <w:rsid w:val="009929AB"/>
    <w:rsid w:val="00992EA8"/>
    <w:rsid w:val="00993984"/>
    <w:rsid w:val="00993C11"/>
    <w:rsid w:val="00993CCE"/>
    <w:rsid w:val="00993D95"/>
    <w:rsid w:val="0099406A"/>
    <w:rsid w:val="00994161"/>
    <w:rsid w:val="0099487C"/>
    <w:rsid w:val="00995003"/>
    <w:rsid w:val="00995C59"/>
    <w:rsid w:val="00995C9C"/>
    <w:rsid w:val="00995E8D"/>
    <w:rsid w:val="0099610C"/>
    <w:rsid w:val="0099619B"/>
    <w:rsid w:val="009966A2"/>
    <w:rsid w:val="009967A3"/>
    <w:rsid w:val="00996ACC"/>
    <w:rsid w:val="00996B2C"/>
    <w:rsid w:val="00996C79"/>
    <w:rsid w:val="00997784"/>
    <w:rsid w:val="0099789F"/>
    <w:rsid w:val="009979F8"/>
    <w:rsid w:val="00997ADC"/>
    <w:rsid w:val="00997C6A"/>
    <w:rsid w:val="00997D32"/>
    <w:rsid w:val="00997EB5"/>
    <w:rsid w:val="009A0A8A"/>
    <w:rsid w:val="009A0B1D"/>
    <w:rsid w:val="009A1C8A"/>
    <w:rsid w:val="009A1DAB"/>
    <w:rsid w:val="009A2C18"/>
    <w:rsid w:val="009A2FB9"/>
    <w:rsid w:val="009A3283"/>
    <w:rsid w:val="009A3303"/>
    <w:rsid w:val="009A3315"/>
    <w:rsid w:val="009A36DC"/>
    <w:rsid w:val="009A3955"/>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9E3"/>
    <w:rsid w:val="009B0DA1"/>
    <w:rsid w:val="009B1046"/>
    <w:rsid w:val="009B157D"/>
    <w:rsid w:val="009B19C9"/>
    <w:rsid w:val="009B1D0E"/>
    <w:rsid w:val="009B2B6F"/>
    <w:rsid w:val="009B2C27"/>
    <w:rsid w:val="009B2D47"/>
    <w:rsid w:val="009B3207"/>
    <w:rsid w:val="009B34F1"/>
    <w:rsid w:val="009B3521"/>
    <w:rsid w:val="009B3764"/>
    <w:rsid w:val="009B3938"/>
    <w:rsid w:val="009B3B8A"/>
    <w:rsid w:val="009B4011"/>
    <w:rsid w:val="009B41B3"/>
    <w:rsid w:val="009B44FC"/>
    <w:rsid w:val="009B4E05"/>
    <w:rsid w:val="009B4E9A"/>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17E4"/>
    <w:rsid w:val="009C1846"/>
    <w:rsid w:val="009C1EDA"/>
    <w:rsid w:val="009C1FE4"/>
    <w:rsid w:val="009C1FF9"/>
    <w:rsid w:val="009C204A"/>
    <w:rsid w:val="009C2761"/>
    <w:rsid w:val="009C2B52"/>
    <w:rsid w:val="009C3027"/>
    <w:rsid w:val="009C309A"/>
    <w:rsid w:val="009C3681"/>
    <w:rsid w:val="009C3EDA"/>
    <w:rsid w:val="009C4AED"/>
    <w:rsid w:val="009C4DB0"/>
    <w:rsid w:val="009C52E6"/>
    <w:rsid w:val="009C52ED"/>
    <w:rsid w:val="009C58A6"/>
    <w:rsid w:val="009C5F51"/>
    <w:rsid w:val="009C5FE9"/>
    <w:rsid w:val="009C7166"/>
    <w:rsid w:val="009C7205"/>
    <w:rsid w:val="009C7E6B"/>
    <w:rsid w:val="009D0BC6"/>
    <w:rsid w:val="009D0E4A"/>
    <w:rsid w:val="009D11F7"/>
    <w:rsid w:val="009D146D"/>
    <w:rsid w:val="009D150B"/>
    <w:rsid w:val="009D165A"/>
    <w:rsid w:val="009D168A"/>
    <w:rsid w:val="009D1AD1"/>
    <w:rsid w:val="009D1C2C"/>
    <w:rsid w:val="009D20DA"/>
    <w:rsid w:val="009D21BD"/>
    <w:rsid w:val="009D24E3"/>
    <w:rsid w:val="009D265B"/>
    <w:rsid w:val="009D275B"/>
    <w:rsid w:val="009D297F"/>
    <w:rsid w:val="009D37A8"/>
    <w:rsid w:val="009D3921"/>
    <w:rsid w:val="009D3970"/>
    <w:rsid w:val="009D39B2"/>
    <w:rsid w:val="009D3EF7"/>
    <w:rsid w:val="009D401A"/>
    <w:rsid w:val="009D4874"/>
    <w:rsid w:val="009D4C76"/>
    <w:rsid w:val="009D5427"/>
    <w:rsid w:val="009D5685"/>
    <w:rsid w:val="009D5EAC"/>
    <w:rsid w:val="009D5F53"/>
    <w:rsid w:val="009D6486"/>
    <w:rsid w:val="009D6804"/>
    <w:rsid w:val="009D692B"/>
    <w:rsid w:val="009D73C9"/>
    <w:rsid w:val="009D7D79"/>
    <w:rsid w:val="009E0EBE"/>
    <w:rsid w:val="009E0EBF"/>
    <w:rsid w:val="009E122E"/>
    <w:rsid w:val="009E12C7"/>
    <w:rsid w:val="009E163F"/>
    <w:rsid w:val="009E18B4"/>
    <w:rsid w:val="009E1AAF"/>
    <w:rsid w:val="009E1ADB"/>
    <w:rsid w:val="009E1B76"/>
    <w:rsid w:val="009E201D"/>
    <w:rsid w:val="009E262B"/>
    <w:rsid w:val="009E26E2"/>
    <w:rsid w:val="009E3003"/>
    <w:rsid w:val="009E32D8"/>
    <w:rsid w:val="009E3C73"/>
    <w:rsid w:val="009E45EB"/>
    <w:rsid w:val="009E4653"/>
    <w:rsid w:val="009E49A1"/>
    <w:rsid w:val="009E49BA"/>
    <w:rsid w:val="009E4B9E"/>
    <w:rsid w:val="009E53BA"/>
    <w:rsid w:val="009E56C4"/>
    <w:rsid w:val="009E576E"/>
    <w:rsid w:val="009E58B0"/>
    <w:rsid w:val="009E683A"/>
    <w:rsid w:val="009E68E6"/>
    <w:rsid w:val="009E6BAF"/>
    <w:rsid w:val="009E729A"/>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4BD6"/>
    <w:rsid w:val="009F4BE9"/>
    <w:rsid w:val="009F5553"/>
    <w:rsid w:val="009F55C2"/>
    <w:rsid w:val="009F5912"/>
    <w:rsid w:val="009F5F35"/>
    <w:rsid w:val="009F5F7B"/>
    <w:rsid w:val="009F5FC7"/>
    <w:rsid w:val="009F60AB"/>
    <w:rsid w:val="009F6684"/>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9F3"/>
    <w:rsid w:val="00A02ADD"/>
    <w:rsid w:val="00A033A4"/>
    <w:rsid w:val="00A03456"/>
    <w:rsid w:val="00A03794"/>
    <w:rsid w:val="00A03A86"/>
    <w:rsid w:val="00A03B31"/>
    <w:rsid w:val="00A03C24"/>
    <w:rsid w:val="00A03D2B"/>
    <w:rsid w:val="00A04AC8"/>
    <w:rsid w:val="00A04CEE"/>
    <w:rsid w:val="00A05ACF"/>
    <w:rsid w:val="00A05D81"/>
    <w:rsid w:val="00A061D4"/>
    <w:rsid w:val="00A06463"/>
    <w:rsid w:val="00A0646C"/>
    <w:rsid w:val="00A0687A"/>
    <w:rsid w:val="00A06E61"/>
    <w:rsid w:val="00A06F20"/>
    <w:rsid w:val="00A072E4"/>
    <w:rsid w:val="00A074D2"/>
    <w:rsid w:val="00A07D92"/>
    <w:rsid w:val="00A1094F"/>
    <w:rsid w:val="00A109BA"/>
    <w:rsid w:val="00A10DC3"/>
    <w:rsid w:val="00A11049"/>
    <w:rsid w:val="00A112F3"/>
    <w:rsid w:val="00A117E2"/>
    <w:rsid w:val="00A118EE"/>
    <w:rsid w:val="00A11900"/>
    <w:rsid w:val="00A13245"/>
    <w:rsid w:val="00A13395"/>
    <w:rsid w:val="00A13649"/>
    <w:rsid w:val="00A1364B"/>
    <w:rsid w:val="00A1367E"/>
    <w:rsid w:val="00A136CF"/>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2A6F"/>
    <w:rsid w:val="00A23E16"/>
    <w:rsid w:val="00A23F40"/>
    <w:rsid w:val="00A2458C"/>
    <w:rsid w:val="00A25947"/>
    <w:rsid w:val="00A2595D"/>
    <w:rsid w:val="00A25F4F"/>
    <w:rsid w:val="00A262E5"/>
    <w:rsid w:val="00A26B21"/>
    <w:rsid w:val="00A272FA"/>
    <w:rsid w:val="00A2734B"/>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B31"/>
    <w:rsid w:val="00A41BC3"/>
    <w:rsid w:val="00A42002"/>
    <w:rsid w:val="00A423A2"/>
    <w:rsid w:val="00A42411"/>
    <w:rsid w:val="00A42430"/>
    <w:rsid w:val="00A42907"/>
    <w:rsid w:val="00A42BB1"/>
    <w:rsid w:val="00A42EEB"/>
    <w:rsid w:val="00A42EF7"/>
    <w:rsid w:val="00A433B0"/>
    <w:rsid w:val="00A43595"/>
    <w:rsid w:val="00A43DB0"/>
    <w:rsid w:val="00A44000"/>
    <w:rsid w:val="00A443C4"/>
    <w:rsid w:val="00A4497B"/>
    <w:rsid w:val="00A44F20"/>
    <w:rsid w:val="00A4544B"/>
    <w:rsid w:val="00A45835"/>
    <w:rsid w:val="00A45AA2"/>
    <w:rsid w:val="00A45B9A"/>
    <w:rsid w:val="00A45E23"/>
    <w:rsid w:val="00A45EE5"/>
    <w:rsid w:val="00A46289"/>
    <w:rsid w:val="00A4630B"/>
    <w:rsid w:val="00A46599"/>
    <w:rsid w:val="00A4687C"/>
    <w:rsid w:val="00A46DBD"/>
    <w:rsid w:val="00A46F02"/>
    <w:rsid w:val="00A47159"/>
    <w:rsid w:val="00A473A3"/>
    <w:rsid w:val="00A50944"/>
    <w:rsid w:val="00A513DE"/>
    <w:rsid w:val="00A51428"/>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3E70"/>
    <w:rsid w:val="00A541AA"/>
    <w:rsid w:val="00A5428D"/>
    <w:rsid w:val="00A542FA"/>
    <w:rsid w:val="00A54847"/>
    <w:rsid w:val="00A54A00"/>
    <w:rsid w:val="00A5555D"/>
    <w:rsid w:val="00A558A0"/>
    <w:rsid w:val="00A558FF"/>
    <w:rsid w:val="00A559E9"/>
    <w:rsid w:val="00A55B54"/>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B88"/>
    <w:rsid w:val="00A64EBD"/>
    <w:rsid w:val="00A65218"/>
    <w:rsid w:val="00A65534"/>
    <w:rsid w:val="00A6558E"/>
    <w:rsid w:val="00A65CCA"/>
    <w:rsid w:val="00A6607F"/>
    <w:rsid w:val="00A661B2"/>
    <w:rsid w:val="00A667FD"/>
    <w:rsid w:val="00A66B86"/>
    <w:rsid w:val="00A66E1E"/>
    <w:rsid w:val="00A66F78"/>
    <w:rsid w:val="00A670B2"/>
    <w:rsid w:val="00A67292"/>
    <w:rsid w:val="00A6741A"/>
    <w:rsid w:val="00A678C1"/>
    <w:rsid w:val="00A6793B"/>
    <w:rsid w:val="00A7058D"/>
    <w:rsid w:val="00A712F9"/>
    <w:rsid w:val="00A7166B"/>
    <w:rsid w:val="00A71C09"/>
    <w:rsid w:val="00A72DAD"/>
    <w:rsid w:val="00A7318C"/>
    <w:rsid w:val="00A732AF"/>
    <w:rsid w:val="00A73512"/>
    <w:rsid w:val="00A73B25"/>
    <w:rsid w:val="00A73D15"/>
    <w:rsid w:val="00A73F42"/>
    <w:rsid w:val="00A74030"/>
    <w:rsid w:val="00A740A6"/>
    <w:rsid w:val="00A740BD"/>
    <w:rsid w:val="00A743F6"/>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B83"/>
    <w:rsid w:val="00A80C82"/>
    <w:rsid w:val="00A80E8D"/>
    <w:rsid w:val="00A81456"/>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BE2"/>
    <w:rsid w:val="00A85E8E"/>
    <w:rsid w:val="00A86642"/>
    <w:rsid w:val="00A8664F"/>
    <w:rsid w:val="00A86CCF"/>
    <w:rsid w:val="00A874CB"/>
    <w:rsid w:val="00A876B3"/>
    <w:rsid w:val="00A9081F"/>
    <w:rsid w:val="00A90871"/>
    <w:rsid w:val="00A90A33"/>
    <w:rsid w:val="00A90A56"/>
    <w:rsid w:val="00A91171"/>
    <w:rsid w:val="00A9146E"/>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3865"/>
    <w:rsid w:val="00A9418D"/>
    <w:rsid w:val="00A94200"/>
    <w:rsid w:val="00A94342"/>
    <w:rsid w:val="00A94F1A"/>
    <w:rsid w:val="00A95166"/>
    <w:rsid w:val="00A954A2"/>
    <w:rsid w:val="00A956A1"/>
    <w:rsid w:val="00A958FA"/>
    <w:rsid w:val="00A95A56"/>
    <w:rsid w:val="00A960C9"/>
    <w:rsid w:val="00A966F1"/>
    <w:rsid w:val="00A968D1"/>
    <w:rsid w:val="00A96D23"/>
    <w:rsid w:val="00A97328"/>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A6"/>
    <w:rsid w:val="00AA4055"/>
    <w:rsid w:val="00AA410A"/>
    <w:rsid w:val="00AA444E"/>
    <w:rsid w:val="00AA51B1"/>
    <w:rsid w:val="00AA53E6"/>
    <w:rsid w:val="00AA5705"/>
    <w:rsid w:val="00AA5B3D"/>
    <w:rsid w:val="00AA5D88"/>
    <w:rsid w:val="00AA61B6"/>
    <w:rsid w:val="00AA6727"/>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3AD"/>
    <w:rsid w:val="00AB3DAC"/>
    <w:rsid w:val="00AB4296"/>
    <w:rsid w:val="00AB4EA2"/>
    <w:rsid w:val="00AB5266"/>
    <w:rsid w:val="00AB568D"/>
    <w:rsid w:val="00AB58D5"/>
    <w:rsid w:val="00AB5ACE"/>
    <w:rsid w:val="00AB6018"/>
    <w:rsid w:val="00AB61C4"/>
    <w:rsid w:val="00AB659E"/>
    <w:rsid w:val="00AB66B6"/>
    <w:rsid w:val="00AB764B"/>
    <w:rsid w:val="00AB7715"/>
    <w:rsid w:val="00AB7931"/>
    <w:rsid w:val="00AB7999"/>
    <w:rsid w:val="00AB7AF0"/>
    <w:rsid w:val="00AB7C37"/>
    <w:rsid w:val="00AC02E9"/>
    <w:rsid w:val="00AC0BA5"/>
    <w:rsid w:val="00AC0D36"/>
    <w:rsid w:val="00AC1027"/>
    <w:rsid w:val="00AC10F6"/>
    <w:rsid w:val="00AC1548"/>
    <w:rsid w:val="00AC1B8B"/>
    <w:rsid w:val="00AC2596"/>
    <w:rsid w:val="00AC29B9"/>
    <w:rsid w:val="00AC2F29"/>
    <w:rsid w:val="00AC2FFD"/>
    <w:rsid w:val="00AC302D"/>
    <w:rsid w:val="00AC374A"/>
    <w:rsid w:val="00AC394D"/>
    <w:rsid w:val="00AC48F6"/>
    <w:rsid w:val="00AC4AD0"/>
    <w:rsid w:val="00AC4D59"/>
    <w:rsid w:val="00AC568D"/>
    <w:rsid w:val="00AC5B43"/>
    <w:rsid w:val="00AC5C35"/>
    <w:rsid w:val="00AC5C61"/>
    <w:rsid w:val="00AC651C"/>
    <w:rsid w:val="00AC6576"/>
    <w:rsid w:val="00AC6985"/>
    <w:rsid w:val="00AC6CAE"/>
    <w:rsid w:val="00AC6D21"/>
    <w:rsid w:val="00AC707E"/>
    <w:rsid w:val="00AC760E"/>
    <w:rsid w:val="00AC7909"/>
    <w:rsid w:val="00AD0024"/>
    <w:rsid w:val="00AD0931"/>
    <w:rsid w:val="00AD0A0B"/>
    <w:rsid w:val="00AD0C57"/>
    <w:rsid w:val="00AD171E"/>
    <w:rsid w:val="00AD1846"/>
    <w:rsid w:val="00AD186C"/>
    <w:rsid w:val="00AD1B49"/>
    <w:rsid w:val="00AD2B25"/>
    <w:rsid w:val="00AD3918"/>
    <w:rsid w:val="00AD3A5D"/>
    <w:rsid w:val="00AD3FF1"/>
    <w:rsid w:val="00AD4408"/>
    <w:rsid w:val="00AD47A2"/>
    <w:rsid w:val="00AD49EE"/>
    <w:rsid w:val="00AD4C4C"/>
    <w:rsid w:val="00AD55D9"/>
    <w:rsid w:val="00AD575A"/>
    <w:rsid w:val="00AD57DE"/>
    <w:rsid w:val="00AD5926"/>
    <w:rsid w:val="00AD5A83"/>
    <w:rsid w:val="00AD5ACD"/>
    <w:rsid w:val="00AD5C95"/>
    <w:rsid w:val="00AD62D1"/>
    <w:rsid w:val="00AD656E"/>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F57"/>
    <w:rsid w:val="00AE4814"/>
    <w:rsid w:val="00AE4A43"/>
    <w:rsid w:val="00AE4CC6"/>
    <w:rsid w:val="00AE5658"/>
    <w:rsid w:val="00AE567F"/>
    <w:rsid w:val="00AE580C"/>
    <w:rsid w:val="00AE5B70"/>
    <w:rsid w:val="00AE6374"/>
    <w:rsid w:val="00AE63B9"/>
    <w:rsid w:val="00AE64AC"/>
    <w:rsid w:val="00AE7044"/>
    <w:rsid w:val="00AE7091"/>
    <w:rsid w:val="00AE74ED"/>
    <w:rsid w:val="00AE7866"/>
    <w:rsid w:val="00AE7A8E"/>
    <w:rsid w:val="00AF008D"/>
    <w:rsid w:val="00AF0396"/>
    <w:rsid w:val="00AF0432"/>
    <w:rsid w:val="00AF0610"/>
    <w:rsid w:val="00AF0F06"/>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613"/>
    <w:rsid w:val="00AF5829"/>
    <w:rsid w:val="00AF5A1D"/>
    <w:rsid w:val="00AF5C91"/>
    <w:rsid w:val="00AF603D"/>
    <w:rsid w:val="00AF6095"/>
    <w:rsid w:val="00AF644E"/>
    <w:rsid w:val="00AF6622"/>
    <w:rsid w:val="00AF67F5"/>
    <w:rsid w:val="00AF68BB"/>
    <w:rsid w:val="00AF6957"/>
    <w:rsid w:val="00AF7349"/>
    <w:rsid w:val="00AF76EE"/>
    <w:rsid w:val="00AF77A3"/>
    <w:rsid w:val="00AF7A2A"/>
    <w:rsid w:val="00AF7A8E"/>
    <w:rsid w:val="00AF7BDD"/>
    <w:rsid w:val="00AF7D7D"/>
    <w:rsid w:val="00AF7F07"/>
    <w:rsid w:val="00B00546"/>
    <w:rsid w:val="00B0064D"/>
    <w:rsid w:val="00B0071A"/>
    <w:rsid w:val="00B00850"/>
    <w:rsid w:val="00B00F15"/>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955"/>
    <w:rsid w:val="00B05CD9"/>
    <w:rsid w:val="00B05DBA"/>
    <w:rsid w:val="00B0660F"/>
    <w:rsid w:val="00B06BA4"/>
    <w:rsid w:val="00B06C66"/>
    <w:rsid w:val="00B06E0F"/>
    <w:rsid w:val="00B073DB"/>
    <w:rsid w:val="00B075F4"/>
    <w:rsid w:val="00B077D4"/>
    <w:rsid w:val="00B077F6"/>
    <w:rsid w:val="00B07A2E"/>
    <w:rsid w:val="00B07B77"/>
    <w:rsid w:val="00B1009F"/>
    <w:rsid w:val="00B101EF"/>
    <w:rsid w:val="00B10644"/>
    <w:rsid w:val="00B10913"/>
    <w:rsid w:val="00B10F8E"/>
    <w:rsid w:val="00B11186"/>
    <w:rsid w:val="00B115AF"/>
    <w:rsid w:val="00B11871"/>
    <w:rsid w:val="00B11EA5"/>
    <w:rsid w:val="00B1246B"/>
    <w:rsid w:val="00B125FF"/>
    <w:rsid w:val="00B128E8"/>
    <w:rsid w:val="00B131CA"/>
    <w:rsid w:val="00B135B3"/>
    <w:rsid w:val="00B1392D"/>
    <w:rsid w:val="00B13A39"/>
    <w:rsid w:val="00B13C07"/>
    <w:rsid w:val="00B13C21"/>
    <w:rsid w:val="00B13C40"/>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F9B"/>
    <w:rsid w:val="00B2035A"/>
    <w:rsid w:val="00B20425"/>
    <w:rsid w:val="00B20723"/>
    <w:rsid w:val="00B20AC5"/>
    <w:rsid w:val="00B20BD5"/>
    <w:rsid w:val="00B20FF7"/>
    <w:rsid w:val="00B215BC"/>
    <w:rsid w:val="00B21805"/>
    <w:rsid w:val="00B21B01"/>
    <w:rsid w:val="00B21C7E"/>
    <w:rsid w:val="00B22055"/>
    <w:rsid w:val="00B223C5"/>
    <w:rsid w:val="00B223DF"/>
    <w:rsid w:val="00B22B59"/>
    <w:rsid w:val="00B22B7D"/>
    <w:rsid w:val="00B22B8A"/>
    <w:rsid w:val="00B22BCC"/>
    <w:rsid w:val="00B22C21"/>
    <w:rsid w:val="00B22D5C"/>
    <w:rsid w:val="00B22E27"/>
    <w:rsid w:val="00B2318A"/>
    <w:rsid w:val="00B238DE"/>
    <w:rsid w:val="00B23DB1"/>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BF4"/>
    <w:rsid w:val="00B33BF8"/>
    <w:rsid w:val="00B33C5A"/>
    <w:rsid w:val="00B33D17"/>
    <w:rsid w:val="00B341A7"/>
    <w:rsid w:val="00B348C3"/>
    <w:rsid w:val="00B34A7B"/>
    <w:rsid w:val="00B353B9"/>
    <w:rsid w:val="00B35404"/>
    <w:rsid w:val="00B355EB"/>
    <w:rsid w:val="00B3610C"/>
    <w:rsid w:val="00B365D2"/>
    <w:rsid w:val="00B36623"/>
    <w:rsid w:val="00B3687E"/>
    <w:rsid w:val="00B36CF2"/>
    <w:rsid w:val="00B36E04"/>
    <w:rsid w:val="00B3747D"/>
    <w:rsid w:val="00B374D9"/>
    <w:rsid w:val="00B400D7"/>
    <w:rsid w:val="00B40171"/>
    <w:rsid w:val="00B404A4"/>
    <w:rsid w:val="00B40936"/>
    <w:rsid w:val="00B40D0F"/>
    <w:rsid w:val="00B40DB8"/>
    <w:rsid w:val="00B411C5"/>
    <w:rsid w:val="00B4165F"/>
    <w:rsid w:val="00B41D94"/>
    <w:rsid w:val="00B423BB"/>
    <w:rsid w:val="00B42CF8"/>
    <w:rsid w:val="00B432DA"/>
    <w:rsid w:val="00B43573"/>
    <w:rsid w:val="00B43597"/>
    <w:rsid w:val="00B440F9"/>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50661"/>
    <w:rsid w:val="00B5090D"/>
    <w:rsid w:val="00B509CE"/>
    <w:rsid w:val="00B50AAF"/>
    <w:rsid w:val="00B50AF8"/>
    <w:rsid w:val="00B50C4D"/>
    <w:rsid w:val="00B5111B"/>
    <w:rsid w:val="00B51367"/>
    <w:rsid w:val="00B5155B"/>
    <w:rsid w:val="00B51617"/>
    <w:rsid w:val="00B51E11"/>
    <w:rsid w:val="00B5223F"/>
    <w:rsid w:val="00B52279"/>
    <w:rsid w:val="00B52E5D"/>
    <w:rsid w:val="00B531C7"/>
    <w:rsid w:val="00B532CF"/>
    <w:rsid w:val="00B53AB3"/>
    <w:rsid w:val="00B54094"/>
    <w:rsid w:val="00B5421C"/>
    <w:rsid w:val="00B5476F"/>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A34"/>
    <w:rsid w:val="00B61C40"/>
    <w:rsid w:val="00B61CA3"/>
    <w:rsid w:val="00B61E65"/>
    <w:rsid w:val="00B62365"/>
    <w:rsid w:val="00B62451"/>
    <w:rsid w:val="00B63523"/>
    <w:rsid w:val="00B6392B"/>
    <w:rsid w:val="00B63D72"/>
    <w:rsid w:val="00B63EEF"/>
    <w:rsid w:val="00B63F93"/>
    <w:rsid w:val="00B643A7"/>
    <w:rsid w:val="00B64AF5"/>
    <w:rsid w:val="00B64B22"/>
    <w:rsid w:val="00B64BAD"/>
    <w:rsid w:val="00B64D69"/>
    <w:rsid w:val="00B64E4A"/>
    <w:rsid w:val="00B6559C"/>
    <w:rsid w:val="00B6660D"/>
    <w:rsid w:val="00B6666C"/>
    <w:rsid w:val="00B66C9A"/>
    <w:rsid w:val="00B66FA7"/>
    <w:rsid w:val="00B67046"/>
    <w:rsid w:val="00B6711B"/>
    <w:rsid w:val="00B67336"/>
    <w:rsid w:val="00B673AD"/>
    <w:rsid w:val="00B67478"/>
    <w:rsid w:val="00B67697"/>
    <w:rsid w:val="00B67B4C"/>
    <w:rsid w:val="00B7016D"/>
    <w:rsid w:val="00B70F21"/>
    <w:rsid w:val="00B7141C"/>
    <w:rsid w:val="00B71559"/>
    <w:rsid w:val="00B716E4"/>
    <w:rsid w:val="00B71785"/>
    <w:rsid w:val="00B71D3D"/>
    <w:rsid w:val="00B7200E"/>
    <w:rsid w:val="00B723C9"/>
    <w:rsid w:val="00B72484"/>
    <w:rsid w:val="00B72BAB"/>
    <w:rsid w:val="00B731A8"/>
    <w:rsid w:val="00B73B1F"/>
    <w:rsid w:val="00B73B61"/>
    <w:rsid w:val="00B73CBB"/>
    <w:rsid w:val="00B73DCD"/>
    <w:rsid w:val="00B73E01"/>
    <w:rsid w:val="00B73E1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F45"/>
    <w:rsid w:val="00B80B01"/>
    <w:rsid w:val="00B80D2E"/>
    <w:rsid w:val="00B81169"/>
    <w:rsid w:val="00B8147C"/>
    <w:rsid w:val="00B81874"/>
    <w:rsid w:val="00B8203E"/>
    <w:rsid w:val="00B82145"/>
    <w:rsid w:val="00B824B6"/>
    <w:rsid w:val="00B828D0"/>
    <w:rsid w:val="00B82C13"/>
    <w:rsid w:val="00B82FE0"/>
    <w:rsid w:val="00B83138"/>
    <w:rsid w:val="00B83748"/>
    <w:rsid w:val="00B83895"/>
    <w:rsid w:val="00B83CCD"/>
    <w:rsid w:val="00B84564"/>
    <w:rsid w:val="00B85088"/>
    <w:rsid w:val="00B850B8"/>
    <w:rsid w:val="00B850EF"/>
    <w:rsid w:val="00B850FD"/>
    <w:rsid w:val="00B853C6"/>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76D"/>
    <w:rsid w:val="00B93B39"/>
    <w:rsid w:val="00B9409C"/>
    <w:rsid w:val="00B94491"/>
    <w:rsid w:val="00B947F7"/>
    <w:rsid w:val="00B94848"/>
    <w:rsid w:val="00B9487A"/>
    <w:rsid w:val="00B94E10"/>
    <w:rsid w:val="00B94E38"/>
    <w:rsid w:val="00B9548A"/>
    <w:rsid w:val="00B956FF"/>
    <w:rsid w:val="00B95A16"/>
    <w:rsid w:val="00B95B80"/>
    <w:rsid w:val="00B95C2E"/>
    <w:rsid w:val="00B96400"/>
    <w:rsid w:val="00B965EE"/>
    <w:rsid w:val="00B96873"/>
    <w:rsid w:val="00B970B1"/>
    <w:rsid w:val="00B974B0"/>
    <w:rsid w:val="00B97957"/>
    <w:rsid w:val="00B97A00"/>
    <w:rsid w:val="00B97A64"/>
    <w:rsid w:val="00B97CF8"/>
    <w:rsid w:val="00B97DA4"/>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72E8"/>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3EF"/>
    <w:rsid w:val="00BB75DA"/>
    <w:rsid w:val="00BB75DE"/>
    <w:rsid w:val="00BB76CE"/>
    <w:rsid w:val="00BB7A47"/>
    <w:rsid w:val="00BC0260"/>
    <w:rsid w:val="00BC0910"/>
    <w:rsid w:val="00BC0EF5"/>
    <w:rsid w:val="00BC1348"/>
    <w:rsid w:val="00BC170B"/>
    <w:rsid w:val="00BC1B0D"/>
    <w:rsid w:val="00BC1BDA"/>
    <w:rsid w:val="00BC2852"/>
    <w:rsid w:val="00BC2B13"/>
    <w:rsid w:val="00BC2E8C"/>
    <w:rsid w:val="00BC33C7"/>
    <w:rsid w:val="00BC370E"/>
    <w:rsid w:val="00BC38CB"/>
    <w:rsid w:val="00BC3DCE"/>
    <w:rsid w:val="00BC4126"/>
    <w:rsid w:val="00BC4882"/>
    <w:rsid w:val="00BC48CD"/>
    <w:rsid w:val="00BC5607"/>
    <w:rsid w:val="00BC5B93"/>
    <w:rsid w:val="00BC6024"/>
    <w:rsid w:val="00BC62B8"/>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49A6"/>
    <w:rsid w:val="00BD49B1"/>
    <w:rsid w:val="00BD4BA5"/>
    <w:rsid w:val="00BD4FF3"/>
    <w:rsid w:val="00BD52D7"/>
    <w:rsid w:val="00BD5D4F"/>
    <w:rsid w:val="00BD5F21"/>
    <w:rsid w:val="00BD6018"/>
    <w:rsid w:val="00BD6024"/>
    <w:rsid w:val="00BD64EF"/>
    <w:rsid w:val="00BD6687"/>
    <w:rsid w:val="00BD6B3B"/>
    <w:rsid w:val="00BD6D28"/>
    <w:rsid w:val="00BD77D1"/>
    <w:rsid w:val="00BE006F"/>
    <w:rsid w:val="00BE02D2"/>
    <w:rsid w:val="00BE0D1A"/>
    <w:rsid w:val="00BE0F97"/>
    <w:rsid w:val="00BE1101"/>
    <w:rsid w:val="00BE111A"/>
    <w:rsid w:val="00BE11CB"/>
    <w:rsid w:val="00BE1838"/>
    <w:rsid w:val="00BE1C37"/>
    <w:rsid w:val="00BE1E1D"/>
    <w:rsid w:val="00BE2445"/>
    <w:rsid w:val="00BE24C6"/>
    <w:rsid w:val="00BE2552"/>
    <w:rsid w:val="00BE274B"/>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F0289"/>
    <w:rsid w:val="00BF02F0"/>
    <w:rsid w:val="00BF05EA"/>
    <w:rsid w:val="00BF0B1C"/>
    <w:rsid w:val="00BF101F"/>
    <w:rsid w:val="00BF1498"/>
    <w:rsid w:val="00BF1604"/>
    <w:rsid w:val="00BF1A53"/>
    <w:rsid w:val="00BF2F8A"/>
    <w:rsid w:val="00BF3065"/>
    <w:rsid w:val="00BF3A52"/>
    <w:rsid w:val="00BF3CC1"/>
    <w:rsid w:val="00BF3EB7"/>
    <w:rsid w:val="00BF3EEE"/>
    <w:rsid w:val="00BF4106"/>
    <w:rsid w:val="00BF43AA"/>
    <w:rsid w:val="00BF460F"/>
    <w:rsid w:val="00BF49B7"/>
    <w:rsid w:val="00BF4A26"/>
    <w:rsid w:val="00BF4C50"/>
    <w:rsid w:val="00BF4E63"/>
    <w:rsid w:val="00BF50A8"/>
    <w:rsid w:val="00BF523F"/>
    <w:rsid w:val="00BF5790"/>
    <w:rsid w:val="00BF6150"/>
    <w:rsid w:val="00BF6224"/>
    <w:rsid w:val="00BF624B"/>
    <w:rsid w:val="00BF6538"/>
    <w:rsid w:val="00BF680A"/>
    <w:rsid w:val="00BF6A79"/>
    <w:rsid w:val="00BF6AB8"/>
    <w:rsid w:val="00BF6E8A"/>
    <w:rsid w:val="00BF6F6D"/>
    <w:rsid w:val="00BF71EB"/>
    <w:rsid w:val="00BF7341"/>
    <w:rsid w:val="00BF73D9"/>
    <w:rsid w:val="00BF745F"/>
    <w:rsid w:val="00BF75CA"/>
    <w:rsid w:val="00BF7753"/>
    <w:rsid w:val="00BF775A"/>
    <w:rsid w:val="00BF777A"/>
    <w:rsid w:val="00BF782B"/>
    <w:rsid w:val="00BF7C65"/>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6B67"/>
    <w:rsid w:val="00C07061"/>
    <w:rsid w:val="00C0740A"/>
    <w:rsid w:val="00C0759C"/>
    <w:rsid w:val="00C0779C"/>
    <w:rsid w:val="00C0782C"/>
    <w:rsid w:val="00C07C7B"/>
    <w:rsid w:val="00C10618"/>
    <w:rsid w:val="00C10913"/>
    <w:rsid w:val="00C10E52"/>
    <w:rsid w:val="00C11001"/>
    <w:rsid w:val="00C11569"/>
    <w:rsid w:val="00C118A2"/>
    <w:rsid w:val="00C11F3F"/>
    <w:rsid w:val="00C1227A"/>
    <w:rsid w:val="00C12923"/>
    <w:rsid w:val="00C129E8"/>
    <w:rsid w:val="00C13157"/>
    <w:rsid w:val="00C13310"/>
    <w:rsid w:val="00C133A4"/>
    <w:rsid w:val="00C13484"/>
    <w:rsid w:val="00C1364D"/>
    <w:rsid w:val="00C14770"/>
    <w:rsid w:val="00C1488F"/>
    <w:rsid w:val="00C14C23"/>
    <w:rsid w:val="00C14E74"/>
    <w:rsid w:val="00C151D3"/>
    <w:rsid w:val="00C15457"/>
    <w:rsid w:val="00C1557A"/>
    <w:rsid w:val="00C1571B"/>
    <w:rsid w:val="00C15919"/>
    <w:rsid w:val="00C15C68"/>
    <w:rsid w:val="00C16119"/>
    <w:rsid w:val="00C161BF"/>
    <w:rsid w:val="00C1623C"/>
    <w:rsid w:val="00C16959"/>
    <w:rsid w:val="00C1722E"/>
    <w:rsid w:val="00C17A67"/>
    <w:rsid w:val="00C17B01"/>
    <w:rsid w:val="00C17CBB"/>
    <w:rsid w:val="00C2019B"/>
    <w:rsid w:val="00C20FC0"/>
    <w:rsid w:val="00C2102C"/>
    <w:rsid w:val="00C210E6"/>
    <w:rsid w:val="00C2115E"/>
    <w:rsid w:val="00C21356"/>
    <w:rsid w:val="00C22502"/>
    <w:rsid w:val="00C22765"/>
    <w:rsid w:val="00C22872"/>
    <w:rsid w:val="00C22B5C"/>
    <w:rsid w:val="00C23017"/>
    <w:rsid w:val="00C23264"/>
    <w:rsid w:val="00C2330E"/>
    <w:rsid w:val="00C23695"/>
    <w:rsid w:val="00C238E5"/>
    <w:rsid w:val="00C24115"/>
    <w:rsid w:val="00C2452F"/>
    <w:rsid w:val="00C247C1"/>
    <w:rsid w:val="00C247D4"/>
    <w:rsid w:val="00C249F5"/>
    <w:rsid w:val="00C25D38"/>
    <w:rsid w:val="00C25D4D"/>
    <w:rsid w:val="00C260B3"/>
    <w:rsid w:val="00C26195"/>
    <w:rsid w:val="00C26793"/>
    <w:rsid w:val="00C26C49"/>
    <w:rsid w:val="00C26DD9"/>
    <w:rsid w:val="00C26F99"/>
    <w:rsid w:val="00C2723C"/>
    <w:rsid w:val="00C27345"/>
    <w:rsid w:val="00C2741F"/>
    <w:rsid w:val="00C306B8"/>
    <w:rsid w:val="00C307A0"/>
    <w:rsid w:val="00C30B47"/>
    <w:rsid w:val="00C30E3E"/>
    <w:rsid w:val="00C30FB9"/>
    <w:rsid w:val="00C3115D"/>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409C4"/>
    <w:rsid w:val="00C40DDF"/>
    <w:rsid w:val="00C40E62"/>
    <w:rsid w:val="00C41010"/>
    <w:rsid w:val="00C411C6"/>
    <w:rsid w:val="00C41646"/>
    <w:rsid w:val="00C41BBE"/>
    <w:rsid w:val="00C41F15"/>
    <w:rsid w:val="00C41F40"/>
    <w:rsid w:val="00C4204D"/>
    <w:rsid w:val="00C426B0"/>
    <w:rsid w:val="00C426D9"/>
    <w:rsid w:val="00C42E0D"/>
    <w:rsid w:val="00C430F1"/>
    <w:rsid w:val="00C437BA"/>
    <w:rsid w:val="00C43967"/>
    <w:rsid w:val="00C43D43"/>
    <w:rsid w:val="00C4446E"/>
    <w:rsid w:val="00C44550"/>
    <w:rsid w:val="00C459A8"/>
    <w:rsid w:val="00C45BE2"/>
    <w:rsid w:val="00C45D6D"/>
    <w:rsid w:val="00C45EB7"/>
    <w:rsid w:val="00C46183"/>
    <w:rsid w:val="00C46514"/>
    <w:rsid w:val="00C468EC"/>
    <w:rsid w:val="00C469B1"/>
    <w:rsid w:val="00C46C7F"/>
    <w:rsid w:val="00C46F9C"/>
    <w:rsid w:val="00C471DD"/>
    <w:rsid w:val="00C4786E"/>
    <w:rsid w:val="00C47A29"/>
    <w:rsid w:val="00C47E0E"/>
    <w:rsid w:val="00C502AA"/>
    <w:rsid w:val="00C503D8"/>
    <w:rsid w:val="00C503E9"/>
    <w:rsid w:val="00C50552"/>
    <w:rsid w:val="00C50611"/>
    <w:rsid w:val="00C50871"/>
    <w:rsid w:val="00C50877"/>
    <w:rsid w:val="00C50964"/>
    <w:rsid w:val="00C513D3"/>
    <w:rsid w:val="00C51DFA"/>
    <w:rsid w:val="00C5230B"/>
    <w:rsid w:val="00C527CE"/>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64C"/>
    <w:rsid w:val="00C546DB"/>
    <w:rsid w:val="00C54756"/>
    <w:rsid w:val="00C54B0D"/>
    <w:rsid w:val="00C54B4D"/>
    <w:rsid w:val="00C552F6"/>
    <w:rsid w:val="00C55BF6"/>
    <w:rsid w:val="00C55EDA"/>
    <w:rsid w:val="00C56144"/>
    <w:rsid w:val="00C56335"/>
    <w:rsid w:val="00C57123"/>
    <w:rsid w:val="00C57572"/>
    <w:rsid w:val="00C576F9"/>
    <w:rsid w:val="00C5788B"/>
    <w:rsid w:val="00C60671"/>
    <w:rsid w:val="00C60D3F"/>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CB7"/>
    <w:rsid w:val="00C64D00"/>
    <w:rsid w:val="00C64D4C"/>
    <w:rsid w:val="00C652E3"/>
    <w:rsid w:val="00C6589A"/>
    <w:rsid w:val="00C65BEE"/>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21F"/>
    <w:rsid w:val="00C7233F"/>
    <w:rsid w:val="00C723E9"/>
    <w:rsid w:val="00C72E5B"/>
    <w:rsid w:val="00C73338"/>
    <w:rsid w:val="00C733E5"/>
    <w:rsid w:val="00C744E8"/>
    <w:rsid w:val="00C748ED"/>
    <w:rsid w:val="00C74EE8"/>
    <w:rsid w:val="00C75047"/>
    <w:rsid w:val="00C754C4"/>
    <w:rsid w:val="00C7560B"/>
    <w:rsid w:val="00C7586D"/>
    <w:rsid w:val="00C758A6"/>
    <w:rsid w:val="00C75D14"/>
    <w:rsid w:val="00C75D58"/>
    <w:rsid w:val="00C75F21"/>
    <w:rsid w:val="00C76A1A"/>
    <w:rsid w:val="00C76C74"/>
    <w:rsid w:val="00C76DA1"/>
    <w:rsid w:val="00C771A6"/>
    <w:rsid w:val="00C7747A"/>
    <w:rsid w:val="00C775D6"/>
    <w:rsid w:val="00C77D09"/>
    <w:rsid w:val="00C80E98"/>
    <w:rsid w:val="00C80F5C"/>
    <w:rsid w:val="00C812BA"/>
    <w:rsid w:val="00C81725"/>
    <w:rsid w:val="00C8196E"/>
    <w:rsid w:val="00C81D9F"/>
    <w:rsid w:val="00C821E5"/>
    <w:rsid w:val="00C82968"/>
    <w:rsid w:val="00C82A9E"/>
    <w:rsid w:val="00C840B2"/>
    <w:rsid w:val="00C84A68"/>
    <w:rsid w:val="00C84B4A"/>
    <w:rsid w:val="00C84CB2"/>
    <w:rsid w:val="00C8504E"/>
    <w:rsid w:val="00C85572"/>
    <w:rsid w:val="00C85EAC"/>
    <w:rsid w:val="00C871A7"/>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10B"/>
    <w:rsid w:val="00CA52CB"/>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6F8"/>
    <w:rsid w:val="00CB5B31"/>
    <w:rsid w:val="00CB5D46"/>
    <w:rsid w:val="00CB5E6F"/>
    <w:rsid w:val="00CB6098"/>
    <w:rsid w:val="00CB61F3"/>
    <w:rsid w:val="00CB652A"/>
    <w:rsid w:val="00CB67CC"/>
    <w:rsid w:val="00CB695B"/>
    <w:rsid w:val="00CB6A4D"/>
    <w:rsid w:val="00CB6C52"/>
    <w:rsid w:val="00CB706A"/>
    <w:rsid w:val="00CB752B"/>
    <w:rsid w:val="00CB75EB"/>
    <w:rsid w:val="00CC0639"/>
    <w:rsid w:val="00CC06E1"/>
    <w:rsid w:val="00CC0AFD"/>
    <w:rsid w:val="00CC0EB7"/>
    <w:rsid w:val="00CC133C"/>
    <w:rsid w:val="00CC1B4E"/>
    <w:rsid w:val="00CC1BDD"/>
    <w:rsid w:val="00CC232B"/>
    <w:rsid w:val="00CC2578"/>
    <w:rsid w:val="00CC26BB"/>
    <w:rsid w:val="00CC2749"/>
    <w:rsid w:val="00CC2F1E"/>
    <w:rsid w:val="00CC2F49"/>
    <w:rsid w:val="00CC3155"/>
    <w:rsid w:val="00CC33DF"/>
    <w:rsid w:val="00CC34F0"/>
    <w:rsid w:val="00CC381E"/>
    <w:rsid w:val="00CC3884"/>
    <w:rsid w:val="00CC3A74"/>
    <w:rsid w:val="00CC3A93"/>
    <w:rsid w:val="00CC3AE0"/>
    <w:rsid w:val="00CC4267"/>
    <w:rsid w:val="00CC448E"/>
    <w:rsid w:val="00CC45AB"/>
    <w:rsid w:val="00CC465A"/>
    <w:rsid w:val="00CC4893"/>
    <w:rsid w:val="00CC4B84"/>
    <w:rsid w:val="00CC520A"/>
    <w:rsid w:val="00CC5B63"/>
    <w:rsid w:val="00CC5E4F"/>
    <w:rsid w:val="00CC5EE0"/>
    <w:rsid w:val="00CC621E"/>
    <w:rsid w:val="00CC66D2"/>
    <w:rsid w:val="00CC6CA8"/>
    <w:rsid w:val="00CC6DCF"/>
    <w:rsid w:val="00CC7232"/>
    <w:rsid w:val="00CC7384"/>
    <w:rsid w:val="00CC765D"/>
    <w:rsid w:val="00CC788D"/>
    <w:rsid w:val="00CD00D7"/>
    <w:rsid w:val="00CD050F"/>
    <w:rsid w:val="00CD08EC"/>
    <w:rsid w:val="00CD114A"/>
    <w:rsid w:val="00CD1295"/>
    <w:rsid w:val="00CD14EB"/>
    <w:rsid w:val="00CD1CE3"/>
    <w:rsid w:val="00CD27FA"/>
    <w:rsid w:val="00CD2E63"/>
    <w:rsid w:val="00CD32D2"/>
    <w:rsid w:val="00CD395D"/>
    <w:rsid w:val="00CD39E0"/>
    <w:rsid w:val="00CD3D0D"/>
    <w:rsid w:val="00CD41B5"/>
    <w:rsid w:val="00CD45D8"/>
    <w:rsid w:val="00CD4C1C"/>
    <w:rsid w:val="00CD552A"/>
    <w:rsid w:val="00CD5B56"/>
    <w:rsid w:val="00CD5C1A"/>
    <w:rsid w:val="00CD5FFD"/>
    <w:rsid w:val="00CD6636"/>
    <w:rsid w:val="00CD6BAB"/>
    <w:rsid w:val="00CD7041"/>
    <w:rsid w:val="00CD7E52"/>
    <w:rsid w:val="00CE0364"/>
    <w:rsid w:val="00CE0AF0"/>
    <w:rsid w:val="00CE0C57"/>
    <w:rsid w:val="00CE1173"/>
    <w:rsid w:val="00CE148E"/>
    <w:rsid w:val="00CE165C"/>
    <w:rsid w:val="00CE169A"/>
    <w:rsid w:val="00CE1A6D"/>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2481"/>
    <w:rsid w:val="00CF262D"/>
    <w:rsid w:val="00CF299D"/>
    <w:rsid w:val="00CF2EEF"/>
    <w:rsid w:val="00CF2F1A"/>
    <w:rsid w:val="00CF31D8"/>
    <w:rsid w:val="00CF3332"/>
    <w:rsid w:val="00CF36F5"/>
    <w:rsid w:val="00CF3745"/>
    <w:rsid w:val="00CF384F"/>
    <w:rsid w:val="00CF3FEB"/>
    <w:rsid w:val="00CF46E1"/>
    <w:rsid w:val="00CF4931"/>
    <w:rsid w:val="00CF4993"/>
    <w:rsid w:val="00CF4DEE"/>
    <w:rsid w:val="00CF5370"/>
    <w:rsid w:val="00CF5542"/>
    <w:rsid w:val="00CF55D1"/>
    <w:rsid w:val="00CF5926"/>
    <w:rsid w:val="00CF5C6B"/>
    <w:rsid w:val="00CF5CEF"/>
    <w:rsid w:val="00CF66CB"/>
    <w:rsid w:val="00CF672E"/>
    <w:rsid w:val="00CF6830"/>
    <w:rsid w:val="00CF6F91"/>
    <w:rsid w:val="00CF7430"/>
    <w:rsid w:val="00CF749D"/>
    <w:rsid w:val="00D00126"/>
    <w:rsid w:val="00D00634"/>
    <w:rsid w:val="00D013B9"/>
    <w:rsid w:val="00D013E2"/>
    <w:rsid w:val="00D015DD"/>
    <w:rsid w:val="00D01940"/>
    <w:rsid w:val="00D01A76"/>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42A7"/>
    <w:rsid w:val="00D043BF"/>
    <w:rsid w:val="00D0489C"/>
    <w:rsid w:val="00D04F21"/>
    <w:rsid w:val="00D05278"/>
    <w:rsid w:val="00D053C8"/>
    <w:rsid w:val="00D058C1"/>
    <w:rsid w:val="00D05AEE"/>
    <w:rsid w:val="00D06235"/>
    <w:rsid w:val="00D063E4"/>
    <w:rsid w:val="00D06C7C"/>
    <w:rsid w:val="00D073A3"/>
    <w:rsid w:val="00D077B2"/>
    <w:rsid w:val="00D10734"/>
    <w:rsid w:val="00D10983"/>
    <w:rsid w:val="00D109D2"/>
    <w:rsid w:val="00D1179C"/>
    <w:rsid w:val="00D11875"/>
    <w:rsid w:val="00D11DD2"/>
    <w:rsid w:val="00D12050"/>
    <w:rsid w:val="00D1229B"/>
    <w:rsid w:val="00D12554"/>
    <w:rsid w:val="00D12E90"/>
    <w:rsid w:val="00D131FA"/>
    <w:rsid w:val="00D134EE"/>
    <w:rsid w:val="00D1375B"/>
    <w:rsid w:val="00D13B6F"/>
    <w:rsid w:val="00D13C35"/>
    <w:rsid w:val="00D13E04"/>
    <w:rsid w:val="00D13F1A"/>
    <w:rsid w:val="00D14094"/>
    <w:rsid w:val="00D1443D"/>
    <w:rsid w:val="00D145D8"/>
    <w:rsid w:val="00D14AC5"/>
    <w:rsid w:val="00D14C18"/>
    <w:rsid w:val="00D14F22"/>
    <w:rsid w:val="00D150C9"/>
    <w:rsid w:val="00D154D1"/>
    <w:rsid w:val="00D15544"/>
    <w:rsid w:val="00D15812"/>
    <w:rsid w:val="00D15846"/>
    <w:rsid w:val="00D1593F"/>
    <w:rsid w:val="00D15D56"/>
    <w:rsid w:val="00D15D61"/>
    <w:rsid w:val="00D15E5C"/>
    <w:rsid w:val="00D1615C"/>
    <w:rsid w:val="00D166DB"/>
    <w:rsid w:val="00D16733"/>
    <w:rsid w:val="00D17471"/>
    <w:rsid w:val="00D17BBC"/>
    <w:rsid w:val="00D17D18"/>
    <w:rsid w:val="00D20281"/>
    <w:rsid w:val="00D2034E"/>
    <w:rsid w:val="00D20498"/>
    <w:rsid w:val="00D204A9"/>
    <w:rsid w:val="00D20566"/>
    <w:rsid w:val="00D207C7"/>
    <w:rsid w:val="00D21453"/>
    <w:rsid w:val="00D21A1D"/>
    <w:rsid w:val="00D21BB4"/>
    <w:rsid w:val="00D21BB7"/>
    <w:rsid w:val="00D21F12"/>
    <w:rsid w:val="00D22A1C"/>
    <w:rsid w:val="00D22B21"/>
    <w:rsid w:val="00D22F95"/>
    <w:rsid w:val="00D2357F"/>
    <w:rsid w:val="00D23BF3"/>
    <w:rsid w:val="00D24567"/>
    <w:rsid w:val="00D24B6F"/>
    <w:rsid w:val="00D24E78"/>
    <w:rsid w:val="00D2524E"/>
    <w:rsid w:val="00D254DF"/>
    <w:rsid w:val="00D26180"/>
    <w:rsid w:val="00D2651E"/>
    <w:rsid w:val="00D26540"/>
    <w:rsid w:val="00D26AE0"/>
    <w:rsid w:val="00D2706D"/>
    <w:rsid w:val="00D271FA"/>
    <w:rsid w:val="00D27B5B"/>
    <w:rsid w:val="00D300C4"/>
    <w:rsid w:val="00D300EE"/>
    <w:rsid w:val="00D3059E"/>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853"/>
    <w:rsid w:val="00D348B7"/>
    <w:rsid w:val="00D34998"/>
    <w:rsid w:val="00D351EC"/>
    <w:rsid w:val="00D3545B"/>
    <w:rsid w:val="00D3565B"/>
    <w:rsid w:val="00D359BE"/>
    <w:rsid w:val="00D35F6C"/>
    <w:rsid w:val="00D362AB"/>
    <w:rsid w:val="00D36445"/>
    <w:rsid w:val="00D36CA7"/>
    <w:rsid w:val="00D401DC"/>
    <w:rsid w:val="00D404E6"/>
    <w:rsid w:val="00D405BE"/>
    <w:rsid w:val="00D409DF"/>
    <w:rsid w:val="00D4112D"/>
    <w:rsid w:val="00D41137"/>
    <w:rsid w:val="00D41585"/>
    <w:rsid w:val="00D419BF"/>
    <w:rsid w:val="00D422FD"/>
    <w:rsid w:val="00D42D83"/>
    <w:rsid w:val="00D4318C"/>
    <w:rsid w:val="00D43729"/>
    <w:rsid w:val="00D43768"/>
    <w:rsid w:val="00D4376B"/>
    <w:rsid w:val="00D437A8"/>
    <w:rsid w:val="00D43ADE"/>
    <w:rsid w:val="00D43B79"/>
    <w:rsid w:val="00D43CC7"/>
    <w:rsid w:val="00D43FCB"/>
    <w:rsid w:val="00D44470"/>
    <w:rsid w:val="00D44818"/>
    <w:rsid w:val="00D44CF6"/>
    <w:rsid w:val="00D44EE5"/>
    <w:rsid w:val="00D44F00"/>
    <w:rsid w:val="00D4595D"/>
    <w:rsid w:val="00D46A36"/>
    <w:rsid w:val="00D46B27"/>
    <w:rsid w:val="00D46B34"/>
    <w:rsid w:val="00D46BBA"/>
    <w:rsid w:val="00D46DFA"/>
    <w:rsid w:val="00D46E8A"/>
    <w:rsid w:val="00D4704C"/>
    <w:rsid w:val="00D4754C"/>
    <w:rsid w:val="00D47652"/>
    <w:rsid w:val="00D47969"/>
    <w:rsid w:val="00D47B39"/>
    <w:rsid w:val="00D47E30"/>
    <w:rsid w:val="00D47F12"/>
    <w:rsid w:val="00D47F8F"/>
    <w:rsid w:val="00D47FA9"/>
    <w:rsid w:val="00D500B5"/>
    <w:rsid w:val="00D5086A"/>
    <w:rsid w:val="00D50D31"/>
    <w:rsid w:val="00D51539"/>
    <w:rsid w:val="00D518A2"/>
    <w:rsid w:val="00D519EF"/>
    <w:rsid w:val="00D51CEA"/>
    <w:rsid w:val="00D51E41"/>
    <w:rsid w:val="00D52301"/>
    <w:rsid w:val="00D52601"/>
    <w:rsid w:val="00D52644"/>
    <w:rsid w:val="00D52865"/>
    <w:rsid w:val="00D52BE7"/>
    <w:rsid w:val="00D52C3B"/>
    <w:rsid w:val="00D52D6A"/>
    <w:rsid w:val="00D52FCF"/>
    <w:rsid w:val="00D53156"/>
    <w:rsid w:val="00D532CC"/>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AA"/>
    <w:rsid w:val="00D57669"/>
    <w:rsid w:val="00D5775E"/>
    <w:rsid w:val="00D6000A"/>
    <w:rsid w:val="00D6056D"/>
    <w:rsid w:val="00D6057D"/>
    <w:rsid w:val="00D607C4"/>
    <w:rsid w:val="00D6081C"/>
    <w:rsid w:val="00D60BD3"/>
    <w:rsid w:val="00D60EB0"/>
    <w:rsid w:val="00D60FDC"/>
    <w:rsid w:val="00D6109D"/>
    <w:rsid w:val="00D6184F"/>
    <w:rsid w:val="00D6209E"/>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32"/>
    <w:rsid w:val="00D64F8E"/>
    <w:rsid w:val="00D6555A"/>
    <w:rsid w:val="00D65A4F"/>
    <w:rsid w:val="00D65BA1"/>
    <w:rsid w:val="00D65D5B"/>
    <w:rsid w:val="00D66139"/>
    <w:rsid w:val="00D663DE"/>
    <w:rsid w:val="00D6669E"/>
    <w:rsid w:val="00D66AAA"/>
    <w:rsid w:val="00D66C0B"/>
    <w:rsid w:val="00D66F43"/>
    <w:rsid w:val="00D6769B"/>
    <w:rsid w:val="00D6770C"/>
    <w:rsid w:val="00D67E9E"/>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347B"/>
    <w:rsid w:val="00D736FF"/>
    <w:rsid w:val="00D739D9"/>
    <w:rsid w:val="00D73CE9"/>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7D0"/>
    <w:rsid w:val="00D83E65"/>
    <w:rsid w:val="00D84AD1"/>
    <w:rsid w:val="00D84AD8"/>
    <w:rsid w:val="00D84BB9"/>
    <w:rsid w:val="00D85762"/>
    <w:rsid w:val="00D858C5"/>
    <w:rsid w:val="00D85D88"/>
    <w:rsid w:val="00D86629"/>
    <w:rsid w:val="00D86EDD"/>
    <w:rsid w:val="00D872E3"/>
    <w:rsid w:val="00D8738F"/>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587"/>
    <w:rsid w:val="00D9474C"/>
    <w:rsid w:val="00D94879"/>
    <w:rsid w:val="00D94E30"/>
    <w:rsid w:val="00D9523A"/>
    <w:rsid w:val="00D95720"/>
    <w:rsid w:val="00D957C1"/>
    <w:rsid w:val="00D957E6"/>
    <w:rsid w:val="00D96577"/>
    <w:rsid w:val="00D96908"/>
    <w:rsid w:val="00D96E86"/>
    <w:rsid w:val="00D97031"/>
    <w:rsid w:val="00D97070"/>
    <w:rsid w:val="00D97368"/>
    <w:rsid w:val="00D9777F"/>
    <w:rsid w:val="00D977E7"/>
    <w:rsid w:val="00D978E9"/>
    <w:rsid w:val="00D979D3"/>
    <w:rsid w:val="00D97A00"/>
    <w:rsid w:val="00DA1174"/>
    <w:rsid w:val="00DA190B"/>
    <w:rsid w:val="00DA19F8"/>
    <w:rsid w:val="00DA1A91"/>
    <w:rsid w:val="00DA2490"/>
    <w:rsid w:val="00DA25D8"/>
    <w:rsid w:val="00DA2D79"/>
    <w:rsid w:val="00DA3408"/>
    <w:rsid w:val="00DA39B2"/>
    <w:rsid w:val="00DA3D40"/>
    <w:rsid w:val="00DA439D"/>
    <w:rsid w:val="00DA43CB"/>
    <w:rsid w:val="00DA4520"/>
    <w:rsid w:val="00DA48E2"/>
    <w:rsid w:val="00DA4AE7"/>
    <w:rsid w:val="00DA52EB"/>
    <w:rsid w:val="00DA5829"/>
    <w:rsid w:val="00DA5835"/>
    <w:rsid w:val="00DA6261"/>
    <w:rsid w:val="00DA6B0A"/>
    <w:rsid w:val="00DA736B"/>
    <w:rsid w:val="00DA75B5"/>
    <w:rsid w:val="00DA7D88"/>
    <w:rsid w:val="00DB050E"/>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124"/>
    <w:rsid w:val="00DB55DF"/>
    <w:rsid w:val="00DB5DAB"/>
    <w:rsid w:val="00DB5FF1"/>
    <w:rsid w:val="00DB6444"/>
    <w:rsid w:val="00DB66AB"/>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32A5"/>
    <w:rsid w:val="00DC32EB"/>
    <w:rsid w:val="00DC345D"/>
    <w:rsid w:val="00DC3493"/>
    <w:rsid w:val="00DC3577"/>
    <w:rsid w:val="00DC3A63"/>
    <w:rsid w:val="00DC45B8"/>
    <w:rsid w:val="00DC4770"/>
    <w:rsid w:val="00DC481A"/>
    <w:rsid w:val="00DC4D6B"/>
    <w:rsid w:val="00DC4E2B"/>
    <w:rsid w:val="00DC50D3"/>
    <w:rsid w:val="00DC5687"/>
    <w:rsid w:val="00DC5932"/>
    <w:rsid w:val="00DC5A82"/>
    <w:rsid w:val="00DC6351"/>
    <w:rsid w:val="00DC699C"/>
    <w:rsid w:val="00DC6AEF"/>
    <w:rsid w:val="00DC6C9C"/>
    <w:rsid w:val="00DC7056"/>
    <w:rsid w:val="00DC71ED"/>
    <w:rsid w:val="00DC7233"/>
    <w:rsid w:val="00DC74FB"/>
    <w:rsid w:val="00DC75ED"/>
    <w:rsid w:val="00DC7A4A"/>
    <w:rsid w:val="00DD05E0"/>
    <w:rsid w:val="00DD061A"/>
    <w:rsid w:val="00DD06D5"/>
    <w:rsid w:val="00DD09FA"/>
    <w:rsid w:val="00DD0A4F"/>
    <w:rsid w:val="00DD13C3"/>
    <w:rsid w:val="00DD169A"/>
    <w:rsid w:val="00DD1C3B"/>
    <w:rsid w:val="00DD2360"/>
    <w:rsid w:val="00DD27BC"/>
    <w:rsid w:val="00DD2835"/>
    <w:rsid w:val="00DD3280"/>
    <w:rsid w:val="00DD34B8"/>
    <w:rsid w:val="00DD3B1C"/>
    <w:rsid w:val="00DD3BF3"/>
    <w:rsid w:val="00DD4242"/>
    <w:rsid w:val="00DD445F"/>
    <w:rsid w:val="00DD4549"/>
    <w:rsid w:val="00DD4A7E"/>
    <w:rsid w:val="00DD4CDA"/>
    <w:rsid w:val="00DD5123"/>
    <w:rsid w:val="00DD587B"/>
    <w:rsid w:val="00DD59FB"/>
    <w:rsid w:val="00DD6258"/>
    <w:rsid w:val="00DD742D"/>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4D0"/>
    <w:rsid w:val="00DE67ED"/>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562"/>
    <w:rsid w:val="00DF35FC"/>
    <w:rsid w:val="00DF3B4F"/>
    <w:rsid w:val="00DF3C91"/>
    <w:rsid w:val="00DF4255"/>
    <w:rsid w:val="00DF4289"/>
    <w:rsid w:val="00DF42A9"/>
    <w:rsid w:val="00DF47A8"/>
    <w:rsid w:val="00DF51B2"/>
    <w:rsid w:val="00DF5275"/>
    <w:rsid w:val="00DF5456"/>
    <w:rsid w:val="00DF5612"/>
    <w:rsid w:val="00DF56BB"/>
    <w:rsid w:val="00DF5891"/>
    <w:rsid w:val="00DF5911"/>
    <w:rsid w:val="00DF59CC"/>
    <w:rsid w:val="00DF5C67"/>
    <w:rsid w:val="00DF5EBB"/>
    <w:rsid w:val="00DF642F"/>
    <w:rsid w:val="00DF650F"/>
    <w:rsid w:val="00DF6CEE"/>
    <w:rsid w:val="00DF7570"/>
    <w:rsid w:val="00DF7571"/>
    <w:rsid w:val="00DF76D7"/>
    <w:rsid w:val="00DF7ABD"/>
    <w:rsid w:val="00DF7CCE"/>
    <w:rsid w:val="00DF7CE1"/>
    <w:rsid w:val="00DF7D43"/>
    <w:rsid w:val="00DF7D6B"/>
    <w:rsid w:val="00E004DC"/>
    <w:rsid w:val="00E007C7"/>
    <w:rsid w:val="00E00B63"/>
    <w:rsid w:val="00E012B2"/>
    <w:rsid w:val="00E0169D"/>
    <w:rsid w:val="00E01BB1"/>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1A4"/>
    <w:rsid w:val="00E05427"/>
    <w:rsid w:val="00E057CA"/>
    <w:rsid w:val="00E05C77"/>
    <w:rsid w:val="00E05F17"/>
    <w:rsid w:val="00E064A4"/>
    <w:rsid w:val="00E064AB"/>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7C9"/>
    <w:rsid w:val="00E13AE0"/>
    <w:rsid w:val="00E13EBB"/>
    <w:rsid w:val="00E142D9"/>
    <w:rsid w:val="00E143D2"/>
    <w:rsid w:val="00E14470"/>
    <w:rsid w:val="00E14B55"/>
    <w:rsid w:val="00E15023"/>
    <w:rsid w:val="00E150E1"/>
    <w:rsid w:val="00E150F1"/>
    <w:rsid w:val="00E15646"/>
    <w:rsid w:val="00E15758"/>
    <w:rsid w:val="00E1596C"/>
    <w:rsid w:val="00E161D9"/>
    <w:rsid w:val="00E16255"/>
    <w:rsid w:val="00E167D6"/>
    <w:rsid w:val="00E168BB"/>
    <w:rsid w:val="00E169EB"/>
    <w:rsid w:val="00E16A6D"/>
    <w:rsid w:val="00E16AA8"/>
    <w:rsid w:val="00E16B34"/>
    <w:rsid w:val="00E16C04"/>
    <w:rsid w:val="00E16DEF"/>
    <w:rsid w:val="00E16ED5"/>
    <w:rsid w:val="00E176D4"/>
    <w:rsid w:val="00E17F9E"/>
    <w:rsid w:val="00E205CD"/>
    <w:rsid w:val="00E20807"/>
    <w:rsid w:val="00E2137F"/>
    <w:rsid w:val="00E2138F"/>
    <w:rsid w:val="00E21526"/>
    <w:rsid w:val="00E21961"/>
    <w:rsid w:val="00E21C23"/>
    <w:rsid w:val="00E21CA1"/>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360"/>
    <w:rsid w:val="00E27B3B"/>
    <w:rsid w:val="00E302D1"/>
    <w:rsid w:val="00E30335"/>
    <w:rsid w:val="00E303E3"/>
    <w:rsid w:val="00E30779"/>
    <w:rsid w:val="00E30BBA"/>
    <w:rsid w:val="00E30CF9"/>
    <w:rsid w:val="00E30EA6"/>
    <w:rsid w:val="00E3131F"/>
    <w:rsid w:val="00E31338"/>
    <w:rsid w:val="00E318ED"/>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E8D"/>
    <w:rsid w:val="00E379F8"/>
    <w:rsid w:val="00E37B37"/>
    <w:rsid w:val="00E37E63"/>
    <w:rsid w:val="00E37EBE"/>
    <w:rsid w:val="00E401FF"/>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3DF2"/>
    <w:rsid w:val="00E44147"/>
    <w:rsid w:val="00E44544"/>
    <w:rsid w:val="00E445EA"/>
    <w:rsid w:val="00E44F65"/>
    <w:rsid w:val="00E45629"/>
    <w:rsid w:val="00E45BC4"/>
    <w:rsid w:val="00E45D4D"/>
    <w:rsid w:val="00E46662"/>
    <w:rsid w:val="00E466DF"/>
    <w:rsid w:val="00E46803"/>
    <w:rsid w:val="00E46A1B"/>
    <w:rsid w:val="00E46B49"/>
    <w:rsid w:val="00E46F8B"/>
    <w:rsid w:val="00E473E0"/>
    <w:rsid w:val="00E47825"/>
    <w:rsid w:val="00E478C3"/>
    <w:rsid w:val="00E5004A"/>
    <w:rsid w:val="00E50361"/>
    <w:rsid w:val="00E507F6"/>
    <w:rsid w:val="00E50A89"/>
    <w:rsid w:val="00E50BE3"/>
    <w:rsid w:val="00E50C32"/>
    <w:rsid w:val="00E50C4A"/>
    <w:rsid w:val="00E50E39"/>
    <w:rsid w:val="00E511F0"/>
    <w:rsid w:val="00E514F5"/>
    <w:rsid w:val="00E527BB"/>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A21"/>
    <w:rsid w:val="00E55BB6"/>
    <w:rsid w:val="00E55D1A"/>
    <w:rsid w:val="00E55DE4"/>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70F"/>
    <w:rsid w:val="00E60940"/>
    <w:rsid w:val="00E60E4A"/>
    <w:rsid w:val="00E61673"/>
    <w:rsid w:val="00E62604"/>
    <w:rsid w:val="00E62C4B"/>
    <w:rsid w:val="00E62E95"/>
    <w:rsid w:val="00E631F1"/>
    <w:rsid w:val="00E63278"/>
    <w:rsid w:val="00E63B2A"/>
    <w:rsid w:val="00E63B35"/>
    <w:rsid w:val="00E63B61"/>
    <w:rsid w:val="00E641C3"/>
    <w:rsid w:val="00E6443B"/>
    <w:rsid w:val="00E644F6"/>
    <w:rsid w:val="00E64C29"/>
    <w:rsid w:val="00E64D3C"/>
    <w:rsid w:val="00E653A3"/>
    <w:rsid w:val="00E65546"/>
    <w:rsid w:val="00E65887"/>
    <w:rsid w:val="00E65B3A"/>
    <w:rsid w:val="00E65BF9"/>
    <w:rsid w:val="00E661D3"/>
    <w:rsid w:val="00E6637C"/>
    <w:rsid w:val="00E66BA5"/>
    <w:rsid w:val="00E66FA5"/>
    <w:rsid w:val="00E66FFC"/>
    <w:rsid w:val="00E670C9"/>
    <w:rsid w:val="00E67819"/>
    <w:rsid w:val="00E67915"/>
    <w:rsid w:val="00E67FEC"/>
    <w:rsid w:val="00E703C1"/>
    <w:rsid w:val="00E70515"/>
    <w:rsid w:val="00E7058D"/>
    <w:rsid w:val="00E7070D"/>
    <w:rsid w:val="00E70717"/>
    <w:rsid w:val="00E70BC6"/>
    <w:rsid w:val="00E70BDA"/>
    <w:rsid w:val="00E71152"/>
    <w:rsid w:val="00E711F8"/>
    <w:rsid w:val="00E71794"/>
    <w:rsid w:val="00E71B82"/>
    <w:rsid w:val="00E71D41"/>
    <w:rsid w:val="00E71D87"/>
    <w:rsid w:val="00E7217B"/>
    <w:rsid w:val="00E72821"/>
    <w:rsid w:val="00E72917"/>
    <w:rsid w:val="00E72E75"/>
    <w:rsid w:val="00E73465"/>
    <w:rsid w:val="00E73741"/>
    <w:rsid w:val="00E73A7B"/>
    <w:rsid w:val="00E73C34"/>
    <w:rsid w:val="00E73CAF"/>
    <w:rsid w:val="00E741BD"/>
    <w:rsid w:val="00E74422"/>
    <w:rsid w:val="00E74CEF"/>
    <w:rsid w:val="00E750FD"/>
    <w:rsid w:val="00E75100"/>
    <w:rsid w:val="00E75EF0"/>
    <w:rsid w:val="00E760CE"/>
    <w:rsid w:val="00E76212"/>
    <w:rsid w:val="00E76724"/>
    <w:rsid w:val="00E7679A"/>
    <w:rsid w:val="00E76894"/>
    <w:rsid w:val="00E768C1"/>
    <w:rsid w:val="00E76A75"/>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B8D"/>
    <w:rsid w:val="00E82DAB"/>
    <w:rsid w:val="00E832AD"/>
    <w:rsid w:val="00E83ABF"/>
    <w:rsid w:val="00E83EDE"/>
    <w:rsid w:val="00E84959"/>
    <w:rsid w:val="00E84B31"/>
    <w:rsid w:val="00E84BCD"/>
    <w:rsid w:val="00E84D38"/>
    <w:rsid w:val="00E84F58"/>
    <w:rsid w:val="00E850EC"/>
    <w:rsid w:val="00E855B5"/>
    <w:rsid w:val="00E855F4"/>
    <w:rsid w:val="00E857C0"/>
    <w:rsid w:val="00E85A30"/>
    <w:rsid w:val="00E864DB"/>
    <w:rsid w:val="00E8696B"/>
    <w:rsid w:val="00E869C3"/>
    <w:rsid w:val="00E86B50"/>
    <w:rsid w:val="00E8791D"/>
    <w:rsid w:val="00E87F60"/>
    <w:rsid w:val="00E901CE"/>
    <w:rsid w:val="00E90B63"/>
    <w:rsid w:val="00E90C8F"/>
    <w:rsid w:val="00E90FD6"/>
    <w:rsid w:val="00E914E2"/>
    <w:rsid w:val="00E92310"/>
    <w:rsid w:val="00E93113"/>
    <w:rsid w:val="00E93D1E"/>
    <w:rsid w:val="00E940DC"/>
    <w:rsid w:val="00E9427D"/>
    <w:rsid w:val="00E946E1"/>
    <w:rsid w:val="00E947BA"/>
    <w:rsid w:val="00E94DCF"/>
    <w:rsid w:val="00E94DF2"/>
    <w:rsid w:val="00E94EAC"/>
    <w:rsid w:val="00E953B5"/>
    <w:rsid w:val="00E958E4"/>
    <w:rsid w:val="00E95B6F"/>
    <w:rsid w:val="00E95DE3"/>
    <w:rsid w:val="00E9690D"/>
    <w:rsid w:val="00E96B39"/>
    <w:rsid w:val="00E97582"/>
    <w:rsid w:val="00E97613"/>
    <w:rsid w:val="00E978A5"/>
    <w:rsid w:val="00E97A37"/>
    <w:rsid w:val="00EA0037"/>
    <w:rsid w:val="00EA081F"/>
    <w:rsid w:val="00EA0E37"/>
    <w:rsid w:val="00EA1486"/>
    <w:rsid w:val="00EA1844"/>
    <w:rsid w:val="00EA1875"/>
    <w:rsid w:val="00EA1A6A"/>
    <w:rsid w:val="00EA1CB4"/>
    <w:rsid w:val="00EA2951"/>
    <w:rsid w:val="00EA2B2F"/>
    <w:rsid w:val="00EA2E15"/>
    <w:rsid w:val="00EA2F94"/>
    <w:rsid w:val="00EA3920"/>
    <w:rsid w:val="00EA39F7"/>
    <w:rsid w:val="00EA3E11"/>
    <w:rsid w:val="00EA49E4"/>
    <w:rsid w:val="00EA4A9E"/>
    <w:rsid w:val="00EA4B8B"/>
    <w:rsid w:val="00EA4C5E"/>
    <w:rsid w:val="00EA5998"/>
    <w:rsid w:val="00EA59CB"/>
    <w:rsid w:val="00EA5C36"/>
    <w:rsid w:val="00EA5CB8"/>
    <w:rsid w:val="00EA5D8A"/>
    <w:rsid w:val="00EA6640"/>
    <w:rsid w:val="00EA6E15"/>
    <w:rsid w:val="00EA6F41"/>
    <w:rsid w:val="00EA733E"/>
    <w:rsid w:val="00EA737F"/>
    <w:rsid w:val="00EA7715"/>
    <w:rsid w:val="00EA78C1"/>
    <w:rsid w:val="00EA7993"/>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05E"/>
    <w:rsid w:val="00EB2749"/>
    <w:rsid w:val="00EB287D"/>
    <w:rsid w:val="00EB2A16"/>
    <w:rsid w:val="00EB2A24"/>
    <w:rsid w:val="00EB2AD6"/>
    <w:rsid w:val="00EB2F52"/>
    <w:rsid w:val="00EB2FAC"/>
    <w:rsid w:val="00EB31B4"/>
    <w:rsid w:val="00EB386B"/>
    <w:rsid w:val="00EB3B98"/>
    <w:rsid w:val="00EB42C4"/>
    <w:rsid w:val="00EB471C"/>
    <w:rsid w:val="00EB4EE5"/>
    <w:rsid w:val="00EB4F4A"/>
    <w:rsid w:val="00EB5921"/>
    <w:rsid w:val="00EB5AD8"/>
    <w:rsid w:val="00EB5C80"/>
    <w:rsid w:val="00EB626D"/>
    <w:rsid w:val="00EB62D7"/>
    <w:rsid w:val="00EB6816"/>
    <w:rsid w:val="00EB6A46"/>
    <w:rsid w:val="00EB6F9C"/>
    <w:rsid w:val="00EB71E0"/>
    <w:rsid w:val="00EB7243"/>
    <w:rsid w:val="00EB74E8"/>
    <w:rsid w:val="00EB7870"/>
    <w:rsid w:val="00EB7BC8"/>
    <w:rsid w:val="00EB7C06"/>
    <w:rsid w:val="00EB7C2F"/>
    <w:rsid w:val="00EC005B"/>
    <w:rsid w:val="00EC0C73"/>
    <w:rsid w:val="00EC0DE6"/>
    <w:rsid w:val="00EC0E8F"/>
    <w:rsid w:val="00EC0F0C"/>
    <w:rsid w:val="00EC1653"/>
    <w:rsid w:val="00EC22BB"/>
    <w:rsid w:val="00EC2476"/>
    <w:rsid w:val="00EC26A4"/>
    <w:rsid w:val="00EC2AA8"/>
    <w:rsid w:val="00EC2DBB"/>
    <w:rsid w:val="00EC3211"/>
    <w:rsid w:val="00EC38BF"/>
    <w:rsid w:val="00EC3994"/>
    <w:rsid w:val="00EC3D9E"/>
    <w:rsid w:val="00EC3DEB"/>
    <w:rsid w:val="00EC4AAD"/>
    <w:rsid w:val="00EC4F8F"/>
    <w:rsid w:val="00EC508C"/>
    <w:rsid w:val="00EC556E"/>
    <w:rsid w:val="00EC57AD"/>
    <w:rsid w:val="00EC5D64"/>
    <w:rsid w:val="00EC5DC3"/>
    <w:rsid w:val="00EC5DD6"/>
    <w:rsid w:val="00EC5FBB"/>
    <w:rsid w:val="00EC5FCA"/>
    <w:rsid w:val="00EC63A7"/>
    <w:rsid w:val="00EC678D"/>
    <w:rsid w:val="00EC6975"/>
    <w:rsid w:val="00EC6D2F"/>
    <w:rsid w:val="00EC710E"/>
    <w:rsid w:val="00EC734F"/>
    <w:rsid w:val="00EC7677"/>
    <w:rsid w:val="00EC78C4"/>
    <w:rsid w:val="00EC7927"/>
    <w:rsid w:val="00ED0278"/>
    <w:rsid w:val="00ED063D"/>
    <w:rsid w:val="00ED08CB"/>
    <w:rsid w:val="00ED09A7"/>
    <w:rsid w:val="00ED1068"/>
    <w:rsid w:val="00ED146D"/>
    <w:rsid w:val="00ED1C70"/>
    <w:rsid w:val="00ED1F99"/>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51"/>
    <w:rsid w:val="00ED54E5"/>
    <w:rsid w:val="00ED620F"/>
    <w:rsid w:val="00ED66D8"/>
    <w:rsid w:val="00ED66E7"/>
    <w:rsid w:val="00ED69B8"/>
    <w:rsid w:val="00ED6D98"/>
    <w:rsid w:val="00ED6FC0"/>
    <w:rsid w:val="00ED770D"/>
    <w:rsid w:val="00ED7A6B"/>
    <w:rsid w:val="00ED7BC7"/>
    <w:rsid w:val="00ED7EC5"/>
    <w:rsid w:val="00EE057D"/>
    <w:rsid w:val="00EE0724"/>
    <w:rsid w:val="00EE0AA4"/>
    <w:rsid w:val="00EE0C4A"/>
    <w:rsid w:val="00EE0FD7"/>
    <w:rsid w:val="00EE1132"/>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887"/>
    <w:rsid w:val="00EF09DA"/>
    <w:rsid w:val="00EF09E2"/>
    <w:rsid w:val="00EF0D5B"/>
    <w:rsid w:val="00EF11E5"/>
    <w:rsid w:val="00EF17D7"/>
    <w:rsid w:val="00EF18B5"/>
    <w:rsid w:val="00EF1E22"/>
    <w:rsid w:val="00EF21C1"/>
    <w:rsid w:val="00EF2F1A"/>
    <w:rsid w:val="00EF4059"/>
    <w:rsid w:val="00EF407D"/>
    <w:rsid w:val="00EF4298"/>
    <w:rsid w:val="00EF45E0"/>
    <w:rsid w:val="00EF4688"/>
    <w:rsid w:val="00EF5211"/>
    <w:rsid w:val="00EF5F6E"/>
    <w:rsid w:val="00EF6239"/>
    <w:rsid w:val="00EF6396"/>
    <w:rsid w:val="00EF6494"/>
    <w:rsid w:val="00EF665E"/>
    <w:rsid w:val="00EF6821"/>
    <w:rsid w:val="00EF6DB0"/>
    <w:rsid w:val="00EF7512"/>
    <w:rsid w:val="00EF7ABB"/>
    <w:rsid w:val="00EF7D86"/>
    <w:rsid w:val="00F002B2"/>
    <w:rsid w:val="00F00549"/>
    <w:rsid w:val="00F00F78"/>
    <w:rsid w:val="00F01CAC"/>
    <w:rsid w:val="00F01EF7"/>
    <w:rsid w:val="00F02691"/>
    <w:rsid w:val="00F027FC"/>
    <w:rsid w:val="00F02A40"/>
    <w:rsid w:val="00F02C77"/>
    <w:rsid w:val="00F02D12"/>
    <w:rsid w:val="00F02F5E"/>
    <w:rsid w:val="00F0369C"/>
    <w:rsid w:val="00F03BC9"/>
    <w:rsid w:val="00F03E71"/>
    <w:rsid w:val="00F03E83"/>
    <w:rsid w:val="00F03FCA"/>
    <w:rsid w:val="00F04349"/>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B14"/>
    <w:rsid w:val="00F1130D"/>
    <w:rsid w:val="00F11EA6"/>
    <w:rsid w:val="00F11F9B"/>
    <w:rsid w:val="00F12756"/>
    <w:rsid w:val="00F12799"/>
    <w:rsid w:val="00F1291A"/>
    <w:rsid w:val="00F129C1"/>
    <w:rsid w:val="00F1336E"/>
    <w:rsid w:val="00F13593"/>
    <w:rsid w:val="00F1457C"/>
    <w:rsid w:val="00F146A7"/>
    <w:rsid w:val="00F14B58"/>
    <w:rsid w:val="00F14F24"/>
    <w:rsid w:val="00F14FB8"/>
    <w:rsid w:val="00F1564A"/>
    <w:rsid w:val="00F15703"/>
    <w:rsid w:val="00F15748"/>
    <w:rsid w:val="00F15908"/>
    <w:rsid w:val="00F15936"/>
    <w:rsid w:val="00F16147"/>
    <w:rsid w:val="00F1635B"/>
    <w:rsid w:val="00F1644D"/>
    <w:rsid w:val="00F1649C"/>
    <w:rsid w:val="00F164D0"/>
    <w:rsid w:val="00F16762"/>
    <w:rsid w:val="00F16A6F"/>
    <w:rsid w:val="00F16B75"/>
    <w:rsid w:val="00F16B90"/>
    <w:rsid w:val="00F16E59"/>
    <w:rsid w:val="00F1713F"/>
    <w:rsid w:val="00F17256"/>
    <w:rsid w:val="00F1758D"/>
    <w:rsid w:val="00F1787C"/>
    <w:rsid w:val="00F17B02"/>
    <w:rsid w:val="00F17E30"/>
    <w:rsid w:val="00F17F88"/>
    <w:rsid w:val="00F17F8C"/>
    <w:rsid w:val="00F2037C"/>
    <w:rsid w:val="00F208E5"/>
    <w:rsid w:val="00F209CC"/>
    <w:rsid w:val="00F20B8B"/>
    <w:rsid w:val="00F20D4F"/>
    <w:rsid w:val="00F20DB8"/>
    <w:rsid w:val="00F2115D"/>
    <w:rsid w:val="00F21202"/>
    <w:rsid w:val="00F21CCB"/>
    <w:rsid w:val="00F21EC2"/>
    <w:rsid w:val="00F2235F"/>
    <w:rsid w:val="00F22679"/>
    <w:rsid w:val="00F22919"/>
    <w:rsid w:val="00F22AB6"/>
    <w:rsid w:val="00F22BDF"/>
    <w:rsid w:val="00F233FC"/>
    <w:rsid w:val="00F23554"/>
    <w:rsid w:val="00F238F9"/>
    <w:rsid w:val="00F23CCE"/>
    <w:rsid w:val="00F2479D"/>
    <w:rsid w:val="00F2499D"/>
    <w:rsid w:val="00F24A33"/>
    <w:rsid w:val="00F25D9E"/>
    <w:rsid w:val="00F261BD"/>
    <w:rsid w:val="00F26406"/>
    <w:rsid w:val="00F265E4"/>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3012"/>
    <w:rsid w:val="00F330CA"/>
    <w:rsid w:val="00F331B4"/>
    <w:rsid w:val="00F3329D"/>
    <w:rsid w:val="00F33409"/>
    <w:rsid w:val="00F334BA"/>
    <w:rsid w:val="00F335F2"/>
    <w:rsid w:val="00F3367A"/>
    <w:rsid w:val="00F3438C"/>
    <w:rsid w:val="00F347B6"/>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BD0"/>
    <w:rsid w:val="00F53C09"/>
    <w:rsid w:val="00F53F0E"/>
    <w:rsid w:val="00F54348"/>
    <w:rsid w:val="00F54836"/>
    <w:rsid w:val="00F54AF1"/>
    <w:rsid w:val="00F54D91"/>
    <w:rsid w:val="00F55446"/>
    <w:rsid w:val="00F55564"/>
    <w:rsid w:val="00F56792"/>
    <w:rsid w:val="00F568A8"/>
    <w:rsid w:val="00F56A3A"/>
    <w:rsid w:val="00F5739D"/>
    <w:rsid w:val="00F573DA"/>
    <w:rsid w:val="00F57404"/>
    <w:rsid w:val="00F57574"/>
    <w:rsid w:val="00F576E1"/>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9F5"/>
    <w:rsid w:val="00F63AA0"/>
    <w:rsid w:val="00F63B1B"/>
    <w:rsid w:val="00F63F64"/>
    <w:rsid w:val="00F63FC0"/>
    <w:rsid w:val="00F64330"/>
    <w:rsid w:val="00F645AB"/>
    <w:rsid w:val="00F64AA0"/>
    <w:rsid w:val="00F65178"/>
    <w:rsid w:val="00F6567B"/>
    <w:rsid w:val="00F659B7"/>
    <w:rsid w:val="00F65ADF"/>
    <w:rsid w:val="00F65CD4"/>
    <w:rsid w:val="00F66493"/>
    <w:rsid w:val="00F66794"/>
    <w:rsid w:val="00F66810"/>
    <w:rsid w:val="00F66A8E"/>
    <w:rsid w:val="00F66B7F"/>
    <w:rsid w:val="00F67008"/>
    <w:rsid w:val="00F67267"/>
    <w:rsid w:val="00F6747F"/>
    <w:rsid w:val="00F6783A"/>
    <w:rsid w:val="00F67B17"/>
    <w:rsid w:val="00F70011"/>
    <w:rsid w:val="00F702A2"/>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1D3"/>
    <w:rsid w:val="00F755ED"/>
    <w:rsid w:val="00F757CE"/>
    <w:rsid w:val="00F75ADD"/>
    <w:rsid w:val="00F75B4C"/>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EF0"/>
    <w:rsid w:val="00F81175"/>
    <w:rsid w:val="00F8174B"/>
    <w:rsid w:val="00F81D4C"/>
    <w:rsid w:val="00F82418"/>
    <w:rsid w:val="00F82C8B"/>
    <w:rsid w:val="00F82CAD"/>
    <w:rsid w:val="00F82D16"/>
    <w:rsid w:val="00F82DE1"/>
    <w:rsid w:val="00F82EFF"/>
    <w:rsid w:val="00F830B7"/>
    <w:rsid w:val="00F83A6E"/>
    <w:rsid w:val="00F83CC5"/>
    <w:rsid w:val="00F83DC7"/>
    <w:rsid w:val="00F843FF"/>
    <w:rsid w:val="00F849A2"/>
    <w:rsid w:val="00F85349"/>
    <w:rsid w:val="00F853A2"/>
    <w:rsid w:val="00F853E8"/>
    <w:rsid w:val="00F854C5"/>
    <w:rsid w:val="00F85780"/>
    <w:rsid w:val="00F85B8A"/>
    <w:rsid w:val="00F85C56"/>
    <w:rsid w:val="00F86430"/>
    <w:rsid w:val="00F864BB"/>
    <w:rsid w:val="00F86581"/>
    <w:rsid w:val="00F865DD"/>
    <w:rsid w:val="00F86BD0"/>
    <w:rsid w:val="00F86E05"/>
    <w:rsid w:val="00F871A4"/>
    <w:rsid w:val="00F87370"/>
    <w:rsid w:val="00F87393"/>
    <w:rsid w:val="00F873EB"/>
    <w:rsid w:val="00F87832"/>
    <w:rsid w:val="00F87A15"/>
    <w:rsid w:val="00F87A59"/>
    <w:rsid w:val="00F87A64"/>
    <w:rsid w:val="00F87D3A"/>
    <w:rsid w:val="00F902D3"/>
    <w:rsid w:val="00F9103C"/>
    <w:rsid w:val="00F91869"/>
    <w:rsid w:val="00F918A1"/>
    <w:rsid w:val="00F91D21"/>
    <w:rsid w:val="00F91D3B"/>
    <w:rsid w:val="00F92706"/>
    <w:rsid w:val="00F9289B"/>
    <w:rsid w:val="00F9290B"/>
    <w:rsid w:val="00F92BCD"/>
    <w:rsid w:val="00F93454"/>
    <w:rsid w:val="00F934A8"/>
    <w:rsid w:val="00F938FA"/>
    <w:rsid w:val="00F93E1A"/>
    <w:rsid w:val="00F9416B"/>
    <w:rsid w:val="00F9426A"/>
    <w:rsid w:val="00F9437B"/>
    <w:rsid w:val="00F94452"/>
    <w:rsid w:val="00F94AC3"/>
    <w:rsid w:val="00F94B75"/>
    <w:rsid w:val="00F953AF"/>
    <w:rsid w:val="00F954C4"/>
    <w:rsid w:val="00F95720"/>
    <w:rsid w:val="00F95DEE"/>
    <w:rsid w:val="00F95FE5"/>
    <w:rsid w:val="00F964AA"/>
    <w:rsid w:val="00F96828"/>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8D8"/>
    <w:rsid w:val="00FA2C40"/>
    <w:rsid w:val="00FA3182"/>
    <w:rsid w:val="00FA36A2"/>
    <w:rsid w:val="00FA3EDE"/>
    <w:rsid w:val="00FA4456"/>
    <w:rsid w:val="00FA457C"/>
    <w:rsid w:val="00FA4811"/>
    <w:rsid w:val="00FA485A"/>
    <w:rsid w:val="00FA499A"/>
    <w:rsid w:val="00FA5672"/>
    <w:rsid w:val="00FA5A6E"/>
    <w:rsid w:val="00FA5D19"/>
    <w:rsid w:val="00FA6060"/>
    <w:rsid w:val="00FA63B8"/>
    <w:rsid w:val="00FA66B2"/>
    <w:rsid w:val="00FA680B"/>
    <w:rsid w:val="00FA6C90"/>
    <w:rsid w:val="00FA77A7"/>
    <w:rsid w:val="00FA79E3"/>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6C8"/>
    <w:rsid w:val="00FC1A09"/>
    <w:rsid w:val="00FC1C7F"/>
    <w:rsid w:val="00FC1E91"/>
    <w:rsid w:val="00FC2F68"/>
    <w:rsid w:val="00FC35A0"/>
    <w:rsid w:val="00FC3804"/>
    <w:rsid w:val="00FC3811"/>
    <w:rsid w:val="00FC4A6F"/>
    <w:rsid w:val="00FC4AD1"/>
    <w:rsid w:val="00FC4D36"/>
    <w:rsid w:val="00FC4DB5"/>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CD1"/>
    <w:rsid w:val="00FD0223"/>
    <w:rsid w:val="00FD03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D34"/>
    <w:rsid w:val="00FD4DA5"/>
    <w:rsid w:val="00FD50AE"/>
    <w:rsid w:val="00FD51E3"/>
    <w:rsid w:val="00FD5C82"/>
    <w:rsid w:val="00FD5F47"/>
    <w:rsid w:val="00FD65A2"/>
    <w:rsid w:val="00FD69A4"/>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F05C8"/>
    <w:rsid w:val="00FF0751"/>
    <w:rsid w:val="00FF07BC"/>
    <w:rsid w:val="00FF0D86"/>
    <w:rsid w:val="00FF116E"/>
    <w:rsid w:val="00FF1577"/>
    <w:rsid w:val="00FF18F5"/>
    <w:rsid w:val="00FF1A63"/>
    <w:rsid w:val="00FF1AD8"/>
    <w:rsid w:val="00FF1E0F"/>
    <w:rsid w:val="00FF234C"/>
    <w:rsid w:val="00FF243D"/>
    <w:rsid w:val="00FF276A"/>
    <w:rsid w:val="00FF2883"/>
    <w:rsid w:val="00FF29C2"/>
    <w:rsid w:val="00FF30DD"/>
    <w:rsid w:val="00FF3266"/>
    <w:rsid w:val="00FF3C1D"/>
    <w:rsid w:val="00FF3CA4"/>
    <w:rsid w:val="00FF3DB5"/>
    <w:rsid w:val="00FF4757"/>
    <w:rsid w:val="00FF48F7"/>
    <w:rsid w:val="00FF4A04"/>
    <w:rsid w:val="00FF50B8"/>
    <w:rsid w:val="00FF5101"/>
    <w:rsid w:val="00FF53C7"/>
    <w:rsid w:val="00FF54C6"/>
    <w:rsid w:val="00FF5509"/>
    <w:rsid w:val="00FF574C"/>
    <w:rsid w:val="00FF5AFF"/>
    <w:rsid w:val="00FF5C1C"/>
    <w:rsid w:val="00FF5D1E"/>
    <w:rsid w:val="00FF6195"/>
    <w:rsid w:val="00FF61F7"/>
    <w:rsid w:val="00FF6242"/>
    <w:rsid w:val="00FF659E"/>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AEC1E3EE-10FE-4CA6-8C07-F189EC5E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3.xml><?xml version="1.0" encoding="utf-8"?>
<ds:datastoreItem xmlns:ds="http://schemas.openxmlformats.org/officeDocument/2006/customXml" ds:itemID="{C69322F4-16ED-4BD8-9C43-0D31820A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16</Pages>
  <Words>3057</Words>
  <Characters>17429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4</cp:revision>
  <cp:lastPrinted>2024-05-03T23:37:00Z</cp:lastPrinted>
  <dcterms:created xsi:type="dcterms:W3CDTF">2024-05-10T07:06:00Z</dcterms:created>
  <dcterms:modified xsi:type="dcterms:W3CDTF">2024-05-10T08:00:00Z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