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6D708" w14:textId="2E9AFB53" w:rsidR="009F4C4D" w:rsidRPr="00D57BA2" w:rsidRDefault="009F4C4D" w:rsidP="006D7E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bookmarkStart w:id="0" w:name="_Hlk72153937"/>
      <w:r w:rsidRPr="00D57BA2">
        <w:rPr>
          <w:rFonts w:asciiTheme="majorBidi" w:hAnsiTheme="majorBidi" w:cstheme="majorBidi"/>
          <w:sz w:val="52"/>
          <w:szCs w:val="52"/>
          <w:cs/>
        </w:rPr>
        <w:t xml:space="preserve">บริษัท เบอร์ล่า คาร์บอน (ไทยแลนด์) จำกัด (มหาชน) </w:t>
      </w:r>
    </w:p>
    <w:p w14:paraId="0AA85F72" w14:textId="5E23AD52" w:rsidR="00EB089F" w:rsidRPr="00D57BA2" w:rsidRDefault="00EB089F" w:rsidP="006D7E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D57BA2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D043454" w14:textId="77777777" w:rsidR="002A157F" w:rsidRPr="00D57BA2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588669" w14:textId="3E3711F5" w:rsidR="002A157F" w:rsidRPr="00D57BA2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 xml:space="preserve">งบการเงินสำหรับปีสิ้นสุดวันที่ </w:t>
      </w:r>
      <w:r w:rsidR="00E85D1C" w:rsidRPr="00D57BA2">
        <w:rPr>
          <w:rFonts w:asciiTheme="majorBidi" w:hAnsiTheme="majorBidi" w:cstheme="majorBidi"/>
          <w:b w:val="0"/>
          <w:bCs w:val="0"/>
          <w:sz w:val="36"/>
          <w:szCs w:val="36"/>
        </w:rPr>
        <w:t>3</w:t>
      </w:r>
      <w:r w:rsidR="00FA54F3" w:rsidRPr="00D57BA2">
        <w:rPr>
          <w:rFonts w:asciiTheme="majorBidi" w:hAnsiTheme="majorBidi" w:cstheme="majorBidi"/>
          <w:b w:val="0"/>
          <w:bCs w:val="0"/>
          <w:sz w:val="36"/>
          <w:szCs w:val="36"/>
        </w:rPr>
        <w:t>1</w:t>
      </w: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 xml:space="preserve"> มีนาคม</w:t>
      </w:r>
      <w:r w:rsidR="00020381" w:rsidRPr="00D57BA2">
        <w:rPr>
          <w:rFonts w:asciiTheme="majorBidi" w:hAnsiTheme="majorBidi" w:cstheme="majorBidi"/>
          <w:b w:val="0"/>
          <w:bCs w:val="0"/>
          <w:sz w:val="36"/>
          <w:szCs w:val="36"/>
        </w:rPr>
        <w:t xml:space="preserve"> </w:t>
      </w:r>
      <w:r w:rsidR="008D2E52" w:rsidRPr="00D57BA2">
        <w:rPr>
          <w:rFonts w:asciiTheme="majorBidi" w:hAnsiTheme="majorBidi" w:cstheme="majorBidi"/>
          <w:b w:val="0"/>
          <w:bCs w:val="0"/>
          <w:sz w:val="36"/>
          <w:szCs w:val="36"/>
        </w:rPr>
        <w:t>256</w:t>
      </w:r>
      <w:r w:rsidR="003C0D5D" w:rsidRPr="00D57BA2">
        <w:rPr>
          <w:rFonts w:asciiTheme="majorBidi" w:hAnsiTheme="majorBidi" w:cstheme="majorBidi"/>
          <w:b w:val="0"/>
          <w:bCs w:val="0"/>
          <w:sz w:val="36"/>
          <w:szCs w:val="36"/>
        </w:rPr>
        <w:t>7</w:t>
      </w:r>
    </w:p>
    <w:p w14:paraId="5029226A" w14:textId="77777777" w:rsidR="002A157F" w:rsidRPr="00D57BA2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  <w:cs/>
          <w:lang w:val="th-TH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>และ</w:t>
      </w:r>
    </w:p>
    <w:p w14:paraId="551A2628" w14:textId="77777777" w:rsidR="002A157F" w:rsidRPr="00D57BA2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>รายงานของผู้สอบบัญชีรับอนุญาต</w:t>
      </w:r>
    </w:p>
    <w:p w14:paraId="6736AAB7" w14:textId="77777777" w:rsidR="002A157F" w:rsidRPr="00D57BA2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014AF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Ref46730557"/>
      <w:bookmarkEnd w:id="1"/>
    </w:p>
    <w:p w14:paraId="30664E20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CFDF37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2A157F" w:rsidRPr="00D57BA2" w:rsidSect="003C0D5D">
          <w:headerReference w:type="default" r:id="rId8"/>
          <w:head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BA7A68E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bookmarkStart w:id="2" w:name="_Hlk72153979"/>
      <w:r w:rsidRPr="00D57BA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9AD5055" w14:textId="77777777" w:rsidR="002A157F" w:rsidRPr="00D57BA2" w:rsidRDefault="002A157F" w:rsidP="002A157F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8EF8FF1" w14:textId="66A403B5" w:rsidR="0008754E" w:rsidRPr="00D57BA2" w:rsidRDefault="002A157F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="0008754E" w:rsidRPr="00D57BA2">
        <w:rPr>
          <w:rFonts w:asciiTheme="majorBidi" w:hAnsiTheme="majorBidi" w:cstheme="majorBidi"/>
          <w:b/>
          <w:bCs/>
          <w:sz w:val="30"/>
          <w:szCs w:val="30"/>
          <w:cs/>
        </w:rPr>
        <w:t>เบอร์ล่า คาร์บอน (ไทยแลนด์) จำกัด (มหาชน)</w:t>
      </w:r>
      <w:r w:rsidR="00EB089F" w:rsidRPr="00D57B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971D9D5" w14:textId="77777777" w:rsidR="00933E67" w:rsidRPr="00D57BA2" w:rsidRDefault="00933E67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FBE8C96" w14:textId="77777777" w:rsidR="0064756D" w:rsidRPr="00D57BA2" w:rsidRDefault="0064756D" w:rsidP="003C0D5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FF93B9B" w14:textId="77777777" w:rsidR="003C0D5D" w:rsidRPr="00D57BA2" w:rsidRDefault="003C0D5D" w:rsidP="003C0D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23FF8E" w14:textId="101ABD7A" w:rsidR="0064756D" w:rsidRPr="00D57BA2" w:rsidRDefault="0064756D" w:rsidP="003C0D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944268" w:rsidRPr="00D57BA2">
        <w:rPr>
          <w:rFonts w:asciiTheme="majorBidi" w:eastAsia="Calibr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(</w:t>
      </w:r>
      <w:r w:rsidRPr="00D57BA2">
        <w:rPr>
          <w:rFonts w:asciiTheme="majorBidi" w:eastAsia="Calibri" w:hAnsiTheme="majorBidi" w:cstheme="majorBidi"/>
          <w:sz w:val="30"/>
          <w:szCs w:val="30"/>
        </w:rPr>
        <w:t>“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>”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และของเฉพาะบริษัท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เบอร์ล่า คาร์บอน (ไทยแลนด์) จำกัด (มหาชน)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Pr="00D57BA2">
        <w:rPr>
          <w:rFonts w:asciiTheme="majorBidi" w:eastAsia="Calibri" w:hAnsiTheme="majorBidi" w:cstheme="majorBidi"/>
          <w:sz w:val="30"/>
          <w:szCs w:val="30"/>
        </w:rPr>
        <w:t>“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>”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E85D1C" w:rsidRPr="00D57BA2">
        <w:rPr>
          <w:rFonts w:asciiTheme="majorBidi" w:eastAsia="Calibri" w:hAnsiTheme="majorBidi" w:cstheme="majorBidi"/>
          <w:sz w:val="30"/>
          <w:szCs w:val="30"/>
        </w:rPr>
        <w:t>31</w:t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8D2E52" w:rsidRPr="00D57BA2">
        <w:rPr>
          <w:rFonts w:asciiTheme="majorBidi" w:eastAsia="Calibri" w:hAnsiTheme="majorBidi" w:cstheme="majorBidi"/>
          <w:sz w:val="30"/>
          <w:szCs w:val="30"/>
        </w:rPr>
        <w:t>256</w:t>
      </w:r>
      <w:r w:rsidR="003C0D5D" w:rsidRPr="00D57BA2">
        <w:rPr>
          <w:rFonts w:asciiTheme="majorBidi" w:eastAsia="Calibri" w:hAnsiTheme="majorBidi" w:cstheme="majorBidi"/>
          <w:sz w:val="30"/>
          <w:szCs w:val="30"/>
        </w:rPr>
        <w:t>7</w:t>
      </w:r>
      <w:r w:rsidR="00086A6E" w:rsidRPr="00D57BA2">
        <w:rPr>
          <w:rFonts w:asciiTheme="majorBidi" w:eastAsia="Calibri" w:hAnsiTheme="majorBidi" w:cstheme="majorBidi"/>
          <w:sz w:val="30"/>
          <w:szCs w:val="30"/>
        </w:rPr>
        <w:br/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52E36"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86A6E" w:rsidRPr="00D57BA2">
        <w:rPr>
          <w:rFonts w:asciiTheme="majorBidi" w:eastAsia="Calibri" w:hAnsiTheme="majorBidi" w:cstheme="majorBidi"/>
          <w:sz w:val="30"/>
          <w:szCs w:val="30"/>
        </w:rPr>
        <w:br/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C0FB2BE" w14:textId="77777777" w:rsidR="0064756D" w:rsidRPr="00D57BA2" w:rsidRDefault="0064756D" w:rsidP="003C0D5D">
      <w:pPr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7148F9CA" w14:textId="6F540B54" w:rsidR="0064756D" w:rsidRPr="00D57BA2" w:rsidRDefault="0064756D" w:rsidP="003C0D5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="00D41E81" w:rsidRPr="00D57BA2">
        <w:rPr>
          <w:rFonts w:asciiTheme="majorBidi" w:eastAsia="Calibr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ข้างต้นนี้แสดงฐานะการเงิน</w:t>
      </w:r>
      <w:r w:rsidR="00D86438">
        <w:rPr>
          <w:rFonts w:asciiTheme="majorBidi" w:eastAsia="Calibri" w:hAnsiTheme="majorBidi" w:cstheme="majorBidi" w:hint="cs"/>
          <w:sz w:val="30"/>
          <w:szCs w:val="30"/>
          <w:cs/>
        </w:rPr>
        <w:t>รวมและฐานะการเงินเฉพาะกิจการ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D41E81" w:rsidRPr="00D57BA2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="00F14EF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86438">
        <w:rPr>
          <w:rFonts w:asciiTheme="majorBidi" w:eastAsia="Calibri" w:hAnsiTheme="majorBidi" w:cstheme="majorBidi" w:hint="cs"/>
          <w:sz w:val="30"/>
          <w:szCs w:val="30"/>
          <w:cs/>
        </w:rPr>
        <w:t>ตามลำดับ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ณ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มีนาคม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D2E52" w:rsidRPr="00D57BA2">
        <w:rPr>
          <w:rFonts w:asciiTheme="majorBidi" w:eastAsia="Calibri" w:hAnsiTheme="majorBidi" w:cstheme="majorBidi"/>
          <w:sz w:val="30"/>
          <w:szCs w:val="30"/>
        </w:rPr>
        <w:t>256</w:t>
      </w:r>
      <w:r w:rsidR="003C0D5D" w:rsidRPr="00D57BA2">
        <w:rPr>
          <w:rFonts w:asciiTheme="majorBidi" w:eastAsia="Calibri" w:hAnsiTheme="majorBidi" w:cstheme="majorBidi"/>
          <w:sz w:val="30"/>
          <w:szCs w:val="30"/>
        </w:rPr>
        <w:t>7</w:t>
      </w:r>
      <w:r w:rsidR="008D2E52"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="00D41E81" w:rsidRPr="00D57BA2">
        <w:rPr>
          <w:rFonts w:asciiTheme="majorBidi" w:eastAsia="Calibri" w:hAnsiTheme="majorBidi" w:cstheme="majorBidi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="00D41E81"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41E81" w:rsidRPr="00D57BA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7A3A143" w14:textId="77777777" w:rsidR="0064756D" w:rsidRPr="00D57BA2" w:rsidRDefault="0064756D" w:rsidP="003C0D5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BB226" w14:textId="77777777" w:rsidR="00A8447E" w:rsidRPr="00D57BA2" w:rsidRDefault="00A8447E" w:rsidP="003C0D5D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0F2E392B" w14:textId="77777777" w:rsidR="00A8447E" w:rsidRPr="00D57BA2" w:rsidRDefault="00A8447E" w:rsidP="003C0D5D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4FCDF68F" w14:textId="06437E1F" w:rsidR="003A3118" w:rsidRPr="00D57BA2" w:rsidRDefault="00A8447E" w:rsidP="003A3118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86438">
        <w:rPr>
          <w:rStyle w:val="normaltextrun"/>
          <w:rFonts w:asciiTheme="majorBidi" w:hAnsiTheme="majorBidi" w:cstheme="majorBidi"/>
          <w:sz w:val="30"/>
          <w:szCs w:val="30"/>
          <w:cs/>
        </w:rPr>
        <w:br/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4C0F46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D0581A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ในรายงานของข้าพเจ้า </w:t>
      </w:r>
      <w:r w:rsidR="003A3118"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ข้าพเจ้ามีความเป็นอิสระจากบริษัทตาม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มาตรฐานเรื่อง</w:t>
      </w:r>
      <w:r w:rsid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br/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ความเป็</w:t>
      </w:r>
      <w:r w:rsidR="00D86438" w:rsidRPr="00D86438"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อิสระ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</w:rPr>
        <w:t xml:space="preserve"> (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</w:t>
      </w:r>
      <w:r w:rsidR="00D86438">
        <w:rPr>
          <w:rStyle w:val="normaltextrun"/>
          <w:rFonts w:asciiTheme="majorBidi" w:hAnsiTheme="majorBidi" w:cstheme="majorBidi"/>
          <w:sz w:val="30"/>
          <w:szCs w:val="30"/>
          <w:cs/>
        </w:rPr>
        <w:br/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3A3118"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3458DC63" w14:textId="2B78BBE5" w:rsidR="006242C1" w:rsidRPr="00D57BA2" w:rsidRDefault="006242C1" w:rsidP="006242C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97138B1" w14:textId="77777777" w:rsidR="00673E04" w:rsidRDefault="00673E04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673E04" w:rsidSect="003C0D5D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FFF205" w14:textId="3D8CB86B" w:rsidR="00170CBB" w:rsidRPr="00D57BA2" w:rsidRDefault="00170CBB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0AF46D08" w14:textId="77777777" w:rsidR="00170CBB" w:rsidRPr="00D57BA2" w:rsidRDefault="00170CBB" w:rsidP="00170CB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0793C3" w14:textId="77777777" w:rsidR="00170CBB" w:rsidRPr="00D57BA2" w:rsidRDefault="00A415E2" w:rsidP="0017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D57BA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3BC8118" w14:textId="77777777" w:rsidR="005E6D0E" w:rsidRPr="00D57BA2" w:rsidRDefault="005E6D0E" w:rsidP="005E6D0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22"/>
      </w:tblGrid>
      <w:tr w:rsidR="00466C03" w:rsidRPr="00D57BA2" w14:paraId="1EB27FAB" w14:textId="77777777" w:rsidTr="0001593D">
        <w:tc>
          <w:tcPr>
            <w:tcW w:w="9810" w:type="dxa"/>
            <w:gridSpan w:val="2"/>
            <w:shd w:val="clear" w:color="auto" w:fill="auto"/>
          </w:tcPr>
          <w:p w14:paraId="51B16D14" w14:textId="6DB4D616" w:rsidR="00466C03" w:rsidRPr="00D57BA2" w:rsidRDefault="006E34B9" w:rsidP="00724A6B">
            <w:pPr>
              <w:pStyle w:val="RNormal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</w:t>
            </w:r>
            <w:r w:rsidR="00466C03"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  <w:r w:rsidR="00FB6473"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FB6473"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และดอกเบี้ยค้างรับ</w:t>
            </w:r>
          </w:p>
        </w:tc>
      </w:tr>
      <w:tr w:rsidR="00466C03" w:rsidRPr="00D57BA2" w14:paraId="4F1BF148" w14:textId="77777777" w:rsidTr="0001593D">
        <w:tc>
          <w:tcPr>
            <w:tcW w:w="9810" w:type="dxa"/>
            <w:gridSpan w:val="2"/>
            <w:shd w:val="clear" w:color="auto" w:fill="auto"/>
          </w:tcPr>
          <w:p w14:paraId="40D89013" w14:textId="48515231" w:rsidR="00466C03" w:rsidRPr="00D57BA2" w:rsidRDefault="00466C03" w:rsidP="0061150F">
            <w:pPr>
              <w:pStyle w:val="RNormal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อ้างอิงถึงหมายเหตุ</w:t>
            </w:r>
            <w:r w:rsidR="0061150F"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27619A" w:rsidRPr="00D5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 </w:t>
            </w:r>
            <w:r w:rsidR="0027619A"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และข้อ </w:t>
            </w:r>
            <w:r w:rsidR="0027619A" w:rsidRPr="00D5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466C03" w:rsidRPr="00D57BA2" w14:paraId="6E02BA10" w14:textId="77777777" w:rsidTr="0001593D">
        <w:tc>
          <w:tcPr>
            <w:tcW w:w="4788" w:type="dxa"/>
            <w:shd w:val="clear" w:color="auto" w:fill="auto"/>
          </w:tcPr>
          <w:p w14:paraId="7E0442D3" w14:textId="77777777" w:rsidR="00466C03" w:rsidRPr="00D57BA2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2" w:type="dxa"/>
            <w:shd w:val="clear" w:color="auto" w:fill="auto"/>
          </w:tcPr>
          <w:p w14:paraId="04849988" w14:textId="77777777" w:rsidR="00466C03" w:rsidRPr="00D57BA2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340D" w:rsidRPr="00D57BA2" w14:paraId="207DCEC1" w14:textId="77777777" w:rsidTr="0001593D">
        <w:tc>
          <w:tcPr>
            <w:tcW w:w="4788" w:type="dxa"/>
            <w:shd w:val="clear" w:color="auto" w:fill="auto"/>
          </w:tcPr>
          <w:p w14:paraId="13498ECA" w14:textId="3DED8A0B" w:rsidR="000B4E6E" w:rsidRPr="00D57BA2" w:rsidRDefault="000B4E6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บริษัทให้เงินกู้ยืมระยะยาวแก่บริษัทร่วมในต่างประเทศ ซึ่ง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ไม่มีหลักทรัพย์ค้ำประกัน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โดยคิดดอกเบี้ยอัตรา </w:t>
            </w:r>
            <w:r w:rsidR="00737D75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SOFR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3.5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</w:t>
            </w:r>
            <w:r w:rsidR="005C64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เงินกู้ยืมดังกล่าว</w:t>
            </w:r>
            <w:r w:rsidRPr="00D57BA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มีกำหน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ดชำระคืนเต็มจำนวนในเดือนมิถุนายน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</w:p>
          <w:p w14:paraId="07F78D10" w14:textId="77777777" w:rsidR="000B4E6E" w:rsidRPr="00D57BA2" w:rsidRDefault="000B4E6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EB62B3" w14:textId="4D85F956" w:rsidR="000B4E6E" w:rsidRDefault="000B4E6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 กำหนดให้บริษัทรับรู้ขาดทุนจากการด้อยค่าของเงินให้กู้ยืมระยะยาว</w:t>
            </w:r>
            <w:r w:rsidR="003047E3"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และดอกเบี้ยค้างรับ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5D468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วิธี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  <w:p w14:paraId="54CA9139" w14:textId="7A32289F" w:rsidR="005C64CE" w:rsidRDefault="005C64C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EE832B" w14:textId="77777777" w:rsidR="000459D3" w:rsidRDefault="005C64C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ภายใต้วิธีดังกล่าว ค่าเผื่อผลขาดทุนด้านเครดิตที่คาดว่าจะเกิดขึ้นจะถูกกำหนดโดยความน่าจะเป็นของเหตุการณ์</w:t>
            </w:r>
          </w:p>
          <w:p w14:paraId="714D51B2" w14:textId="3673B4DE" w:rsidR="005C64CE" w:rsidRPr="00D57BA2" w:rsidRDefault="005C64C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การผิดนัดชำระหนี้</w:t>
            </w:r>
            <w:r w:rsidR="005D468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ที่อาจเกิดขึ้น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จากการได้รับ</w:t>
            </w:r>
            <w:r w:rsidR="000459D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ไม่เต็มจำนวน</w:t>
            </w:r>
          </w:p>
          <w:p w14:paraId="6736363B" w14:textId="77777777" w:rsidR="000B4E6E" w:rsidRPr="00D57BA2" w:rsidRDefault="000B4E6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A288A0" w14:textId="344CBB5E" w:rsidR="004F340D" w:rsidRPr="00D57BA2" w:rsidRDefault="000B4E6E" w:rsidP="008514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เนื่องจากยอดของเงินให้กู้ยืมระยะยาวและดอกเบี้ยค้างรับมีสาระสำคัญ</w:t>
            </w:r>
            <w:r w:rsidRPr="00D57BA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และต้องใช้ดุลยพินิจในการประมาณการ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22" w:type="dxa"/>
            <w:shd w:val="clear" w:color="auto" w:fill="auto"/>
          </w:tcPr>
          <w:p w14:paraId="5460598F" w14:textId="77777777" w:rsidR="004F340D" w:rsidRPr="00D57BA2" w:rsidRDefault="004F340D" w:rsidP="008C593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ของข้าพเจ้า รวมถึง</w:t>
            </w:r>
          </w:p>
          <w:p w14:paraId="0F58B179" w14:textId="77777777" w:rsidR="008C593A" w:rsidRPr="00D57BA2" w:rsidRDefault="008C593A" w:rsidP="008C5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589D1F5C" w14:textId="1B461E2D" w:rsidR="008C593A" w:rsidRPr="00D57BA2" w:rsidRDefault="004F340D" w:rsidP="0085145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อ่านสัญญาเงินให้กู้ยืม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ได้รับหนังสือยืนยันยอด และ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ทดสอบการคำนวณดอกเบี้ยค้างรับเพื่อประเมินว่าการคำนวณดังกล่าว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เป็นไป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ตามเงื่อนไขที่ระบุไว้ในสัญญาเงินกู้</w:t>
            </w:r>
            <w:r w:rsidR="00D62C54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ยืม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ระยะยาว</w:t>
            </w:r>
          </w:p>
          <w:p w14:paraId="1EC8F34D" w14:textId="19E138F8" w:rsidR="008C593A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สอบถามผู้บริหารเพื่อ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ทำความ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เข้าใจขั้นตอนที่ผู้บริหารใช้</w:t>
            </w:r>
            <w:r w:rsidR="00A12EBA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ข้อมูลในการประเมินผลขาดทุนด้านเครดิตที่คาดว่าจะเกิดขึ้น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ของบริษัทร่วม</w:t>
            </w:r>
          </w:p>
          <w:p w14:paraId="70534C92" w14:textId="664A0E40" w:rsidR="003C56A4" w:rsidRPr="00D57BA2" w:rsidRDefault="003C56A4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สอบทานผลการดำเนินงานของบริษัทร่วมและ</w:t>
            </w:r>
            <w:r w:rsidR="00D8643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</w:r>
            <w:r w:rsidR="00D8643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คาดการณ์ผลการดำเนินงานในอนาคต พิจารณาว่า</w:t>
            </w:r>
            <w:r w:rsidR="00D8643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</w:r>
            <w:r w:rsidR="00D8643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ผลการดำเนินงานของบริษัทร่วมในภาพรวมมีการถดถอย</w:t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ที่เป็นข้อบ่งชี้ในการเพิ่มขึ้นของความเสี่ยงด้านเครดิตหรือไม่</w:t>
            </w:r>
          </w:p>
          <w:p w14:paraId="1E2A9383" w14:textId="7E8B6358" w:rsidR="008C593A" w:rsidRPr="00D57BA2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ประเมิน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ความเหมาะสมของข้อสมมติ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และวิธีการที่ใช้ในการจัดทำประมาณ</w:t>
            </w:r>
            <w:r w:rsidR="00D8643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การ</w:t>
            </w:r>
            <w:r w:rsidR="005D468B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ผลการดำเนินงานในอนาคต</w:t>
            </w:r>
          </w:p>
          <w:p w14:paraId="6269C774" w14:textId="77777777" w:rsidR="008C593A" w:rsidRPr="00D57BA2" w:rsidRDefault="00BF0069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ประเมิ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  <w:lang w:val="en-US"/>
              </w:rPr>
              <w:t>น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ย้อนหลังโดยการเปรียบเทียบ</w:t>
            </w:r>
            <w:r w:rsidR="004F340D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ประมาณการกระแสเงินสดที่จัดทำโดยผู้บริหารในปี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ก่อน</w:t>
            </w:r>
            <w:r w:rsidR="004F340D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กับผลประกอบการทางการเงินที่เกิดขึ้นจริง</w:t>
            </w:r>
          </w:p>
          <w:p w14:paraId="4A2FA29A" w14:textId="1775806B" w:rsidR="004F340D" w:rsidRPr="00D57BA2" w:rsidRDefault="004F340D" w:rsidP="004F340D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D8643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ใน</w:t>
            </w:r>
            <w:r w:rsidR="009211CE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  <w:t>งบการเงิน</w:t>
            </w:r>
          </w:p>
        </w:tc>
      </w:tr>
    </w:tbl>
    <w:p w14:paraId="45612AF7" w14:textId="699E4DF6" w:rsidR="00076165" w:rsidRDefault="00076165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21BA05" w14:textId="77777777" w:rsidR="00076165" w:rsidRDefault="00076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48187A4" w14:textId="08A49299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83DA766" w14:textId="77777777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4BC19B" w14:textId="77777777" w:rsidR="00AB5E21" w:rsidRPr="00D57BA2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54F3112" w14:textId="77777777" w:rsidR="006F389C" w:rsidRPr="00D57BA2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5A1A709B" w14:textId="77777777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A29DA7B" w14:textId="77777777" w:rsidR="00AB7DB7" w:rsidRPr="00D57BA2" w:rsidRDefault="00AB7DB7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EC7D2" w14:textId="4211A6C9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6249124" w14:textId="77777777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0E15A" w14:textId="77777777" w:rsidR="00AE3461" w:rsidRPr="00D57BA2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321A47" w14:textId="77777777" w:rsidR="00AE3461" w:rsidRPr="00D57BA2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6F4CE" w14:textId="77777777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8A429A" w14:textId="77777777" w:rsidR="00AB5E21" w:rsidRPr="00D57BA2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9D785" w14:textId="77777777" w:rsidR="00AB5E21" w:rsidRPr="00D57BA2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6438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D57BA2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63E17C2" w14:textId="77777777" w:rsidR="00AB5E21" w:rsidRPr="00D57BA2" w:rsidRDefault="00AB5E21" w:rsidP="00AB5E2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222C7E" w14:textId="77777777" w:rsidR="00AB5E21" w:rsidRPr="00D57BA2" w:rsidRDefault="00AB5E21" w:rsidP="00AB5E2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11AE66" w14:textId="77777777" w:rsidR="00AB5E21" w:rsidRPr="00D57BA2" w:rsidRDefault="00AB5E21" w:rsidP="00AB5E2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25C439E" w14:textId="77777777" w:rsidR="00AB5E21" w:rsidRPr="00D57BA2" w:rsidRDefault="00AB5E21" w:rsidP="00AB5E2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974ECB1" w14:textId="77777777" w:rsidR="00076165" w:rsidRDefault="00076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3B4F0BA" w14:textId="7D0C3C5E" w:rsidR="009D26C0" w:rsidRPr="00D57BA2" w:rsidRDefault="009D26C0" w:rsidP="009D26C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83FD7D" w14:textId="77777777" w:rsidR="009D26C0" w:rsidRPr="00D57BA2" w:rsidRDefault="009D26C0" w:rsidP="009D26C0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5A09028" w14:textId="77777777" w:rsidR="009D26C0" w:rsidRPr="00D57BA2" w:rsidRDefault="009D26C0" w:rsidP="009D26C0">
      <w:pPr>
        <w:jc w:val="thaiDistribute"/>
        <w:rPr>
          <w:rFonts w:asciiTheme="majorBidi" w:hAnsiTheme="majorBidi" w:cstheme="majorBidi"/>
          <w:spacing w:val="-4"/>
          <w:sz w:val="30"/>
          <w:szCs w:val="30"/>
          <w:rtl/>
          <w:cs/>
        </w:rPr>
      </w:pPr>
      <w:r w:rsidRPr="00D57BA2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BC73003" w14:textId="77777777" w:rsidR="009D26C0" w:rsidRPr="00D57BA2" w:rsidRDefault="009D26C0" w:rsidP="009D26C0">
      <w:pPr>
        <w:jc w:val="thaiDistribute"/>
        <w:rPr>
          <w:rFonts w:asciiTheme="majorBidi" w:hAnsiTheme="majorBidi" w:cstheme="majorBidi"/>
          <w:sz w:val="24"/>
          <w:szCs w:val="24"/>
          <w:rtl/>
          <w:cs/>
        </w:rPr>
      </w:pPr>
    </w:p>
    <w:p w14:paraId="0389C8FF" w14:textId="77777777" w:rsidR="009D26C0" w:rsidRPr="00D57BA2" w:rsidRDefault="009D26C0" w:rsidP="009D26C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57F0934F" w14:textId="77777777" w:rsidR="002A191A" w:rsidRPr="00D57BA2" w:rsidRDefault="002A191A" w:rsidP="009D26C0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3503223" w14:textId="77777777" w:rsidR="009D26C0" w:rsidRPr="00D57BA2" w:rsidRDefault="009D26C0" w:rsidP="00933E6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420A2B" w:rsidRPr="00D57BA2">
        <w:rPr>
          <w:rFonts w:asciiTheme="majorBidi" w:hAnsiTheme="majorBidi" w:cstheme="majorBidi"/>
          <w:spacing w:val="-2"/>
          <w:sz w:val="30"/>
          <w:szCs w:val="30"/>
        </w:rPr>
        <w:br/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D86438">
        <w:rPr>
          <w:rFonts w:asciiTheme="majorBidi" w:eastAsia="Calibri" w:hAnsiTheme="majorBidi" w:cstheme="majorBidi"/>
          <w:spacing w:val="-8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ายใน</w:t>
      </w:r>
    </w:p>
    <w:p w14:paraId="7EB2C168" w14:textId="77777777" w:rsidR="00F44911" w:rsidRPr="00D57BA2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57AB46F" w14:textId="77777777" w:rsidR="00933E67" w:rsidRPr="00D57BA2" w:rsidRDefault="00933E67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0845573" w14:textId="6807D522" w:rsidR="00F44911" w:rsidRPr="00D57BA2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2906EC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โดยให้สังเกต</w:t>
      </w:r>
      <w:r w:rsidRPr="00D57BA2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D57B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81E7D04" w14:textId="77777777" w:rsidR="00BF31A8" w:rsidRPr="00D57BA2" w:rsidRDefault="00BF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0BB663B0" w14:textId="36564EEC" w:rsidR="00F44911" w:rsidRPr="00D57BA2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D57BA2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5A6DF9" w14:textId="4DD62608" w:rsidR="007E2DB0" w:rsidRPr="002906EC" w:rsidRDefault="007E2DB0" w:rsidP="002906E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 w:rsidR="002906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06EC">
        <w:rPr>
          <w:rFonts w:asciiTheme="majorBidi" w:hAnsiTheme="majorBidi" w:cstheme="majorBidi"/>
          <w:sz w:val="30"/>
          <w:szCs w:val="30"/>
          <w:cs/>
        </w:rPr>
        <w:br/>
      </w:r>
      <w:r w:rsidRPr="002906EC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2906EC">
        <w:rPr>
          <w:rFonts w:asciiTheme="majorBidi" w:hAnsiTheme="majorBidi" w:cstheme="majorBidi"/>
          <w:sz w:val="30"/>
          <w:szCs w:val="30"/>
        </w:rPr>
        <w:t xml:space="preserve"> </w:t>
      </w:r>
      <w:r w:rsidRPr="002906E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906EC">
        <w:rPr>
          <w:rFonts w:asciiTheme="majorBidi" w:hAnsiTheme="majorBidi" w:cstheme="majorBidi"/>
          <w:sz w:val="30"/>
          <w:szCs w:val="30"/>
        </w:rPr>
        <w:t xml:space="preserve"> </w:t>
      </w:r>
    </w:p>
    <w:p w14:paraId="1D39E05F" w14:textId="77777777" w:rsidR="00A0297E" w:rsidRPr="00D57BA2" w:rsidRDefault="00A0297E" w:rsidP="00933E67">
      <w:pPr>
        <w:jc w:val="thaiDistribute"/>
        <w:rPr>
          <w:rFonts w:asciiTheme="majorBidi" w:eastAsia="Calibri" w:hAnsiTheme="majorBidi" w:cstheme="majorBidi"/>
          <w:spacing w:val="2"/>
          <w:sz w:val="22"/>
          <w:szCs w:val="22"/>
        </w:rPr>
      </w:pPr>
    </w:p>
    <w:p w14:paraId="50615A2D" w14:textId="2B7DD1AE" w:rsidR="00933E67" w:rsidRPr="00D57BA2" w:rsidRDefault="007902A6" w:rsidP="00933E6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52749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ในเรื่องต่างๆ</w:t>
      </w:r>
      <w:r w:rsidR="002906EC">
        <w:rPr>
          <w:rFonts w:asciiTheme="majorBidi" w:eastAsia="Calibri" w:hAnsiTheme="majorBidi" w:cstheme="majorBidi" w:hint="cs"/>
          <w:spacing w:val="2"/>
          <w:sz w:val="30"/>
          <w:szCs w:val="30"/>
          <w:cs/>
        </w:rPr>
        <w:t xml:space="preserve"> </w:t>
      </w:r>
      <w:r w:rsidR="00852749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ที่สำคัญรวมถึง</w:t>
      </w:r>
      <w:r w:rsidR="00933E67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</w:t>
      </w:r>
      <w:r w:rsidR="00933E67" w:rsidRPr="00D57BA2">
        <w:rPr>
          <w:rFonts w:asciiTheme="majorBidi" w:eastAsia="Calibri" w:hAnsiTheme="majorBidi" w:cstheme="majorBidi"/>
          <w:spacing w:val="10"/>
          <w:sz w:val="30"/>
          <w:szCs w:val="30"/>
          <w:cs/>
        </w:rPr>
        <w:t>ที่พบจากการตรวจสอบรวมถึงข้อบกพร่องที่มีนัยสำคั</w:t>
      </w:r>
      <w:r w:rsidR="00852749" w:rsidRPr="00D57BA2">
        <w:rPr>
          <w:rFonts w:asciiTheme="majorBidi" w:eastAsia="Calibri" w:hAnsiTheme="majorBidi" w:cstheme="majorBidi"/>
          <w:spacing w:val="10"/>
          <w:sz w:val="30"/>
          <w:szCs w:val="30"/>
          <w:cs/>
        </w:rPr>
        <w:t>ญในระบบการควบคุมภายในหาก</w:t>
      </w:r>
      <w:r w:rsidR="00933E67" w:rsidRPr="00D57BA2">
        <w:rPr>
          <w:rFonts w:asciiTheme="majorBidi" w:eastAsia="Calibri" w:hAnsiTheme="majorBidi" w:cstheme="majorBidi"/>
          <w:spacing w:val="10"/>
          <w:sz w:val="30"/>
          <w:szCs w:val="30"/>
          <w:cs/>
        </w:rPr>
        <w:t>ข้าพเจ้าได้พบในระหว่าง</w:t>
      </w:r>
      <w:r w:rsidR="00933E67" w:rsidRPr="00D57BA2">
        <w:rPr>
          <w:rFonts w:asciiTheme="majorBidi" w:eastAsia="Calibri" w:hAnsiTheme="majorBidi" w:cstheme="majorBidi"/>
          <w:sz w:val="30"/>
          <w:szCs w:val="30"/>
          <w:cs/>
        </w:rPr>
        <w:t>การตรวจสอบขอ</w:t>
      </w:r>
      <w:r w:rsidR="00933E67" w:rsidRPr="00D57BA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1CD5CFE" w14:textId="77777777" w:rsidR="00420A2B" w:rsidRPr="00D57BA2" w:rsidRDefault="00420A2B" w:rsidP="00933E67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7E7564A5" w14:textId="14E1D2B6" w:rsidR="00D25957" w:rsidRPr="00D57BA2" w:rsidRDefault="00D25957" w:rsidP="00D25957">
      <w:pPr>
        <w:jc w:val="thaiDistribute"/>
        <w:rPr>
          <w:rFonts w:asciiTheme="majorBidi" w:eastAsia="Calibri" w:hAnsiTheme="majorBidi" w:cstheme="majorBidi"/>
          <w:spacing w:val="2"/>
          <w:sz w:val="30"/>
          <w:szCs w:val="30"/>
          <w:cs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906EC">
        <w:rPr>
          <w:rFonts w:asciiTheme="majorBidi" w:eastAsia="Calibri" w:hAnsiTheme="majorBidi" w:cstheme="majorBidi"/>
          <w:spacing w:val="2"/>
          <w:sz w:val="30"/>
          <w:szCs w:val="30"/>
          <w:cs/>
        </w:rPr>
        <w:br/>
      </w: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4586D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8A30F1D" w14:textId="77777777" w:rsidR="002A191A" w:rsidRPr="00D57BA2" w:rsidRDefault="002A191A" w:rsidP="00D2595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10"/>
          <w:sz w:val="22"/>
          <w:szCs w:val="22"/>
        </w:rPr>
      </w:pPr>
    </w:p>
    <w:p w14:paraId="2287D16F" w14:textId="77777777" w:rsidR="00D25957" w:rsidRPr="00D57BA2" w:rsidRDefault="00D25957" w:rsidP="00D2595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2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852749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ต่าง</w:t>
      </w: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852749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</w:t>
      </w: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7A5994" w14:textId="77777777" w:rsidR="00D25957" w:rsidRPr="00D57BA2" w:rsidRDefault="00D25957" w:rsidP="00933E6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B51798" w14:textId="77777777" w:rsidR="004207DC" w:rsidRPr="00D57BA2" w:rsidRDefault="004207DC" w:rsidP="00933E6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25133D" w14:textId="77777777" w:rsidR="002A191A" w:rsidRPr="00D57BA2" w:rsidRDefault="002A191A" w:rsidP="00933E67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5FCC6D" w14:textId="3BE89CD2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(</w:t>
      </w:r>
      <w:r w:rsidR="008E329A" w:rsidRPr="008E329A">
        <w:rPr>
          <w:rFonts w:asciiTheme="majorBidi" w:hAnsiTheme="majorBidi" w:cstheme="majorBidi" w:hint="cs"/>
          <w:sz w:val="30"/>
          <w:szCs w:val="30"/>
          <w:cs/>
        </w:rPr>
        <w:t>นารีวรรณ ชัยบันทัด</w:t>
      </w:r>
      <w:r w:rsidRPr="00D57BA2">
        <w:rPr>
          <w:rFonts w:asciiTheme="majorBidi" w:hAnsiTheme="majorBidi" w:cstheme="majorBidi"/>
          <w:sz w:val="30"/>
          <w:szCs w:val="30"/>
          <w:cs/>
        </w:rPr>
        <w:t>)</w:t>
      </w:r>
    </w:p>
    <w:p w14:paraId="7E322D16" w14:textId="77777777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5F8ADBC" w14:textId="073C94E0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8E329A" w:rsidRPr="008E329A">
        <w:rPr>
          <w:rFonts w:asciiTheme="majorBidi" w:hAnsiTheme="majorBidi" w:cstheme="majorBidi"/>
          <w:sz w:val="30"/>
          <w:szCs w:val="30"/>
        </w:rPr>
        <w:t>9219</w:t>
      </w:r>
    </w:p>
    <w:p w14:paraId="102DF22C" w14:textId="77777777" w:rsidR="002A157F" w:rsidRPr="00D57BA2" w:rsidRDefault="002A157F" w:rsidP="002A157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B0328A" w14:textId="77777777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8FA694" w14:textId="77777777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674684" w14:textId="75A91698" w:rsidR="003B0B6C" w:rsidRPr="00076165" w:rsidRDefault="00591B38" w:rsidP="0007616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30</w:t>
      </w:r>
      <w:r w:rsidR="00D56C41">
        <w:rPr>
          <w:rFonts w:asciiTheme="majorBidi" w:hAnsiTheme="majorBidi" w:cstheme="majorBidi"/>
          <w:sz w:val="30"/>
          <w:szCs w:val="30"/>
        </w:rPr>
        <w:t xml:space="preserve"> </w:t>
      </w:r>
      <w:r w:rsidR="00D56C4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56C41">
        <w:rPr>
          <w:rFonts w:asciiTheme="majorBidi" w:hAnsiTheme="majorBidi" w:cstheme="majorBidi"/>
          <w:sz w:val="30"/>
          <w:szCs w:val="30"/>
        </w:rPr>
        <w:t>2567</w:t>
      </w:r>
      <w:bookmarkEnd w:id="2"/>
      <w:bookmarkEnd w:id="0"/>
    </w:p>
    <w:sectPr w:rsidR="003B0B6C" w:rsidRPr="00076165" w:rsidSect="008B5E8B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BD75" w14:textId="77777777" w:rsidR="00083F55" w:rsidRDefault="00083F55">
      <w:r>
        <w:separator/>
      </w:r>
    </w:p>
  </w:endnote>
  <w:endnote w:type="continuationSeparator" w:id="0">
    <w:p w14:paraId="3E3DFA52" w14:textId="77777777" w:rsidR="00083F55" w:rsidRDefault="0008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6A726" w14:textId="77777777" w:rsidR="005F130F" w:rsidRDefault="005F13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89172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8BCB611" w14:textId="57900682" w:rsidR="008B5E8B" w:rsidRPr="008B5E8B" w:rsidRDefault="008B5E8B" w:rsidP="008B5E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B5E8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B5E8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B5E8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B5E8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B5E8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E295" w14:textId="77777777" w:rsidR="00083F55" w:rsidRDefault="00083F55">
      <w:r>
        <w:separator/>
      </w:r>
    </w:p>
  </w:footnote>
  <w:footnote w:type="continuationSeparator" w:id="0">
    <w:p w14:paraId="1143F791" w14:textId="77777777" w:rsidR="00083F55" w:rsidRDefault="00083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FC62" w14:textId="77777777" w:rsidR="00BB2E4B" w:rsidRPr="00053B6A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28FF90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1077B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9E90787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D273AD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FFD0D0" w14:textId="77777777" w:rsidR="00673E04" w:rsidRDefault="00673E04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C5FB6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E0A31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DE226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DB3405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6772C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B9A74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5143A3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E9C827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C813869" w14:textId="77777777" w:rsidR="00BB2E4B" w:rsidRPr="00BB2E4B" w:rsidRDefault="00BB2E4B" w:rsidP="00BB2E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7E39" w14:textId="77777777" w:rsidR="00673E04" w:rsidRDefault="00673E04" w:rsidP="00E978AD">
    <w:pPr>
      <w:spacing w:line="240" w:lineRule="auto"/>
      <w:rPr>
        <w:rFonts w:ascii="Angsana New" w:hAnsi="Angsana New"/>
        <w:sz w:val="32"/>
        <w:szCs w:val="32"/>
      </w:rPr>
    </w:pPr>
  </w:p>
  <w:p w14:paraId="43D1BCA1" w14:textId="77777777" w:rsidR="00673E04" w:rsidRDefault="00673E04" w:rsidP="00E978AD">
    <w:pPr>
      <w:spacing w:line="240" w:lineRule="auto"/>
      <w:rPr>
        <w:rFonts w:ascii="Angsana New" w:hAnsi="Angsana New"/>
        <w:sz w:val="32"/>
        <w:szCs w:val="32"/>
      </w:rPr>
    </w:pPr>
  </w:p>
  <w:p w14:paraId="4E622A1A" w14:textId="77777777" w:rsidR="00673E04" w:rsidRDefault="00673E04" w:rsidP="00E978AD">
    <w:pPr>
      <w:spacing w:line="240" w:lineRule="auto"/>
      <w:rPr>
        <w:rFonts w:ascii="Angsana New" w:hAnsi="Angsana New"/>
        <w:sz w:val="32"/>
        <w:szCs w:val="32"/>
      </w:rPr>
    </w:pPr>
  </w:p>
  <w:p w14:paraId="49A9FC04" w14:textId="77777777" w:rsidR="00673E04" w:rsidRDefault="00673E04" w:rsidP="00E978AD">
    <w:pPr>
      <w:spacing w:line="240" w:lineRule="auto"/>
      <w:rPr>
        <w:rFonts w:ascii="Angsana New" w:hAnsi="Angsana New"/>
        <w:sz w:val="32"/>
        <w:szCs w:val="32"/>
      </w:rPr>
    </w:pPr>
  </w:p>
  <w:p w14:paraId="4B035213" w14:textId="77777777" w:rsidR="005F130F" w:rsidRDefault="005F130F" w:rsidP="00E978AD">
    <w:pPr>
      <w:spacing w:line="240" w:lineRule="auto"/>
      <w:rPr>
        <w:rFonts w:ascii="Angsana New" w:hAnsi="Angsana New"/>
        <w:sz w:val="32"/>
        <w:szCs w:val="32"/>
      </w:rPr>
    </w:pPr>
  </w:p>
  <w:p w14:paraId="4DF239BA" w14:textId="77777777" w:rsidR="005F130F" w:rsidRDefault="005F130F" w:rsidP="00E978AD">
    <w:pPr>
      <w:spacing w:line="240" w:lineRule="auto"/>
      <w:rPr>
        <w:rFonts w:ascii="Angsana New" w:hAnsi="Angsana New"/>
        <w:sz w:val="32"/>
        <w:szCs w:val="32"/>
      </w:rPr>
    </w:pPr>
  </w:p>
  <w:p w14:paraId="123448BC" w14:textId="77777777" w:rsidR="005F130F" w:rsidRPr="00254A81" w:rsidRDefault="005F130F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2D5F0" w14:textId="77777777" w:rsidR="00673E04" w:rsidRDefault="00673E04" w:rsidP="00E978AD">
    <w:pPr>
      <w:spacing w:line="240" w:lineRule="auto"/>
      <w:rPr>
        <w:rFonts w:ascii="Angsana New" w:hAnsi="Angsana New"/>
        <w:sz w:val="32"/>
        <w:szCs w:val="32"/>
      </w:rPr>
    </w:pPr>
  </w:p>
  <w:p w14:paraId="2C76248A" w14:textId="77777777" w:rsidR="00673E04" w:rsidRDefault="00673E04" w:rsidP="00E978AD">
    <w:pPr>
      <w:spacing w:line="240" w:lineRule="auto"/>
      <w:rPr>
        <w:rFonts w:ascii="Angsana New" w:hAnsi="Angsana New"/>
        <w:sz w:val="32"/>
        <w:szCs w:val="32"/>
      </w:rPr>
    </w:pPr>
  </w:p>
  <w:p w14:paraId="4B649F7E" w14:textId="77777777" w:rsidR="00673E04" w:rsidRDefault="00673E04" w:rsidP="00E978AD">
    <w:pPr>
      <w:spacing w:line="240" w:lineRule="auto"/>
      <w:rPr>
        <w:rFonts w:ascii="Angsana New" w:hAnsi="Angsana New"/>
        <w:sz w:val="32"/>
        <w:szCs w:val="32"/>
      </w:rPr>
    </w:pPr>
  </w:p>
  <w:p w14:paraId="6E478B0C" w14:textId="77777777" w:rsidR="00673E04" w:rsidRPr="00254A81" w:rsidRDefault="00673E04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A69BA"/>
    <w:multiLevelType w:val="hybridMultilevel"/>
    <w:tmpl w:val="926CB5F2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1D3A813E"/>
    <w:lvl w:ilvl="0" w:tplc="BBBA86CA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797512"/>
    <w:multiLevelType w:val="singleLevel"/>
    <w:tmpl w:val="EF6CB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5BDE1C6C"/>
    <w:multiLevelType w:val="hybridMultilevel"/>
    <w:tmpl w:val="64C8DBBA"/>
    <w:lvl w:ilvl="0" w:tplc="1DDAA2F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8B5BA8"/>
    <w:multiLevelType w:val="hybridMultilevel"/>
    <w:tmpl w:val="F948CC84"/>
    <w:lvl w:ilvl="0" w:tplc="CC64B422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85178"/>
    <w:multiLevelType w:val="hybridMultilevel"/>
    <w:tmpl w:val="729A0EB0"/>
    <w:lvl w:ilvl="0" w:tplc="99EED1E8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2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96D1F"/>
    <w:multiLevelType w:val="hybridMultilevel"/>
    <w:tmpl w:val="3D322E8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7"/>
  </w:num>
  <w:num w:numId="3" w16cid:durableId="512258323">
    <w:abstractNumId w:val="1"/>
  </w:num>
  <w:num w:numId="4" w16cid:durableId="663627027">
    <w:abstractNumId w:val="10"/>
  </w:num>
  <w:num w:numId="5" w16cid:durableId="81878624">
    <w:abstractNumId w:val="32"/>
  </w:num>
  <w:num w:numId="6" w16cid:durableId="2047217880">
    <w:abstractNumId w:val="16"/>
  </w:num>
  <w:num w:numId="7" w16cid:durableId="1189831299">
    <w:abstractNumId w:val="20"/>
  </w:num>
  <w:num w:numId="8" w16cid:durableId="1113793047">
    <w:abstractNumId w:val="26"/>
  </w:num>
  <w:num w:numId="9" w16cid:durableId="1991132040">
    <w:abstractNumId w:val="5"/>
  </w:num>
  <w:num w:numId="10" w16cid:durableId="930771003">
    <w:abstractNumId w:val="17"/>
  </w:num>
  <w:num w:numId="11" w16cid:durableId="246156454">
    <w:abstractNumId w:val="25"/>
  </w:num>
  <w:num w:numId="12" w16cid:durableId="33700634">
    <w:abstractNumId w:val="5"/>
  </w:num>
  <w:num w:numId="13" w16cid:durableId="1960143475">
    <w:abstractNumId w:val="0"/>
  </w:num>
  <w:num w:numId="14" w16cid:durableId="1693142072">
    <w:abstractNumId w:val="8"/>
  </w:num>
  <w:num w:numId="15" w16cid:durableId="1171946765">
    <w:abstractNumId w:val="0"/>
  </w:num>
  <w:num w:numId="16" w16cid:durableId="613941803">
    <w:abstractNumId w:val="0"/>
  </w:num>
  <w:num w:numId="17" w16cid:durableId="835996562">
    <w:abstractNumId w:val="0"/>
  </w:num>
  <w:num w:numId="18" w16cid:durableId="1322735312">
    <w:abstractNumId w:val="3"/>
  </w:num>
  <w:num w:numId="19" w16cid:durableId="1080448825">
    <w:abstractNumId w:val="0"/>
  </w:num>
  <w:num w:numId="20" w16cid:durableId="1461337622">
    <w:abstractNumId w:val="23"/>
  </w:num>
  <w:num w:numId="21" w16cid:durableId="2044134002">
    <w:abstractNumId w:val="30"/>
  </w:num>
  <w:num w:numId="22" w16cid:durableId="1834567894">
    <w:abstractNumId w:val="22"/>
  </w:num>
  <w:num w:numId="23" w16cid:durableId="366225959">
    <w:abstractNumId w:val="33"/>
  </w:num>
  <w:num w:numId="24" w16cid:durableId="1027751783">
    <w:abstractNumId w:val="24"/>
  </w:num>
  <w:num w:numId="25" w16cid:durableId="34086532">
    <w:abstractNumId w:val="13"/>
  </w:num>
  <w:num w:numId="26" w16cid:durableId="1294168763">
    <w:abstractNumId w:val="11"/>
  </w:num>
  <w:num w:numId="27" w16cid:durableId="783311629">
    <w:abstractNumId w:val="6"/>
  </w:num>
  <w:num w:numId="28" w16cid:durableId="1114397990">
    <w:abstractNumId w:val="28"/>
  </w:num>
  <w:num w:numId="29" w16cid:durableId="1096946702">
    <w:abstractNumId w:val="9"/>
  </w:num>
  <w:num w:numId="30" w16cid:durableId="732313274">
    <w:abstractNumId w:val="21"/>
  </w:num>
  <w:num w:numId="31" w16cid:durableId="159081810">
    <w:abstractNumId w:val="13"/>
  </w:num>
  <w:num w:numId="32" w16cid:durableId="1406300002">
    <w:abstractNumId w:val="14"/>
  </w:num>
  <w:num w:numId="33" w16cid:durableId="301859477">
    <w:abstractNumId w:val="19"/>
  </w:num>
  <w:num w:numId="34" w16cid:durableId="1666743814">
    <w:abstractNumId w:val="0"/>
  </w:num>
  <w:num w:numId="35" w16cid:durableId="762991822">
    <w:abstractNumId w:val="18"/>
  </w:num>
  <w:num w:numId="36" w16cid:durableId="1445420287">
    <w:abstractNumId w:val="31"/>
  </w:num>
  <w:num w:numId="37" w16cid:durableId="1762681237">
    <w:abstractNumId w:val="15"/>
  </w:num>
  <w:num w:numId="38" w16cid:durableId="2059275366">
    <w:abstractNumId w:val="29"/>
  </w:num>
  <w:num w:numId="39" w16cid:durableId="10034722">
    <w:abstractNumId w:val="34"/>
  </w:num>
  <w:num w:numId="40" w16cid:durableId="2141217621">
    <w:abstractNumId w:val="4"/>
  </w:num>
  <w:num w:numId="41" w16cid:durableId="1032613473">
    <w:abstractNumId w:val="27"/>
  </w:num>
  <w:num w:numId="42" w16cid:durableId="1224490088">
    <w:abstractNumId w:val="12"/>
  </w:num>
  <w:num w:numId="43" w16cid:durableId="196629831">
    <w:abstractNumId w:val="2"/>
  </w:num>
  <w:num w:numId="44" w16cid:durableId="2067290324">
    <w:abstractNumId w:val="0"/>
  </w:num>
  <w:num w:numId="45" w16cid:durableId="1369261744">
    <w:abstractNumId w:val="0"/>
  </w:num>
  <w:num w:numId="46" w16cid:durableId="196758938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59C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9D3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DCD"/>
    <w:rsid w:val="00066E87"/>
    <w:rsid w:val="00066F67"/>
    <w:rsid w:val="000672F9"/>
    <w:rsid w:val="000675C1"/>
    <w:rsid w:val="00067861"/>
    <w:rsid w:val="00070675"/>
    <w:rsid w:val="00070A65"/>
    <w:rsid w:val="00070B40"/>
    <w:rsid w:val="000711EE"/>
    <w:rsid w:val="00071422"/>
    <w:rsid w:val="00071642"/>
    <w:rsid w:val="00071E82"/>
    <w:rsid w:val="000724CC"/>
    <w:rsid w:val="000725CB"/>
    <w:rsid w:val="00073367"/>
    <w:rsid w:val="00073903"/>
    <w:rsid w:val="00073A8D"/>
    <w:rsid w:val="0007468D"/>
    <w:rsid w:val="00074CBA"/>
    <w:rsid w:val="00074F14"/>
    <w:rsid w:val="000758A8"/>
    <w:rsid w:val="00075927"/>
    <w:rsid w:val="00075D37"/>
    <w:rsid w:val="00075FFE"/>
    <w:rsid w:val="00076165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3F55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63A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5DC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1E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73D"/>
    <w:rsid w:val="000B6880"/>
    <w:rsid w:val="000B69AD"/>
    <w:rsid w:val="000B6ED5"/>
    <w:rsid w:val="000B7292"/>
    <w:rsid w:val="000B7375"/>
    <w:rsid w:val="000C00BB"/>
    <w:rsid w:val="000C10F8"/>
    <w:rsid w:val="000C1162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5EC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15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BE4"/>
    <w:rsid w:val="00112B0E"/>
    <w:rsid w:val="0011304D"/>
    <w:rsid w:val="001135E2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3E0"/>
    <w:rsid w:val="00117CAA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38FE"/>
    <w:rsid w:val="0013412C"/>
    <w:rsid w:val="00134348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247"/>
    <w:rsid w:val="0017765D"/>
    <w:rsid w:val="00180172"/>
    <w:rsid w:val="0018075B"/>
    <w:rsid w:val="001809C4"/>
    <w:rsid w:val="00180EA8"/>
    <w:rsid w:val="00180F85"/>
    <w:rsid w:val="001810C7"/>
    <w:rsid w:val="0018194A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821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0E15"/>
    <w:rsid w:val="001C1069"/>
    <w:rsid w:val="001C13FA"/>
    <w:rsid w:val="001C1415"/>
    <w:rsid w:val="001C1B25"/>
    <w:rsid w:val="001C1D00"/>
    <w:rsid w:val="001C246C"/>
    <w:rsid w:val="001C2814"/>
    <w:rsid w:val="001C28A2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B2D"/>
    <w:rsid w:val="001C71AD"/>
    <w:rsid w:val="001C74F5"/>
    <w:rsid w:val="001D0411"/>
    <w:rsid w:val="001D0B78"/>
    <w:rsid w:val="001D0E29"/>
    <w:rsid w:val="001D0EFA"/>
    <w:rsid w:val="001D13A4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7EF"/>
    <w:rsid w:val="001D68F2"/>
    <w:rsid w:val="001D6989"/>
    <w:rsid w:val="001D6DE8"/>
    <w:rsid w:val="001D6F00"/>
    <w:rsid w:val="001D7120"/>
    <w:rsid w:val="001D7454"/>
    <w:rsid w:val="001D78C7"/>
    <w:rsid w:val="001E033E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C01"/>
    <w:rsid w:val="001E4E53"/>
    <w:rsid w:val="001E4FB5"/>
    <w:rsid w:val="001E52CF"/>
    <w:rsid w:val="001E55CD"/>
    <w:rsid w:val="001E56F2"/>
    <w:rsid w:val="001E5A65"/>
    <w:rsid w:val="001E5D60"/>
    <w:rsid w:val="001E6374"/>
    <w:rsid w:val="001E6451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212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0F1A"/>
    <w:rsid w:val="0024143F"/>
    <w:rsid w:val="00241523"/>
    <w:rsid w:val="0024175D"/>
    <w:rsid w:val="00241772"/>
    <w:rsid w:val="00241F5A"/>
    <w:rsid w:val="00242415"/>
    <w:rsid w:val="00242AF0"/>
    <w:rsid w:val="00243167"/>
    <w:rsid w:val="0024330E"/>
    <w:rsid w:val="00243648"/>
    <w:rsid w:val="002437A4"/>
    <w:rsid w:val="0024389F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1E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D6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67E3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6EC"/>
    <w:rsid w:val="00290802"/>
    <w:rsid w:val="0029169F"/>
    <w:rsid w:val="002917DD"/>
    <w:rsid w:val="00291F04"/>
    <w:rsid w:val="00291FC2"/>
    <w:rsid w:val="002922B5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689D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37B"/>
    <w:rsid w:val="002A5631"/>
    <w:rsid w:val="002A5FBD"/>
    <w:rsid w:val="002A6392"/>
    <w:rsid w:val="002A6481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604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30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779"/>
    <w:rsid w:val="002D4812"/>
    <w:rsid w:val="002D49AC"/>
    <w:rsid w:val="002D4A35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2ECB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2F7C35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17C"/>
    <w:rsid w:val="00303756"/>
    <w:rsid w:val="00303BB4"/>
    <w:rsid w:val="00303EBE"/>
    <w:rsid w:val="003047E3"/>
    <w:rsid w:val="0030490B"/>
    <w:rsid w:val="00304CB0"/>
    <w:rsid w:val="00304D2A"/>
    <w:rsid w:val="00305B63"/>
    <w:rsid w:val="003069FF"/>
    <w:rsid w:val="00306A42"/>
    <w:rsid w:val="00306CC2"/>
    <w:rsid w:val="00306E15"/>
    <w:rsid w:val="00306E49"/>
    <w:rsid w:val="00307929"/>
    <w:rsid w:val="003106C8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3F98"/>
    <w:rsid w:val="00314088"/>
    <w:rsid w:val="00314187"/>
    <w:rsid w:val="0031449E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486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69F"/>
    <w:rsid w:val="00344EDD"/>
    <w:rsid w:val="0034576D"/>
    <w:rsid w:val="00345A80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EE"/>
    <w:rsid w:val="003549F5"/>
    <w:rsid w:val="00355176"/>
    <w:rsid w:val="0035585D"/>
    <w:rsid w:val="003558E9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441"/>
    <w:rsid w:val="003679C8"/>
    <w:rsid w:val="00367BBF"/>
    <w:rsid w:val="00367C72"/>
    <w:rsid w:val="00367E33"/>
    <w:rsid w:val="00367E9C"/>
    <w:rsid w:val="00370151"/>
    <w:rsid w:val="003702BE"/>
    <w:rsid w:val="00370EEC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6BAD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DE9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2CD4"/>
    <w:rsid w:val="003A3118"/>
    <w:rsid w:val="003A3354"/>
    <w:rsid w:val="003A3575"/>
    <w:rsid w:val="003A3722"/>
    <w:rsid w:val="003A3948"/>
    <w:rsid w:val="003A3B2C"/>
    <w:rsid w:val="003A412D"/>
    <w:rsid w:val="003A4173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6C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D5D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202"/>
    <w:rsid w:val="003C56A4"/>
    <w:rsid w:val="003C5F19"/>
    <w:rsid w:val="003C6288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70C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777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E7909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97E"/>
    <w:rsid w:val="00402B6D"/>
    <w:rsid w:val="00402B97"/>
    <w:rsid w:val="0040339F"/>
    <w:rsid w:val="004039A4"/>
    <w:rsid w:val="00404920"/>
    <w:rsid w:val="00405062"/>
    <w:rsid w:val="004051A8"/>
    <w:rsid w:val="0040570A"/>
    <w:rsid w:val="0040584F"/>
    <w:rsid w:val="0040597F"/>
    <w:rsid w:val="00405B0A"/>
    <w:rsid w:val="00405E41"/>
    <w:rsid w:val="00405EE4"/>
    <w:rsid w:val="004062FE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0C1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1D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5E65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53B7"/>
    <w:rsid w:val="00436232"/>
    <w:rsid w:val="004366B7"/>
    <w:rsid w:val="00436A0D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68B"/>
    <w:rsid w:val="00473C88"/>
    <w:rsid w:val="00474214"/>
    <w:rsid w:val="0047443D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921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5C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4EF8"/>
    <w:rsid w:val="004A51CD"/>
    <w:rsid w:val="004A525C"/>
    <w:rsid w:val="004A5414"/>
    <w:rsid w:val="004A5505"/>
    <w:rsid w:val="004A5676"/>
    <w:rsid w:val="004A57B2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8F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C8E"/>
    <w:rsid w:val="004E1EBB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1565"/>
    <w:rsid w:val="005015EB"/>
    <w:rsid w:val="00501D35"/>
    <w:rsid w:val="005021A1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7ED0"/>
    <w:rsid w:val="00530507"/>
    <w:rsid w:val="00530740"/>
    <w:rsid w:val="00530AF1"/>
    <w:rsid w:val="00530C77"/>
    <w:rsid w:val="00531739"/>
    <w:rsid w:val="0053180A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5E8"/>
    <w:rsid w:val="00544D3C"/>
    <w:rsid w:val="00544E56"/>
    <w:rsid w:val="0054532D"/>
    <w:rsid w:val="0054585E"/>
    <w:rsid w:val="00545D60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317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0A64"/>
    <w:rsid w:val="00590C6F"/>
    <w:rsid w:val="005912F4"/>
    <w:rsid w:val="0059192C"/>
    <w:rsid w:val="0059197B"/>
    <w:rsid w:val="00591A0E"/>
    <w:rsid w:val="00591B38"/>
    <w:rsid w:val="00591BF2"/>
    <w:rsid w:val="005921DE"/>
    <w:rsid w:val="00592247"/>
    <w:rsid w:val="0059334C"/>
    <w:rsid w:val="005933E0"/>
    <w:rsid w:val="005934EF"/>
    <w:rsid w:val="005939C1"/>
    <w:rsid w:val="00593F54"/>
    <w:rsid w:val="005942CA"/>
    <w:rsid w:val="005942E4"/>
    <w:rsid w:val="005944BB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619"/>
    <w:rsid w:val="005A58B4"/>
    <w:rsid w:val="005A6079"/>
    <w:rsid w:val="005A6CF5"/>
    <w:rsid w:val="005A783D"/>
    <w:rsid w:val="005A789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D5F"/>
    <w:rsid w:val="005B2FD0"/>
    <w:rsid w:val="005B2FF7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380A"/>
    <w:rsid w:val="005C4256"/>
    <w:rsid w:val="005C5334"/>
    <w:rsid w:val="005C55F6"/>
    <w:rsid w:val="005C579D"/>
    <w:rsid w:val="005C61F9"/>
    <w:rsid w:val="005C64CE"/>
    <w:rsid w:val="005C6E0D"/>
    <w:rsid w:val="005C6EF7"/>
    <w:rsid w:val="005C72BE"/>
    <w:rsid w:val="005C7524"/>
    <w:rsid w:val="005C76C7"/>
    <w:rsid w:val="005C7CB2"/>
    <w:rsid w:val="005C7CBB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68B"/>
    <w:rsid w:val="005D4981"/>
    <w:rsid w:val="005D4C7F"/>
    <w:rsid w:val="005D4EED"/>
    <w:rsid w:val="005D5A40"/>
    <w:rsid w:val="005D5C18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0F"/>
    <w:rsid w:val="005F13DF"/>
    <w:rsid w:val="005F1419"/>
    <w:rsid w:val="005F1760"/>
    <w:rsid w:val="005F17FF"/>
    <w:rsid w:val="005F1D4C"/>
    <w:rsid w:val="005F26B8"/>
    <w:rsid w:val="005F27F8"/>
    <w:rsid w:val="005F2D3D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660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A53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66C"/>
    <w:rsid w:val="00622845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93F"/>
    <w:rsid w:val="00645F17"/>
    <w:rsid w:val="00645F57"/>
    <w:rsid w:val="006462AA"/>
    <w:rsid w:val="00646686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28F"/>
    <w:rsid w:val="00672AF3"/>
    <w:rsid w:val="00673123"/>
    <w:rsid w:val="006737C8"/>
    <w:rsid w:val="00673E04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B0E"/>
    <w:rsid w:val="006A1B37"/>
    <w:rsid w:val="006A219E"/>
    <w:rsid w:val="006A250A"/>
    <w:rsid w:val="006A2695"/>
    <w:rsid w:val="006A2A27"/>
    <w:rsid w:val="006A2F21"/>
    <w:rsid w:val="006A314E"/>
    <w:rsid w:val="006A32B9"/>
    <w:rsid w:val="006A3427"/>
    <w:rsid w:val="006A3ED8"/>
    <w:rsid w:val="006A3FDE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737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1F7"/>
    <w:rsid w:val="006E66A2"/>
    <w:rsid w:val="006E75AE"/>
    <w:rsid w:val="006E78F1"/>
    <w:rsid w:val="006E7916"/>
    <w:rsid w:val="006E7928"/>
    <w:rsid w:val="006E7AA0"/>
    <w:rsid w:val="006E7CE4"/>
    <w:rsid w:val="006F03F0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B12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00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07E2B"/>
    <w:rsid w:val="007100CF"/>
    <w:rsid w:val="0071056F"/>
    <w:rsid w:val="007108B1"/>
    <w:rsid w:val="00710AA6"/>
    <w:rsid w:val="00710CF2"/>
    <w:rsid w:val="00710DEE"/>
    <w:rsid w:val="00710EC5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0F61"/>
    <w:rsid w:val="00731227"/>
    <w:rsid w:val="00731A3C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2E63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56D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381B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839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7ED"/>
    <w:rsid w:val="00796CE6"/>
    <w:rsid w:val="00796D03"/>
    <w:rsid w:val="007979BC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0C18"/>
    <w:rsid w:val="007B0FF8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2AC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914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67F3"/>
    <w:rsid w:val="008070C5"/>
    <w:rsid w:val="0080740B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905"/>
    <w:rsid w:val="008243F5"/>
    <w:rsid w:val="00824BBD"/>
    <w:rsid w:val="00824C4D"/>
    <w:rsid w:val="00824DFB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1B01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2C75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3DAA"/>
    <w:rsid w:val="0087401F"/>
    <w:rsid w:val="008740A0"/>
    <w:rsid w:val="008748E8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CAA"/>
    <w:rsid w:val="008A22D6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74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3F"/>
    <w:rsid w:val="008B588A"/>
    <w:rsid w:val="008B5E8B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08C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29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8F7EE5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AD1"/>
    <w:rsid w:val="00954F29"/>
    <w:rsid w:val="009552A6"/>
    <w:rsid w:val="009553B2"/>
    <w:rsid w:val="009560C1"/>
    <w:rsid w:val="0095679F"/>
    <w:rsid w:val="00956E42"/>
    <w:rsid w:val="00957229"/>
    <w:rsid w:val="00957775"/>
    <w:rsid w:val="00957A2E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4BD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80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29"/>
    <w:rsid w:val="00992B64"/>
    <w:rsid w:val="0099306C"/>
    <w:rsid w:val="00993627"/>
    <w:rsid w:val="00994BD7"/>
    <w:rsid w:val="00995692"/>
    <w:rsid w:val="00995C97"/>
    <w:rsid w:val="009965E5"/>
    <w:rsid w:val="009968D7"/>
    <w:rsid w:val="00996F34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5C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26C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D5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57F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34F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A27"/>
    <w:rsid w:val="009E1F2F"/>
    <w:rsid w:val="009E22CA"/>
    <w:rsid w:val="009E2344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808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EBA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1B1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5F0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53E"/>
    <w:rsid w:val="00AA4642"/>
    <w:rsid w:val="00AA4B34"/>
    <w:rsid w:val="00AA51A3"/>
    <w:rsid w:val="00AA51CD"/>
    <w:rsid w:val="00AA582A"/>
    <w:rsid w:val="00AA591C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7DC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2D3"/>
    <w:rsid w:val="00AF4489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557B"/>
    <w:rsid w:val="00B06240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C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D6C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176"/>
    <w:rsid w:val="00B92888"/>
    <w:rsid w:val="00B929A9"/>
    <w:rsid w:val="00B92C1F"/>
    <w:rsid w:val="00B93085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10B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3580"/>
    <w:rsid w:val="00BA3C9A"/>
    <w:rsid w:val="00BA3F4E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2E4B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E"/>
    <w:rsid w:val="00BB549B"/>
    <w:rsid w:val="00BB5609"/>
    <w:rsid w:val="00BB5ABA"/>
    <w:rsid w:val="00BB61EB"/>
    <w:rsid w:val="00BB66B1"/>
    <w:rsid w:val="00BB6B24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1DE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628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71F"/>
    <w:rsid w:val="00C51826"/>
    <w:rsid w:val="00C51A9A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099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3ABA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3D4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0F27"/>
    <w:rsid w:val="00C80F5E"/>
    <w:rsid w:val="00C8136E"/>
    <w:rsid w:val="00C813ED"/>
    <w:rsid w:val="00C81E5A"/>
    <w:rsid w:val="00C81E76"/>
    <w:rsid w:val="00C81EB6"/>
    <w:rsid w:val="00C8215E"/>
    <w:rsid w:val="00C827F6"/>
    <w:rsid w:val="00C83810"/>
    <w:rsid w:val="00C83BD0"/>
    <w:rsid w:val="00C846AF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056"/>
    <w:rsid w:val="00CE6445"/>
    <w:rsid w:val="00CE64DB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E7AD0"/>
    <w:rsid w:val="00CF0860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1DF6"/>
    <w:rsid w:val="00D0251D"/>
    <w:rsid w:val="00D02E19"/>
    <w:rsid w:val="00D03492"/>
    <w:rsid w:val="00D039D4"/>
    <w:rsid w:val="00D039D5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90"/>
    <w:rsid w:val="00D37AFB"/>
    <w:rsid w:val="00D37BED"/>
    <w:rsid w:val="00D37D13"/>
    <w:rsid w:val="00D401A3"/>
    <w:rsid w:val="00D406DB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0F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512"/>
    <w:rsid w:val="00D55910"/>
    <w:rsid w:val="00D567F3"/>
    <w:rsid w:val="00D569CA"/>
    <w:rsid w:val="00D56C41"/>
    <w:rsid w:val="00D5704F"/>
    <w:rsid w:val="00D57445"/>
    <w:rsid w:val="00D57795"/>
    <w:rsid w:val="00D57894"/>
    <w:rsid w:val="00D57B56"/>
    <w:rsid w:val="00D57BA2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67E03"/>
    <w:rsid w:val="00D70494"/>
    <w:rsid w:val="00D70641"/>
    <w:rsid w:val="00D70A3C"/>
    <w:rsid w:val="00D70E81"/>
    <w:rsid w:val="00D7139B"/>
    <w:rsid w:val="00D7143F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7A3"/>
    <w:rsid w:val="00D84C1F"/>
    <w:rsid w:val="00D8630E"/>
    <w:rsid w:val="00D86438"/>
    <w:rsid w:val="00D86B82"/>
    <w:rsid w:val="00D86C73"/>
    <w:rsid w:val="00D871C9"/>
    <w:rsid w:val="00D8791F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2BE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2F1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17FBD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4A0"/>
    <w:rsid w:val="00E317EE"/>
    <w:rsid w:val="00E318C5"/>
    <w:rsid w:val="00E31C1D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1FD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881"/>
    <w:rsid w:val="00E74986"/>
    <w:rsid w:val="00E74A41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1B4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140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E73"/>
    <w:rsid w:val="00ED04F8"/>
    <w:rsid w:val="00ED057F"/>
    <w:rsid w:val="00ED091B"/>
    <w:rsid w:val="00ED0A7A"/>
    <w:rsid w:val="00ED0BAF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00B"/>
    <w:rsid w:val="00EE0AB7"/>
    <w:rsid w:val="00EE1497"/>
    <w:rsid w:val="00EE14EB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8C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72D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CBF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4EFB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330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EB3"/>
    <w:rsid w:val="00F30FB6"/>
    <w:rsid w:val="00F31718"/>
    <w:rsid w:val="00F31B81"/>
    <w:rsid w:val="00F32038"/>
    <w:rsid w:val="00F32632"/>
    <w:rsid w:val="00F32BB3"/>
    <w:rsid w:val="00F32D4E"/>
    <w:rsid w:val="00F32E84"/>
    <w:rsid w:val="00F33203"/>
    <w:rsid w:val="00F33E4C"/>
    <w:rsid w:val="00F345EC"/>
    <w:rsid w:val="00F34B96"/>
    <w:rsid w:val="00F34D9B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62B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845"/>
    <w:rsid w:val="00F47B08"/>
    <w:rsid w:val="00F50061"/>
    <w:rsid w:val="00F502E7"/>
    <w:rsid w:val="00F50D47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86A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2B21"/>
    <w:rsid w:val="00F9391D"/>
    <w:rsid w:val="00F93A27"/>
    <w:rsid w:val="00F93BB4"/>
    <w:rsid w:val="00F93E89"/>
    <w:rsid w:val="00F93EA0"/>
    <w:rsid w:val="00F94312"/>
    <w:rsid w:val="00F9450D"/>
    <w:rsid w:val="00F947CC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2E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4F3"/>
    <w:rsid w:val="00FA5B14"/>
    <w:rsid w:val="00FA5D75"/>
    <w:rsid w:val="00FA7747"/>
    <w:rsid w:val="00FA7C0C"/>
    <w:rsid w:val="00FB0C25"/>
    <w:rsid w:val="00FB0D13"/>
    <w:rsid w:val="00FB1147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326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3F"/>
    <w:rsid w:val="00FC1315"/>
    <w:rsid w:val="00FC1A0E"/>
    <w:rsid w:val="00FC1C44"/>
    <w:rsid w:val="00FC30F0"/>
    <w:rsid w:val="00FC34BD"/>
    <w:rsid w:val="00FC3C87"/>
    <w:rsid w:val="00FC3CA0"/>
    <w:rsid w:val="00FC3DD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D2"/>
    <w:rsid w:val="00FC7BEC"/>
    <w:rsid w:val="00FC7CE8"/>
    <w:rsid w:val="00FD0300"/>
    <w:rsid w:val="00FD0E89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A3"/>
    <w:rsid w:val="00FE19FF"/>
    <w:rsid w:val="00FE1E8C"/>
    <w:rsid w:val="00FE25D6"/>
    <w:rsid w:val="00FE262B"/>
    <w:rsid w:val="00FE2649"/>
    <w:rsid w:val="00FE2779"/>
    <w:rsid w:val="00FE29D9"/>
    <w:rsid w:val="00FE33C4"/>
    <w:rsid w:val="00FE35F2"/>
    <w:rsid w:val="00FE3958"/>
    <w:rsid w:val="00FE3AA3"/>
    <w:rsid w:val="00FE413B"/>
    <w:rsid w:val="00FE42B4"/>
    <w:rsid w:val="00FE4F74"/>
    <w:rsid w:val="00FE5552"/>
    <w:rsid w:val="00FE5E93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152</TotalTime>
  <Pages>6</Pages>
  <Words>2119</Words>
  <Characters>8246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36</cp:revision>
  <cp:lastPrinted>2024-05-29T19:13:00Z</cp:lastPrinted>
  <dcterms:created xsi:type="dcterms:W3CDTF">2024-05-29T13:47:00Z</dcterms:created>
  <dcterms:modified xsi:type="dcterms:W3CDTF">2024-05-30T09:09:00Z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