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CBDAD" w14:textId="03B1C7F4" w:rsidR="003E6A5C" w:rsidRPr="00D57BA2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72153937"/>
      <w:r w:rsidRPr="00D57BA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57BA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57BA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507C3C" w14:textId="77777777" w:rsidR="004912AE" w:rsidRPr="00D57BA2" w:rsidRDefault="004912AE" w:rsidP="004912AE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8C250D2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320" w:lineRule="exact"/>
        <w:ind w:left="1080" w:hanging="1080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1A37756" w14:textId="7CED000B" w:rsidR="001876D1" w:rsidRPr="00D57BA2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725F010" w14:textId="77777777" w:rsidR="001876D1" w:rsidRPr="00D57BA2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b/>
          <w:sz w:val="30"/>
          <w:szCs w:val="30"/>
        </w:rPr>
      </w:pPr>
      <w:r w:rsidRPr="00D57BA2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44089410" w14:textId="77777777" w:rsidR="007A5E91" w:rsidRPr="00D57BA2" w:rsidRDefault="007A5E9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824F651" w14:textId="77777777" w:rsidR="00CD2DAE" w:rsidRPr="00D57BA2" w:rsidRDefault="00CD2DAE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D0A465C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6E3A1574" w14:textId="77777777" w:rsidR="00CD2DAE" w:rsidRPr="00D57BA2" w:rsidRDefault="00CD2DAE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55601C5" w14:textId="77777777" w:rsidR="009B5E50" w:rsidRPr="00D57BA2" w:rsidRDefault="009B5E50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1D6DE8" w:rsidRPr="00D57BA2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</w:p>
    <w:p w14:paraId="0F8EBB82" w14:textId="4DB60BEE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71BC3501" w14:textId="3DFEAFE5" w:rsidR="00B61432" w:rsidRPr="00D57BA2" w:rsidRDefault="009271D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5C4A4BD7" w14:textId="77777777" w:rsidR="003E6A5C" w:rsidRPr="00D57BA2" w:rsidRDefault="005E1EF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322BF0B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</w:p>
    <w:p w14:paraId="1708084D" w14:textId="77777777" w:rsidR="000122A5" w:rsidRPr="00D57BA2" w:rsidRDefault="000122A5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14:paraId="0AB1561A" w14:textId="0146C8DE" w:rsidR="00C91C33" w:rsidRPr="00D57BA2" w:rsidRDefault="007E6B9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040E90E" w14:textId="79BCD962" w:rsidR="00C91C33" w:rsidRPr="00D57BA2" w:rsidRDefault="00BB2E4B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C91C33"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27619A" w:rsidRPr="00D57BA2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65398E1B" w14:textId="43F52C8B" w:rsidR="00C91C33" w:rsidRPr="00D57BA2" w:rsidRDefault="00C91C33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ส่วนงา</w:t>
      </w:r>
      <w:r w:rsidR="001D6DE8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EC3994" w:rsidRPr="00D57BA2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F30EB3" w:rsidRPr="00F30EB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C0DA1B5" w14:textId="77777777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2019F47" w14:textId="77777777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734850D0" w14:textId="51E37ED0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8513C97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1F8E3E9B" w14:textId="77777777" w:rsidR="00DA3E81" w:rsidRPr="00D57BA2" w:rsidRDefault="00DA3E8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F047A4E" w14:textId="3F045645" w:rsidR="00470577" w:rsidRPr="00D57BA2" w:rsidRDefault="00470577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46E7833" w14:textId="5CA83B06" w:rsidR="0027619A" w:rsidRPr="00D57BA2" w:rsidRDefault="0027619A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59D4CC70" w14:textId="376CA80D" w:rsidR="00B11286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5E77D130" w14:textId="3B021F25" w:rsidR="00F30EB3" w:rsidRPr="00F30EB3" w:rsidRDefault="00F30EB3" w:rsidP="00F30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</w:rPr>
      </w:pPr>
      <w:bookmarkStart w:id="1" w:name="_Hlk160678721"/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bookmarkEnd w:id="0"/>
    <w:bookmarkEnd w:id="1"/>
    <w:p w14:paraId="3552C82B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D57BA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43D5E5E6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17EF2" w14:textId="58919DEE" w:rsidR="003E6A5C" w:rsidRPr="00D57BA2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ab/>
      </w:r>
      <w:r w:rsidRPr="00D57BA2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D57BA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C83BD0">
        <w:rPr>
          <w:rFonts w:asciiTheme="majorBidi" w:hAnsiTheme="majorBidi" w:cstheme="majorBidi"/>
          <w:sz w:val="30"/>
          <w:szCs w:val="30"/>
        </w:rPr>
        <w:t xml:space="preserve"> </w:t>
      </w:r>
      <w:r w:rsidR="00591B38">
        <w:rPr>
          <w:rFonts w:asciiTheme="majorBidi" w:hAnsiTheme="majorBidi" w:cstheme="majorBidi"/>
          <w:sz w:val="30"/>
          <w:szCs w:val="30"/>
        </w:rPr>
        <w:t>30</w:t>
      </w:r>
      <w:r w:rsidR="00C83BD0">
        <w:rPr>
          <w:rFonts w:asciiTheme="majorBidi" w:hAnsiTheme="majorBidi" w:cstheme="majorBidi"/>
          <w:sz w:val="30"/>
          <w:szCs w:val="30"/>
        </w:rPr>
        <w:t xml:space="preserve"> </w:t>
      </w:r>
      <w:r w:rsidR="00C83BD0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C83BD0">
        <w:rPr>
          <w:rFonts w:asciiTheme="majorBidi" w:hAnsiTheme="majorBidi" w:cstheme="majorBidi"/>
          <w:sz w:val="30"/>
          <w:szCs w:val="30"/>
        </w:rPr>
        <w:t>2567</w:t>
      </w:r>
    </w:p>
    <w:p w14:paraId="08CFF451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DC7835" w14:textId="77777777" w:rsidR="003E6A5C" w:rsidRPr="00D57BA2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0FC463F" w14:textId="77777777" w:rsidR="003E6A5C" w:rsidRPr="00D57BA2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1FB32F" w14:textId="23238470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B28A9" w:rsidRPr="00D57BA2">
        <w:rPr>
          <w:rFonts w:asciiTheme="majorBidi" w:hAnsiTheme="majorBidi" w:cstheme="majorBidi"/>
          <w:sz w:val="30"/>
          <w:szCs w:val="30"/>
          <w:cs/>
        </w:rPr>
        <w:t>เบอร์ล่า คาร์บอน (ไทยแลนด์)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  <w:r w:rsidRPr="00D57BA2">
        <w:rPr>
          <w:rFonts w:asciiTheme="majorBidi" w:hAnsiTheme="majorBidi" w:cstheme="majorBidi"/>
          <w:sz w:val="30"/>
          <w:szCs w:val="30"/>
        </w:rPr>
        <w:t xml:space="preserve"> “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” </w:t>
      </w:r>
      <w:r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A4586D" w:rsidRPr="00D57BA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จดทะเบียนกับตลาดหลักทรัพย์แห่งประเทศไทยเมื่อปี </w:t>
      </w:r>
      <w:r w:rsidR="00A81F3D" w:rsidRPr="00D57BA2">
        <w:rPr>
          <w:rFonts w:asciiTheme="majorBidi" w:hAnsiTheme="majorBidi" w:cstheme="majorBidi"/>
          <w:sz w:val="30"/>
          <w:szCs w:val="30"/>
          <w:lang w:val="th-TH"/>
        </w:rPr>
        <w:t>25</w:t>
      </w:r>
      <w:r w:rsidR="00FF7770" w:rsidRPr="00D57BA2">
        <w:rPr>
          <w:rFonts w:asciiTheme="majorBidi" w:hAnsiTheme="majorBidi" w:cstheme="majorBidi"/>
          <w:sz w:val="30"/>
          <w:szCs w:val="30"/>
          <w:lang w:val="th-TH"/>
        </w:rPr>
        <w:t>33</w:t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โดยมีที่อยู่จดทะเบียน</w:t>
      </w:r>
      <w:r w:rsidRPr="00D57BA2">
        <w:rPr>
          <w:rFonts w:asciiTheme="majorBidi" w:hAnsiTheme="majorBidi" w:cstheme="majorBidi"/>
          <w:sz w:val="30"/>
          <w:szCs w:val="30"/>
          <w:cs/>
          <w:lang w:val="th-TH"/>
        </w:rPr>
        <w:t>ของสำนักงานดังนี้</w:t>
      </w:r>
    </w:p>
    <w:p w14:paraId="2029D2D1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515BF83A" w14:textId="17638334" w:rsidR="00C85C47" w:rsidRPr="000A75DC" w:rsidRDefault="00C85C47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7" w:right="29" w:hanging="1080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t>ใหญ่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:</w:t>
      </w:r>
      <w:r w:rsidR="00153E23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 xml:space="preserve">888/122 </w:t>
      </w:r>
      <w:r w:rsidR="008E3431" w:rsidRPr="00D57BA2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และ</w:t>
      </w:r>
      <w:r w:rsidR="00A4586D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</w:rPr>
        <w:t>128</w:t>
      </w:r>
      <w:r w:rsidR="00E20304" w:rsidRPr="00D57BA2">
        <w:rPr>
          <w:rFonts w:asciiTheme="majorBidi" w:hAnsiTheme="majorBidi" w:cstheme="majorBidi"/>
          <w:color w:val="FFFFFF"/>
          <w:spacing w:val="-20"/>
          <w:sz w:val="30"/>
          <w:szCs w:val="30"/>
        </w:rPr>
        <w:t>_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อาคารมหาทุนพลาซ่า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ชั้น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>16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ถนนเพลินจิต</w:t>
      </w:r>
      <w:r w:rsidR="00E20304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แขวงลุมพินี</w:t>
      </w:r>
      <w:r w:rsidR="00E20304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t>เขตปทุมวัน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br/>
        <w:t xml:space="preserve">     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>กรุ</w:t>
      </w:r>
      <w:r w:rsidRPr="00D57BA2">
        <w:rPr>
          <w:rFonts w:asciiTheme="majorBidi" w:hAnsiTheme="majorBidi" w:cstheme="majorBidi"/>
          <w:sz w:val="30"/>
          <w:szCs w:val="30"/>
          <w:cs/>
        </w:rPr>
        <w:t>งเทพมหานคร</w:t>
      </w:r>
      <w:r w:rsidR="00117CE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>10330</w:t>
      </w:r>
    </w:p>
    <w:p w14:paraId="504EB365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644F9DD" w14:textId="7ACDC76E" w:rsidR="00117CE5" w:rsidRPr="00D57BA2" w:rsidRDefault="00117CE5" w:rsidP="00117CE5">
      <w:pPr>
        <w:tabs>
          <w:tab w:val="clear" w:pos="227"/>
          <w:tab w:val="clear" w:pos="454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SKI Carbon Black (Mauritius) Limited (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ถือหุ้นร้อยละ </w:t>
      </w:r>
      <w:r w:rsidR="000A75DC">
        <w:rPr>
          <w:rFonts w:asciiTheme="majorBidi" w:hAnsiTheme="majorBidi" w:cstheme="majorBidi"/>
          <w:spacing w:val="-6"/>
          <w:sz w:val="30"/>
          <w:szCs w:val="30"/>
        </w:rPr>
        <w:t>43.74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ไทยเร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ยอนจำกัด (มหาชน) </w:t>
      </w:r>
      <w:r w:rsidRPr="00D57BA2">
        <w:rPr>
          <w:rFonts w:asciiTheme="majorBidi" w:hAnsiTheme="majorBidi" w:cstheme="majorBidi"/>
          <w:sz w:val="30"/>
          <w:szCs w:val="30"/>
        </w:rPr>
        <w:t>(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24.98)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13B4" w:rsidRPr="00D57BA2">
        <w:rPr>
          <w:rFonts w:asciiTheme="majorBidi" w:hAnsiTheme="majorBidi" w:cstheme="majorBidi"/>
          <w:sz w:val="30"/>
          <w:szCs w:val="30"/>
        </w:rPr>
        <w:t xml:space="preserve">Asian Opps I </w:t>
      </w:r>
      <w:r w:rsidRPr="00D57BA2">
        <w:rPr>
          <w:rFonts w:asciiTheme="majorBidi" w:hAnsiTheme="majorBidi" w:cstheme="majorBidi"/>
          <w:sz w:val="30"/>
          <w:szCs w:val="30"/>
        </w:rPr>
        <w:t>Limited (</w:t>
      </w:r>
      <w:r w:rsidRPr="00D57BA2">
        <w:rPr>
          <w:rFonts w:asciiTheme="majorBidi" w:hAnsiTheme="majorBidi" w:cstheme="majorBidi"/>
          <w:sz w:val="30"/>
          <w:szCs w:val="30"/>
          <w:cs/>
        </w:rPr>
        <w:t>ถือหุ้นร้อยละ</w:t>
      </w:r>
      <w:r w:rsidR="006313B4" w:rsidRPr="00D57BA2">
        <w:rPr>
          <w:rFonts w:asciiTheme="majorBidi" w:hAnsiTheme="majorBidi" w:cstheme="majorBidi"/>
          <w:sz w:val="30"/>
          <w:szCs w:val="30"/>
        </w:rPr>
        <w:t>15</w:t>
      </w:r>
      <w:r w:rsidRPr="00D57BA2">
        <w:rPr>
          <w:rFonts w:asciiTheme="majorBidi" w:hAnsiTheme="majorBidi" w:cstheme="majorBidi"/>
          <w:sz w:val="30"/>
          <w:szCs w:val="30"/>
        </w:rPr>
        <w:t>.</w:t>
      </w:r>
      <w:r w:rsidR="006313B4" w:rsidRPr="00D57BA2">
        <w:rPr>
          <w:rFonts w:asciiTheme="majorBidi" w:hAnsiTheme="majorBidi" w:cstheme="majorBidi"/>
          <w:sz w:val="30"/>
          <w:szCs w:val="30"/>
        </w:rPr>
        <w:t>99</w:t>
      </w:r>
      <w:r w:rsidRPr="00D57BA2">
        <w:rPr>
          <w:rFonts w:asciiTheme="majorBidi" w:hAnsiTheme="majorBidi" w:cstheme="majorBidi"/>
          <w:sz w:val="30"/>
          <w:szCs w:val="30"/>
        </w:rPr>
        <w:t>)</w:t>
      </w:r>
    </w:p>
    <w:p w14:paraId="4F327AC3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9C5ED5" w14:textId="2CDF62AF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D57BA2">
        <w:rPr>
          <w:rFonts w:asciiTheme="majorBidi" w:hAnsiTheme="majorBidi" w:cstheme="majorBidi"/>
          <w:sz w:val="30"/>
          <w:szCs w:val="30"/>
          <w:cs/>
        </w:rPr>
        <w:t xml:space="preserve">ริษัทร่วม ณ วันที่ </w:t>
      </w:r>
      <w:r w:rsidR="00422D3B" w:rsidRPr="00D57BA2">
        <w:rPr>
          <w:rFonts w:asciiTheme="majorBidi" w:hAnsiTheme="majorBidi" w:cstheme="majorBidi"/>
          <w:sz w:val="30"/>
          <w:szCs w:val="30"/>
        </w:rPr>
        <w:t>31</w:t>
      </w:r>
      <w:r w:rsidR="00422D3B"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</w:t>
      </w:r>
      <w:r w:rsidR="008748E8">
        <w:rPr>
          <w:rFonts w:asciiTheme="majorBidi" w:hAnsiTheme="majorBidi" w:cstheme="majorBidi"/>
          <w:sz w:val="30"/>
          <w:szCs w:val="30"/>
        </w:rPr>
        <w:t>7</w:t>
      </w:r>
      <w:r w:rsidR="00FD50BA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D50BA" w:rsidRPr="00D57BA2">
        <w:rPr>
          <w:rFonts w:asciiTheme="majorBidi" w:hAnsiTheme="majorBidi" w:cstheme="majorBidi"/>
          <w:sz w:val="30"/>
          <w:szCs w:val="30"/>
        </w:rPr>
        <w:t>256</w:t>
      </w:r>
      <w:r w:rsidR="008748E8">
        <w:rPr>
          <w:rFonts w:asciiTheme="majorBidi" w:hAnsiTheme="majorBidi" w:cstheme="majorBidi"/>
          <w:sz w:val="30"/>
          <w:szCs w:val="30"/>
        </w:rPr>
        <w:t>6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9C6446" w:rsidRPr="00D57BA2">
        <w:rPr>
          <w:rFonts w:asciiTheme="majorBidi" w:hAnsiTheme="majorBidi" w:cstheme="majorBidi"/>
          <w:sz w:val="30"/>
          <w:szCs w:val="30"/>
        </w:rPr>
        <w:t>8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C6446" w:rsidRPr="00D57BA2">
        <w:rPr>
          <w:rFonts w:asciiTheme="majorBidi" w:hAnsiTheme="majorBidi" w:cstheme="majorBidi"/>
          <w:sz w:val="30"/>
          <w:szCs w:val="30"/>
        </w:rPr>
        <w:t>9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2FEF02F9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51CC04" w14:textId="77777777" w:rsidR="003E6A5C" w:rsidRPr="00D57BA2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D57BA2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E07E6F" w:rsidRPr="00D57BA2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 xml:space="preserve"> </w:t>
      </w:r>
      <w:r w:rsidR="00E07E6F" w:rsidRPr="00D57BA2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5B364F21" w14:textId="77777777" w:rsidR="00AF1B65" w:rsidRPr="00D57BA2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A1B849" w14:textId="54E4FB74" w:rsidR="000E5A55" w:rsidRPr="00D57BA2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52500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3</w:t>
      </w:r>
      <w:r w:rsidR="0052500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D27983F" w14:textId="77777777" w:rsidR="000E5A55" w:rsidRPr="00D57BA2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08668D" w14:textId="306576B9" w:rsidR="00C36C96" w:rsidRPr="00D57BA2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Pr="00BB2E4B">
        <w:rPr>
          <w:rFonts w:asciiTheme="majorBidi" w:hAnsiTheme="majorBidi" w:cstheme="majorBidi"/>
          <w:spacing w:val="-4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</w:t>
      </w:r>
      <w:r w:rsidRPr="00BB2E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B2E4B">
        <w:rPr>
          <w:rFonts w:asciiTheme="majorBidi" w:hAnsiTheme="majorBidi" w:cstheme="majorBidi"/>
          <w:spacing w:val="-4"/>
          <w:sz w:val="30"/>
          <w:szCs w:val="30"/>
          <w:cs/>
        </w:rPr>
        <w:t>ทั้งนี้</w:t>
      </w:r>
      <w:r w:rsidRPr="00BB2E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B2E4B">
        <w:rPr>
          <w:rFonts w:asciiTheme="majorBidi" w:hAnsiTheme="majorBidi" w:cstheme="majorBidi"/>
          <w:spacing w:val="-4"/>
          <w:sz w:val="30"/>
          <w:szCs w:val="30"/>
          <w:cs/>
        </w:rPr>
        <w:t>ผลที่เกิดขึ้</w:t>
      </w:r>
      <w:r w:rsidR="00BB2E4B" w:rsidRPr="00BB2E4B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BB2E4B">
        <w:rPr>
          <w:rFonts w:asciiTheme="majorBidi" w:hAnsiTheme="majorBidi" w:cstheme="majorBidi"/>
          <w:spacing w:val="-4"/>
          <w:sz w:val="30"/>
          <w:szCs w:val="30"/>
          <w:cs/>
        </w:rPr>
        <w:t>จริง</w:t>
      </w:r>
      <w:r w:rsidRPr="00D57BA2">
        <w:rPr>
          <w:rFonts w:asciiTheme="majorBidi" w:hAnsiTheme="majorBidi" w:cstheme="majorBidi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94EA11B" w14:textId="5C84BD5E" w:rsidR="00793491" w:rsidRPr="00D57BA2" w:rsidRDefault="00233E56" w:rsidP="00033018">
      <w:pPr>
        <w:pStyle w:val="BodyText2"/>
        <w:tabs>
          <w:tab w:val="left" w:pos="540"/>
        </w:tabs>
        <w:ind w:left="0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  <w:r w:rsidR="007F6A7B" w:rsidRPr="00D57BA2">
        <w:rPr>
          <w:rFonts w:asciiTheme="majorBidi" w:hAnsiTheme="majorBidi" w:cstheme="majorBidi"/>
          <w:b/>
          <w:sz w:val="30"/>
          <w:szCs w:val="30"/>
          <w:lang w:val="en-US"/>
        </w:rPr>
        <w:t>3</w:t>
      </w:r>
      <w:r w:rsidR="007F6A7B" w:rsidRPr="00D57BA2">
        <w:rPr>
          <w:rFonts w:asciiTheme="majorBidi" w:hAnsiTheme="majorBidi" w:cstheme="majorBidi"/>
          <w:bCs/>
          <w:sz w:val="30"/>
          <w:szCs w:val="30"/>
          <w:lang w:val="en-US"/>
        </w:rPr>
        <w:t xml:space="preserve"> </w:t>
      </w:r>
      <w:r w:rsidR="00B54A2C" w:rsidRPr="00D57BA2">
        <w:rPr>
          <w:rFonts w:asciiTheme="majorBidi" w:hAnsiTheme="majorBidi" w:cstheme="majorBidi"/>
          <w:bCs/>
          <w:sz w:val="30"/>
          <w:szCs w:val="30"/>
          <w:cs/>
        </w:rPr>
        <w:tab/>
      </w:r>
      <w:r w:rsidR="00B54A2C" w:rsidRPr="0060766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09458CB4" w14:textId="77777777" w:rsidR="00B54A2C" w:rsidRPr="00D57BA2" w:rsidRDefault="00B54A2C" w:rsidP="00497787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ABC3539" w14:textId="77777777" w:rsidR="00B54A2C" w:rsidRPr="00D57BA2" w:rsidRDefault="00B54A2C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15297C3" w14:textId="5ED4B2F9" w:rsidR="00B54A2C" w:rsidRPr="00D57BA2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CF7567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FD79DFA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4441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3449F5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09735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DD5893F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F0A2F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B2E4B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D57BA2">
        <w:rPr>
          <w:rFonts w:asciiTheme="majorBidi" w:hAnsiTheme="majorBidi" w:cstheme="majorBidi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A366DD0" w14:textId="77777777" w:rsidR="00C36C96" w:rsidRPr="00D57BA2" w:rsidRDefault="00C36C96" w:rsidP="00C36C96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551F9C01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8B0AB3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A5BA3E" w14:textId="77777777" w:rsidR="00C36C96" w:rsidRPr="00D57BA2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 และบริษัทร่วม</w:t>
      </w:r>
    </w:p>
    <w:p w14:paraId="2CE6C52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525FB" w14:textId="64859D4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และบริษัทร่วมในงบการเงินเฉพาะกิจการวัดมูลค่าด้วยราคาทุนหักค่าเผื่อการด้อยค่า  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กำไรหรือขาดทุนจากการขาย</w:t>
      </w:r>
      <w:r w:rsidR="00BB2E4B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เงินลงทุนบันทึกในกำไรหรือขาดทุน</w:t>
      </w:r>
    </w:p>
    <w:p w14:paraId="282EE15B" w14:textId="20FC7EBC" w:rsidR="00C36C96" w:rsidRPr="00D57BA2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29882B5D" w14:textId="77777777" w:rsidR="00C36C96" w:rsidRPr="00D57BA2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67F4575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691AC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CF45C2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3E7E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DD3C316" w14:textId="64EBB11F" w:rsidR="00C36C96" w:rsidRPr="00D57BA2" w:rsidRDefault="00C36C96" w:rsidP="00C36C9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FEFF1BD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19DC31" w14:textId="7AABCD34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BEC302A" w14:textId="77777777" w:rsidR="00191ED1" w:rsidRPr="00D57BA2" w:rsidRDefault="00191ED1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211973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D57BA2">
        <w:rPr>
          <w:rFonts w:asciiTheme="majorBidi" w:hAnsiTheme="majorBidi" w:cstheme="majorBidi"/>
          <w:sz w:val="30"/>
          <w:szCs w:val="30"/>
        </w:rPr>
        <w:t xml:space="preserve">  </w:t>
      </w:r>
    </w:p>
    <w:p w14:paraId="4AD9F57E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6ABBCC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5757B7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0DD939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87107207"/>
      <w:r w:rsidRPr="00D57BA2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หรือความมีอิทธิพลอย่างมีสาระสำคัญ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D57BA2">
        <w:rPr>
          <w:rFonts w:asciiTheme="majorBidi" w:hAnsiTheme="majorBidi" w:cstheme="majorBidi"/>
          <w:sz w:val="30"/>
          <w:szCs w:val="30"/>
        </w:rPr>
        <w:t xml:space="preserve">  </w:t>
      </w:r>
      <w:r w:rsidRPr="00D57BA2">
        <w:rPr>
          <w:rFonts w:asciiTheme="majorBidi" w:hAnsiTheme="majorBidi" w:cstheme="majorBidi"/>
          <w:sz w:val="30"/>
          <w:szCs w:val="30"/>
          <w:cs/>
        </w:rPr>
        <w:t>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9532F81" w14:textId="5C624317" w:rsidR="00C36C96" w:rsidRPr="00D57BA2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bookmarkEnd w:id="2"/>
    <w:p w14:paraId="675252DC" w14:textId="77777777" w:rsidR="00C36C96" w:rsidRPr="00D57BA2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41AA72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7EC3335" w14:textId="28153793" w:rsidR="00C767D7" w:rsidRPr="00D57BA2" w:rsidRDefault="00C36C96" w:rsidP="005E74BB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101C22A" w14:textId="77777777" w:rsidR="00E23E5E" w:rsidRPr="00D57BA2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8BCE28D" w14:textId="63AAB7AD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D57BA2">
        <w:rPr>
          <w:rFonts w:asciiTheme="majorBidi" w:hAnsiTheme="majorBidi" w:cstheme="majorBidi"/>
          <w:sz w:val="30"/>
          <w:szCs w:val="30"/>
        </w:rPr>
        <w:t xml:space="preserve"> 3</w:t>
      </w:r>
      <w:r w:rsidRPr="00D57BA2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931E9C" w:rsidRPr="00D57BA2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D57BA2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31E9C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ทั้งนี้สินทรัพย์ทางการเงินและหนี้สิน</w:t>
      </w:r>
      <w:r w:rsidR="00931E9C" w:rsidRPr="00D57BA2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>ทางการเงินที่ไม่ได้วัดมูลค่าด้วยมูลค่ายุติธรรมผ่านกำไรหรือขาดทุนจะ</w:t>
      </w:r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รวม</w:t>
      </w:r>
      <w:bookmarkStart w:id="3" w:name="_Hlk108769447"/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หรือหักต้นทุนการทำรายการที่เกี่ยวข้องโดยตรงกับการได้มาด้วย</w:t>
      </w:r>
      <w:bookmarkEnd w:id="3"/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="00931E9C" w:rsidRPr="00D57BA2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</w:p>
    <w:p w14:paraId="714C0626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C94D23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519645" w14:textId="77777777" w:rsidR="00C36C96" w:rsidRPr="00D57BA2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FEAC70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D29F039" w14:textId="77777777" w:rsidR="00C36C96" w:rsidRPr="00D57BA2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F182A4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82D8F71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6E4AEEE" w14:textId="6546F18A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9C32CD1" w14:textId="77777777" w:rsidR="00310838" w:rsidRPr="00D57BA2" w:rsidRDefault="0031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5BA9D7CE" w14:textId="20AA0377" w:rsidR="00C36C96" w:rsidRPr="00D57BA2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553AA32" w14:textId="77777777" w:rsidR="00E23E5E" w:rsidRPr="00590A64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DC8D3FA" w14:textId="3B757BE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C78E501" w14:textId="77777777" w:rsidR="00C36C96" w:rsidRPr="00590A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04F62046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140C6CA" w14:textId="77777777" w:rsidR="00C36C96" w:rsidRPr="00590A64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17176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EA03DD" w14:textId="77777777" w:rsidR="00C36C96" w:rsidRPr="00590A64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A324A2" w14:textId="5944C235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C10B2E" w14:textId="77777777" w:rsidR="00C36C96" w:rsidRPr="00590A64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D6C3A0" w14:textId="370A4104" w:rsidR="00C36C96" w:rsidRPr="00D57BA2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F6CFCE3" w14:textId="77777777" w:rsidR="00E23E5E" w:rsidRPr="00590A64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6C1B7CE1" w14:textId="37F36894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592C6EF" w14:textId="522C7D21" w:rsidR="00C36C96" w:rsidRPr="00590A64" w:rsidRDefault="00C36C96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highlight w:val="cyan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B8D064" w14:textId="117BFA9F" w:rsidR="0062266C" w:rsidRPr="00D57BA2" w:rsidRDefault="00C36C96" w:rsidP="001C4B0B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4A6B85" w14:textId="638003CB" w:rsidR="00E23E5E" w:rsidRPr="00590A64" w:rsidRDefault="00E23E5E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18BBDAC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1A779451" w14:textId="3A619CE6" w:rsidR="00211212" w:rsidRPr="00590A64" w:rsidRDefault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x-none" w:eastAsia="x-none"/>
        </w:rPr>
      </w:pPr>
    </w:p>
    <w:p w14:paraId="07069B03" w14:textId="3DDB5462" w:rsidR="0062266C" w:rsidRPr="00D57BA2" w:rsidRDefault="00C36C96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E23E5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12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ผลขาดทุนด้านเครดิตที่คาดว่าจะเกิดขึ้นตลอดอายุของสัญญา</w:t>
      </w:r>
    </w:p>
    <w:p w14:paraId="6A68C1A6" w14:textId="77777777" w:rsidR="0062266C" w:rsidRPr="00D57BA2" w:rsidRDefault="0062266C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61B3C" w14:textId="237569CE" w:rsidR="00C36C96" w:rsidRPr="00D57BA2" w:rsidRDefault="00C36C96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</w:t>
      </w:r>
      <w:r w:rsidRPr="00700200">
        <w:rPr>
          <w:rFonts w:asciiTheme="majorBidi" w:hAnsiTheme="majorBidi" w:cstheme="majorBidi"/>
          <w:spacing w:val="-2"/>
          <w:sz w:val="30"/>
          <w:szCs w:val="30"/>
          <w:cs/>
        </w:rPr>
        <w:t>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ที่คาดว่าจะไม่ได้รับคิดลดด้วยอัตราดอกเบี้ยที่แท้จริงของสินทรัพย์ทางการเงิน</w:t>
      </w:r>
    </w:p>
    <w:p w14:paraId="58DFA72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CABFC" w14:textId="5DC22FD5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30F45" w:rsidRPr="00D57BA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41FE9F17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0634" w14:textId="5C57D969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30F45" w:rsidRPr="00D57BA2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3E5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73CD25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5EC242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378BC09" w14:textId="77777777" w:rsidR="00EE508B" w:rsidRPr="00D57BA2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-</w:t>
      </w:r>
      <w:r w:rsidRPr="00D57BA2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Pr="00D57BA2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กลุ่มบริษัทได้เต็มจำนวน อีกทั้งกลุ่มบริษัทไม่</w:t>
      </w:r>
      <w:r w:rsidRPr="00D57BA2">
        <w:rPr>
          <w:rFonts w:asciiTheme="majorBidi" w:hAnsiTheme="majorBidi" w:cstheme="majorBidi"/>
          <w:sz w:val="30"/>
          <w:szCs w:val="30"/>
          <w:cs/>
        </w:rPr>
        <w:t>มีสิทธิในการ</w:t>
      </w:r>
    </w:p>
    <w:p w14:paraId="654EFF3E" w14:textId="47A1357D" w:rsidR="00C36C96" w:rsidRPr="00D57BA2" w:rsidRDefault="00EE508B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C36C96" w:rsidRPr="00D57BA2">
        <w:rPr>
          <w:rFonts w:asciiTheme="majorBidi" w:hAnsiTheme="majorBidi" w:cs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22A2E03E" w14:textId="044E9187" w:rsidR="00C36C96" w:rsidRPr="00D57BA2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-</w:t>
      </w:r>
      <w:r w:rsidRPr="00D57BA2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 w:rsidR="00E23E5E" w:rsidRPr="00D57BA2">
        <w:rPr>
          <w:rFonts w:asciiTheme="majorBidi" w:hAnsiTheme="majorBidi" w:cstheme="majorBidi"/>
          <w:sz w:val="30"/>
          <w:szCs w:val="30"/>
        </w:rPr>
        <w:t xml:space="preserve"> 90 </w:t>
      </w:r>
      <w:r w:rsidRPr="00D57BA2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5D816185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7871198" w14:textId="2C32D380" w:rsidR="00C36C96" w:rsidRPr="00D57BA2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34E8ADFE" w14:textId="77777777" w:rsidR="00E23E5E" w:rsidRPr="00D57BA2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74015" w14:textId="07C29058" w:rsidR="0062266C" w:rsidRPr="00D57BA2" w:rsidRDefault="00C36C96" w:rsidP="001C4B0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59B37F" w14:textId="4E9904BE" w:rsidR="00211212" w:rsidRPr="00D57BA2" w:rsidRDefault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</w:p>
    <w:p w14:paraId="7B4B970A" w14:textId="7881A311" w:rsidR="00C36C96" w:rsidRPr="00D57BA2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6A5078AF" w14:textId="77777777" w:rsidR="00E23E5E" w:rsidRPr="00D57BA2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534B037" w14:textId="2C47CD67" w:rsidR="005E74BB" w:rsidRPr="00D57BA2" w:rsidRDefault="00C36C96" w:rsidP="001C4B0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0200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99FC015" w14:textId="77777777" w:rsidR="00211212" w:rsidRPr="00D57BA2" w:rsidRDefault="00211212" w:rsidP="001C4B0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7282AA" w14:textId="77777777" w:rsidR="00C36C96" w:rsidRPr="00D57BA2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  <w:r w:rsidRPr="00D57BA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1F2CDDD" w14:textId="77777777" w:rsidR="00211212" w:rsidRPr="00590A64" w:rsidRDefault="00211212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C01539" w14:textId="6098D366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BFB07A6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6119E9" w14:textId="77777777" w:rsidR="00C36C96" w:rsidRPr="00D57BA2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002BD8BD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267D03" w14:textId="5D67B09B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896B854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2A4762" w14:textId="0594599D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6013E6A" w14:textId="77777777" w:rsidR="00C36C96" w:rsidRPr="00590A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C42ABE" w14:textId="77777777" w:rsidR="00C36C96" w:rsidRPr="00D57BA2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8A8AABE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AB0E33" w14:textId="53B1B196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</w:t>
      </w:r>
      <w:bookmarkStart w:id="4" w:name="_Hlk87562734"/>
      <w:r w:rsidRPr="00D57BA2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4"/>
      <w:r w:rsidRPr="00D57BA2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4A4EF8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EDE9143" w14:textId="2F724F04" w:rsidR="00211212" w:rsidRPr="00590A64" w:rsidRDefault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6F74720" w14:textId="03C104B7" w:rsidR="00C36C96" w:rsidRPr="00D57BA2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77069E0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9A7949" w14:textId="77777777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F0B80BE" w14:textId="77777777" w:rsidR="00211212" w:rsidRPr="00590A64" w:rsidRDefault="00211212" w:rsidP="001C4B0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CE3DF4" w14:textId="3C777D37" w:rsidR="00484921" w:rsidRPr="00D57BA2" w:rsidRDefault="00C36C96" w:rsidP="001C4B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2C5F51DE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8BDB0" w14:textId="0756EA18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62C20C5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D1E5B" w14:textId="5FD47F7F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06A27CAD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24873" w14:textId="15F22C84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5E37C96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19FE0F" w14:textId="2295BF95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DBFF555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44284" w14:textId="4B716B2B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700200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2E8C9CCD" w14:textId="77777777" w:rsidR="00211212" w:rsidRPr="00D57BA2" w:rsidRDefault="00211212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DC08E93" w14:textId="3833994B" w:rsidR="00484921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D57BA2">
        <w:rPr>
          <w:rFonts w:asciiTheme="majorBidi" w:hAnsiTheme="majorBidi" w:cstheme="majorBidi"/>
          <w:spacing w:val="-8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8E429F6" w14:textId="07F504A9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D57BA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36C96" w:rsidRPr="00D57BA2" w14:paraId="27AE3B2A" w14:textId="77777777" w:rsidTr="005258A5">
        <w:tc>
          <w:tcPr>
            <w:tcW w:w="5390" w:type="dxa"/>
            <w:vAlign w:val="bottom"/>
          </w:tcPr>
          <w:p w14:paraId="542A9A2F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0169D26C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25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BA2870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0D180ADB" w14:textId="77777777" w:rsidTr="005258A5">
        <w:tc>
          <w:tcPr>
            <w:tcW w:w="5390" w:type="dxa"/>
            <w:vAlign w:val="bottom"/>
          </w:tcPr>
          <w:p w14:paraId="62207D77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37A3BD0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32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- 25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555E86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75520BAD" w14:textId="77777777" w:rsidTr="005258A5">
        <w:tc>
          <w:tcPr>
            <w:tcW w:w="5390" w:type="dxa"/>
            <w:vAlign w:val="bottom"/>
          </w:tcPr>
          <w:p w14:paraId="6E6534AB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BA27E68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</w:p>
        </w:tc>
        <w:tc>
          <w:tcPr>
            <w:tcW w:w="675" w:type="dxa"/>
          </w:tcPr>
          <w:p w14:paraId="63D8200A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6033820A" w14:textId="77777777" w:rsidTr="005258A5">
        <w:tc>
          <w:tcPr>
            <w:tcW w:w="5390" w:type="dxa"/>
            <w:shd w:val="clear" w:color="auto" w:fill="auto"/>
            <w:vAlign w:val="bottom"/>
          </w:tcPr>
          <w:p w14:paraId="6796E933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D4563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9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17DBA41C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48F940C" w14:textId="632F54D8" w:rsidR="00310838" w:rsidRPr="000A75DC" w:rsidRDefault="00310838" w:rsidP="000A75D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C4B80D" w14:textId="77777777" w:rsidR="00293366" w:rsidRPr="00D57BA2" w:rsidRDefault="00293366" w:rsidP="00211212">
      <w:pPr>
        <w:pStyle w:val="ListParagraph"/>
        <w:numPr>
          <w:ilvl w:val="1"/>
          <w:numId w:val="26"/>
        </w:numPr>
        <w:spacing w:line="240" w:lineRule="auto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FD57E5A" w14:textId="77777777" w:rsidR="00293366" w:rsidRPr="00D57BA2" w:rsidRDefault="00293366" w:rsidP="0021121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CFBF0" w14:textId="77777777" w:rsidR="00293366" w:rsidRPr="00D57BA2" w:rsidRDefault="00293366" w:rsidP="00211212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63A1DB2" w14:textId="77777777" w:rsidR="00293366" w:rsidRPr="00D57BA2" w:rsidRDefault="00293366" w:rsidP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E922B01" w14:textId="44AF1224" w:rsidR="00293366" w:rsidRPr="00D57BA2" w:rsidRDefault="00293366" w:rsidP="0021121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สำหรับสัญญาเช่าอาคารสำนักงาน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8888A39" w14:textId="77777777" w:rsidR="00293366" w:rsidRPr="00D57BA2" w:rsidRDefault="00293366" w:rsidP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692B83C6" w14:textId="77777777" w:rsidR="00293366" w:rsidRPr="00D57BA2" w:rsidRDefault="00293366" w:rsidP="00211212">
      <w:pPr>
        <w:pStyle w:val="BodyText"/>
        <w:spacing w:after="0"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D57BA2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56B1F51" w14:textId="77777777" w:rsidR="00293366" w:rsidRPr="00D57BA2" w:rsidRDefault="00293366" w:rsidP="0021121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3ED8" w14:textId="2009D902" w:rsidR="00293366" w:rsidRPr="00D57BA2" w:rsidRDefault="00293366" w:rsidP="00211212">
      <w:pPr>
        <w:pStyle w:val="BodyText"/>
        <w:spacing w:after="0" w:line="240" w:lineRule="auto"/>
        <w:ind w:left="45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D57BA2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D57BA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กลุ่มบริษัทเมื่อสิ้นสุดสัญญาเช่า หรือ</w:t>
      </w:r>
      <w:r w:rsidRPr="00D57BA2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080A4D5" w14:textId="77777777" w:rsidR="00293366" w:rsidRPr="00D57BA2" w:rsidRDefault="00293366" w:rsidP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  <w:lang w:val="x-none"/>
        </w:rPr>
      </w:pPr>
    </w:p>
    <w:p w14:paraId="42405A58" w14:textId="77777777" w:rsidR="00293366" w:rsidRPr="00D57BA2" w:rsidRDefault="00293366" w:rsidP="00E23E5E">
      <w:pPr>
        <w:pStyle w:val="ListParagraph"/>
        <w:tabs>
          <w:tab w:val="clear" w:pos="680"/>
          <w:tab w:val="clear" w:pos="907"/>
        </w:tabs>
        <w:ind w:left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D57BA2">
        <w:rPr>
          <w:rFonts w:asciiTheme="majorBidi" w:hAnsiTheme="majorBidi" w:cstheme="majorBidi"/>
          <w:sz w:val="30"/>
          <w:szCs w:val="30"/>
          <w:cs/>
        </w:rPr>
        <w:br/>
        <w:t>กลุ่มบริษัทใช้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D57BA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57BA2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39D6A914" w14:textId="77777777" w:rsidR="00293366" w:rsidRPr="00D57BA2" w:rsidRDefault="00293366" w:rsidP="00E2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7B212633" w14:textId="18E53565" w:rsidR="00293366" w:rsidRPr="00D57BA2" w:rsidRDefault="00293366" w:rsidP="00E23E5E">
      <w:pPr>
        <w:pStyle w:val="BodyText"/>
        <w:spacing w:after="0"/>
        <w:ind w:left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57BA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D57BA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DCF2B30" w14:textId="46EED2C3" w:rsidR="00CE64DB" w:rsidRPr="000A75DC" w:rsidRDefault="00CE64DB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</w:pPr>
    </w:p>
    <w:p w14:paraId="5A0FADE9" w14:textId="191C50D1" w:rsidR="00C36C96" w:rsidRPr="00D57BA2" w:rsidRDefault="00C36C96" w:rsidP="004912AE">
      <w:pPr>
        <w:pStyle w:val="ListParagraph"/>
        <w:numPr>
          <w:ilvl w:val="1"/>
          <w:numId w:val="26"/>
        </w:numPr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68FA487" w14:textId="77777777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7A38F" w14:textId="30E35BE2" w:rsidR="00C36C96" w:rsidRPr="00D57BA2" w:rsidRDefault="00C36C96" w:rsidP="009A33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0D3AA0F5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DA229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6082B97D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2CBE7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FC3DD0">
        <w:rPr>
          <w:rFonts w:asciiTheme="majorBidi" w:hAnsiTheme="majorBidi" w:cstheme="majorBidi"/>
          <w:spacing w:val="-4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D57BA2">
        <w:rPr>
          <w:rFonts w:asciiTheme="majorBidi" w:hAnsiTheme="majorBidi" w:cstheme="majorBidi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250813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3B2B9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F7E04AA" w14:textId="6ACCC831" w:rsidR="00CE64DB" w:rsidRPr="00D57BA2" w:rsidRDefault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AE08EEF" w14:textId="3B04BAC6" w:rsidR="00C36C96" w:rsidRPr="00D57BA2" w:rsidRDefault="00C36C96" w:rsidP="0007390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43D85C16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E519C2B" w14:textId="69FFF9F8" w:rsidR="00C36C96" w:rsidRPr="00D57BA2" w:rsidRDefault="00C36C9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1C259269" w14:textId="77777777" w:rsidR="00C767D7" w:rsidRPr="00D57BA2" w:rsidRDefault="00C767D7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E11833" w14:textId="1D48B748" w:rsidR="00C36C96" w:rsidRPr="00D57BA2" w:rsidRDefault="00C36C9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รอบระยะเวลาที่พนักงานได้ทำงานให้กับกิจการ</w:t>
      </w:r>
    </w:p>
    <w:p w14:paraId="459DBC72" w14:textId="2D50E052" w:rsidR="00C45628" w:rsidRDefault="00C45628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D65B8D1" w14:textId="38879CF9" w:rsidR="00C36C96" w:rsidRPr="00D57BA2" w:rsidRDefault="00C36C9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F1EF221" w14:textId="77777777" w:rsidR="00293366" w:rsidRPr="00D57BA2" w:rsidRDefault="0029336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0DE932" w14:textId="6085B337" w:rsidR="00500F17" w:rsidRPr="00D57BA2" w:rsidRDefault="00C36C9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4392D6F" w14:textId="77777777" w:rsidR="00CE64DB" w:rsidRPr="00D57BA2" w:rsidRDefault="00CE64DB" w:rsidP="009A33E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3B91" w14:textId="380B42C9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FD2713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735EDA3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EA5663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B00FB72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BAF20C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391098F" w14:textId="4F533FE6" w:rsidR="00CE64DB" w:rsidRPr="00D57BA2" w:rsidRDefault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4C3F6B" w14:textId="57B7DC73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4551FF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D57BA2">
        <w:rPr>
          <w:rFonts w:asciiTheme="majorBidi" w:hAnsiTheme="majorBidi" w:cstheme="majorBidi"/>
          <w:sz w:val="30"/>
          <w:szCs w:val="30"/>
        </w:rPr>
        <w:t xml:space="preserve">12 </w:t>
      </w:r>
      <w:r w:rsidRPr="00D57BA2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629C33E" w14:textId="77777777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3E410" w14:textId="77777777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84179C" w14:textId="6D2E66DD" w:rsidR="00C45628" w:rsidRDefault="00C4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10EDE7" w14:textId="5E7487A1" w:rsidR="00C36C96" w:rsidRPr="00D57BA2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52835D5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56E60BFF" w14:textId="2E288E5D" w:rsidR="00FD2713" w:rsidRPr="00D57BA2" w:rsidRDefault="00C36C96" w:rsidP="00500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 ส่วนที่เพิ่มขึ้นเนื่องจากเวลาที่ผ่านไปรับรู้เป็นต้นทุนทางการเงิน </w:t>
      </w:r>
    </w:p>
    <w:p w14:paraId="64EA5056" w14:textId="77777777" w:rsidR="00CE64DB" w:rsidRPr="00D57BA2" w:rsidRDefault="00CE64DB" w:rsidP="00500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2B1D9" w14:textId="77777777" w:rsidR="00C36C96" w:rsidRPr="00D57BA2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7BDBF27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5B1588" w14:textId="17416CD1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3456AAE" w14:textId="77777777" w:rsidR="00C36C96" w:rsidRPr="00D57BA2" w:rsidRDefault="00C36C96" w:rsidP="00D8791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91A660F" w14:textId="77777777" w:rsidR="00C36C96" w:rsidRPr="00D57BA2" w:rsidRDefault="00C36C96" w:rsidP="009A33E6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CA26E9" w14:textId="70932A77" w:rsidR="00C36C96" w:rsidRPr="00D57BA2" w:rsidRDefault="00C36C96" w:rsidP="009A33E6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CA40CD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9A33E6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="009A33E6" w:rsidRPr="00D57BA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A43B434" w14:textId="77777777" w:rsidR="00C36C96" w:rsidRPr="00D57BA2" w:rsidRDefault="00C36C96" w:rsidP="00C36C96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264F698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551EE7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A8F5D29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F5AE3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A4E8BCC" w14:textId="6BA67D81" w:rsidR="001C4B0B" w:rsidRPr="00D57BA2" w:rsidRDefault="001C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20BD1EC5" w14:textId="38BC4923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5D1FF78" w14:textId="14428F37" w:rsidR="00FD2713" w:rsidRPr="00D57BA2" w:rsidRDefault="00FD2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9A225A" w14:textId="41BC86E7" w:rsidR="00C36C96" w:rsidRPr="00D57BA2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3524CEF5" w14:textId="77777777" w:rsidR="00C36C96" w:rsidRPr="00D57BA2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45502" w14:textId="77777777" w:rsidR="00C36C96" w:rsidRPr="00D57BA2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11C8F7C1" w14:textId="77777777" w:rsidR="00C767D7" w:rsidRPr="00D57BA2" w:rsidRDefault="00C767D7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E1CEB" w14:textId="3AD4D3AA" w:rsidR="00C36C96" w:rsidRPr="00D57BA2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795A79A" w14:textId="77777777" w:rsidR="006247FB" w:rsidRPr="00D57BA2" w:rsidRDefault="006247FB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16DA2" w14:textId="77777777" w:rsidR="00C36C96" w:rsidRPr="00D57BA2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0B442149" w14:textId="4FBDB5C0" w:rsidR="006247FB" w:rsidRPr="00D57BA2" w:rsidRDefault="00D8791F" w:rsidP="00D8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89A0147" w14:textId="3BF2647C" w:rsidR="00C36C96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5D05CBCD" w14:textId="77777777" w:rsidR="00D8791F" w:rsidRPr="00D57BA2" w:rsidRDefault="00D8791F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72FFE86" w14:textId="77777777" w:rsidR="00C36C96" w:rsidRPr="00D57BA2" w:rsidRDefault="00C36C96" w:rsidP="00D8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6297FA34" w14:textId="6799ADA8" w:rsidR="00CE64DB" w:rsidRPr="00D57BA2" w:rsidRDefault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D74B171" w14:textId="274D7BED" w:rsidR="00C36C96" w:rsidRPr="00D57BA2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0C7F5A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28951C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9ED33E8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D11DE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12A1D72" w14:textId="282D0C0C" w:rsidR="007979BC" w:rsidRDefault="007979BC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DF4750" w14:textId="0AB5ACBB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0359C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</w:t>
      </w:r>
      <w:r w:rsidRPr="0000359C">
        <w:rPr>
          <w:rFonts w:asciiTheme="majorBidi" w:hAnsiTheme="majorBidi" w:cstheme="majorBidi"/>
          <w:spacing w:val="-4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D57BA2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3BFA919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AA2AF" w14:textId="77A32F2C" w:rsidR="003F32DC" w:rsidRDefault="00C36C96" w:rsidP="00545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9C">
        <w:rPr>
          <w:rFonts w:asciiTheme="majorBidi" w:hAnsiTheme="majorBidi" w:cstheme="majorBidi"/>
          <w:spacing w:val="-6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A559289" w14:textId="77777777" w:rsidR="001C0E15" w:rsidRPr="00D57BA2" w:rsidRDefault="001C0E15" w:rsidP="00545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FF78E" w14:textId="1619345D" w:rsidR="00E44A79" w:rsidRPr="00D57BA2" w:rsidRDefault="00C36C96" w:rsidP="00E4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0B1B01" w14:textId="4DEFA25D" w:rsidR="00590A64" w:rsidRDefault="00590A64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90592F4" w14:textId="77777777" w:rsidR="00C36C96" w:rsidRPr="00D57BA2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25E37681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BFB7E" w14:textId="3547CB84" w:rsidR="00C36C96" w:rsidRDefault="00C36C96" w:rsidP="009D4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9D434F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ถั</w:t>
      </w:r>
      <w:r w:rsidR="009D434F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D57BA2">
        <w:rPr>
          <w:rFonts w:asciiTheme="majorBidi" w:hAnsiTheme="majorBidi" w:cstheme="majorBidi"/>
          <w:sz w:val="30"/>
          <w:szCs w:val="30"/>
          <w:cs/>
        </w:rPr>
        <w:t>เฉลี่ยถ่วงน้ำหนักที่ออกจำหน่ายระหว่างปี</w:t>
      </w:r>
    </w:p>
    <w:p w14:paraId="46625111" w14:textId="77777777" w:rsidR="000A75DC" w:rsidRDefault="000A75DC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831B4" w14:textId="5D46DC62" w:rsidR="000A75DC" w:rsidRPr="00D57BA2" w:rsidRDefault="000A75DC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75DC">
        <w:rPr>
          <w:rFonts w:asciiTheme="majorBidi" w:hAnsiTheme="majorBidi"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</w:t>
      </w:r>
      <w:r w:rsidR="00306E15">
        <w:rPr>
          <w:rFonts w:asciiTheme="majorBidi" w:hAnsiTheme="majorBidi"/>
          <w:sz w:val="30"/>
          <w:szCs w:val="30"/>
        </w:rPr>
        <w:br/>
      </w:r>
      <w:r w:rsidRPr="000A75DC">
        <w:rPr>
          <w:rFonts w:asciiTheme="majorBidi" w:hAnsiTheme="majorBidi"/>
          <w:sz w:val="30"/>
          <w:szCs w:val="30"/>
          <w:cs/>
        </w:rPr>
        <w:t>ถัวเฉลี่ยถ่วงน้ำหนักที่ออกจำหน่ายและปรับปรุงด้วยจำนวนหุ้นสามัญที่ซื้อคืน และผลกระทบของตราสาร</w:t>
      </w:r>
      <w:r w:rsidR="003558E9">
        <w:rPr>
          <w:rFonts w:asciiTheme="majorBidi" w:hAnsiTheme="majorBidi" w:hint="cs"/>
          <w:sz w:val="30"/>
          <w:szCs w:val="30"/>
          <w:cs/>
        </w:rPr>
        <w:t>ที่อาจเปลี่ยนเป็นหุ้นสามัญปรับลดทั้งหมด</w:t>
      </w:r>
    </w:p>
    <w:p w14:paraId="150359CA" w14:textId="6333E13A" w:rsidR="00CE64DB" w:rsidRPr="00D57BA2" w:rsidRDefault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BA9B28" w14:textId="3C6F4DAA" w:rsidR="00C36C96" w:rsidRPr="00D57BA2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03DF0D39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B0652" w14:textId="3B93FEAA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3558E9">
        <w:rPr>
          <w:rFonts w:asciiTheme="majorBidi" w:hAnsiTheme="majorBidi" w:cstheme="majorBidi" w:hint="cs"/>
          <w:sz w:val="30"/>
          <w:szCs w:val="30"/>
          <w:cs/>
        </w:rPr>
        <w:t>หรือควบคุมร่วมกัน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ทั้งทางตรง</w:t>
      </w:r>
      <w:r w:rsidR="003558E9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3558E9">
        <w:rPr>
          <w:rFonts w:asciiTheme="majorBidi" w:hAnsiTheme="majorBidi" w:cstheme="majorBidi" w:hint="cs"/>
          <w:sz w:val="30"/>
          <w:szCs w:val="30"/>
          <w:cs/>
        </w:rPr>
        <w:t>หรือควบคุมร่วมกัน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4FE3DA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EE1B1" w14:textId="77777777" w:rsidR="00C36C96" w:rsidRPr="00D57BA2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C75107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5F59C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3A51127" w14:textId="6E8FA922" w:rsidR="00C36C96" w:rsidRPr="00D57BA2" w:rsidRDefault="000A75DC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B99E02" w14:textId="717807A7" w:rsidR="003E6A5C" w:rsidRPr="003558E9" w:rsidRDefault="009C6446" w:rsidP="003558E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558E9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="009D06DE" w:rsidRPr="003558E9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9172C3" w:rsidRPr="003558E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9EF6A40" w14:textId="77777777" w:rsidR="0079044B" w:rsidRPr="003558E9" w:rsidRDefault="0079044B" w:rsidP="00A86171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0CBE395" w14:textId="158B8710" w:rsidR="00CF6C42" w:rsidRPr="003558E9" w:rsidRDefault="008C334B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58E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C61F9" w:rsidRPr="003558E9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ผู้ถือหุ้นรายใหญ่ </w:t>
      </w:r>
      <w:r w:rsidR="00F51E71" w:rsidRPr="003558E9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A9157A" w:rsidRPr="003558E9">
        <w:rPr>
          <w:rFonts w:asciiTheme="majorBidi" w:hAnsiTheme="majorBidi" w:cstheme="majorBidi"/>
          <w:b/>
          <w:sz w:val="30"/>
          <w:szCs w:val="30"/>
          <w:cs/>
        </w:rPr>
        <w:t>และบริษัทร่วม</w:t>
      </w:r>
      <w:r w:rsidR="00F51E71" w:rsidRPr="003558E9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5C61F9" w:rsidRPr="003558E9">
        <w:rPr>
          <w:rFonts w:asciiTheme="majorBidi" w:hAnsiTheme="majorBidi" w:cstheme="majorBidi"/>
          <w:bCs/>
          <w:sz w:val="30"/>
          <w:szCs w:val="30"/>
          <w:lang w:val="en-US"/>
        </w:rPr>
        <w:t xml:space="preserve">1, </w:t>
      </w:r>
      <w:r w:rsidR="009C6446" w:rsidRPr="003558E9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="00A9157A" w:rsidRPr="003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9157A" w:rsidRPr="003558E9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9C6446" w:rsidRPr="003558E9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="00F51E71" w:rsidRPr="003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F37CF" w:rsidRPr="003558E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</w:t>
      </w:r>
      <w:r w:rsidR="009D434F" w:rsidRPr="003558E9">
        <w:rPr>
          <w:rFonts w:asciiTheme="majorBidi" w:hAnsiTheme="majorBidi" w:cstheme="majorBidi" w:hint="cs"/>
          <w:b/>
          <w:sz w:val="30"/>
          <w:szCs w:val="30"/>
          <w:cs/>
        </w:rPr>
        <w:t>่</w:t>
      </w:r>
      <w:r w:rsidR="003F37CF" w:rsidRPr="003558E9">
        <w:rPr>
          <w:rFonts w:asciiTheme="majorBidi" w:hAnsiTheme="majorBidi" w:cstheme="majorBidi"/>
          <w:b/>
          <w:sz w:val="30"/>
          <w:szCs w:val="30"/>
          <w:cs/>
        </w:rPr>
        <w:t>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8E685CD" w14:textId="77777777" w:rsidR="00E7342C" w:rsidRPr="001D13A4" w:rsidRDefault="00E7342C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tbl>
      <w:tblPr>
        <w:tblW w:w="954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960"/>
        <w:gridCol w:w="360"/>
        <w:gridCol w:w="990"/>
        <w:gridCol w:w="117"/>
        <w:gridCol w:w="268"/>
        <w:gridCol w:w="1093"/>
        <w:gridCol w:w="268"/>
        <w:gridCol w:w="1078"/>
        <w:gridCol w:w="251"/>
        <w:gridCol w:w="1108"/>
        <w:gridCol w:w="47"/>
      </w:tblGrid>
      <w:tr w:rsidR="00117CE5" w:rsidRPr="00707E2B" w14:paraId="56A2CBAA" w14:textId="77777777" w:rsidTr="003558E9">
        <w:trPr>
          <w:trHeight w:hRule="exact" w:val="792"/>
        </w:trPr>
        <w:tc>
          <w:tcPr>
            <w:tcW w:w="3960" w:type="dxa"/>
            <w:vAlign w:val="bottom"/>
            <w:hideMark/>
          </w:tcPr>
          <w:p w14:paraId="5EA7C590" w14:textId="77777777" w:rsidR="00117CE5" w:rsidRPr="00707E2B" w:rsidRDefault="00BD4E8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sz w:val="28"/>
                <w:szCs w:val="28"/>
              </w:rPr>
              <w:br w:type="page"/>
            </w:r>
            <w:r w:rsidR="00117CE5"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5531913" w14:textId="77777777" w:rsidR="00117CE5" w:rsidRPr="00707E2B" w:rsidRDefault="00117CE5">
            <w:pPr>
              <w:tabs>
                <w:tab w:val="decimal" w:pos="0"/>
              </w:tabs>
              <w:spacing w:after="260" w:line="26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ประเทศที่จัดตั้ง </w:t>
            </w: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4230" w:type="dxa"/>
            <w:gridSpan w:val="8"/>
            <w:vAlign w:val="bottom"/>
            <w:hideMark/>
          </w:tcPr>
          <w:p w14:paraId="3FF5E018" w14:textId="77777777" w:rsidR="00117CE5" w:rsidRPr="00707E2B" w:rsidRDefault="00117CE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</w:tr>
      <w:tr w:rsidR="00117CE5" w:rsidRPr="00707E2B" w14:paraId="71079029" w14:textId="77777777" w:rsidTr="003558E9">
        <w:trPr>
          <w:trHeight w:val="128"/>
        </w:trPr>
        <w:tc>
          <w:tcPr>
            <w:tcW w:w="3960" w:type="dxa"/>
            <w:hideMark/>
          </w:tcPr>
          <w:p w14:paraId="4B5F610A" w14:textId="77777777" w:rsidR="00117CE5" w:rsidRPr="00707E2B" w:rsidRDefault="00596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</w:t>
            </w:r>
            <w:r w:rsidR="00B90BFE"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117CE5"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ไทยอคริลิค ไฟเบอร์ จำกัด</w:t>
            </w:r>
          </w:p>
        </w:tc>
        <w:tc>
          <w:tcPr>
            <w:tcW w:w="1350" w:type="dxa"/>
            <w:gridSpan w:val="2"/>
            <w:hideMark/>
          </w:tcPr>
          <w:p w14:paraId="251A9DD1" w14:textId="77777777" w:rsidR="00117CE5" w:rsidRPr="00707E2B" w:rsidRDefault="00117CE5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4230" w:type="dxa"/>
            <w:gridSpan w:val="8"/>
            <w:hideMark/>
          </w:tcPr>
          <w:p w14:paraId="092524F5" w14:textId="77777777" w:rsidR="00117CE5" w:rsidRPr="00707E2B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บริษัทถือหุ้นร้อยละ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07E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 และมีกรรมการร่วมกัน</w:t>
            </w:r>
          </w:p>
        </w:tc>
      </w:tr>
      <w:tr w:rsidR="009D434F" w:rsidRPr="00E465F7" w14:paraId="2BA31C52" w14:textId="77777777" w:rsidTr="003558E9">
        <w:tc>
          <w:tcPr>
            <w:tcW w:w="3960" w:type="dxa"/>
          </w:tcPr>
          <w:p w14:paraId="47B9463D" w14:textId="7B44E7C8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Alexandria Fiber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Co., </w:t>
            </w:r>
            <w:r w:rsidRPr="00707E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S.A.E.</w:t>
            </w:r>
          </w:p>
        </w:tc>
        <w:tc>
          <w:tcPr>
            <w:tcW w:w="1350" w:type="dxa"/>
            <w:gridSpan w:val="2"/>
          </w:tcPr>
          <w:p w14:paraId="29C87A16" w14:textId="5C3B3549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decimal" w:pos="515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อียิปต์</w:t>
            </w:r>
          </w:p>
        </w:tc>
        <w:tc>
          <w:tcPr>
            <w:tcW w:w="4230" w:type="dxa"/>
            <w:gridSpan w:val="8"/>
          </w:tcPr>
          <w:p w14:paraId="0B00755D" w14:textId="2A778AA2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บริษัทถือหุ้นร้อยละ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Pr="009D434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ขึ้นไป และมีกรรมการร่วมกัน</w:t>
            </w:r>
          </w:p>
        </w:tc>
      </w:tr>
      <w:tr w:rsidR="009D434F" w:rsidRPr="00707E2B" w14:paraId="3C5836A4" w14:textId="77777777" w:rsidTr="003558E9">
        <w:trPr>
          <w:trHeight w:val="128"/>
        </w:trPr>
        <w:tc>
          <w:tcPr>
            <w:tcW w:w="3960" w:type="dxa"/>
          </w:tcPr>
          <w:p w14:paraId="4A2EF55C" w14:textId="470E31FB" w:rsidR="009D434F" w:rsidRPr="009D434F" w:rsidRDefault="009D434F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Birla Carbon Korea Co., Ltd.</w:t>
            </w:r>
          </w:p>
        </w:tc>
        <w:tc>
          <w:tcPr>
            <w:tcW w:w="1350" w:type="dxa"/>
            <w:gridSpan w:val="2"/>
          </w:tcPr>
          <w:p w14:paraId="0687AB02" w14:textId="06A04ED1" w:rsidR="009D434F" w:rsidRPr="00707E2B" w:rsidRDefault="009D434F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เกาหลีใต้</w:t>
            </w:r>
          </w:p>
        </w:tc>
        <w:tc>
          <w:tcPr>
            <w:tcW w:w="4230" w:type="dxa"/>
            <w:gridSpan w:val="8"/>
          </w:tcPr>
          <w:p w14:paraId="1DB82460" w14:textId="4EFC593A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82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4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79096CFA" w14:textId="77777777" w:rsidTr="003558E9">
        <w:trPr>
          <w:trHeight w:val="128"/>
        </w:trPr>
        <w:tc>
          <w:tcPr>
            <w:tcW w:w="3960" w:type="dxa"/>
            <w:hideMark/>
          </w:tcPr>
          <w:p w14:paraId="4A3267D6" w14:textId="60525CEA" w:rsidR="009D434F" w:rsidRPr="00707E2B" w:rsidRDefault="009D434F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Columbian International Chemicals Corporation</w:t>
            </w:r>
          </w:p>
        </w:tc>
        <w:tc>
          <w:tcPr>
            <w:tcW w:w="1350" w:type="dxa"/>
            <w:gridSpan w:val="2"/>
            <w:hideMark/>
          </w:tcPr>
          <w:p w14:paraId="0AC648CC" w14:textId="2D48F917" w:rsidR="009D434F" w:rsidRPr="00707E2B" w:rsidRDefault="009D434F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จอร์เจีย</w:t>
            </w:r>
          </w:p>
        </w:tc>
        <w:tc>
          <w:tcPr>
            <w:tcW w:w="4230" w:type="dxa"/>
            <w:gridSpan w:val="8"/>
            <w:hideMark/>
          </w:tcPr>
          <w:p w14:paraId="73E37B98" w14:textId="0BE4E0D4" w:rsidR="009D434F" w:rsidRPr="00707E2B" w:rsidRDefault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SKI Carbon Black (Mauritius) Limited </w:t>
            </w: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5946F3CE" w14:textId="77777777" w:rsidTr="003558E9">
        <w:tc>
          <w:tcPr>
            <w:tcW w:w="3960" w:type="dxa"/>
            <w:hideMark/>
          </w:tcPr>
          <w:p w14:paraId="1D5C8A3E" w14:textId="41C99B66" w:rsidR="009D434F" w:rsidRPr="00707E2B" w:rsidRDefault="009D434F" w:rsidP="003A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Aditya Birla Global Trading (Singapore) Pte.</w:t>
            </w:r>
            <w:r w:rsidR="003558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Ltd. </w:t>
            </w:r>
            <w:r w:rsidR="003558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2C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3A2C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A2C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707E2B">
              <w:rPr>
                <w:rFonts w:asciiTheme="majorBidi" w:hAnsiTheme="majorBidi" w:cstheme="majorBidi"/>
                <w:sz w:val="28"/>
                <w:szCs w:val="28"/>
              </w:rPr>
              <w:t>formerly</w:t>
            </w:r>
            <w:proofErr w:type="gramEnd"/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 Swiss Singapore Overseas Enterprises </w:t>
            </w:r>
            <w:r w:rsidR="003A2C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A2C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Pte. Ltd.)</w:t>
            </w:r>
          </w:p>
        </w:tc>
        <w:tc>
          <w:tcPr>
            <w:tcW w:w="1350" w:type="dxa"/>
            <w:gridSpan w:val="2"/>
            <w:hideMark/>
          </w:tcPr>
          <w:p w14:paraId="02302FD0" w14:textId="423E77E8" w:rsidR="009D434F" w:rsidRPr="00707E2B" w:rsidRDefault="009D434F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4230" w:type="dxa"/>
            <w:gridSpan w:val="8"/>
            <w:hideMark/>
          </w:tcPr>
          <w:p w14:paraId="0DA6F663" w14:textId="7428E96B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2149A989" w14:textId="77777777" w:rsidTr="003558E9">
        <w:tc>
          <w:tcPr>
            <w:tcW w:w="3960" w:type="dxa"/>
            <w:hideMark/>
          </w:tcPr>
          <w:p w14:paraId="7082880B" w14:textId="001F02CC" w:rsidR="009D434F" w:rsidRPr="00707E2B" w:rsidRDefault="009D434F" w:rsidP="000763C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Birla Carbon India Private Limited</w:t>
            </w:r>
          </w:p>
        </w:tc>
        <w:tc>
          <w:tcPr>
            <w:tcW w:w="1350" w:type="dxa"/>
            <w:gridSpan w:val="2"/>
            <w:hideMark/>
          </w:tcPr>
          <w:p w14:paraId="5AAA0368" w14:textId="5E372E55" w:rsidR="009D434F" w:rsidRPr="00707E2B" w:rsidRDefault="009D434F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อินเดีย</w:t>
            </w:r>
          </w:p>
        </w:tc>
        <w:tc>
          <w:tcPr>
            <w:tcW w:w="4230" w:type="dxa"/>
            <w:gridSpan w:val="8"/>
            <w:hideMark/>
          </w:tcPr>
          <w:p w14:paraId="47519EE6" w14:textId="4973CFD5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6F586048" w14:textId="77777777" w:rsidTr="003558E9">
        <w:tc>
          <w:tcPr>
            <w:tcW w:w="3960" w:type="dxa"/>
          </w:tcPr>
          <w:p w14:paraId="243B60B9" w14:textId="3D17E55A" w:rsidR="009D434F" w:rsidRPr="00707E2B" w:rsidRDefault="009D434F" w:rsidP="00383A8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Birla Carbon U.S.A., Inc.</w:t>
            </w:r>
          </w:p>
        </w:tc>
        <w:tc>
          <w:tcPr>
            <w:tcW w:w="1350" w:type="dxa"/>
            <w:gridSpan w:val="2"/>
          </w:tcPr>
          <w:p w14:paraId="14FA5B12" w14:textId="5219B226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จอร์เจีย</w:t>
            </w:r>
          </w:p>
        </w:tc>
        <w:tc>
          <w:tcPr>
            <w:tcW w:w="4230" w:type="dxa"/>
            <w:gridSpan w:val="8"/>
          </w:tcPr>
          <w:p w14:paraId="63848E6A" w14:textId="7042B3C8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1BE2FCAA" w14:textId="77777777" w:rsidTr="003558E9">
        <w:tc>
          <w:tcPr>
            <w:tcW w:w="3960" w:type="dxa"/>
          </w:tcPr>
          <w:p w14:paraId="13DAE448" w14:textId="467656D4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Birla Carbon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Spain, S.</w:t>
            </w:r>
            <w:proofErr w:type="gramStart"/>
            <w:r w:rsidRPr="00707E2B">
              <w:rPr>
                <w:rFonts w:asciiTheme="majorBidi" w:hAnsiTheme="majorBidi" w:cstheme="majorBidi"/>
                <w:sz w:val="28"/>
                <w:szCs w:val="28"/>
              </w:rPr>
              <w:t>L.U</w:t>
            </w:r>
            <w:proofErr w:type="gramEnd"/>
          </w:p>
        </w:tc>
        <w:tc>
          <w:tcPr>
            <w:tcW w:w="1350" w:type="dxa"/>
            <w:gridSpan w:val="2"/>
          </w:tcPr>
          <w:p w14:paraId="4F746A95" w14:textId="755562AF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สเปน</w:t>
            </w:r>
          </w:p>
        </w:tc>
        <w:tc>
          <w:tcPr>
            <w:tcW w:w="4230" w:type="dxa"/>
            <w:gridSpan w:val="8"/>
          </w:tcPr>
          <w:p w14:paraId="4029BA75" w14:textId="0FC907B3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256C9C05" w14:textId="77777777" w:rsidTr="003558E9">
        <w:tc>
          <w:tcPr>
            <w:tcW w:w="3960" w:type="dxa"/>
          </w:tcPr>
          <w:p w14:paraId="27D92BA6" w14:textId="5EE86D75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Birla Carbon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China (Jining) </w:t>
            </w:r>
            <w:proofErr w:type="gramStart"/>
            <w:r w:rsidRPr="00707E2B">
              <w:rPr>
                <w:rFonts w:asciiTheme="majorBidi" w:hAnsiTheme="majorBidi" w:cstheme="majorBidi"/>
                <w:sz w:val="28"/>
                <w:szCs w:val="28"/>
              </w:rPr>
              <w:t>Co.,Ltd</w:t>
            </w:r>
            <w:proofErr w:type="gramEnd"/>
          </w:p>
        </w:tc>
        <w:tc>
          <w:tcPr>
            <w:tcW w:w="1350" w:type="dxa"/>
            <w:gridSpan w:val="2"/>
          </w:tcPr>
          <w:p w14:paraId="516C3C4C" w14:textId="674D14A6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จีน</w:t>
            </w:r>
          </w:p>
        </w:tc>
        <w:tc>
          <w:tcPr>
            <w:tcW w:w="4230" w:type="dxa"/>
            <w:gridSpan w:val="8"/>
          </w:tcPr>
          <w:p w14:paraId="405203E7" w14:textId="02802E0A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345A80" w14:paraId="579C7DF2" w14:textId="77777777" w:rsidTr="003558E9">
        <w:tc>
          <w:tcPr>
            <w:tcW w:w="3960" w:type="dxa"/>
          </w:tcPr>
          <w:p w14:paraId="52C90B7A" w14:textId="72662B60" w:rsidR="009D434F" w:rsidRPr="00707E2B" w:rsidRDefault="009D434F" w:rsidP="00345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ผู้บริหารสำคัญ</w:t>
            </w:r>
            <w:r w:rsidRPr="00707E2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05CA2A28" w14:textId="55781F5E" w:rsidR="009D434F" w:rsidRPr="00707E2B" w:rsidRDefault="009D434F" w:rsidP="00345A80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อินเดีย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07E2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8"/>
          </w:tcPr>
          <w:p w14:paraId="37BFE40C" w14:textId="60553250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ุคคลที่มีอำนาจและความรับผิดชอบ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  <w:tr w:rsidR="003E6A5C" w:rsidRPr="00D57BA2" w14:paraId="2051034E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733BE41F" w14:textId="79FBBFA4" w:rsidR="005E14AB" w:rsidRPr="00D55512" w:rsidRDefault="00FE7C7A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68" w:type="dxa"/>
            <w:gridSpan w:val="4"/>
          </w:tcPr>
          <w:p w14:paraId="5BAB7BDC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268" w:type="dxa"/>
          </w:tcPr>
          <w:p w14:paraId="5CBB97D6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37" w:type="dxa"/>
            <w:gridSpan w:val="3"/>
          </w:tcPr>
          <w:p w14:paraId="23BCE2AE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67D7" w:rsidRPr="00D57BA2" w14:paraId="4856D97F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5EF895DC" w14:textId="77777777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107" w:type="dxa"/>
            <w:gridSpan w:val="2"/>
          </w:tcPr>
          <w:p w14:paraId="019A008D" w14:textId="358BCA34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E64DB"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0C13DCB8" w14:textId="77777777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3" w:type="dxa"/>
          </w:tcPr>
          <w:p w14:paraId="71073ADC" w14:textId="73AB0AB8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E64DB"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8" w:type="dxa"/>
          </w:tcPr>
          <w:p w14:paraId="3D6A0238" w14:textId="77777777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8" w:type="dxa"/>
          </w:tcPr>
          <w:p w14:paraId="26E3FCFB" w14:textId="0B3F8B36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E64DB"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51" w:type="dxa"/>
          </w:tcPr>
          <w:p w14:paraId="136CEC79" w14:textId="77777777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</w:tcPr>
          <w:p w14:paraId="54B895C7" w14:textId="7D3A55C1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E64DB"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C767D7" w:rsidRPr="00D57BA2" w14:paraId="5B577EB8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46E2ADAF" w14:textId="77777777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3" w:type="dxa"/>
            <w:gridSpan w:val="8"/>
          </w:tcPr>
          <w:p w14:paraId="012DF688" w14:textId="77777777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767D7" w:rsidRPr="00D57BA2" w14:paraId="1D442961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46A54557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  <w:gridSpan w:val="2"/>
          </w:tcPr>
          <w:p w14:paraId="4D620082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3BA5644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E8C3CC7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5048279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90E302D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05B0E7C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10476040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64DB" w:rsidRPr="00D57BA2" w14:paraId="37CF40F1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5AF43592" w14:textId="77777777" w:rsidR="00CE64DB" w:rsidRPr="00D55512" w:rsidRDefault="00CE64DB" w:rsidP="00CE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7" w:type="dxa"/>
            <w:gridSpan w:val="2"/>
          </w:tcPr>
          <w:p w14:paraId="65B7F8E1" w14:textId="76A7EE7A" w:rsidR="00CE64DB" w:rsidRPr="00D55512" w:rsidRDefault="00D406DB" w:rsidP="00CE64DB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972,331</w:t>
            </w:r>
          </w:p>
        </w:tc>
        <w:tc>
          <w:tcPr>
            <w:tcW w:w="268" w:type="dxa"/>
          </w:tcPr>
          <w:p w14:paraId="5DD3BD95" w14:textId="77777777" w:rsidR="00CE64DB" w:rsidRPr="00D55512" w:rsidRDefault="00CE64DB" w:rsidP="00CE64D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1F1CE1E9" w14:textId="360305A4" w:rsidR="00CE64DB" w:rsidRPr="00D55512" w:rsidRDefault="00CE64DB" w:rsidP="00CE64DB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640,900</w:t>
            </w:r>
          </w:p>
        </w:tc>
        <w:tc>
          <w:tcPr>
            <w:tcW w:w="268" w:type="dxa"/>
          </w:tcPr>
          <w:p w14:paraId="321366E3" w14:textId="77777777" w:rsidR="00CE64DB" w:rsidRPr="00D55512" w:rsidRDefault="00CE64DB" w:rsidP="00CE64D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2D5ED1A2" w14:textId="29D34E76" w:rsidR="00CE64DB" w:rsidRPr="00D55512" w:rsidRDefault="00D406DB" w:rsidP="00CE64DB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972,331</w:t>
            </w:r>
          </w:p>
        </w:tc>
        <w:tc>
          <w:tcPr>
            <w:tcW w:w="251" w:type="dxa"/>
          </w:tcPr>
          <w:p w14:paraId="299CEC0D" w14:textId="77777777" w:rsidR="00CE64DB" w:rsidRPr="00D55512" w:rsidRDefault="00CE64DB" w:rsidP="00CE64D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04186B0B" w14:textId="5978139B" w:rsidR="00CE64DB" w:rsidRPr="00D55512" w:rsidRDefault="00CE64DB" w:rsidP="00CE64DB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640,900</w:t>
            </w:r>
          </w:p>
        </w:tc>
      </w:tr>
      <w:tr w:rsidR="00CE64DB" w:rsidRPr="00D57BA2" w14:paraId="04CD017C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24FB1D04" w14:textId="77777777" w:rsidR="00CE64DB" w:rsidRPr="00D55512" w:rsidRDefault="00CE64DB" w:rsidP="00CE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  <w:gridSpan w:val="2"/>
          </w:tcPr>
          <w:p w14:paraId="5094F686" w14:textId="2374AD97" w:rsidR="00CE64DB" w:rsidRPr="00D55512" w:rsidRDefault="00D406DB" w:rsidP="00CE64DB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DC244DF" w14:textId="77777777" w:rsidR="00CE64DB" w:rsidRPr="00D55512" w:rsidRDefault="00CE64DB" w:rsidP="00CE64DB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20D9292F" w14:textId="62BCEE82" w:rsidR="00CE64DB" w:rsidRPr="00D55512" w:rsidRDefault="00CE64DB" w:rsidP="00073903">
            <w:pPr>
              <w:pStyle w:val="30"/>
              <w:tabs>
                <w:tab w:val="clear" w:pos="360"/>
                <w:tab w:val="clear" w:pos="720"/>
                <w:tab w:val="decimal" w:pos="628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60DA174" w14:textId="77777777" w:rsidR="00CE64DB" w:rsidRPr="00D55512" w:rsidRDefault="00CE64DB" w:rsidP="00CE64DB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13F7AD85" w14:textId="6C14FD3F" w:rsidR="00CE64DB" w:rsidRPr="00D55512" w:rsidRDefault="00D406DB" w:rsidP="00CE64DB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51" w:type="dxa"/>
          </w:tcPr>
          <w:p w14:paraId="1FC87AA5" w14:textId="77777777" w:rsidR="00CE64DB" w:rsidRPr="00D55512" w:rsidRDefault="00CE64DB" w:rsidP="00CE64D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6915CFAD" w14:textId="686A64D3" w:rsidR="00CE64DB" w:rsidRPr="00D55512" w:rsidRDefault="00CE64DB" w:rsidP="00CE64DB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</w:tr>
      <w:tr w:rsidR="00C653D4" w:rsidRPr="00D57BA2" w14:paraId="5AA54235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40A20379" w14:textId="0F54638E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1107" w:type="dxa"/>
            <w:gridSpan w:val="2"/>
          </w:tcPr>
          <w:p w14:paraId="226C1280" w14:textId="337C00C0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68" w:type="dxa"/>
          </w:tcPr>
          <w:p w14:paraId="270E6E4D" w14:textId="77777777" w:rsidR="00C653D4" w:rsidRPr="00D55512" w:rsidRDefault="00C653D4" w:rsidP="00C653D4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FAA437B" w14:textId="37358823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28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1EBB8C5" w14:textId="77777777" w:rsidR="00C653D4" w:rsidRPr="00D55512" w:rsidRDefault="00C653D4" w:rsidP="00C653D4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B1C5DC4" w14:textId="1BB47E02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51" w:type="dxa"/>
          </w:tcPr>
          <w:p w14:paraId="0A462051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F527D7F" w14:textId="7652DDA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94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53D4" w:rsidRPr="00D57BA2" w14:paraId="02F209F2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6743867D" w14:textId="3485B60F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ค่าใช้จ่ายที่เรียกเก็บจากบริษัทร่วม</w:t>
            </w:r>
          </w:p>
        </w:tc>
        <w:tc>
          <w:tcPr>
            <w:tcW w:w="1107" w:type="dxa"/>
            <w:gridSpan w:val="2"/>
          </w:tcPr>
          <w:p w14:paraId="248B53CF" w14:textId="2DB5F40D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101B0358" w14:textId="77777777" w:rsidR="00C653D4" w:rsidRPr="00D55512" w:rsidRDefault="00C653D4" w:rsidP="00C653D4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75C03F5" w14:textId="72B829B4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1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010C8AA" w14:textId="77777777" w:rsidR="00C653D4" w:rsidRPr="00D55512" w:rsidRDefault="00C653D4" w:rsidP="00C653D4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3EEEE292" w14:textId="6688F8F5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51" w:type="dxa"/>
          </w:tcPr>
          <w:p w14:paraId="6D76D972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0380E586" w14:textId="031571AA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94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53D4" w:rsidRPr="00D57BA2" w14:paraId="1CCAE324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  <w:trHeight w:hRule="exact" w:val="446"/>
        </w:trPr>
        <w:tc>
          <w:tcPr>
            <w:tcW w:w="4320" w:type="dxa"/>
            <w:gridSpan w:val="2"/>
          </w:tcPr>
          <w:p w14:paraId="3459E5E3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</w:tcPr>
          <w:p w14:paraId="77D50CD4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5A1947" w14:textId="77777777" w:rsidR="00C653D4" w:rsidRPr="00D55512" w:rsidRDefault="00C653D4" w:rsidP="00C653D4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28880CC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23"/>
                <w:tab w:val="decimal" w:pos="6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9C2014D" w14:textId="77777777" w:rsidR="00C653D4" w:rsidRPr="00D55512" w:rsidRDefault="00C653D4" w:rsidP="00C653D4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22B8D618" w14:textId="6D1547E8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27FA1895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08DD901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489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53D4" w:rsidRPr="00D57BA2" w14:paraId="644EB6DC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2E78A582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  <w:gridSpan w:val="2"/>
          </w:tcPr>
          <w:p w14:paraId="6572465D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C024B54" w14:textId="77777777" w:rsidR="00C653D4" w:rsidRPr="00D55512" w:rsidRDefault="00C653D4" w:rsidP="00C653D4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2F10C4C9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80"/>
                <w:tab w:val="decimal" w:pos="7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15A22D2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69F696EC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3408C443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F5E00BA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53D4" w:rsidRPr="00D57BA2" w14:paraId="1B8392AC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3ACA0737" w14:textId="7D1FDDCE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7" w:type="dxa"/>
            <w:gridSpan w:val="2"/>
            <w:vAlign w:val="bottom"/>
          </w:tcPr>
          <w:p w14:paraId="73839508" w14:textId="4A8D1F59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9F93BC2" w14:textId="77777777" w:rsidR="00C653D4" w:rsidRPr="00D55512" w:rsidRDefault="00C653D4" w:rsidP="00C653D4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09765207" w14:textId="22F86862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B359423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180C207" w14:textId="2EC94348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73A07309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6D6A2112" w14:textId="7A26E629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53D4" w:rsidRPr="00D57BA2" w14:paraId="36A8F1CA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  <w:vAlign w:val="center"/>
          </w:tcPr>
          <w:p w14:paraId="219E8FF3" w14:textId="5A037A40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  <w:gridSpan w:val="2"/>
            <w:vAlign w:val="center"/>
          </w:tcPr>
          <w:p w14:paraId="5B053158" w14:textId="40BAF8E0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50,514</w:t>
            </w:r>
          </w:p>
        </w:tc>
        <w:tc>
          <w:tcPr>
            <w:tcW w:w="268" w:type="dxa"/>
            <w:vAlign w:val="center"/>
          </w:tcPr>
          <w:p w14:paraId="7142F587" w14:textId="77777777" w:rsidR="00C653D4" w:rsidRPr="00D55512" w:rsidRDefault="00C653D4" w:rsidP="00C653D4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30D21FD9" w14:textId="4D4E182B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58</w:t>
            </w: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602</w:t>
            </w:r>
          </w:p>
        </w:tc>
        <w:tc>
          <w:tcPr>
            <w:tcW w:w="268" w:type="dxa"/>
            <w:vAlign w:val="center"/>
          </w:tcPr>
          <w:p w14:paraId="081C9F94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4D2298C7" w14:textId="677EBF2A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50,514</w:t>
            </w:r>
          </w:p>
        </w:tc>
        <w:tc>
          <w:tcPr>
            <w:tcW w:w="251" w:type="dxa"/>
            <w:vAlign w:val="center"/>
          </w:tcPr>
          <w:p w14:paraId="434BE3FB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center"/>
          </w:tcPr>
          <w:p w14:paraId="5175FE48" w14:textId="57DAF15C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58</w:t>
            </w: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602</w:t>
            </w:r>
          </w:p>
        </w:tc>
      </w:tr>
      <w:tr w:rsidR="00C653D4" w:rsidRPr="00D57BA2" w14:paraId="4BA8B896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  <w:trHeight w:val="288"/>
        </w:trPr>
        <w:tc>
          <w:tcPr>
            <w:tcW w:w="4320" w:type="dxa"/>
            <w:gridSpan w:val="2"/>
          </w:tcPr>
          <w:p w14:paraId="546C3CEF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</w:tcPr>
          <w:p w14:paraId="576A8220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C0EF5A5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54F2839F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B04BF1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5E4CF1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10BAA513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35B967A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53D4" w:rsidRPr="00D57BA2" w14:paraId="328A2E1D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  <w:trHeight w:val="288"/>
        </w:trPr>
        <w:tc>
          <w:tcPr>
            <w:tcW w:w="4320" w:type="dxa"/>
            <w:gridSpan w:val="2"/>
          </w:tcPr>
          <w:p w14:paraId="3AA180D9" w14:textId="50CD423C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gridSpan w:val="2"/>
          </w:tcPr>
          <w:p w14:paraId="60D8D1C8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8F4D466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38538BA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8DE122A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6B7986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1821E03A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6A3BCAD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53D4" w:rsidRPr="00D57BA2" w14:paraId="5B75187A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  <w:trHeight w:val="398"/>
        </w:trPr>
        <w:tc>
          <w:tcPr>
            <w:tcW w:w="4320" w:type="dxa"/>
            <w:gridSpan w:val="2"/>
          </w:tcPr>
          <w:p w14:paraId="01664C13" w14:textId="5355751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07" w:type="dxa"/>
            <w:gridSpan w:val="2"/>
            <w:vAlign w:val="center"/>
          </w:tcPr>
          <w:p w14:paraId="4C8127DA" w14:textId="0FC0D8FC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1,579</w:t>
            </w:r>
          </w:p>
        </w:tc>
        <w:tc>
          <w:tcPr>
            <w:tcW w:w="268" w:type="dxa"/>
          </w:tcPr>
          <w:p w14:paraId="11E2C3D2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437F0443" w14:textId="7450EAD3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1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AD36849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B54B295" w14:textId="281FA335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1,579</w:t>
            </w:r>
          </w:p>
        </w:tc>
        <w:tc>
          <w:tcPr>
            <w:tcW w:w="251" w:type="dxa"/>
          </w:tcPr>
          <w:p w14:paraId="1B53AD90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74361FF6" w14:textId="60C4E5EB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94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653D4" w:rsidRPr="00D57BA2" w14:paraId="661F265D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  <w:trHeight w:val="398"/>
        </w:trPr>
        <w:tc>
          <w:tcPr>
            <w:tcW w:w="4320" w:type="dxa"/>
            <w:gridSpan w:val="2"/>
          </w:tcPr>
          <w:p w14:paraId="5DC83CD3" w14:textId="450EDBA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  <w:r w:rsidRPr="00D5551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กระบวนการผลิต</w:t>
            </w:r>
          </w:p>
        </w:tc>
        <w:tc>
          <w:tcPr>
            <w:tcW w:w="1107" w:type="dxa"/>
            <w:gridSpan w:val="2"/>
            <w:vAlign w:val="center"/>
          </w:tcPr>
          <w:p w14:paraId="337F390F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5D25F2A" w14:textId="21BE7D6C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539,718</w:t>
            </w:r>
          </w:p>
        </w:tc>
        <w:tc>
          <w:tcPr>
            <w:tcW w:w="268" w:type="dxa"/>
          </w:tcPr>
          <w:p w14:paraId="5299B968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1B771395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6A9AE1" w14:textId="4236E936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381,542</w:t>
            </w:r>
          </w:p>
        </w:tc>
        <w:tc>
          <w:tcPr>
            <w:tcW w:w="268" w:type="dxa"/>
          </w:tcPr>
          <w:p w14:paraId="0AC48A40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4840D68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F86AEE" w14:textId="49032D1E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539,718</w:t>
            </w:r>
          </w:p>
        </w:tc>
        <w:tc>
          <w:tcPr>
            <w:tcW w:w="251" w:type="dxa"/>
          </w:tcPr>
          <w:p w14:paraId="452AF059" w14:textId="7777777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7C4226F8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34F8A" w14:textId="10DE0064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381,542</w:t>
            </w:r>
          </w:p>
        </w:tc>
      </w:tr>
      <w:tr w:rsidR="00C653D4" w:rsidRPr="00D57BA2" w14:paraId="17AE63A1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4915875B" w14:textId="2ABA85DE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บริการเรียก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เก็บไปยังกิจการที่เกี่ยวข้องกัน</w:t>
            </w:r>
          </w:p>
        </w:tc>
        <w:tc>
          <w:tcPr>
            <w:tcW w:w="1107" w:type="dxa"/>
            <w:gridSpan w:val="2"/>
          </w:tcPr>
          <w:p w14:paraId="59F69349" w14:textId="7E935AF3" w:rsidR="00C653D4" w:rsidRPr="00D55512" w:rsidRDefault="00C653D4" w:rsidP="00C653D4">
            <w:pPr>
              <w:tabs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>64,094</w:t>
            </w:r>
          </w:p>
        </w:tc>
        <w:tc>
          <w:tcPr>
            <w:tcW w:w="268" w:type="dxa"/>
          </w:tcPr>
          <w:p w14:paraId="637D4091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5722EDD7" w14:textId="07AAC94C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46,287</w:t>
            </w:r>
          </w:p>
        </w:tc>
        <w:tc>
          <w:tcPr>
            <w:tcW w:w="268" w:type="dxa"/>
          </w:tcPr>
          <w:p w14:paraId="720B31E9" w14:textId="77777777" w:rsidR="00C653D4" w:rsidRPr="00D55512" w:rsidRDefault="00C653D4" w:rsidP="00C653D4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86AB8F" w14:textId="60C50920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>64,094</w:t>
            </w:r>
          </w:p>
        </w:tc>
        <w:tc>
          <w:tcPr>
            <w:tcW w:w="251" w:type="dxa"/>
          </w:tcPr>
          <w:p w14:paraId="737066C9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A24250E" w14:textId="01FC04B2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46,287</w:t>
            </w:r>
          </w:p>
        </w:tc>
      </w:tr>
      <w:tr w:rsidR="00C653D4" w:rsidRPr="00D57BA2" w14:paraId="4D5F9F9C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20805586" w14:textId="5C37F31C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ค่าใช้จ่ายเรียกเก็บไปยังกิจการที่เกี่ยวข้องกัน</w:t>
            </w:r>
          </w:p>
        </w:tc>
        <w:tc>
          <w:tcPr>
            <w:tcW w:w="1107" w:type="dxa"/>
            <w:gridSpan w:val="2"/>
          </w:tcPr>
          <w:p w14:paraId="765DADB9" w14:textId="4A9F5DBF" w:rsidR="00C653D4" w:rsidRPr="00D55512" w:rsidRDefault="00C653D4" w:rsidP="00C653D4">
            <w:pPr>
              <w:tabs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7,</w:t>
            </w:r>
            <w:r w:rsidR="00D37A9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68" w:type="dxa"/>
          </w:tcPr>
          <w:p w14:paraId="02DE8D51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752C59F" w14:textId="2327063A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6,981</w:t>
            </w:r>
          </w:p>
        </w:tc>
        <w:tc>
          <w:tcPr>
            <w:tcW w:w="268" w:type="dxa"/>
          </w:tcPr>
          <w:p w14:paraId="6D7452C1" w14:textId="77777777" w:rsidR="00C653D4" w:rsidRPr="00D55512" w:rsidRDefault="00C653D4" w:rsidP="00C653D4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297A8D5" w14:textId="7D069A18" w:rsidR="00C653D4" w:rsidRPr="00D37A90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7,</w:t>
            </w:r>
            <w:r w:rsidR="00D37A90">
              <w:rPr>
                <w:rFonts w:asciiTheme="majorBidi" w:hAnsiTheme="majorBidi" w:cstheme="majorBidi" w:hint="cs"/>
                <w:sz w:val="30"/>
                <w:szCs w:val="30"/>
                <w:cs/>
              </w:rPr>
              <w:t>400</w:t>
            </w:r>
          </w:p>
        </w:tc>
        <w:tc>
          <w:tcPr>
            <w:tcW w:w="251" w:type="dxa"/>
          </w:tcPr>
          <w:p w14:paraId="2F34AA74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6F41893" w14:textId="24079EC8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6,981</w:t>
            </w:r>
          </w:p>
        </w:tc>
      </w:tr>
      <w:tr w:rsidR="00C653D4" w:rsidRPr="00D57BA2" w14:paraId="72EDDC5B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687B0633" w14:textId="2480525F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07" w:type="dxa"/>
            <w:gridSpan w:val="2"/>
          </w:tcPr>
          <w:p w14:paraId="52A9CD42" w14:textId="536B2C66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6,383,410 </w:t>
            </w:r>
          </w:p>
        </w:tc>
        <w:tc>
          <w:tcPr>
            <w:tcW w:w="268" w:type="dxa"/>
          </w:tcPr>
          <w:p w14:paraId="57344B0C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0C2FDEAF" w14:textId="2D8C87E8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9,061,252 </w:t>
            </w:r>
          </w:p>
        </w:tc>
        <w:tc>
          <w:tcPr>
            <w:tcW w:w="268" w:type="dxa"/>
          </w:tcPr>
          <w:p w14:paraId="237E9274" w14:textId="77777777" w:rsidR="00C653D4" w:rsidRPr="00D55512" w:rsidRDefault="00C653D4" w:rsidP="00C653D4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C52C6E" w14:textId="5A52EBA5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6,383,410 </w:t>
            </w:r>
          </w:p>
        </w:tc>
        <w:tc>
          <w:tcPr>
            <w:tcW w:w="251" w:type="dxa"/>
          </w:tcPr>
          <w:p w14:paraId="2C464BF5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1FDCC13C" w14:textId="660B0AA8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9,061,252 </w:t>
            </w:r>
          </w:p>
        </w:tc>
      </w:tr>
      <w:tr w:rsidR="00C653D4" w:rsidRPr="00D57BA2" w14:paraId="0DBC6B1E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7F0AF7EC" w14:textId="452523C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บริการเรียก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เก็บ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  <w:gridSpan w:val="2"/>
          </w:tcPr>
          <w:p w14:paraId="62D60E5F" w14:textId="386011D1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181,561</w:t>
            </w:r>
          </w:p>
        </w:tc>
        <w:tc>
          <w:tcPr>
            <w:tcW w:w="268" w:type="dxa"/>
          </w:tcPr>
          <w:p w14:paraId="48F2333E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0EA4BE79" w14:textId="727D7313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135,060</w:t>
            </w:r>
          </w:p>
        </w:tc>
        <w:tc>
          <w:tcPr>
            <w:tcW w:w="268" w:type="dxa"/>
          </w:tcPr>
          <w:p w14:paraId="612BDF7A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6B293C03" w14:textId="040AE7AB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181,561</w:t>
            </w:r>
          </w:p>
        </w:tc>
        <w:tc>
          <w:tcPr>
            <w:tcW w:w="251" w:type="dxa"/>
          </w:tcPr>
          <w:p w14:paraId="27F02020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20D27CB" w14:textId="31664664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135,060</w:t>
            </w:r>
          </w:p>
        </w:tc>
      </w:tr>
      <w:tr w:rsidR="00C653D4" w:rsidRPr="00D57BA2" w14:paraId="11C6DFD3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2A2B8CCA" w14:textId="4C040BA7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1107" w:type="dxa"/>
            <w:gridSpan w:val="2"/>
          </w:tcPr>
          <w:p w14:paraId="63C4F36D" w14:textId="18BA8F8D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16,253</w:t>
            </w:r>
          </w:p>
        </w:tc>
        <w:tc>
          <w:tcPr>
            <w:tcW w:w="268" w:type="dxa"/>
          </w:tcPr>
          <w:p w14:paraId="15BB98D5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58E2DCFF" w14:textId="3AC82126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13,069</w:t>
            </w:r>
          </w:p>
        </w:tc>
        <w:tc>
          <w:tcPr>
            <w:tcW w:w="268" w:type="dxa"/>
          </w:tcPr>
          <w:p w14:paraId="124516A1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F81D8DB" w14:textId="73F6DCD1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16,253</w:t>
            </w:r>
          </w:p>
        </w:tc>
        <w:tc>
          <w:tcPr>
            <w:tcW w:w="251" w:type="dxa"/>
          </w:tcPr>
          <w:p w14:paraId="33693681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665CD0E5" w14:textId="0806E463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13,069 </w:t>
            </w:r>
          </w:p>
        </w:tc>
      </w:tr>
      <w:tr w:rsidR="00C653D4" w:rsidRPr="00D57BA2" w14:paraId="3C69E536" w14:textId="77777777" w:rsidTr="003558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7" w:type="dxa"/>
        </w:trPr>
        <w:tc>
          <w:tcPr>
            <w:tcW w:w="4320" w:type="dxa"/>
            <w:gridSpan w:val="2"/>
          </w:tcPr>
          <w:p w14:paraId="15855415" w14:textId="428667DC" w:rsidR="00C653D4" w:rsidRPr="00D55512" w:rsidRDefault="00C653D4" w:rsidP="00C6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107" w:type="dxa"/>
            <w:gridSpan w:val="2"/>
          </w:tcPr>
          <w:p w14:paraId="36F76679" w14:textId="5F56FA8F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118,280</w:t>
            </w:r>
          </w:p>
        </w:tc>
        <w:tc>
          <w:tcPr>
            <w:tcW w:w="268" w:type="dxa"/>
          </w:tcPr>
          <w:p w14:paraId="4C22F650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4504A67" w14:textId="512B7F0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88,467</w:t>
            </w:r>
          </w:p>
        </w:tc>
        <w:tc>
          <w:tcPr>
            <w:tcW w:w="268" w:type="dxa"/>
          </w:tcPr>
          <w:p w14:paraId="47434E79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C2657F0" w14:textId="1CA6A47F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118,280</w:t>
            </w:r>
          </w:p>
        </w:tc>
        <w:tc>
          <w:tcPr>
            <w:tcW w:w="251" w:type="dxa"/>
          </w:tcPr>
          <w:p w14:paraId="6608862D" w14:textId="77777777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70104D14" w14:textId="1BBEFD99" w:rsidR="00C653D4" w:rsidRPr="00D55512" w:rsidRDefault="00C653D4" w:rsidP="00C653D4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88,467</w:t>
            </w:r>
          </w:p>
        </w:tc>
      </w:tr>
    </w:tbl>
    <w:p w14:paraId="5B0755AF" w14:textId="77777777" w:rsidR="00D942BE" w:rsidRDefault="00D9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09089A" w14:textId="623D0C22" w:rsidR="00F4336B" w:rsidRPr="00D57BA2" w:rsidRDefault="003E6A5C" w:rsidP="001D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6C00A9" w:rsidRPr="00D57BA2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D57BA2">
        <w:rPr>
          <w:rFonts w:asciiTheme="majorBidi" w:hAnsiTheme="majorBidi" w:cstheme="majorBidi"/>
          <w:sz w:val="30"/>
          <w:szCs w:val="30"/>
        </w:rPr>
        <w:t xml:space="preserve"> 31 </w:t>
      </w:r>
      <w:r w:rsidR="002C0E7F" w:rsidRPr="00D57BA2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257FE" w:rsidRPr="00D57BA2">
        <w:rPr>
          <w:rFonts w:asciiTheme="majorBidi" w:hAnsiTheme="majorBidi" w:cstheme="majorBidi"/>
          <w:sz w:val="30"/>
          <w:szCs w:val="30"/>
        </w:rPr>
        <w:t xml:space="preserve"> 256</w:t>
      </w:r>
      <w:r w:rsidR="002922B5">
        <w:rPr>
          <w:rFonts w:asciiTheme="majorBidi" w:hAnsiTheme="majorBidi" w:cstheme="majorBidi"/>
          <w:sz w:val="30"/>
          <w:szCs w:val="30"/>
        </w:rPr>
        <w:t>7</w:t>
      </w:r>
      <w:r w:rsidR="006257FE" w:rsidRPr="00D57BA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57FE" w:rsidRPr="00D57BA2">
        <w:rPr>
          <w:rFonts w:asciiTheme="majorBidi" w:hAnsiTheme="majorBidi" w:cstheme="majorBidi"/>
          <w:sz w:val="30"/>
          <w:szCs w:val="30"/>
        </w:rPr>
        <w:t>256</w:t>
      </w:r>
      <w:r w:rsidR="002922B5">
        <w:rPr>
          <w:rFonts w:asciiTheme="majorBidi" w:hAnsiTheme="majorBidi" w:cstheme="majorBidi"/>
          <w:sz w:val="30"/>
          <w:szCs w:val="30"/>
        </w:rPr>
        <w:t>6</w:t>
      </w:r>
      <w:r w:rsidR="00D36A3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F9BD9D5" w14:textId="066037AC" w:rsidR="004D2BBC" w:rsidRPr="00D57BA2" w:rsidRDefault="004D2BB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52"/>
        <w:gridCol w:w="289"/>
        <w:gridCol w:w="1154"/>
        <w:gridCol w:w="270"/>
        <w:gridCol w:w="1171"/>
        <w:gridCol w:w="252"/>
        <w:gridCol w:w="1184"/>
      </w:tblGrid>
      <w:tr w:rsidR="00444831" w:rsidRPr="00D57BA2" w14:paraId="09CD44C1" w14:textId="77777777" w:rsidTr="00D406DB">
        <w:trPr>
          <w:tblHeader/>
        </w:trPr>
        <w:tc>
          <w:tcPr>
            <w:tcW w:w="2159" w:type="pct"/>
          </w:tcPr>
          <w:p w14:paraId="41E5EBED" w14:textId="27D6D342" w:rsidR="00444831" w:rsidRPr="00D57BA2" w:rsidRDefault="00444831" w:rsidP="000739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5" w:name="_Hlk72158384"/>
          </w:p>
        </w:tc>
        <w:tc>
          <w:tcPr>
            <w:tcW w:w="1347" w:type="pct"/>
            <w:gridSpan w:val="3"/>
          </w:tcPr>
          <w:p w14:paraId="2C98C003" w14:textId="7165AE0A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B0AEF8E" w14:textId="77777777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D950AD3" w14:textId="64D2A3DA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903" w:rsidRPr="00D57BA2" w14:paraId="67847620" w14:textId="77777777" w:rsidTr="00D406DB">
        <w:trPr>
          <w:tblHeader/>
        </w:trPr>
        <w:tc>
          <w:tcPr>
            <w:tcW w:w="2159" w:type="pct"/>
          </w:tcPr>
          <w:p w14:paraId="22D35C95" w14:textId="0DB9BB71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21938A03" w14:textId="349BD6E8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3903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34224C50" w14:textId="77777777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2D66DE2" w14:textId="5A3D3327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3903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0" w:type="pct"/>
          </w:tcPr>
          <w:p w14:paraId="17424242" w14:textId="77777777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F49892" w14:textId="5A765DE9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3903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1" w:type="pct"/>
          </w:tcPr>
          <w:p w14:paraId="398DF487" w14:textId="77777777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5EAB091" w14:textId="6037D38F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3903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767D7" w:rsidRPr="00D57BA2" w14:paraId="52DACB3F" w14:textId="77777777" w:rsidTr="00D406DB">
        <w:trPr>
          <w:tblHeader/>
        </w:trPr>
        <w:tc>
          <w:tcPr>
            <w:tcW w:w="2159" w:type="pct"/>
          </w:tcPr>
          <w:p w14:paraId="5FB4A674" w14:textId="77777777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7"/>
          </w:tcPr>
          <w:p w14:paraId="3062A182" w14:textId="77777777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3903" w:rsidRPr="00D57BA2" w14:paraId="2D0D2F96" w14:textId="77777777" w:rsidTr="00D406DB">
        <w:tc>
          <w:tcPr>
            <w:tcW w:w="2159" w:type="pct"/>
          </w:tcPr>
          <w:p w14:paraId="2EB4139E" w14:textId="29589281" w:rsidR="001F773E" w:rsidRPr="00D57BA2" w:rsidRDefault="004D3AC9" w:rsidP="0007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8" w:type="pct"/>
          </w:tcPr>
          <w:p w14:paraId="4D61652C" w14:textId="1AB93F95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2C731B7B" w14:textId="77777777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56F216FF" w14:textId="1F0EED7B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vAlign w:val="bottom"/>
          </w:tcPr>
          <w:p w14:paraId="20692242" w14:textId="77777777" w:rsidR="001F773E" w:rsidRPr="00D57BA2" w:rsidRDefault="001F773E" w:rsidP="0007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C540DD9" w14:textId="4FB99ED3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3FA42FCC" w14:textId="77777777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18CA8997" w14:textId="5681E1A0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bookmarkEnd w:id="5"/>
      <w:tr w:rsidR="00D406DB" w:rsidRPr="00D57BA2" w14:paraId="4459A19B" w14:textId="77777777" w:rsidTr="00D406DB">
        <w:tc>
          <w:tcPr>
            <w:tcW w:w="2159" w:type="pct"/>
          </w:tcPr>
          <w:p w14:paraId="79546B7A" w14:textId="2C73DC1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36AC2ABF" w14:textId="57E9E79E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50" w:type="pct"/>
            <w:vAlign w:val="bottom"/>
          </w:tcPr>
          <w:p w14:paraId="05F0ABF2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7D010C1F" w14:textId="4B10F12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40" w:type="pct"/>
            <w:vAlign w:val="bottom"/>
          </w:tcPr>
          <w:p w14:paraId="2C3AFDB8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E244A71" w14:textId="7F332DFC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31" w:type="pct"/>
            <w:vAlign w:val="bottom"/>
          </w:tcPr>
          <w:p w14:paraId="0148BFA6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5EECFAAD" w14:textId="466F87C3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105,030</w:t>
            </w:r>
          </w:p>
        </w:tc>
      </w:tr>
      <w:tr w:rsidR="00D406DB" w:rsidRPr="00D57BA2" w14:paraId="0821C490" w14:textId="77777777" w:rsidTr="00D406DB">
        <w:tc>
          <w:tcPr>
            <w:tcW w:w="2159" w:type="pct"/>
          </w:tcPr>
          <w:p w14:paraId="6DE75D23" w14:textId="5C2C6FB1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FED0B23" w14:textId="43678725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23D12EA2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AF6CC6D" w14:textId="789AC01A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590D47B0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D841FD3" w14:textId="697824EA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00C5C948" w14:textId="77777777" w:rsidR="00D406DB" w:rsidRPr="00D57BA2" w:rsidRDefault="00D406DB" w:rsidP="00C5171F">
            <w:pPr>
              <w:pStyle w:val="a3"/>
              <w:tabs>
                <w:tab w:val="decimal" w:pos="681"/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EC78ABA" w14:textId="180C2EB8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406DB" w:rsidRPr="00D57BA2" w14:paraId="7B6F296A" w14:textId="77777777" w:rsidTr="00D406DB">
        <w:tc>
          <w:tcPr>
            <w:tcW w:w="2159" w:type="pct"/>
          </w:tcPr>
          <w:p w14:paraId="127E6FBA" w14:textId="0B460320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790FAE1" w14:textId="2F777830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50" w:type="pct"/>
            <w:vAlign w:val="bottom"/>
          </w:tcPr>
          <w:p w14:paraId="2FF54814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FDB05E6" w14:textId="230928BE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40" w:type="pct"/>
            <w:vAlign w:val="bottom"/>
          </w:tcPr>
          <w:p w14:paraId="407E3234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8D33A" w14:textId="412D1553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31" w:type="pct"/>
            <w:vAlign w:val="bottom"/>
          </w:tcPr>
          <w:p w14:paraId="1EAC25D9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D34BE23" w14:textId="253740DE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105,030</w:t>
            </w:r>
          </w:p>
        </w:tc>
      </w:tr>
      <w:tr w:rsidR="00D406DB" w:rsidRPr="00D57BA2" w14:paraId="6046417D" w14:textId="77777777" w:rsidTr="00D406DB">
        <w:trPr>
          <w:tblHeader/>
        </w:trPr>
        <w:tc>
          <w:tcPr>
            <w:tcW w:w="2159" w:type="pct"/>
          </w:tcPr>
          <w:p w14:paraId="476F37CF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598" w:type="pct"/>
          </w:tcPr>
          <w:p w14:paraId="10BCC942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3581A046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9" w:type="pct"/>
          </w:tcPr>
          <w:p w14:paraId="48EE7937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0" w:type="pct"/>
          </w:tcPr>
          <w:p w14:paraId="7FAD205F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8" w:type="pct"/>
          </w:tcPr>
          <w:p w14:paraId="2FBFE435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1" w:type="pct"/>
          </w:tcPr>
          <w:p w14:paraId="6FA29D4B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15" w:type="pct"/>
          </w:tcPr>
          <w:p w14:paraId="4C79307E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406DB" w:rsidRPr="00D57BA2" w14:paraId="34E8B06A" w14:textId="77777777" w:rsidTr="00D406DB">
        <w:trPr>
          <w:tblHeader/>
        </w:trPr>
        <w:tc>
          <w:tcPr>
            <w:tcW w:w="2159" w:type="pct"/>
          </w:tcPr>
          <w:p w14:paraId="4C59E927" w14:textId="55334431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8" w:type="pct"/>
          </w:tcPr>
          <w:p w14:paraId="30524C72" w14:textId="72F667AD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604B6BA2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86D04DC" w14:textId="1CDD5AF0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60520D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F38864E" w14:textId="240632F3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685200C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C2B51A9" w14:textId="0D161A93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6DB" w:rsidRPr="00D57BA2" w14:paraId="5D020C77" w14:textId="77777777" w:rsidTr="00D406DB">
        <w:tc>
          <w:tcPr>
            <w:tcW w:w="2159" w:type="pct"/>
          </w:tcPr>
          <w:p w14:paraId="17C162E8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70FC2ADB" w14:textId="5D6B2130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50" w:type="pct"/>
            <w:vAlign w:val="bottom"/>
          </w:tcPr>
          <w:p w14:paraId="150505D4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7CBD49A3" w14:textId="377CC8D0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40" w:type="pct"/>
            <w:vAlign w:val="bottom"/>
          </w:tcPr>
          <w:p w14:paraId="04BEF831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D441A96" w14:textId="6BD396CB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31" w:type="pct"/>
            <w:vAlign w:val="bottom"/>
          </w:tcPr>
          <w:p w14:paraId="28BCBB78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6B70AF4D" w14:textId="1324338C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</w:t>
            </w:r>
          </w:p>
        </w:tc>
      </w:tr>
      <w:tr w:rsidR="00D406DB" w:rsidRPr="00D57BA2" w14:paraId="03566D44" w14:textId="77777777" w:rsidTr="00D406DB">
        <w:tc>
          <w:tcPr>
            <w:tcW w:w="2159" w:type="pct"/>
          </w:tcPr>
          <w:p w14:paraId="017D1934" w14:textId="39D359D5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73C91F2" w14:textId="71E508CC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29B7B148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718D739" w14:textId="69A48F2B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5F0564CC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6CF8BDB3" w14:textId="2F4CC9BB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1D9262D5" w14:textId="77777777" w:rsidR="00D406DB" w:rsidRPr="00D57BA2" w:rsidRDefault="00D406DB" w:rsidP="00C5171F">
            <w:pPr>
              <w:pStyle w:val="a3"/>
              <w:tabs>
                <w:tab w:val="decimal" w:pos="681"/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3E640F3" w14:textId="43F51926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406DB" w:rsidRPr="00D57BA2" w14:paraId="4AF0E259" w14:textId="77777777" w:rsidTr="00D406DB">
        <w:tc>
          <w:tcPr>
            <w:tcW w:w="2159" w:type="pct"/>
          </w:tcPr>
          <w:p w14:paraId="053ED48F" w14:textId="7C2A2095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566D256D" w14:textId="141C310C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50" w:type="pct"/>
            <w:vAlign w:val="bottom"/>
          </w:tcPr>
          <w:p w14:paraId="34419845" w14:textId="2DA6A1A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537B6874" w14:textId="71E7058F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40" w:type="pct"/>
            <w:vAlign w:val="bottom"/>
          </w:tcPr>
          <w:p w14:paraId="40631EBB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EB7B0" w14:textId="2FE3D8A3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31" w:type="pct"/>
            <w:vAlign w:val="bottom"/>
          </w:tcPr>
          <w:p w14:paraId="24F9A6EB" w14:textId="7777777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18853FE5" w14:textId="258C8115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2,555</w:t>
            </w:r>
          </w:p>
        </w:tc>
      </w:tr>
      <w:tr w:rsidR="00D406DB" w:rsidRPr="00D57BA2" w14:paraId="215BA07E" w14:textId="77777777" w:rsidTr="00D406DB">
        <w:tc>
          <w:tcPr>
            <w:tcW w:w="2159" w:type="pct"/>
          </w:tcPr>
          <w:p w14:paraId="3C84E460" w14:textId="3270D100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8" w:type="pct"/>
          </w:tcPr>
          <w:p w14:paraId="513A0207" w14:textId="67F83EA1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0" w:type="pct"/>
          </w:tcPr>
          <w:p w14:paraId="396CA780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9" w:type="pct"/>
          </w:tcPr>
          <w:p w14:paraId="1862B4FD" w14:textId="3AB5B54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0" w:type="pct"/>
          </w:tcPr>
          <w:p w14:paraId="1DC61F6F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8" w:type="pct"/>
          </w:tcPr>
          <w:p w14:paraId="54B0B0C7" w14:textId="385547F1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1" w:type="pct"/>
          </w:tcPr>
          <w:p w14:paraId="197A98C3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15" w:type="pct"/>
          </w:tcPr>
          <w:p w14:paraId="0F433BD9" w14:textId="2F67B346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406DB" w:rsidRPr="00D57BA2" w14:paraId="4E233CDB" w14:textId="77777777" w:rsidTr="00D406DB">
        <w:tc>
          <w:tcPr>
            <w:tcW w:w="2159" w:type="pct"/>
          </w:tcPr>
          <w:p w14:paraId="601DCFDD" w14:textId="2D0EB741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598" w:type="pct"/>
          </w:tcPr>
          <w:p w14:paraId="72BC4E30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D107FC6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029DFB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87371DD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FE3F04B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865241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A0E3565" w14:textId="77777777" w:rsidR="00D406DB" w:rsidRPr="00D57BA2" w:rsidRDefault="00D406DB" w:rsidP="00D40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6DB" w:rsidRPr="00D57BA2" w14:paraId="673BB38E" w14:textId="77777777" w:rsidTr="00D406DB">
        <w:tc>
          <w:tcPr>
            <w:tcW w:w="2159" w:type="pct"/>
            <w:vAlign w:val="bottom"/>
          </w:tcPr>
          <w:p w14:paraId="5AAC209D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186C14A8" w14:textId="04BE5158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056140E9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03CFE1" w14:textId="1443504C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vAlign w:val="bottom"/>
          </w:tcPr>
          <w:p w14:paraId="504AF581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66B93EFC" w14:textId="756C3757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6BB243AD" w14:textId="77777777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30DB46E6" w14:textId="53940C99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06DB" w:rsidRPr="00D57BA2" w14:paraId="1ECB2BDD" w14:textId="77777777" w:rsidTr="00D406DB">
        <w:tc>
          <w:tcPr>
            <w:tcW w:w="2159" w:type="pct"/>
            <w:vAlign w:val="bottom"/>
          </w:tcPr>
          <w:p w14:paraId="66638CF8" w14:textId="54896D46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98" w:type="pct"/>
          </w:tcPr>
          <w:p w14:paraId="1423F2AB" w14:textId="43F875A0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50" w:type="pct"/>
            <w:vAlign w:val="bottom"/>
          </w:tcPr>
          <w:p w14:paraId="4221452A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1673B32" w14:textId="48A9879C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5,897,081 </w:t>
            </w:r>
          </w:p>
        </w:tc>
        <w:tc>
          <w:tcPr>
            <w:tcW w:w="140" w:type="pct"/>
            <w:vAlign w:val="bottom"/>
          </w:tcPr>
          <w:p w14:paraId="4056A5F6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57299C11" w14:textId="7C939C5E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31" w:type="pct"/>
            <w:vAlign w:val="bottom"/>
          </w:tcPr>
          <w:p w14:paraId="72551FE0" w14:textId="77777777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46B4BD33" w14:textId="444E452A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5,897,081</w:t>
            </w:r>
          </w:p>
        </w:tc>
      </w:tr>
      <w:tr w:rsidR="00D406DB" w:rsidRPr="00D57BA2" w14:paraId="2FEBBCE9" w14:textId="77777777" w:rsidTr="00D406DB">
        <w:tc>
          <w:tcPr>
            <w:tcW w:w="2159" w:type="pct"/>
            <w:vAlign w:val="bottom"/>
          </w:tcPr>
          <w:p w14:paraId="62251A45" w14:textId="6E1ACC46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6DBEB4" w14:textId="3939F2D5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5,451,700</w:t>
            </w:r>
          </w:p>
        </w:tc>
        <w:tc>
          <w:tcPr>
            <w:tcW w:w="150" w:type="pct"/>
            <w:vAlign w:val="bottom"/>
          </w:tcPr>
          <w:p w14:paraId="4139DFF9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4523277" w14:textId="1D5CEBAF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4,157,575 </w:t>
            </w:r>
          </w:p>
        </w:tc>
        <w:tc>
          <w:tcPr>
            <w:tcW w:w="140" w:type="pct"/>
            <w:vAlign w:val="bottom"/>
          </w:tcPr>
          <w:p w14:paraId="4066E55C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679C400" w14:textId="25AD35A8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5,451,700</w:t>
            </w:r>
          </w:p>
        </w:tc>
        <w:tc>
          <w:tcPr>
            <w:tcW w:w="131" w:type="pct"/>
            <w:vAlign w:val="bottom"/>
          </w:tcPr>
          <w:p w14:paraId="48611C13" w14:textId="77777777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07EEA34" w14:textId="5F792578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4,157,575</w:t>
            </w:r>
          </w:p>
        </w:tc>
      </w:tr>
      <w:tr w:rsidR="00D406DB" w:rsidRPr="00D57BA2" w14:paraId="4498512B" w14:textId="77777777" w:rsidTr="00D406DB">
        <w:tc>
          <w:tcPr>
            <w:tcW w:w="2159" w:type="pct"/>
            <w:vAlign w:val="bottom"/>
          </w:tcPr>
          <w:p w14:paraId="70421209" w14:textId="7836A5E3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1BACA72" w14:textId="08A63D27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50" w:type="pct"/>
            <w:vAlign w:val="bottom"/>
          </w:tcPr>
          <w:p w14:paraId="65F555E6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FED3445" w14:textId="3CAED691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10,054,656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40" w:type="pct"/>
            <w:vAlign w:val="bottom"/>
          </w:tcPr>
          <w:p w14:paraId="19FAFB22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C810671" w14:textId="4EEBEADA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31" w:type="pct"/>
            <w:vAlign w:val="bottom"/>
          </w:tcPr>
          <w:p w14:paraId="0CE0F4A5" w14:textId="77777777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2D161E62" w14:textId="0C9CC822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10,054,656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</w:tr>
      <w:tr w:rsidR="00D406DB" w:rsidRPr="00D57BA2" w14:paraId="45140C9C" w14:textId="77777777" w:rsidTr="00D406DB">
        <w:tc>
          <w:tcPr>
            <w:tcW w:w="2159" w:type="pct"/>
            <w:vAlign w:val="bottom"/>
          </w:tcPr>
          <w:p w14:paraId="5DA9C928" w14:textId="42AFA88C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596E4A3" w14:textId="6C84B850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18CE2AA4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8469EDC" w14:textId="7AE9AF43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08492A21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9E1DD0C" w14:textId="4B9D7E1E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68EA03E0" w14:textId="77777777" w:rsidR="00D406DB" w:rsidRPr="00D57BA2" w:rsidRDefault="00D406DB" w:rsidP="00C5171F">
            <w:pPr>
              <w:pStyle w:val="30"/>
              <w:tabs>
                <w:tab w:val="clear" w:pos="360"/>
                <w:tab w:val="clear" w:pos="720"/>
                <w:tab w:val="decimal" w:pos="681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4A3A594" w14:textId="766BFC52" w:rsidR="00D406DB" w:rsidRPr="00D57BA2" w:rsidRDefault="00D406DB" w:rsidP="00C5171F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406DB" w:rsidRPr="00D57BA2" w14:paraId="14AC25A3" w14:textId="77777777" w:rsidTr="00D406DB">
        <w:tc>
          <w:tcPr>
            <w:tcW w:w="2159" w:type="pct"/>
            <w:vAlign w:val="bottom"/>
          </w:tcPr>
          <w:p w14:paraId="3E2CC526" w14:textId="101F2A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6941CF1" w14:textId="282568E9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50" w:type="pct"/>
            <w:vAlign w:val="bottom"/>
          </w:tcPr>
          <w:p w14:paraId="0B273719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A7982FC" w14:textId="74AFC600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10,054,656</w:t>
            </w:r>
          </w:p>
        </w:tc>
        <w:tc>
          <w:tcPr>
            <w:tcW w:w="140" w:type="pct"/>
            <w:vAlign w:val="bottom"/>
          </w:tcPr>
          <w:p w14:paraId="22A2F3A3" w14:textId="77777777" w:rsidR="00D406DB" w:rsidRPr="00D57BA2" w:rsidRDefault="00D406DB" w:rsidP="00D4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06971E1" w14:textId="2CCAFCF5" w:rsidR="00D406DB" w:rsidRPr="00D57BA2" w:rsidRDefault="00D406DB" w:rsidP="00D406DB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31" w:type="pct"/>
            <w:vAlign w:val="bottom"/>
          </w:tcPr>
          <w:p w14:paraId="4842B162" w14:textId="77777777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19BE4FA" w14:textId="67DFF321" w:rsidR="00D406DB" w:rsidRPr="00D57BA2" w:rsidRDefault="00D406DB" w:rsidP="00D406DB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10,054,656</w:t>
            </w:r>
          </w:p>
        </w:tc>
      </w:tr>
    </w:tbl>
    <w:p w14:paraId="52F8CCD8" w14:textId="77777777" w:rsidR="0034469F" w:rsidRDefault="0034469F" w:rsidP="007979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7DFC6" w14:textId="1FA51212" w:rsidR="00A43A3C" w:rsidRPr="00D57BA2" w:rsidRDefault="00A43A3C" w:rsidP="004912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</w:t>
      </w:r>
      <w:r w:rsidR="003A5944" w:rsidRPr="00D57BA2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Pr="00D57BA2">
        <w:rPr>
          <w:rFonts w:asciiTheme="majorBidi" w:hAnsiTheme="majorBidi" w:cstheme="majorBidi"/>
          <w:sz w:val="30"/>
          <w:szCs w:val="30"/>
          <w:cs/>
        </w:rPr>
        <w:t>แก่</w:t>
      </w:r>
      <w:r w:rsidR="009D157F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85D1C" w:rsidRPr="00D57BA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6257FE" w:rsidRPr="00D57BA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A3FD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257F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257FE" w:rsidRPr="00D57BA2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F90C4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257FE" w:rsidRPr="00D57BA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A3FDE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6257F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D57BA2">
        <w:rPr>
          <w:rFonts w:asciiTheme="majorBidi" w:hAnsiTheme="majorBidi" w:cstheme="majorBidi"/>
          <w:sz w:val="30"/>
          <w:szCs w:val="30"/>
        </w:rPr>
        <w:t xml:space="preserve">  </w:t>
      </w:r>
    </w:p>
    <w:p w14:paraId="29208EC4" w14:textId="77777777" w:rsidR="001A5F6D" w:rsidRPr="00D57BA2" w:rsidRDefault="001A5F6D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4"/>
        <w:gridCol w:w="1349"/>
        <w:gridCol w:w="1937"/>
        <w:gridCol w:w="180"/>
        <w:gridCol w:w="2070"/>
      </w:tblGrid>
      <w:tr w:rsidR="003558E9" w:rsidRPr="00D57BA2" w14:paraId="73E0B831" w14:textId="77777777" w:rsidTr="00A057E4">
        <w:trPr>
          <w:cantSplit/>
          <w:trHeight w:hRule="exact" w:val="389"/>
          <w:tblHeader/>
        </w:trPr>
        <w:tc>
          <w:tcPr>
            <w:tcW w:w="4094" w:type="dxa"/>
          </w:tcPr>
          <w:p w14:paraId="4D44EBA5" w14:textId="20DE8BBB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49" w:type="dxa"/>
          </w:tcPr>
          <w:p w14:paraId="68110450" w14:textId="44C5FE21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187" w:type="dxa"/>
            <w:gridSpan w:val="3"/>
          </w:tcPr>
          <w:p w14:paraId="1AC78908" w14:textId="747DA0F2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4469F" w:rsidRPr="00D57BA2" w14:paraId="66B8CB61" w14:textId="77777777" w:rsidTr="00590A64">
        <w:trPr>
          <w:cantSplit/>
          <w:trHeight w:hRule="exact" w:val="389"/>
          <w:tblHeader/>
        </w:trPr>
        <w:tc>
          <w:tcPr>
            <w:tcW w:w="4094" w:type="dxa"/>
          </w:tcPr>
          <w:p w14:paraId="138D050B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9" w:type="dxa"/>
          </w:tcPr>
          <w:p w14:paraId="240731F7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37" w:type="dxa"/>
          </w:tcPr>
          <w:p w14:paraId="4314A8B2" w14:textId="74418CA4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A9897F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1B09EC3E" w14:textId="3CF88F75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</w:tr>
      <w:tr w:rsidR="0034469F" w:rsidRPr="00D57BA2" w14:paraId="48AAEDB2" w14:textId="77777777" w:rsidTr="00590A64">
        <w:trPr>
          <w:trHeight w:hRule="exact" w:val="360"/>
        </w:trPr>
        <w:tc>
          <w:tcPr>
            <w:tcW w:w="4094" w:type="dxa"/>
            <w:vAlign w:val="bottom"/>
          </w:tcPr>
          <w:p w14:paraId="0F072A29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20E93233" w14:textId="4CB463B6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87" w:type="dxa"/>
            <w:gridSpan w:val="3"/>
          </w:tcPr>
          <w:p w14:paraId="2D37970F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4469F" w:rsidRPr="00D57BA2" w14:paraId="3E53D5C0" w14:textId="77777777" w:rsidTr="00590A64">
        <w:trPr>
          <w:trHeight w:hRule="exact" w:val="389"/>
        </w:trPr>
        <w:tc>
          <w:tcPr>
            <w:tcW w:w="4094" w:type="dxa"/>
            <w:vAlign w:val="bottom"/>
          </w:tcPr>
          <w:p w14:paraId="606D97EF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9" w:type="dxa"/>
            <w:vAlign w:val="bottom"/>
          </w:tcPr>
          <w:p w14:paraId="676A9698" w14:textId="3F621BAD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SOFR+3.5</w:t>
            </w:r>
          </w:p>
        </w:tc>
        <w:tc>
          <w:tcPr>
            <w:tcW w:w="1937" w:type="dxa"/>
            <w:vAlign w:val="bottom"/>
          </w:tcPr>
          <w:p w14:paraId="7F203F3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257CA5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02B75D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69F" w:rsidRPr="00D57BA2" w14:paraId="2D88BBE0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313C0623" w14:textId="57667F36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49" w:type="dxa"/>
            <w:vAlign w:val="center"/>
          </w:tcPr>
          <w:p w14:paraId="66C428F5" w14:textId="77777777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</w:tcPr>
          <w:p w14:paraId="0E641A58" w14:textId="6DE34E6A" w:rsidR="0034469F" w:rsidRPr="00D57BA2" w:rsidRDefault="00A501B1" w:rsidP="0034469F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5,897,081</w:t>
            </w:r>
          </w:p>
        </w:tc>
        <w:tc>
          <w:tcPr>
            <w:tcW w:w="180" w:type="dxa"/>
            <w:vAlign w:val="center"/>
          </w:tcPr>
          <w:p w14:paraId="3153658E" w14:textId="77777777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</w:tcPr>
          <w:p w14:paraId="676BCC47" w14:textId="29DE5DF3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5,728,843</w:t>
            </w:r>
          </w:p>
        </w:tc>
      </w:tr>
      <w:tr w:rsidR="0034469F" w:rsidRPr="00D57BA2" w14:paraId="42CB500F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719C526B" w14:textId="47583BA9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49" w:type="dxa"/>
            <w:vAlign w:val="center"/>
          </w:tcPr>
          <w:p w14:paraId="1512CF1B" w14:textId="77777777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0D9FF895" w14:textId="77BC3186" w:rsidR="0034469F" w:rsidRPr="00D57BA2" w:rsidRDefault="00A501B1" w:rsidP="0034469F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409,230</w:t>
            </w:r>
          </w:p>
        </w:tc>
        <w:tc>
          <w:tcPr>
            <w:tcW w:w="180" w:type="dxa"/>
            <w:vAlign w:val="center"/>
          </w:tcPr>
          <w:p w14:paraId="4D102154" w14:textId="77777777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EDB6C01" w14:textId="35EDD080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168,238</w:t>
            </w:r>
          </w:p>
        </w:tc>
      </w:tr>
      <w:tr w:rsidR="0034469F" w:rsidRPr="00D57BA2" w14:paraId="72151241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0CCB264B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49" w:type="dxa"/>
          </w:tcPr>
          <w:p w14:paraId="6888D2BA" w14:textId="77777777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double" w:sz="4" w:space="0" w:color="auto"/>
            </w:tcBorders>
          </w:tcPr>
          <w:p w14:paraId="64090E59" w14:textId="4388C7AC" w:rsidR="0034469F" w:rsidRPr="00D57BA2" w:rsidRDefault="00A501B1" w:rsidP="0034469F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80" w:type="dxa"/>
            <w:vAlign w:val="bottom"/>
          </w:tcPr>
          <w:p w14:paraId="4A7851EF" w14:textId="77777777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4EC235B" w14:textId="4D4FA027" w:rsidR="0034469F" w:rsidRPr="00D57BA2" w:rsidRDefault="0034469F" w:rsidP="0034469F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D57BA2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5,897,081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</w:tr>
    </w:tbl>
    <w:p w14:paraId="0E70DE56" w14:textId="77777777" w:rsidR="00F11CBF" w:rsidRPr="00D57BA2" w:rsidRDefault="00F11CBF" w:rsidP="007979BC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6D91F2" w14:textId="77777777" w:rsidR="0053180A" w:rsidRDefault="0053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538B0F6" w14:textId="7FE2AF57" w:rsidR="004932A6" w:rsidRPr="00D57BA2" w:rsidRDefault="0000227E" w:rsidP="006257FE">
      <w:pPr>
        <w:tabs>
          <w:tab w:val="clear" w:pos="454"/>
          <w:tab w:val="left" w:pos="547"/>
        </w:tabs>
        <w:spacing w:line="240" w:lineRule="auto"/>
        <w:ind w:left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368CB1DE" w14:textId="77777777" w:rsidR="00494720" w:rsidRPr="00D57BA2" w:rsidRDefault="00494720" w:rsidP="007979BC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6A006C6" w14:textId="175A527E" w:rsidR="00AE5DDD" w:rsidRPr="00D57BA2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D50BA" w:rsidRPr="00D57BA2">
        <w:rPr>
          <w:rFonts w:asciiTheme="majorBidi" w:hAnsiTheme="majorBidi" w:cstheme="majorBidi"/>
          <w:sz w:val="30"/>
          <w:szCs w:val="30"/>
        </w:rPr>
        <w:t>2554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 w:rsidR="00382685" w:rsidRPr="00D57BA2">
        <w:rPr>
          <w:rFonts w:asciiTheme="majorBidi" w:hAnsiTheme="majorBidi" w:cstheme="majorBidi"/>
          <w:sz w:val="30"/>
          <w:szCs w:val="30"/>
        </w:rPr>
        <w:t>173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โดยคิดดอกเบี้ยอัตรา </w:t>
      </w:r>
      <w:r w:rsidRPr="00D57BA2">
        <w:rPr>
          <w:rFonts w:asciiTheme="majorBidi" w:hAnsiTheme="majorBidi" w:cstheme="majorBidi"/>
          <w:sz w:val="30"/>
          <w:szCs w:val="30"/>
        </w:rPr>
        <w:t xml:space="preserve">LIBOR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บวกด้วยร้อยละ </w:t>
      </w:r>
      <w:r w:rsidR="00FD50BA" w:rsidRPr="00D57BA2">
        <w:rPr>
          <w:rFonts w:asciiTheme="majorBidi" w:hAnsiTheme="majorBidi" w:cstheme="majorBidi"/>
          <w:sz w:val="30"/>
          <w:szCs w:val="30"/>
        </w:rPr>
        <w:t>3.5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2559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5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2559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โดยไม่มีการเปลี่ยนแปลงเงื่อนไขอื่นใด และเมื่อวันที่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18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บริษัทได้ทำหนังสือแก้ไขสัญญาเพื่อขยายกำหนดการชำระคืนเป็นเดือนมิถุนายน </w:t>
      </w:r>
      <w:r w:rsidR="00FD50BA" w:rsidRPr="00D57BA2">
        <w:rPr>
          <w:rFonts w:asciiTheme="majorBidi" w:hAnsiTheme="majorBidi" w:cstheme="majorBidi"/>
          <w:sz w:val="30"/>
          <w:szCs w:val="30"/>
        </w:rPr>
        <w:t>2569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โดยคิดดอกเบี้ยอัตรา </w:t>
      </w:r>
      <w:r w:rsidRPr="00D57BA2">
        <w:rPr>
          <w:rFonts w:asciiTheme="majorBidi" w:hAnsiTheme="majorBidi" w:cstheme="majorBidi"/>
          <w:sz w:val="30"/>
          <w:szCs w:val="30"/>
        </w:rPr>
        <w:t xml:space="preserve">SOFR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บวกด้วยร้อยละ </w:t>
      </w:r>
      <w:r w:rsidR="00FD50BA" w:rsidRPr="00D57BA2">
        <w:rPr>
          <w:rFonts w:asciiTheme="majorBidi" w:hAnsiTheme="majorBidi" w:cstheme="majorBidi"/>
          <w:sz w:val="30"/>
          <w:szCs w:val="30"/>
        </w:rPr>
        <w:t>3.5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6C4E95" w:rsidRPr="00D57BA2">
        <w:rPr>
          <w:rFonts w:asciiTheme="majorBidi" w:hAnsiTheme="majorBidi" w:cstheme="majorBidi"/>
          <w:sz w:val="30"/>
          <w:szCs w:val="30"/>
          <w:cs/>
        </w:rPr>
        <w:t>ดอกเบี้ยจะ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="006C4E95" w:rsidRPr="00D57BA2">
        <w:rPr>
          <w:rFonts w:asciiTheme="majorBidi" w:hAnsiTheme="majorBidi" w:cstheme="majorBidi"/>
          <w:sz w:val="30"/>
          <w:szCs w:val="30"/>
          <w:cs/>
        </w:rPr>
        <w:t>ถูกรวมทบต้น ณ วันสิ้นสุดในแต่ละงวดของดอกเบี้ย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t>ทุกเดือน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และจะถูกชำระคืนพร้อมกั</w:t>
      </w:r>
      <w:r w:rsidR="008F1B34" w:rsidRPr="00D57BA2">
        <w:rPr>
          <w:rFonts w:asciiTheme="majorBidi" w:hAnsiTheme="majorBidi" w:cstheme="majorBidi"/>
          <w:sz w:val="30"/>
          <w:szCs w:val="30"/>
          <w:cs/>
        </w:rPr>
        <w:t>บ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เงินกู้ยืม หนังสือแก้ไขสัญญาเพื่อขยายกำหนดการชำระคืนดังกล่าว มีผลบังคับใช้ตั้งแต่วันที่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1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</w:p>
    <w:p w14:paraId="0FAF3E9A" w14:textId="77777777" w:rsidR="00444831" w:rsidRPr="00D57BA2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62"/>
        <w:gridCol w:w="288"/>
        <w:gridCol w:w="1078"/>
        <w:gridCol w:w="275"/>
        <w:gridCol w:w="1078"/>
        <w:gridCol w:w="256"/>
        <w:gridCol w:w="1142"/>
      </w:tblGrid>
      <w:tr w:rsidR="00444831" w:rsidRPr="00D57BA2" w14:paraId="20BAC9C7" w14:textId="77777777" w:rsidTr="00F11CBF">
        <w:trPr>
          <w:trHeight w:val="389"/>
        </w:trPr>
        <w:tc>
          <w:tcPr>
            <w:tcW w:w="2247" w:type="pct"/>
          </w:tcPr>
          <w:p w14:paraId="4D1DCF37" w14:textId="3488E778" w:rsidR="00444831" w:rsidRPr="00D57BA2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91" w:type="pct"/>
            <w:gridSpan w:val="3"/>
          </w:tcPr>
          <w:p w14:paraId="0BA341FB" w14:textId="77777777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126FB39" w14:textId="77777777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1F8086A9" w14:textId="466E593E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7D7" w:rsidRPr="00D57BA2" w14:paraId="3A4F94F1" w14:textId="77777777" w:rsidTr="00F11CBF">
        <w:trPr>
          <w:trHeight w:hRule="exact" w:val="389"/>
        </w:trPr>
        <w:tc>
          <w:tcPr>
            <w:tcW w:w="2247" w:type="pct"/>
          </w:tcPr>
          <w:p w14:paraId="38DB9C9A" w14:textId="048B97FC" w:rsidR="00C767D7" w:rsidRPr="00D57BA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C139A75" w14:textId="0BA0F781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3" w:type="pct"/>
          </w:tcPr>
          <w:p w14:paraId="77196486" w14:textId="7777777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3269B5" w14:textId="7673403E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3D0E1680" w14:textId="7777777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820CDB" w14:textId="159F2E7A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6" w:type="pct"/>
          </w:tcPr>
          <w:p w14:paraId="78341E06" w14:textId="7777777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270BEAD" w14:textId="63CFE08A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767D7" w:rsidRPr="00D57BA2" w14:paraId="345F1C7A" w14:textId="77777777" w:rsidTr="00F11CBF">
        <w:trPr>
          <w:trHeight w:hRule="exact" w:val="389"/>
        </w:trPr>
        <w:tc>
          <w:tcPr>
            <w:tcW w:w="2247" w:type="pct"/>
          </w:tcPr>
          <w:p w14:paraId="1A11ADD5" w14:textId="77777777" w:rsidR="00C767D7" w:rsidRPr="00D57BA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pct"/>
            <w:gridSpan w:val="7"/>
          </w:tcPr>
          <w:p w14:paraId="33468B69" w14:textId="7777777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C4E" w:rsidRPr="00D57BA2" w14:paraId="41D839D1" w14:textId="77777777" w:rsidTr="00F11CBF">
        <w:trPr>
          <w:trHeight w:val="389"/>
        </w:trPr>
        <w:tc>
          <w:tcPr>
            <w:tcW w:w="2247" w:type="pct"/>
          </w:tcPr>
          <w:p w14:paraId="546B52E8" w14:textId="2D5C9022" w:rsidR="00F90C4E" w:rsidRPr="00D57BA2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53" w:type="pct"/>
            <w:gridSpan w:val="7"/>
          </w:tcPr>
          <w:p w14:paraId="34587DA0" w14:textId="77777777" w:rsidR="00F90C4E" w:rsidRPr="00D57BA2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11CBF" w:rsidRPr="00D57BA2" w14:paraId="7D49B3AA" w14:textId="77777777" w:rsidTr="00F11CBF">
        <w:trPr>
          <w:trHeight w:val="389"/>
        </w:trPr>
        <w:tc>
          <w:tcPr>
            <w:tcW w:w="2247" w:type="pct"/>
          </w:tcPr>
          <w:p w14:paraId="3FD44C4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E7F6FCD" w14:textId="71F3A1D9" w:rsidR="00F11CBF" w:rsidRPr="00D57BA2" w:rsidRDefault="00A501B1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53" w:type="pct"/>
            <w:vAlign w:val="bottom"/>
          </w:tcPr>
          <w:p w14:paraId="09F0D8C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7B9F554" w14:textId="664DDE9F" w:rsidR="00F11CBF" w:rsidRPr="00D57BA2" w:rsidRDefault="00F11CBF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46" w:type="pct"/>
            <w:vAlign w:val="bottom"/>
          </w:tcPr>
          <w:p w14:paraId="340594F2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52FE473" w14:textId="7F97855E" w:rsidR="00F11CBF" w:rsidRPr="00D57BA2" w:rsidRDefault="00A501B1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36" w:type="pct"/>
            <w:vAlign w:val="bottom"/>
          </w:tcPr>
          <w:p w14:paraId="295BF622" w14:textId="77777777" w:rsidR="00F11CBF" w:rsidRPr="00D57BA2" w:rsidRDefault="00F11CBF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7FE2E79" w14:textId="5C9B656C" w:rsidR="00F11CBF" w:rsidRPr="00D57BA2" w:rsidRDefault="00F11CBF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1,959,174</w:t>
            </w:r>
          </w:p>
        </w:tc>
      </w:tr>
      <w:tr w:rsidR="00F11CBF" w:rsidRPr="00D57BA2" w14:paraId="50F5EA18" w14:textId="77777777" w:rsidTr="00F11CBF">
        <w:trPr>
          <w:trHeight w:val="389"/>
        </w:trPr>
        <w:tc>
          <w:tcPr>
            <w:tcW w:w="2247" w:type="pct"/>
          </w:tcPr>
          <w:p w14:paraId="0F7E8D8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5091964" w14:textId="185E2E36" w:rsidR="00F11CBF" w:rsidRPr="00D57BA2" w:rsidRDefault="00A501B1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53" w:type="pct"/>
          </w:tcPr>
          <w:p w14:paraId="491FC98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382FC5C" w14:textId="5C533F6D" w:rsidR="00F11CBF" w:rsidRPr="00D57BA2" w:rsidRDefault="00F11CBF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46" w:type="pct"/>
          </w:tcPr>
          <w:p w14:paraId="331837BB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31EC066" w14:textId="48580F90" w:rsidR="00F11CBF" w:rsidRPr="00D57BA2" w:rsidRDefault="00A501B1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36" w:type="pct"/>
          </w:tcPr>
          <w:p w14:paraId="0DC7DD21" w14:textId="77777777" w:rsidR="00F11CBF" w:rsidRPr="00D57BA2" w:rsidRDefault="00F11CBF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77AE6D2" w14:textId="0E687DDF" w:rsidR="00F11CBF" w:rsidRPr="00D57BA2" w:rsidRDefault="00F11CBF" w:rsidP="00F11CB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1,959,174</w:t>
            </w:r>
          </w:p>
        </w:tc>
      </w:tr>
      <w:tr w:rsidR="00F11CBF" w:rsidRPr="00D57BA2" w14:paraId="53901E3D" w14:textId="77777777" w:rsidTr="00F11CBF">
        <w:trPr>
          <w:trHeight w:val="389"/>
        </w:trPr>
        <w:tc>
          <w:tcPr>
            <w:tcW w:w="2247" w:type="pct"/>
          </w:tcPr>
          <w:p w14:paraId="6DB5AFC5" w14:textId="742FCD92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6E250D9A" w14:textId="6B7FB698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E87C2A9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438EA8" w14:textId="3A3DAF6D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FC4A4E4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5F67AD9" w14:textId="7EC3D7E0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5BD39D43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04509A6" w14:textId="7A2529DC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1CBF" w:rsidRPr="00D57BA2" w14:paraId="36580AB2" w14:textId="77777777" w:rsidTr="00F11CBF">
        <w:trPr>
          <w:trHeight w:val="389"/>
        </w:trPr>
        <w:tc>
          <w:tcPr>
            <w:tcW w:w="2247" w:type="pct"/>
          </w:tcPr>
          <w:p w14:paraId="460DA2A5" w14:textId="68EE5166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5" w:type="pct"/>
          </w:tcPr>
          <w:p w14:paraId="14257354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BC619C1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9D702D0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893CF96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98F883A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26A1800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7B27864C" w14:textId="77777777" w:rsidR="00F11CBF" w:rsidRPr="00D57BA2" w:rsidRDefault="00F11CBF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1CBF" w:rsidRPr="00D57BA2" w14:paraId="06BF58CB" w14:textId="77777777" w:rsidTr="00F11CBF">
        <w:trPr>
          <w:trHeight w:val="389"/>
        </w:trPr>
        <w:tc>
          <w:tcPr>
            <w:tcW w:w="2247" w:type="pct"/>
          </w:tcPr>
          <w:p w14:paraId="7668A10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6F6CC6F" w14:textId="4E72F8CA" w:rsidR="00F11CBF" w:rsidRPr="00D57BA2" w:rsidRDefault="00A501B1" w:rsidP="00F11CB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53" w:type="pct"/>
            <w:vAlign w:val="bottom"/>
          </w:tcPr>
          <w:p w14:paraId="650D8308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268B966" w14:textId="3DBF224A" w:rsidR="00F11CBF" w:rsidRPr="00D57BA2" w:rsidRDefault="00F11CBF" w:rsidP="00F11CB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46" w:type="pct"/>
            <w:vAlign w:val="bottom"/>
          </w:tcPr>
          <w:p w14:paraId="169D62B0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EDFAB3E" w14:textId="415A1D2C" w:rsidR="00F11CBF" w:rsidRPr="00D57BA2" w:rsidRDefault="00A501B1" w:rsidP="00F11CB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36" w:type="pct"/>
            <w:vAlign w:val="bottom"/>
          </w:tcPr>
          <w:p w14:paraId="55B930EE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C96F846" w14:textId="0B0393F2" w:rsidR="00F11CBF" w:rsidRPr="00D57BA2" w:rsidRDefault="00F11CBF" w:rsidP="00F11CB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</w:tr>
      <w:tr w:rsidR="00F11CBF" w:rsidRPr="00D57BA2" w14:paraId="0E70768E" w14:textId="77777777" w:rsidTr="00F11CBF">
        <w:trPr>
          <w:trHeight w:val="389"/>
        </w:trPr>
        <w:tc>
          <w:tcPr>
            <w:tcW w:w="2247" w:type="pct"/>
            <w:vAlign w:val="bottom"/>
          </w:tcPr>
          <w:p w14:paraId="75BE228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A3FC3DA" w14:textId="76F3711F" w:rsidR="00F11CBF" w:rsidRPr="00D57BA2" w:rsidRDefault="00A501B1" w:rsidP="00F11CB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53" w:type="pct"/>
          </w:tcPr>
          <w:p w14:paraId="1B495332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7096633" w14:textId="7733267E" w:rsidR="00F11CBF" w:rsidRPr="00D57BA2" w:rsidRDefault="00F11CBF" w:rsidP="00F11CB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46" w:type="pct"/>
          </w:tcPr>
          <w:p w14:paraId="6EA2A5D7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0C117D9" w14:textId="6D1EFE50" w:rsidR="00F11CBF" w:rsidRPr="00D57BA2" w:rsidRDefault="00A501B1" w:rsidP="00F11CB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36" w:type="pct"/>
            <w:vAlign w:val="bottom"/>
          </w:tcPr>
          <w:p w14:paraId="3ABCCBA8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7DDAE31" w14:textId="3A0F8F88" w:rsidR="00F11CBF" w:rsidRPr="00D57BA2" w:rsidRDefault="00F11CBF" w:rsidP="00F11CB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31,130</w:t>
            </w:r>
          </w:p>
        </w:tc>
      </w:tr>
    </w:tbl>
    <w:p w14:paraId="6993E834" w14:textId="77777777" w:rsidR="0053180A" w:rsidRDefault="0053180A" w:rsidP="0053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46765F" w14:textId="03AB9C32" w:rsidR="004912AE" w:rsidRPr="00D57BA2" w:rsidRDefault="004912AE" w:rsidP="0053180A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237DF60" w14:textId="77777777" w:rsidR="004912AE" w:rsidRPr="00D57BA2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4811694" w14:textId="7B5D6C72" w:rsidR="004912AE" w:rsidRPr="00D57BA2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z w:val="30"/>
          <w:szCs w:val="30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D57BA2">
        <w:rPr>
          <w:rFonts w:asciiTheme="majorBidi" w:hAnsiTheme="majorBidi" w:cstheme="majorBidi"/>
          <w:sz w:val="30"/>
          <w:szCs w:val="30"/>
        </w:rPr>
        <w:t>25</w:t>
      </w:r>
      <w:r w:rsidR="00C5171F">
        <w:rPr>
          <w:rFonts w:asciiTheme="majorBidi" w:hAnsiTheme="majorBidi" w:cstheme="majorBidi"/>
          <w:sz w:val="30"/>
          <w:szCs w:val="30"/>
        </w:rPr>
        <w:t>67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068BD551" w14:textId="77777777" w:rsidR="00494720" w:rsidRPr="00D57BA2" w:rsidRDefault="00494720" w:rsidP="00494720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F19EB27" w14:textId="77777777" w:rsidR="004912AE" w:rsidRPr="00D57BA2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7E40C722" w14:textId="77777777" w:rsidR="00494720" w:rsidRPr="00D57BA2" w:rsidRDefault="00494720" w:rsidP="00494720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A670809" w14:textId="77777777" w:rsidR="004912AE" w:rsidRPr="00D57BA2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D57BA2">
        <w:rPr>
          <w:rFonts w:asciiTheme="majorBidi" w:hAnsiTheme="majorBidi" w:cstheme="majorBidi"/>
          <w:sz w:val="30"/>
          <w:szCs w:val="30"/>
        </w:rPr>
        <w:t>2559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ด้านบริหาร การเงิน การดำเนินงาน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3DAC229A" w14:textId="4C8BA919" w:rsidR="004912AE" w:rsidRPr="00D57BA2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B8544D" w14:textId="77777777" w:rsidR="004912AE" w:rsidRPr="00D57BA2" w:rsidRDefault="004912AE" w:rsidP="0049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775B083E" w14:textId="77777777" w:rsidR="005944BB" w:rsidRPr="00D57BA2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25B62" w14:textId="04B98F0E" w:rsidR="00F008CC" w:rsidRPr="00F008CC" w:rsidRDefault="00F008CC" w:rsidP="00590A64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008CC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F008CC">
        <w:rPr>
          <w:rFonts w:asciiTheme="majorBidi" w:hAnsiTheme="majorBidi" w:cstheme="majorBidi"/>
          <w:sz w:val="30"/>
          <w:szCs w:val="30"/>
        </w:rPr>
        <w:t xml:space="preserve">2565 </w:t>
      </w:r>
      <w:r w:rsidRPr="00F008CC">
        <w:rPr>
          <w:rFonts w:asciiTheme="majorBidi" w:hAnsiTheme="majorBidi" w:cstheme="majorBidi"/>
          <w:sz w:val="30"/>
          <w:szCs w:val="30"/>
          <w:cs/>
        </w:rPr>
        <w:t>บริษัทได้ลงนามต่ออายุสัญญาลิขสิทธิ์กับบริษัทที่เกี่ยวข้องกันแห่งหนึ่ง โดยที่บริษัท</w:t>
      </w:r>
      <w:r w:rsidR="003558E9">
        <w:rPr>
          <w:rFonts w:asciiTheme="majorBidi" w:hAnsiTheme="majorBidi" w:cstheme="majorBidi"/>
          <w:sz w:val="30"/>
          <w:szCs w:val="30"/>
          <w:cs/>
        </w:rPr>
        <w:br/>
      </w:r>
      <w:r w:rsidRPr="00F008CC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="003558E9">
        <w:rPr>
          <w:rFonts w:asciiTheme="majorBidi" w:hAnsiTheme="majorBidi" w:cstheme="majorBidi"/>
          <w:sz w:val="30"/>
          <w:szCs w:val="30"/>
          <w:cs/>
        </w:rPr>
        <w:br/>
      </w:r>
      <w:r w:rsidRPr="00F008CC">
        <w:rPr>
          <w:rFonts w:asciiTheme="majorBidi" w:hAnsiTheme="majorBidi" w:cstheme="majorBidi"/>
          <w:sz w:val="30"/>
          <w:szCs w:val="30"/>
          <w:cs/>
        </w:rPr>
        <w:t>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 w:rsidRPr="00F008CC">
        <w:rPr>
          <w:rFonts w:asciiTheme="majorBidi" w:hAnsiTheme="majorBidi" w:cstheme="majorBidi" w:hint="cs"/>
          <w:sz w:val="30"/>
          <w:szCs w:val="30"/>
          <w:cs/>
        </w:rPr>
        <w:t>ได้ตกลงที่จะ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Pr="00F008CC">
        <w:rPr>
          <w:rFonts w:asciiTheme="majorBidi" w:hAnsiTheme="majorBidi" w:cstheme="majorBidi"/>
          <w:sz w:val="30"/>
          <w:szCs w:val="30"/>
        </w:rPr>
        <w:t>4.5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</w:t>
      </w:r>
      <w:r w:rsidR="003558E9">
        <w:rPr>
          <w:rFonts w:asciiTheme="majorBidi" w:hAnsiTheme="majorBidi" w:cstheme="majorBidi" w:hint="cs"/>
          <w:sz w:val="30"/>
          <w:szCs w:val="30"/>
          <w:cs/>
        </w:rPr>
        <w:t>ต้นทุนในการ</w:t>
      </w:r>
      <w:r w:rsidR="003558E9">
        <w:rPr>
          <w:rFonts w:asciiTheme="majorBidi" w:hAnsiTheme="majorBidi" w:cstheme="majorBidi"/>
          <w:sz w:val="30"/>
          <w:szCs w:val="30"/>
          <w:cs/>
        </w:rPr>
        <w:br/>
      </w:r>
      <w:r w:rsidR="003558E9">
        <w:rPr>
          <w:rFonts w:asciiTheme="majorBidi" w:hAnsiTheme="majorBidi" w:cstheme="majorBidi" w:hint="cs"/>
          <w:sz w:val="30"/>
          <w:szCs w:val="30"/>
          <w:cs/>
        </w:rPr>
        <w:t>จัดจำหน่าย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 เว้นแต่กำไรก่อนภาษีเท่ากับ</w:t>
      </w:r>
      <w:r w:rsidRPr="00F008CC"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F008CC">
        <w:rPr>
          <w:rFonts w:asciiTheme="majorBidi" w:hAnsiTheme="majorBidi" w:cstheme="majorBidi"/>
          <w:sz w:val="30"/>
          <w:szCs w:val="30"/>
        </w:rPr>
        <w:t>4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 w:rsidRPr="00F008CC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Pr="00F008CC">
        <w:rPr>
          <w:rFonts w:asciiTheme="majorBidi" w:hAnsiTheme="majorBidi" w:cstheme="majorBidi"/>
          <w:sz w:val="30"/>
          <w:szCs w:val="30"/>
        </w:rPr>
        <w:t>3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Pr="00F008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ซึ่งจะหมดอายุในวันที่ </w:t>
      </w:r>
      <w:r w:rsidRPr="00F008CC">
        <w:rPr>
          <w:rFonts w:asciiTheme="majorBidi" w:hAnsiTheme="majorBidi" w:cstheme="majorBidi"/>
          <w:sz w:val="30"/>
          <w:szCs w:val="30"/>
        </w:rPr>
        <w:t xml:space="preserve">31 </w:t>
      </w:r>
      <w:r w:rsidRPr="00F008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008CC">
        <w:rPr>
          <w:rFonts w:asciiTheme="majorBidi" w:hAnsiTheme="majorBidi" w:cstheme="majorBidi"/>
          <w:sz w:val="30"/>
          <w:szCs w:val="30"/>
        </w:rPr>
        <w:t>2568</w:t>
      </w:r>
    </w:p>
    <w:p w14:paraId="2814E06A" w14:textId="77777777" w:rsidR="00382685" w:rsidRPr="00D57BA2" w:rsidRDefault="00382685" w:rsidP="00382685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31CD8F" w14:textId="0AAF2715" w:rsidR="0028162F" w:rsidRPr="00D57BA2" w:rsidRDefault="00DA73D1" w:rsidP="00590A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="00AE2452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28162F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0E641747" w14:textId="77777777" w:rsidR="005944BB" w:rsidRPr="00D57BA2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90"/>
        <w:gridCol w:w="236"/>
        <w:gridCol w:w="1241"/>
        <w:gridCol w:w="245"/>
        <w:gridCol w:w="1042"/>
        <w:gridCol w:w="245"/>
        <w:gridCol w:w="1165"/>
      </w:tblGrid>
      <w:tr w:rsidR="0028162F" w:rsidRPr="00D57BA2" w14:paraId="08B68118" w14:textId="77777777" w:rsidTr="009A6A5D">
        <w:trPr>
          <w:cantSplit/>
          <w:trHeight w:val="346"/>
        </w:trPr>
        <w:tc>
          <w:tcPr>
            <w:tcW w:w="3960" w:type="dxa"/>
          </w:tcPr>
          <w:p w14:paraId="1847A142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shd w:val="clear" w:color="auto" w:fill="auto"/>
          </w:tcPr>
          <w:p w14:paraId="0F021FFF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5" w:type="dxa"/>
          </w:tcPr>
          <w:p w14:paraId="5F9223E5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auto"/>
          </w:tcPr>
          <w:p w14:paraId="0477F31E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767D7" w:rsidRPr="00D57BA2" w14:paraId="3DA6600A" w14:textId="77777777" w:rsidTr="009A6A5D">
        <w:trPr>
          <w:cantSplit/>
          <w:trHeight w:val="346"/>
        </w:trPr>
        <w:tc>
          <w:tcPr>
            <w:tcW w:w="3960" w:type="dxa"/>
          </w:tcPr>
          <w:p w14:paraId="5C833C3A" w14:textId="77777777" w:rsidR="00C767D7" w:rsidRPr="00D57BA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31AA53FD" w14:textId="0F96D1EC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E64DF5C" w14:textId="7777777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1" w:type="dxa"/>
            <w:shd w:val="clear" w:color="auto" w:fill="auto"/>
          </w:tcPr>
          <w:p w14:paraId="2ED9AD15" w14:textId="25E74B5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</w:tcPr>
          <w:p w14:paraId="6FD1BE64" w14:textId="7777777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42" w:type="dxa"/>
            <w:shd w:val="clear" w:color="auto" w:fill="auto"/>
          </w:tcPr>
          <w:p w14:paraId="5C81F245" w14:textId="40287B06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</w:tcPr>
          <w:p w14:paraId="0038294C" w14:textId="7777777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0594EF20" w14:textId="01CA9CFE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767D7" w:rsidRPr="00D57BA2" w14:paraId="6394E4EB" w14:textId="77777777" w:rsidTr="009A6A5D">
        <w:trPr>
          <w:cantSplit/>
          <w:trHeight w:val="346"/>
        </w:trPr>
        <w:tc>
          <w:tcPr>
            <w:tcW w:w="3960" w:type="dxa"/>
          </w:tcPr>
          <w:p w14:paraId="32BF3770" w14:textId="77777777" w:rsidR="00C767D7" w:rsidRPr="00D57BA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64" w:type="dxa"/>
            <w:gridSpan w:val="7"/>
          </w:tcPr>
          <w:p w14:paraId="6CBE822D" w14:textId="77777777" w:rsidR="00C767D7" w:rsidRPr="00D57BA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1CBF" w:rsidRPr="00D57BA2" w14:paraId="23A80AC5" w14:textId="77777777" w:rsidTr="009A6A5D">
        <w:trPr>
          <w:cantSplit/>
          <w:trHeight w:val="346"/>
        </w:trPr>
        <w:tc>
          <w:tcPr>
            <w:tcW w:w="3960" w:type="dxa"/>
          </w:tcPr>
          <w:p w14:paraId="621EECDA" w14:textId="77777777" w:rsidR="00F11CBF" w:rsidRPr="00D57BA2" w:rsidRDefault="00F11CBF" w:rsidP="00F11C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90" w:type="dxa"/>
          </w:tcPr>
          <w:p w14:paraId="57714D19" w14:textId="37F94BDF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30A7931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27C3DA57" w14:textId="04F40089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5" w:type="dxa"/>
          </w:tcPr>
          <w:p w14:paraId="1F9BF96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3DBC7874" w14:textId="48435396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0265DA4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738AFF" w14:textId="3A24603F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11CBF" w:rsidRPr="00D57BA2" w14:paraId="656DA6E5" w14:textId="77777777" w:rsidTr="009A6A5D">
        <w:trPr>
          <w:cantSplit/>
          <w:trHeight w:val="346"/>
        </w:trPr>
        <w:tc>
          <w:tcPr>
            <w:tcW w:w="3960" w:type="dxa"/>
          </w:tcPr>
          <w:p w14:paraId="00B1DF8B" w14:textId="77777777" w:rsidR="00F11CBF" w:rsidRPr="00D57BA2" w:rsidRDefault="00F11CBF" w:rsidP="00F11C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90" w:type="dxa"/>
            <w:vAlign w:val="bottom"/>
          </w:tcPr>
          <w:p w14:paraId="42D97EE9" w14:textId="5AC5EC78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242,053</w:t>
            </w:r>
          </w:p>
        </w:tc>
        <w:tc>
          <w:tcPr>
            <w:tcW w:w="236" w:type="dxa"/>
          </w:tcPr>
          <w:p w14:paraId="2CE678F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0BAF272" w14:textId="6D19EA93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4,272</w:t>
            </w:r>
          </w:p>
        </w:tc>
        <w:tc>
          <w:tcPr>
            <w:tcW w:w="245" w:type="dxa"/>
          </w:tcPr>
          <w:p w14:paraId="3EF3D60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B66C9D9" w14:textId="02A17668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242,053</w:t>
            </w:r>
          </w:p>
        </w:tc>
        <w:tc>
          <w:tcPr>
            <w:tcW w:w="245" w:type="dxa"/>
          </w:tcPr>
          <w:p w14:paraId="215A549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6CC927" w14:textId="646A7F32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4,272</w:t>
            </w:r>
          </w:p>
        </w:tc>
      </w:tr>
      <w:tr w:rsidR="00F11CBF" w:rsidRPr="00D57BA2" w14:paraId="0306B31C" w14:textId="77777777" w:rsidTr="009A6A5D">
        <w:trPr>
          <w:cantSplit/>
          <w:trHeight w:val="346"/>
        </w:trPr>
        <w:tc>
          <w:tcPr>
            <w:tcW w:w="3960" w:type="dxa"/>
          </w:tcPr>
          <w:p w14:paraId="3AA89534" w14:textId="77777777" w:rsidR="00F11CBF" w:rsidRPr="00D57BA2" w:rsidRDefault="00F11CBF" w:rsidP="00F11C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90" w:type="dxa"/>
          </w:tcPr>
          <w:p w14:paraId="7070C8F3" w14:textId="7E54240D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8,198</w:t>
            </w:r>
          </w:p>
        </w:tc>
        <w:tc>
          <w:tcPr>
            <w:tcW w:w="236" w:type="dxa"/>
          </w:tcPr>
          <w:p w14:paraId="31DA030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13B3A513" w14:textId="065686DC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16,614</w:t>
            </w:r>
          </w:p>
        </w:tc>
        <w:tc>
          <w:tcPr>
            <w:tcW w:w="245" w:type="dxa"/>
          </w:tcPr>
          <w:p w14:paraId="6DD088D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741E901F" w14:textId="708029FD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8,198</w:t>
            </w:r>
          </w:p>
        </w:tc>
        <w:tc>
          <w:tcPr>
            <w:tcW w:w="245" w:type="dxa"/>
          </w:tcPr>
          <w:p w14:paraId="538BE46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C54577" w14:textId="30D2F0AA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16,614</w:t>
            </w:r>
          </w:p>
        </w:tc>
      </w:tr>
      <w:tr w:rsidR="00F11CBF" w:rsidRPr="00D57BA2" w14:paraId="59140EA3" w14:textId="77777777" w:rsidTr="009A6A5D">
        <w:trPr>
          <w:cantSplit/>
          <w:trHeight w:val="346"/>
        </w:trPr>
        <w:tc>
          <w:tcPr>
            <w:tcW w:w="3960" w:type="dxa"/>
          </w:tcPr>
          <w:p w14:paraId="3311FA96" w14:textId="77777777" w:rsidR="00F11CBF" w:rsidRPr="00D57BA2" w:rsidRDefault="00F11CBF" w:rsidP="00F11C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090" w:type="dxa"/>
          </w:tcPr>
          <w:p w14:paraId="53C715EC" w14:textId="749976B7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5,692,050</w:t>
            </w:r>
          </w:p>
        </w:tc>
        <w:tc>
          <w:tcPr>
            <w:tcW w:w="236" w:type="dxa"/>
          </w:tcPr>
          <w:p w14:paraId="17A0EFE1" w14:textId="77777777" w:rsidR="00F11CBF" w:rsidRPr="00D57BA2" w:rsidRDefault="00F11CBF" w:rsidP="00F11CBF">
            <w:pPr>
              <w:pStyle w:val="a3"/>
              <w:tabs>
                <w:tab w:val="decimal" w:pos="5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141F48DB" w14:textId="1620992C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4,978,621</w:t>
            </w:r>
          </w:p>
        </w:tc>
        <w:tc>
          <w:tcPr>
            <w:tcW w:w="245" w:type="dxa"/>
          </w:tcPr>
          <w:p w14:paraId="0F3AC34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62BD88" w14:textId="739908D9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5,692,050</w:t>
            </w:r>
          </w:p>
        </w:tc>
        <w:tc>
          <w:tcPr>
            <w:tcW w:w="245" w:type="dxa"/>
          </w:tcPr>
          <w:p w14:paraId="530DE77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75B0FF" w14:textId="45C39DB3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4,978,621</w:t>
            </w:r>
          </w:p>
        </w:tc>
      </w:tr>
      <w:tr w:rsidR="00F11CBF" w:rsidRPr="00D57BA2" w14:paraId="075B5648" w14:textId="77777777" w:rsidTr="009A6A5D">
        <w:trPr>
          <w:cantSplit/>
          <w:trHeight w:val="346"/>
        </w:trPr>
        <w:tc>
          <w:tcPr>
            <w:tcW w:w="3960" w:type="dxa"/>
          </w:tcPr>
          <w:p w14:paraId="7182618C" w14:textId="77777777" w:rsidR="00F11CBF" w:rsidRPr="00D57BA2" w:rsidRDefault="00F11CBF" w:rsidP="00F11C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1E52C00" w14:textId="344E75FC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5,942,312</w:t>
            </w:r>
          </w:p>
        </w:tc>
        <w:tc>
          <w:tcPr>
            <w:tcW w:w="236" w:type="dxa"/>
          </w:tcPr>
          <w:p w14:paraId="3FD5C47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6DE88C9" w14:textId="64D5CBCA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4,999,514</w:t>
            </w:r>
          </w:p>
        </w:tc>
        <w:tc>
          <w:tcPr>
            <w:tcW w:w="245" w:type="dxa"/>
          </w:tcPr>
          <w:p w14:paraId="2232370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B76B1C1" w14:textId="383B055E" w:rsidR="00F11CBF" w:rsidRPr="00D57BA2" w:rsidRDefault="00A501B1" w:rsidP="00F11CBF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5,942,312</w:t>
            </w:r>
          </w:p>
        </w:tc>
        <w:tc>
          <w:tcPr>
            <w:tcW w:w="245" w:type="dxa"/>
          </w:tcPr>
          <w:p w14:paraId="138E369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1D22ED4" w14:textId="2F31C7BF" w:rsidR="00F11CBF" w:rsidRPr="00D57BA2" w:rsidRDefault="00F11CBF" w:rsidP="00F11CBF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4,999,514</w:t>
            </w:r>
          </w:p>
        </w:tc>
      </w:tr>
    </w:tbl>
    <w:p w14:paraId="0946ACE8" w14:textId="690F481A" w:rsidR="0082361C" w:rsidRPr="00D57BA2" w:rsidRDefault="0082361C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1A3A2" w14:textId="6F770A96" w:rsidR="005944BB" w:rsidRPr="00D57BA2" w:rsidRDefault="0082361C" w:rsidP="0082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4FCEB7BF" w14:textId="7A11ED01" w:rsidR="003E6A5C" w:rsidRPr="00D57BA2" w:rsidRDefault="00DA73D1" w:rsidP="00F032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="006818E1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3F2EB29D" w14:textId="77777777" w:rsidR="005944BB" w:rsidRPr="00D57BA2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556CD8" w:rsidRPr="00D57BA2" w14:paraId="41EBA46A" w14:textId="77777777" w:rsidTr="00F11CBF">
        <w:trPr>
          <w:tblHeader/>
        </w:trPr>
        <w:tc>
          <w:tcPr>
            <w:tcW w:w="5220" w:type="dxa"/>
            <w:vAlign w:val="bottom"/>
          </w:tcPr>
          <w:p w14:paraId="480938EC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8B61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48C4D351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D57BA2" w14:paraId="628F738C" w14:textId="77777777" w:rsidTr="00F11CBF">
        <w:trPr>
          <w:tblHeader/>
        </w:trPr>
        <w:tc>
          <w:tcPr>
            <w:tcW w:w="5220" w:type="dxa"/>
          </w:tcPr>
          <w:p w14:paraId="1614FCE8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71EA8" w14:textId="68B9D95A" w:rsidR="00556CD8" w:rsidRPr="00D57BA2" w:rsidRDefault="00711995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5" w:type="dxa"/>
          </w:tcPr>
          <w:p w14:paraId="639FECB8" w14:textId="66004F0E" w:rsidR="00556CD8" w:rsidRPr="00D57BA2" w:rsidRDefault="00AE1C97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94938F2" w14:textId="77777777" w:rsidR="00556CD8" w:rsidRPr="00D57BA2" w:rsidRDefault="00556CD8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1A572E" w14:textId="6A297A9C" w:rsidR="00556CD8" w:rsidRPr="00D57BA2" w:rsidRDefault="00AE1C97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56CD8" w:rsidRPr="00D57BA2" w14:paraId="708812DA" w14:textId="77777777" w:rsidTr="00F11CBF">
        <w:trPr>
          <w:tblHeader/>
        </w:trPr>
        <w:tc>
          <w:tcPr>
            <w:tcW w:w="5220" w:type="dxa"/>
          </w:tcPr>
          <w:p w14:paraId="3450BB05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237DA5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2497D9B7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CD8" w:rsidRPr="00D57BA2" w14:paraId="7B62592A" w14:textId="77777777" w:rsidTr="00F11CBF">
        <w:tc>
          <w:tcPr>
            <w:tcW w:w="5220" w:type="dxa"/>
            <w:vAlign w:val="bottom"/>
          </w:tcPr>
          <w:p w14:paraId="2F481913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BF6CCAF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174D29" w14:textId="77777777" w:rsidR="00556CD8" w:rsidRPr="00D57BA2" w:rsidRDefault="00556CD8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F7F3D7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1523FB1" w14:textId="77777777" w:rsidR="00556CD8" w:rsidRPr="00D57BA2" w:rsidRDefault="00556CD8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CBF" w:rsidRPr="00D57BA2" w14:paraId="49889E72" w14:textId="77777777" w:rsidTr="00F11CBF">
        <w:tc>
          <w:tcPr>
            <w:tcW w:w="5220" w:type="dxa"/>
            <w:vAlign w:val="bottom"/>
          </w:tcPr>
          <w:p w14:paraId="0703A7CF" w14:textId="06690C8B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24953F1" w14:textId="05FD52F5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2610AE" w14:textId="1B4B199E" w:rsidR="00F11CBF" w:rsidRPr="00D57BA2" w:rsidRDefault="00A501B1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83,120</w:t>
            </w:r>
          </w:p>
        </w:tc>
        <w:tc>
          <w:tcPr>
            <w:tcW w:w="270" w:type="dxa"/>
            <w:vAlign w:val="bottom"/>
          </w:tcPr>
          <w:p w14:paraId="495AABAB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6788B66" w14:textId="1EE85D9E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99,821</w:t>
            </w:r>
          </w:p>
        </w:tc>
      </w:tr>
      <w:tr w:rsidR="00F11CBF" w:rsidRPr="00D57BA2" w14:paraId="57F36081" w14:textId="77777777" w:rsidTr="00F11CBF">
        <w:tc>
          <w:tcPr>
            <w:tcW w:w="5220" w:type="dxa"/>
            <w:vAlign w:val="bottom"/>
          </w:tcPr>
          <w:p w14:paraId="193365D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3D5B3B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5BE3C0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3CEAAF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403FC4F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CBF" w:rsidRPr="00D57BA2" w14:paraId="2B7E046E" w14:textId="77777777" w:rsidTr="00F11CBF">
        <w:tc>
          <w:tcPr>
            <w:tcW w:w="5220" w:type="dxa"/>
          </w:tcPr>
          <w:p w14:paraId="2A793851" w14:textId="2432E71F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772336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432A9DD5" w14:textId="2B227A39" w:rsidR="00F11CBF" w:rsidRPr="00D57BA2" w:rsidRDefault="00A501B1" w:rsidP="00A501B1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F5BCAF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2546A46" w14:textId="1129CEC6" w:rsidR="00F11CBF" w:rsidRPr="00D57BA2" w:rsidRDefault="00F11CBF" w:rsidP="00F11CB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11CBF" w:rsidRPr="00D57BA2" w14:paraId="3D6C1DA9" w14:textId="77777777" w:rsidTr="00F11CBF">
        <w:tc>
          <w:tcPr>
            <w:tcW w:w="5220" w:type="dxa"/>
          </w:tcPr>
          <w:p w14:paraId="449A70FA" w14:textId="32C755CA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73ED0D7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682AAEF3" w14:textId="64B79C8B" w:rsidR="00F11CBF" w:rsidRPr="00D57BA2" w:rsidRDefault="00A501B1" w:rsidP="00A501B1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8691F2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D99B971" w14:textId="4FD0C26E" w:rsidR="00F11CBF" w:rsidRPr="00D57BA2" w:rsidRDefault="00F11CBF" w:rsidP="00F11CB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11CBF" w:rsidRPr="00D57BA2" w14:paraId="1108B89D" w14:textId="77777777" w:rsidTr="00F11CBF">
        <w:tc>
          <w:tcPr>
            <w:tcW w:w="5220" w:type="dxa"/>
          </w:tcPr>
          <w:p w14:paraId="62ADDDF1" w14:textId="681305AF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61 - 180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32863F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7F907091" w14:textId="72FD7768" w:rsidR="00F11CBF" w:rsidRPr="00D57BA2" w:rsidRDefault="00A501B1" w:rsidP="00A501B1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3B6974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9496DDD" w14:textId="59E9A23E" w:rsidR="00F11CBF" w:rsidRPr="00D57BA2" w:rsidRDefault="00F11CBF" w:rsidP="00F11CB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11CBF" w:rsidRPr="00D57BA2" w14:paraId="1BBABA85" w14:textId="77777777" w:rsidTr="00F11CBF">
        <w:tc>
          <w:tcPr>
            <w:tcW w:w="5220" w:type="dxa"/>
            <w:vAlign w:val="bottom"/>
          </w:tcPr>
          <w:p w14:paraId="368B73DA" w14:textId="7750C2A1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E8305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C9236CB" w14:textId="00DAB4BD" w:rsidR="00F11CBF" w:rsidRPr="00D57BA2" w:rsidRDefault="00A501B1" w:rsidP="00A501B1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4CD966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F3CD4C1" w14:textId="323C9CC8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5,209</w:t>
            </w:r>
          </w:p>
        </w:tc>
      </w:tr>
      <w:tr w:rsidR="00F11CBF" w:rsidRPr="00D57BA2" w14:paraId="5349AC01" w14:textId="77777777" w:rsidTr="00F11CBF">
        <w:tc>
          <w:tcPr>
            <w:tcW w:w="5220" w:type="dxa"/>
            <w:vAlign w:val="bottom"/>
          </w:tcPr>
          <w:p w14:paraId="461BE954" w14:textId="61FF947B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D3107C" w14:textId="1F7FEA37" w:rsidR="00F11CBF" w:rsidRPr="00D57BA2" w:rsidRDefault="00F11CBF" w:rsidP="00F11CB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72C3E23" w14:textId="16B6B29B" w:rsidR="00F11CBF" w:rsidRPr="00D57BA2" w:rsidRDefault="00A501B1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83,120</w:t>
            </w:r>
          </w:p>
        </w:tc>
        <w:tc>
          <w:tcPr>
            <w:tcW w:w="270" w:type="dxa"/>
            <w:vAlign w:val="bottom"/>
          </w:tcPr>
          <w:p w14:paraId="37589D6E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D9C6132" w14:textId="66F63E54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105,030</w:t>
            </w:r>
          </w:p>
        </w:tc>
      </w:tr>
      <w:tr w:rsidR="00F11CBF" w:rsidRPr="00D57BA2" w14:paraId="5C5FFDCC" w14:textId="77777777" w:rsidTr="00F11CBF">
        <w:tc>
          <w:tcPr>
            <w:tcW w:w="5220" w:type="dxa"/>
            <w:vAlign w:val="bottom"/>
          </w:tcPr>
          <w:p w14:paraId="6F77076B" w14:textId="6F07073E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6" w:name="_Hlk72158781"/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4464944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19A0E56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24D43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5EDBC5D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CBF" w:rsidRPr="00D57BA2" w14:paraId="5F3BB232" w14:textId="77777777" w:rsidTr="00F11CBF">
        <w:tc>
          <w:tcPr>
            <w:tcW w:w="5220" w:type="dxa"/>
            <w:vAlign w:val="bottom"/>
          </w:tcPr>
          <w:p w14:paraId="453D558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D06BDD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AD9182" w14:textId="1CE96357" w:rsidR="00F11CBF" w:rsidRPr="00D57BA2" w:rsidRDefault="00A501B1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1,874,917</w:t>
            </w:r>
          </w:p>
        </w:tc>
        <w:tc>
          <w:tcPr>
            <w:tcW w:w="270" w:type="dxa"/>
            <w:vAlign w:val="bottom"/>
          </w:tcPr>
          <w:p w14:paraId="2BB40F1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5B44159" w14:textId="2108FC3B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2,023,028</w:t>
            </w:r>
          </w:p>
        </w:tc>
      </w:tr>
      <w:tr w:rsidR="00F11CBF" w:rsidRPr="00D57BA2" w14:paraId="220E79E3" w14:textId="77777777" w:rsidTr="00F11CBF">
        <w:tc>
          <w:tcPr>
            <w:tcW w:w="5220" w:type="dxa"/>
            <w:vAlign w:val="bottom"/>
          </w:tcPr>
          <w:p w14:paraId="1030113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F1137C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95D476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4A6C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27F207F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CBF" w:rsidRPr="00D57BA2" w14:paraId="1AF9C8FB" w14:textId="77777777" w:rsidTr="00F11CBF">
        <w:tc>
          <w:tcPr>
            <w:tcW w:w="5220" w:type="dxa"/>
            <w:vAlign w:val="bottom"/>
          </w:tcPr>
          <w:p w14:paraId="2066B376" w14:textId="50B6E8BC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FF7FF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D3F95" w14:textId="7B595F69" w:rsidR="00F11CBF" w:rsidRPr="00D57BA2" w:rsidRDefault="00A501B1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120,429</w:t>
            </w:r>
          </w:p>
        </w:tc>
        <w:tc>
          <w:tcPr>
            <w:tcW w:w="270" w:type="dxa"/>
            <w:vAlign w:val="bottom"/>
          </w:tcPr>
          <w:p w14:paraId="24DD25F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305A78E" w14:textId="3C4DA6A9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115,875</w:t>
            </w:r>
          </w:p>
        </w:tc>
      </w:tr>
      <w:tr w:rsidR="00F11CBF" w:rsidRPr="00D57BA2" w14:paraId="22774BD2" w14:textId="77777777" w:rsidTr="00F11CBF">
        <w:tc>
          <w:tcPr>
            <w:tcW w:w="5220" w:type="dxa"/>
            <w:vAlign w:val="bottom"/>
          </w:tcPr>
          <w:p w14:paraId="215A089E" w14:textId="3494EF8E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proofErr w:type="gramStart"/>
            <w:r w:rsidRPr="00D57BA2">
              <w:rPr>
                <w:rFonts w:asciiTheme="majorBidi" w:hAnsiTheme="majorBidi" w:cstheme="majorBidi"/>
                <w:sz w:val="30"/>
                <w:szCs w:val="30"/>
              </w:rPr>
              <w:t>-  60</w:t>
            </w:r>
            <w:proofErr w:type="gramEnd"/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609650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765A6D" w14:textId="0987FC6D" w:rsidR="00F11CBF" w:rsidRPr="00D57BA2" w:rsidDel="00AE1C97" w:rsidRDefault="00A501B1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270" w:type="dxa"/>
            <w:vAlign w:val="bottom"/>
          </w:tcPr>
          <w:p w14:paraId="3477ABA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E007437" w14:textId="273914B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6,411</w:t>
            </w:r>
          </w:p>
        </w:tc>
      </w:tr>
      <w:tr w:rsidR="00F11CBF" w:rsidRPr="00D57BA2" w14:paraId="7A9816FD" w14:textId="77777777" w:rsidTr="00F11CBF">
        <w:tc>
          <w:tcPr>
            <w:tcW w:w="5220" w:type="dxa"/>
            <w:vAlign w:val="bottom"/>
          </w:tcPr>
          <w:p w14:paraId="3632ECCE" w14:textId="24F01358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37BC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2A0F63C" w14:textId="4DD09A66" w:rsidR="00F11CBF" w:rsidRPr="00D57BA2" w:rsidRDefault="00A501B1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1,996,600</w:t>
            </w:r>
          </w:p>
        </w:tc>
        <w:tc>
          <w:tcPr>
            <w:tcW w:w="270" w:type="dxa"/>
            <w:vAlign w:val="bottom"/>
          </w:tcPr>
          <w:p w14:paraId="64132D5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EBE6E3E" w14:textId="4B9FA0E5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2,145,314</w:t>
            </w:r>
          </w:p>
        </w:tc>
      </w:tr>
      <w:tr w:rsidR="00F11CBF" w:rsidRPr="00D57BA2" w14:paraId="73DE4F8C" w14:textId="77777777" w:rsidTr="00F11CBF">
        <w:tc>
          <w:tcPr>
            <w:tcW w:w="5220" w:type="dxa"/>
            <w:vAlign w:val="bottom"/>
          </w:tcPr>
          <w:p w14:paraId="73EF7A49" w14:textId="324DD776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33262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64C564D" w14:textId="6F4F940B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97AC8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AC287BD" w14:textId="5AEF6374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11CBF" w:rsidRPr="00D57BA2" w14:paraId="7CC58EF4" w14:textId="77777777" w:rsidTr="00F11CBF">
        <w:tc>
          <w:tcPr>
            <w:tcW w:w="5220" w:type="dxa"/>
            <w:vAlign w:val="bottom"/>
          </w:tcPr>
          <w:p w14:paraId="0C65ECA8" w14:textId="73853BA0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D34919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4C14BC8" w14:textId="3E311249" w:rsidR="00F11CBF" w:rsidRPr="00D57BA2" w:rsidRDefault="00A501B1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2,079,720</w:t>
            </w:r>
          </w:p>
        </w:tc>
        <w:tc>
          <w:tcPr>
            <w:tcW w:w="270" w:type="dxa"/>
            <w:vAlign w:val="bottom"/>
          </w:tcPr>
          <w:p w14:paraId="268504E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81A1C89" w14:textId="177427A6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2,250,344</w:t>
            </w:r>
          </w:p>
        </w:tc>
      </w:tr>
      <w:bookmarkEnd w:id="6"/>
    </w:tbl>
    <w:p w14:paraId="67FF6BFA" w14:textId="77777777" w:rsidR="00556CD8" w:rsidRPr="00D57BA2" w:rsidRDefault="00556CD8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DC88E" w14:textId="5056CD08" w:rsidR="00550472" w:rsidRPr="00D57BA2" w:rsidRDefault="00550472" w:rsidP="00382685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firstLine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</w:rPr>
        <w:t>15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วัน ถึง </w:t>
      </w:r>
      <w:r w:rsidR="00A501B1">
        <w:rPr>
          <w:rFonts w:asciiTheme="majorBidi" w:hAnsiTheme="majorBidi" w:cstheme="majorBidi"/>
          <w:sz w:val="30"/>
          <w:szCs w:val="30"/>
          <w:shd w:val="clear" w:color="auto" w:fill="FFFFFF"/>
        </w:rPr>
        <w:t>90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วัน</w:t>
      </w:r>
    </w:p>
    <w:p w14:paraId="38C19AB3" w14:textId="76ECEE32" w:rsidR="0043338B" w:rsidRPr="00D57BA2" w:rsidRDefault="0062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6CA3A6E1" w14:textId="05F530AA" w:rsidR="00535894" w:rsidRPr="00D57BA2" w:rsidRDefault="00DA73D1" w:rsidP="0038268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7</w:t>
      </w:r>
      <w:r w:rsidR="00535894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>สินค้าคงเหลือ</w:t>
      </w:r>
    </w:p>
    <w:p w14:paraId="4E6C3AB6" w14:textId="77777777" w:rsidR="0044472C" w:rsidRPr="00D57BA2" w:rsidRDefault="0044472C" w:rsidP="0044472C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260"/>
      </w:tblGrid>
      <w:tr w:rsidR="00556CD8" w:rsidRPr="00D57BA2" w14:paraId="4C1F822E" w14:textId="77777777" w:rsidTr="00BD66A4">
        <w:trPr>
          <w:cantSplit/>
          <w:tblHeader/>
        </w:trPr>
        <w:tc>
          <w:tcPr>
            <w:tcW w:w="6390" w:type="dxa"/>
          </w:tcPr>
          <w:p w14:paraId="47FD3C79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5905BC8E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D57BA2" w14:paraId="2B1987C8" w14:textId="77777777" w:rsidTr="0047075B">
        <w:trPr>
          <w:cantSplit/>
          <w:trHeight w:val="389"/>
          <w:tblHeader/>
        </w:trPr>
        <w:tc>
          <w:tcPr>
            <w:tcW w:w="6390" w:type="dxa"/>
          </w:tcPr>
          <w:p w14:paraId="6FD1FC72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5CE842B" w14:textId="0EB49EA3" w:rsidR="00556CD8" w:rsidRPr="00D57BA2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EB14F0C" w14:textId="77777777" w:rsidR="00556CD8" w:rsidRPr="00D57BA2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248A4" w14:textId="4277F35A" w:rsidR="00556CD8" w:rsidRPr="00D57BA2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56CD8" w:rsidRPr="00D57BA2" w14:paraId="7D58B9C8" w14:textId="77777777" w:rsidTr="0047075B">
        <w:trPr>
          <w:cantSplit/>
          <w:trHeight w:val="389"/>
          <w:tblHeader/>
        </w:trPr>
        <w:tc>
          <w:tcPr>
            <w:tcW w:w="6390" w:type="dxa"/>
          </w:tcPr>
          <w:p w14:paraId="0D7AD315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3C0094C9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11CBF" w:rsidRPr="00D57BA2" w14:paraId="37A7F5B7" w14:textId="77777777" w:rsidTr="0047075B">
        <w:trPr>
          <w:cantSplit/>
          <w:trHeight w:val="389"/>
        </w:trPr>
        <w:tc>
          <w:tcPr>
            <w:tcW w:w="6390" w:type="dxa"/>
          </w:tcPr>
          <w:p w14:paraId="4FDC3AE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4ECC4C2A" w14:textId="59B6362F" w:rsidR="00F11CBF" w:rsidRPr="00D57BA2" w:rsidRDefault="00A501B1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472,17</w:t>
            </w:r>
            <w:r w:rsidR="005318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E92D375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6EE12" w14:textId="6CE8ABE2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18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69,378</w:t>
            </w:r>
          </w:p>
        </w:tc>
      </w:tr>
      <w:tr w:rsidR="00F11CBF" w:rsidRPr="00D57BA2" w14:paraId="3914197E" w14:textId="77777777" w:rsidTr="0047075B">
        <w:trPr>
          <w:cantSplit/>
          <w:trHeight w:val="389"/>
        </w:trPr>
        <w:tc>
          <w:tcPr>
            <w:tcW w:w="6390" w:type="dxa"/>
          </w:tcPr>
          <w:p w14:paraId="418A4AC4" w14:textId="77777777" w:rsidR="00F11CBF" w:rsidRPr="00D57BA2" w:rsidRDefault="00F11CBF" w:rsidP="00F11C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71632082" w14:textId="43EAD73E" w:rsidR="00F11CBF" w:rsidRPr="00D57BA2" w:rsidRDefault="00A501B1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</w:t>
            </w:r>
            <w:r w:rsidR="001E4C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1,471</w:t>
            </w:r>
          </w:p>
        </w:tc>
        <w:tc>
          <w:tcPr>
            <w:tcW w:w="270" w:type="dxa"/>
          </w:tcPr>
          <w:p w14:paraId="02E31D3B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E5199A" w14:textId="3AF28F2B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96</w:t>
            </w:r>
            <w:r w:rsidR="005318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1,798</w:t>
            </w:r>
          </w:p>
        </w:tc>
      </w:tr>
      <w:tr w:rsidR="00F11CBF" w:rsidRPr="00D57BA2" w14:paraId="787D5BD5" w14:textId="77777777" w:rsidTr="0047075B">
        <w:trPr>
          <w:cantSplit/>
          <w:trHeight w:val="389"/>
        </w:trPr>
        <w:tc>
          <w:tcPr>
            <w:tcW w:w="6390" w:type="dxa"/>
          </w:tcPr>
          <w:p w14:paraId="5322BA82" w14:textId="77777777" w:rsidR="00F11CBF" w:rsidRPr="00D57BA2" w:rsidRDefault="00F11CBF" w:rsidP="00F11C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350" w:type="dxa"/>
            <w:vAlign w:val="bottom"/>
          </w:tcPr>
          <w:p w14:paraId="7659EEDB" w14:textId="4F012771" w:rsidR="00F11CBF" w:rsidRPr="00D57BA2" w:rsidRDefault="00A501B1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1E4C01">
              <w:rPr>
                <w:rFonts w:asciiTheme="majorBidi" w:hAnsiTheme="majorBidi" w:cstheme="majorBidi" w:hint="cs"/>
                <w:sz w:val="30"/>
                <w:szCs w:val="30"/>
                <w:cs/>
              </w:rPr>
              <w:t>35,056</w:t>
            </w:r>
          </w:p>
        </w:tc>
        <w:tc>
          <w:tcPr>
            <w:tcW w:w="270" w:type="dxa"/>
          </w:tcPr>
          <w:p w14:paraId="732D3B65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8B01" w14:textId="467E3571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="0053180A">
              <w:rPr>
                <w:rFonts w:asciiTheme="majorBidi" w:hAnsiTheme="majorBidi" w:cstheme="majorBidi" w:hint="cs"/>
                <w:sz w:val="30"/>
                <w:szCs w:val="30"/>
                <w:cs/>
              </w:rPr>
              <w:t>1,922</w:t>
            </w:r>
          </w:p>
        </w:tc>
      </w:tr>
      <w:tr w:rsidR="00F11CBF" w:rsidRPr="00D57BA2" w14:paraId="34A096C1" w14:textId="77777777" w:rsidTr="0047075B">
        <w:trPr>
          <w:cantSplit/>
          <w:trHeight w:val="389"/>
        </w:trPr>
        <w:tc>
          <w:tcPr>
            <w:tcW w:w="6390" w:type="dxa"/>
          </w:tcPr>
          <w:p w14:paraId="7C38FC9A" w14:textId="77777777" w:rsidR="00F11CBF" w:rsidRPr="00D57BA2" w:rsidRDefault="00F11CBF" w:rsidP="00F11C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vAlign w:val="bottom"/>
          </w:tcPr>
          <w:p w14:paraId="313F9476" w14:textId="7DD11006" w:rsidR="00F11CBF" w:rsidRPr="00D57BA2" w:rsidRDefault="00A501B1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1,716,811</w:t>
            </w:r>
          </w:p>
        </w:tc>
        <w:tc>
          <w:tcPr>
            <w:tcW w:w="270" w:type="dxa"/>
          </w:tcPr>
          <w:p w14:paraId="6F2F37B9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79B1A4" w14:textId="2B4CC202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1,241,183</w:t>
            </w:r>
          </w:p>
        </w:tc>
      </w:tr>
      <w:tr w:rsidR="00F11CBF" w:rsidRPr="00D57BA2" w14:paraId="0ADC20BE" w14:textId="77777777" w:rsidTr="0047075B">
        <w:trPr>
          <w:cantSplit/>
          <w:trHeight w:val="389"/>
        </w:trPr>
        <w:tc>
          <w:tcPr>
            <w:tcW w:w="6390" w:type="dxa"/>
          </w:tcPr>
          <w:p w14:paraId="323B6442" w14:textId="23B6D413" w:rsidR="00F11CBF" w:rsidRPr="00D57BA2" w:rsidRDefault="00425E65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1351" w14:textId="792AD40D" w:rsidR="00F11CBF" w:rsidRPr="00D57BA2" w:rsidRDefault="00A501B1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3,365,511</w:t>
            </w:r>
          </w:p>
        </w:tc>
        <w:tc>
          <w:tcPr>
            <w:tcW w:w="270" w:type="dxa"/>
          </w:tcPr>
          <w:p w14:paraId="382BCE03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1CCA" w14:textId="6B965414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2,644,28</w:t>
            </w:r>
            <w:r w:rsidR="001E4C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5D5C18" w:rsidRPr="00D57BA2" w14:paraId="07A1443F" w14:textId="77777777" w:rsidTr="005D5C18">
        <w:trPr>
          <w:cantSplit/>
          <w:trHeight w:val="389"/>
        </w:trPr>
        <w:tc>
          <w:tcPr>
            <w:tcW w:w="6390" w:type="dxa"/>
          </w:tcPr>
          <w:p w14:paraId="7874E757" w14:textId="77777777" w:rsidR="005D5C18" w:rsidRPr="00D57BA2" w:rsidRDefault="005D5C1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DBDCAF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DE498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27457B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5C18" w:rsidRPr="00D57BA2" w14:paraId="38AD558D" w14:textId="77777777" w:rsidTr="005D5C18">
        <w:trPr>
          <w:cantSplit/>
          <w:trHeight w:val="389"/>
        </w:trPr>
        <w:tc>
          <w:tcPr>
            <w:tcW w:w="6390" w:type="dxa"/>
          </w:tcPr>
          <w:p w14:paraId="791C04B4" w14:textId="61AC5787" w:rsidR="005D5C18" w:rsidRPr="00D57BA2" w:rsidRDefault="005D5C1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“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”:</w:t>
            </w:r>
          </w:p>
        </w:tc>
        <w:tc>
          <w:tcPr>
            <w:tcW w:w="1350" w:type="dxa"/>
            <w:vAlign w:val="bottom"/>
          </w:tcPr>
          <w:p w14:paraId="42ED5A69" w14:textId="5101C6FB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B25313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29CD15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1CBF" w:rsidRPr="00D57BA2" w14:paraId="6689E1B2" w14:textId="77777777" w:rsidTr="00D4460F">
        <w:trPr>
          <w:cantSplit/>
          <w:trHeight w:val="389"/>
        </w:trPr>
        <w:tc>
          <w:tcPr>
            <w:tcW w:w="6390" w:type="dxa"/>
          </w:tcPr>
          <w:p w14:paraId="02F61E98" w14:textId="4324BDE2" w:rsidR="00F11CBF" w:rsidRPr="005D5C18" w:rsidRDefault="005D5C18" w:rsidP="005D5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vAlign w:val="bottom"/>
          </w:tcPr>
          <w:p w14:paraId="37005E99" w14:textId="088C4F04" w:rsidR="00F11CBF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,411,596</w:t>
            </w:r>
          </w:p>
        </w:tc>
        <w:tc>
          <w:tcPr>
            <w:tcW w:w="270" w:type="dxa"/>
          </w:tcPr>
          <w:p w14:paraId="2439E1F6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E64B2" w14:textId="641595A1" w:rsidR="00F11CBF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,646,877</w:t>
            </w:r>
          </w:p>
        </w:tc>
      </w:tr>
      <w:tr w:rsidR="005D5C18" w:rsidRPr="00D57BA2" w14:paraId="5EE0B65C" w14:textId="77777777" w:rsidTr="00D4460F">
        <w:trPr>
          <w:cantSplit/>
          <w:trHeight w:val="389"/>
        </w:trPr>
        <w:tc>
          <w:tcPr>
            <w:tcW w:w="6390" w:type="dxa"/>
          </w:tcPr>
          <w:p w14:paraId="4964BCA8" w14:textId="57DA54C5" w:rsidR="005D5C18" w:rsidRPr="00D57BA2" w:rsidRDefault="005D5C18" w:rsidP="005D5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</w:t>
            </w:r>
            <w:r w:rsidR="00240F1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240F1A" w:rsidRPr="00240F1A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A642C3" w14:textId="4F10543F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238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5C027D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D85279" w14:textId="5B30E64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536</w:t>
            </w:r>
          </w:p>
        </w:tc>
      </w:tr>
      <w:tr w:rsidR="003549EE" w:rsidRPr="00D57BA2" w14:paraId="72791172" w14:textId="77777777" w:rsidTr="00D4460F">
        <w:trPr>
          <w:cantSplit/>
          <w:trHeight w:val="389"/>
        </w:trPr>
        <w:tc>
          <w:tcPr>
            <w:tcW w:w="6390" w:type="dxa"/>
          </w:tcPr>
          <w:p w14:paraId="52A44C1E" w14:textId="1E166D0E" w:rsidR="003549EE" w:rsidRPr="00D57BA2" w:rsidRDefault="005D5C18" w:rsidP="00354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90EAB" w14:textId="23136384" w:rsidR="003549EE" w:rsidRPr="003549EE" w:rsidRDefault="003549EE" w:rsidP="003549E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10,407,358</w:t>
            </w:r>
          </w:p>
        </w:tc>
        <w:tc>
          <w:tcPr>
            <w:tcW w:w="270" w:type="dxa"/>
          </w:tcPr>
          <w:p w14:paraId="6A845B95" w14:textId="77777777" w:rsidR="003549EE" w:rsidRPr="003549EE" w:rsidRDefault="003549EE" w:rsidP="003549E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A5C6F" w14:textId="39DD8503" w:rsidR="003549EE" w:rsidRPr="003549EE" w:rsidRDefault="003549EE" w:rsidP="003549E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fldChar w:fldCharType="end"/>
            </w:r>
          </w:p>
        </w:tc>
      </w:tr>
    </w:tbl>
    <w:p w14:paraId="2BE85F54" w14:textId="77777777" w:rsidR="00BC4730" w:rsidRPr="00D57BA2" w:rsidRDefault="00BC4730" w:rsidP="00A86171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EF02560" w14:textId="1F20DC06" w:rsidR="00BD3DD4" w:rsidRDefault="00DA73D1" w:rsidP="001338F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C26B39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BD3DD4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เงินลงทุน</w:t>
      </w:r>
      <w:r w:rsidR="00600566" w:rsidRPr="00D57BA2">
        <w:rPr>
          <w:rFonts w:asciiTheme="majorBidi" w:hAnsiTheme="majorBidi" w:cstheme="majorBidi"/>
          <w:sz w:val="30"/>
          <w:szCs w:val="30"/>
          <w:u w:val="none"/>
          <w:cs/>
        </w:rPr>
        <w:t>ในบริษัทร่ว</w:t>
      </w:r>
      <w:r w:rsidR="001338FE">
        <w:rPr>
          <w:rFonts w:asciiTheme="majorBidi" w:hAnsiTheme="majorBidi" w:cstheme="majorBidi" w:hint="cs"/>
          <w:sz w:val="30"/>
          <w:szCs w:val="30"/>
          <w:u w:val="none"/>
          <w:cs/>
        </w:rPr>
        <w:t>ม</w:t>
      </w:r>
    </w:p>
    <w:p w14:paraId="4AA5886D" w14:textId="77777777" w:rsidR="00730F61" w:rsidRPr="00730F61" w:rsidRDefault="00730F61" w:rsidP="00730F61">
      <w:pPr>
        <w:tabs>
          <w:tab w:val="clear" w:pos="454"/>
          <w:tab w:val="left" w:pos="540"/>
        </w:tabs>
        <w:spacing w:line="240" w:lineRule="auto"/>
        <w:rPr>
          <w:sz w:val="20"/>
          <w:szCs w:val="20"/>
          <w:lang w:val="x-none" w:eastAsia="x-none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116"/>
        <w:gridCol w:w="270"/>
        <w:gridCol w:w="1089"/>
      </w:tblGrid>
      <w:tr w:rsidR="00234A51" w:rsidRPr="00D57BA2" w14:paraId="130928F3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07A295C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57F6B1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09F9527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6529E37D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01058" w:rsidRPr="00D57BA2" w14:paraId="75663A01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6174B363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12D73F" w14:textId="49E0701B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D87682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474545" w14:textId="379342F1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639656D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2F4B5A7" w14:textId="56FFB0FC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E9A434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E4D453D" w14:textId="64EDD015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1CBF" w:rsidRPr="00D57B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01058" w:rsidRPr="00D57BA2" w14:paraId="0D48A4D4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6DCC3A83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4EEDA10F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01058" w:rsidRPr="00D57BA2" w14:paraId="27D720DA" w14:textId="77777777" w:rsidTr="0047075B">
        <w:trPr>
          <w:cantSplit/>
          <w:trHeight w:val="389"/>
        </w:trPr>
        <w:tc>
          <w:tcPr>
            <w:tcW w:w="4077" w:type="dxa"/>
          </w:tcPr>
          <w:p w14:paraId="36E80D77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7F596DC3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D4C262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31FCDA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5BDE31A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0BE4738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EBF02F7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40E18C7B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11CBF" w:rsidRPr="00D57BA2" w14:paraId="284DAA75" w14:textId="77777777" w:rsidTr="0047075B">
        <w:trPr>
          <w:cantSplit/>
          <w:trHeight w:val="389"/>
        </w:trPr>
        <w:tc>
          <w:tcPr>
            <w:tcW w:w="4077" w:type="dxa"/>
          </w:tcPr>
          <w:p w14:paraId="031420B1" w14:textId="5AB889AC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เมษายนของปีก่อน </w:t>
            </w:r>
          </w:p>
        </w:tc>
        <w:tc>
          <w:tcPr>
            <w:tcW w:w="1080" w:type="dxa"/>
          </w:tcPr>
          <w:p w14:paraId="3636E371" w14:textId="76D072CF" w:rsidR="00F11CBF" w:rsidRPr="00D57BA2" w:rsidRDefault="00A501B1" w:rsidP="00A5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9,207,115</w:t>
            </w:r>
          </w:p>
        </w:tc>
        <w:tc>
          <w:tcPr>
            <w:tcW w:w="270" w:type="dxa"/>
          </w:tcPr>
          <w:p w14:paraId="72C0484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A1E804" w14:textId="38AF3716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7,774,680</w:t>
            </w:r>
          </w:p>
        </w:tc>
        <w:tc>
          <w:tcPr>
            <w:tcW w:w="270" w:type="dxa"/>
          </w:tcPr>
          <w:p w14:paraId="3F4ED70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E9B8E11" w14:textId="1A36CA45" w:rsidR="00F11CBF" w:rsidRPr="00D57BA2" w:rsidRDefault="00A501B1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40A6054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3C266717" w14:textId="66CA02F0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</w:tr>
      <w:tr w:rsidR="00F11CBF" w:rsidRPr="00D57BA2" w14:paraId="1E2786A4" w14:textId="77777777" w:rsidTr="0047075B">
        <w:trPr>
          <w:cantSplit/>
          <w:trHeight w:val="389"/>
        </w:trPr>
        <w:tc>
          <w:tcPr>
            <w:tcW w:w="4077" w:type="dxa"/>
          </w:tcPr>
          <w:p w14:paraId="469120D2" w14:textId="2A12EC4B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="001338F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48A4FBB8" w14:textId="0E412E8A" w:rsidR="00F11CBF" w:rsidRPr="00D57BA2" w:rsidRDefault="00A501B1" w:rsidP="00A5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1,380,054</w:t>
            </w:r>
          </w:p>
        </w:tc>
        <w:tc>
          <w:tcPr>
            <w:tcW w:w="270" w:type="dxa"/>
          </w:tcPr>
          <w:p w14:paraId="7C599D1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ECF7CB" w14:textId="3C8173DF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1,996,659</w:t>
            </w:r>
          </w:p>
        </w:tc>
        <w:tc>
          <w:tcPr>
            <w:tcW w:w="270" w:type="dxa"/>
          </w:tcPr>
          <w:p w14:paraId="61EAD84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977D1BF" w14:textId="42FA7443" w:rsidR="00F11CBF" w:rsidRPr="00D57BA2" w:rsidRDefault="00A501B1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63778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D7AE170" w14:textId="13C2733E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CBF" w:rsidRPr="00D57BA2" w14:paraId="67588CEF" w14:textId="77777777" w:rsidTr="00694737">
        <w:trPr>
          <w:cantSplit/>
          <w:trHeight w:val="389"/>
        </w:trPr>
        <w:tc>
          <w:tcPr>
            <w:tcW w:w="4077" w:type="dxa"/>
          </w:tcPr>
          <w:p w14:paraId="4574958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ขาดทุน) เบ็ดเสร็จอื่น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  <w:p w14:paraId="6CCEBF41" w14:textId="2A3A7D9A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8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  <w:vAlign w:val="bottom"/>
          </w:tcPr>
          <w:p w14:paraId="528C2263" w14:textId="67A73F88" w:rsidR="00F11CBF" w:rsidRPr="00D57BA2" w:rsidRDefault="001E4C01" w:rsidP="00A5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528,194</w:t>
            </w:r>
          </w:p>
        </w:tc>
        <w:tc>
          <w:tcPr>
            <w:tcW w:w="270" w:type="dxa"/>
            <w:vAlign w:val="bottom"/>
          </w:tcPr>
          <w:p w14:paraId="651020E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CA4DAD" w14:textId="35F28628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(345,288)</w:t>
            </w:r>
          </w:p>
        </w:tc>
        <w:tc>
          <w:tcPr>
            <w:tcW w:w="270" w:type="dxa"/>
            <w:vAlign w:val="bottom"/>
          </w:tcPr>
          <w:p w14:paraId="0A12BBF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BC0DB14" w14:textId="1D4AF4DA" w:rsidR="00F11CBF" w:rsidRPr="00D57BA2" w:rsidRDefault="00A501B1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A14F88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4774CFE6" w14:textId="17624AE1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CBF" w:rsidRPr="00D57BA2" w14:paraId="33705742" w14:textId="77777777" w:rsidTr="0047075B">
        <w:trPr>
          <w:cantSplit/>
          <w:trHeight w:val="389"/>
        </w:trPr>
        <w:tc>
          <w:tcPr>
            <w:tcW w:w="4077" w:type="dxa"/>
          </w:tcPr>
          <w:p w14:paraId="4B23A51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18104ED" w14:textId="73F7A97A" w:rsidR="00F11CBF" w:rsidRPr="00D57BA2" w:rsidRDefault="00A501B1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DA6B9F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38DF3E" w14:textId="2006548E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60D9354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7DE9468" w14:textId="5F9FFFBF" w:rsidR="00F11CBF" w:rsidRPr="00D57BA2" w:rsidRDefault="00A501B1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00D90" w14:textId="77777777" w:rsidR="00F11CBF" w:rsidRPr="00D57BA2" w:rsidRDefault="00F11CBF" w:rsidP="00F11C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444EE22" w14:textId="02E9B9EA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8FE" w:rsidRPr="00D57BA2" w14:paraId="5BD0665C" w14:textId="77777777" w:rsidTr="0047075B">
        <w:trPr>
          <w:cantSplit/>
          <w:trHeight w:val="389"/>
        </w:trPr>
        <w:tc>
          <w:tcPr>
            <w:tcW w:w="4077" w:type="dxa"/>
          </w:tcPr>
          <w:p w14:paraId="12FBAA57" w14:textId="1A905532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8F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5BC281C7" w14:textId="77777777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995A5" w14:textId="77777777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EEB96D" w14:textId="77777777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C664F" w14:textId="77777777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EFDCB21" w14:textId="77777777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67015" w14:textId="77777777" w:rsidR="001338FE" w:rsidRPr="00D57BA2" w:rsidRDefault="001338FE" w:rsidP="001338FE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39E686DC" w14:textId="77777777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8FE" w:rsidRPr="00D57BA2" w14:paraId="2F946D74" w14:textId="77777777" w:rsidTr="0047075B">
        <w:trPr>
          <w:cantSplit/>
          <w:trHeight w:val="389"/>
        </w:trPr>
        <w:tc>
          <w:tcPr>
            <w:tcW w:w="4077" w:type="dxa"/>
          </w:tcPr>
          <w:p w14:paraId="77D05A33" w14:textId="49784559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38F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1080" w:type="dxa"/>
          </w:tcPr>
          <w:p w14:paraId="0F214935" w14:textId="3D064957" w:rsidR="001338FE" w:rsidRPr="00D57BA2" w:rsidRDefault="001E4C01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325,746</w:t>
            </w:r>
          </w:p>
        </w:tc>
        <w:tc>
          <w:tcPr>
            <w:tcW w:w="270" w:type="dxa"/>
          </w:tcPr>
          <w:p w14:paraId="0B023D11" w14:textId="77777777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D5B3D" w14:textId="02628F6C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(193,445)</w:t>
            </w:r>
          </w:p>
        </w:tc>
        <w:tc>
          <w:tcPr>
            <w:tcW w:w="270" w:type="dxa"/>
          </w:tcPr>
          <w:p w14:paraId="7FD2177C" w14:textId="77777777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9DBF8A4" w14:textId="18233734" w:rsidR="001338FE" w:rsidRPr="00D57BA2" w:rsidRDefault="00A501B1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8A83" w14:textId="77777777" w:rsidR="001338FE" w:rsidRPr="00D57BA2" w:rsidRDefault="001338FE" w:rsidP="001338FE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274A2BF" w14:textId="6F2D6CCA" w:rsidR="001338FE" w:rsidRPr="00D57BA2" w:rsidRDefault="001338FE" w:rsidP="0013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CBF" w:rsidRPr="00D57BA2" w14:paraId="72CB6548" w14:textId="77777777" w:rsidTr="0047075B">
        <w:trPr>
          <w:cantSplit/>
          <w:trHeight w:val="389"/>
        </w:trPr>
        <w:tc>
          <w:tcPr>
            <w:tcW w:w="4077" w:type="dxa"/>
          </w:tcPr>
          <w:p w14:paraId="6C37BC7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67D25" w14:textId="39DBC485" w:rsidR="00F11CBF" w:rsidRPr="00D57BA2" w:rsidRDefault="00A501B1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11,415,618</w:t>
            </w:r>
          </w:p>
        </w:tc>
        <w:tc>
          <w:tcPr>
            <w:tcW w:w="270" w:type="dxa"/>
          </w:tcPr>
          <w:p w14:paraId="783BD2C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1EA12" w14:textId="13668A70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9,207,115</w:t>
            </w:r>
          </w:p>
        </w:tc>
        <w:tc>
          <w:tcPr>
            <w:tcW w:w="270" w:type="dxa"/>
          </w:tcPr>
          <w:p w14:paraId="0C4D7D0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C10EEB" w14:textId="1F92907C" w:rsidR="00F11CBF" w:rsidRPr="00D57BA2" w:rsidRDefault="00A501B1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065FD6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B71C75" w14:textId="4C29188E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</w:tr>
    </w:tbl>
    <w:p w14:paraId="05D50164" w14:textId="36711FA4" w:rsidR="00234A51" w:rsidRPr="00D57BA2" w:rsidRDefault="00234A51" w:rsidP="00234A51">
      <w:pPr>
        <w:rPr>
          <w:rFonts w:asciiTheme="majorBidi" w:hAnsiTheme="majorBidi" w:cstheme="majorBidi"/>
          <w:sz w:val="30"/>
          <w:szCs w:val="30"/>
          <w:cs/>
        </w:rPr>
        <w:sectPr w:rsidR="00234A51" w:rsidRPr="00D57BA2" w:rsidSect="003C0D5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19BAE912" w14:textId="64C9786C" w:rsidR="00CA43DC" w:rsidRPr="00D57BA2" w:rsidRDefault="00BC585D" w:rsidP="00BC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F11CBF" w:rsidRPr="00D57BA2">
        <w:rPr>
          <w:rFonts w:asciiTheme="majorBidi" w:hAnsiTheme="majorBidi" w:cstheme="majorBidi"/>
          <w:sz w:val="30"/>
          <w:szCs w:val="30"/>
        </w:rPr>
        <w:t>7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DC" w:rsidRPr="00D57BA2">
        <w:rPr>
          <w:rFonts w:asciiTheme="majorBidi" w:hAnsiTheme="majorBidi" w:cstheme="majorBidi"/>
          <w:sz w:val="30"/>
          <w:szCs w:val="30"/>
          <w:cs/>
        </w:rPr>
        <w:t xml:space="preserve">ไม่มีการซื้อและจำหน่ายเงินลงทุนในบริษัทร่วม </w:t>
      </w:r>
    </w:p>
    <w:p w14:paraId="41478D5C" w14:textId="77777777" w:rsidR="00CA43DC" w:rsidRPr="00D57BA2" w:rsidRDefault="00CA43DC" w:rsidP="00BC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Theme="majorBidi" w:hAnsiTheme="majorBidi" w:cstheme="majorBidi"/>
          <w:sz w:val="30"/>
          <w:szCs w:val="30"/>
        </w:rPr>
      </w:pPr>
    </w:p>
    <w:p w14:paraId="18FFB09E" w14:textId="25D0E4C8" w:rsidR="00543F83" w:rsidRPr="00D57BA2" w:rsidRDefault="00543F83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เงินลงทุนในตราสารทุนที่บันทึกตามวิธีส่วนได้เสีย ณ วันที่</w:t>
      </w:r>
      <w:r w:rsidRPr="00D57BA2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="0039076D" w:rsidRPr="00D57BA2">
        <w:rPr>
          <w:rFonts w:asciiTheme="majorBidi" w:hAnsiTheme="majorBidi" w:cstheme="majorBidi"/>
          <w:sz w:val="30"/>
          <w:szCs w:val="30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="0039076D" w:rsidRPr="00D57BA2">
        <w:rPr>
          <w:rFonts w:asciiTheme="majorBidi" w:hAnsiTheme="majorBidi" w:cstheme="majorBidi"/>
          <w:sz w:val="30"/>
          <w:szCs w:val="30"/>
          <w:cs/>
        </w:rPr>
        <w:t xml:space="preserve">นาคม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F11CBF" w:rsidRPr="00D57BA2">
        <w:rPr>
          <w:rFonts w:asciiTheme="majorBidi" w:hAnsiTheme="majorBidi" w:cstheme="majorBidi"/>
          <w:sz w:val="30"/>
          <w:szCs w:val="30"/>
        </w:rPr>
        <w:t>7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F11CBF" w:rsidRPr="00D57BA2">
        <w:rPr>
          <w:rFonts w:asciiTheme="majorBidi" w:hAnsiTheme="majorBidi" w:cstheme="majorBidi"/>
          <w:sz w:val="30"/>
          <w:szCs w:val="30"/>
        </w:rPr>
        <w:t>6</w:t>
      </w:r>
      <w:r w:rsidR="00AE1C97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</w:t>
      </w:r>
      <w:r w:rsidR="000277F7" w:rsidRPr="00D57BA2">
        <w:rPr>
          <w:rFonts w:asciiTheme="majorBidi" w:hAnsiTheme="majorBidi" w:cstheme="majorBidi"/>
          <w:sz w:val="30"/>
          <w:szCs w:val="30"/>
          <w:cs/>
        </w:rPr>
        <w:t>แต่ละ</w:t>
      </w:r>
      <w:r w:rsidRPr="00D57BA2">
        <w:rPr>
          <w:rFonts w:asciiTheme="majorBidi" w:hAnsiTheme="majorBidi" w:cstheme="majorBidi"/>
          <w:sz w:val="30"/>
          <w:szCs w:val="30"/>
          <w:cs/>
        </w:rPr>
        <w:t>ปี</w:t>
      </w:r>
      <w:r w:rsidR="003D470C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E74881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3D470C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4276BA0" w14:textId="77777777" w:rsidR="00BC4730" w:rsidRPr="00D57BA2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235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25"/>
        <w:gridCol w:w="155"/>
        <w:gridCol w:w="25"/>
        <w:gridCol w:w="875"/>
        <w:gridCol w:w="25"/>
        <w:gridCol w:w="155"/>
        <w:gridCol w:w="25"/>
        <w:gridCol w:w="870"/>
        <w:gridCol w:w="25"/>
        <w:gridCol w:w="153"/>
        <w:gridCol w:w="25"/>
        <w:gridCol w:w="967"/>
        <w:gridCol w:w="25"/>
      </w:tblGrid>
      <w:tr w:rsidR="00234A51" w:rsidRPr="00D57BA2" w14:paraId="31650934" w14:textId="77777777" w:rsidTr="002B5604">
        <w:trPr>
          <w:gridAfter w:val="1"/>
          <w:wAfter w:w="25" w:type="dxa"/>
          <w:cantSplit/>
          <w:tblHeader/>
        </w:trPr>
        <w:tc>
          <w:tcPr>
            <w:tcW w:w="2065" w:type="dxa"/>
          </w:tcPr>
          <w:p w14:paraId="79FFFAB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bookmarkStart w:id="7" w:name="_Hlk72159339"/>
          </w:p>
        </w:tc>
        <w:tc>
          <w:tcPr>
            <w:tcW w:w="1165" w:type="dxa"/>
          </w:tcPr>
          <w:p w14:paraId="6C416C35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24E11CA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14:paraId="6B15D03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EE1D71A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7905C38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6D2A1B8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4" w:type="dxa"/>
            <w:gridSpan w:val="20"/>
            <w:hideMark/>
          </w:tcPr>
          <w:p w14:paraId="036E1695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34A51" w:rsidRPr="00D57BA2" w14:paraId="04A27EED" w14:textId="77777777" w:rsidTr="002B5604">
        <w:trPr>
          <w:gridAfter w:val="1"/>
          <w:wAfter w:w="25" w:type="dxa"/>
          <w:cantSplit/>
          <w:tblHeader/>
        </w:trPr>
        <w:tc>
          <w:tcPr>
            <w:tcW w:w="2065" w:type="dxa"/>
          </w:tcPr>
          <w:p w14:paraId="0C1ED6C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14:paraId="16223D5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14:paraId="3A97795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2007" w:type="dxa"/>
            <w:gridSpan w:val="3"/>
            <w:hideMark/>
          </w:tcPr>
          <w:p w14:paraId="6017A0F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  <w:p w14:paraId="0586850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14:paraId="14A98BC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4764E46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49C293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5E5702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14:paraId="7E0D68B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376B30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5BC00F0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6"/>
            <w:hideMark/>
          </w:tcPr>
          <w:p w14:paraId="720E664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14:paraId="2D776620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58959E7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065" w:type="dxa"/>
            <w:gridSpan w:val="6"/>
            <w:hideMark/>
          </w:tcPr>
          <w:p w14:paraId="1E3B75AE" w14:textId="77777777" w:rsidR="00CA43DC" w:rsidRPr="00D57BA2" w:rsidRDefault="00CA43DC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EDD21C" w14:textId="227C865D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F11CBF" w:rsidRPr="00D57BA2" w14:paraId="2AD11FAB" w14:textId="77777777" w:rsidTr="002B5604">
        <w:trPr>
          <w:gridAfter w:val="1"/>
          <w:wAfter w:w="25" w:type="dxa"/>
          <w:cantSplit/>
          <w:tblHeader/>
        </w:trPr>
        <w:tc>
          <w:tcPr>
            <w:tcW w:w="2065" w:type="dxa"/>
          </w:tcPr>
          <w:p w14:paraId="68EBFC3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14:paraId="4038046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400DBA4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9AF63D2" w14:textId="402EBBFC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2" w:type="dxa"/>
            <w:vAlign w:val="bottom"/>
          </w:tcPr>
          <w:p w14:paraId="0895541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63C6F5C7" w14:textId="6AF3D378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62CFB8D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14:paraId="55F22ED9" w14:textId="755F7B0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46FC1D8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050CE5" w14:textId="6D121FE4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49CC930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14:paraId="4830FAE3" w14:textId="09A90775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1A15A8A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4BF43F33" w14:textId="0A1F24E1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74295F4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14:paraId="7238A870" w14:textId="1B6F3322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02A2D0E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3B348C93" w14:textId="4617310A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6A01C3C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gridSpan w:val="2"/>
            <w:vAlign w:val="bottom"/>
            <w:hideMark/>
          </w:tcPr>
          <w:p w14:paraId="60BFF0F2" w14:textId="0800167E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78" w:type="dxa"/>
            <w:gridSpan w:val="2"/>
            <w:vAlign w:val="bottom"/>
          </w:tcPr>
          <w:p w14:paraId="3E8B5D5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14:paraId="03889BE4" w14:textId="69DFBA31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</w:tr>
      <w:tr w:rsidR="00F11CBF" w:rsidRPr="00D57BA2" w14:paraId="31EF06CD" w14:textId="77777777" w:rsidTr="002B5604">
        <w:trPr>
          <w:gridAfter w:val="1"/>
          <w:wAfter w:w="25" w:type="dxa"/>
          <w:cantSplit/>
          <w:trHeight w:val="261"/>
        </w:trPr>
        <w:tc>
          <w:tcPr>
            <w:tcW w:w="2065" w:type="dxa"/>
          </w:tcPr>
          <w:p w14:paraId="33B8B28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14:paraId="4FA66D0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3EB1093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14:paraId="28BB903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E989D3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613" w:type="dxa"/>
            <w:gridSpan w:val="25"/>
            <w:hideMark/>
          </w:tcPr>
          <w:p w14:paraId="7FD538B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11CBF" w:rsidRPr="00D57BA2" w14:paraId="36E71D87" w14:textId="77777777" w:rsidTr="002B5604">
        <w:trPr>
          <w:cantSplit/>
          <w:trHeight w:val="351"/>
        </w:trPr>
        <w:tc>
          <w:tcPr>
            <w:tcW w:w="2065" w:type="dxa"/>
            <w:hideMark/>
          </w:tcPr>
          <w:p w14:paraId="39E4B36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14:paraId="15C424F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20CB767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14:paraId="388D9A4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2B64CC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5507CB2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709B57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3A84753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690D18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7CC259F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47024E9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14:paraId="3E8DEC6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5B39E7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14:paraId="36D3DE2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78FF4A1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7" w:type="dxa"/>
            <w:gridSpan w:val="2"/>
          </w:tcPr>
          <w:p w14:paraId="74CA94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1AB1954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29B7A2B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4EA715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gridSpan w:val="2"/>
          </w:tcPr>
          <w:p w14:paraId="310A0FA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A079B1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40D4986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353B7" w:rsidRPr="00D57BA2" w14:paraId="45AD4CB0" w14:textId="77777777" w:rsidTr="002B5604">
        <w:trPr>
          <w:cantSplit/>
          <w:trHeight w:val="270"/>
        </w:trPr>
        <w:tc>
          <w:tcPr>
            <w:tcW w:w="2065" w:type="dxa"/>
            <w:hideMark/>
          </w:tcPr>
          <w:p w14:paraId="5B649EC8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14:paraId="3E2C373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414F5402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14:paraId="1B56A373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C93AA2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  <w:vAlign w:val="bottom"/>
          </w:tcPr>
          <w:p w14:paraId="73DB3A1B" w14:textId="641A1578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vAlign w:val="bottom"/>
          </w:tcPr>
          <w:p w14:paraId="3C51152B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</w:tcPr>
          <w:p w14:paraId="0DA5FA1A" w14:textId="65CD07E8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  <w:vAlign w:val="bottom"/>
          </w:tcPr>
          <w:p w14:paraId="33786501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2CC79BA0" w14:textId="292C321A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vAlign w:val="bottom"/>
          </w:tcPr>
          <w:p w14:paraId="00AA0ED0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1706F232" w14:textId="4C559AA6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  <w:vAlign w:val="bottom"/>
          </w:tcPr>
          <w:p w14:paraId="0086173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3335A762" w14:textId="28F457B1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80" w:type="dxa"/>
            <w:vAlign w:val="bottom"/>
          </w:tcPr>
          <w:p w14:paraId="2C63293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7331F38E" w14:textId="1C0E06AD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  <w:vAlign w:val="bottom"/>
          </w:tcPr>
          <w:p w14:paraId="5E598C17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C6031C9" w14:textId="701D5359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163,466</w:t>
            </w:r>
          </w:p>
        </w:tc>
        <w:tc>
          <w:tcPr>
            <w:tcW w:w="180" w:type="dxa"/>
            <w:gridSpan w:val="2"/>
            <w:vAlign w:val="bottom"/>
          </w:tcPr>
          <w:p w14:paraId="0162C74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83F823" w14:textId="3BBD3481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296,906</w:t>
            </w:r>
          </w:p>
        </w:tc>
        <w:tc>
          <w:tcPr>
            <w:tcW w:w="180" w:type="dxa"/>
            <w:gridSpan w:val="2"/>
            <w:vAlign w:val="bottom"/>
          </w:tcPr>
          <w:p w14:paraId="72D32E87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2AACF837" w14:textId="54B8A767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8BB2388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E4EF22B" w14:textId="03E6095E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53B7" w:rsidRPr="00D57BA2" w14:paraId="4C3C25B7" w14:textId="77777777" w:rsidTr="002B5604">
        <w:trPr>
          <w:cantSplit/>
          <w:trHeight w:val="695"/>
        </w:trPr>
        <w:tc>
          <w:tcPr>
            <w:tcW w:w="2065" w:type="dxa"/>
            <w:hideMark/>
          </w:tcPr>
          <w:p w14:paraId="2463D973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14:paraId="2599DEA1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1AFE95C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C43A6C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14:paraId="0A02203F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0E9BD0A7" w14:textId="57B694DA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14:paraId="0AA06040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59938F6" w14:textId="171BE0B5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222B1AAC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6AAB0223" w14:textId="1F8AE850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14:paraId="3D7DE7C2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2230DEA9" w14:textId="174E1002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14:paraId="47DAC36C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2E87F1C2" w14:textId="40D4F91E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14:paraId="30526C0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  <w:hideMark/>
          </w:tcPr>
          <w:p w14:paraId="650820FD" w14:textId="10660B6A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14:paraId="03E663D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8906E4B" w14:textId="580BA052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7,002,382</w:t>
            </w:r>
          </w:p>
        </w:tc>
        <w:tc>
          <w:tcPr>
            <w:tcW w:w="180" w:type="dxa"/>
            <w:gridSpan w:val="2"/>
            <w:vAlign w:val="bottom"/>
          </w:tcPr>
          <w:p w14:paraId="17E4088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22277E8E" w14:textId="1C17BDAC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5,877,704</w:t>
            </w:r>
          </w:p>
        </w:tc>
        <w:tc>
          <w:tcPr>
            <w:tcW w:w="180" w:type="dxa"/>
            <w:gridSpan w:val="2"/>
            <w:vAlign w:val="bottom"/>
          </w:tcPr>
          <w:p w14:paraId="602ED5D1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7FCD90A8" w14:textId="44339EF6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78" w:type="dxa"/>
            <w:gridSpan w:val="2"/>
            <w:vAlign w:val="bottom"/>
          </w:tcPr>
          <w:p w14:paraId="0C338627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14:paraId="2FAE493B" w14:textId="09CC983B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4353B7" w:rsidRPr="00D57BA2" w14:paraId="73FC18C4" w14:textId="77777777" w:rsidTr="002B5604">
        <w:trPr>
          <w:cantSplit/>
        </w:trPr>
        <w:tc>
          <w:tcPr>
            <w:tcW w:w="2065" w:type="dxa"/>
            <w:hideMark/>
          </w:tcPr>
          <w:p w14:paraId="3A7FA9AF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</w:t>
            </w:r>
            <w:proofErr w:type="gram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hideMark/>
          </w:tcPr>
          <w:p w14:paraId="4E9D6DFF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บริษัทเพื่อ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vAlign w:val="bottom"/>
            <w:hideMark/>
          </w:tcPr>
          <w:p w14:paraId="0891BE2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  <w:vAlign w:val="bottom"/>
          </w:tcPr>
          <w:p w14:paraId="5A38DB4C" w14:textId="12795D7E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2" w:type="dxa"/>
            <w:vAlign w:val="bottom"/>
          </w:tcPr>
          <w:p w14:paraId="5241D97C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34152F2" w14:textId="39EBBE13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0" w:type="dxa"/>
            <w:vAlign w:val="bottom"/>
          </w:tcPr>
          <w:p w14:paraId="3C17F325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7DD79520" w14:textId="2EFF08E0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vAlign w:val="bottom"/>
          </w:tcPr>
          <w:p w14:paraId="5280DFCA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35162944" w14:textId="3AEB0C6F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vAlign w:val="bottom"/>
          </w:tcPr>
          <w:p w14:paraId="2E39EA3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B6259" w14:textId="4565C93E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80" w:type="dxa"/>
            <w:vAlign w:val="bottom"/>
          </w:tcPr>
          <w:p w14:paraId="4158E1C6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A4312" w14:textId="1C132EB0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vAlign w:val="bottom"/>
          </w:tcPr>
          <w:p w14:paraId="154BD0B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3121D" w14:textId="741A593E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4,249,770</w:t>
            </w:r>
          </w:p>
        </w:tc>
        <w:tc>
          <w:tcPr>
            <w:tcW w:w="180" w:type="dxa"/>
            <w:gridSpan w:val="2"/>
            <w:vAlign w:val="bottom"/>
          </w:tcPr>
          <w:p w14:paraId="5D2AB242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57201" w14:textId="4A6FD972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3,032,505</w:t>
            </w:r>
          </w:p>
        </w:tc>
        <w:tc>
          <w:tcPr>
            <w:tcW w:w="180" w:type="dxa"/>
            <w:gridSpan w:val="2"/>
            <w:vAlign w:val="bottom"/>
          </w:tcPr>
          <w:p w14:paraId="4DF37D02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F9E1B" w14:textId="0B66259B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1F312643" w14:textId="77777777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59183" w14:textId="4A93B3BB" w:rsidR="004353B7" w:rsidRPr="00D57BA2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53B7" w:rsidRPr="00D57BA2" w14:paraId="6A3B8A10" w14:textId="77777777" w:rsidTr="002B5604">
        <w:trPr>
          <w:cantSplit/>
        </w:trPr>
        <w:tc>
          <w:tcPr>
            <w:tcW w:w="2065" w:type="dxa"/>
            <w:hideMark/>
          </w:tcPr>
          <w:p w14:paraId="294F10AA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</w:tcPr>
          <w:p w14:paraId="593F0E2B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630F5B3D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F2C2846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3C11DB9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1422521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3B3866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1938260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A171FF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0431857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7ADA1E6A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CDAFD6" w14:textId="6CE6251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</w:tcPr>
          <w:p w14:paraId="19DF6AC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110DF2" w14:textId="4FDD02DD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</w:tcPr>
          <w:p w14:paraId="4850BDBA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B66FB" w14:textId="61535389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11,415,618</w:t>
            </w:r>
          </w:p>
        </w:tc>
        <w:tc>
          <w:tcPr>
            <w:tcW w:w="180" w:type="dxa"/>
            <w:gridSpan w:val="2"/>
          </w:tcPr>
          <w:p w14:paraId="6AFA7FED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0A91A6" w14:textId="55176506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9,207,115</w:t>
            </w:r>
          </w:p>
        </w:tc>
        <w:tc>
          <w:tcPr>
            <w:tcW w:w="180" w:type="dxa"/>
            <w:gridSpan w:val="2"/>
          </w:tcPr>
          <w:p w14:paraId="5B824C2B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0B0F6AC" w14:textId="54C63FFF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  <w:tc>
          <w:tcPr>
            <w:tcW w:w="178" w:type="dxa"/>
            <w:gridSpan w:val="2"/>
          </w:tcPr>
          <w:p w14:paraId="0FF3F14A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C7C5E54" w14:textId="2F505635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</w:tr>
      <w:bookmarkEnd w:id="7"/>
    </w:tbl>
    <w:p w14:paraId="47030ACE" w14:textId="77777777" w:rsidR="0084328E" w:rsidRPr="00D57BA2" w:rsidRDefault="0084328E" w:rsidP="0054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264B7" w14:textId="4151AD37" w:rsidR="003571B5" w:rsidRPr="00D57BA2" w:rsidRDefault="00234A51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96F4C" w:rsidRPr="00D57BA2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D57BA2">
        <w:rPr>
          <w:rFonts w:asciiTheme="majorBidi" w:hAnsiTheme="majorBidi" w:cstheme="majorBidi"/>
          <w:sz w:val="30"/>
          <w:szCs w:val="30"/>
          <w:cs/>
          <w:lang w:val="en-GB"/>
        </w:rPr>
        <w:t>และบริษัท</w:t>
      </w:r>
      <w:r w:rsidR="00096F4C" w:rsidRPr="00D57BA2">
        <w:rPr>
          <w:rFonts w:asciiTheme="majorBidi" w:hAnsiTheme="majorBidi" w:cstheme="majorBidi"/>
          <w:sz w:val="30"/>
          <w:szCs w:val="30"/>
          <w:cs/>
          <w:lang w:val="en-GB"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E9E9F30" w14:textId="756EF9A8" w:rsidR="008E64A4" w:rsidRPr="00D57BA2" w:rsidRDefault="008E64A4" w:rsidP="008E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757" w:type="dxa"/>
        <w:tblInd w:w="2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77"/>
        <w:gridCol w:w="854"/>
        <w:gridCol w:w="180"/>
        <w:gridCol w:w="794"/>
        <w:gridCol w:w="972"/>
        <w:gridCol w:w="180"/>
        <w:gridCol w:w="979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857"/>
      </w:tblGrid>
      <w:tr w:rsidR="00234A51" w:rsidRPr="00D57BA2" w14:paraId="3A2157ED" w14:textId="77777777" w:rsidTr="009F3276">
        <w:trPr>
          <w:cantSplit/>
          <w:tblHeader/>
        </w:trPr>
        <w:tc>
          <w:tcPr>
            <w:tcW w:w="2777" w:type="dxa"/>
            <w:vAlign w:val="bottom"/>
          </w:tcPr>
          <w:p w14:paraId="31C8F29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</w:tcPr>
          <w:p w14:paraId="050F77F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3D79911A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C0548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7841" w:type="dxa"/>
            <w:gridSpan w:val="15"/>
            <w:vAlign w:val="bottom"/>
            <w:hideMark/>
          </w:tcPr>
          <w:p w14:paraId="1C77C731" w14:textId="77777777" w:rsidR="00234A51" w:rsidRPr="00D57BA2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A51" w:rsidRPr="00D57BA2" w14:paraId="1FB02A90" w14:textId="77777777" w:rsidTr="009F3276">
        <w:trPr>
          <w:cantSplit/>
          <w:tblHeader/>
        </w:trPr>
        <w:tc>
          <w:tcPr>
            <w:tcW w:w="2777" w:type="dxa"/>
            <w:vAlign w:val="bottom"/>
          </w:tcPr>
          <w:p w14:paraId="2C36F09F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2B9CF3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  <w:hideMark/>
          </w:tcPr>
          <w:p w14:paraId="3D4F477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131" w:type="dxa"/>
            <w:gridSpan w:val="3"/>
            <w:vAlign w:val="bottom"/>
          </w:tcPr>
          <w:p w14:paraId="2574D1C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  <w:p w14:paraId="0DA0B8A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9D9A89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E250689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4D78AEA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9D02FC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32C6B91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CB79D99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B259BD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14:paraId="6CD7ABB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28E28E6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67EBF7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31" w:type="dxa"/>
            <w:gridSpan w:val="3"/>
            <w:vAlign w:val="bottom"/>
            <w:hideMark/>
          </w:tcPr>
          <w:p w14:paraId="178335B5" w14:textId="77777777" w:rsidR="00234A51" w:rsidRPr="00D57BA2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11CBF" w:rsidRPr="00D57BA2" w14:paraId="60BC9AE0" w14:textId="77777777" w:rsidTr="009F3276">
        <w:trPr>
          <w:cantSplit/>
          <w:trHeight w:val="389"/>
          <w:tblHeader/>
        </w:trPr>
        <w:tc>
          <w:tcPr>
            <w:tcW w:w="2777" w:type="dxa"/>
          </w:tcPr>
          <w:p w14:paraId="445D869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  <w:hideMark/>
          </w:tcPr>
          <w:p w14:paraId="5300419D" w14:textId="2A6B5865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4BE2152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343D4" w14:textId="4F1C97CC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972" w:type="dxa"/>
            <w:vAlign w:val="bottom"/>
            <w:hideMark/>
          </w:tcPr>
          <w:p w14:paraId="045DE5C0" w14:textId="50E8A7AF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2143A00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3A5F5655" w14:textId="29AEE7D1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" w:type="dxa"/>
          </w:tcPr>
          <w:p w14:paraId="767FC54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  <w:hideMark/>
          </w:tcPr>
          <w:p w14:paraId="1EC04329" w14:textId="6AF7C6DD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50DD33D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1B996C" w14:textId="72139973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" w:type="dxa"/>
          </w:tcPr>
          <w:p w14:paraId="2AD9B2E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CB12C9E" w14:textId="40059584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409AE6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274426A" w14:textId="59BF54E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" w:type="dxa"/>
          </w:tcPr>
          <w:p w14:paraId="7124C1A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2A2652A1" w14:textId="759361D0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1B3CA31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048559D" w14:textId="0733D5A5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" w:type="dxa"/>
          </w:tcPr>
          <w:p w14:paraId="72090F5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09F9736" w14:textId="42600D10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578E9D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6AAF437A" w14:textId="6B130719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11CBF" w:rsidRPr="00D57BA2" w14:paraId="274D4C5F" w14:textId="77777777" w:rsidTr="009F3276">
        <w:trPr>
          <w:cantSplit/>
          <w:trHeight w:val="270"/>
        </w:trPr>
        <w:tc>
          <w:tcPr>
            <w:tcW w:w="2777" w:type="dxa"/>
          </w:tcPr>
          <w:p w14:paraId="3E8E715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8" w:type="dxa"/>
            <w:gridSpan w:val="3"/>
            <w:hideMark/>
          </w:tcPr>
          <w:p w14:paraId="79A015D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0152" w:type="dxa"/>
            <w:gridSpan w:val="19"/>
            <w:hideMark/>
          </w:tcPr>
          <w:p w14:paraId="0D739CA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11CBF" w:rsidRPr="00D57BA2" w14:paraId="7AC667B2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5B77979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854" w:type="dxa"/>
            <w:vAlign w:val="bottom"/>
          </w:tcPr>
          <w:p w14:paraId="15FFC68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705C9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419C2EF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1FC2C97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B6DCB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14:paraId="183E9BE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EF6F3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608B693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FB4E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FDBC09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77021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982BE1" w14:textId="77777777" w:rsidR="00F11CBF" w:rsidRPr="00D57BA2" w:rsidRDefault="00F11CBF" w:rsidP="00F11CBF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85CE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B7222F4" w14:textId="77777777" w:rsidR="00F11CBF" w:rsidRPr="00D57BA2" w:rsidRDefault="00F11CBF" w:rsidP="00F11CBF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4B3B44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D18904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64481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2D7E3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4F7C6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64D21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C7F3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</w:tcPr>
          <w:p w14:paraId="200855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3B7" w:rsidRPr="00D57BA2" w14:paraId="02C8EC83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28850C5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854" w:type="dxa"/>
            <w:vAlign w:val="bottom"/>
          </w:tcPr>
          <w:p w14:paraId="1336C550" w14:textId="71BA25B0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14:paraId="373C5CE3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1C44D9A" w14:textId="6A5F61BF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14:paraId="02E1DE52" w14:textId="6D1DDF38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8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2E1AAD4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5077680C" w14:textId="76AD56AB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0FDF759F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0AAFFF66" w14:textId="2737EB09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1CE5AD18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22E3EAC" w14:textId="700518E9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332714D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D584DF4" w14:textId="7E19663E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FB38A85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5D5D3FA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731F87C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33167EA5" w14:textId="71EAA9F3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0105525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4358C22" w14:textId="669C0124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554DBFBB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2C143E6" w14:textId="2E022B99" w:rsidR="004353B7" w:rsidRPr="002B5604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5695A9" w14:textId="77777777" w:rsidR="004353B7" w:rsidRPr="00D57BA2" w:rsidRDefault="004353B7" w:rsidP="004353B7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73B85CB1" w14:textId="71E2901B" w:rsidR="004353B7" w:rsidRPr="002B5604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53B7" w:rsidRPr="00D57BA2" w14:paraId="3102FA4F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71261AF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854" w:type="dxa"/>
            <w:vAlign w:val="bottom"/>
          </w:tcPr>
          <w:p w14:paraId="5DE4F9C7" w14:textId="0D44C5FB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344F30D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5D128BDD" w14:textId="743A0B96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972" w:type="dxa"/>
            <w:vAlign w:val="bottom"/>
          </w:tcPr>
          <w:p w14:paraId="2B8C879C" w14:textId="2E0952CB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493B3BD8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0073B4F3" w14:textId="043B8AB2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71F17BD5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58288500" w14:textId="27408A8B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258348AA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887584E" w14:textId="33C4B624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3B538B2B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0F0EBA81" w14:textId="2F745EF2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3159E16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F5E86D0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866A4B7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74C9E16F" w14:textId="5286BB06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7FDA612C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77CECCF1" w14:textId="2374CA14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5399326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372FBF89" w14:textId="244F6560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80" w:type="dxa"/>
            <w:vAlign w:val="bottom"/>
          </w:tcPr>
          <w:p w14:paraId="3DD3B8FF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7E6CDA63" w14:textId="16483BB4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4353B7" w:rsidRPr="00D57BA2" w14:paraId="7A5EA248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5A49635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(Mauritius) Limited</w:t>
            </w:r>
          </w:p>
        </w:tc>
        <w:tc>
          <w:tcPr>
            <w:tcW w:w="854" w:type="dxa"/>
            <w:vAlign w:val="bottom"/>
          </w:tcPr>
          <w:p w14:paraId="4C75EF9B" w14:textId="226BD72C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180" w:type="dxa"/>
            <w:vAlign w:val="bottom"/>
          </w:tcPr>
          <w:p w14:paraId="6375DAB5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443F2" w14:textId="0AE9DE13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972" w:type="dxa"/>
            <w:vAlign w:val="bottom"/>
          </w:tcPr>
          <w:p w14:paraId="2ABF6DDC" w14:textId="36B9FB81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0CE66DB0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7F0AA777" w14:textId="0C028A9E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56C778B7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EE151" w14:textId="720FBAE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61C6BC4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3230E3" w14:textId="4B82C6D5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408A2B50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C7468" w14:textId="1E6B3EA9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5FA732D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21646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016BD0F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FADE9" w14:textId="15C1B6D0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289F85BC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A38B8" w14:textId="0C56B518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70BE9FE4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8DEBE" w14:textId="14F0D0B8" w:rsidR="004353B7" w:rsidRPr="002B5604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  <w:hideMark/>
          </w:tcPr>
          <w:p w14:paraId="5B561509" w14:textId="77777777" w:rsidR="004353B7" w:rsidRPr="00D57BA2" w:rsidRDefault="004353B7" w:rsidP="004353B7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1D755" w14:textId="34817885" w:rsidR="004353B7" w:rsidRPr="002B5604" w:rsidRDefault="004353B7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53B7" w:rsidRPr="00D57BA2" w14:paraId="2A4743E7" w14:textId="77777777" w:rsidTr="00813A6D">
        <w:trPr>
          <w:cantSplit/>
          <w:trHeight w:val="274"/>
        </w:trPr>
        <w:tc>
          <w:tcPr>
            <w:tcW w:w="2777" w:type="dxa"/>
            <w:hideMark/>
          </w:tcPr>
          <w:p w14:paraId="1B848C2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4" w:type="dxa"/>
          </w:tcPr>
          <w:p w14:paraId="4701B8D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81DEA6D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</w:tcPr>
          <w:p w14:paraId="1EB71FE8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</w:tcPr>
          <w:p w14:paraId="724FC59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95D4365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</w:tcPr>
          <w:p w14:paraId="09EF636B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FC5BEBC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331B59" w14:textId="608229E6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63ACF222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CD1E328" w14:textId="316F0620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1B046973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4E1442" w14:textId="134F9D95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56BD34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9570EA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41968DE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D8FEC5" w14:textId="438F170A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58B27141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AFB277" w14:textId="185F1B76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7F5E4FA0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21A981" w14:textId="7583E933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  <w:tc>
          <w:tcPr>
            <w:tcW w:w="180" w:type="dxa"/>
          </w:tcPr>
          <w:p w14:paraId="0670A7C9" w14:textId="77777777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E18F68" w14:textId="37420BF4" w:rsidR="004353B7" w:rsidRPr="00D57BA2" w:rsidRDefault="004353B7" w:rsidP="00435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</w:tr>
    </w:tbl>
    <w:p w14:paraId="422DAB93" w14:textId="77777777" w:rsidR="00A919DE" w:rsidRPr="00D57BA2" w:rsidRDefault="00A919DE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D1BFFA4" w14:textId="13555747" w:rsidR="00BA53F8" w:rsidRPr="00D57BA2" w:rsidRDefault="00A919DE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lang w:eastAsia="x-none"/>
        </w:rPr>
        <w:br w:type="page"/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>ตารางต่อไปนี้สรุป</w:t>
      </w:r>
      <w:r w:rsidR="00284730" w:rsidRPr="00D57BA2">
        <w:rPr>
          <w:rFonts w:asciiTheme="majorBidi" w:hAnsiTheme="majorBidi" w:cstheme="majorBidi"/>
          <w:sz w:val="30"/>
          <w:szCs w:val="30"/>
          <w:cs/>
        </w:rPr>
        <w:t>ข้อมูลทางการเงินของบริษัทร่วม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 xml:space="preserve">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="00066DCD" w:rsidRPr="00D57BA2">
        <w:rPr>
          <w:rFonts w:asciiTheme="majorBidi" w:hAnsiTheme="majorBidi" w:cstheme="majorBidi"/>
          <w:sz w:val="30"/>
          <w:szCs w:val="30"/>
          <w:cs/>
        </w:rPr>
        <w:br/>
      </w:r>
      <w:r w:rsidR="003E66CE" w:rsidRPr="00D57BA2">
        <w:rPr>
          <w:rFonts w:asciiTheme="majorBidi" w:hAnsiTheme="majorBidi" w:cstheme="majorBidi"/>
          <w:sz w:val="30"/>
          <w:szCs w:val="30"/>
          <w:cs/>
        </w:rPr>
        <w:t>รวมทั้ง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68670F"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>ในกิจการเหล่านี้</w:t>
      </w:r>
    </w:p>
    <w:p w14:paraId="4C01EB9A" w14:textId="77777777" w:rsidR="00192069" w:rsidRPr="00D57BA2" w:rsidRDefault="00192069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1456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9"/>
        <w:gridCol w:w="1170"/>
        <w:gridCol w:w="180"/>
        <w:gridCol w:w="1233"/>
        <w:gridCol w:w="180"/>
        <w:gridCol w:w="1170"/>
        <w:gridCol w:w="180"/>
        <w:gridCol w:w="1170"/>
        <w:gridCol w:w="180"/>
        <w:gridCol w:w="1215"/>
        <w:gridCol w:w="180"/>
        <w:gridCol w:w="1260"/>
        <w:gridCol w:w="180"/>
        <w:gridCol w:w="1224"/>
        <w:gridCol w:w="180"/>
        <w:gridCol w:w="1261"/>
      </w:tblGrid>
      <w:tr w:rsidR="00234A51" w:rsidRPr="00D57BA2" w14:paraId="6B4B1854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23E016D1" w14:textId="77777777" w:rsidR="00234A51" w:rsidRPr="00D57BA2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6D826FE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P.T. Indo Liberty Textiles</w:t>
            </w:r>
          </w:p>
        </w:tc>
        <w:tc>
          <w:tcPr>
            <w:tcW w:w="180" w:type="dxa"/>
            <w:vAlign w:val="bottom"/>
          </w:tcPr>
          <w:p w14:paraId="0D5CBAAA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971BDD0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อดิตยา เบอร์ล่า เคมีคัลส์</w:t>
            </w:r>
          </w:p>
        </w:tc>
        <w:tc>
          <w:tcPr>
            <w:tcW w:w="180" w:type="dxa"/>
            <w:vAlign w:val="bottom"/>
          </w:tcPr>
          <w:p w14:paraId="5B8B94ED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14DD2310" w14:textId="77777777" w:rsidR="00234A51" w:rsidRPr="00D57BA2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Carbon (Mauritius)</w:t>
            </w:r>
          </w:p>
        </w:tc>
        <w:tc>
          <w:tcPr>
            <w:tcW w:w="180" w:type="dxa"/>
            <w:vAlign w:val="bottom"/>
          </w:tcPr>
          <w:p w14:paraId="0296E3EC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vAlign w:val="bottom"/>
          </w:tcPr>
          <w:p w14:paraId="71B296AB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234A51" w:rsidRPr="00D57BA2" w14:paraId="0704262D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3AF1492D" w14:textId="77777777" w:rsidR="00234A51" w:rsidRPr="00D57BA2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55910429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9774E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E42C014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" w:type="dxa"/>
            <w:vAlign w:val="bottom"/>
          </w:tcPr>
          <w:p w14:paraId="61CFA9D0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76B275CA" w14:textId="77777777" w:rsidR="00234A51" w:rsidRPr="00D57BA2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0" w:type="dxa"/>
            <w:vAlign w:val="bottom"/>
          </w:tcPr>
          <w:p w14:paraId="375DAF6F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vAlign w:val="bottom"/>
          </w:tcPr>
          <w:p w14:paraId="20200247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F11CBF" w:rsidRPr="00D57BA2" w14:paraId="459AB27B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453951A8" w14:textId="77777777" w:rsidR="00F11CBF" w:rsidRPr="00D57BA2" w:rsidRDefault="00F11CBF" w:rsidP="00F11CBF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FE748B" w14:textId="53C087ED" w:rsidR="00F11CBF" w:rsidRPr="00D57BA2" w:rsidRDefault="00F11CBF" w:rsidP="00F11CBF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36C9E285" w14:textId="77777777" w:rsidR="00F11CBF" w:rsidRPr="00D57BA2" w:rsidRDefault="00F11CBF" w:rsidP="00F11CBF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A03E2FA" w14:textId="4ABE55D4" w:rsidR="00F11CBF" w:rsidRPr="00D57BA2" w:rsidRDefault="00F11CBF" w:rsidP="00F11CBF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22788C9" w14:textId="77777777" w:rsidR="00F11CBF" w:rsidRPr="00D57BA2" w:rsidRDefault="00F11CBF" w:rsidP="00F11CBF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B73327" w14:textId="0184E8F3" w:rsidR="00F11CBF" w:rsidRPr="00D57BA2" w:rsidRDefault="00F11CBF" w:rsidP="00F11CBF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2C32387D" w14:textId="77777777" w:rsidR="00F11CBF" w:rsidRPr="00D57BA2" w:rsidRDefault="00F11CBF" w:rsidP="00F11CBF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CB4F" w14:textId="2EC370DB" w:rsidR="00F11CBF" w:rsidRPr="00D57BA2" w:rsidRDefault="00F11CBF" w:rsidP="00F11CBF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F5D5C82" w14:textId="77777777" w:rsidR="00F11CBF" w:rsidRPr="00D57BA2" w:rsidRDefault="00F11CBF" w:rsidP="00F11CBF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B2B3A8" w14:textId="128100C0" w:rsidR="00F11CBF" w:rsidRPr="00D57BA2" w:rsidRDefault="00F11CBF" w:rsidP="00F11CBF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1A2F200" w14:textId="77777777" w:rsidR="00F11CBF" w:rsidRPr="00D57BA2" w:rsidRDefault="00F11CBF" w:rsidP="00F11CBF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2AA5CA" w14:textId="64CA3EB9" w:rsidR="00F11CBF" w:rsidRPr="00D57BA2" w:rsidRDefault="00F11CBF" w:rsidP="00F11CBF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62734A3" w14:textId="77777777" w:rsidR="00F11CBF" w:rsidRPr="00D57BA2" w:rsidRDefault="00F11CBF" w:rsidP="00F11CBF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1B38FD" w14:textId="17ED96E9" w:rsidR="00F11CBF" w:rsidRPr="00D57BA2" w:rsidRDefault="00F11CBF" w:rsidP="00F11CBF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46631C8" w14:textId="77777777" w:rsidR="00F11CBF" w:rsidRPr="00D57BA2" w:rsidRDefault="00F11CBF" w:rsidP="00F11CBF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F908066" w14:textId="28655F93" w:rsidR="00F11CBF" w:rsidRPr="00D57BA2" w:rsidRDefault="00F11CBF" w:rsidP="00F11CBF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F11CBF" w:rsidRPr="00D57BA2" w14:paraId="2E357C40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5ABDE1F6" w14:textId="77777777" w:rsidR="00F11CBF" w:rsidRPr="00D57BA2" w:rsidRDefault="00F11CBF" w:rsidP="00F11C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3" w:type="dxa"/>
            <w:gridSpan w:val="15"/>
            <w:vAlign w:val="bottom"/>
          </w:tcPr>
          <w:p w14:paraId="41928CEF" w14:textId="77777777" w:rsidR="00F11CBF" w:rsidRPr="00D57BA2" w:rsidRDefault="00F11CBF" w:rsidP="00F11CBF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6140" w:rsidRPr="00D57BA2" w14:paraId="570767F8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54EC6B68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0CE14B8D" w14:textId="46344C8C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3,920,919</w:t>
            </w:r>
          </w:p>
        </w:tc>
        <w:tc>
          <w:tcPr>
            <w:tcW w:w="180" w:type="dxa"/>
            <w:vAlign w:val="bottom"/>
          </w:tcPr>
          <w:p w14:paraId="3A1C20BD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420B532" w14:textId="73F5F658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4,298,697</w:t>
            </w:r>
          </w:p>
        </w:tc>
        <w:tc>
          <w:tcPr>
            <w:tcW w:w="180" w:type="dxa"/>
            <w:vAlign w:val="bottom"/>
          </w:tcPr>
          <w:p w14:paraId="55D42464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84F961" w14:textId="2C2BDCDE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19,473,267</w:t>
            </w:r>
          </w:p>
        </w:tc>
        <w:tc>
          <w:tcPr>
            <w:tcW w:w="180" w:type="dxa"/>
            <w:vAlign w:val="bottom"/>
          </w:tcPr>
          <w:p w14:paraId="765FCB0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D1F70" w14:textId="658BE08B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24,294,945</w:t>
            </w:r>
          </w:p>
        </w:tc>
        <w:tc>
          <w:tcPr>
            <w:tcW w:w="180" w:type="dxa"/>
            <w:vAlign w:val="bottom"/>
          </w:tcPr>
          <w:p w14:paraId="30ABFF9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7990B5" w14:textId="33CB9C0E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53,440,203</w:t>
            </w:r>
          </w:p>
        </w:tc>
        <w:tc>
          <w:tcPr>
            <w:tcW w:w="180" w:type="dxa"/>
            <w:vAlign w:val="bottom"/>
          </w:tcPr>
          <w:p w14:paraId="3FB160D2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DC35CD" w14:textId="5BB50FBB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59,363,037</w:t>
            </w:r>
          </w:p>
        </w:tc>
        <w:tc>
          <w:tcPr>
            <w:tcW w:w="180" w:type="dxa"/>
            <w:vAlign w:val="bottom"/>
          </w:tcPr>
          <w:p w14:paraId="2508C75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CD38A6D" w14:textId="7F6EDE6C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76,834,389</w:t>
            </w:r>
          </w:p>
        </w:tc>
        <w:tc>
          <w:tcPr>
            <w:tcW w:w="180" w:type="dxa"/>
            <w:vAlign w:val="bottom"/>
          </w:tcPr>
          <w:p w14:paraId="3A72582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FADBBB8" w14:textId="5B93C4BC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87,956,679</w:t>
            </w:r>
          </w:p>
        </w:tc>
      </w:tr>
      <w:tr w:rsidR="00E86140" w:rsidRPr="00D57BA2" w14:paraId="6B17A850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522C8509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สุทธิ</w:t>
            </w:r>
          </w:p>
        </w:tc>
        <w:tc>
          <w:tcPr>
            <w:tcW w:w="1170" w:type="dxa"/>
            <w:vAlign w:val="bottom"/>
          </w:tcPr>
          <w:p w14:paraId="10F89259" w14:textId="5F696EC0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(365,927)</w:t>
            </w:r>
          </w:p>
        </w:tc>
        <w:tc>
          <w:tcPr>
            <w:tcW w:w="180" w:type="dxa"/>
            <w:vAlign w:val="bottom"/>
          </w:tcPr>
          <w:p w14:paraId="2B131F46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7A38A16" w14:textId="031FA390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 (52,820)</w:t>
            </w:r>
          </w:p>
        </w:tc>
        <w:tc>
          <w:tcPr>
            <w:tcW w:w="180" w:type="dxa"/>
            <w:vAlign w:val="bottom"/>
          </w:tcPr>
          <w:p w14:paraId="77F536A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F45AB" w14:textId="29C4EE1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1,844,223</w:t>
            </w:r>
          </w:p>
        </w:tc>
        <w:tc>
          <w:tcPr>
            <w:tcW w:w="180" w:type="dxa"/>
            <w:vAlign w:val="bottom"/>
          </w:tcPr>
          <w:p w14:paraId="37607B3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642C33" w14:textId="17DAEE35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3,045,943</w:t>
            </w:r>
          </w:p>
        </w:tc>
        <w:tc>
          <w:tcPr>
            <w:tcW w:w="180" w:type="dxa"/>
            <w:vAlign w:val="bottom"/>
          </w:tcPr>
          <w:p w14:paraId="1D0068F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C857D3" w14:textId="252E9A4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5,440,909</w:t>
            </w:r>
          </w:p>
        </w:tc>
        <w:tc>
          <w:tcPr>
            <w:tcW w:w="180" w:type="dxa"/>
            <w:vAlign w:val="bottom"/>
          </w:tcPr>
          <w:p w14:paraId="27DE100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A6066" w14:textId="6A5330D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5,352,684</w:t>
            </w:r>
          </w:p>
        </w:tc>
        <w:tc>
          <w:tcPr>
            <w:tcW w:w="180" w:type="dxa"/>
            <w:vAlign w:val="bottom"/>
          </w:tcPr>
          <w:p w14:paraId="47F0D9D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E1A3BB" w14:textId="5B57D3F0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6,919,205</w:t>
            </w:r>
          </w:p>
        </w:tc>
        <w:tc>
          <w:tcPr>
            <w:tcW w:w="180" w:type="dxa"/>
            <w:vAlign w:val="bottom"/>
          </w:tcPr>
          <w:p w14:paraId="54533797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7888309" w14:textId="4AE97EA3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8,345,807</w:t>
            </w:r>
          </w:p>
        </w:tc>
      </w:tr>
      <w:tr w:rsidR="00E86140" w:rsidRPr="00D57BA2" w14:paraId="1A7D2241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5A1002C" w14:textId="38BBF655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905C3F" w14:textId="6ACA980F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32,328</w:t>
            </w:r>
          </w:p>
        </w:tc>
        <w:tc>
          <w:tcPr>
            <w:tcW w:w="180" w:type="dxa"/>
            <w:vAlign w:val="bottom"/>
          </w:tcPr>
          <w:p w14:paraId="192FA29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37C9208" w14:textId="7646205C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36,521</w:t>
            </w:r>
          </w:p>
        </w:tc>
        <w:tc>
          <w:tcPr>
            <w:tcW w:w="180" w:type="dxa"/>
            <w:vAlign w:val="bottom"/>
          </w:tcPr>
          <w:p w14:paraId="6CFB1252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FAD6B0" w14:textId="02EECE7D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1,989,566</w:t>
            </w:r>
          </w:p>
        </w:tc>
        <w:tc>
          <w:tcPr>
            <w:tcW w:w="180" w:type="dxa"/>
            <w:vAlign w:val="bottom"/>
          </w:tcPr>
          <w:p w14:paraId="100B045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B34951" w14:textId="716A404B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(1,269,353)</w:t>
            </w:r>
          </w:p>
        </w:tc>
        <w:tc>
          <w:tcPr>
            <w:tcW w:w="180" w:type="dxa"/>
            <w:vAlign w:val="bottom"/>
          </w:tcPr>
          <w:p w14:paraId="261060A0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D579671" w14:textId="07E183CB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1,101,037</w:t>
            </w:r>
          </w:p>
        </w:tc>
        <w:tc>
          <w:tcPr>
            <w:tcW w:w="180" w:type="dxa"/>
            <w:vAlign w:val="bottom"/>
          </w:tcPr>
          <w:p w14:paraId="04334F5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783BE3" w14:textId="614FAD27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(823,795)</w:t>
            </w:r>
          </w:p>
        </w:tc>
        <w:tc>
          <w:tcPr>
            <w:tcW w:w="180" w:type="dxa"/>
            <w:vAlign w:val="bottom"/>
          </w:tcPr>
          <w:p w14:paraId="029E478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2B24F8" w14:textId="536A7E05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3,122,931</w:t>
            </w:r>
          </w:p>
        </w:tc>
        <w:tc>
          <w:tcPr>
            <w:tcW w:w="180" w:type="dxa"/>
            <w:vAlign w:val="bottom"/>
          </w:tcPr>
          <w:p w14:paraId="4B35FB8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0FFA580" w14:textId="34C2CC2A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(2,056,627)</w:t>
            </w:r>
          </w:p>
        </w:tc>
      </w:tr>
      <w:tr w:rsidR="00E86140" w:rsidRPr="00D57BA2" w14:paraId="3A0BF652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D97C9BD" w14:textId="4D62E6BF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455B" w14:textId="79386F42" w:rsidR="00E86140" w:rsidRPr="00425E65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E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(333,599)</w:t>
            </w:r>
          </w:p>
        </w:tc>
        <w:tc>
          <w:tcPr>
            <w:tcW w:w="180" w:type="dxa"/>
            <w:vAlign w:val="bottom"/>
          </w:tcPr>
          <w:p w14:paraId="0B288AE7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8767" w14:textId="6FE6768F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(16,299)</w:t>
            </w:r>
          </w:p>
        </w:tc>
        <w:tc>
          <w:tcPr>
            <w:tcW w:w="180" w:type="dxa"/>
            <w:vAlign w:val="bottom"/>
          </w:tcPr>
          <w:p w14:paraId="2B0838D6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28FB" w14:textId="1E7434A1" w:rsidR="00E86140" w:rsidRPr="004353B7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3,833,789</w:t>
            </w:r>
          </w:p>
        </w:tc>
        <w:tc>
          <w:tcPr>
            <w:tcW w:w="180" w:type="dxa"/>
            <w:vAlign w:val="bottom"/>
          </w:tcPr>
          <w:p w14:paraId="44260AB6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C6C1" w14:textId="455C67ED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1,776,590</w:t>
            </w:r>
          </w:p>
        </w:tc>
        <w:tc>
          <w:tcPr>
            <w:tcW w:w="180" w:type="dxa"/>
            <w:vAlign w:val="bottom"/>
          </w:tcPr>
          <w:p w14:paraId="7B569D6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303E" w14:textId="7189A8BB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6,541,946</w:t>
            </w:r>
          </w:p>
        </w:tc>
        <w:tc>
          <w:tcPr>
            <w:tcW w:w="180" w:type="dxa"/>
            <w:vAlign w:val="bottom"/>
          </w:tcPr>
          <w:p w14:paraId="0E04915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98AA1" w14:textId="0748FDD9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4,528,889</w:t>
            </w:r>
          </w:p>
        </w:tc>
        <w:tc>
          <w:tcPr>
            <w:tcW w:w="180" w:type="dxa"/>
            <w:vAlign w:val="bottom"/>
          </w:tcPr>
          <w:p w14:paraId="0058274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7414E" w14:textId="37716BDF" w:rsidR="00E86140" w:rsidRPr="00E86140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10,042,136</w:t>
            </w:r>
          </w:p>
        </w:tc>
        <w:tc>
          <w:tcPr>
            <w:tcW w:w="180" w:type="dxa"/>
            <w:vAlign w:val="bottom"/>
          </w:tcPr>
          <w:p w14:paraId="52C132DD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353B" w14:textId="39E8EF91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6,289,180</w:t>
            </w:r>
          </w:p>
        </w:tc>
      </w:tr>
      <w:tr w:rsidR="00E86140" w:rsidRPr="00D57BA2" w14:paraId="63EDC6E1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77F5721D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C9EF" w14:textId="051121E7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7A91FD" w14:textId="3D9CF7D2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43F91A5" w14:textId="1D63CCA4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C32ECD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E7295E" w14:textId="6B13C633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(1,465)</w:t>
            </w:r>
          </w:p>
        </w:tc>
        <w:tc>
          <w:tcPr>
            <w:tcW w:w="180" w:type="dxa"/>
            <w:vAlign w:val="bottom"/>
          </w:tcPr>
          <w:p w14:paraId="5E2ACC2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68ED8" w14:textId="31564348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(1,475)</w:t>
            </w:r>
          </w:p>
        </w:tc>
        <w:tc>
          <w:tcPr>
            <w:tcW w:w="180" w:type="dxa"/>
            <w:vAlign w:val="bottom"/>
          </w:tcPr>
          <w:p w14:paraId="6A02C16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6C3149E" w14:textId="491B11A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630,027</w:t>
            </w:r>
          </w:p>
        </w:tc>
        <w:tc>
          <w:tcPr>
            <w:tcW w:w="180" w:type="dxa"/>
            <w:vAlign w:val="bottom"/>
          </w:tcPr>
          <w:p w14:paraId="04FAB6B6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01845" w14:textId="0DA5F41E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6,232</w:t>
            </w:r>
          </w:p>
        </w:tc>
        <w:tc>
          <w:tcPr>
            <w:tcW w:w="180" w:type="dxa"/>
            <w:vAlign w:val="bottom"/>
          </w:tcPr>
          <w:p w14:paraId="32EFD2B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74043C" w14:textId="15440CA0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628,562</w:t>
            </w:r>
          </w:p>
        </w:tc>
        <w:tc>
          <w:tcPr>
            <w:tcW w:w="180" w:type="dxa"/>
            <w:vAlign w:val="bottom"/>
          </w:tcPr>
          <w:p w14:paraId="3ED3436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9CD4C1D" w14:textId="5713A640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4,757</w:t>
            </w:r>
          </w:p>
        </w:tc>
      </w:tr>
      <w:tr w:rsidR="00E86140" w:rsidRPr="00D57BA2" w14:paraId="44B622C5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3F3977B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2307192F" w14:textId="7D4E562F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(333,599)</w:t>
            </w:r>
          </w:p>
        </w:tc>
        <w:tc>
          <w:tcPr>
            <w:tcW w:w="180" w:type="dxa"/>
            <w:vAlign w:val="bottom"/>
          </w:tcPr>
          <w:p w14:paraId="625DEF32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8AE4A2C" w14:textId="79762F93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(16,299)</w:t>
            </w:r>
          </w:p>
        </w:tc>
        <w:tc>
          <w:tcPr>
            <w:tcW w:w="180" w:type="dxa"/>
            <w:vAlign w:val="bottom"/>
          </w:tcPr>
          <w:p w14:paraId="6160613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7F202D" w14:textId="70A78ED5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3,835,254</w:t>
            </w:r>
          </w:p>
        </w:tc>
        <w:tc>
          <w:tcPr>
            <w:tcW w:w="180" w:type="dxa"/>
            <w:vAlign w:val="bottom"/>
          </w:tcPr>
          <w:p w14:paraId="2D022EF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0CB04" w14:textId="5C808D94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1,778,065</w:t>
            </w:r>
          </w:p>
        </w:tc>
        <w:tc>
          <w:tcPr>
            <w:tcW w:w="180" w:type="dxa"/>
            <w:vAlign w:val="bottom"/>
          </w:tcPr>
          <w:p w14:paraId="30093A0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034B98" w14:textId="2E814076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5,911,919</w:t>
            </w:r>
          </w:p>
        </w:tc>
        <w:tc>
          <w:tcPr>
            <w:tcW w:w="180" w:type="dxa"/>
            <w:vAlign w:val="bottom"/>
          </w:tcPr>
          <w:p w14:paraId="32780380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2B13F3" w14:textId="478FE30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4,522,657</w:t>
            </w:r>
          </w:p>
        </w:tc>
        <w:tc>
          <w:tcPr>
            <w:tcW w:w="180" w:type="dxa"/>
            <w:vAlign w:val="bottom"/>
          </w:tcPr>
          <w:p w14:paraId="2CA931F0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ED83CD" w14:textId="6EA51BF5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9,413,574</w:t>
            </w:r>
          </w:p>
        </w:tc>
        <w:tc>
          <w:tcPr>
            <w:tcW w:w="180" w:type="dxa"/>
            <w:vAlign w:val="bottom"/>
          </w:tcPr>
          <w:p w14:paraId="3FE6317B" w14:textId="77777777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D0505A2" w14:textId="007FEC77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6,284,423</w:t>
            </w:r>
          </w:p>
        </w:tc>
      </w:tr>
      <w:tr w:rsidR="00E86140" w:rsidRPr="00D57BA2" w14:paraId="03B8BCFA" w14:textId="77777777" w:rsidTr="002A537B">
        <w:trPr>
          <w:cantSplit/>
          <w:trHeight w:hRule="exact" w:val="317"/>
        </w:trPr>
        <w:tc>
          <w:tcPr>
            <w:tcW w:w="3599" w:type="dxa"/>
            <w:vAlign w:val="bottom"/>
          </w:tcPr>
          <w:p w14:paraId="1A60B06B" w14:textId="77777777" w:rsidR="00E86140" w:rsidRPr="00D57BA2" w:rsidRDefault="00E86140" w:rsidP="00E86140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CABF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3E44A7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FDC824D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7F9054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09D8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3790D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D6C2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EB6717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BDEC368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BFB55C2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15B94F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072F0A1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4861DAB" w14:textId="77777777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2CE00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C9BE54D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140" w:rsidRPr="00D57BA2" w14:paraId="76423072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61367BFD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023F8975" w14:textId="407DD5AA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1,475,250</w:t>
            </w:r>
          </w:p>
        </w:tc>
        <w:tc>
          <w:tcPr>
            <w:tcW w:w="180" w:type="dxa"/>
            <w:vAlign w:val="bottom"/>
          </w:tcPr>
          <w:p w14:paraId="5A88FA3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3F4BA7F" w14:textId="5B2BA99F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1,401,895</w:t>
            </w:r>
          </w:p>
        </w:tc>
        <w:tc>
          <w:tcPr>
            <w:tcW w:w="180" w:type="dxa"/>
            <w:vAlign w:val="bottom"/>
          </w:tcPr>
          <w:p w14:paraId="6EA37DC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9E8E" w14:textId="671F686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7,913,844</w:t>
            </w:r>
          </w:p>
        </w:tc>
        <w:tc>
          <w:tcPr>
            <w:tcW w:w="180" w:type="dxa"/>
            <w:vAlign w:val="bottom"/>
          </w:tcPr>
          <w:p w14:paraId="38585DE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17B9EB" w14:textId="65E6AC5E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9,977,948</w:t>
            </w:r>
          </w:p>
        </w:tc>
        <w:tc>
          <w:tcPr>
            <w:tcW w:w="180" w:type="dxa"/>
            <w:vAlign w:val="bottom"/>
          </w:tcPr>
          <w:p w14:paraId="76443307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667866" w14:textId="2F92ADF5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19,641,899</w:t>
            </w:r>
          </w:p>
        </w:tc>
        <w:tc>
          <w:tcPr>
            <w:tcW w:w="180" w:type="dxa"/>
            <w:vAlign w:val="bottom"/>
          </w:tcPr>
          <w:p w14:paraId="4325A76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94567E" w14:textId="476C03CF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18,047,813</w:t>
            </w:r>
          </w:p>
        </w:tc>
        <w:tc>
          <w:tcPr>
            <w:tcW w:w="180" w:type="dxa"/>
            <w:vAlign w:val="bottom"/>
          </w:tcPr>
          <w:p w14:paraId="53C6D01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D2A555B" w14:textId="4F2E6AEF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29,030,993</w:t>
            </w:r>
          </w:p>
        </w:tc>
        <w:tc>
          <w:tcPr>
            <w:tcW w:w="180" w:type="dxa"/>
            <w:vAlign w:val="bottom"/>
          </w:tcPr>
          <w:p w14:paraId="2C194AB8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1543355" w14:textId="643BC68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29,427,656</w:t>
            </w:r>
          </w:p>
        </w:tc>
      </w:tr>
      <w:tr w:rsidR="00E86140" w:rsidRPr="00D57BA2" w14:paraId="234E4DFE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64498D2F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4BA2301" w14:textId="367AA21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2,386,456</w:t>
            </w:r>
          </w:p>
        </w:tc>
        <w:tc>
          <w:tcPr>
            <w:tcW w:w="180" w:type="dxa"/>
            <w:vAlign w:val="bottom"/>
          </w:tcPr>
          <w:p w14:paraId="23DDE2E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255EC52" w14:textId="5253C28E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2,357,308</w:t>
            </w:r>
          </w:p>
        </w:tc>
        <w:tc>
          <w:tcPr>
            <w:tcW w:w="180" w:type="dxa"/>
            <w:vAlign w:val="bottom"/>
          </w:tcPr>
          <w:p w14:paraId="0557AEB4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5E99D" w14:textId="3AF52E54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24,879,681</w:t>
            </w:r>
          </w:p>
        </w:tc>
        <w:tc>
          <w:tcPr>
            <w:tcW w:w="180" w:type="dxa"/>
            <w:vAlign w:val="bottom"/>
          </w:tcPr>
          <w:p w14:paraId="1C6FE4AF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A4CD57" w14:textId="1857A606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19,817,865</w:t>
            </w:r>
          </w:p>
        </w:tc>
        <w:tc>
          <w:tcPr>
            <w:tcW w:w="180" w:type="dxa"/>
            <w:vAlign w:val="bottom"/>
          </w:tcPr>
          <w:p w14:paraId="4C664C2F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858F27" w14:textId="29286799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40,682,280</w:t>
            </w:r>
          </w:p>
        </w:tc>
        <w:tc>
          <w:tcPr>
            <w:tcW w:w="180" w:type="dxa"/>
            <w:vAlign w:val="bottom"/>
          </w:tcPr>
          <w:p w14:paraId="1DD18A1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C1DD4" w14:textId="09EA48A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33,916,030</w:t>
            </w:r>
          </w:p>
        </w:tc>
        <w:tc>
          <w:tcPr>
            <w:tcW w:w="180" w:type="dxa"/>
            <w:vAlign w:val="bottom"/>
          </w:tcPr>
          <w:p w14:paraId="080116B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CD08BD9" w14:textId="42C92013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67,948,417</w:t>
            </w:r>
          </w:p>
        </w:tc>
        <w:tc>
          <w:tcPr>
            <w:tcW w:w="180" w:type="dxa"/>
            <w:vAlign w:val="bottom"/>
          </w:tcPr>
          <w:p w14:paraId="5791CDD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F935C72" w14:textId="778D9370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56,091,203</w:t>
            </w:r>
          </w:p>
        </w:tc>
      </w:tr>
      <w:tr w:rsidR="00E86140" w:rsidRPr="00D57BA2" w14:paraId="026244D1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0E12D52E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0388F944" w14:textId="19A92333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(1,891,475)</w:t>
            </w:r>
          </w:p>
        </w:tc>
        <w:tc>
          <w:tcPr>
            <w:tcW w:w="180" w:type="dxa"/>
            <w:vAlign w:val="bottom"/>
          </w:tcPr>
          <w:p w14:paraId="38CF57F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56F0D75" w14:textId="40328D16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(1,430,384)</w:t>
            </w:r>
          </w:p>
        </w:tc>
        <w:tc>
          <w:tcPr>
            <w:tcW w:w="180" w:type="dxa"/>
            <w:vAlign w:val="bottom"/>
          </w:tcPr>
          <w:p w14:paraId="1063E9B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AE641" w14:textId="6AFF3078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(6,698,234)</w:t>
            </w:r>
          </w:p>
        </w:tc>
        <w:tc>
          <w:tcPr>
            <w:tcW w:w="180" w:type="dxa"/>
            <w:vAlign w:val="bottom"/>
          </w:tcPr>
          <w:p w14:paraId="1130295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AF1E15" w14:textId="1FA4CFC9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(7,673,002)</w:t>
            </w:r>
          </w:p>
        </w:tc>
        <w:tc>
          <w:tcPr>
            <w:tcW w:w="180" w:type="dxa"/>
            <w:vAlign w:val="bottom"/>
          </w:tcPr>
          <w:p w14:paraId="7C221B4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7CE17C" w14:textId="0E1B1906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(9,350,733)</w:t>
            </w:r>
          </w:p>
        </w:tc>
        <w:tc>
          <w:tcPr>
            <w:tcW w:w="180" w:type="dxa"/>
            <w:vAlign w:val="bottom"/>
          </w:tcPr>
          <w:p w14:paraId="28E32D8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56B24B" w14:textId="0F7C720E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(10,261,548)</w:t>
            </w:r>
          </w:p>
        </w:tc>
        <w:tc>
          <w:tcPr>
            <w:tcW w:w="180" w:type="dxa"/>
            <w:vAlign w:val="bottom"/>
          </w:tcPr>
          <w:p w14:paraId="4F02B2B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58E537F" w14:textId="38E05D28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(17,940,442)</w:t>
            </w:r>
          </w:p>
        </w:tc>
        <w:tc>
          <w:tcPr>
            <w:tcW w:w="180" w:type="dxa"/>
            <w:vAlign w:val="bottom"/>
          </w:tcPr>
          <w:p w14:paraId="3025FA24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BFA0A19" w14:textId="6FA2838B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(19,364,934)</w:t>
            </w:r>
          </w:p>
        </w:tc>
      </w:tr>
      <w:tr w:rsidR="00E86140" w:rsidRPr="00D57BA2" w14:paraId="0F29AF90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0EF6B057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D7A5BE" w14:textId="08B82303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(1,561,564)</w:t>
            </w:r>
          </w:p>
        </w:tc>
        <w:tc>
          <w:tcPr>
            <w:tcW w:w="180" w:type="dxa"/>
            <w:vAlign w:val="bottom"/>
          </w:tcPr>
          <w:p w14:paraId="73FE33F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A1CE25F" w14:textId="44688AFF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(1,586,553)</w:t>
            </w:r>
          </w:p>
        </w:tc>
        <w:tc>
          <w:tcPr>
            <w:tcW w:w="180" w:type="dxa"/>
            <w:vAlign w:val="bottom"/>
          </w:tcPr>
          <w:p w14:paraId="41254DB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38BBF" w14:textId="5AF35145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(2,726,375)</w:t>
            </w:r>
          </w:p>
        </w:tc>
        <w:tc>
          <w:tcPr>
            <w:tcW w:w="180" w:type="dxa"/>
            <w:vAlign w:val="bottom"/>
          </w:tcPr>
          <w:p w14:paraId="21B4FA8D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CB6BC" w14:textId="4B4D2839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(2,502,684)</w:t>
            </w:r>
          </w:p>
        </w:tc>
        <w:tc>
          <w:tcPr>
            <w:tcW w:w="180" w:type="dxa"/>
            <w:vAlign w:val="bottom"/>
          </w:tcPr>
          <w:p w14:paraId="17FB1707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6AF1B06" w14:textId="409BB6BF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(29,684,780)</w:t>
            </w:r>
          </w:p>
        </w:tc>
        <w:tc>
          <w:tcPr>
            <w:tcW w:w="180" w:type="dxa"/>
            <w:vAlign w:val="bottom"/>
          </w:tcPr>
          <w:p w14:paraId="56AC607D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FE74CD" w14:textId="3C41DA9A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(26,268,351)</w:t>
            </w:r>
          </w:p>
        </w:tc>
        <w:tc>
          <w:tcPr>
            <w:tcW w:w="180" w:type="dxa"/>
            <w:vAlign w:val="bottom"/>
          </w:tcPr>
          <w:p w14:paraId="15D3AAB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4860C7" w14:textId="1262A2B9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(33,972,719)</w:t>
            </w:r>
          </w:p>
        </w:tc>
        <w:tc>
          <w:tcPr>
            <w:tcW w:w="180" w:type="dxa"/>
            <w:vAlign w:val="bottom"/>
          </w:tcPr>
          <w:p w14:paraId="17B5A4A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E79BBE3" w14:textId="5825BBC6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(30,357,588)</w:t>
            </w:r>
          </w:p>
        </w:tc>
      </w:tr>
      <w:tr w:rsidR="00E86140" w:rsidRPr="00D57BA2" w14:paraId="5EE83818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4D40CE5A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1E86" w14:textId="1B23E882" w:rsidR="00E86140" w:rsidRPr="00425E65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E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408,667</w:t>
            </w:r>
          </w:p>
        </w:tc>
        <w:tc>
          <w:tcPr>
            <w:tcW w:w="180" w:type="dxa"/>
            <w:vAlign w:val="bottom"/>
          </w:tcPr>
          <w:p w14:paraId="0C54CDA1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FE3" w14:textId="6B0DC379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742,266</w:t>
            </w:r>
          </w:p>
        </w:tc>
        <w:tc>
          <w:tcPr>
            <w:tcW w:w="180" w:type="dxa"/>
            <w:vAlign w:val="bottom"/>
          </w:tcPr>
          <w:p w14:paraId="2C428C5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778C" w14:textId="4381B0A3" w:rsidR="00E86140" w:rsidRPr="004353B7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23,368,916</w:t>
            </w:r>
          </w:p>
        </w:tc>
        <w:tc>
          <w:tcPr>
            <w:tcW w:w="180" w:type="dxa"/>
            <w:vAlign w:val="bottom"/>
          </w:tcPr>
          <w:p w14:paraId="3C69EC5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C54BE" w14:textId="0BEFD324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19,620,127</w:t>
            </w:r>
          </w:p>
        </w:tc>
        <w:tc>
          <w:tcPr>
            <w:tcW w:w="180" w:type="dxa"/>
            <w:vAlign w:val="bottom"/>
          </w:tcPr>
          <w:p w14:paraId="766BCB0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8265" w14:textId="30BEA6BD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21,288,666</w:t>
            </w:r>
          </w:p>
        </w:tc>
        <w:tc>
          <w:tcPr>
            <w:tcW w:w="180" w:type="dxa"/>
            <w:vAlign w:val="bottom"/>
          </w:tcPr>
          <w:p w14:paraId="7E8F0EA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5E1" w14:textId="5DD30D4C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15,433,944</w:t>
            </w:r>
          </w:p>
        </w:tc>
        <w:tc>
          <w:tcPr>
            <w:tcW w:w="180" w:type="dxa"/>
            <w:vAlign w:val="bottom"/>
          </w:tcPr>
          <w:p w14:paraId="1CACB7F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A021" w14:textId="6D0948DA" w:rsidR="00E86140" w:rsidRPr="00E86140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45,066,249</w:t>
            </w:r>
          </w:p>
        </w:tc>
        <w:tc>
          <w:tcPr>
            <w:tcW w:w="180" w:type="dxa"/>
            <w:vAlign w:val="bottom"/>
          </w:tcPr>
          <w:p w14:paraId="7D7DCF34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2E717" w14:textId="60540C5D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35,796,337</w:t>
            </w:r>
          </w:p>
        </w:tc>
      </w:tr>
      <w:tr w:rsidR="00E86140" w:rsidRPr="00D57BA2" w14:paraId="52D4F049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0DBCC94A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vAlign w:val="bottom"/>
          </w:tcPr>
          <w:p w14:paraId="1E82C3D2" w14:textId="4B9B8277" w:rsidR="00E86140" w:rsidRPr="00D57BA2" w:rsidRDefault="00E86140" w:rsidP="002B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9F220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600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8E894F3" w14:textId="45AF889C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5DA6E92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C0DFB" w14:textId="61623E9F" w:rsidR="00E86140" w:rsidRPr="00425E65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E65">
              <w:rPr>
                <w:rFonts w:asciiTheme="majorBidi" w:hAnsiTheme="majorBidi" w:cstheme="majorBidi"/>
                <w:sz w:val="28"/>
                <w:szCs w:val="28"/>
              </w:rPr>
              <w:t>19,392</w:t>
            </w:r>
          </w:p>
        </w:tc>
        <w:tc>
          <w:tcPr>
            <w:tcW w:w="180" w:type="dxa"/>
            <w:vAlign w:val="bottom"/>
          </w:tcPr>
          <w:p w14:paraId="6BC13D9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47071" w14:textId="7A2D89B4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20,857</w:t>
            </w:r>
          </w:p>
        </w:tc>
        <w:tc>
          <w:tcPr>
            <w:tcW w:w="180" w:type="dxa"/>
            <w:vAlign w:val="bottom"/>
          </w:tcPr>
          <w:p w14:paraId="7B3A8DD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061705E" w14:textId="1D0F62F9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648,697</w:t>
            </w:r>
          </w:p>
        </w:tc>
        <w:tc>
          <w:tcPr>
            <w:tcW w:w="180" w:type="dxa"/>
            <w:vAlign w:val="bottom"/>
          </w:tcPr>
          <w:p w14:paraId="05207D3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70BA97" w14:textId="3BC3DA61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705,894</w:t>
            </w:r>
          </w:p>
        </w:tc>
        <w:tc>
          <w:tcPr>
            <w:tcW w:w="180" w:type="dxa"/>
            <w:vAlign w:val="bottom"/>
          </w:tcPr>
          <w:p w14:paraId="61B30640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C03A576" w14:textId="183CD580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668,089</w:t>
            </w:r>
          </w:p>
        </w:tc>
        <w:tc>
          <w:tcPr>
            <w:tcW w:w="180" w:type="dxa"/>
            <w:vAlign w:val="bottom"/>
          </w:tcPr>
          <w:p w14:paraId="22EF5C0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3AA99A3" w14:textId="143572C5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726,751</w:t>
            </w:r>
          </w:p>
        </w:tc>
      </w:tr>
      <w:tr w:rsidR="00E86140" w:rsidRPr="00D57BA2" w14:paraId="65262076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4E12F3D7" w14:textId="77777777" w:rsidR="00E86140" w:rsidRPr="00D57BA2" w:rsidRDefault="00E86140" w:rsidP="00E861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48215858" w14:textId="27E8F4C3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408,667</w:t>
            </w:r>
          </w:p>
        </w:tc>
        <w:tc>
          <w:tcPr>
            <w:tcW w:w="180" w:type="dxa"/>
            <w:vAlign w:val="bottom"/>
          </w:tcPr>
          <w:p w14:paraId="42470E9F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B08BDC2" w14:textId="1F755DE0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742,266</w:t>
            </w:r>
          </w:p>
        </w:tc>
        <w:tc>
          <w:tcPr>
            <w:tcW w:w="180" w:type="dxa"/>
            <w:vAlign w:val="bottom"/>
          </w:tcPr>
          <w:p w14:paraId="596486B4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908F52" w14:textId="110938B3" w:rsidR="00E86140" w:rsidRPr="00425E65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E65">
              <w:rPr>
                <w:rFonts w:asciiTheme="majorBidi" w:hAnsiTheme="majorBidi" w:cstheme="majorBidi"/>
                <w:sz w:val="28"/>
                <w:szCs w:val="28"/>
              </w:rPr>
              <w:t>23,349,524</w:t>
            </w:r>
          </w:p>
        </w:tc>
        <w:tc>
          <w:tcPr>
            <w:tcW w:w="180" w:type="dxa"/>
            <w:vAlign w:val="bottom"/>
          </w:tcPr>
          <w:p w14:paraId="44D6EDC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D56A6" w14:textId="2B70545D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19,599,270</w:t>
            </w:r>
          </w:p>
        </w:tc>
        <w:tc>
          <w:tcPr>
            <w:tcW w:w="180" w:type="dxa"/>
            <w:vAlign w:val="bottom"/>
          </w:tcPr>
          <w:p w14:paraId="71A1CB5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7028273" w14:textId="7254BAC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20,639,969</w:t>
            </w:r>
          </w:p>
        </w:tc>
        <w:tc>
          <w:tcPr>
            <w:tcW w:w="180" w:type="dxa"/>
            <w:vAlign w:val="bottom"/>
          </w:tcPr>
          <w:p w14:paraId="6653584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6FA312" w14:textId="2E533E9D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14,728,050</w:t>
            </w:r>
          </w:p>
        </w:tc>
        <w:tc>
          <w:tcPr>
            <w:tcW w:w="180" w:type="dxa"/>
            <w:vAlign w:val="bottom"/>
          </w:tcPr>
          <w:p w14:paraId="23CFB13F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CF9134" w14:textId="70D73E2D" w:rsidR="00E86140" w:rsidRPr="00D57BA2" w:rsidRDefault="00E86140" w:rsidP="002A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44,398,160</w:t>
            </w:r>
          </w:p>
        </w:tc>
        <w:tc>
          <w:tcPr>
            <w:tcW w:w="180" w:type="dxa"/>
            <w:vAlign w:val="bottom"/>
          </w:tcPr>
          <w:p w14:paraId="4302777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0AF0380" w14:textId="1F6BC9A0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35,069,586</w:t>
            </w:r>
          </w:p>
        </w:tc>
      </w:tr>
      <w:tr w:rsidR="00F11CBF" w:rsidRPr="00D57BA2" w14:paraId="0853C4FE" w14:textId="77777777" w:rsidTr="004353B7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7F113E8" w14:textId="77777777" w:rsidR="00F11CBF" w:rsidRPr="00D57BA2" w:rsidRDefault="00F11CBF" w:rsidP="00F11CBF">
            <w:pPr>
              <w:spacing w:line="240" w:lineRule="auto"/>
              <w:ind w:left="103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ส่วนได้เสียของกลุ่มบริษัทในสินทรัพย์สุทธิของผู้ถูกลงทุน</w:t>
            </w:r>
          </w:p>
        </w:tc>
        <w:tc>
          <w:tcPr>
            <w:tcW w:w="1170" w:type="dxa"/>
            <w:vAlign w:val="bottom"/>
          </w:tcPr>
          <w:p w14:paraId="0695929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2630A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B25698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4E71B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6CE46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401D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8543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D3FFD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0B0C5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E422C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7956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CB20C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0B4568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67EE0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B2367D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140" w:rsidRPr="00D57BA2" w14:paraId="1B62F043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10B8F53E" w14:textId="237C8466" w:rsidR="00E86140" w:rsidRPr="00D57BA2" w:rsidRDefault="00E74881" w:rsidP="00E74881">
            <w:pPr>
              <w:tabs>
                <w:tab w:val="left" w:pos="1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86140"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86140"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E86140"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เมษายนของปีก่อน</w:t>
            </w:r>
          </w:p>
        </w:tc>
        <w:tc>
          <w:tcPr>
            <w:tcW w:w="1170" w:type="dxa"/>
            <w:vAlign w:val="bottom"/>
          </w:tcPr>
          <w:p w14:paraId="22A506C2" w14:textId="4268E974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296,906</w:t>
            </w:r>
          </w:p>
        </w:tc>
        <w:tc>
          <w:tcPr>
            <w:tcW w:w="180" w:type="dxa"/>
            <w:vAlign w:val="bottom"/>
          </w:tcPr>
          <w:p w14:paraId="3000F74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01B938F" w14:textId="6295AF93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303,426</w:t>
            </w:r>
          </w:p>
        </w:tc>
        <w:tc>
          <w:tcPr>
            <w:tcW w:w="180" w:type="dxa"/>
            <w:vAlign w:val="bottom"/>
          </w:tcPr>
          <w:p w14:paraId="2CF8A397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A89063" w14:textId="3B657ADA" w:rsidR="00E86140" w:rsidRPr="00D57BA2" w:rsidRDefault="00E86140" w:rsidP="0042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5,877,703</w:t>
            </w:r>
          </w:p>
        </w:tc>
        <w:tc>
          <w:tcPr>
            <w:tcW w:w="180" w:type="dxa"/>
            <w:vAlign w:val="bottom"/>
          </w:tcPr>
          <w:p w14:paraId="32B814D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39F31" w14:textId="2DCA0DB5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5,369,963</w:t>
            </w:r>
          </w:p>
        </w:tc>
        <w:tc>
          <w:tcPr>
            <w:tcW w:w="180" w:type="dxa"/>
            <w:vAlign w:val="bottom"/>
          </w:tcPr>
          <w:p w14:paraId="34FF120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62D68E" w14:textId="0E9B63F9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3,032,506</w:t>
            </w:r>
          </w:p>
        </w:tc>
        <w:tc>
          <w:tcPr>
            <w:tcW w:w="180" w:type="dxa"/>
            <w:vAlign w:val="bottom"/>
          </w:tcPr>
          <w:p w14:paraId="42CDDAC8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EF249" w14:textId="76120FA4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2,101,291</w:t>
            </w:r>
          </w:p>
        </w:tc>
        <w:tc>
          <w:tcPr>
            <w:tcW w:w="180" w:type="dxa"/>
            <w:vAlign w:val="bottom"/>
          </w:tcPr>
          <w:p w14:paraId="65B1CD3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1B543B" w14:textId="44E4179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9,207,115</w:t>
            </w:r>
          </w:p>
        </w:tc>
        <w:tc>
          <w:tcPr>
            <w:tcW w:w="180" w:type="dxa"/>
            <w:vAlign w:val="bottom"/>
          </w:tcPr>
          <w:p w14:paraId="407B48A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4A00EC1" w14:textId="41A4D242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7,774,680</w:t>
            </w:r>
          </w:p>
        </w:tc>
      </w:tr>
      <w:tr w:rsidR="00E86140" w:rsidRPr="00D57BA2" w14:paraId="3C618DFA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DA7EE44" w14:textId="25DE0933" w:rsidR="00E86140" w:rsidRPr="00D57BA2" w:rsidRDefault="00E86140" w:rsidP="00E86140">
            <w:pPr>
              <w:spacing w:line="240" w:lineRule="auto"/>
              <w:ind w:left="103" w:hanging="10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vAlign w:val="bottom"/>
          </w:tcPr>
          <w:p w14:paraId="6E6C7BD2" w14:textId="68143D0A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D70E51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F4D09FA" w14:textId="5F44A900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84796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96D3" w14:textId="0235A69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D0E2C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991375" w14:textId="061C2EA2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8C528F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4816BB" w14:textId="52F7C3B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9CFB8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69F342" w14:textId="314C30C5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A611E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C0AA0F7" w14:textId="15246BE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CE04D6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09C6F2A" w14:textId="168205C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140" w:rsidRPr="00D57BA2" w14:paraId="4A86629A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0FD30FC" w14:textId="3ED82EF5" w:rsidR="00E86140" w:rsidRPr="00D57BA2" w:rsidRDefault="00E74881" w:rsidP="00E7488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86140"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ส่วนที่เป็นของกลุ่มบริษัท</w:t>
            </w:r>
          </w:p>
        </w:tc>
        <w:tc>
          <w:tcPr>
            <w:tcW w:w="1170" w:type="dxa"/>
            <w:vAlign w:val="bottom"/>
          </w:tcPr>
          <w:p w14:paraId="7C4D0630" w14:textId="4DD0EBB2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(133,440)</w:t>
            </w:r>
          </w:p>
        </w:tc>
        <w:tc>
          <w:tcPr>
            <w:tcW w:w="180" w:type="dxa"/>
            <w:vAlign w:val="bottom"/>
          </w:tcPr>
          <w:p w14:paraId="31F36D0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2AB7140" w14:textId="1F03BEA5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 (6,520)</w:t>
            </w:r>
          </w:p>
        </w:tc>
        <w:tc>
          <w:tcPr>
            <w:tcW w:w="180" w:type="dxa"/>
            <w:vAlign w:val="bottom"/>
          </w:tcPr>
          <w:p w14:paraId="662482CF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BB21E2" w14:textId="3F26C68D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1,150,170</w:t>
            </w:r>
          </w:p>
        </w:tc>
        <w:tc>
          <w:tcPr>
            <w:tcW w:w="180" w:type="dxa"/>
            <w:vAlign w:val="bottom"/>
          </w:tcPr>
          <w:p w14:paraId="230F970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2266D3" w14:textId="39DC42E4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533,231</w:t>
            </w:r>
          </w:p>
        </w:tc>
        <w:tc>
          <w:tcPr>
            <w:tcW w:w="180" w:type="dxa"/>
            <w:vAlign w:val="bottom"/>
          </w:tcPr>
          <w:p w14:paraId="4ACF80B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8A0B68" w14:textId="7A56F1B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1,217,264</w:t>
            </w:r>
          </w:p>
        </w:tc>
        <w:tc>
          <w:tcPr>
            <w:tcW w:w="180" w:type="dxa"/>
            <w:vAlign w:val="bottom"/>
          </w:tcPr>
          <w:p w14:paraId="6BE45238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332C73" w14:textId="456E1DC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931,215</w:t>
            </w:r>
          </w:p>
        </w:tc>
        <w:tc>
          <w:tcPr>
            <w:tcW w:w="180" w:type="dxa"/>
            <w:vAlign w:val="bottom"/>
          </w:tcPr>
          <w:p w14:paraId="133D063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724BFBB" w14:textId="7D6A056C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2,233,994</w:t>
            </w:r>
          </w:p>
        </w:tc>
        <w:tc>
          <w:tcPr>
            <w:tcW w:w="180" w:type="dxa"/>
            <w:vAlign w:val="bottom"/>
          </w:tcPr>
          <w:p w14:paraId="47DC288C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40C64DD" w14:textId="3893F540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1,457,926</w:t>
            </w:r>
          </w:p>
        </w:tc>
      </w:tr>
      <w:tr w:rsidR="00E86140" w:rsidRPr="00D57BA2" w14:paraId="67DEDDCB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5908312" w14:textId="3ADFAEAE" w:rsidR="00E86140" w:rsidRPr="00D57BA2" w:rsidRDefault="00E86140" w:rsidP="00E748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00F573" w14:textId="62EEDC5C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D50131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D9B620F" w14:textId="691EB33E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0DA832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FA82B2" w14:textId="4D9BE264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0874BC50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68EDC8" w14:textId="3E6B7892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3176C548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47B3AC4" w14:textId="7483E466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8A4DD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D981D2" w14:textId="455098F9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561A72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417A5B" w14:textId="675EECF4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29FFC0F6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39A7748" w14:textId="3899BE95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     (25,491)</w:t>
            </w:r>
          </w:p>
        </w:tc>
      </w:tr>
      <w:tr w:rsidR="00E86140" w:rsidRPr="00D57BA2" w14:paraId="74A03436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6BEFB060" w14:textId="77777777" w:rsidR="00E86140" w:rsidRPr="00D57BA2" w:rsidRDefault="00E86140" w:rsidP="00E86140">
            <w:pPr>
              <w:spacing w:line="240" w:lineRule="auto"/>
              <w:ind w:left="103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มูลค่าตามบัญชีของส่วนได้เสียในผู้ถูกลงทุน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4E47D6" w14:textId="77777777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26CB6A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6565FD8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A7E677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14CF4" w14:textId="77777777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3211CB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E17AD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1E7F1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39BC2A0" w14:textId="77777777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61ED5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59BFC0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1DF194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9A9E2" w14:textId="77777777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72B40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1932286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6140" w:rsidRPr="00D57BA2" w14:paraId="66EF76DB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0FFEB09" w14:textId="47FDFFFE" w:rsidR="00E86140" w:rsidRPr="00D57BA2" w:rsidRDefault="00E74881" w:rsidP="00E7488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E86140"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6140"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E86140"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89601" w14:textId="0088A751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163,466</w:t>
            </w:r>
          </w:p>
        </w:tc>
        <w:tc>
          <w:tcPr>
            <w:tcW w:w="180" w:type="dxa"/>
            <w:vAlign w:val="bottom"/>
          </w:tcPr>
          <w:p w14:paraId="59CF871E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097F732D" w14:textId="7ECD3D4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296,906</w:t>
            </w:r>
          </w:p>
        </w:tc>
        <w:tc>
          <w:tcPr>
            <w:tcW w:w="180" w:type="dxa"/>
            <w:vAlign w:val="bottom"/>
          </w:tcPr>
          <w:p w14:paraId="797240B0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289ABF" w14:textId="704907FE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7,002,382</w:t>
            </w:r>
          </w:p>
        </w:tc>
        <w:tc>
          <w:tcPr>
            <w:tcW w:w="180" w:type="dxa"/>
            <w:vAlign w:val="bottom"/>
          </w:tcPr>
          <w:p w14:paraId="43C56023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5F4E3" w14:textId="7E44EBB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5,877,703</w:t>
            </w:r>
          </w:p>
        </w:tc>
        <w:tc>
          <w:tcPr>
            <w:tcW w:w="180" w:type="dxa"/>
            <w:vAlign w:val="bottom"/>
          </w:tcPr>
          <w:p w14:paraId="2D905799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157D45BA" w14:textId="02DE250E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4,249,770</w:t>
            </w:r>
          </w:p>
        </w:tc>
        <w:tc>
          <w:tcPr>
            <w:tcW w:w="180" w:type="dxa"/>
            <w:vAlign w:val="bottom"/>
          </w:tcPr>
          <w:p w14:paraId="01E8AC71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C238C" w14:textId="457113BC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3,032,506</w:t>
            </w:r>
          </w:p>
        </w:tc>
        <w:tc>
          <w:tcPr>
            <w:tcW w:w="180" w:type="dxa"/>
            <w:vAlign w:val="bottom"/>
          </w:tcPr>
          <w:p w14:paraId="765C8A0D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5728FD8C" w14:textId="3FB53C0F" w:rsidR="00E86140" w:rsidRPr="00E86140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11,415,618</w:t>
            </w:r>
          </w:p>
        </w:tc>
        <w:tc>
          <w:tcPr>
            <w:tcW w:w="180" w:type="dxa"/>
            <w:vAlign w:val="bottom"/>
          </w:tcPr>
          <w:p w14:paraId="5A93C231" w14:textId="77777777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18DC5F0" w14:textId="62225418" w:rsidR="00E86140" w:rsidRPr="00D57BA2" w:rsidRDefault="00E86140" w:rsidP="00E8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9,207,115</w:t>
            </w:r>
          </w:p>
        </w:tc>
      </w:tr>
    </w:tbl>
    <w:p w14:paraId="2672BE32" w14:textId="77777777" w:rsidR="004912AE" w:rsidRPr="00D57BA2" w:rsidRDefault="004912AE" w:rsidP="00A71823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61AED20" w14:textId="6F8D7AA4" w:rsidR="000B3A52" w:rsidRPr="00D57BA2" w:rsidRDefault="008A58F1" w:rsidP="00F11CB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br w:type="page"/>
      </w:r>
      <w:r w:rsidR="00C01C5E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0B3A52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B3A52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</w:p>
    <w:p w14:paraId="5207AA9B" w14:textId="77777777" w:rsidR="000B3A52" w:rsidRPr="00D57BA2" w:rsidRDefault="000B3A52" w:rsidP="000B3A52">
      <w:pPr>
        <w:rPr>
          <w:rFonts w:asciiTheme="majorBidi" w:hAnsiTheme="majorBidi" w:cstheme="majorBidi"/>
          <w:sz w:val="30"/>
          <w:szCs w:val="30"/>
        </w:rPr>
      </w:pPr>
    </w:p>
    <w:p w14:paraId="0B28EF2D" w14:textId="13038A8B" w:rsidR="0092779D" w:rsidRPr="00D57BA2" w:rsidRDefault="0092779D" w:rsidP="00F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</w:t>
      </w:r>
      <w:r w:rsidR="00DF76BF" w:rsidRPr="00D57BA2">
        <w:rPr>
          <w:rFonts w:asciiTheme="majorBidi" w:hAnsiTheme="majorBidi" w:cstheme="majorBidi"/>
          <w:sz w:val="30"/>
          <w:szCs w:val="30"/>
          <w:cs/>
        </w:rPr>
        <w:t xml:space="preserve">งินลงทุนในบริษัทย่อย ณ วันที่ </w:t>
      </w:r>
      <w:r w:rsidR="00DF76BF" w:rsidRPr="00D57BA2">
        <w:rPr>
          <w:rFonts w:asciiTheme="majorBidi" w:hAnsiTheme="majorBidi" w:cstheme="majorBidi"/>
          <w:sz w:val="30"/>
          <w:szCs w:val="30"/>
        </w:rPr>
        <w:t>31</w:t>
      </w:r>
      <w:r w:rsidR="00DF76BF"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F11CBF" w:rsidRPr="00D57BA2">
        <w:rPr>
          <w:rFonts w:asciiTheme="majorBidi" w:hAnsiTheme="majorBidi" w:cstheme="majorBidi"/>
          <w:sz w:val="30"/>
          <w:szCs w:val="30"/>
        </w:rPr>
        <w:t>7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F11CBF" w:rsidRPr="00D57BA2">
        <w:rPr>
          <w:rFonts w:asciiTheme="majorBidi" w:hAnsiTheme="majorBidi" w:cstheme="majorBidi"/>
          <w:sz w:val="30"/>
          <w:szCs w:val="30"/>
        </w:rPr>
        <w:t>6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และเงินปันผลรับ</w:t>
      </w:r>
      <w:r w:rsidR="001E354E" w:rsidRPr="00D57BA2">
        <w:rPr>
          <w:rFonts w:asciiTheme="majorBidi" w:hAnsiTheme="majorBidi" w:cstheme="majorBidi"/>
          <w:sz w:val="30"/>
          <w:szCs w:val="30"/>
          <w:cs/>
        </w:rPr>
        <w:t>จากเงินลงทุนดังกล่าวสำหรับแต่ละ</w:t>
      </w:r>
      <w:r w:rsidRPr="00D57BA2">
        <w:rPr>
          <w:rFonts w:asciiTheme="majorBidi" w:hAnsiTheme="majorBidi" w:cstheme="majorBidi"/>
          <w:sz w:val="30"/>
          <w:szCs w:val="30"/>
          <w:cs/>
        </w:rPr>
        <w:t>ปี</w:t>
      </w:r>
      <w:r w:rsidR="00E74881">
        <w:rPr>
          <w:rFonts w:asciiTheme="majorBidi" w:hAnsiTheme="majorBidi" w:cstheme="majorBidi" w:hint="cs"/>
          <w:sz w:val="30"/>
          <w:szCs w:val="30"/>
          <w:cs/>
        </w:rPr>
        <w:t>สิ้นสุดวันเดียวกัน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27A4BBE" w14:textId="02E6CCBC" w:rsidR="00E314A0" w:rsidRPr="00D57BA2" w:rsidRDefault="00E314A0" w:rsidP="00E314A0">
      <w:pPr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147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900"/>
        <w:gridCol w:w="1260"/>
        <w:gridCol w:w="540"/>
        <w:gridCol w:w="180"/>
        <w:gridCol w:w="54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808"/>
        <w:gridCol w:w="182"/>
        <w:gridCol w:w="720"/>
        <w:gridCol w:w="180"/>
        <w:gridCol w:w="706"/>
      </w:tblGrid>
      <w:tr w:rsidR="002F2ECB" w:rsidRPr="00D57BA2" w14:paraId="5A2E54B6" w14:textId="77777777" w:rsidTr="002F2ECB">
        <w:trPr>
          <w:cantSplit/>
          <w:tblHeader/>
        </w:trPr>
        <w:tc>
          <w:tcPr>
            <w:tcW w:w="1800" w:type="dxa"/>
            <w:vAlign w:val="bottom"/>
          </w:tcPr>
          <w:p w14:paraId="171EC44A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25D1849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1879745A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14:paraId="03184572" w14:textId="29628F29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1260" w:type="dxa"/>
            <w:gridSpan w:val="3"/>
            <w:vAlign w:val="bottom"/>
          </w:tcPr>
          <w:p w14:paraId="06714D48" w14:textId="5256D66C" w:rsidR="00574317" w:rsidRPr="00D57BA2" w:rsidRDefault="00574317" w:rsidP="002F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</w:t>
            </w:r>
            <w:r w:rsidR="002F2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620" w:type="dxa"/>
            <w:gridSpan w:val="3"/>
            <w:vAlign w:val="bottom"/>
          </w:tcPr>
          <w:p w14:paraId="43AE798E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177A117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0FD6DCE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56A54A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B3F2658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0AEF254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293842B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0421EA4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39E5C30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5D43697D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32C842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7D3982B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06" w:type="dxa"/>
            <w:gridSpan w:val="3"/>
            <w:vAlign w:val="bottom"/>
          </w:tcPr>
          <w:p w14:paraId="225962C1" w14:textId="77777777" w:rsidR="00574317" w:rsidRPr="00D57BA2" w:rsidRDefault="00574317" w:rsidP="00C80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2F2ECB" w:rsidRPr="00D57BA2" w14:paraId="642F37EA" w14:textId="77777777" w:rsidTr="002F2ECB">
        <w:trPr>
          <w:cantSplit/>
          <w:tblHeader/>
        </w:trPr>
        <w:tc>
          <w:tcPr>
            <w:tcW w:w="1800" w:type="dxa"/>
          </w:tcPr>
          <w:p w14:paraId="3E74B8B6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DEFBDB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6DD786A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B70BCF3" w14:textId="552CE86D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5F0D9F8D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28AEC601" w14:textId="1D289284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20" w:type="dxa"/>
            <w:vAlign w:val="bottom"/>
          </w:tcPr>
          <w:p w14:paraId="53EEEFC6" w14:textId="06FD9AE3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10716FDA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ADCA767" w14:textId="073A7EB4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" w:type="dxa"/>
          </w:tcPr>
          <w:p w14:paraId="2E0F16E0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3ED5DFA" w14:textId="144DE093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143B080E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B0B875" w14:textId="2F4E8B81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" w:type="dxa"/>
          </w:tcPr>
          <w:p w14:paraId="11A14343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29E2440" w14:textId="51DEB528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7E18CF5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2E96772" w14:textId="7C3009AD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" w:type="dxa"/>
          </w:tcPr>
          <w:p w14:paraId="2F327574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D0B257" w14:textId="5519710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A568D39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3574807A" w14:textId="6853C10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2" w:type="dxa"/>
          </w:tcPr>
          <w:p w14:paraId="517187B5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B701E39" w14:textId="55E9F3C4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74420A9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3BA5D6D3" w14:textId="3C3EE623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74317" w:rsidRPr="00D57BA2" w14:paraId="467C9094" w14:textId="77777777" w:rsidTr="002F2ECB">
        <w:trPr>
          <w:cantSplit/>
          <w:trHeight w:val="270"/>
        </w:trPr>
        <w:tc>
          <w:tcPr>
            <w:tcW w:w="2700" w:type="dxa"/>
            <w:gridSpan w:val="2"/>
          </w:tcPr>
          <w:p w14:paraId="0280EEFE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47ADCB0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3"/>
          </w:tcPr>
          <w:p w14:paraId="275D37BA" w14:textId="69614AAE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9526" w:type="dxa"/>
            <w:gridSpan w:val="19"/>
          </w:tcPr>
          <w:p w14:paraId="3E2FAFEB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74317" w:rsidRPr="00D57BA2" w14:paraId="47FD7E2A" w14:textId="77777777" w:rsidTr="002F2ECB">
        <w:trPr>
          <w:cantSplit/>
          <w:trHeight w:val="270"/>
        </w:trPr>
        <w:tc>
          <w:tcPr>
            <w:tcW w:w="2700" w:type="dxa"/>
            <w:gridSpan w:val="2"/>
          </w:tcPr>
          <w:p w14:paraId="33C35F2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60" w:type="dxa"/>
          </w:tcPr>
          <w:p w14:paraId="76DFFF2E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6926F9EB" w14:textId="08711FDC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74E8B88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3B4BAE1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61632982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43C490D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07CB55F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EAE6B5B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24594E7D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124CF61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4C347808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3EDA2CD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8B486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06628AE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A33860F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AAC80A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73C8F242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F02CAE1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292E1226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677B11BF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7764B356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D40DA1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</w:tcPr>
          <w:p w14:paraId="6BFC455A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313F98" w:rsidRPr="00D57BA2" w14:paraId="25B167AB" w14:textId="77777777" w:rsidTr="00313F98">
        <w:trPr>
          <w:cantSplit/>
          <w:trHeight w:val="270"/>
        </w:trPr>
        <w:tc>
          <w:tcPr>
            <w:tcW w:w="1800" w:type="dxa"/>
          </w:tcPr>
          <w:p w14:paraId="62DDDD75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Birla Carbon Mexico, S.A. DE C.V.</w:t>
            </w:r>
          </w:p>
        </w:tc>
        <w:tc>
          <w:tcPr>
            <w:tcW w:w="900" w:type="dxa"/>
            <w:vAlign w:val="bottom"/>
          </w:tcPr>
          <w:p w14:paraId="7485C74A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ผลิตคาร์บอน</w:t>
            </w:r>
          </w:p>
        </w:tc>
        <w:tc>
          <w:tcPr>
            <w:tcW w:w="1260" w:type="dxa"/>
            <w:vAlign w:val="bottom"/>
          </w:tcPr>
          <w:p w14:paraId="585EB09E" w14:textId="36804A6D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เม็กซิโก</w:t>
            </w:r>
          </w:p>
        </w:tc>
        <w:tc>
          <w:tcPr>
            <w:tcW w:w="540" w:type="dxa"/>
            <w:vAlign w:val="bottom"/>
          </w:tcPr>
          <w:p w14:paraId="4B3B5067" w14:textId="5FA90C49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bottom"/>
          </w:tcPr>
          <w:p w14:paraId="3D885643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32620FD3" w14:textId="7BDD198B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720" w:type="dxa"/>
            <w:vAlign w:val="bottom"/>
          </w:tcPr>
          <w:p w14:paraId="7705D011" w14:textId="34CA9303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350C01C8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8AD14D3" w14:textId="26023094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13049ADA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B55984" w14:textId="589FA461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7237D8E5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88AF04" w14:textId="116294D9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0DAF26F7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8489" w14:textId="7EE0DA1E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3F9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(12,854)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73517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4C8B79" w14:textId="4F96915B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12,854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788F6BCF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27CFA6" w14:textId="3EC081E1" w:rsidR="00313F98" w:rsidRPr="00313F98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55D910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B7518C5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644353A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BACF0F" w14:textId="0A011DE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6A635E2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14:paraId="716E0B38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313F98" w:rsidRPr="00D57BA2" w14:paraId="04DBA779" w14:textId="77777777" w:rsidTr="00165696">
        <w:trPr>
          <w:cantSplit/>
        </w:trPr>
        <w:tc>
          <w:tcPr>
            <w:tcW w:w="1800" w:type="dxa"/>
          </w:tcPr>
          <w:p w14:paraId="21E2DC92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17349187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F1A4067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56BF9C44" w14:textId="43AA80C1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FDACDB3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5811FC35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45054F3A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7BD32F7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30593833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CDC9C7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6C2BB8D" w14:textId="7F71F61A" w:rsidR="00313F98" w:rsidRPr="00E86140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7A1C50C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4113960" w14:textId="0C9C9C10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3D2CD73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2089C0" w14:textId="131CAD22" w:rsidR="00313F98" w:rsidRPr="00313F98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3F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(12,854)</w:t>
            </w:r>
          </w:p>
        </w:tc>
        <w:tc>
          <w:tcPr>
            <w:tcW w:w="180" w:type="dxa"/>
            <w:vAlign w:val="bottom"/>
          </w:tcPr>
          <w:p w14:paraId="40513D7A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7B04A0A" w14:textId="3A3B6E8B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12,854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1151782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33A0B4" w14:textId="7A437C36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4A9085C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43B28BB6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3A69A3D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977D6D3" w14:textId="67E4EB2D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5792D21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tcBorders>
              <w:bottom w:val="double" w:sz="4" w:space="0" w:color="auto"/>
            </w:tcBorders>
            <w:vAlign w:val="bottom"/>
          </w:tcPr>
          <w:p w14:paraId="34C5019D" w14:textId="77777777" w:rsidR="00313F98" w:rsidRPr="00D57BA2" w:rsidRDefault="00313F98" w:rsidP="0031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</w:tr>
    </w:tbl>
    <w:p w14:paraId="1234C353" w14:textId="77777777" w:rsidR="000B3A52" w:rsidRPr="00D57BA2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8859F" w14:textId="29848400" w:rsidR="007A1361" w:rsidRPr="00D57BA2" w:rsidRDefault="00E92332" w:rsidP="00F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F11CBF" w:rsidRPr="00D57BA2">
        <w:rPr>
          <w:rFonts w:asciiTheme="majorBidi" w:hAnsiTheme="majorBidi" w:cstheme="majorBidi"/>
          <w:sz w:val="30"/>
          <w:szCs w:val="30"/>
        </w:rPr>
        <w:t>7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F11CBF" w:rsidRPr="00D57BA2">
        <w:rPr>
          <w:rFonts w:asciiTheme="majorBidi" w:hAnsiTheme="majorBidi" w:cstheme="majorBidi"/>
          <w:sz w:val="30"/>
          <w:szCs w:val="30"/>
        </w:rPr>
        <w:t>6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บริษัทย่อยอยู่ในระหว่างการดำเนินการเลิกกิจการ</w:t>
      </w:r>
    </w:p>
    <w:p w14:paraId="69066DD4" w14:textId="77777777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270A1CCB" w14:textId="77777777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0D35F4F0" w14:textId="36B05DC5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  <w:cs/>
        </w:rPr>
        <w:sectPr w:rsidR="00E92332" w:rsidRPr="00D57BA2" w:rsidSect="003C0D5D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A024DFD" w14:textId="6F5D240C" w:rsidR="00667E16" w:rsidRPr="00D57BA2" w:rsidRDefault="00716259" w:rsidP="004912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C01C5E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0</w:t>
      </w:r>
      <w:r w:rsidR="006C6384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234A51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สินทรัพย์ทางการเงินไม่หมุนเวียนอื่น</w:t>
      </w:r>
    </w:p>
    <w:p w14:paraId="7576C297" w14:textId="77777777" w:rsidR="0055369A" w:rsidRPr="00D57BA2" w:rsidRDefault="0055369A" w:rsidP="0055369A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1350"/>
        <w:gridCol w:w="1350"/>
        <w:gridCol w:w="270"/>
        <w:gridCol w:w="1260"/>
      </w:tblGrid>
      <w:tr w:rsidR="00022837" w:rsidRPr="00D57BA2" w14:paraId="78755B2A" w14:textId="77777777" w:rsidTr="00BD66A4">
        <w:trPr>
          <w:cantSplit/>
          <w:tblHeader/>
        </w:trPr>
        <w:tc>
          <w:tcPr>
            <w:tcW w:w="4871" w:type="dxa"/>
          </w:tcPr>
          <w:p w14:paraId="68141955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A0E96CE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61CC318" w14:textId="6C0940FA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22837" w:rsidRPr="00D57BA2" w14:paraId="4B53CD9B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4937463B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9B8B179" w14:textId="4DFA8CF7" w:rsidR="00022837" w:rsidRPr="00D57BA2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350" w:type="dxa"/>
          </w:tcPr>
          <w:p w14:paraId="688E1588" w14:textId="461FBBF3" w:rsidR="00022837" w:rsidRPr="00D57BA2" w:rsidRDefault="00AE1C9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06240"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2DDCE2EA" w14:textId="77777777" w:rsidR="00022837" w:rsidRPr="00D57BA2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DFA030D" w14:textId="4BDA0526" w:rsidR="00022837" w:rsidRPr="00D57BA2" w:rsidRDefault="00AE1C9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06240"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22837" w:rsidRPr="00D57BA2" w14:paraId="61F16200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6903A2E0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6DDB421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4B8C56F9" w14:textId="7D7D316A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06240" w:rsidRPr="00D57BA2" w14:paraId="408B5F39" w14:textId="77777777" w:rsidTr="00BD66A4">
        <w:trPr>
          <w:cantSplit/>
        </w:trPr>
        <w:tc>
          <w:tcPr>
            <w:tcW w:w="4871" w:type="dxa"/>
          </w:tcPr>
          <w:p w14:paraId="04498826" w14:textId="77777777" w:rsidR="00B06240" w:rsidRPr="00D57BA2" w:rsidRDefault="00B06240" w:rsidP="00B0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</w:tcPr>
          <w:p w14:paraId="35A70810" w14:textId="77777777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F8CDBC" w14:textId="1E3CB131" w:rsidR="00B06240" w:rsidRPr="00313F98" w:rsidRDefault="00313F98" w:rsidP="00B06240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16,557</w:t>
            </w:r>
          </w:p>
        </w:tc>
        <w:tc>
          <w:tcPr>
            <w:tcW w:w="270" w:type="dxa"/>
          </w:tcPr>
          <w:p w14:paraId="4AF9540D" w14:textId="77777777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1A5DBF" w14:textId="6D2AB0E9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16,495</w:t>
            </w:r>
          </w:p>
        </w:tc>
      </w:tr>
      <w:tr w:rsidR="00B06240" w:rsidRPr="00D57BA2" w14:paraId="12EE017F" w14:textId="77777777" w:rsidTr="00731A3C">
        <w:trPr>
          <w:cantSplit/>
        </w:trPr>
        <w:tc>
          <w:tcPr>
            <w:tcW w:w="4871" w:type="dxa"/>
          </w:tcPr>
          <w:p w14:paraId="3DD0EAB2" w14:textId="77777777" w:rsidR="00B06240" w:rsidRPr="00D57BA2" w:rsidRDefault="00B06240" w:rsidP="00B062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</w:tcPr>
          <w:p w14:paraId="1C6D3F76" w14:textId="646E747F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90"/>
              </w:tabs>
              <w:ind w:left="-108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C8721A" w14:textId="6824D3DC" w:rsidR="00B06240" w:rsidRPr="00D57BA2" w:rsidRDefault="00313F98" w:rsidP="00B06240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119,656</w:t>
            </w:r>
          </w:p>
        </w:tc>
        <w:tc>
          <w:tcPr>
            <w:tcW w:w="270" w:type="dxa"/>
          </w:tcPr>
          <w:p w14:paraId="2ECE1534" w14:textId="77777777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1049DA" w14:textId="214FD965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213,928</w:t>
            </w:r>
          </w:p>
        </w:tc>
      </w:tr>
      <w:tr w:rsidR="00B06240" w:rsidRPr="00D57BA2" w14:paraId="10B3CFBF" w14:textId="77777777" w:rsidTr="00731A3C">
        <w:trPr>
          <w:cantSplit/>
        </w:trPr>
        <w:tc>
          <w:tcPr>
            <w:tcW w:w="4871" w:type="dxa"/>
          </w:tcPr>
          <w:p w14:paraId="4FBC1BAF" w14:textId="2D1910E8" w:rsidR="00B06240" w:rsidRPr="00D57BA2" w:rsidRDefault="00B06240" w:rsidP="00B062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65FDFF1" w14:textId="77777777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EEB67" w14:textId="28FA2CEA" w:rsidR="00B06240" w:rsidRPr="00313F98" w:rsidRDefault="00313F98" w:rsidP="00B06240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3F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136,213</w:t>
            </w:r>
          </w:p>
        </w:tc>
        <w:tc>
          <w:tcPr>
            <w:tcW w:w="270" w:type="dxa"/>
          </w:tcPr>
          <w:p w14:paraId="6619BEA9" w14:textId="77777777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43722" w14:textId="18A0B95F" w:rsidR="00B06240" w:rsidRPr="00D57BA2" w:rsidRDefault="00B06240" w:rsidP="00B06240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230,423</w:t>
            </w:r>
          </w:p>
        </w:tc>
      </w:tr>
    </w:tbl>
    <w:p w14:paraId="40004F17" w14:textId="77777777" w:rsidR="0055369A" w:rsidRPr="00D57BA2" w:rsidRDefault="0055369A" w:rsidP="002A6481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704E3" w14:textId="77777777" w:rsidR="00371FC9" w:rsidRPr="00D57BA2" w:rsidRDefault="00371FC9" w:rsidP="00AC0FB8">
      <w:pPr>
        <w:tabs>
          <w:tab w:val="clear" w:pos="454"/>
          <w:tab w:val="left" w:pos="450"/>
        </w:tabs>
        <w:ind w:left="450" w:firstLine="9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เงินฝากระยะยาวกับสถาบันการเงิน</w:t>
      </w:r>
    </w:p>
    <w:p w14:paraId="47B36902" w14:textId="77777777" w:rsidR="00371FC9" w:rsidRPr="00D57BA2" w:rsidRDefault="00371FC9" w:rsidP="00657EE5">
      <w:pPr>
        <w:ind w:left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8D044D2" w14:textId="0B10A0F1" w:rsidR="0055369A" w:rsidRPr="00D57BA2" w:rsidRDefault="00234A51" w:rsidP="00425E6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E1C97" w:rsidRPr="00D57BA2">
        <w:rPr>
          <w:rFonts w:asciiTheme="majorBidi" w:hAnsiTheme="majorBidi" w:cstheme="majorBidi"/>
          <w:sz w:val="30"/>
          <w:szCs w:val="30"/>
        </w:rPr>
        <w:t>31</w:t>
      </w:r>
      <w:r w:rsidR="00AE1C97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24B3" w:rsidRPr="00D57BA2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B06240" w:rsidRPr="00D57BA2">
        <w:rPr>
          <w:rFonts w:asciiTheme="majorBidi" w:hAnsiTheme="majorBidi" w:cstheme="majorBidi"/>
          <w:sz w:val="30"/>
          <w:szCs w:val="30"/>
        </w:rPr>
        <w:t>7</w:t>
      </w:r>
      <w:r w:rsidR="00AE1C97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บริษัทมีเงินฝากระยะยาวกับสถาบันการเงินในประเทศแห่งหนึ่งเป็นจำนวนเงิน </w:t>
      </w:r>
      <w:r w:rsidR="005C61F9">
        <w:rPr>
          <w:rFonts w:asciiTheme="majorBidi" w:hAnsiTheme="majorBidi" w:cstheme="majorBidi"/>
          <w:sz w:val="30"/>
          <w:szCs w:val="30"/>
        </w:rPr>
        <w:br/>
      </w:r>
      <w:r w:rsidR="00313F98">
        <w:rPr>
          <w:rFonts w:asciiTheme="majorBidi" w:hAnsiTheme="majorBidi" w:cstheme="majorBidi"/>
          <w:sz w:val="30"/>
          <w:szCs w:val="30"/>
        </w:rPr>
        <w:t>16.6</w:t>
      </w:r>
      <w:r w:rsidR="000014E4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ล้า</w:t>
      </w:r>
      <w:r w:rsidR="00C63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E1C97" w:rsidRPr="00D57BA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E1C97"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มีนาคม </w:t>
      </w:r>
      <w:r w:rsidR="00AE1C97" w:rsidRPr="00D57BA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06240" w:rsidRPr="00D57BA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E1C97" w:rsidRPr="00D57BA2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313F98">
        <w:rPr>
          <w:rFonts w:asciiTheme="majorBidi" w:hAnsiTheme="majorBidi" w:cstheme="majorBidi"/>
          <w:i/>
          <w:iCs/>
          <w:sz w:val="30"/>
          <w:szCs w:val="30"/>
        </w:rPr>
        <w:t>.5</w:t>
      </w:r>
      <w:r w:rsidR="00AE1C97"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="00313F98">
        <w:rPr>
          <w:rFonts w:asciiTheme="majorBidi" w:hAnsiTheme="majorBidi" w:cstheme="majorBidi"/>
          <w:sz w:val="30"/>
          <w:szCs w:val="30"/>
        </w:rPr>
        <w:t xml:space="preserve">1.5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E1C97" w:rsidRPr="00D57BA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E1C97"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มีนาคม </w:t>
      </w:r>
      <w:r w:rsidR="00AE1C97" w:rsidRPr="00D57BA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06240" w:rsidRPr="00D57BA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A01058" w:rsidRPr="00D57BA2">
        <w:rPr>
          <w:rFonts w:asciiTheme="majorBidi" w:hAnsiTheme="majorBidi" w:cstheme="majorBidi"/>
          <w:i/>
          <w:iCs/>
          <w:sz w:val="30"/>
          <w:szCs w:val="30"/>
        </w:rPr>
        <w:t>0.38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และถึงกำหนดชำระในเดือนมีนาคม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313F98">
        <w:rPr>
          <w:rFonts w:asciiTheme="majorBidi" w:hAnsiTheme="majorBidi" w:cstheme="majorBidi"/>
          <w:sz w:val="30"/>
          <w:szCs w:val="30"/>
        </w:rPr>
        <w:t>9</w:t>
      </w:r>
    </w:p>
    <w:p w14:paraId="78ED16FC" w14:textId="77777777" w:rsidR="0055369A" w:rsidRPr="00D57BA2" w:rsidRDefault="0055369A" w:rsidP="00667E16">
      <w:pPr>
        <w:rPr>
          <w:rFonts w:asciiTheme="majorBidi" w:hAnsiTheme="majorBidi" w:cstheme="majorBidi"/>
          <w:sz w:val="30"/>
          <w:szCs w:val="30"/>
        </w:rPr>
      </w:pPr>
    </w:p>
    <w:p w14:paraId="63A9F5AE" w14:textId="77777777" w:rsidR="00667E16" w:rsidRPr="00D57BA2" w:rsidRDefault="00667E16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F1526" w14:textId="77777777" w:rsidR="00EA2AB8" w:rsidRPr="00D57BA2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A0B2E98" w14:textId="77777777" w:rsidR="00EA2AB8" w:rsidRPr="00D57BA2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5A074440" w14:textId="77777777" w:rsidR="00EA2AB8" w:rsidRPr="00D57BA2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63D22C94" w14:textId="77777777" w:rsidR="00EA2AB8" w:rsidRPr="00D57BA2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1052819" w14:textId="77777777" w:rsidR="007A1361" w:rsidRPr="00D57BA2" w:rsidRDefault="007A1361" w:rsidP="00667E16">
      <w:pPr>
        <w:ind w:left="270"/>
        <w:rPr>
          <w:rFonts w:asciiTheme="majorBidi" w:hAnsiTheme="majorBidi" w:cstheme="majorBidi"/>
          <w:sz w:val="30"/>
          <w:szCs w:val="30"/>
          <w:cs/>
        </w:rPr>
        <w:sectPr w:rsidR="007A1361" w:rsidRPr="00D57BA2" w:rsidSect="003C0D5D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26C7CBC" w14:textId="637F6B72" w:rsidR="009C1963" w:rsidRPr="00D57BA2" w:rsidRDefault="00716259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FC6943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6C6384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C074F0" w:rsidRPr="00D57BA2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</w:t>
      </w:r>
      <w:r w:rsidR="009C1963" w:rsidRPr="00D57BA2">
        <w:rPr>
          <w:rFonts w:asciiTheme="majorBidi" w:hAnsiTheme="majorBidi" w:cstheme="majorBidi"/>
          <w:sz w:val="30"/>
          <w:szCs w:val="30"/>
          <w:u w:val="none"/>
          <w:cs/>
        </w:rPr>
        <w:t>และอุปกรณ์</w:t>
      </w:r>
    </w:p>
    <w:p w14:paraId="56FA0241" w14:textId="77777777" w:rsidR="005D20FC" w:rsidRPr="00590A64" w:rsidRDefault="005D20FC" w:rsidP="005D2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39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0"/>
        <w:gridCol w:w="1367"/>
        <w:gridCol w:w="276"/>
        <w:gridCol w:w="1367"/>
        <w:gridCol w:w="6"/>
        <w:gridCol w:w="273"/>
        <w:gridCol w:w="1370"/>
        <w:gridCol w:w="271"/>
        <w:gridCol w:w="1370"/>
        <w:gridCol w:w="268"/>
        <w:gridCol w:w="8"/>
        <w:gridCol w:w="1362"/>
        <w:gridCol w:w="8"/>
        <w:gridCol w:w="262"/>
        <w:gridCol w:w="8"/>
        <w:gridCol w:w="1362"/>
        <w:gridCol w:w="8"/>
        <w:gridCol w:w="262"/>
        <w:gridCol w:w="8"/>
        <w:gridCol w:w="1364"/>
      </w:tblGrid>
      <w:tr w:rsidR="000D3FA9" w:rsidRPr="00590A64" w14:paraId="0023174B" w14:textId="77777777" w:rsidTr="00590A64">
        <w:trPr>
          <w:tblHeader/>
        </w:trPr>
        <w:tc>
          <w:tcPr>
            <w:tcW w:w="978" w:type="pct"/>
          </w:tcPr>
          <w:p w14:paraId="686EA2F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22" w:type="pct"/>
            <w:gridSpan w:val="19"/>
          </w:tcPr>
          <w:p w14:paraId="776F33C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A537B" w:rsidRPr="00590A64" w14:paraId="66C9D911" w14:textId="77777777" w:rsidTr="00590A64">
        <w:trPr>
          <w:tblHeader/>
        </w:trPr>
        <w:tc>
          <w:tcPr>
            <w:tcW w:w="978" w:type="pct"/>
          </w:tcPr>
          <w:p w14:paraId="5D41473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2C5651A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686D31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7D5C593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5AD7809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86D63E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379E1AC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7758B1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03670DC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2387C21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2A2DB47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66FFC7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" w:type="pct"/>
            <w:gridSpan w:val="2"/>
          </w:tcPr>
          <w:p w14:paraId="01360C0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178EA8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7EA6BE1A" w14:textId="77777777" w:rsidTr="00590A64">
        <w:trPr>
          <w:tblHeader/>
        </w:trPr>
        <w:tc>
          <w:tcPr>
            <w:tcW w:w="978" w:type="pct"/>
          </w:tcPr>
          <w:p w14:paraId="689943F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AD15AB5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C91B4E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6CD527D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4866C9A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2A532EC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5436BF6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35A430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9" w:type="pct"/>
            <w:gridSpan w:val="2"/>
          </w:tcPr>
          <w:p w14:paraId="48C9AD7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7C0FC2B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3AD80D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235290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97" w:type="pct"/>
            <w:gridSpan w:val="2"/>
          </w:tcPr>
          <w:p w14:paraId="3C72BDDE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8EAB17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0C7CAB03" w14:textId="77777777" w:rsidTr="00590A64">
        <w:trPr>
          <w:trHeight w:val="344"/>
          <w:tblHeader/>
        </w:trPr>
        <w:tc>
          <w:tcPr>
            <w:tcW w:w="978" w:type="pct"/>
          </w:tcPr>
          <w:p w14:paraId="5DD7DB2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CFFAD81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7B0002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7602031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8" w:type="pct"/>
          </w:tcPr>
          <w:p w14:paraId="463EB6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EE25DA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" w:type="pct"/>
          </w:tcPr>
          <w:p w14:paraId="7D2F0C61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10FAE1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99" w:type="pct"/>
            <w:gridSpan w:val="2"/>
          </w:tcPr>
          <w:p w14:paraId="039FF90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2B21D59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4C0BDD5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7E374A7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97" w:type="pct"/>
            <w:gridSpan w:val="2"/>
          </w:tcPr>
          <w:p w14:paraId="2A318F3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4A507A9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74B05AC5" w14:textId="77777777" w:rsidTr="00590A64">
        <w:trPr>
          <w:tblHeader/>
        </w:trPr>
        <w:tc>
          <w:tcPr>
            <w:tcW w:w="978" w:type="pct"/>
          </w:tcPr>
          <w:p w14:paraId="25B93AA1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4E0AF03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" w:type="pct"/>
          </w:tcPr>
          <w:p w14:paraId="14AED4B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</w:tcPr>
          <w:p w14:paraId="122221D5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98" w:type="pct"/>
          </w:tcPr>
          <w:p w14:paraId="42789D3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2833AFE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7" w:type="pct"/>
          </w:tcPr>
          <w:p w14:paraId="61F00CD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512A028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99" w:type="pct"/>
            <w:gridSpan w:val="2"/>
          </w:tcPr>
          <w:p w14:paraId="53AFCE2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1A83C71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" w:type="pct"/>
            <w:gridSpan w:val="2"/>
          </w:tcPr>
          <w:p w14:paraId="4C78B36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4D87B3F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7" w:type="pct"/>
            <w:gridSpan w:val="2"/>
          </w:tcPr>
          <w:p w14:paraId="6A10B98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EA9D72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3FA9" w:rsidRPr="00590A64" w14:paraId="66724C03" w14:textId="77777777" w:rsidTr="00590A64">
        <w:trPr>
          <w:tblHeader/>
        </w:trPr>
        <w:tc>
          <w:tcPr>
            <w:tcW w:w="978" w:type="pct"/>
          </w:tcPr>
          <w:p w14:paraId="2C9722B7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22" w:type="pct"/>
            <w:gridSpan w:val="19"/>
          </w:tcPr>
          <w:p w14:paraId="3D1B96B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37B" w:rsidRPr="00590A64" w14:paraId="2A2F7C3A" w14:textId="77777777" w:rsidTr="00590A64">
        <w:tc>
          <w:tcPr>
            <w:tcW w:w="978" w:type="pct"/>
          </w:tcPr>
          <w:p w14:paraId="49DB0540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0" w:type="pct"/>
          </w:tcPr>
          <w:p w14:paraId="726553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437806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504624F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2E051C5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51D95DE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2B0B321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78CE73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238FA49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58AA0CB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EB7D7B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DDABF7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BF06FC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21FE0C6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11267C4E" w14:textId="77777777" w:rsidTr="00590A64">
        <w:tc>
          <w:tcPr>
            <w:tcW w:w="978" w:type="pct"/>
          </w:tcPr>
          <w:p w14:paraId="7ABD939C" w14:textId="6A47EFBA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90A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90A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90" w:type="pct"/>
          </w:tcPr>
          <w:p w14:paraId="55D4C001" w14:textId="11E2CED9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138,533</w:t>
            </w:r>
          </w:p>
        </w:tc>
        <w:tc>
          <w:tcPr>
            <w:tcW w:w="99" w:type="pct"/>
          </w:tcPr>
          <w:p w14:paraId="5DD6DBC6" w14:textId="77777777" w:rsidR="005021A1" w:rsidRPr="00590A64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</w:tcPr>
          <w:p w14:paraId="16BA2CF9" w14:textId="5F6A4518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777,340</w:t>
            </w:r>
          </w:p>
        </w:tc>
        <w:tc>
          <w:tcPr>
            <w:tcW w:w="98" w:type="pct"/>
          </w:tcPr>
          <w:p w14:paraId="7F5C1176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0A16E73D" w14:textId="3EB5F09A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5,127,526</w:t>
            </w:r>
          </w:p>
        </w:tc>
        <w:tc>
          <w:tcPr>
            <w:tcW w:w="97" w:type="pct"/>
          </w:tcPr>
          <w:p w14:paraId="2BB1BCF1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5CAA42B7" w14:textId="6805A101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34,270</w:t>
            </w:r>
          </w:p>
        </w:tc>
        <w:tc>
          <w:tcPr>
            <w:tcW w:w="99" w:type="pct"/>
            <w:gridSpan w:val="2"/>
          </w:tcPr>
          <w:p w14:paraId="0ACE462B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26669160" w14:textId="53CA9AE2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13,540</w:t>
            </w:r>
          </w:p>
        </w:tc>
        <w:tc>
          <w:tcPr>
            <w:tcW w:w="97" w:type="pct"/>
            <w:gridSpan w:val="2"/>
          </w:tcPr>
          <w:p w14:paraId="47E3DABA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B4AFD05" w14:textId="3131B088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8,284</w:t>
            </w:r>
          </w:p>
        </w:tc>
        <w:tc>
          <w:tcPr>
            <w:tcW w:w="97" w:type="pct"/>
            <w:gridSpan w:val="2"/>
          </w:tcPr>
          <w:p w14:paraId="56D96E6C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6E6E1B9E" w14:textId="00124D46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6,099,493</w:t>
            </w:r>
          </w:p>
        </w:tc>
      </w:tr>
      <w:tr w:rsidR="002A537B" w:rsidRPr="00590A64" w14:paraId="4AB1177F" w14:textId="77777777" w:rsidTr="00590A64">
        <w:tc>
          <w:tcPr>
            <w:tcW w:w="978" w:type="pct"/>
          </w:tcPr>
          <w:p w14:paraId="03FDCC8F" w14:textId="52A444CC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0" w:type="pct"/>
          </w:tcPr>
          <w:p w14:paraId="3A9D45F8" w14:textId="45936FF6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</w:tcPr>
          <w:p w14:paraId="3E920187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</w:tcPr>
          <w:p w14:paraId="025167FF" w14:textId="2800850F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2,557</w:t>
            </w:r>
          </w:p>
        </w:tc>
        <w:tc>
          <w:tcPr>
            <w:tcW w:w="98" w:type="pct"/>
          </w:tcPr>
          <w:p w14:paraId="080F4DD9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4E2A37C1" w14:textId="2DB0866F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22,608</w:t>
            </w:r>
          </w:p>
        </w:tc>
        <w:tc>
          <w:tcPr>
            <w:tcW w:w="97" w:type="pct"/>
          </w:tcPr>
          <w:p w14:paraId="44A9C13E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3F6745C9" w14:textId="0023112B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1,966</w:t>
            </w:r>
          </w:p>
        </w:tc>
        <w:tc>
          <w:tcPr>
            <w:tcW w:w="99" w:type="pct"/>
            <w:gridSpan w:val="2"/>
          </w:tcPr>
          <w:p w14:paraId="77ECF6D3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58C5EF71" w14:textId="775EB1D4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6,466</w:t>
            </w:r>
          </w:p>
        </w:tc>
        <w:tc>
          <w:tcPr>
            <w:tcW w:w="97" w:type="pct"/>
            <w:gridSpan w:val="2"/>
          </w:tcPr>
          <w:p w14:paraId="3C7FA661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81EB966" w14:textId="5054E366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87,937</w:t>
            </w:r>
          </w:p>
        </w:tc>
        <w:tc>
          <w:tcPr>
            <w:tcW w:w="97" w:type="pct"/>
            <w:gridSpan w:val="2"/>
          </w:tcPr>
          <w:p w14:paraId="1DBB2F96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311D4371" w14:textId="3CE75568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121,534</w:t>
            </w:r>
          </w:p>
        </w:tc>
      </w:tr>
      <w:tr w:rsidR="002A537B" w:rsidRPr="00590A64" w14:paraId="6FFB6670" w14:textId="77777777" w:rsidTr="00590A64">
        <w:tc>
          <w:tcPr>
            <w:tcW w:w="978" w:type="pct"/>
          </w:tcPr>
          <w:p w14:paraId="0C7B7236" w14:textId="503A6821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90" w:type="pct"/>
          </w:tcPr>
          <w:p w14:paraId="76D94C18" w14:textId="330818ED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</w:tcPr>
          <w:p w14:paraId="094923B1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</w:tcPr>
          <w:p w14:paraId="55EAF13A" w14:textId="1BFF913C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8" w:type="pct"/>
          </w:tcPr>
          <w:p w14:paraId="31351331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5C2DFF76" w14:textId="03984DBC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(2,175)</w:t>
            </w:r>
          </w:p>
        </w:tc>
        <w:tc>
          <w:tcPr>
            <w:tcW w:w="97" w:type="pct"/>
          </w:tcPr>
          <w:p w14:paraId="6BAE48B3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1827FE61" w14:textId="3FC49E86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1,020)</w:t>
            </w:r>
          </w:p>
        </w:tc>
        <w:tc>
          <w:tcPr>
            <w:tcW w:w="99" w:type="pct"/>
            <w:gridSpan w:val="2"/>
          </w:tcPr>
          <w:p w14:paraId="515692BF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1489C7B" w14:textId="77BE8979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(3,173)</w:t>
            </w:r>
          </w:p>
        </w:tc>
        <w:tc>
          <w:tcPr>
            <w:tcW w:w="97" w:type="pct"/>
            <w:gridSpan w:val="2"/>
          </w:tcPr>
          <w:p w14:paraId="59A7CE28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159CCC92" w14:textId="7AFEE3B5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3B60BB88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0907169E" w14:textId="09722E33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(6,368)</w:t>
            </w:r>
          </w:p>
        </w:tc>
      </w:tr>
      <w:tr w:rsidR="002A537B" w:rsidRPr="00590A64" w14:paraId="05AF0132" w14:textId="77777777" w:rsidTr="00590A64">
        <w:tc>
          <w:tcPr>
            <w:tcW w:w="978" w:type="pct"/>
          </w:tcPr>
          <w:p w14:paraId="1A95DBFD" w14:textId="4CF28BF4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90" w:type="pct"/>
            <w:tcBorders>
              <w:bottom w:val="nil"/>
            </w:tcBorders>
          </w:tcPr>
          <w:p w14:paraId="022531C9" w14:textId="01D78E9D" w:rsidR="005021A1" w:rsidRPr="00590A64" w:rsidRDefault="005021A1" w:rsidP="00C63ABA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</w:tcPr>
          <w:p w14:paraId="67F39A53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077445BD" w14:textId="5F534AC3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12A41724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C186B63" w14:textId="48D6F2B2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5,143</w:t>
            </w:r>
          </w:p>
        </w:tc>
        <w:tc>
          <w:tcPr>
            <w:tcW w:w="97" w:type="pct"/>
          </w:tcPr>
          <w:p w14:paraId="0FDC8E5C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1B4E0749" w14:textId="45AE37F5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3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  <w:gridSpan w:val="2"/>
          </w:tcPr>
          <w:p w14:paraId="1B7A4746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3D0D1468" w14:textId="35EFA3C3" w:rsidR="005021A1" w:rsidRPr="00590A64" w:rsidRDefault="005021A1" w:rsidP="00C63AB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39D4BAAA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3109E047" w14:textId="16ED48AA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(5,143)</w:t>
            </w:r>
          </w:p>
        </w:tc>
        <w:tc>
          <w:tcPr>
            <w:tcW w:w="97" w:type="pct"/>
            <w:gridSpan w:val="2"/>
          </w:tcPr>
          <w:p w14:paraId="62EDD96F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59BB68C4" w14:textId="0C480BBE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537B" w:rsidRPr="00590A64" w14:paraId="42742DF1" w14:textId="77777777" w:rsidTr="00590A64">
        <w:tc>
          <w:tcPr>
            <w:tcW w:w="978" w:type="pct"/>
          </w:tcPr>
          <w:p w14:paraId="4E976ACF" w14:textId="046B6FF6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21E97845" w14:textId="74F33E22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" w:type="pct"/>
          </w:tcPr>
          <w:p w14:paraId="14B7A637" w14:textId="77777777" w:rsidR="005021A1" w:rsidRPr="00590A64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647059D4" w14:textId="2DAA2FA9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" w:type="pct"/>
          </w:tcPr>
          <w:p w14:paraId="45330FA7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52EC5A40" w14:textId="47AF5DB1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</w:tcPr>
          <w:p w14:paraId="504F2842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7C8521C" w14:textId="0011D89B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" w:type="pct"/>
            <w:gridSpan w:val="2"/>
          </w:tcPr>
          <w:p w14:paraId="2B029F64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1EA9810B" w14:textId="7CEF36AF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7C841EF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08965DD9" w14:textId="092C20B3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0B9AF027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1FBC2FC" w14:textId="4FD3BDFB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537B" w:rsidRPr="00590A64" w14:paraId="30A0D65F" w14:textId="77777777" w:rsidTr="00590A64">
        <w:tc>
          <w:tcPr>
            <w:tcW w:w="978" w:type="pct"/>
          </w:tcPr>
          <w:p w14:paraId="7E133BB5" w14:textId="701B3B50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90" w:type="pct"/>
          </w:tcPr>
          <w:p w14:paraId="42E681B2" w14:textId="54EE4576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138,533</w:t>
            </w:r>
          </w:p>
        </w:tc>
        <w:tc>
          <w:tcPr>
            <w:tcW w:w="99" w:type="pct"/>
          </w:tcPr>
          <w:p w14:paraId="200A55B8" w14:textId="77777777" w:rsidR="005021A1" w:rsidRPr="00590A64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</w:tcPr>
          <w:p w14:paraId="47873555" w14:textId="53EBA2B2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779,897</w:t>
            </w:r>
          </w:p>
        </w:tc>
        <w:tc>
          <w:tcPr>
            <w:tcW w:w="98" w:type="pct"/>
          </w:tcPr>
          <w:p w14:paraId="2915CE47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44974FD0" w14:textId="11CD76E9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5,153,102</w:t>
            </w:r>
          </w:p>
        </w:tc>
        <w:tc>
          <w:tcPr>
            <w:tcW w:w="97" w:type="pct"/>
          </w:tcPr>
          <w:p w14:paraId="7BDDA61E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013AB8A6" w14:textId="12577FDF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35,216</w:t>
            </w:r>
          </w:p>
        </w:tc>
        <w:tc>
          <w:tcPr>
            <w:tcW w:w="99" w:type="pct"/>
            <w:gridSpan w:val="2"/>
          </w:tcPr>
          <w:p w14:paraId="44CA7393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25C09BE2" w14:textId="41D13C78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16,833</w:t>
            </w:r>
          </w:p>
        </w:tc>
        <w:tc>
          <w:tcPr>
            <w:tcW w:w="97" w:type="pct"/>
            <w:gridSpan w:val="2"/>
          </w:tcPr>
          <w:p w14:paraId="6928E4FF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60E5F7CE" w14:textId="130992C0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91,078</w:t>
            </w:r>
          </w:p>
        </w:tc>
        <w:tc>
          <w:tcPr>
            <w:tcW w:w="97" w:type="pct"/>
            <w:gridSpan w:val="2"/>
          </w:tcPr>
          <w:p w14:paraId="71608CA0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1FFFBA75" w14:textId="714F8A5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6,214,659</w:t>
            </w:r>
          </w:p>
        </w:tc>
      </w:tr>
      <w:tr w:rsidR="002A537B" w:rsidRPr="00590A64" w14:paraId="07917587" w14:textId="77777777" w:rsidTr="00590A64">
        <w:tc>
          <w:tcPr>
            <w:tcW w:w="978" w:type="pct"/>
          </w:tcPr>
          <w:p w14:paraId="254CD95F" w14:textId="77777777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0" w:type="pct"/>
          </w:tcPr>
          <w:p w14:paraId="103BE9B5" w14:textId="649BBE8A" w:rsidR="005021A1" w:rsidRPr="00590A64" w:rsidRDefault="00C63ABA" w:rsidP="00C63ABA">
            <w:pPr>
              <w:pStyle w:val="3"/>
              <w:tabs>
                <w:tab w:val="clear" w:pos="360"/>
                <w:tab w:val="clear" w:pos="720"/>
                <w:tab w:val="decimal" w:pos="97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694,499</w:t>
            </w:r>
          </w:p>
        </w:tc>
        <w:tc>
          <w:tcPr>
            <w:tcW w:w="99" w:type="pct"/>
          </w:tcPr>
          <w:p w14:paraId="65817036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</w:tcPr>
          <w:p w14:paraId="31BAAEF2" w14:textId="22D94CE5" w:rsidR="005021A1" w:rsidRPr="00590A64" w:rsidRDefault="00C63ABA" w:rsidP="00C63ABA">
            <w:pPr>
              <w:pStyle w:val="3"/>
              <w:tabs>
                <w:tab w:val="clear" w:pos="360"/>
                <w:tab w:val="clear" w:pos="720"/>
                <w:tab w:val="decimal" w:pos="91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5,331</w:t>
            </w:r>
          </w:p>
        </w:tc>
        <w:tc>
          <w:tcPr>
            <w:tcW w:w="98" w:type="pct"/>
          </w:tcPr>
          <w:p w14:paraId="61D63FE5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735E270E" w14:textId="19724EF5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406,357</w:t>
            </w:r>
          </w:p>
        </w:tc>
        <w:tc>
          <w:tcPr>
            <w:tcW w:w="97" w:type="pct"/>
          </w:tcPr>
          <w:p w14:paraId="7E0D2F61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5ADFA0A3" w14:textId="3A02FDEE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2,588</w:t>
            </w:r>
          </w:p>
        </w:tc>
        <w:tc>
          <w:tcPr>
            <w:tcW w:w="99" w:type="pct"/>
            <w:gridSpan w:val="2"/>
          </w:tcPr>
          <w:p w14:paraId="5022658E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529ED858" w14:textId="195C3D17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2,152</w:t>
            </w:r>
          </w:p>
        </w:tc>
        <w:tc>
          <w:tcPr>
            <w:tcW w:w="97" w:type="pct"/>
            <w:gridSpan w:val="2"/>
          </w:tcPr>
          <w:p w14:paraId="32DE870E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1DEFEAD2" w14:textId="05FBC6AC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40,647</w:t>
            </w:r>
          </w:p>
        </w:tc>
        <w:tc>
          <w:tcPr>
            <w:tcW w:w="97" w:type="pct"/>
            <w:gridSpan w:val="2"/>
          </w:tcPr>
          <w:p w14:paraId="18103FC0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426A6AD6" w14:textId="5505C4F4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1,151,574</w:t>
            </w:r>
          </w:p>
        </w:tc>
      </w:tr>
      <w:tr w:rsidR="002A537B" w:rsidRPr="00590A64" w14:paraId="1909B207" w14:textId="77777777" w:rsidTr="00590A64">
        <w:tc>
          <w:tcPr>
            <w:tcW w:w="978" w:type="pct"/>
          </w:tcPr>
          <w:p w14:paraId="72567117" w14:textId="77777777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90" w:type="pct"/>
            <w:tcBorders>
              <w:bottom w:val="nil"/>
            </w:tcBorders>
          </w:tcPr>
          <w:p w14:paraId="793D7045" w14:textId="45E990AB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9" w:type="pct"/>
          </w:tcPr>
          <w:p w14:paraId="4508FD14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04E1C568" w14:textId="0567A817" w:rsidR="005021A1" w:rsidRPr="00590A64" w:rsidRDefault="00C63ABA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pct"/>
          </w:tcPr>
          <w:p w14:paraId="645ED1CA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24A31644" w14:textId="5563B864" w:rsidR="005021A1" w:rsidRPr="00590A64" w:rsidRDefault="00C63ABA" w:rsidP="00BA358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(29,081)</w:t>
            </w:r>
          </w:p>
        </w:tc>
        <w:tc>
          <w:tcPr>
            <w:tcW w:w="97" w:type="pct"/>
          </w:tcPr>
          <w:p w14:paraId="1F99E70D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E41A7F9" w14:textId="7A88E387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(152)</w:t>
            </w:r>
          </w:p>
        </w:tc>
        <w:tc>
          <w:tcPr>
            <w:tcW w:w="99" w:type="pct"/>
            <w:gridSpan w:val="2"/>
          </w:tcPr>
          <w:p w14:paraId="67D5FBE2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172CF3D5" w14:textId="02A05BCC" w:rsidR="005021A1" w:rsidRPr="00590A64" w:rsidRDefault="00C63ABA" w:rsidP="00C63ABA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  <w:gridSpan w:val="2"/>
          </w:tcPr>
          <w:p w14:paraId="3292E6FB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48B3F24A" w14:textId="27017680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3A62E92F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7F9883EA" w14:textId="1FC2927F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(29,233)</w:t>
            </w:r>
          </w:p>
        </w:tc>
      </w:tr>
      <w:tr w:rsidR="002A537B" w:rsidRPr="00590A64" w14:paraId="3F8FE626" w14:textId="77777777" w:rsidTr="00590A64">
        <w:tc>
          <w:tcPr>
            <w:tcW w:w="978" w:type="pct"/>
          </w:tcPr>
          <w:p w14:paraId="1BCB0C57" w14:textId="442D5FCC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90" w:type="pct"/>
            <w:tcBorders>
              <w:bottom w:val="nil"/>
            </w:tcBorders>
          </w:tcPr>
          <w:p w14:paraId="57A51BB4" w14:textId="519DD0C3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9" w:type="pct"/>
          </w:tcPr>
          <w:p w14:paraId="7424A7C5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3D453989" w14:textId="74A824FD" w:rsidR="005021A1" w:rsidRPr="00590A64" w:rsidRDefault="00C63ABA" w:rsidP="002A537B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pct"/>
          </w:tcPr>
          <w:p w14:paraId="23BD181C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2852ADC2" w14:textId="52DD65BF" w:rsidR="005021A1" w:rsidRPr="00590A64" w:rsidDel="00450DDE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100,424</w:t>
            </w:r>
          </w:p>
        </w:tc>
        <w:tc>
          <w:tcPr>
            <w:tcW w:w="97" w:type="pct"/>
          </w:tcPr>
          <w:p w14:paraId="06E0BF2D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7712D0B3" w14:textId="708DAB20" w:rsidR="005021A1" w:rsidRPr="00590A64" w:rsidDel="00450DDE" w:rsidRDefault="00C63ABA" w:rsidP="00C63ABA">
            <w:pPr>
              <w:pStyle w:val="3"/>
              <w:tabs>
                <w:tab w:val="clear" w:pos="360"/>
                <w:tab w:val="clear" w:pos="720"/>
                <w:tab w:val="decimal" w:pos="813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  <w:gridSpan w:val="2"/>
          </w:tcPr>
          <w:p w14:paraId="27DD5B70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7209ADA1" w14:textId="5CEE5CAD" w:rsidR="005021A1" w:rsidRPr="00590A64" w:rsidDel="00450DDE" w:rsidRDefault="00C63ABA" w:rsidP="005021A1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7856E070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37ED18B5" w14:textId="23EC88FA" w:rsidR="005021A1" w:rsidRPr="00590A64" w:rsidDel="00450DDE" w:rsidRDefault="00C63ABA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(100,424)</w:t>
            </w:r>
          </w:p>
        </w:tc>
        <w:tc>
          <w:tcPr>
            <w:tcW w:w="97" w:type="pct"/>
            <w:gridSpan w:val="2"/>
          </w:tcPr>
          <w:p w14:paraId="1DD9A083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40EF8361" w14:textId="067AE10A" w:rsidR="005021A1" w:rsidRPr="00590A64" w:rsidDel="00450DDE" w:rsidRDefault="00C63ABA" w:rsidP="005021A1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537B" w:rsidRPr="00590A64" w14:paraId="32A84F77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70CB8E59" w14:textId="4C338F43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4C20E185" w14:textId="7157AE75" w:rsidR="005021A1" w:rsidRPr="00590A64" w:rsidRDefault="00C63ABA" w:rsidP="00C63ABA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4788874" w14:textId="77777777" w:rsidR="005021A1" w:rsidRPr="00590A64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79B83" w14:textId="46C7CD52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785,228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7B5D479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65A4DE4D" w14:textId="519BD52E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5,630,802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0F12098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3D7C1AEB" w14:textId="73252917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37,652</w:t>
            </w:r>
          </w:p>
        </w:tc>
        <w:tc>
          <w:tcPr>
            <w:tcW w:w="99" w:type="pct"/>
            <w:gridSpan w:val="2"/>
            <w:tcBorders>
              <w:top w:val="nil"/>
              <w:bottom w:val="nil"/>
            </w:tcBorders>
          </w:tcPr>
          <w:p w14:paraId="5D218FF3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C35C4" w14:textId="34C45BB1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590A6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18,985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2C78DE5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B8766" w14:textId="0D9C37C0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31,301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5A61B8A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207B3B8D" w14:textId="2A236056" w:rsidR="005021A1" w:rsidRPr="00590A64" w:rsidRDefault="00C63ABA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7,337,000</w:t>
            </w:r>
          </w:p>
        </w:tc>
      </w:tr>
      <w:tr w:rsidR="00AA453E" w:rsidRPr="00D57BA2" w14:paraId="5D6DD5CB" w14:textId="77777777" w:rsidTr="00590A64">
        <w:tc>
          <w:tcPr>
            <w:tcW w:w="978" w:type="pct"/>
            <w:tcBorders>
              <w:bottom w:val="nil"/>
            </w:tcBorders>
          </w:tcPr>
          <w:p w14:paraId="4D677A0C" w14:textId="77777777" w:rsidR="00AA453E" w:rsidRPr="00D57BA2" w:rsidRDefault="00AA453E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15C20C0F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tcBorders>
              <w:bottom w:val="nil"/>
            </w:tcBorders>
          </w:tcPr>
          <w:p w14:paraId="50554BED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734EB0F1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bottom w:val="nil"/>
            </w:tcBorders>
          </w:tcPr>
          <w:p w14:paraId="2CE6F255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2EB6632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14:paraId="0BBC524D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52AE080C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bottom w:val="nil"/>
            </w:tcBorders>
          </w:tcPr>
          <w:p w14:paraId="79779769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7BF89C4A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bottom w:val="nil"/>
            </w:tcBorders>
          </w:tcPr>
          <w:p w14:paraId="0B90BA8C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4A51437B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bottom w:val="nil"/>
            </w:tcBorders>
          </w:tcPr>
          <w:p w14:paraId="2A96AF7C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71D6EDCD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53E" w:rsidRPr="00D57BA2" w14:paraId="1F3C707F" w14:textId="77777777" w:rsidTr="00590A64">
        <w:tc>
          <w:tcPr>
            <w:tcW w:w="978" w:type="pct"/>
            <w:tcBorders>
              <w:top w:val="nil"/>
            </w:tcBorders>
          </w:tcPr>
          <w:p w14:paraId="4BD1F71E" w14:textId="77777777" w:rsidR="000D3FA9" w:rsidRPr="00D57BA2" w:rsidRDefault="000D3FA9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90" w:type="pct"/>
            <w:tcBorders>
              <w:top w:val="nil"/>
            </w:tcBorders>
          </w:tcPr>
          <w:p w14:paraId="510208A6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</w:tcBorders>
          </w:tcPr>
          <w:p w14:paraId="56129E79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nil"/>
            </w:tcBorders>
          </w:tcPr>
          <w:p w14:paraId="23565D74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</w:tcBorders>
          </w:tcPr>
          <w:p w14:paraId="434BE848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</w:tcBorders>
          </w:tcPr>
          <w:p w14:paraId="521AF463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</w:tcBorders>
          </w:tcPr>
          <w:p w14:paraId="6F1E58D2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</w:tcBorders>
          </w:tcPr>
          <w:p w14:paraId="7A426ED7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</w:tcBorders>
          </w:tcPr>
          <w:p w14:paraId="61A3265D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</w:tcBorders>
          </w:tcPr>
          <w:p w14:paraId="4B03AC27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</w:tcBorders>
          </w:tcPr>
          <w:p w14:paraId="66F0435C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</w:tcBorders>
          </w:tcPr>
          <w:p w14:paraId="2A550F8B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</w:tcBorders>
          </w:tcPr>
          <w:p w14:paraId="1C420949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</w:tcBorders>
          </w:tcPr>
          <w:p w14:paraId="2C6AFB6E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53E" w:rsidRPr="00D57BA2" w14:paraId="236EE679" w14:textId="77777777" w:rsidTr="00590A64">
        <w:tc>
          <w:tcPr>
            <w:tcW w:w="978" w:type="pct"/>
          </w:tcPr>
          <w:p w14:paraId="6CB48130" w14:textId="778BB319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90" w:type="pct"/>
          </w:tcPr>
          <w:p w14:paraId="63CD1276" w14:textId="5162592A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pct"/>
          </w:tcPr>
          <w:p w14:paraId="4D4A14CE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2E0CF7CE" w14:textId="319B00D1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602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980</w:t>
            </w:r>
          </w:p>
        </w:tc>
        <w:tc>
          <w:tcPr>
            <w:tcW w:w="100" w:type="pct"/>
            <w:gridSpan w:val="2"/>
          </w:tcPr>
          <w:p w14:paraId="428B72E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7AC4C6CF" w14:textId="66B5D921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4,378,426</w:t>
            </w:r>
          </w:p>
        </w:tc>
        <w:tc>
          <w:tcPr>
            <w:tcW w:w="97" w:type="pct"/>
          </w:tcPr>
          <w:p w14:paraId="6A0BF5CC" w14:textId="77777777" w:rsidR="005021A1" w:rsidRPr="00D57BA2" w:rsidRDefault="005021A1" w:rsidP="005021A1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7E18406" w14:textId="633A45BE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7,065</w:t>
            </w:r>
          </w:p>
        </w:tc>
        <w:tc>
          <w:tcPr>
            <w:tcW w:w="96" w:type="pct"/>
          </w:tcPr>
          <w:p w14:paraId="5192D01E" w14:textId="77777777" w:rsidR="005021A1" w:rsidRPr="00D57BA2" w:rsidRDefault="005021A1" w:rsidP="00502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0846E4FF" w14:textId="09520A4F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11,590</w:t>
            </w:r>
          </w:p>
        </w:tc>
        <w:tc>
          <w:tcPr>
            <w:tcW w:w="97" w:type="pct"/>
            <w:gridSpan w:val="2"/>
          </w:tcPr>
          <w:p w14:paraId="22CBB2CD" w14:textId="77777777" w:rsidR="005021A1" w:rsidRPr="00D57BA2" w:rsidRDefault="005021A1" w:rsidP="005021A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7B9723BB" w14:textId="6E03C603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gridSpan w:val="2"/>
          </w:tcPr>
          <w:p w14:paraId="7042C527" w14:textId="77777777" w:rsidR="005021A1" w:rsidRPr="00D57BA2" w:rsidRDefault="005021A1" w:rsidP="005021A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4C924BB3" w14:textId="4FC747B9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5,020,061</w:t>
            </w:r>
          </w:p>
        </w:tc>
      </w:tr>
      <w:tr w:rsidR="00AA453E" w:rsidRPr="00D57BA2" w14:paraId="4E47DA9F" w14:textId="77777777" w:rsidTr="00590A64">
        <w:tc>
          <w:tcPr>
            <w:tcW w:w="978" w:type="pct"/>
          </w:tcPr>
          <w:p w14:paraId="708C7EA1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90" w:type="pct"/>
          </w:tcPr>
          <w:p w14:paraId="58E2DC0D" w14:textId="4C6C1A72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pct"/>
          </w:tcPr>
          <w:p w14:paraId="1220B86A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0C4F7E3F" w14:textId="1A9D0225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19,768</w:t>
            </w:r>
          </w:p>
        </w:tc>
        <w:tc>
          <w:tcPr>
            <w:tcW w:w="100" w:type="pct"/>
            <w:gridSpan w:val="2"/>
          </w:tcPr>
          <w:p w14:paraId="60AAF227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1918B603" w14:textId="7496F799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158,125</w:t>
            </w:r>
          </w:p>
        </w:tc>
        <w:tc>
          <w:tcPr>
            <w:tcW w:w="97" w:type="pct"/>
          </w:tcPr>
          <w:p w14:paraId="640B3D85" w14:textId="77777777" w:rsidR="005021A1" w:rsidRPr="00D57BA2" w:rsidRDefault="005021A1" w:rsidP="005021A1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1E440C82" w14:textId="15208F25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3,141</w:t>
            </w:r>
          </w:p>
        </w:tc>
        <w:tc>
          <w:tcPr>
            <w:tcW w:w="96" w:type="pct"/>
          </w:tcPr>
          <w:p w14:paraId="33A08E00" w14:textId="77777777" w:rsidR="005021A1" w:rsidRPr="00D57BA2" w:rsidRDefault="005021A1" w:rsidP="00502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1746760" w14:textId="78D9E283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1,397</w:t>
            </w:r>
          </w:p>
        </w:tc>
        <w:tc>
          <w:tcPr>
            <w:tcW w:w="97" w:type="pct"/>
            <w:gridSpan w:val="2"/>
          </w:tcPr>
          <w:p w14:paraId="59AE8B64" w14:textId="77777777" w:rsidR="005021A1" w:rsidRPr="00D57BA2" w:rsidRDefault="005021A1" w:rsidP="005021A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18265A0A" w14:textId="29821BCF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gridSpan w:val="2"/>
          </w:tcPr>
          <w:p w14:paraId="1258FBE4" w14:textId="77777777" w:rsidR="005021A1" w:rsidRPr="00D57BA2" w:rsidRDefault="005021A1" w:rsidP="005021A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7AC40D86" w14:textId="45DE3670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182,431</w:t>
            </w:r>
          </w:p>
        </w:tc>
      </w:tr>
      <w:tr w:rsidR="00AA453E" w:rsidRPr="00D57BA2" w14:paraId="7E67B4D3" w14:textId="77777777" w:rsidTr="00590A64">
        <w:tc>
          <w:tcPr>
            <w:tcW w:w="978" w:type="pct"/>
          </w:tcPr>
          <w:p w14:paraId="359AD2DD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90" w:type="pct"/>
          </w:tcPr>
          <w:p w14:paraId="0F983E9B" w14:textId="0BBDA9F2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pct"/>
          </w:tcPr>
          <w:p w14:paraId="5EA67D60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3424A724" w14:textId="16C5286A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" w:type="pct"/>
            <w:gridSpan w:val="2"/>
          </w:tcPr>
          <w:p w14:paraId="7D2CCCB1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AB5A07B" w14:textId="7C34C520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(2,175)</w:t>
            </w:r>
          </w:p>
        </w:tc>
        <w:tc>
          <w:tcPr>
            <w:tcW w:w="97" w:type="pct"/>
          </w:tcPr>
          <w:p w14:paraId="64DA6406" w14:textId="77777777" w:rsidR="005021A1" w:rsidRPr="00D57BA2" w:rsidRDefault="005021A1" w:rsidP="005021A1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293C361D" w14:textId="0B7F78F0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(913)</w:t>
            </w:r>
          </w:p>
        </w:tc>
        <w:tc>
          <w:tcPr>
            <w:tcW w:w="96" w:type="pct"/>
          </w:tcPr>
          <w:p w14:paraId="05F4BAA6" w14:textId="77777777" w:rsidR="005021A1" w:rsidRPr="00D57BA2" w:rsidRDefault="005021A1" w:rsidP="00502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18A92A0E" w14:textId="5FC5E50A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(3,173)</w:t>
            </w:r>
          </w:p>
        </w:tc>
        <w:tc>
          <w:tcPr>
            <w:tcW w:w="97" w:type="pct"/>
            <w:gridSpan w:val="2"/>
          </w:tcPr>
          <w:p w14:paraId="2CBF13F5" w14:textId="77777777" w:rsidR="005021A1" w:rsidRPr="00D57BA2" w:rsidRDefault="005021A1" w:rsidP="005021A1">
            <w:pPr>
              <w:tabs>
                <w:tab w:val="decimal" w:pos="756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96D72AC" w14:textId="3BD14988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gridSpan w:val="2"/>
          </w:tcPr>
          <w:p w14:paraId="36D51411" w14:textId="77777777" w:rsidR="005021A1" w:rsidRPr="00D57BA2" w:rsidRDefault="005021A1" w:rsidP="005021A1">
            <w:pPr>
              <w:tabs>
                <w:tab w:val="decimal" w:pos="612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276F9303" w14:textId="52704D1B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(6,261)</w:t>
            </w:r>
          </w:p>
        </w:tc>
      </w:tr>
      <w:tr w:rsidR="00AA453E" w:rsidRPr="00D57BA2" w14:paraId="0EB8213F" w14:textId="77777777" w:rsidTr="00590A64">
        <w:tc>
          <w:tcPr>
            <w:tcW w:w="978" w:type="pct"/>
          </w:tcPr>
          <w:p w14:paraId="6B910194" w14:textId="78411CFE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34F67F94" w14:textId="5C1EE46D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14:paraId="6F89317F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7D3CC214" w14:textId="71EAE9F9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</w:tcPr>
          <w:p w14:paraId="1EEE7DAB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3E57BB19" w14:textId="3F63C78B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46B18DD7" w14:textId="77777777" w:rsidR="005021A1" w:rsidRPr="00D57BA2" w:rsidRDefault="005021A1" w:rsidP="005021A1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249B5031" w14:textId="69DF87A5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14:paraId="75602E88" w14:textId="77777777" w:rsidR="005021A1" w:rsidRPr="00D57BA2" w:rsidRDefault="005021A1" w:rsidP="005021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05E6033B" w14:textId="0DB4BDBC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416B098" w14:textId="77777777" w:rsidR="005021A1" w:rsidRPr="00D57BA2" w:rsidRDefault="005021A1" w:rsidP="005021A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55819FF8" w14:textId="4B3364F4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8E2C462" w14:textId="77777777" w:rsidR="005021A1" w:rsidRPr="00D57BA2" w:rsidRDefault="005021A1" w:rsidP="005021A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5E94D4E4" w14:textId="7C86673C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A453E" w:rsidRPr="00D57BA2" w14:paraId="62A1E6D0" w14:textId="77777777" w:rsidTr="00590A64">
        <w:tc>
          <w:tcPr>
            <w:tcW w:w="978" w:type="pct"/>
          </w:tcPr>
          <w:p w14:paraId="48E02F60" w14:textId="4F0CF693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90" w:type="pct"/>
          </w:tcPr>
          <w:p w14:paraId="5B864646" w14:textId="670269E6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pct"/>
          </w:tcPr>
          <w:p w14:paraId="4942C172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21042056" w14:textId="62A59AA8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622,748</w:t>
            </w:r>
          </w:p>
        </w:tc>
        <w:tc>
          <w:tcPr>
            <w:tcW w:w="100" w:type="pct"/>
            <w:gridSpan w:val="2"/>
          </w:tcPr>
          <w:p w14:paraId="365948A0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</w:tcPr>
          <w:p w14:paraId="1A44039C" w14:textId="062B13C6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4,534,376</w:t>
            </w:r>
          </w:p>
        </w:tc>
        <w:tc>
          <w:tcPr>
            <w:tcW w:w="97" w:type="pct"/>
          </w:tcPr>
          <w:p w14:paraId="3E4B3736" w14:textId="77777777" w:rsidR="005021A1" w:rsidRPr="00D57BA2" w:rsidRDefault="005021A1" w:rsidP="005021A1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</w:tcPr>
          <w:p w14:paraId="6691EDA7" w14:textId="3DA24642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29,293</w:t>
            </w:r>
          </w:p>
        </w:tc>
        <w:tc>
          <w:tcPr>
            <w:tcW w:w="96" w:type="pct"/>
          </w:tcPr>
          <w:p w14:paraId="0757141C" w14:textId="77777777" w:rsidR="005021A1" w:rsidRPr="00D57BA2" w:rsidRDefault="005021A1" w:rsidP="005021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2AB33FD" w14:textId="156E15B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9,814</w:t>
            </w:r>
          </w:p>
        </w:tc>
        <w:tc>
          <w:tcPr>
            <w:tcW w:w="97" w:type="pct"/>
            <w:gridSpan w:val="2"/>
          </w:tcPr>
          <w:p w14:paraId="6CF64521" w14:textId="77777777" w:rsidR="005021A1" w:rsidRPr="00D57BA2" w:rsidRDefault="005021A1" w:rsidP="005021A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EC6E31F" w14:textId="3B43C8C0" w:rsidR="005021A1" w:rsidRPr="00FB1147" w:rsidRDefault="005021A1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gridSpan w:val="2"/>
          </w:tcPr>
          <w:p w14:paraId="6F03F7E5" w14:textId="77777777" w:rsidR="005021A1" w:rsidRPr="00D57BA2" w:rsidRDefault="005021A1" w:rsidP="005021A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064A1204" w14:textId="32793B3A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5,196,231</w:t>
            </w:r>
          </w:p>
        </w:tc>
      </w:tr>
      <w:tr w:rsidR="00AA453E" w:rsidRPr="00D57BA2" w14:paraId="5B9B88E5" w14:textId="77777777" w:rsidTr="00590A64">
        <w:tc>
          <w:tcPr>
            <w:tcW w:w="978" w:type="pct"/>
          </w:tcPr>
          <w:p w14:paraId="78209EB6" w14:textId="77777777" w:rsidR="00C63ABA" w:rsidRPr="00D57BA2" w:rsidRDefault="00C63ABA" w:rsidP="00C6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90" w:type="pct"/>
          </w:tcPr>
          <w:p w14:paraId="1675B491" w14:textId="2A339F7B" w:rsidR="00C63ABA" w:rsidRPr="00FB1147" w:rsidRDefault="00C63ABA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3C9CC94F" w14:textId="77777777" w:rsidR="00C63ABA" w:rsidRPr="00D57BA2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65E3C319" w14:textId="4BE189FE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21,305</w:t>
            </w:r>
          </w:p>
        </w:tc>
        <w:tc>
          <w:tcPr>
            <w:tcW w:w="100" w:type="pct"/>
            <w:gridSpan w:val="2"/>
          </w:tcPr>
          <w:p w14:paraId="6DC08965" w14:textId="77777777" w:rsidR="00C63ABA" w:rsidRPr="00C63ABA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th-TH" w:eastAsia="en-US"/>
              </w:rPr>
            </w:pPr>
          </w:p>
        </w:tc>
        <w:tc>
          <w:tcPr>
            <w:tcW w:w="491" w:type="pct"/>
          </w:tcPr>
          <w:p w14:paraId="0E63D670" w14:textId="2677A812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162,902</w:t>
            </w:r>
          </w:p>
        </w:tc>
        <w:tc>
          <w:tcPr>
            <w:tcW w:w="97" w:type="pct"/>
          </w:tcPr>
          <w:p w14:paraId="27264C26" w14:textId="77777777" w:rsidR="00C63ABA" w:rsidRPr="00D57BA2" w:rsidRDefault="00C63ABA" w:rsidP="00C63ABA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</w:tcPr>
          <w:p w14:paraId="03440FE5" w14:textId="5777895D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3,177</w:t>
            </w:r>
          </w:p>
        </w:tc>
        <w:tc>
          <w:tcPr>
            <w:tcW w:w="96" w:type="pct"/>
          </w:tcPr>
          <w:p w14:paraId="65227F9C" w14:textId="77777777" w:rsidR="00C63ABA" w:rsidRPr="00D57BA2" w:rsidRDefault="00C63ABA" w:rsidP="00C63A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491" w:type="pct"/>
            <w:gridSpan w:val="2"/>
          </w:tcPr>
          <w:p w14:paraId="77865F15" w14:textId="1FDD91EC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97" w:type="pct"/>
            <w:gridSpan w:val="2"/>
          </w:tcPr>
          <w:p w14:paraId="78FAB08C" w14:textId="77777777" w:rsidR="00C63ABA" w:rsidRPr="00D57BA2" w:rsidRDefault="00C63ABA" w:rsidP="00C63A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</w:tcPr>
          <w:p w14:paraId="4453D7E1" w14:textId="1233DC1C" w:rsidR="00C63ABA" w:rsidRPr="00C63ABA" w:rsidRDefault="00C63ABA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5F8DB7AA" w14:textId="77777777" w:rsidR="00C63ABA" w:rsidRPr="00C63ABA" w:rsidRDefault="00C63ABA" w:rsidP="00C63AB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2" w:type="pct"/>
            <w:gridSpan w:val="2"/>
          </w:tcPr>
          <w:p w14:paraId="5ACBE84C" w14:textId="6A8FDBB0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189,504</w:t>
            </w:r>
          </w:p>
        </w:tc>
      </w:tr>
      <w:tr w:rsidR="00AA453E" w:rsidRPr="00D57BA2" w14:paraId="2A663926" w14:textId="77777777" w:rsidTr="00590A64">
        <w:tc>
          <w:tcPr>
            <w:tcW w:w="978" w:type="pct"/>
          </w:tcPr>
          <w:p w14:paraId="78DF987F" w14:textId="77777777" w:rsidR="00C63ABA" w:rsidRPr="00D57BA2" w:rsidRDefault="00C63ABA" w:rsidP="00C6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90" w:type="pct"/>
          </w:tcPr>
          <w:p w14:paraId="34EA4223" w14:textId="1979FC2A" w:rsidR="00C63ABA" w:rsidRPr="00FB1147" w:rsidRDefault="00C63ABA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19F81840" w14:textId="77777777" w:rsidR="00C63ABA" w:rsidRPr="00D57BA2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5DC7196D" w14:textId="2BEBCDA6" w:rsidR="00C63ABA" w:rsidRPr="00D57BA2" w:rsidRDefault="00C63ABA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gridSpan w:val="2"/>
          </w:tcPr>
          <w:p w14:paraId="3A27640F" w14:textId="77777777" w:rsidR="00C63ABA" w:rsidRPr="00C63ABA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2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th-TH" w:eastAsia="en-US"/>
              </w:rPr>
            </w:pPr>
          </w:p>
        </w:tc>
        <w:tc>
          <w:tcPr>
            <w:tcW w:w="491" w:type="pct"/>
          </w:tcPr>
          <w:p w14:paraId="143657C9" w14:textId="103D2390" w:rsidR="00C63ABA" w:rsidRPr="00D57BA2" w:rsidRDefault="00C63ABA" w:rsidP="00BA3580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(29,081)</w:t>
            </w:r>
          </w:p>
        </w:tc>
        <w:tc>
          <w:tcPr>
            <w:tcW w:w="97" w:type="pct"/>
          </w:tcPr>
          <w:p w14:paraId="03D286AD" w14:textId="77777777" w:rsidR="00C63ABA" w:rsidRPr="00D57BA2" w:rsidRDefault="00C63ABA" w:rsidP="00C63ABA">
            <w:pPr>
              <w:pStyle w:val="acctfourfigures"/>
              <w:tabs>
                <w:tab w:val="clear" w:pos="765"/>
                <w:tab w:val="decimal" w:pos="558"/>
                <w:tab w:val="decimal" w:pos="1082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</w:tcPr>
          <w:p w14:paraId="3E85475B" w14:textId="1489FF04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96" w:type="pct"/>
          </w:tcPr>
          <w:p w14:paraId="1A0F43DB" w14:textId="77777777" w:rsidR="00C63ABA" w:rsidRPr="00D57BA2" w:rsidRDefault="00C63ABA" w:rsidP="00C63ABA">
            <w:pPr>
              <w:tabs>
                <w:tab w:val="decimal" w:pos="10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491" w:type="pct"/>
            <w:gridSpan w:val="2"/>
          </w:tcPr>
          <w:p w14:paraId="56AADB36" w14:textId="0D08FCAC" w:rsidR="00C63ABA" w:rsidRPr="00C63ABA" w:rsidRDefault="00C63ABA" w:rsidP="00FB1147">
            <w:pPr>
              <w:pStyle w:val="3"/>
              <w:tabs>
                <w:tab w:val="clear" w:pos="360"/>
                <w:tab w:val="clear" w:pos="720"/>
                <w:tab w:val="decimal" w:pos="77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73A8785C" w14:textId="77777777" w:rsidR="00C63ABA" w:rsidRPr="00D57BA2" w:rsidRDefault="00C63ABA" w:rsidP="00C63ABA">
            <w:pPr>
              <w:pStyle w:val="acctfourfigures"/>
              <w:tabs>
                <w:tab w:val="clear" w:pos="765"/>
                <w:tab w:val="decimal" w:pos="950"/>
                <w:tab w:val="decimal" w:pos="10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</w:tcPr>
          <w:p w14:paraId="211E6825" w14:textId="2CD1F926" w:rsidR="00C63ABA" w:rsidRPr="00C63ABA" w:rsidRDefault="00C63ABA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268E1DB2" w14:textId="77777777" w:rsidR="00C63ABA" w:rsidRPr="00C63ABA" w:rsidRDefault="00C63ABA" w:rsidP="00C63ABA">
            <w:pPr>
              <w:tabs>
                <w:tab w:val="decimal" w:pos="612"/>
                <w:tab w:val="decimal" w:pos="1082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492" w:type="pct"/>
            <w:gridSpan w:val="2"/>
          </w:tcPr>
          <w:p w14:paraId="35160FBB" w14:textId="0E4FF628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(29,233)</w:t>
            </w:r>
          </w:p>
        </w:tc>
      </w:tr>
      <w:tr w:rsidR="00AA453E" w:rsidRPr="00D57BA2" w14:paraId="1896B930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2EAB33D5" w14:textId="537F81D6" w:rsidR="00C63ABA" w:rsidRPr="00D57BA2" w:rsidRDefault="00C63ABA" w:rsidP="00C6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78F041BA" w14:textId="77CB9FDC" w:rsidR="00C63ABA" w:rsidRPr="00FB1147" w:rsidRDefault="00C63ABA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3416641F" w14:textId="77777777" w:rsidR="00C63ABA" w:rsidRPr="00D57BA2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5A0BD44C" w14:textId="2CA31DB8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644,053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12DC5C0D" w14:textId="77777777" w:rsidR="00C63ABA" w:rsidRPr="00C63ABA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2AC41C8A" w14:textId="08B7F6BC" w:rsidR="00C63ABA" w:rsidRPr="00C63ABA" w:rsidRDefault="00C63ABA" w:rsidP="00C63AB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4,668,197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4087AE5A" w14:textId="77777777" w:rsidR="00C63ABA" w:rsidRPr="00D57BA2" w:rsidRDefault="00C63ABA" w:rsidP="00C63ABA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303892D4" w14:textId="14814A70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32,318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565AA95" w14:textId="77777777" w:rsidR="00C63ABA" w:rsidRPr="00D57BA2" w:rsidRDefault="00C63ABA" w:rsidP="00C63A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DC842" w14:textId="3F1170BF" w:rsidR="00C63ABA" w:rsidRPr="00D57BA2" w:rsidRDefault="00C63ABA" w:rsidP="00C63ABA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11,934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B08534F" w14:textId="77777777" w:rsidR="00C63ABA" w:rsidRPr="00D57BA2" w:rsidRDefault="00C63ABA" w:rsidP="00C63AB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0D48B" w14:textId="1B1F22DC" w:rsidR="00C63ABA" w:rsidRPr="00FB1147" w:rsidRDefault="00C63ABA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8969FFB" w14:textId="77777777" w:rsidR="00C63ABA" w:rsidRPr="00C63ABA" w:rsidRDefault="00C63ABA" w:rsidP="00C63AB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41E99" w14:textId="148912BD" w:rsidR="00C63ABA" w:rsidRPr="00C63ABA" w:rsidRDefault="00C63ABA" w:rsidP="00C63AB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5,356,502</w:t>
            </w:r>
          </w:p>
        </w:tc>
      </w:tr>
      <w:tr w:rsidR="00AA453E" w:rsidRPr="00D57BA2" w14:paraId="573C959C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94B259A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</w:tcPr>
          <w:p w14:paraId="02EE638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E6C2E8C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</w:tcPr>
          <w:p w14:paraId="67426CC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7A54F14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</w:tcPr>
          <w:p w14:paraId="27BA0857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6DEC4B4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</w:tcPr>
          <w:p w14:paraId="4B2CF1BA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1642393A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nil"/>
            </w:tcBorders>
          </w:tcPr>
          <w:p w14:paraId="059A1295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02C78D90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nil"/>
            </w:tcBorders>
          </w:tcPr>
          <w:p w14:paraId="3C8E7FF7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1CFF87B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nil"/>
            </w:tcBorders>
          </w:tcPr>
          <w:p w14:paraId="627C57AE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7B2B38EB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3739D7A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756D107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41E439B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48147424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3B85308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1563E75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44A70591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568D5734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7574354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9BEB466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41B8073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E1B9BF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43BF514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1B35D4A3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47E43ED4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1373F0A5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1E3B4DE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79E9B10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1AAF9CAA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E19F64E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50AF24B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FFDE690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A82E87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B1C37DA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1497894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4793B0A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9DA997F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23F4CB8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716EEF6E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66D989A9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F663C7B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502B2083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18B15A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FCAC697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13172A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1089522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714E2E16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5F4B023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5BA009E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5A9100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1D7C077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CFF87B9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2068CA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304F220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47985994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12EDA1BE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4162B497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2B6D20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AA45A3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4E24E91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90FC9CF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6DBE06F4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E1DA91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2ED9BB8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07BC80C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7B644E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67E5C3C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78A54F7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78E6C173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540777E2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4A4474FC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F48D64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6851C08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2354E21A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0A72C31C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FB3BD78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D789C8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71AC614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592DECF1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51E7C72C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3D0B2DC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86A6D86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5F89215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0C0918C2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0AD08EE9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D8EF5CA" w14:textId="704E765D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078144F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9AFF0F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DBB2A03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0479479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517C890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C7617A6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976254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4800250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DE5666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496E8E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C72553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93CE524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102F8A1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A453E" w:rsidRPr="00D57BA2" w14:paraId="6295DC30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F983FEC" w14:textId="33B774DF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ED93AA5" w14:textId="014FC03B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EAB93C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0751DA5F" w14:textId="6B8E411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154,805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6A331925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455887D8" w14:textId="4B640F42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618,726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7060366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614959E" w14:textId="58AA3EC0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5,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EBC93D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3812102" w14:textId="16363B8C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7,019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7BDC2B8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87DF5A4" w14:textId="39971DA3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91,078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3455F2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375F6AED" w14:textId="7558BD65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1,016,084</w:t>
            </w:r>
          </w:p>
        </w:tc>
      </w:tr>
      <w:tr w:rsidR="00862C75" w:rsidRPr="00D57BA2" w14:paraId="770984A1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7E074739" w14:textId="6F46D5F0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784459F4" w14:textId="481F3F2A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76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13BD668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1F9D3BDC" w14:textId="7E20BB23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2,344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6E0E25EF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FD238D0" w14:textId="01DFF4A6" w:rsidR="00862C75" w:rsidRPr="00862C75" w:rsidRDefault="00862C75" w:rsidP="00862C75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EDA4820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070DAED2" w14:textId="6B9B63D1" w:rsidR="00862C75" w:rsidRPr="00FA32EE" w:rsidRDefault="00862C75" w:rsidP="00862C75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32F874CC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0A58D08" w14:textId="48C2F971" w:rsidR="00862C75" w:rsidRPr="00FA32EE" w:rsidRDefault="00862C75" w:rsidP="00862C75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A2013FE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6BABD7EE" w14:textId="3FB176D4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28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3A87B6E7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03809610" w14:textId="2C24F9E5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2,344</w:t>
            </w:r>
          </w:p>
        </w:tc>
      </w:tr>
      <w:tr w:rsidR="00862C75" w:rsidRPr="00D57BA2" w14:paraId="32AD9FE7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6D50D3E" w14:textId="77777777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669F7F7" w14:textId="33337556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138,533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A5A7C8B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7C68DB13" w14:textId="3E4B7F50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157,149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DA96E66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47FD1AB1" w14:textId="0B6474B0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618,726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3F5D7C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1963170E" w14:textId="6B5BFDEC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5,923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97824F1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DF582" w14:textId="1D2C69A2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7,019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3B3072C4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AF8A51" w14:textId="7EA2B8B1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91,078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055A1959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8B2F97" w14:textId="2BD5453D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1,018,428</w:t>
            </w:r>
          </w:p>
        </w:tc>
      </w:tr>
      <w:tr w:rsidR="00862C75" w:rsidRPr="00D57BA2" w14:paraId="5D63F981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2B95458B" w14:textId="77777777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</w:tcPr>
          <w:p w14:paraId="1899A8DC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9EFBEB6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</w:tcPr>
          <w:p w14:paraId="5D742E3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4D1D2B73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nil"/>
            </w:tcBorders>
          </w:tcPr>
          <w:p w14:paraId="7318BB35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16D2D7B1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nil"/>
            </w:tcBorders>
          </w:tcPr>
          <w:p w14:paraId="31A96975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B3F8445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double" w:sz="4" w:space="0" w:color="auto"/>
              <w:bottom w:val="nil"/>
            </w:tcBorders>
          </w:tcPr>
          <w:p w14:paraId="5EC231F1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B02D373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double" w:sz="4" w:space="0" w:color="auto"/>
              <w:bottom w:val="nil"/>
            </w:tcBorders>
          </w:tcPr>
          <w:p w14:paraId="1676C80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5E3B769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double" w:sz="4" w:space="0" w:color="auto"/>
              <w:bottom w:val="nil"/>
            </w:tcBorders>
          </w:tcPr>
          <w:p w14:paraId="6C002A4F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2C75" w:rsidRPr="00D57BA2" w14:paraId="314D2012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49DC380F" w14:textId="191FA9CC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205F7ACE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9F7052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48CAA16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03660BCD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CDF69F9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1F15FA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43EE8C2A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3183F795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EBDDE2E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5015663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5F5BFF56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75F6B3E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52A22408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2C75" w:rsidRPr="00C63ABA" w14:paraId="6B7069B2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B9397E0" w14:textId="0BAAA631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2836446B" w14:textId="03C58D8A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4EB80C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19B75BAF" w14:textId="4CD39CB5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136,574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2A450DCF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62F91BF" w14:textId="6D2FA0B8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962,605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9F7142B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6CD8FE8" w14:textId="5735B24C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5,334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716B2C3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CD4C9DE" w14:textId="4205E666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7,051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A511A20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463F440" w14:textId="7764BA42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31,301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799DFEAF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3D406BB2" w14:textId="6E4A62B2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1,975,897</w:t>
            </w:r>
          </w:p>
        </w:tc>
      </w:tr>
      <w:tr w:rsidR="00862C75" w:rsidRPr="00C63ABA" w14:paraId="18E769CC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76D43238" w14:textId="7E16793A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</w:tcPr>
          <w:p w14:paraId="45978CD3" w14:textId="36B93615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6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62024581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</w:tcPr>
          <w:p w14:paraId="0C315150" w14:textId="7A5CA15C" w:rsidR="00862C75" w:rsidRPr="00FA32EE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32EE">
              <w:rPr>
                <w:rFonts w:asciiTheme="majorBidi" w:hAnsiTheme="majorBidi" w:cstheme="majorBidi"/>
                <w:sz w:val="28"/>
                <w:szCs w:val="28"/>
              </w:rPr>
              <w:t>4,601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B092FAB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</w:tcPr>
          <w:p w14:paraId="0A76A983" w14:textId="7E94BDBA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551B9C5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</w:tcPr>
          <w:p w14:paraId="2B50705E" w14:textId="03A34A90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7F389A9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single" w:sz="4" w:space="0" w:color="auto"/>
            </w:tcBorders>
          </w:tcPr>
          <w:p w14:paraId="64F4E51F" w14:textId="2A70193B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206B01A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single" w:sz="4" w:space="0" w:color="auto"/>
            </w:tcBorders>
          </w:tcPr>
          <w:p w14:paraId="759EA71D" w14:textId="2984B8A3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28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27E0349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single" w:sz="4" w:space="0" w:color="auto"/>
            </w:tcBorders>
          </w:tcPr>
          <w:p w14:paraId="1750FC30" w14:textId="63AC14A3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4,601</w:t>
            </w:r>
          </w:p>
        </w:tc>
      </w:tr>
      <w:tr w:rsidR="00862C75" w:rsidRPr="00C63ABA" w14:paraId="7535F921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11553128" w14:textId="77777777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0C4B9377" w14:textId="5BA09FBC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A64FE18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F74AB99" w14:textId="3C1CC610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141,175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9E7CDFE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2CD67911" w14:textId="36E73AB1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962,605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3AEF5B51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0B8EF99C" w14:textId="5FC35AD6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5,334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70A9E95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2637D" w14:textId="6480A8F8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7,051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85F9670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1B3356" w14:textId="36DF1B25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31,301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C8D2C41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E7946D" w14:textId="2821273F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1,980,498</w:t>
            </w:r>
          </w:p>
        </w:tc>
      </w:tr>
    </w:tbl>
    <w:p w14:paraId="53E3155A" w14:textId="77777777" w:rsidR="00590A64" w:rsidRPr="00590A64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3F11C5" w14:textId="381CDBEE" w:rsidR="00590A64" w:rsidRPr="00D57BA2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 ซึ่งได้คิดค่าเสื่อมราคาเต็มจำนวนแล้ว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แต่ยังคงใช้งานจนถึง 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 xml:space="preserve">2567 </w:t>
      </w:r>
      <w:r w:rsidRPr="00D57BA2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4,301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>2566: 4,193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74996D4F" w14:textId="77777777" w:rsidR="00590A64" w:rsidRPr="00590A64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035920" w14:textId="77777777" w:rsidR="00590A64" w:rsidRPr="00D57BA2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บริษัทไม่มีการนำสินทรัพย์ 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(2566 :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</w:p>
    <w:p w14:paraId="0666637E" w14:textId="39310924" w:rsidR="007A1361" w:rsidRPr="00D57BA2" w:rsidRDefault="007A1361" w:rsidP="0085382E">
      <w:pPr>
        <w:rPr>
          <w:rFonts w:asciiTheme="majorBidi" w:hAnsiTheme="majorBidi" w:cstheme="majorBidi"/>
          <w:sz w:val="30"/>
          <w:szCs w:val="30"/>
        </w:rPr>
        <w:sectPr w:rsidR="007A1361" w:rsidRPr="00D57BA2" w:rsidSect="003C0D5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6EC4167" w14:textId="298CCED6" w:rsidR="000D3FA9" w:rsidRPr="00D57BA2" w:rsidRDefault="0071625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F3019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2</w:t>
      </w:r>
      <w:r w:rsidR="00B54FC4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D3FA9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เจ้าหนี้การค้า</w:t>
      </w:r>
    </w:p>
    <w:p w14:paraId="19E7B884" w14:textId="77777777" w:rsidR="005021A1" w:rsidRPr="00D57BA2" w:rsidRDefault="005021A1" w:rsidP="005021A1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899"/>
        <w:gridCol w:w="1074"/>
        <w:gridCol w:w="265"/>
        <w:gridCol w:w="1086"/>
      </w:tblGrid>
      <w:tr w:rsidR="000D3FA9" w:rsidRPr="00D57BA2" w14:paraId="15607B65" w14:textId="77777777" w:rsidTr="00D57BA2">
        <w:tc>
          <w:tcPr>
            <w:tcW w:w="3170" w:type="pct"/>
          </w:tcPr>
          <w:p w14:paraId="1E6E524E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09582BDE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1697999A" w14:textId="77777777" w:rsidR="000D3FA9" w:rsidRPr="00D57BA2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50EC5407" w14:textId="70F3EEB5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D3FA9" w:rsidRPr="00D57BA2" w14:paraId="18FD6EF5" w14:textId="77777777" w:rsidTr="00D57BA2">
        <w:tc>
          <w:tcPr>
            <w:tcW w:w="3170" w:type="pct"/>
          </w:tcPr>
          <w:p w14:paraId="316A85EB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5EA05300" w14:textId="77777777" w:rsidR="000D3FA9" w:rsidRPr="00D57BA2" w:rsidRDefault="000D3FA9" w:rsidP="00F32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1" w:type="pct"/>
          </w:tcPr>
          <w:p w14:paraId="479CFD8B" w14:textId="19AC18A5" w:rsidR="000D3FA9" w:rsidRPr="00D57BA2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6CB78F77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907BD7E" w14:textId="22DCF581" w:rsidR="000D3FA9" w:rsidRPr="00D57BA2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D3FA9" w:rsidRPr="00D57BA2" w14:paraId="2782B6CC" w14:textId="77777777" w:rsidTr="00D57BA2">
        <w:tc>
          <w:tcPr>
            <w:tcW w:w="3170" w:type="pct"/>
          </w:tcPr>
          <w:p w14:paraId="4D965ADC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1C288A0F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5A4516A6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BA2" w:rsidRPr="00D57BA2" w14:paraId="3CF8A815" w14:textId="77777777" w:rsidTr="00D57BA2">
        <w:tc>
          <w:tcPr>
            <w:tcW w:w="3170" w:type="pct"/>
          </w:tcPr>
          <w:p w14:paraId="5CAB7771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5" w:type="pct"/>
          </w:tcPr>
          <w:p w14:paraId="391200E5" w14:textId="5C2EDA4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91" w:type="pct"/>
          </w:tcPr>
          <w:p w14:paraId="02B918AD" w14:textId="685CAC05" w:rsidR="00D57BA2" w:rsidRPr="00D57BA2" w:rsidRDefault="00FA32EE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862C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04,836</w:t>
            </w:r>
          </w:p>
        </w:tc>
        <w:tc>
          <w:tcPr>
            <w:tcW w:w="146" w:type="pct"/>
          </w:tcPr>
          <w:p w14:paraId="11F46344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790E6F1" w14:textId="0FD26B0B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1,959,174</w:t>
            </w:r>
          </w:p>
        </w:tc>
      </w:tr>
      <w:tr w:rsidR="00D57BA2" w:rsidRPr="00D57BA2" w14:paraId="23F4D687" w14:textId="77777777" w:rsidTr="00D57BA2">
        <w:tc>
          <w:tcPr>
            <w:tcW w:w="3170" w:type="pct"/>
          </w:tcPr>
          <w:p w14:paraId="2A550320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95" w:type="pct"/>
          </w:tcPr>
          <w:p w14:paraId="1A659FC5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7AF046F" w14:textId="21E24F3A" w:rsidR="00D57BA2" w:rsidRPr="00D57BA2" w:rsidRDefault="00FA32EE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1,968,857</w:t>
            </w:r>
          </w:p>
        </w:tc>
        <w:tc>
          <w:tcPr>
            <w:tcW w:w="146" w:type="pct"/>
          </w:tcPr>
          <w:p w14:paraId="2049F530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504FE444" w14:textId="2E80606F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486,347</w:t>
            </w:r>
          </w:p>
        </w:tc>
      </w:tr>
      <w:tr w:rsidR="00D57BA2" w:rsidRPr="00D57BA2" w14:paraId="4BA46F22" w14:textId="77777777" w:rsidTr="00D57BA2">
        <w:tc>
          <w:tcPr>
            <w:tcW w:w="3170" w:type="pct"/>
          </w:tcPr>
          <w:p w14:paraId="02D6BA03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</w:tcPr>
          <w:p w14:paraId="02AAA4B7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77DA69F" w14:textId="5BAC6886" w:rsidR="00D57BA2" w:rsidRPr="00D57BA2" w:rsidRDefault="00FA32EE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3,173,693</w:t>
            </w:r>
          </w:p>
        </w:tc>
        <w:tc>
          <w:tcPr>
            <w:tcW w:w="146" w:type="pct"/>
          </w:tcPr>
          <w:p w14:paraId="5A6DFDB1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8AA62FD" w14:textId="3F7D81B0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2,445,521</w:t>
            </w:r>
          </w:p>
        </w:tc>
      </w:tr>
    </w:tbl>
    <w:p w14:paraId="18E241C8" w14:textId="77777777" w:rsidR="000D3FA9" w:rsidRPr="00D57BA2" w:rsidRDefault="000D3FA9" w:rsidP="000D3FA9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1DDC853" w14:textId="5D4C0CBD" w:rsidR="000D3FA9" w:rsidRPr="00D57BA2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F3019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>เจ้าหนี้อื่น</w:t>
      </w:r>
    </w:p>
    <w:p w14:paraId="4991A57F" w14:textId="77777777" w:rsidR="00D57BA2" w:rsidRPr="00D57BA2" w:rsidRDefault="00D57BA2" w:rsidP="00D57BA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2"/>
        <w:gridCol w:w="1081"/>
        <w:gridCol w:w="237"/>
        <w:gridCol w:w="1112"/>
        <w:gridCol w:w="265"/>
        <w:gridCol w:w="1085"/>
        <w:gridCol w:w="265"/>
        <w:gridCol w:w="1083"/>
      </w:tblGrid>
      <w:tr w:rsidR="000D3FA9" w:rsidRPr="00D57BA2" w14:paraId="39E92B70" w14:textId="77777777" w:rsidTr="00BD66A4">
        <w:tc>
          <w:tcPr>
            <w:tcW w:w="1796" w:type="pct"/>
          </w:tcPr>
          <w:p w14:paraId="3CCF28D3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25E0BA7" w14:textId="77777777" w:rsidR="000D3FA9" w:rsidRPr="00D57BA2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CF2002E" w14:textId="59197F7A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FD9797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DAD3C25" w14:textId="423C508C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058" w:rsidRPr="00D57BA2" w14:paraId="43770B17" w14:textId="77777777" w:rsidTr="00BD66A4">
        <w:tc>
          <w:tcPr>
            <w:tcW w:w="1796" w:type="pct"/>
          </w:tcPr>
          <w:p w14:paraId="413432EA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0A9222F0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23530231" w14:textId="6C0758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4287E3B3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3711F5" w14:textId="0D50BEFC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</w:tcPr>
          <w:p w14:paraId="45B8CC3B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5D7FC062" w14:textId="4F5022FA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</w:tcPr>
          <w:p w14:paraId="09045E59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A441A5" w14:textId="42549B6D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01058" w:rsidRPr="00D57BA2" w14:paraId="603C6F73" w14:textId="77777777" w:rsidTr="00BD66A4">
        <w:tc>
          <w:tcPr>
            <w:tcW w:w="1796" w:type="pct"/>
          </w:tcPr>
          <w:p w14:paraId="48F15B61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6E4B72E6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F83D983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BA2" w:rsidRPr="00D57BA2" w14:paraId="615EF2B3" w14:textId="77777777" w:rsidTr="00BD66A4">
        <w:tc>
          <w:tcPr>
            <w:tcW w:w="1796" w:type="pct"/>
          </w:tcPr>
          <w:p w14:paraId="098C6818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6A8227F9" w14:textId="7BD22AAB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E4471B2" w14:textId="4C71AFF7" w:rsidR="00D57BA2" w:rsidRPr="00D57BA2" w:rsidRDefault="00FA32EE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28" w:type="pct"/>
          </w:tcPr>
          <w:p w14:paraId="42CA8544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E67661B" w14:textId="1B8C6CFB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43" w:type="pct"/>
          </w:tcPr>
          <w:p w14:paraId="0FC502F0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40E5EAC" w14:textId="424A5FFF" w:rsidR="00D57BA2" w:rsidRPr="00D57BA2" w:rsidRDefault="00FA32EE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3" w:type="pct"/>
          </w:tcPr>
          <w:p w14:paraId="0652A9C8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480119" w14:textId="0508BDBC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</w:tr>
      <w:tr w:rsidR="00D57BA2" w:rsidRPr="00D57BA2" w14:paraId="6A26CD4E" w14:textId="77777777" w:rsidTr="00ED0A7A">
        <w:tc>
          <w:tcPr>
            <w:tcW w:w="1796" w:type="pct"/>
          </w:tcPr>
          <w:p w14:paraId="129195F8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63315DF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0DAF07E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48DB95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81C9362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4EEF8A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4E487246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C54CC0F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C25331D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26F82537" w14:textId="77777777" w:rsidTr="00BD66A4">
        <w:tc>
          <w:tcPr>
            <w:tcW w:w="1796" w:type="pct"/>
          </w:tcPr>
          <w:p w14:paraId="6D9F0738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8" w:type="pct"/>
          </w:tcPr>
          <w:p w14:paraId="08E4E00A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F739A4D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F35E6E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7A6F5D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0F0E9C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06FFC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C4CD06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AFA14AE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EE" w:rsidRPr="00D57BA2" w14:paraId="6695946A" w14:textId="77777777" w:rsidTr="00BD66A4">
        <w:tc>
          <w:tcPr>
            <w:tcW w:w="1796" w:type="pct"/>
          </w:tcPr>
          <w:p w14:paraId="18B865D5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เจ้าหนี้อื่นค่าซื้อเครื่องจักรและอุปกรณ์</w:t>
            </w:r>
          </w:p>
        </w:tc>
        <w:tc>
          <w:tcPr>
            <w:tcW w:w="438" w:type="pct"/>
          </w:tcPr>
          <w:p w14:paraId="75274E5A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FF5D8D0" w14:textId="70F081E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71,774</w:t>
            </w:r>
          </w:p>
        </w:tc>
        <w:tc>
          <w:tcPr>
            <w:tcW w:w="128" w:type="pct"/>
          </w:tcPr>
          <w:p w14:paraId="158BA92A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9E55EA4" w14:textId="599CAF46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50,753</w:t>
            </w:r>
          </w:p>
        </w:tc>
        <w:tc>
          <w:tcPr>
            <w:tcW w:w="143" w:type="pct"/>
          </w:tcPr>
          <w:p w14:paraId="5F6C7DC3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2186EB" w14:textId="348935E8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71,774</w:t>
            </w:r>
          </w:p>
        </w:tc>
        <w:tc>
          <w:tcPr>
            <w:tcW w:w="143" w:type="pct"/>
          </w:tcPr>
          <w:p w14:paraId="0141C07D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2822A17" w14:textId="740FEAC6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50,753</w:t>
            </w:r>
          </w:p>
        </w:tc>
      </w:tr>
      <w:tr w:rsidR="00FA32EE" w:rsidRPr="00D57BA2" w14:paraId="38F373CC" w14:textId="77777777" w:rsidTr="00BD66A4">
        <w:tc>
          <w:tcPr>
            <w:tcW w:w="1796" w:type="pct"/>
          </w:tcPr>
          <w:p w14:paraId="136B8692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38" w:type="pct"/>
          </w:tcPr>
          <w:p w14:paraId="1F163D46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3395CAE" w14:textId="55B465D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48,891</w:t>
            </w:r>
          </w:p>
        </w:tc>
        <w:tc>
          <w:tcPr>
            <w:tcW w:w="128" w:type="pct"/>
          </w:tcPr>
          <w:p w14:paraId="3AA5462B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81B9FB" w14:textId="075780D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31,330</w:t>
            </w:r>
          </w:p>
        </w:tc>
        <w:tc>
          <w:tcPr>
            <w:tcW w:w="143" w:type="pct"/>
          </w:tcPr>
          <w:p w14:paraId="18C8D4A3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922DD4" w14:textId="0EE5E2CC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48,891</w:t>
            </w:r>
          </w:p>
        </w:tc>
        <w:tc>
          <w:tcPr>
            <w:tcW w:w="143" w:type="pct"/>
          </w:tcPr>
          <w:p w14:paraId="61F51C31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477F83" w14:textId="413F0F6F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31,330</w:t>
            </w:r>
          </w:p>
        </w:tc>
      </w:tr>
      <w:tr w:rsidR="00FA32EE" w:rsidRPr="00D57BA2" w14:paraId="0A20DB76" w14:textId="77777777" w:rsidTr="00BD66A4">
        <w:tc>
          <w:tcPr>
            <w:tcW w:w="1796" w:type="pct"/>
          </w:tcPr>
          <w:p w14:paraId="6EAE1D37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ค่าคดีฟ้องร้องค้างจ่าย</w:t>
            </w:r>
          </w:p>
        </w:tc>
        <w:tc>
          <w:tcPr>
            <w:tcW w:w="438" w:type="pct"/>
          </w:tcPr>
          <w:p w14:paraId="28A3CB75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EC10060" w14:textId="04B3CABE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13,806</w:t>
            </w:r>
          </w:p>
        </w:tc>
        <w:tc>
          <w:tcPr>
            <w:tcW w:w="128" w:type="pct"/>
          </w:tcPr>
          <w:p w14:paraId="3D38378B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B7B314" w14:textId="039DF864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17,386</w:t>
            </w:r>
          </w:p>
        </w:tc>
        <w:tc>
          <w:tcPr>
            <w:tcW w:w="143" w:type="pct"/>
          </w:tcPr>
          <w:p w14:paraId="125DC91B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F8C52F" w14:textId="243A5399" w:rsidR="00FA32EE" w:rsidRPr="00FA32EE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13,806</w:t>
            </w:r>
          </w:p>
        </w:tc>
        <w:tc>
          <w:tcPr>
            <w:tcW w:w="143" w:type="pct"/>
          </w:tcPr>
          <w:p w14:paraId="0CB174A5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D485E2" w14:textId="4BD2F1F1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17,386</w:t>
            </w:r>
          </w:p>
        </w:tc>
      </w:tr>
      <w:tr w:rsidR="00FA32EE" w:rsidRPr="00D57BA2" w14:paraId="0304ADF6" w14:textId="77777777" w:rsidTr="00BD66A4">
        <w:tc>
          <w:tcPr>
            <w:tcW w:w="1796" w:type="pct"/>
          </w:tcPr>
          <w:p w14:paraId="299005BA" w14:textId="71A15DA0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438" w:type="pct"/>
          </w:tcPr>
          <w:p w14:paraId="15386B78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07F853B" w14:textId="00758224" w:rsidR="00FA32EE" w:rsidRPr="00FA32EE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24,759</w:t>
            </w:r>
          </w:p>
        </w:tc>
        <w:tc>
          <w:tcPr>
            <w:tcW w:w="128" w:type="pct"/>
          </w:tcPr>
          <w:p w14:paraId="2726E979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D793E9" w14:textId="0D76D0FB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26,916</w:t>
            </w:r>
          </w:p>
        </w:tc>
        <w:tc>
          <w:tcPr>
            <w:tcW w:w="143" w:type="pct"/>
          </w:tcPr>
          <w:p w14:paraId="5B521A06" w14:textId="77777777" w:rsidR="00FA32EE" w:rsidRPr="00D57BA2" w:rsidRDefault="00FA32EE" w:rsidP="00FA32EE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77BD43D9" w14:textId="6CA5E3DB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24,759</w:t>
            </w:r>
          </w:p>
        </w:tc>
        <w:tc>
          <w:tcPr>
            <w:tcW w:w="143" w:type="pct"/>
          </w:tcPr>
          <w:p w14:paraId="32E0DCB6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7FF5C6" w14:textId="557D5218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26,916</w:t>
            </w:r>
          </w:p>
        </w:tc>
      </w:tr>
      <w:tr w:rsidR="00FA32EE" w:rsidRPr="00D57BA2" w14:paraId="1ECE5F32" w14:textId="77777777" w:rsidTr="00BD66A4">
        <w:tc>
          <w:tcPr>
            <w:tcW w:w="1796" w:type="pct"/>
          </w:tcPr>
          <w:p w14:paraId="659261C0" w14:textId="02C50AA8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438" w:type="pct"/>
          </w:tcPr>
          <w:p w14:paraId="3BBCE31C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618A47" w14:textId="370E4B83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6,143</w:t>
            </w:r>
          </w:p>
        </w:tc>
        <w:tc>
          <w:tcPr>
            <w:tcW w:w="128" w:type="pct"/>
          </w:tcPr>
          <w:p w14:paraId="3102AF38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F08C09F" w14:textId="6D1E10F6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5,916</w:t>
            </w:r>
          </w:p>
        </w:tc>
        <w:tc>
          <w:tcPr>
            <w:tcW w:w="143" w:type="pct"/>
          </w:tcPr>
          <w:p w14:paraId="1DD28654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7813F1" w14:textId="33232924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6,143</w:t>
            </w:r>
          </w:p>
        </w:tc>
        <w:tc>
          <w:tcPr>
            <w:tcW w:w="143" w:type="pct"/>
          </w:tcPr>
          <w:p w14:paraId="09A1CCB6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371286" w14:textId="32AF5A5E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5,916</w:t>
            </w:r>
          </w:p>
        </w:tc>
      </w:tr>
      <w:tr w:rsidR="00FA32EE" w:rsidRPr="00D57BA2" w14:paraId="37C1A70C" w14:textId="77777777" w:rsidTr="0038795A">
        <w:tc>
          <w:tcPr>
            <w:tcW w:w="1796" w:type="pct"/>
          </w:tcPr>
          <w:p w14:paraId="6E26C3B3" w14:textId="45DFBD2D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38" w:type="pct"/>
          </w:tcPr>
          <w:p w14:paraId="602E8F41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53A99BC" w14:textId="3A73AF6B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59,255</w:t>
            </w:r>
          </w:p>
        </w:tc>
        <w:tc>
          <w:tcPr>
            <w:tcW w:w="128" w:type="pct"/>
          </w:tcPr>
          <w:p w14:paraId="6428BB6E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9AB47CD" w14:textId="30BAD453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38,739</w:t>
            </w:r>
          </w:p>
        </w:tc>
        <w:tc>
          <w:tcPr>
            <w:tcW w:w="143" w:type="pct"/>
          </w:tcPr>
          <w:p w14:paraId="0AEE38FA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00C7674" w14:textId="66EE2929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59,255</w:t>
            </w:r>
          </w:p>
        </w:tc>
        <w:tc>
          <w:tcPr>
            <w:tcW w:w="143" w:type="pct"/>
          </w:tcPr>
          <w:p w14:paraId="292943B7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179BD3" w14:textId="562E6B4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38,739</w:t>
            </w:r>
          </w:p>
        </w:tc>
      </w:tr>
      <w:tr w:rsidR="00FA32EE" w:rsidRPr="00D57BA2" w14:paraId="60D23C4A" w14:textId="77777777" w:rsidTr="00E16BAB">
        <w:tc>
          <w:tcPr>
            <w:tcW w:w="1796" w:type="pct"/>
          </w:tcPr>
          <w:p w14:paraId="1B325672" w14:textId="66EDC934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</w:tcPr>
          <w:p w14:paraId="752B1A25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96E944" w14:textId="031D5E1D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224,628</w:t>
            </w:r>
          </w:p>
        </w:tc>
        <w:tc>
          <w:tcPr>
            <w:tcW w:w="128" w:type="pct"/>
          </w:tcPr>
          <w:p w14:paraId="657F97DD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F1E208" w14:textId="0D2B6BF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171,040</w:t>
            </w:r>
          </w:p>
        </w:tc>
        <w:tc>
          <w:tcPr>
            <w:tcW w:w="143" w:type="pct"/>
          </w:tcPr>
          <w:p w14:paraId="5C794A8F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2E4151" w14:textId="59ADF6FD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224,628</w:t>
            </w:r>
          </w:p>
        </w:tc>
        <w:tc>
          <w:tcPr>
            <w:tcW w:w="143" w:type="pct"/>
          </w:tcPr>
          <w:p w14:paraId="6D8C9372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016025" w14:textId="343C3E0F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171,040</w:t>
            </w:r>
          </w:p>
        </w:tc>
      </w:tr>
      <w:tr w:rsidR="00FA32EE" w:rsidRPr="00D57BA2" w14:paraId="73DE04B0" w14:textId="77777777" w:rsidTr="00E16BAB">
        <w:tc>
          <w:tcPr>
            <w:tcW w:w="1796" w:type="pct"/>
          </w:tcPr>
          <w:p w14:paraId="7C5FBC58" w14:textId="3903DDE3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7FC97786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EFB3DBF" w14:textId="18B02188" w:rsidR="00FA32EE" w:rsidRPr="00FA32EE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260,810</w:t>
            </w:r>
          </w:p>
        </w:tc>
        <w:tc>
          <w:tcPr>
            <w:tcW w:w="128" w:type="pct"/>
          </w:tcPr>
          <w:p w14:paraId="377CC225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830E5B9" w14:textId="15AC74B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202,170</w:t>
            </w:r>
          </w:p>
        </w:tc>
        <w:tc>
          <w:tcPr>
            <w:tcW w:w="143" w:type="pct"/>
          </w:tcPr>
          <w:p w14:paraId="16E9D3B5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6B9701" w14:textId="01E933BC" w:rsidR="00FA32EE" w:rsidRPr="00FA32EE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260,810</w:t>
            </w:r>
          </w:p>
        </w:tc>
        <w:tc>
          <w:tcPr>
            <w:tcW w:w="143" w:type="pct"/>
          </w:tcPr>
          <w:p w14:paraId="718CC971" w14:textId="77777777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118EA37" w14:textId="6A2944E6" w:rsidR="00FA32EE" w:rsidRPr="00D57BA2" w:rsidRDefault="00FA32EE" w:rsidP="00FA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202,170</w:t>
            </w:r>
          </w:p>
        </w:tc>
      </w:tr>
    </w:tbl>
    <w:p w14:paraId="6DD17010" w14:textId="77777777" w:rsidR="0064593F" w:rsidRDefault="0064593F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76F52B32" w14:textId="28696196" w:rsidR="0009250D" w:rsidRPr="00D57BA2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F3019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9250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5083DC6F" w14:textId="6DAC6A7C" w:rsidR="0009250D" w:rsidRPr="00D57BA2" w:rsidRDefault="0009250D" w:rsidP="0009250D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77"/>
        <w:gridCol w:w="180"/>
        <w:gridCol w:w="1323"/>
      </w:tblGrid>
      <w:tr w:rsidR="0009250D" w:rsidRPr="00D57BA2" w14:paraId="6C75A091" w14:textId="77777777" w:rsidTr="00BD66A4">
        <w:trPr>
          <w:cantSplit/>
          <w:tblHeader/>
        </w:trPr>
        <w:tc>
          <w:tcPr>
            <w:tcW w:w="6210" w:type="dxa"/>
          </w:tcPr>
          <w:p w14:paraId="75F7CBC0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E507C90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30C764E0" w14:textId="0FB12F3C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0DDE" w:rsidRPr="00D57BA2" w14:paraId="73611426" w14:textId="77777777" w:rsidTr="00BD66A4">
        <w:trPr>
          <w:cantSplit/>
          <w:tblHeader/>
        </w:trPr>
        <w:tc>
          <w:tcPr>
            <w:tcW w:w="6210" w:type="dxa"/>
          </w:tcPr>
          <w:p w14:paraId="779DC78B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7AFD1CD9" w14:textId="1BCF25F3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B48ACB0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0E15BF85" w14:textId="011594ED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50DDE" w:rsidRPr="00D57BA2" w14:paraId="7E410513" w14:textId="77777777" w:rsidTr="00BD66A4">
        <w:trPr>
          <w:cantSplit/>
          <w:trHeight w:val="80"/>
        </w:trPr>
        <w:tc>
          <w:tcPr>
            <w:tcW w:w="6210" w:type="dxa"/>
            <w:vAlign w:val="bottom"/>
          </w:tcPr>
          <w:p w14:paraId="6E4EF6E7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662FAEB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50DDE" w:rsidRPr="00D57BA2" w14:paraId="6624B81D" w14:textId="77777777" w:rsidTr="00BD66A4">
        <w:trPr>
          <w:cantSplit/>
          <w:trHeight w:val="80"/>
        </w:trPr>
        <w:tc>
          <w:tcPr>
            <w:tcW w:w="6210" w:type="dxa"/>
          </w:tcPr>
          <w:p w14:paraId="1F6CA5D6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77" w:type="dxa"/>
          </w:tcPr>
          <w:p w14:paraId="2622C701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39370D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1019E59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D57BA2" w14:paraId="265FB05C" w14:textId="77777777" w:rsidTr="00BD66A4">
        <w:trPr>
          <w:cantSplit/>
          <w:trHeight w:val="80"/>
        </w:trPr>
        <w:tc>
          <w:tcPr>
            <w:tcW w:w="6210" w:type="dxa"/>
          </w:tcPr>
          <w:p w14:paraId="29B80D13" w14:textId="36A945AE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  <w:r w:rsidR="004B6EA8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</w:tcPr>
          <w:p w14:paraId="14DA51E5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47651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2BBB6C6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EE" w:rsidRPr="00D57BA2" w14:paraId="7ED0DDE7" w14:textId="77777777" w:rsidTr="00BD66A4">
        <w:trPr>
          <w:cantSplit/>
        </w:trPr>
        <w:tc>
          <w:tcPr>
            <w:tcW w:w="6210" w:type="dxa"/>
            <w:vAlign w:val="bottom"/>
          </w:tcPr>
          <w:p w14:paraId="3FFD7896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7A07F10C" w14:textId="08ABBCC2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135,664</w:t>
            </w:r>
          </w:p>
        </w:tc>
        <w:tc>
          <w:tcPr>
            <w:tcW w:w="180" w:type="dxa"/>
            <w:vAlign w:val="bottom"/>
          </w:tcPr>
          <w:p w14:paraId="1DB76268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F46EBCD" w14:textId="0C95E083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91,386</w:t>
            </w:r>
          </w:p>
        </w:tc>
      </w:tr>
      <w:tr w:rsidR="00FA32EE" w:rsidRPr="00D57BA2" w14:paraId="4E38BB80" w14:textId="77777777" w:rsidTr="00BD66A4">
        <w:trPr>
          <w:cantSplit/>
        </w:trPr>
        <w:tc>
          <w:tcPr>
            <w:tcW w:w="6210" w:type="dxa"/>
            <w:vAlign w:val="bottom"/>
          </w:tcPr>
          <w:p w14:paraId="2DDDDD3B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37CF315" w14:textId="3F7526EF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15,129</w:t>
            </w:r>
          </w:p>
        </w:tc>
        <w:tc>
          <w:tcPr>
            <w:tcW w:w="180" w:type="dxa"/>
            <w:vAlign w:val="bottom"/>
          </w:tcPr>
          <w:p w14:paraId="5B862D84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8D0655" w14:textId="6BB5509F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48,389</w:t>
            </w:r>
          </w:p>
        </w:tc>
      </w:tr>
      <w:tr w:rsidR="00FA32EE" w:rsidRPr="00D57BA2" w14:paraId="78DBE1A2" w14:textId="77777777" w:rsidTr="00BD66A4">
        <w:trPr>
          <w:cantSplit/>
        </w:trPr>
        <w:tc>
          <w:tcPr>
            <w:tcW w:w="6210" w:type="dxa"/>
            <w:vAlign w:val="bottom"/>
          </w:tcPr>
          <w:p w14:paraId="717E086C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15F8CB" w14:textId="0C636B1B" w:rsidR="00FA32EE" w:rsidRPr="00FA32EE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150,793</w:t>
            </w:r>
          </w:p>
        </w:tc>
        <w:tc>
          <w:tcPr>
            <w:tcW w:w="180" w:type="dxa"/>
            <w:vAlign w:val="bottom"/>
          </w:tcPr>
          <w:p w14:paraId="64F64A67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7913645" w14:textId="078D8351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139,775</w:t>
            </w:r>
          </w:p>
        </w:tc>
      </w:tr>
      <w:tr w:rsidR="00D57BA2" w:rsidRPr="00D57BA2" w14:paraId="6A5A3865" w14:textId="77777777" w:rsidTr="00BD66A4">
        <w:trPr>
          <w:cantSplit/>
        </w:trPr>
        <w:tc>
          <w:tcPr>
            <w:tcW w:w="6210" w:type="dxa"/>
            <w:vAlign w:val="bottom"/>
          </w:tcPr>
          <w:p w14:paraId="266C0BA0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1A06B1B3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DBD8D4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619E45A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31772F37" w14:textId="77777777" w:rsidTr="00BD66A4">
        <w:trPr>
          <w:cantSplit/>
        </w:trPr>
        <w:tc>
          <w:tcPr>
            <w:tcW w:w="6210" w:type="dxa"/>
          </w:tcPr>
          <w:p w14:paraId="72E9CACF" w14:textId="77777777" w:rsidR="00D57BA2" w:rsidRPr="00D57BA2" w:rsidRDefault="00D57BA2" w:rsidP="00D57BA2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vAlign w:val="bottom"/>
          </w:tcPr>
          <w:p w14:paraId="0E166289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ED4A6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8C0A499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03BE74EF" w14:textId="77777777" w:rsidTr="00BD66A4">
        <w:trPr>
          <w:cantSplit/>
        </w:trPr>
        <w:tc>
          <w:tcPr>
            <w:tcW w:w="6210" w:type="dxa"/>
          </w:tcPr>
          <w:p w14:paraId="445B1C35" w14:textId="16E30339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  <w:vAlign w:val="bottom"/>
          </w:tcPr>
          <w:p w14:paraId="7656052D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18D13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55E0A51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0C51ACD3" w14:textId="77777777" w:rsidTr="00BD66A4">
        <w:trPr>
          <w:cantSplit/>
        </w:trPr>
        <w:tc>
          <w:tcPr>
            <w:tcW w:w="6210" w:type="dxa"/>
          </w:tcPr>
          <w:p w14:paraId="3C98AE72" w14:textId="1DFF6179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</w:tcPr>
          <w:p w14:paraId="4869190A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2755F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A8D5DBC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EE" w:rsidRPr="00D57BA2" w14:paraId="71EEFF89" w14:textId="77777777" w:rsidTr="00BD66A4">
        <w:trPr>
          <w:cantSplit/>
        </w:trPr>
        <w:tc>
          <w:tcPr>
            <w:tcW w:w="6210" w:type="dxa"/>
            <w:vAlign w:val="bottom"/>
          </w:tcPr>
          <w:p w14:paraId="345FD59F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5B930CBA" w14:textId="41C0481E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7,534</w:t>
            </w:r>
          </w:p>
        </w:tc>
        <w:tc>
          <w:tcPr>
            <w:tcW w:w="180" w:type="dxa"/>
            <w:vAlign w:val="bottom"/>
          </w:tcPr>
          <w:p w14:paraId="335C1EDA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185E85" w14:textId="462B3B58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10,386</w:t>
            </w:r>
          </w:p>
        </w:tc>
      </w:tr>
      <w:tr w:rsidR="00FA32EE" w:rsidRPr="00D57BA2" w14:paraId="6A8403CA" w14:textId="77777777" w:rsidTr="00BD66A4">
        <w:trPr>
          <w:cantSplit/>
        </w:trPr>
        <w:tc>
          <w:tcPr>
            <w:tcW w:w="6210" w:type="dxa"/>
            <w:vAlign w:val="bottom"/>
          </w:tcPr>
          <w:p w14:paraId="78CE2845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7EBE8DD" w14:textId="089B81B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3,647</w:t>
            </w:r>
          </w:p>
        </w:tc>
        <w:tc>
          <w:tcPr>
            <w:tcW w:w="180" w:type="dxa"/>
            <w:vAlign w:val="bottom"/>
          </w:tcPr>
          <w:p w14:paraId="50511B42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8F9CED" w14:textId="55F66BB6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</w:tr>
      <w:tr w:rsidR="00FA32EE" w:rsidRPr="00D57BA2" w14:paraId="7143F9F0" w14:textId="77777777" w:rsidTr="00BD66A4">
        <w:trPr>
          <w:cantSplit/>
        </w:trPr>
        <w:tc>
          <w:tcPr>
            <w:tcW w:w="6210" w:type="dxa"/>
            <w:vAlign w:val="bottom"/>
          </w:tcPr>
          <w:p w14:paraId="65925876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A589F47" w14:textId="50CC02A6" w:rsidR="00FA32EE" w:rsidRPr="00FA32EE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11,181</w:t>
            </w:r>
          </w:p>
        </w:tc>
        <w:tc>
          <w:tcPr>
            <w:tcW w:w="180" w:type="dxa"/>
            <w:vAlign w:val="bottom"/>
          </w:tcPr>
          <w:p w14:paraId="74E33CA8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C9AFF61" w14:textId="2D84726D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11,919</w:t>
            </w:r>
          </w:p>
        </w:tc>
      </w:tr>
      <w:tr w:rsidR="00D57BA2" w:rsidRPr="00D57BA2" w14:paraId="7A39DCDD" w14:textId="77777777" w:rsidTr="008D7A6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210" w:type="dxa"/>
          </w:tcPr>
          <w:p w14:paraId="1D9372E7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CABD911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B33027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04B0CE1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0B0B34AB" w14:textId="77777777" w:rsidTr="00101A16">
        <w:trPr>
          <w:cantSplit/>
        </w:trPr>
        <w:tc>
          <w:tcPr>
            <w:tcW w:w="6210" w:type="dxa"/>
            <w:hideMark/>
          </w:tcPr>
          <w:p w14:paraId="7C3CA355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77" w:type="dxa"/>
          </w:tcPr>
          <w:p w14:paraId="3D52DD74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06826F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C6A741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105E2509" w14:textId="77777777" w:rsidTr="00FA32EE">
        <w:trPr>
          <w:cantSplit/>
        </w:trPr>
        <w:tc>
          <w:tcPr>
            <w:tcW w:w="6210" w:type="dxa"/>
          </w:tcPr>
          <w:p w14:paraId="026FD440" w14:textId="1225529F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2" w:hanging="19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กำไร) ขาดทุนจากการวัดมูลค่าใหม่ของผลประโยชน์พนักงาน</w:t>
            </w:r>
          </w:p>
        </w:tc>
        <w:tc>
          <w:tcPr>
            <w:tcW w:w="1377" w:type="dxa"/>
            <w:vAlign w:val="bottom"/>
          </w:tcPr>
          <w:p w14:paraId="172E5180" w14:textId="1F05FC1A" w:rsidR="00D57BA2" w:rsidRPr="00D57BA2" w:rsidRDefault="00D57BA2" w:rsidP="00FA32EE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6F96275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23" w:type="dxa"/>
          </w:tcPr>
          <w:p w14:paraId="084313E0" w14:textId="210384AF" w:rsidR="00D57BA2" w:rsidRPr="00D57BA2" w:rsidRDefault="00D57BA2" w:rsidP="00D57BA2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1DE" w:rsidRPr="00D57BA2" w14:paraId="786B5E1F" w14:textId="77777777" w:rsidTr="00FA32EE">
        <w:trPr>
          <w:cantSplit/>
        </w:trPr>
        <w:tc>
          <w:tcPr>
            <w:tcW w:w="6210" w:type="dxa"/>
          </w:tcPr>
          <w:p w14:paraId="19242AEA" w14:textId="2A736CC4" w:rsidR="00BC31DE" w:rsidRPr="00D57BA2" w:rsidRDefault="00BC31DE" w:rsidP="00BC3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2" w:hanging="19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ที่กำหนดไว้ที่รับรู้ในระหว่างปี</w:t>
            </w:r>
          </w:p>
        </w:tc>
        <w:tc>
          <w:tcPr>
            <w:tcW w:w="1377" w:type="dxa"/>
            <w:vAlign w:val="bottom"/>
          </w:tcPr>
          <w:p w14:paraId="1B8F1EEA" w14:textId="431D3344" w:rsidR="00BC31DE" w:rsidRDefault="00BC31DE" w:rsidP="00BC31DE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13,728</w:t>
            </w:r>
          </w:p>
        </w:tc>
        <w:tc>
          <w:tcPr>
            <w:tcW w:w="180" w:type="dxa"/>
            <w:vAlign w:val="bottom"/>
          </w:tcPr>
          <w:p w14:paraId="5CA1AA8F" w14:textId="77777777" w:rsidR="00BC31DE" w:rsidRPr="00D57BA2" w:rsidRDefault="00BC31DE" w:rsidP="00BC3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23" w:type="dxa"/>
          </w:tcPr>
          <w:p w14:paraId="41190897" w14:textId="2A797FB7" w:rsidR="00BC31DE" w:rsidRPr="00D57BA2" w:rsidRDefault="00BC31DE" w:rsidP="00BC31DE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(8,156)</w:t>
            </w:r>
          </w:p>
        </w:tc>
      </w:tr>
    </w:tbl>
    <w:p w14:paraId="58441723" w14:textId="77777777" w:rsidR="008D7A6E" w:rsidRPr="00D57BA2" w:rsidRDefault="008D7A6E" w:rsidP="0009250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3508763" w14:textId="35EA9DD4" w:rsidR="0009250D" w:rsidRPr="00D57BA2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04B58C23" w14:textId="77777777" w:rsidR="0009250D" w:rsidRPr="00D57BA2" w:rsidRDefault="0009250D" w:rsidP="00730F61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76C0238" w14:textId="5A920CD1" w:rsidR="0009250D" w:rsidRPr="00D57BA2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57BA2">
        <w:rPr>
          <w:rFonts w:asciiTheme="majorBidi" w:hAnsiTheme="majorBidi" w:cstheme="majorBidi"/>
          <w:sz w:val="30"/>
          <w:szCs w:val="30"/>
        </w:rPr>
        <w:t xml:space="preserve">2541 </w:t>
      </w:r>
      <w:r w:rsidRPr="00D57BA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387DE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5FE898E7" w14:textId="3164DA95" w:rsidR="0009250D" w:rsidRPr="00D57BA2" w:rsidRDefault="0009250D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413"/>
      </w:tblGrid>
      <w:tr w:rsidR="0009250D" w:rsidRPr="00D57BA2" w14:paraId="2EB4B33F" w14:textId="77777777" w:rsidTr="004B6EA8">
        <w:trPr>
          <w:cantSplit/>
          <w:tblHeader/>
        </w:trPr>
        <w:tc>
          <w:tcPr>
            <w:tcW w:w="6210" w:type="dxa"/>
            <w:vAlign w:val="bottom"/>
          </w:tcPr>
          <w:p w14:paraId="6D413A27" w14:textId="77777777" w:rsidR="0009250D" w:rsidRDefault="00343C0C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="004B6EA8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BC3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  <w:p w14:paraId="4C5C26EB" w14:textId="7A415FAD" w:rsidR="00BC31DE" w:rsidRPr="00D57BA2" w:rsidRDefault="00BC31DE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943" w:type="dxa"/>
            <w:gridSpan w:val="3"/>
          </w:tcPr>
          <w:p w14:paraId="064DE2A9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4FD2656" w14:textId="55EF6281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75FF" w:rsidRPr="00D57BA2" w14:paraId="2AA710AB" w14:textId="77777777" w:rsidTr="00E175FF">
        <w:trPr>
          <w:cantSplit/>
          <w:tblHeader/>
        </w:trPr>
        <w:tc>
          <w:tcPr>
            <w:tcW w:w="6210" w:type="dxa"/>
          </w:tcPr>
          <w:p w14:paraId="654D310E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D5FD6A0" w14:textId="3A67A779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40B9B196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</w:tcPr>
          <w:p w14:paraId="2EDE8BD4" w14:textId="70B8615B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</w:tr>
      <w:tr w:rsidR="0009250D" w:rsidRPr="00D57BA2" w14:paraId="55CDC531" w14:textId="77777777" w:rsidTr="00E175FF">
        <w:trPr>
          <w:cantSplit/>
          <w:trHeight w:val="80"/>
        </w:trPr>
        <w:tc>
          <w:tcPr>
            <w:tcW w:w="6210" w:type="dxa"/>
            <w:vAlign w:val="bottom"/>
          </w:tcPr>
          <w:p w14:paraId="663742FD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3" w:type="dxa"/>
            <w:gridSpan w:val="3"/>
            <w:vAlign w:val="bottom"/>
          </w:tcPr>
          <w:p w14:paraId="7111E010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A32EE" w:rsidRPr="00D57BA2" w14:paraId="689A56BC" w14:textId="77777777" w:rsidTr="00AF49D1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5212BA8C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50" w:type="dxa"/>
          </w:tcPr>
          <w:p w14:paraId="338B6D38" w14:textId="13C4CF75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139,775</w:t>
            </w:r>
          </w:p>
        </w:tc>
        <w:tc>
          <w:tcPr>
            <w:tcW w:w="180" w:type="dxa"/>
            <w:vAlign w:val="bottom"/>
          </w:tcPr>
          <w:p w14:paraId="06E9C774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519552E7" w14:textId="15EEBD01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151,669</w:t>
            </w:r>
          </w:p>
        </w:tc>
      </w:tr>
      <w:tr w:rsidR="00FA32EE" w:rsidRPr="00D57BA2" w14:paraId="202A7B69" w14:textId="77777777" w:rsidTr="00AF49D1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03FE5CF1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403994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EDCD2A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1FE49B67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EE" w:rsidRPr="00D57BA2" w14:paraId="49ACC320" w14:textId="77777777" w:rsidTr="00AF49D1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18CD3F71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50" w:type="dxa"/>
          </w:tcPr>
          <w:p w14:paraId="150792CB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9726D3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7B94584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EE" w:rsidRPr="00D57BA2" w14:paraId="1D9F4849" w14:textId="77777777" w:rsidTr="00AF49D1">
        <w:trPr>
          <w:cantSplit/>
          <w:trHeight w:val="80"/>
        </w:trPr>
        <w:tc>
          <w:tcPr>
            <w:tcW w:w="6210" w:type="dxa"/>
            <w:vAlign w:val="bottom"/>
          </w:tcPr>
          <w:p w14:paraId="03C68B3B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72D7F96C" w14:textId="00577AD3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7,170</w:t>
            </w:r>
          </w:p>
        </w:tc>
        <w:tc>
          <w:tcPr>
            <w:tcW w:w="180" w:type="dxa"/>
            <w:vAlign w:val="bottom"/>
          </w:tcPr>
          <w:p w14:paraId="62889DC4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2E195A05" w14:textId="540F0385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8,985</w:t>
            </w:r>
          </w:p>
        </w:tc>
      </w:tr>
      <w:tr w:rsidR="00FA32EE" w:rsidRPr="00D57BA2" w14:paraId="230CB910" w14:textId="77777777" w:rsidTr="00E175FF">
        <w:trPr>
          <w:cantSplit/>
        </w:trPr>
        <w:tc>
          <w:tcPr>
            <w:tcW w:w="6210" w:type="dxa"/>
            <w:vAlign w:val="bottom"/>
          </w:tcPr>
          <w:p w14:paraId="02A4E387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95EB4" w14:textId="370F906C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4,011</w:t>
            </w:r>
          </w:p>
        </w:tc>
        <w:tc>
          <w:tcPr>
            <w:tcW w:w="180" w:type="dxa"/>
            <w:vAlign w:val="bottom"/>
          </w:tcPr>
          <w:p w14:paraId="0472DCC3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58BE63E" w14:textId="245E7936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2,934</w:t>
            </w:r>
          </w:p>
        </w:tc>
      </w:tr>
      <w:tr w:rsidR="00FA32EE" w:rsidRPr="00D57BA2" w14:paraId="02D717DE" w14:textId="77777777" w:rsidTr="00E175FF">
        <w:trPr>
          <w:cantSplit/>
        </w:trPr>
        <w:tc>
          <w:tcPr>
            <w:tcW w:w="6210" w:type="dxa"/>
            <w:vAlign w:val="bottom"/>
          </w:tcPr>
          <w:p w14:paraId="3A2453E9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B3D4DC" w14:textId="6B2459AC" w:rsidR="00FA32EE" w:rsidRPr="00FA32EE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11,181</w:t>
            </w:r>
          </w:p>
        </w:tc>
        <w:tc>
          <w:tcPr>
            <w:tcW w:w="180" w:type="dxa"/>
            <w:vAlign w:val="bottom"/>
          </w:tcPr>
          <w:p w14:paraId="73F9ACC6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C661241" w14:textId="1D7B7C4C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D57BA2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11,919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D57BA2" w:rsidRPr="00D57BA2" w14:paraId="3AC6BF08" w14:textId="77777777" w:rsidTr="00E175FF">
        <w:trPr>
          <w:cantSplit/>
        </w:trPr>
        <w:tc>
          <w:tcPr>
            <w:tcW w:w="6210" w:type="dxa"/>
            <w:vAlign w:val="bottom"/>
          </w:tcPr>
          <w:p w14:paraId="699F44AB" w14:textId="3BAC7D7E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1E1A5081" w14:textId="77777777" w:rsidR="00D57BA2" w:rsidRPr="00FA32EE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8F2C6B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79A7F09D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7BA2" w:rsidRPr="00D57BA2" w14:paraId="61BB3135" w14:textId="77777777" w:rsidTr="00E175FF">
        <w:trPr>
          <w:cantSplit/>
        </w:trPr>
        <w:tc>
          <w:tcPr>
            <w:tcW w:w="6210" w:type="dxa"/>
            <w:vAlign w:val="bottom"/>
          </w:tcPr>
          <w:p w14:paraId="3CB24885" w14:textId="34D2C35E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1E94E61E" w14:textId="77777777" w:rsidR="00D57BA2" w:rsidRPr="00FA32EE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CD188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B0F36EF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32EE" w:rsidRPr="00D57BA2" w14:paraId="7C2298E8" w14:textId="77777777" w:rsidTr="00E175FF">
        <w:trPr>
          <w:cantSplit/>
        </w:trPr>
        <w:tc>
          <w:tcPr>
            <w:tcW w:w="6210" w:type="dxa"/>
          </w:tcPr>
          <w:p w14:paraId="73F98576" w14:textId="63319F96" w:rsidR="00FA32EE" w:rsidRPr="00D57BA2" w:rsidRDefault="00FA32EE" w:rsidP="00FA32EE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4681FEF2" w14:textId="168D3D3E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13,728</w:t>
            </w:r>
          </w:p>
        </w:tc>
        <w:tc>
          <w:tcPr>
            <w:tcW w:w="180" w:type="dxa"/>
            <w:vAlign w:val="bottom"/>
          </w:tcPr>
          <w:p w14:paraId="041E6628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D41B0A6" w14:textId="5C55E22B" w:rsidR="00FA32EE" w:rsidRPr="00D57BA2" w:rsidRDefault="00FA32EE" w:rsidP="00FA32EE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(8,156)</w:t>
            </w:r>
          </w:p>
        </w:tc>
      </w:tr>
      <w:tr w:rsidR="00FA32EE" w:rsidRPr="00D57BA2" w14:paraId="396F9475" w14:textId="77777777" w:rsidTr="00E175FF">
        <w:trPr>
          <w:cantSplit/>
        </w:trPr>
        <w:tc>
          <w:tcPr>
            <w:tcW w:w="6210" w:type="dxa"/>
            <w:vAlign w:val="bottom"/>
          </w:tcPr>
          <w:p w14:paraId="4ACC5C39" w14:textId="55E0A6BA" w:rsidR="00FA32EE" w:rsidRPr="00D57BA2" w:rsidRDefault="00FA32EE" w:rsidP="00FA32EE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</w:tcPr>
          <w:p w14:paraId="1CFADEA3" w14:textId="43732D38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3BC437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2E36A3E" w14:textId="5725E806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2EE" w:rsidRPr="00D57BA2" w14:paraId="468505F1" w14:textId="77777777" w:rsidTr="00E175FF">
        <w:trPr>
          <w:cantSplit/>
        </w:trPr>
        <w:tc>
          <w:tcPr>
            <w:tcW w:w="6210" w:type="dxa"/>
            <w:vAlign w:val="bottom"/>
          </w:tcPr>
          <w:p w14:paraId="3B5D2941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04879F" w14:textId="349A91F0" w:rsidR="00FA32EE" w:rsidRPr="00FA32EE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13,728</w:t>
            </w:r>
          </w:p>
        </w:tc>
        <w:tc>
          <w:tcPr>
            <w:tcW w:w="180" w:type="dxa"/>
            <w:vAlign w:val="bottom"/>
          </w:tcPr>
          <w:p w14:paraId="48D38C8B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6C389A9" w14:textId="7D7FF7FD" w:rsidR="00FA32EE" w:rsidRPr="00D57BA2" w:rsidRDefault="00FA32EE" w:rsidP="00FA32EE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(8,156)</w:t>
            </w:r>
          </w:p>
        </w:tc>
      </w:tr>
      <w:tr w:rsidR="00FA32EE" w:rsidRPr="00D57BA2" w14:paraId="374185AD" w14:textId="77777777" w:rsidTr="00646686">
        <w:trPr>
          <w:cantSplit/>
        </w:trPr>
        <w:tc>
          <w:tcPr>
            <w:tcW w:w="6210" w:type="dxa"/>
            <w:vAlign w:val="bottom"/>
          </w:tcPr>
          <w:p w14:paraId="10BB415F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C782F2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F77FEA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BF3138A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EE" w:rsidRPr="00D57BA2" w14:paraId="024F591A" w14:textId="77777777" w:rsidTr="0038390A">
        <w:trPr>
          <w:cantSplit/>
        </w:trPr>
        <w:tc>
          <w:tcPr>
            <w:tcW w:w="6210" w:type="dxa"/>
            <w:vAlign w:val="bottom"/>
          </w:tcPr>
          <w:p w14:paraId="36125246" w14:textId="21D85290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EB26F6" w14:textId="1C10861D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(13,891)</w:t>
            </w:r>
          </w:p>
        </w:tc>
        <w:tc>
          <w:tcPr>
            <w:tcW w:w="180" w:type="dxa"/>
            <w:vAlign w:val="bottom"/>
          </w:tcPr>
          <w:p w14:paraId="13429BEA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D640CE3" w14:textId="5814703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(15,657)</w:t>
            </w:r>
          </w:p>
        </w:tc>
      </w:tr>
      <w:tr w:rsidR="00FA32EE" w:rsidRPr="00D57BA2" w14:paraId="266A4CF0" w14:textId="77777777" w:rsidTr="0038390A">
        <w:trPr>
          <w:cantSplit/>
        </w:trPr>
        <w:tc>
          <w:tcPr>
            <w:tcW w:w="6210" w:type="dxa"/>
            <w:vAlign w:val="bottom"/>
          </w:tcPr>
          <w:p w14:paraId="3919FF01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58AAEC" w14:textId="28DD80CD" w:rsidR="00FA32EE" w:rsidRPr="00FA32EE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(13,891)</w:t>
            </w:r>
          </w:p>
        </w:tc>
        <w:tc>
          <w:tcPr>
            <w:tcW w:w="180" w:type="dxa"/>
            <w:vAlign w:val="bottom"/>
          </w:tcPr>
          <w:p w14:paraId="25A1FD3F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27D27BD" w14:textId="6129BE66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(15,657)</w:t>
            </w:r>
          </w:p>
        </w:tc>
      </w:tr>
      <w:tr w:rsidR="00D57BA2" w:rsidRPr="00D57BA2" w14:paraId="1EBE1CD9" w14:textId="77777777" w:rsidTr="0038390A">
        <w:trPr>
          <w:cantSplit/>
        </w:trPr>
        <w:tc>
          <w:tcPr>
            <w:tcW w:w="6210" w:type="dxa"/>
            <w:vAlign w:val="bottom"/>
          </w:tcPr>
          <w:p w14:paraId="57164D68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A46DCB" w14:textId="77777777" w:rsidR="00D57BA2" w:rsidRPr="00FA32EE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14C482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FC39F2B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7BA2" w:rsidRPr="00D57BA2" w14:paraId="6B1A982C" w14:textId="77777777" w:rsidTr="00E175FF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E657DB4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47088" w14:textId="55BCA3A1" w:rsidR="00D57BA2" w:rsidRPr="00FA32EE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150,793</w:t>
            </w:r>
          </w:p>
        </w:tc>
        <w:tc>
          <w:tcPr>
            <w:tcW w:w="180" w:type="dxa"/>
            <w:vAlign w:val="bottom"/>
          </w:tcPr>
          <w:p w14:paraId="57ADDAE9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43B3FDC0" w14:textId="034553E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139,775</w:t>
            </w:r>
          </w:p>
        </w:tc>
      </w:tr>
    </w:tbl>
    <w:p w14:paraId="3FD91A29" w14:textId="73167D9C" w:rsidR="00343C0C" w:rsidRPr="00D57BA2" w:rsidRDefault="0034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1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88"/>
      </w:tblGrid>
      <w:tr w:rsidR="0009250D" w:rsidRPr="00D57BA2" w14:paraId="3CA29F35" w14:textId="77777777" w:rsidTr="004B6EA8">
        <w:trPr>
          <w:cantSplit/>
          <w:tblHeader/>
        </w:trPr>
        <w:tc>
          <w:tcPr>
            <w:tcW w:w="6210" w:type="dxa"/>
            <w:vAlign w:val="bottom"/>
          </w:tcPr>
          <w:p w14:paraId="7FB0EF81" w14:textId="40DDB4AB" w:rsidR="0009250D" w:rsidRPr="00D57BA2" w:rsidRDefault="00343C0C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918" w:type="dxa"/>
            <w:gridSpan w:val="3"/>
          </w:tcPr>
          <w:p w14:paraId="41E136FA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806EC42" w14:textId="507907E5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A54F3" w:rsidRPr="00D57BA2" w14:paraId="5AE0508B" w14:textId="77777777" w:rsidTr="00E175FF">
        <w:trPr>
          <w:trHeight w:hRule="exact" w:val="360"/>
          <w:tblHeader/>
        </w:trPr>
        <w:tc>
          <w:tcPr>
            <w:tcW w:w="6210" w:type="dxa"/>
          </w:tcPr>
          <w:p w14:paraId="45C27837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508AA627" w14:textId="09F4975C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72150DA4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8" w:type="dxa"/>
          </w:tcPr>
          <w:p w14:paraId="2CB946DD" w14:textId="6D9F7C8A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</w:tr>
      <w:tr w:rsidR="00FA54F3" w:rsidRPr="00D57BA2" w14:paraId="62DDFFD4" w14:textId="77777777" w:rsidTr="00E175FF">
        <w:trPr>
          <w:trHeight w:hRule="exact" w:val="360"/>
        </w:trPr>
        <w:tc>
          <w:tcPr>
            <w:tcW w:w="6210" w:type="dxa"/>
            <w:vAlign w:val="bottom"/>
          </w:tcPr>
          <w:p w14:paraId="6A7ED08A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vAlign w:val="bottom"/>
          </w:tcPr>
          <w:p w14:paraId="1E133B7E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ร้อยละ)</w:t>
            </w:r>
          </w:p>
        </w:tc>
      </w:tr>
      <w:tr w:rsidR="00FA32EE" w:rsidRPr="00D57BA2" w14:paraId="40804CB5" w14:textId="77777777" w:rsidTr="00E175FF">
        <w:trPr>
          <w:cantSplit/>
          <w:trHeight w:val="80"/>
        </w:trPr>
        <w:tc>
          <w:tcPr>
            <w:tcW w:w="6210" w:type="dxa"/>
          </w:tcPr>
          <w:p w14:paraId="79AC448D" w14:textId="77777777" w:rsidR="00FA32EE" w:rsidRPr="00D57BA2" w:rsidRDefault="00FA32EE" w:rsidP="00FA32E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  <w:vAlign w:val="bottom"/>
          </w:tcPr>
          <w:p w14:paraId="60CEBB93" w14:textId="6AEC9091" w:rsidR="00FA32EE" w:rsidRPr="00D57BA2" w:rsidRDefault="00FA32EE" w:rsidP="0067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- 2.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7228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75FED509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4C3FA3EB" w14:textId="0DADCBE4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2.52 - 2.84</w:t>
            </w:r>
          </w:p>
        </w:tc>
      </w:tr>
      <w:tr w:rsidR="00FA32EE" w:rsidRPr="00D57BA2" w14:paraId="0BD22563" w14:textId="77777777" w:rsidTr="00E175FF">
        <w:trPr>
          <w:cantSplit/>
          <w:trHeight w:val="80"/>
        </w:trPr>
        <w:tc>
          <w:tcPr>
            <w:tcW w:w="6210" w:type="dxa"/>
          </w:tcPr>
          <w:p w14:paraId="150B8988" w14:textId="77777777" w:rsidR="00FA32EE" w:rsidRPr="00D57BA2" w:rsidRDefault="00FA32EE" w:rsidP="00FA32E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14:paraId="76A7EEB6" w14:textId="025A58CD" w:rsidR="00FA32EE" w:rsidRPr="00D57BA2" w:rsidRDefault="00FA32EE" w:rsidP="0067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8.00</w:t>
            </w:r>
          </w:p>
        </w:tc>
        <w:tc>
          <w:tcPr>
            <w:tcW w:w="180" w:type="dxa"/>
            <w:vAlign w:val="bottom"/>
          </w:tcPr>
          <w:p w14:paraId="237DA0D3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58F76ED" w14:textId="72E1F9EF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8.00</w:t>
            </w:r>
          </w:p>
        </w:tc>
      </w:tr>
      <w:tr w:rsidR="00FA32EE" w:rsidRPr="00D57BA2" w14:paraId="3FE5075B" w14:textId="77777777" w:rsidTr="00E175FF">
        <w:trPr>
          <w:cantSplit/>
          <w:trHeight w:val="80"/>
        </w:trPr>
        <w:tc>
          <w:tcPr>
            <w:tcW w:w="6210" w:type="dxa"/>
          </w:tcPr>
          <w:p w14:paraId="17F0FECA" w14:textId="77777777" w:rsidR="00FA32EE" w:rsidRPr="00D57BA2" w:rsidRDefault="00FA32EE" w:rsidP="00FA32E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136B4B3A" w14:textId="2F4C6413" w:rsidR="00FA32EE" w:rsidRPr="00D57BA2" w:rsidRDefault="00FA32EE" w:rsidP="0067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0.00 -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80" w:type="dxa"/>
            <w:vAlign w:val="bottom"/>
          </w:tcPr>
          <w:p w14:paraId="16319A42" w14:textId="77777777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7F79392" w14:textId="08F798F8" w:rsidR="00FA32EE" w:rsidRPr="00D57BA2" w:rsidRDefault="00FA32EE" w:rsidP="00FA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0.00 - 4.00</w:t>
            </w:r>
          </w:p>
        </w:tc>
      </w:tr>
    </w:tbl>
    <w:p w14:paraId="01441569" w14:textId="2BF60B27" w:rsidR="008D78F3" w:rsidRPr="00BC31DE" w:rsidRDefault="008D78F3" w:rsidP="00BC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BA2EDCA" w14:textId="074FC68D" w:rsidR="008D78F3" w:rsidRPr="00D57BA2" w:rsidRDefault="008D78F3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31DE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D57BA2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1A80C0C1" w14:textId="586F790E" w:rsidR="000A0312" w:rsidRPr="00862C75" w:rsidRDefault="000A0312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783ED95" w14:textId="40430536" w:rsidR="000A0312" w:rsidRPr="00D57BA2" w:rsidRDefault="000A0312" w:rsidP="000A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BA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A32EE">
        <w:rPr>
          <w:rFonts w:asciiTheme="majorBidi" w:hAnsiTheme="majorBidi" w:cstheme="majorBidi"/>
          <w:spacing w:val="-6"/>
          <w:sz w:val="30"/>
          <w:szCs w:val="30"/>
        </w:rPr>
        <w:t xml:space="preserve"> 10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F23330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FA54F3"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11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</w:p>
    <w:p w14:paraId="153CADC5" w14:textId="509F1060" w:rsidR="0009250D" w:rsidRPr="00D57BA2" w:rsidRDefault="0009250D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0F551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B0E7E84" w14:textId="77777777" w:rsidR="008D78F3" w:rsidRPr="00D57BA2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0692738C" w14:textId="4C12F15A" w:rsidR="0009250D" w:rsidRPr="00D57BA2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 xml:space="preserve"> ผลกระทบต่อภาระผูกพันของโครงการผลประโยชน์ มีดังนี้</w:t>
      </w:r>
    </w:p>
    <w:p w14:paraId="24E79F51" w14:textId="77777777" w:rsidR="008D78F3" w:rsidRPr="00D57BA2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1"/>
        <w:gridCol w:w="1155"/>
        <w:gridCol w:w="13"/>
        <w:gridCol w:w="257"/>
        <w:gridCol w:w="13"/>
        <w:gridCol w:w="1071"/>
        <w:gridCol w:w="236"/>
        <w:gridCol w:w="1071"/>
        <w:gridCol w:w="11"/>
        <w:gridCol w:w="225"/>
        <w:gridCol w:w="11"/>
        <w:gridCol w:w="34"/>
        <w:gridCol w:w="1152"/>
      </w:tblGrid>
      <w:tr w:rsidR="00D03F78" w:rsidRPr="00D57BA2" w14:paraId="3ACDFB1E" w14:textId="77777777" w:rsidTr="00BC31DE">
        <w:trPr>
          <w:cantSplit/>
        </w:trPr>
        <w:tc>
          <w:tcPr>
            <w:tcW w:w="3931" w:type="dxa"/>
          </w:tcPr>
          <w:p w14:paraId="718C542A" w14:textId="77777777" w:rsidR="00D03F78" w:rsidRPr="00D57BA2" w:rsidRDefault="00D03F7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49" w:type="dxa"/>
            <w:gridSpan w:val="12"/>
          </w:tcPr>
          <w:p w14:paraId="2F85CB1E" w14:textId="1EE6335B" w:rsidR="00D03F78" w:rsidRPr="00D57BA2" w:rsidRDefault="00D03F78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F7789B" w:rsidRPr="00D57BA2" w14:paraId="2B95A576" w14:textId="77777777" w:rsidTr="00BC31DE">
        <w:trPr>
          <w:cantSplit/>
        </w:trPr>
        <w:tc>
          <w:tcPr>
            <w:tcW w:w="3931" w:type="dxa"/>
          </w:tcPr>
          <w:p w14:paraId="6B9423A3" w14:textId="41CC8FE2" w:rsidR="00B8222E" w:rsidRPr="00D57BA2" w:rsidRDefault="00B8222E" w:rsidP="00B8222E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09" w:type="dxa"/>
            <w:gridSpan w:val="5"/>
          </w:tcPr>
          <w:p w14:paraId="597A1661" w14:textId="1B939F3C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B96EDD" w14:textId="77777777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4" w:type="dxa"/>
            <w:gridSpan w:val="6"/>
          </w:tcPr>
          <w:p w14:paraId="53DEF624" w14:textId="2940A154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86FAA" w:rsidRPr="00D57BA2" w14:paraId="69D0D8E2" w14:textId="77777777" w:rsidTr="00BC31DE">
        <w:trPr>
          <w:cantSplit/>
        </w:trPr>
        <w:tc>
          <w:tcPr>
            <w:tcW w:w="3931" w:type="dxa"/>
          </w:tcPr>
          <w:p w14:paraId="51B29F91" w14:textId="7D9C8BBC" w:rsidR="00B8222E" w:rsidRPr="00D57BA2" w:rsidRDefault="00B8222E" w:rsidP="00B8222E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126EB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8" w:type="dxa"/>
            <w:gridSpan w:val="2"/>
          </w:tcPr>
          <w:p w14:paraId="4CA053C5" w14:textId="37DF11BF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3DBA7B17" w14:textId="77777777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1" w:type="dxa"/>
          </w:tcPr>
          <w:p w14:paraId="361108FB" w14:textId="4C3ED0F7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692670A" w14:textId="77777777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14:paraId="5389EFB3" w14:textId="47775A8C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3"/>
          </w:tcPr>
          <w:p w14:paraId="6DBD9358" w14:textId="77777777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2" w:type="dxa"/>
          </w:tcPr>
          <w:p w14:paraId="7987CD03" w14:textId="5A219B3E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B8222E" w:rsidRPr="00D57BA2" w14:paraId="7FA6ACD5" w14:textId="77777777" w:rsidTr="00BC31DE">
        <w:trPr>
          <w:cantSplit/>
        </w:trPr>
        <w:tc>
          <w:tcPr>
            <w:tcW w:w="3931" w:type="dxa"/>
          </w:tcPr>
          <w:p w14:paraId="0B2770BD" w14:textId="77777777" w:rsidR="00B8222E" w:rsidRPr="00D57BA2" w:rsidRDefault="00B8222E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12"/>
          </w:tcPr>
          <w:p w14:paraId="031CB70A" w14:textId="22D2804D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57BA2" w:rsidRPr="00D57BA2" w14:paraId="0B4971C5" w14:textId="77777777" w:rsidTr="00BC31DE">
        <w:trPr>
          <w:cantSplit/>
        </w:trPr>
        <w:tc>
          <w:tcPr>
            <w:tcW w:w="3931" w:type="dxa"/>
          </w:tcPr>
          <w:p w14:paraId="38415C0C" w14:textId="4F657CDE" w:rsidR="00D57BA2" w:rsidRPr="00D57BA2" w:rsidRDefault="00D57BA2" w:rsidP="00D57BA2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14:paraId="3E74FBB8" w14:textId="569FA7ED" w:rsidR="00D57BA2" w:rsidRPr="00D57BA2" w:rsidRDefault="00FA32EE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(8,406)</w:t>
            </w:r>
          </w:p>
        </w:tc>
        <w:tc>
          <w:tcPr>
            <w:tcW w:w="270" w:type="dxa"/>
            <w:gridSpan w:val="2"/>
          </w:tcPr>
          <w:p w14:paraId="286944AD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25E5D25F" w14:textId="5A6FC08C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(9,666)</w:t>
            </w:r>
          </w:p>
        </w:tc>
        <w:tc>
          <w:tcPr>
            <w:tcW w:w="236" w:type="dxa"/>
          </w:tcPr>
          <w:p w14:paraId="60570B69" w14:textId="5F3C4311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8E9A700" w14:textId="1AAB007E" w:rsidR="00D57BA2" w:rsidRPr="00D57BA2" w:rsidRDefault="00FA32EE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9,431</w:t>
            </w:r>
          </w:p>
        </w:tc>
        <w:tc>
          <w:tcPr>
            <w:tcW w:w="236" w:type="dxa"/>
            <w:gridSpan w:val="2"/>
          </w:tcPr>
          <w:p w14:paraId="71DD4B21" w14:textId="77777777" w:rsidR="00D57BA2" w:rsidRPr="00D57BA2" w:rsidRDefault="00D57BA2" w:rsidP="00D57BA2">
            <w:pPr>
              <w:pStyle w:val="acctfourfigures"/>
              <w:tabs>
                <w:tab w:val="clear" w:pos="765"/>
              </w:tabs>
              <w:spacing w:line="240" w:lineRule="auto"/>
              <w:ind w:left="-150" w:firstLine="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6B866B8" w14:textId="692199A4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10,819</w:t>
            </w:r>
          </w:p>
        </w:tc>
      </w:tr>
      <w:tr w:rsidR="00D57BA2" w:rsidRPr="00D57BA2" w14:paraId="70E3F326" w14:textId="77777777" w:rsidTr="00BC31DE">
        <w:trPr>
          <w:cantSplit/>
        </w:trPr>
        <w:tc>
          <w:tcPr>
            <w:tcW w:w="3931" w:type="dxa"/>
          </w:tcPr>
          <w:p w14:paraId="1B9E4CA3" w14:textId="258550FE" w:rsidR="00D57BA2" w:rsidRPr="00D57BA2" w:rsidRDefault="00D57BA2" w:rsidP="00D57BA2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5" w:type="dxa"/>
          </w:tcPr>
          <w:p w14:paraId="22EEDA4A" w14:textId="542DF2CA" w:rsidR="00D57BA2" w:rsidRPr="00D57BA2" w:rsidRDefault="00FA32EE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8,830</w:t>
            </w:r>
          </w:p>
        </w:tc>
        <w:tc>
          <w:tcPr>
            <w:tcW w:w="270" w:type="dxa"/>
            <w:gridSpan w:val="2"/>
          </w:tcPr>
          <w:p w14:paraId="20406AAF" w14:textId="77777777" w:rsidR="00D57BA2" w:rsidRPr="00D57BA2" w:rsidRDefault="00D57BA2" w:rsidP="00D57BA2">
            <w:pPr>
              <w:tabs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2498F31" w14:textId="3EE5FA03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10,163</w:t>
            </w:r>
          </w:p>
        </w:tc>
        <w:tc>
          <w:tcPr>
            <w:tcW w:w="236" w:type="dxa"/>
          </w:tcPr>
          <w:p w14:paraId="5231764D" w14:textId="667E8EFD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3910E4" w14:textId="2AAC1128" w:rsidR="00D57BA2" w:rsidRPr="00D57BA2" w:rsidRDefault="00FA32EE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(8,063)</w:t>
            </w:r>
          </w:p>
        </w:tc>
        <w:tc>
          <w:tcPr>
            <w:tcW w:w="236" w:type="dxa"/>
            <w:gridSpan w:val="2"/>
          </w:tcPr>
          <w:p w14:paraId="53DB169F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6849C3A8" w14:textId="0B2D3B84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(9,300)</w:t>
            </w:r>
          </w:p>
        </w:tc>
      </w:tr>
    </w:tbl>
    <w:p w14:paraId="2CCAF1A8" w14:textId="00A57AB3" w:rsidR="0009250D" w:rsidRPr="00D57BA2" w:rsidRDefault="0009250D" w:rsidP="0073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687017E" w14:textId="06EA34D2" w:rsidR="0009250D" w:rsidRPr="00D57BA2" w:rsidRDefault="0009250D" w:rsidP="00FA54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76CFB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BC31DE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ทุน</w:t>
      </w:r>
      <w:r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สำรอง</w:t>
      </w:r>
      <w:r w:rsidR="00A71823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ตามกฎหมาย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 xml:space="preserve">  </w:t>
      </w:r>
    </w:p>
    <w:p w14:paraId="0C2FAC2F" w14:textId="77777777" w:rsidR="008D78F3" w:rsidRPr="00D57BA2" w:rsidRDefault="008D78F3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FDE686F" w14:textId="27E2406B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57BA2">
        <w:rPr>
          <w:rFonts w:asciiTheme="majorBidi" w:hAnsiTheme="majorBidi" w:cstheme="majorBidi"/>
          <w:sz w:val="30"/>
          <w:szCs w:val="30"/>
        </w:rPr>
        <w:t>2535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D57BA2">
        <w:rPr>
          <w:rFonts w:asciiTheme="majorBidi" w:hAnsiTheme="majorBidi" w:cstheme="majorBidi"/>
          <w:sz w:val="30"/>
          <w:szCs w:val="30"/>
        </w:rPr>
        <w:t>116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="00BC31DE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(</w:t>
      </w:r>
      <w:r w:rsidRPr="00D57BA2">
        <w:rPr>
          <w:rFonts w:asciiTheme="majorBidi" w:hAnsiTheme="majorBidi" w:cstheme="majorBidi"/>
          <w:sz w:val="30"/>
          <w:szCs w:val="30"/>
        </w:rPr>
        <w:t>“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D57BA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D57BA2">
        <w:rPr>
          <w:rFonts w:asciiTheme="majorBidi" w:hAnsiTheme="majorBidi" w:cstheme="majorBidi"/>
          <w:sz w:val="30"/>
          <w:szCs w:val="30"/>
        </w:rPr>
        <w:t>”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5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10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>ทุนสำรองตามกฎหมาย</w:t>
      </w:r>
      <w:r w:rsidRPr="00D57BA2">
        <w:rPr>
          <w:rFonts w:asciiTheme="majorBidi" w:hAnsiTheme="majorBidi" w:cstheme="majorBidi"/>
          <w:sz w:val="30"/>
          <w:szCs w:val="30"/>
          <w:cs/>
        </w:rPr>
        <w:t>นี้จะนำไปจ่ายเป็น</w:t>
      </w:r>
      <w:r w:rsidR="00BC31DE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54853E57" w14:textId="16B5852C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CC29C3C" w14:textId="794FF9EF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50DDE" w:rsidRPr="00D57BA2">
        <w:rPr>
          <w:rFonts w:asciiTheme="majorBidi" w:hAnsiTheme="majorBidi" w:cstheme="majorBidi"/>
          <w:sz w:val="30"/>
          <w:szCs w:val="30"/>
        </w:rPr>
        <w:t>256</w:t>
      </w:r>
      <w:r w:rsidR="00D57BA2">
        <w:rPr>
          <w:rFonts w:asciiTheme="majorBidi" w:hAnsiTheme="majorBidi" w:cstheme="majorBidi"/>
          <w:sz w:val="30"/>
          <w:szCs w:val="30"/>
        </w:rPr>
        <w:t>7</w:t>
      </w:r>
      <w:r w:rsidR="00450DD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450DDE" w:rsidRPr="00D57BA2">
        <w:rPr>
          <w:rFonts w:asciiTheme="majorBidi" w:hAnsiTheme="majorBidi" w:cstheme="majorBidi"/>
          <w:sz w:val="30"/>
          <w:szCs w:val="30"/>
        </w:rPr>
        <w:t>256</w:t>
      </w:r>
      <w:r w:rsidR="00D57BA2">
        <w:rPr>
          <w:rFonts w:asciiTheme="majorBidi" w:hAnsiTheme="majorBidi" w:cstheme="majorBidi"/>
          <w:sz w:val="30"/>
          <w:szCs w:val="30"/>
        </w:rPr>
        <w:t>6</w:t>
      </w:r>
      <w:r w:rsidR="00450DD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บริษัทได้จัดสรรทุนสำรองตามกฎหมายไว้ร้อยละ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10 </w:t>
      </w:r>
      <w:r w:rsidRPr="00D57BA2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</w:p>
    <w:p w14:paraId="5C0482E8" w14:textId="7265CF39" w:rsidR="00DE057B" w:rsidRPr="00D57BA2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169EEC" w14:textId="1CD906B8" w:rsidR="0009250D" w:rsidRPr="00D57BA2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76CFB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0F5515" w:rsidRPr="000F5515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282B9A62" w14:textId="2BCE6F74" w:rsidR="0009250D" w:rsidRPr="00D57BA2" w:rsidRDefault="0009250D" w:rsidP="0009250D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7EB0CBA" w14:textId="77777777" w:rsidR="00B84D6C" w:rsidRPr="00B84D6C" w:rsidRDefault="00B84D6C" w:rsidP="00730F61">
      <w:pPr>
        <w:ind w:left="454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8" w:name="_Hlk157502687"/>
      <w:r w:rsidRPr="00B84D6C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B84D6C">
        <w:rPr>
          <w:rFonts w:asciiTheme="majorBidi" w:hAnsiTheme="majorBidi" w:cstheme="majorBidi"/>
          <w:sz w:val="30"/>
          <w:szCs w:val="30"/>
        </w:rPr>
        <w:t xml:space="preserve"> </w:t>
      </w:r>
      <w:r w:rsidRPr="00B84D6C">
        <w:rPr>
          <w:rFonts w:asciiTheme="majorBidi" w:hAnsiTheme="majorBidi" w:cstheme="majorBidi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2F53F87D" w14:textId="77777777" w:rsidR="00B84D6C" w:rsidRPr="00B84D6C" w:rsidRDefault="00B84D6C" w:rsidP="00B84D6C">
      <w:pPr>
        <w:ind w:left="454"/>
        <w:rPr>
          <w:rFonts w:asciiTheme="majorBidi" w:hAnsiTheme="majorBidi" w:cstheme="majorBidi"/>
          <w:sz w:val="30"/>
          <w:szCs w:val="30"/>
        </w:rPr>
      </w:pPr>
    </w:p>
    <w:p w14:paraId="4370A0BC" w14:textId="77C84659" w:rsidR="00B84D6C" w:rsidRPr="00B84D6C" w:rsidRDefault="00B84D6C" w:rsidP="00B84D6C">
      <w:pPr>
        <w:ind w:left="454"/>
        <w:rPr>
          <w:rFonts w:asciiTheme="majorBidi" w:hAnsiTheme="majorBidi" w:cstheme="majorBidi"/>
          <w:sz w:val="30"/>
          <w:szCs w:val="30"/>
        </w:rPr>
      </w:pP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ผลการดำเนินงานของส่วนงาน</w:t>
      </w:r>
      <w:r w:rsidRPr="00BC31DE">
        <w:rPr>
          <w:rFonts w:asciiTheme="majorBidi" w:hAnsiTheme="majorBidi" w:cstheme="majorBidi" w:hint="cs"/>
          <w:spacing w:val="-4"/>
          <w:sz w:val="30"/>
          <w:szCs w:val="30"/>
          <w:cs/>
        </w:rPr>
        <w:t>เดียว</w:t>
      </w: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วัดโดยใช้กำไรก่อน</w:t>
      </w:r>
      <w:r w:rsidRPr="00BC31DE">
        <w:rPr>
          <w:rFonts w:asciiTheme="majorBidi" w:hAnsiTheme="majorBidi" w:cstheme="majorBidi" w:hint="cs"/>
          <w:spacing w:val="-4"/>
          <w:sz w:val="30"/>
          <w:szCs w:val="30"/>
          <w:cs/>
        </w:rPr>
        <w:t>ค่าเสื่อมราคา ดอกเบี้ย และ</w:t>
      </w: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ภาษีเงินได้ของส่วนงาน ซึ่งนำเสนอ</w:t>
      </w:r>
      <w:r w:rsidRPr="00B84D6C">
        <w:rPr>
          <w:rFonts w:asciiTheme="majorBidi" w:hAnsiTheme="majorBidi" w:cstheme="majorBidi"/>
          <w:sz w:val="30"/>
          <w:szCs w:val="30"/>
          <w:cs/>
        </w:rPr>
        <w:t>ในรายงานการจัดการภายในและสอบทานโดยผู้</w:t>
      </w:r>
      <w:r w:rsidRPr="00B84D6C">
        <w:rPr>
          <w:rFonts w:asciiTheme="majorBidi" w:hAnsiTheme="majorBidi" w:cstheme="majorBidi" w:hint="cs"/>
          <w:sz w:val="30"/>
          <w:szCs w:val="30"/>
          <w:cs/>
        </w:rPr>
        <w:t>บริหาร</w:t>
      </w:r>
    </w:p>
    <w:bookmarkEnd w:id="8"/>
    <w:p w14:paraId="55032FCA" w14:textId="21E002D9" w:rsidR="0009250D" w:rsidRPr="00D57BA2" w:rsidRDefault="0009250D" w:rsidP="004912AE">
      <w:pPr>
        <w:ind w:left="454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64D3B36" w14:textId="77777777" w:rsidR="0009250D" w:rsidRPr="00D57BA2" w:rsidRDefault="0009250D" w:rsidP="00BD66A4">
      <w:pPr>
        <w:tabs>
          <w:tab w:val="left" w:pos="72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0BE576DD" w14:textId="6F92CCF2" w:rsidR="0009250D" w:rsidRPr="00D57BA2" w:rsidRDefault="0009250D" w:rsidP="00761CAD">
      <w:pPr>
        <w:tabs>
          <w:tab w:val="clear" w:pos="454"/>
          <w:tab w:val="left" w:pos="450"/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กลุ่มบริษัทมีการผลิตและสำนักงานขายในประเทศไทยเท่านั้น</w:t>
      </w:r>
      <w:r w:rsidR="00A71823"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จังหวะเวลาของการรับรู้รายได้ คือ การรับรู้ ณ เวลาใดเวลาหนึ่ง</w:t>
      </w:r>
    </w:p>
    <w:p w14:paraId="71B2ADB7" w14:textId="77777777" w:rsidR="00F8686A" w:rsidRDefault="00F8686A" w:rsidP="00F86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1B216CA" w14:textId="3654E3C4" w:rsidR="0009250D" w:rsidRPr="00F8686A" w:rsidRDefault="0009250D" w:rsidP="00F86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5B9AE7E7" w14:textId="77777777" w:rsidR="008D78F3" w:rsidRPr="00D57BA2" w:rsidRDefault="008D78F3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77"/>
        <w:gridCol w:w="180"/>
        <w:gridCol w:w="1323"/>
      </w:tblGrid>
      <w:tr w:rsidR="0077381B" w:rsidRPr="00D57BA2" w14:paraId="39039C0E" w14:textId="77777777" w:rsidTr="003A4173">
        <w:trPr>
          <w:cantSplit/>
          <w:tblHeader/>
        </w:trPr>
        <w:tc>
          <w:tcPr>
            <w:tcW w:w="6390" w:type="dxa"/>
          </w:tcPr>
          <w:p w14:paraId="05A0C10E" w14:textId="77777777" w:rsidR="0077381B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031ADFAD" w14:textId="08888A86" w:rsidR="0077381B" w:rsidRPr="00D57BA2" w:rsidRDefault="0077381B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</w:tc>
      </w:tr>
      <w:tr w:rsidR="0077381B" w:rsidRPr="00D57BA2" w14:paraId="0946095C" w14:textId="77777777" w:rsidTr="003A4173">
        <w:trPr>
          <w:cantSplit/>
          <w:tblHeader/>
        </w:trPr>
        <w:tc>
          <w:tcPr>
            <w:tcW w:w="6390" w:type="dxa"/>
          </w:tcPr>
          <w:p w14:paraId="31630A3C" w14:textId="77777777" w:rsidR="0077381B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F8C6D33" w14:textId="61849896" w:rsidR="0077381B" w:rsidRPr="00D57BA2" w:rsidRDefault="0077381B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9250D" w:rsidRPr="00D57BA2" w14:paraId="0C7F235B" w14:textId="77777777" w:rsidTr="003A4173">
        <w:trPr>
          <w:cantSplit/>
          <w:tblHeader/>
        </w:trPr>
        <w:tc>
          <w:tcPr>
            <w:tcW w:w="6390" w:type="dxa"/>
          </w:tcPr>
          <w:p w14:paraId="75A0CC29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4C53496" w14:textId="0393E3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รายได้</w:t>
            </w:r>
          </w:p>
        </w:tc>
      </w:tr>
      <w:tr w:rsidR="0009250D" w:rsidRPr="00D57BA2" w14:paraId="0B6E59E5" w14:textId="77777777" w:rsidTr="003A4173">
        <w:trPr>
          <w:cantSplit/>
          <w:tblHeader/>
        </w:trPr>
        <w:tc>
          <w:tcPr>
            <w:tcW w:w="6390" w:type="dxa"/>
          </w:tcPr>
          <w:p w14:paraId="047C0AC4" w14:textId="67912991" w:rsidR="0009250D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38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ข้อมูลเกี่ยวกับส่วนงานภูมิศาสตร์</w:t>
            </w:r>
          </w:p>
        </w:tc>
        <w:tc>
          <w:tcPr>
            <w:tcW w:w="1377" w:type="dxa"/>
          </w:tcPr>
          <w:p w14:paraId="25B5B73A" w14:textId="4D861FAB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4743047C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710FEFC5" w14:textId="35977568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</w:tr>
      <w:tr w:rsidR="0009250D" w:rsidRPr="00D57BA2" w14:paraId="39136645" w14:textId="77777777" w:rsidTr="003A4173">
        <w:trPr>
          <w:cantSplit/>
          <w:trHeight w:val="80"/>
        </w:trPr>
        <w:tc>
          <w:tcPr>
            <w:tcW w:w="6390" w:type="dxa"/>
            <w:vAlign w:val="bottom"/>
          </w:tcPr>
          <w:p w14:paraId="237B6D73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122A4A6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7381B" w:rsidRPr="00D57BA2" w14:paraId="7464A121" w14:textId="77777777" w:rsidTr="003A4173">
        <w:trPr>
          <w:cantSplit/>
          <w:trHeight w:val="80"/>
        </w:trPr>
        <w:tc>
          <w:tcPr>
            <w:tcW w:w="6390" w:type="dxa"/>
          </w:tcPr>
          <w:p w14:paraId="38474979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77" w:type="dxa"/>
          </w:tcPr>
          <w:p w14:paraId="21DA69B8" w14:textId="4AB86543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9,551,003</w:t>
            </w:r>
          </w:p>
        </w:tc>
        <w:tc>
          <w:tcPr>
            <w:tcW w:w="180" w:type="dxa"/>
          </w:tcPr>
          <w:p w14:paraId="53168B9D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2F6E2B9" w14:textId="03BC930C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9,790,501</w:t>
            </w:r>
          </w:p>
        </w:tc>
      </w:tr>
      <w:tr w:rsidR="0077381B" w:rsidRPr="00D57BA2" w14:paraId="4395BB31" w14:textId="77777777" w:rsidTr="003A4173">
        <w:trPr>
          <w:cantSplit/>
          <w:trHeight w:val="80"/>
        </w:trPr>
        <w:tc>
          <w:tcPr>
            <w:tcW w:w="6390" w:type="dxa"/>
          </w:tcPr>
          <w:p w14:paraId="53866B98" w14:textId="29309570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7" w:type="dxa"/>
          </w:tcPr>
          <w:p w14:paraId="66DA82C1" w14:textId="7461DF44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1,028,204 </w:t>
            </w:r>
          </w:p>
        </w:tc>
        <w:tc>
          <w:tcPr>
            <w:tcW w:w="180" w:type="dxa"/>
          </w:tcPr>
          <w:p w14:paraId="67D70C77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060FB7" w14:textId="64010203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529,383</w:t>
            </w:r>
          </w:p>
        </w:tc>
      </w:tr>
      <w:tr w:rsidR="0077381B" w:rsidRPr="00D57BA2" w14:paraId="3CC94695" w14:textId="77777777" w:rsidTr="003A4173">
        <w:trPr>
          <w:cantSplit/>
          <w:trHeight w:val="80"/>
        </w:trPr>
        <w:tc>
          <w:tcPr>
            <w:tcW w:w="6390" w:type="dxa"/>
          </w:tcPr>
          <w:p w14:paraId="623B2D3A" w14:textId="3E1D55B6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377" w:type="dxa"/>
          </w:tcPr>
          <w:p w14:paraId="1342EF87" w14:textId="15B7292D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886,349 </w:t>
            </w:r>
          </w:p>
        </w:tc>
        <w:tc>
          <w:tcPr>
            <w:tcW w:w="180" w:type="dxa"/>
          </w:tcPr>
          <w:p w14:paraId="09EBBF46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415A0DE" w14:textId="2FEBBBC6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1,174,169</w:t>
            </w:r>
          </w:p>
        </w:tc>
      </w:tr>
      <w:tr w:rsidR="0077381B" w:rsidRPr="00D57BA2" w14:paraId="2EA8D4A0" w14:textId="77777777" w:rsidTr="003A4173">
        <w:trPr>
          <w:cantSplit/>
          <w:trHeight w:val="80"/>
        </w:trPr>
        <w:tc>
          <w:tcPr>
            <w:tcW w:w="6390" w:type="dxa"/>
          </w:tcPr>
          <w:p w14:paraId="10A5851E" w14:textId="148F191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ฟิลลิปปินส์</w:t>
            </w:r>
          </w:p>
        </w:tc>
        <w:tc>
          <w:tcPr>
            <w:tcW w:w="1377" w:type="dxa"/>
          </w:tcPr>
          <w:p w14:paraId="38F09236" w14:textId="018F7AEB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557,168 </w:t>
            </w:r>
          </w:p>
        </w:tc>
        <w:tc>
          <w:tcPr>
            <w:tcW w:w="180" w:type="dxa"/>
          </w:tcPr>
          <w:p w14:paraId="0025F1F2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ABF799A" w14:textId="43359796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489,734</w:t>
            </w:r>
          </w:p>
        </w:tc>
      </w:tr>
      <w:tr w:rsidR="0077381B" w:rsidRPr="00D57BA2" w14:paraId="1929C220" w14:textId="77777777" w:rsidTr="003A4173">
        <w:trPr>
          <w:cantSplit/>
          <w:trHeight w:val="80"/>
        </w:trPr>
        <w:tc>
          <w:tcPr>
            <w:tcW w:w="6390" w:type="dxa"/>
          </w:tcPr>
          <w:p w14:paraId="5BA595EC" w14:textId="1CF24852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อินโดนิเซีย</w:t>
            </w:r>
          </w:p>
        </w:tc>
        <w:tc>
          <w:tcPr>
            <w:tcW w:w="1377" w:type="dxa"/>
          </w:tcPr>
          <w:p w14:paraId="7A756BC0" w14:textId="7A0527AF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416,335 </w:t>
            </w:r>
          </w:p>
        </w:tc>
        <w:tc>
          <w:tcPr>
            <w:tcW w:w="180" w:type="dxa"/>
          </w:tcPr>
          <w:p w14:paraId="05B3AFF8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9728373" w14:textId="013546C5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606,636</w:t>
            </w:r>
          </w:p>
        </w:tc>
      </w:tr>
      <w:tr w:rsidR="0077381B" w:rsidRPr="00D57BA2" w14:paraId="2D67A4BE" w14:textId="77777777" w:rsidTr="003A4173">
        <w:trPr>
          <w:cantSplit/>
          <w:trHeight w:val="80"/>
        </w:trPr>
        <w:tc>
          <w:tcPr>
            <w:tcW w:w="6390" w:type="dxa"/>
          </w:tcPr>
          <w:p w14:paraId="383A2878" w14:textId="3DA52756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77" w:type="dxa"/>
          </w:tcPr>
          <w:p w14:paraId="2A2F4502" w14:textId="73E89B93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284,883 </w:t>
            </w:r>
          </w:p>
        </w:tc>
        <w:tc>
          <w:tcPr>
            <w:tcW w:w="180" w:type="dxa"/>
          </w:tcPr>
          <w:p w14:paraId="72772727" w14:textId="51BC9EF4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02603AB" w14:textId="0AF295DB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393,938</w:t>
            </w:r>
          </w:p>
        </w:tc>
      </w:tr>
      <w:tr w:rsidR="0077381B" w:rsidRPr="00D57BA2" w14:paraId="364B1835" w14:textId="77777777" w:rsidTr="003A4173">
        <w:trPr>
          <w:cantSplit/>
          <w:trHeight w:val="80"/>
        </w:trPr>
        <w:tc>
          <w:tcPr>
            <w:tcW w:w="6390" w:type="dxa"/>
          </w:tcPr>
          <w:p w14:paraId="528BEEB9" w14:textId="50891883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77" w:type="dxa"/>
          </w:tcPr>
          <w:p w14:paraId="5D5202E7" w14:textId="176BB3C0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141,206 </w:t>
            </w:r>
          </w:p>
        </w:tc>
        <w:tc>
          <w:tcPr>
            <w:tcW w:w="180" w:type="dxa"/>
          </w:tcPr>
          <w:p w14:paraId="2E462DA3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519843" w14:textId="14FB40EF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176,563</w:t>
            </w:r>
          </w:p>
        </w:tc>
      </w:tr>
      <w:tr w:rsidR="0077381B" w:rsidRPr="00D57BA2" w14:paraId="4901A69E" w14:textId="77777777" w:rsidTr="003A4173">
        <w:trPr>
          <w:cantSplit/>
          <w:trHeight w:val="80"/>
        </w:trPr>
        <w:tc>
          <w:tcPr>
            <w:tcW w:w="6390" w:type="dxa"/>
          </w:tcPr>
          <w:p w14:paraId="1DF1D186" w14:textId="1C35196F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เม็กซิโ</w:t>
            </w:r>
            <w:r w:rsidR="003031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</w:p>
        </w:tc>
        <w:tc>
          <w:tcPr>
            <w:tcW w:w="1377" w:type="dxa"/>
          </w:tcPr>
          <w:p w14:paraId="60FFBB86" w14:textId="05F6D6E3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47,427 </w:t>
            </w:r>
          </w:p>
        </w:tc>
        <w:tc>
          <w:tcPr>
            <w:tcW w:w="180" w:type="dxa"/>
          </w:tcPr>
          <w:p w14:paraId="4DC9E636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9179FC" w14:textId="7E2B1B36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125,878</w:t>
            </w:r>
          </w:p>
        </w:tc>
      </w:tr>
      <w:tr w:rsidR="0077381B" w:rsidRPr="00D57BA2" w14:paraId="1975BF66" w14:textId="77777777" w:rsidTr="003A4173">
        <w:trPr>
          <w:cantSplit/>
          <w:trHeight w:val="80"/>
        </w:trPr>
        <w:tc>
          <w:tcPr>
            <w:tcW w:w="6390" w:type="dxa"/>
          </w:tcPr>
          <w:p w14:paraId="5F61CEB8" w14:textId="64491796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6444215" w14:textId="56BFEB64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63,515</w:t>
            </w:r>
          </w:p>
        </w:tc>
        <w:tc>
          <w:tcPr>
            <w:tcW w:w="180" w:type="dxa"/>
          </w:tcPr>
          <w:p w14:paraId="43A80648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005CC27" w14:textId="375F0D1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256,525</w:t>
            </w:r>
          </w:p>
        </w:tc>
      </w:tr>
      <w:tr w:rsidR="00D57BA2" w:rsidRPr="00D57BA2" w14:paraId="542C2E19" w14:textId="77777777" w:rsidTr="003A4173">
        <w:trPr>
          <w:cantSplit/>
          <w:trHeight w:val="80"/>
        </w:trPr>
        <w:tc>
          <w:tcPr>
            <w:tcW w:w="6390" w:type="dxa"/>
          </w:tcPr>
          <w:p w14:paraId="553C6D9E" w14:textId="77777777" w:rsidR="00D57BA2" w:rsidRPr="00D57BA2" w:rsidRDefault="00D57BA2" w:rsidP="00D57BA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461DC5" w14:textId="6279233B" w:rsidR="00D57BA2" w:rsidRPr="00D57BA2" w:rsidRDefault="0077381B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976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090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80" w:type="dxa"/>
          </w:tcPr>
          <w:p w14:paraId="3EF0BA1A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4203F61" w14:textId="13A5EDC4" w:rsidR="00D57BA2" w:rsidRPr="00D57BA2" w:rsidRDefault="0077381B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13,543,327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3CF120E9" w14:textId="77777777" w:rsidR="00911E06" w:rsidRPr="00D57BA2" w:rsidRDefault="00911E06" w:rsidP="00C808FD">
      <w:pPr>
        <w:spacing w:line="240" w:lineRule="auto"/>
        <w:ind w:left="680" w:hanging="1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78C6F5" w14:textId="13E8D4A3" w:rsidR="00C808FD" w:rsidRPr="00D57BA2" w:rsidRDefault="00C808FD" w:rsidP="00544E56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66321B2C" w14:textId="77777777" w:rsidR="00911E06" w:rsidRPr="00D57BA2" w:rsidRDefault="00911E06" w:rsidP="00544E56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67645E" w14:textId="6A5ED300" w:rsidR="00DE057B" w:rsidRPr="00D57BA2" w:rsidRDefault="00C808FD" w:rsidP="00544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57BA2">
        <w:rPr>
          <w:rFonts w:asciiTheme="majorBidi" w:hAnsiTheme="majorBidi" w:cstheme="majorBidi"/>
          <w:sz w:val="30"/>
          <w:szCs w:val="30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450DDE" w:rsidRPr="00D57BA2">
        <w:rPr>
          <w:rFonts w:asciiTheme="majorBidi" w:hAnsiTheme="majorBidi" w:cstheme="majorBidi"/>
          <w:sz w:val="30"/>
          <w:szCs w:val="30"/>
        </w:rPr>
        <w:t>256</w:t>
      </w:r>
      <w:r w:rsidR="00D57BA2">
        <w:rPr>
          <w:rFonts w:asciiTheme="majorBidi" w:hAnsiTheme="majorBidi" w:cstheme="majorBidi"/>
          <w:sz w:val="30"/>
          <w:szCs w:val="30"/>
        </w:rPr>
        <w:t>7</w:t>
      </w:r>
      <w:r w:rsidR="00450DD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730F61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D57BA2">
        <w:rPr>
          <w:rFonts w:asciiTheme="majorBidi" w:hAnsiTheme="majorBidi" w:cstheme="majorBidi"/>
          <w:sz w:val="30"/>
          <w:szCs w:val="30"/>
          <w:cs/>
        </w:rPr>
        <w:t>ราย เป็นจำนวนเงิ</w:t>
      </w:r>
      <w:r w:rsidR="00D57BA2">
        <w:rPr>
          <w:rFonts w:asciiTheme="majorBidi" w:hAnsiTheme="majorBidi" w:cstheme="majorBidi" w:hint="cs"/>
          <w:sz w:val="30"/>
          <w:szCs w:val="30"/>
          <w:cs/>
        </w:rPr>
        <w:t>น</w:t>
      </w:r>
      <w:r w:rsidR="007738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0F61">
        <w:rPr>
          <w:rFonts w:asciiTheme="majorBidi" w:hAnsiTheme="majorBidi" w:cstheme="majorBidi"/>
          <w:sz w:val="30"/>
          <w:szCs w:val="30"/>
          <w:cs/>
        </w:rPr>
        <w:br/>
      </w:r>
      <w:r w:rsidR="0077381B">
        <w:rPr>
          <w:rFonts w:asciiTheme="majorBidi" w:hAnsiTheme="majorBidi" w:cstheme="majorBidi"/>
          <w:sz w:val="30"/>
          <w:szCs w:val="30"/>
        </w:rPr>
        <w:t xml:space="preserve">1,622.8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50DDE" w:rsidRPr="00D57BA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57BA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54F3" w:rsidRPr="00D57BA2">
        <w:rPr>
          <w:rFonts w:asciiTheme="majorBidi" w:hAnsiTheme="majorBidi" w:cstheme="majorBidi"/>
          <w:i/>
          <w:iCs/>
          <w:sz w:val="30"/>
          <w:szCs w:val="30"/>
        </w:rPr>
        <w:t>1,4</w:t>
      </w:r>
      <w:r w:rsidR="00D57BA2">
        <w:rPr>
          <w:rFonts w:asciiTheme="majorBidi" w:hAnsiTheme="majorBidi" w:cstheme="majorBidi"/>
          <w:i/>
          <w:iCs/>
          <w:sz w:val="30"/>
          <w:szCs w:val="30"/>
        </w:rPr>
        <w:t>89</w:t>
      </w:r>
      <w:r w:rsidR="00FA54F3" w:rsidRPr="00D57BA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7BA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1E4C01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2DA3FB4" w14:textId="77777777" w:rsidR="00F7789B" w:rsidRPr="00D57BA2" w:rsidRDefault="00F7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31C25ADC" w14:textId="68BCECED" w:rsidR="00DE057B" w:rsidRPr="00D57BA2" w:rsidRDefault="0009250D" w:rsidP="00DE057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76CFB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7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C808F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ค่าใช้จ่ายผลประโยชน์ของพนักงาน</w:t>
      </w:r>
    </w:p>
    <w:p w14:paraId="1D21799C" w14:textId="77777777" w:rsidR="00333486" w:rsidRPr="00D57BA2" w:rsidRDefault="00333486" w:rsidP="00333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08"/>
        <w:gridCol w:w="1202"/>
        <w:gridCol w:w="1316"/>
        <w:gridCol w:w="266"/>
        <w:gridCol w:w="1264"/>
      </w:tblGrid>
      <w:tr w:rsidR="00C808FD" w:rsidRPr="00D57BA2" w14:paraId="0093E901" w14:textId="77777777" w:rsidTr="00101A16">
        <w:tc>
          <w:tcPr>
            <w:tcW w:w="5008" w:type="dxa"/>
            <w:shd w:val="clear" w:color="auto" w:fill="auto"/>
          </w:tcPr>
          <w:p w14:paraId="435C9E93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33C393B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486C5F61" w14:textId="74CCB73C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C808FD" w:rsidRPr="00D57BA2" w14:paraId="1660D51F" w14:textId="77777777" w:rsidTr="00101A16">
        <w:tc>
          <w:tcPr>
            <w:tcW w:w="5008" w:type="dxa"/>
          </w:tcPr>
          <w:p w14:paraId="455E79E5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4771850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6" w:type="dxa"/>
            <w:shd w:val="clear" w:color="auto" w:fill="auto"/>
          </w:tcPr>
          <w:p w14:paraId="77EC9D5C" w14:textId="3D35901E" w:rsidR="00C808FD" w:rsidRPr="00D57BA2" w:rsidRDefault="00450DDE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4B5DCCA1" w14:textId="77777777" w:rsidR="00C808FD" w:rsidRPr="00D57BA2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8802037" w14:textId="4CCD2DA2" w:rsidR="00C808FD" w:rsidRPr="00D57BA2" w:rsidRDefault="00450DDE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808FD" w:rsidRPr="00D57BA2" w14:paraId="0228D080" w14:textId="77777777" w:rsidTr="00101A16">
        <w:tc>
          <w:tcPr>
            <w:tcW w:w="5008" w:type="dxa"/>
          </w:tcPr>
          <w:p w14:paraId="1BDCB266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CB4A601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395161FC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381B" w:rsidRPr="00D57BA2" w14:paraId="6A80E5C6" w14:textId="77777777" w:rsidTr="00101A16">
        <w:tc>
          <w:tcPr>
            <w:tcW w:w="5008" w:type="dxa"/>
          </w:tcPr>
          <w:p w14:paraId="72D36AB4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02" w:type="dxa"/>
          </w:tcPr>
          <w:p w14:paraId="33B1820A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3BD693C6" w14:textId="30DEC18C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398,365</w:t>
            </w:r>
          </w:p>
        </w:tc>
        <w:tc>
          <w:tcPr>
            <w:tcW w:w="266" w:type="dxa"/>
          </w:tcPr>
          <w:p w14:paraId="31EFDA1D" w14:textId="77777777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8F5370" w14:textId="0233E259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366,880</w:t>
            </w:r>
          </w:p>
        </w:tc>
      </w:tr>
      <w:tr w:rsidR="0077381B" w:rsidRPr="00D57BA2" w14:paraId="33B56AF5" w14:textId="77777777" w:rsidTr="00101A16">
        <w:tc>
          <w:tcPr>
            <w:tcW w:w="5008" w:type="dxa"/>
          </w:tcPr>
          <w:p w14:paraId="6DFBC0F5" w14:textId="29D12926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ผลประโยชน์พนักงานที่กำหนดไว้</w:t>
            </w:r>
          </w:p>
        </w:tc>
        <w:tc>
          <w:tcPr>
            <w:tcW w:w="1202" w:type="dxa"/>
          </w:tcPr>
          <w:p w14:paraId="6E2663A6" w14:textId="3F06467E" w:rsidR="0077381B" w:rsidRPr="00D57BA2" w:rsidRDefault="0077381B" w:rsidP="0077381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316" w:type="dxa"/>
          </w:tcPr>
          <w:p w14:paraId="51C9BFD4" w14:textId="6CB3DEBD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7,534</w:t>
            </w:r>
          </w:p>
        </w:tc>
        <w:tc>
          <w:tcPr>
            <w:tcW w:w="266" w:type="dxa"/>
          </w:tcPr>
          <w:p w14:paraId="43D110D7" w14:textId="77777777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67FE65D" w14:textId="771D72EA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10,386</w:t>
            </w:r>
          </w:p>
        </w:tc>
      </w:tr>
      <w:tr w:rsidR="0077381B" w:rsidRPr="00D57BA2" w14:paraId="7D511280" w14:textId="77777777" w:rsidTr="00101A16">
        <w:tc>
          <w:tcPr>
            <w:tcW w:w="5008" w:type="dxa"/>
          </w:tcPr>
          <w:p w14:paraId="51D5056E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02" w:type="dxa"/>
          </w:tcPr>
          <w:p w14:paraId="743E3149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10F5C60B" w14:textId="4B74F26B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8,640</w:t>
            </w:r>
          </w:p>
        </w:tc>
        <w:tc>
          <w:tcPr>
            <w:tcW w:w="266" w:type="dxa"/>
          </w:tcPr>
          <w:p w14:paraId="3FBB45AD" w14:textId="77777777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6CC1BC" w14:textId="6E11E71B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8,040</w:t>
            </w:r>
          </w:p>
        </w:tc>
      </w:tr>
      <w:tr w:rsidR="0077381B" w:rsidRPr="00D57BA2" w14:paraId="7D4BC9C9" w14:textId="77777777" w:rsidTr="00101A16">
        <w:tc>
          <w:tcPr>
            <w:tcW w:w="5008" w:type="dxa"/>
          </w:tcPr>
          <w:p w14:paraId="1A9F11A4" w14:textId="6C01BE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202" w:type="dxa"/>
          </w:tcPr>
          <w:p w14:paraId="63748C8E" w14:textId="79983AFA" w:rsidR="0077381B" w:rsidRPr="00D57BA2" w:rsidRDefault="0077381B" w:rsidP="0077381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316" w:type="dxa"/>
          </w:tcPr>
          <w:p w14:paraId="09410479" w14:textId="6084D327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3,647</w:t>
            </w:r>
          </w:p>
        </w:tc>
        <w:tc>
          <w:tcPr>
            <w:tcW w:w="266" w:type="dxa"/>
          </w:tcPr>
          <w:p w14:paraId="1E55441E" w14:textId="77777777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22E22E" w14:textId="7144866D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1,534</w:t>
            </w:r>
          </w:p>
        </w:tc>
      </w:tr>
      <w:tr w:rsidR="0077381B" w:rsidRPr="00D57BA2" w14:paraId="3E7C4460" w14:textId="77777777" w:rsidTr="00101A16">
        <w:tc>
          <w:tcPr>
            <w:tcW w:w="5008" w:type="dxa"/>
          </w:tcPr>
          <w:p w14:paraId="2A3FA419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02" w:type="dxa"/>
          </w:tcPr>
          <w:p w14:paraId="668726A0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9E1B644" w14:textId="62A568AA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18,037</w:t>
            </w:r>
          </w:p>
        </w:tc>
        <w:tc>
          <w:tcPr>
            <w:tcW w:w="266" w:type="dxa"/>
          </w:tcPr>
          <w:p w14:paraId="131A4F5C" w14:textId="77777777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632B2D" w14:textId="4FCABA2E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19,382</w:t>
            </w:r>
          </w:p>
        </w:tc>
      </w:tr>
      <w:tr w:rsidR="0077381B" w:rsidRPr="00D57BA2" w14:paraId="0565CA07" w14:textId="77777777" w:rsidTr="00101A16">
        <w:tc>
          <w:tcPr>
            <w:tcW w:w="5008" w:type="dxa"/>
          </w:tcPr>
          <w:p w14:paraId="4057E76C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0755FE31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09055D1E" w14:textId="7EAD385E" w:rsidR="0077381B" w:rsidRPr="0077381B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436,223</w:t>
            </w:r>
          </w:p>
        </w:tc>
        <w:tc>
          <w:tcPr>
            <w:tcW w:w="266" w:type="dxa"/>
          </w:tcPr>
          <w:p w14:paraId="2DD20E08" w14:textId="77777777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E712358" w14:textId="798F6568" w:rsidR="0077381B" w:rsidRPr="00D57BA2" w:rsidRDefault="0077381B" w:rsidP="0077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406,222</w:t>
            </w:r>
          </w:p>
        </w:tc>
      </w:tr>
    </w:tbl>
    <w:p w14:paraId="087B9FA0" w14:textId="777777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9" w:name="_Hlk135342582"/>
    </w:p>
    <w:bookmarkEnd w:id="9"/>
    <w:p w14:paraId="618AD863" w14:textId="5B8ECFDC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69C40D5" w14:textId="777777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FF050" w14:textId="777777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57BA2">
        <w:rPr>
          <w:rFonts w:asciiTheme="majorBidi" w:hAnsiTheme="majorBidi" w:cstheme="majorBidi"/>
          <w:sz w:val="30"/>
          <w:szCs w:val="30"/>
        </w:rPr>
        <w:t>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5 </w:t>
      </w:r>
      <w:r w:rsidRPr="00D57BA2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F1FE212" w14:textId="77777777" w:rsidR="008D78F3" w:rsidRPr="00D57BA2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2AABDDC4" w14:textId="76AB72A3" w:rsidR="00C808FD" w:rsidRPr="00D57BA2" w:rsidRDefault="00176CFB" w:rsidP="00C808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18</w:t>
      </w:r>
      <w:r w:rsidR="00C808FD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C808F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ค่าใช้จ่ายตามลักษณะ</w:t>
      </w:r>
    </w:p>
    <w:p w14:paraId="7830050E" w14:textId="77777777" w:rsidR="00C808FD" w:rsidRPr="00D57BA2" w:rsidRDefault="00C808FD" w:rsidP="00C808FD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9752527" w14:textId="4E80F3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งบกำไรขาดทุนได้รวมการวิเคราะห์ค่าใช้จ่ายตามหน้าที่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การรายงานทางการเงินฉบับต่างๆ ดังนี้</w:t>
      </w:r>
    </w:p>
    <w:p w14:paraId="440900DC" w14:textId="77777777" w:rsidR="008D78F3" w:rsidRPr="00D57BA2" w:rsidRDefault="008D78F3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170"/>
        <w:gridCol w:w="236"/>
        <w:gridCol w:w="1177"/>
        <w:gridCol w:w="243"/>
        <w:gridCol w:w="1170"/>
        <w:gridCol w:w="264"/>
        <w:gridCol w:w="1194"/>
      </w:tblGrid>
      <w:tr w:rsidR="00C808FD" w:rsidRPr="00D57BA2" w14:paraId="091EFA5B" w14:textId="77777777" w:rsidTr="00D57BA2">
        <w:tc>
          <w:tcPr>
            <w:tcW w:w="3762" w:type="dxa"/>
            <w:shd w:val="clear" w:color="auto" w:fill="auto"/>
          </w:tcPr>
          <w:p w14:paraId="4FAA89DE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83" w:type="dxa"/>
            <w:gridSpan w:val="3"/>
          </w:tcPr>
          <w:p w14:paraId="5C77F146" w14:textId="6E7D6D78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06FEC4A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0C88EE6" w14:textId="5CDD7E2B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54F3" w:rsidRPr="00D57BA2" w14:paraId="63B51E3A" w14:textId="77777777" w:rsidTr="00D57BA2">
        <w:tc>
          <w:tcPr>
            <w:tcW w:w="3762" w:type="dxa"/>
          </w:tcPr>
          <w:p w14:paraId="04772A1D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73EB9" w14:textId="1B217A71" w:rsidR="00FA54F3" w:rsidRPr="00D57BA2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74E3525" w14:textId="77777777" w:rsidR="00FA54F3" w:rsidRPr="00D57BA2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E59A289" w14:textId="66B020AD" w:rsidR="00FA54F3" w:rsidRPr="00D57BA2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6FBD304B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294DF" w14:textId="4567131F" w:rsidR="00FA54F3" w:rsidRPr="00D57BA2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404610F1" w14:textId="77777777" w:rsidR="00FA54F3" w:rsidRPr="00D57BA2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B04D6E6" w14:textId="4D6E82CA" w:rsidR="00FA54F3" w:rsidRPr="00D57BA2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A54F3" w:rsidRPr="00D57BA2" w14:paraId="360278B9" w14:textId="77777777" w:rsidTr="0077381B">
        <w:tc>
          <w:tcPr>
            <w:tcW w:w="3762" w:type="dxa"/>
          </w:tcPr>
          <w:p w14:paraId="36558DC2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0B2C1A88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54F3" w:rsidRPr="00D57BA2" w14:paraId="5B606B2C" w14:textId="77777777" w:rsidTr="00D57BA2">
        <w:tc>
          <w:tcPr>
            <w:tcW w:w="3762" w:type="dxa"/>
          </w:tcPr>
          <w:p w14:paraId="17DE1638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3E0720FC" w14:textId="77777777" w:rsidR="00FA54F3" w:rsidRPr="00D57BA2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937B1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52A5A77" w14:textId="77777777" w:rsidR="00FA54F3" w:rsidRPr="00D57BA2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DD66EA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1F71F" w14:textId="77777777" w:rsidR="00FA54F3" w:rsidRPr="00D57BA2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832517A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6CA0C4" w14:textId="77777777" w:rsidR="00FA54F3" w:rsidRPr="00D57BA2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81B" w:rsidRPr="00D57BA2" w14:paraId="6DBC338E" w14:textId="77777777" w:rsidTr="00D57BA2">
        <w:tc>
          <w:tcPr>
            <w:tcW w:w="3762" w:type="dxa"/>
          </w:tcPr>
          <w:p w14:paraId="1CFC6D60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1AFCAF0E" w14:textId="28C927EB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(193,243)</w:t>
            </w:r>
          </w:p>
        </w:tc>
        <w:tc>
          <w:tcPr>
            <w:tcW w:w="236" w:type="dxa"/>
          </w:tcPr>
          <w:p w14:paraId="6AD461E2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0BC04F9" w14:textId="0787C5C8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(43,070)</w:t>
            </w:r>
          </w:p>
        </w:tc>
        <w:tc>
          <w:tcPr>
            <w:tcW w:w="243" w:type="dxa"/>
          </w:tcPr>
          <w:p w14:paraId="7817B79E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EC2FA5" w14:textId="24432BBC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(193,243)</w:t>
            </w:r>
          </w:p>
        </w:tc>
        <w:tc>
          <w:tcPr>
            <w:tcW w:w="264" w:type="dxa"/>
          </w:tcPr>
          <w:p w14:paraId="3FECA189" w14:textId="77777777" w:rsidR="0077381B" w:rsidRPr="00D57BA2" w:rsidRDefault="0077381B" w:rsidP="0077381B">
            <w:pPr>
              <w:pStyle w:val="acctfourfigures"/>
              <w:tabs>
                <w:tab w:val="decimal" w:pos="929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94" w:type="dxa"/>
          </w:tcPr>
          <w:p w14:paraId="73FDE161" w14:textId="0FDA771F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(43,070)</w:t>
            </w:r>
          </w:p>
        </w:tc>
      </w:tr>
      <w:tr w:rsidR="0077381B" w:rsidRPr="00D57BA2" w14:paraId="47C29AFC" w14:textId="77777777" w:rsidTr="00D57BA2">
        <w:tc>
          <w:tcPr>
            <w:tcW w:w="3762" w:type="dxa"/>
          </w:tcPr>
          <w:p w14:paraId="6812CF63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34AAEC19" w14:textId="480D310C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9,581,038</w:t>
            </w:r>
          </w:p>
        </w:tc>
        <w:tc>
          <w:tcPr>
            <w:tcW w:w="236" w:type="dxa"/>
          </w:tcPr>
          <w:p w14:paraId="1C303A79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1400110" w14:textId="00301A6E" w:rsidR="0077381B" w:rsidRPr="00D57BA2" w:rsidRDefault="009A626C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10,677,397</w:t>
            </w:r>
          </w:p>
        </w:tc>
        <w:tc>
          <w:tcPr>
            <w:tcW w:w="243" w:type="dxa"/>
          </w:tcPr>
          <w:p w14:paraId="0F7572C5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0ACA3" w14:textId="3FF183CB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9,581,038</w:t>
            </w:r>
          </w:p>
        </w:tc>
        <w:tc>
          <w:tcPr>
            <w:tcW w:w="264" w:type="dxa"/>
          </w:tcPr>
          <w:p w14:paraId="25ABA99E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596DDAA" w14:textId="3D977D08" w:rsidR="0077381B" w:rsidRPr="00D57BA2" w:rsidRDefault="009A626C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10,677,397</w:t>
            </w:r>
          </w:p>
        </w:tc>
      </w:tr>
      <w:tr w:rsidR="0077381B" w:rsidRPr="00D57BA2" w14:paraId="7C812664" w14:textId="77777777" w:rsidTr="00D57BA2">
        <w:tc>
          <w:tcPr>
            <w:tcW w:w="3762" w:type="dxa"/>
            <w:shd w:val="clear" w:color="auto" w:fill="auto"/>
          </w:tcPr>
          <w:p w14:paraId="163AB11B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14:paraId="64A90A56" w14:textId="3D1F688F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82,835</w:t>
            </w:r>
          </w:p>
        </w:tc>
        <w:tc>
          <w:tcPr>
            <w:tcW w:w="236" w:type="dxa"/>
          </w:tcPr>
          <w:p w14:paraId="43FE618E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F15609" w14:textId="5D3BA20E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90,135</w:t>
            </w:r>
          </w:p>
        </w:tc>
        <w:tc>
          <w:tcPr>
            <w:tcW w:w="243" w:type="dxa"/>
          </w:tcPr>
          <w:p w14:paraId="157E5BC2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2D5B4" w14:textId="2F59DAF0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82,835</w:t>
            </w:r>
          </w:p>
        </w:tc>
        <w:tc>
          <w:tcPr>
            <w:tcW w:w="264" w:type="dxa"/>
          </w:tcPr>
          <w:p w14:paraId="3B1D2505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822075B" w14:textId="336D8E75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90,135</w:t>
            </w:r>
          </w:p>
        </w:tc>
      </w:tr>
      <w:tr w:rsidR="0077381B" w:rsidRPr="00D57BA2" w14:paraId="0F37ED90" w14:textId="77777777" w:rsidTr="00D57BA2">
        <w:tc>
          <w:tcPr>
            <w:tcW w:w="3762" w:type="dxa"/>
          </w:tcPr>
          <w:p w14:paraId="3CA0068E" w14:textId="01FA97A6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14:paraId="62285365" w14:textId="78FB0F8F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272,204</w:t>
            </w:r>
          </w:p>
        </w:tc>
        <w:tc>
          <w:tcPr>
            <w:tcW w:w="236" w:type="dxa"/>
          </w:tcPr>
          <w:p w14:paraId="4014336A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054EA9" w14:textId="444EDFB8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256,213</w:t>
            </w:r>
          </w:p>
        </w:tc>
        <w:tc>
          <w:tcPr>
            <w:tcW w:w="243" w:type="dxa"/>
          </w:tcPr>
          <w:p w14:paraId="00A78B7B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E983E" w14:textId="2530FB03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272,204</w:t>
            </w:r>
          </w:p>
        </w:tc>
        <w:tc>
          <w:tcPr>
            <w:tcW w:w="264" w:type="dxa"/>
          </w:tcPr>
          <w:p w14:paraId="7D4362F4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D382D8B" w14:textId="2DB7EC10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256,213</w:t>
            </w:r>
          </w:p>
        </w:tc>
      </w:tr>
      <w:tr w:rsidR="0077381B" w:rsidRPr="00D57BA2" w14:paraId="344E8443" w14:textId="77777777" w:rsidTr="00D57BA2">
        <w:tc>
          <w:tcPr>
            <w:tcW w:w="3762" w:type="dxa"/>
          </w:tcPr>
          <w:p w14:paraId="0FC09E00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B7A216A" w14:textId="5290EA71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189,503</w:t>
            </w:r>
          </w:p>
        </w:tc>
        <w:tc>
          <w:tcPr>
            <w:tcW w:w="236" w:type="dxa"/>
          </w:tcPr>
          <w:p w14:paraId="4760E149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AF7812" w14:textId="38D2A2B3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182,431</w:t>
            </w:r>
          </w:p>
        </w:tc>
        <w:tc>
          <w:tcPr>
            <w:tcW w:w="243" w:type="dxa"/>
          </w:tcPr>
          <w:p w14:paraId="689E4079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C5E6A" w14:textId="631A630D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189,503</w:t>
            </w:r>
          </w:p>
        </w:tc>
        <w:tc>
          <w:tcPr>
            <w:tcW w:w="264" w:type="dxa"/>
          </w:tcPr>
          <w:p w14:paraId="4D5ED708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6C3588" w14:textId="7401BA9B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182,431</w:t>
            </w:r>
          </w:p>
        </w:tc>
      </w:tr>
      <w:tr w:rsidR="0077381B" w:rsidRPr="00D57BA2" w14:paraId="6626878B" w14:textId="77777777" w:rsidTr="00D57BA2">
        <w:tc>
          <w:tcPr>
            <w:tcW w:w="3762" w:type="dxa"/>
          </w:tcPr>
          <w:p w14:paraId="5DBC8141" w14:textId="5659BB4D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23B7884F" w14:textId="1C7ED6E1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286,272</w:t>
            </w:r>
          </w:p>
        </w:tc>
        <w:tc>
          <w:tcPr>
            <w:tcW w:w="236" w:type="dxa"/>
            <w:shd w:val="clear" w:color="auto" w:fill="auto"/>
          </w:tcPr>
          <w:p w14:paraId="52F5158A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F483CFB" w14:textId="59B8DD35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260,233</w:t>
            </w:r>
          </w:p>
        </w:tc>
        <w:tc>
          <w:tcPr>
            <w:tcW w:w="243" w:type="dxa"/>
            <w:shd w:val="clear" w:color="auto" w:fill="auto"/>
          </w:tcPr>
          <w:p w14:paraId="3158279A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F3FE30" w14:textId="0656D613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286,272</w:t>
            </w:r>
          </w:p>
        </w:tc>
        <w:tc>
          <w:tcPr>
            <w:tcW w:w="264" w:type="dxa"/>
            <w:shd w:val="clear" w:color="auto" w:fill="auto"/>
          </w:tcPr>
          <w:p w14:paraId="346B369A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01A9082" w14:textId="7989EFA5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260,233</w:t>
            </w:r>
          </w:p>
        </w:tc>
      </w:tr>
      <w:tr w:rsidR="0077381B" w:rsidRPr="00D57BA2" w14:paraId="48D74C69" w14:textId="77777777" w:rsidTr="00D57BA2">
        <w:tc>
          <w:tcPr>
            <w:tcW w:w="3762" w:type="dxa"/>
          </w:tcPr>
          <w:p w14:paraId="54EA6DDC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0858031" w14:textId="490649CF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188,750</w:t>
            </w:r>
          </w:p>
        </w:tc>
        <w:tc>
          <w:tcPr>
            <w:tcW w:w="236" w:type="dxa"/>
            <w:shd w:val="clear" w:color="auto" w:fill="auto"/>
          </w:tcPr>
          <w:p w14:paraId="5C93A786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78EA3B6" w14:textId="58848916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229,074</w:t>
            </w:r>
          </w:p>
        </w:tc>
        <w:tc>
          <w:tcPr>
            <w:tcW w:w="243" w:type="dxa"/>
            <w:shd w:val="clear" w:color="auto" w:fill="auto"/>
          </w:tcPr>
          <w:p w14:paraId="262B4367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C5886E" w14:textId="4C5F3D0A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188,750</w:t>
            </w:r>
          </w:p>
        </w:tc>
        <w:tc>
          <w:tcPr>
            <w:tcW w:w="264" w:type="dxa"/>
            <w:shd w:val="clear" w:color="auto" w:fill="auto"/>
          </w:tcPr>
          <w:p w14:paraId="090FBEC7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169177" w14:textId="26EBAD1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229,074</w:t>
            </w:r>
          </w:p>
        </w:tc>
      </w:tr>
      <w:tr w:rsidR="0077381B" w:rsidRPr="00D57BA2" w14:paraId="5BC7EA0C" w14:textId="77777777" w:rsidTr="00D57BA2">
        <w:tc>
          <w:tcPr>
            <w:tcW w:w="3762" w:type="dxa"/>
          </w:tcPr>
          <w:p w14:paraId="069B2B3E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6ADDD" w14:textId="114A5C66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10,407,359</w:t>
            </w:r>
          </w:p>
        </w:tc>
        <w:tc>
          <w:tcPr>
            <w:tcW w:w="236" w:type="dxa"/>
          </w:tcPr>
          <w:p w14:paraId="0BD89D94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021E347" w14:textId="1125C5CD" w:rsidR="0077381B" w:rsidRPr="00D57BA2" w:rsidRDefault="009A626C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ja-JP"/>
              </w:rPr>
              <w:t>11,652,413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end"/>
            </w:r>
          </w:p>
        </w:tc>
        <w:tc>
          <w:tcPr>
            <w:tcW w:w="243" w:type="dxa"/>
          </w:tcPr>
          <w:p w14:paraId="7F18CA38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2C5B8" w14:textId="7CB593ED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10,407,359</w:t>
            </w:r>
          </w:p>
        </w:tc>
        <w:tc>
          <w:tcPr>
            <w:tcW w:w="264" w:type="dxa"/>
          </w:tcPr>
          <w:p w14:paraId="6C381BF4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F954013" w14:textId="2352FD51" w:rsidR="0077381B" w:rsidRPr="00D57BA2" w:rsidRDefault="009A626C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ja-JP"/>
              </w:rPr>
              <w:t>11,652,413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end"/>
            </w:r>
          </w:p>
        </w:tc>
      </w:tr>
      <w:tr w:rsidR="0077381B" w:rsidRPr="00D57BA2" w14:paraId="41F2044D" w14:textId="77777777" w:rsidTr="00D57BA2">
        <w:tc>
          <w:tcPr>
            <w:tcW w:w="3762" w:type="dxa"/>
          </w:tcPr>
          <w:p w14:paraId="1F6AC3B3" w14:textId="77777777" w:rsidR="0077381B" w:rsidRPr="00D57BA2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E26EBC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2BF11CA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71A5704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</w:tcPr>
          <w:p w14:paraId="1888E5C2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E30AE2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F255DE9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7909D5F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77381B" w:rsidRPr="00D57BA2" w14:paraId="6C42025A" w14:textId="77777777" w:rsidTr="00D57BA2">
        <w:tc>
          <w:tcPr>
            <w:tcW w:w="3762" w:type="dxa"/>
          </w:tcPr>
          <w:p w14:paraId="7C9BE00D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รวมอยู่ในค่าใช้จ่ายในการจัดจำหน่าย</w:t>
            </w:r>
          </w:p>
        </w:tc>
        <w:tc>
          <w:tcPr>
            <w:tcW w:w="1170" w:type="dxa"/>
          </w:tcPr>
          <w:p w14:paraId="02EF4A03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30F70F29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10D68F9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80D11A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2B892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76CFA8FB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7928D43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81B" w:rsidRPr="00D57BA2" w14:paraId="07D3F1F2" w14:textId="77777777" w:rsidTr="00D57BA2">
        <w:tc>
          <w:tcPr>
            <w:tcW w:w="3762" w:type="dxa"/>
          </w:tcPr>
          <w:p w14:paraId="3B612DAF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14:paraId="1A225723" w14:textId="6CC7727E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183,836</w:t>
            </w:r>
          </w:p>
        </w:tc>
        <w:tc>
          <w:tcPr>
            <w:tcW w:w="236" w:type="dxa"/>
          </w:tcPr>
          <w:p w14:paraId="327594E9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DE7526" w14:textId="3712C642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290,162</w:t>
            </w:r>
          </w:p>
        </w:tc>
        <w:tc>
          <w:tcPr>
            <w:tcW w:w="243" w:type="dxa"/>
          </w:tcPr>
          <w:p w14:paraId="68413015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E8A72" w14:textId="5CF8EF7F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183,836</w:t>
            </w:r>
          </w:p>
        </w:tc>
        <w:tc>
          <w:tcPr>
            <w:tcW w:w="264" w:type="dxa"/>
          </w:tcPr>
          <w:p w14:paraId="1F71F1B6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15292BB" w14:textId="2E0FE936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290,162</w:t>
            </w:r>
          </w:p>
        </w:tc>
      </w:tr>
      <w:tr w:rsidR="0077381B" w:rsidRPr="00D57BA2" w14:paraId="0DFD1A2E" w14:textId="77777777" w:rsidTr="00D57BA2">
        <w:tc>
          <w:tcPr>
            <w:tcW w:w="3762" w:type="dxa"/>
          </w:tcPr>
          <w:p w14:paraId="68F57481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2B835D6B" w14:textId="3A8049E1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(312)</w:t>
            </w:r>
          </w:p>
        </w:tc>
        <w:tc>
          <w:tcPr>
            <w:tcW w:w="236" w:type="dxa"/>
          </w:tcPr>
          <w:p w14:paraId="69A3A291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5A08691" w14:textId="26DB3D6D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3,700</w:t>
            </w:r>
          </w:p>
        </w:tc>
        <w:tc>
          <w:tcPr>
            <w:tcW w:w="243" w:type="dxa"/>
          </w:tcPr>
          <w:p w14:paraId="3A57461D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98D6B" w14:textId="5508B37A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(312)</w:t>
            </w:r>
          </w:p>
        </w:tc>
        <w:tc>
          <w:tcPr>
            <w:tcW w:w="264" w:type="dxa"/>
          </w:tcPr>
          <w:p w14:paraId="72231543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F3B1E9" w14:textId="49992B00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3,700</w:t>
            </w:r>
          </w:p>
        </w:tc>
      </w:tr>
      <w:tr w:rsidR="0077381B" w:rsidRPr="00D57BA2" w14:paraId="0496C5C8" w14:textId="77777777" w:rsidTr="00D57BA2">
        <w:tc>
          <w:tcPr>
            <w:tcW w:w="3762" w:type="dxa"/>
          </w:tcPr>
          <w:p w14:paraId="41E204B8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BCE8E" w14:textId="669F0B30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183,524</w:t>
            </w:r>
          </w:p>
        </w:tc>
        <w:tc>
          <w:tcPr>
            <w:tcW w:w="236" w:type="dxa"/>
          </w:tcPr>
          <w:p w14:paraId="098FCA8C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C5A0FBC" w14:textId="291766CB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293,862</w:t>
            </w:r>
          </w:p>
        </w:tc>
        <w:tc>
          <w:tcPr>
            <w:tcW w:w="243" w:type="dxa"/>
          </w:tcPr>
          <w:p w14:paraId="561A85F3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918F6C" w14:textId="49DA2F14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183,524</w:t>
            </w:r>
          </w:p>
        </w:tc>
        <w:tc>
          <w:tcPr>
            <w:tcW w:w="264" w:type="dxa"/>
          </w:tcPr>
          <w:p w14:paraId="3537FB66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FB457BD" w14:textId="4B3D7433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293,862</w:t>
            </w:r>
          </w:p>
        </w:tc>
      </w:tr>
      <w:tr w:rsidR="0077381B" w:rsidRPr="00D57BA2" w14:paraId="487F3306" w14:textId="77777777" w:rsidTr="00D57BA2">
        <w:tc>
          <w:tcPr>
            <w:tcW w:w="3762" w:type="dxa"/>
          </w:tcPr>
          <w:p w14:paraId="272E2E26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AD2CE4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B9FEC6F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13E54B7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44A3A7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474032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437681D3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45F5651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81B" w:rsidRPr="00D57BA2" w14:paraId="59E8C895" w14:textId="77777777" w:rsidTr="00D57BA2">
        <w:tc>
          <w:tcPr>
            <w:tcW w:w="3762" w:type="dxa"/>
          </w:tcPr>
          <w:p w14:paraId="52D53F9A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59F5C94A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45380DA0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6F82A1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F3033F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080E6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4EDB871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3EC9AC6E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81B" w:rsidRPr="00D57BA2" w14:paraId="414ABE14" w14:textId="77777777" w:rsidTr="00D57BA2">
        <w:tc>
          <w:tcPr>
            <w:tcW w:w="3762" w:type="dxa"/>
          </w:tcPr>
          <w:p w14:paraId="57FD8BDB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34EB2441" w14:textId="2EC5BE35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164,019</w:t>
            </w:r>
          </w:p>
        </w:tc>
        <w:tc>
          <w:tcPr>
            <w:tcW w:w="236" w:type="dxa"/>
          </w:tcPr>
          <w:p w14:paraId="3BDAA755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E5239ED" w14:textId="098CF5C1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150,009</w:t>
            </w:r>
          </w:p>
        </w:tc>
        <w:tc>
          <w:tcPr>
            <w:tcW w:w="243" w:type="dxa"/>
          </w:tcPr>
          <w:p w14:paraId="43850EF7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BF9B6" w14:textId="0E7711F8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164,019</w:t>
            </w:r>
          </w:p>
        </w:tc>
        <w:tc>
          <w:tcPr>
            <w:tcW w:w="264" w:type="dxa"/>
          </w:tcPr>
          <w:p w14:paraId="14C7AF1C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4B957F8A" w14:textId="78787516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150,009</w:t>
            </w:r>
          </w:p>
        </w:tc>
      </w:tr>
      <w:tr w:rsidR="0077381B" w:rsidRPr="00D57BA2" w14:paraId="5B399254" w14:textId="77777777" w:rsidTr="00D57BA2">
        <w:tc>
          <w:tcPr>
            <w:tcW w:w="3762" w:type="dxa"/>
          </w:tcPr>
          <w:p w14:paraId="1E87AE8D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</w:tcPr>
          <w:p w14:paraId="56400CA5" w14:textId="7D825755" w:rsidR="0077381B" w:rsidRPr="0077381B" w:rsidRDefault="0077381B" w:rsidP="0077381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119,472</w:t>
            </w:r>
          </w:p>
        </w:tc>
        <w:tc>
          <w:tcPr>
            <w:tcW w:w="236" w:type="dxa"/>
          </w:tcPr>
          <w:p w14:paraId="72320355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3B6DB94" w14:textId="0332E079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91,474</w:t>
            </w:r>
          </w:p>
        </w:tc>
        <w:tc>
          <w:tcPr>
            <w:tcW w:w="243" w:type="dxa"/>
          </w:tcPr>
          <w:p w14:paraId="19126E72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3CF4C" w14:textId="08F90C72" w:rsidR="0077381B" w:rsidRPr="0077381B" w:rsidRDefault="0077381B" w:rsidP="007738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119,472</w:t>
            </w:r>
          </w:p>
        </w:tc>
        <w:tc>
          <w:tcPr>
            <w:tcW w:w="264" w:type="dxa"/>
          </w:tcPr>
          <w:p w14:paraId="3FD4862E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72C5805" w14:textId="2B34293A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91,474</w:t>
            </w:r>
          </w:p>
        </w:tc>
      </w:tr>
      <w:tr w:rsidR="0077381B" w:rsidRPr="00D57BA2" w14:paraId="0C099B3E" w14:textId="77777777" w:rsidTr="00D57BA2">
        <w:tc>
          <w:tcPr>
            <w:tcW w:w="3762" w:type="dxa"/>
          </w:tcPr>
          <w:p w14:paraId="3D4C48C9" w14:textId="7688CE53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14:paraId="3291232F" w14:textId="714B8EEE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  <w:tc>
          <w:tcPr>
            <w:tcW w:w="236" w:type="dxa"/>
          </w:tcPr>
          <w:p w14:paraId="04FF8597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9B49838" w14:textId="3A4F3FDD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10,594</w:t>
            </w:r>
          </w:p>
        </w:tc>
        <w:tc>
          <w:tcPr>
            <w:tcW w:w="243" w:type="dxa"/>
          </w:tcPr>
          <w:p w14:paraId="00407630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2BABF" w14:textId="555F317A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8,823</w:t>
            </w:r>
          </w:p>
        </w:tc>
        <w:tc>
          <w:tcPr>
            <w:tcW w:w="264" w:type="dxa"/>
          </w:tcPr>
          <w:p w14:paraId="37C30AC7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08150E7" w14:textId="25C15CF8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10,594</w:t>
            </w:r>
          </w:p>
        </w:tc>
      </w:tr>
      <w:tr w:rsidR="0077381B" w:rsidRPr="00D57BA2" w14:paraId="75C925DE" w14:textId="77777777" w:rsidTr="00D57BA2">
        <w:tc>
          <w:tcPr>
            <w:tcW w:w="3762" w:type="dxa"/>
          </w:tcPr>
          <w:p w14:paraId="44B7C17C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86872A" w14:textId="5FA95493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55,450</w:t>
            </w:r>
          </w:p>
        </w:tc>
        <w:tc>
          <w:tcPr>
            <w:tcW w:w="236" w:type="dxa"/>
          </w:tcPr>
          <w:p w14:paraId="3BFC3D49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6C7E9FE" w14:textId="16142609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63,489</w:t>
            </w:r>
          </w:p>
        </w:tc>
        <w:tc>
          <w:tcPr>
            <w:tcW w:w="243" w:type="dxa"/>
          </w:tcPr>
          <w:p w14:paraId="4E689242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BFD7C7" w14:textId="3FF9FAC6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55,450</w:t>
            </w:r>
          </w:p>
        </w:tc>
        <w:tc>
          <w:tcPr>
            <w:tcW w:w="264" w:type="dxa"/>
          </w:tcPr>
          <w:p w14:paraId="06C5B30E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972D7AE" w14:textId="7203DB92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63,489</w:t>
            </w:r>
          </w:p>
        </w:tc>
      </w:tr>
      <w:tr w:rsidR="0077381B" w:rsidRPr="00D57BA2" w14:paraId="25E2660D" w14:textId="77777777" w:rsidTr="00D57BA2">
        <w:tc>
          <w:tcPr>
            <w:tcW w:w="3762" w:type="dxa"/>
          </w:tcPr>
          <w:p w14:paraId="40BEB8EC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91890" w14:textId="4A0D05D9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begin"/>
            </w: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instrText xml:space="preserve"> =SUM(ABOVE) </w:instrText>
            </w: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separate"/>
            </w:r>
            <w:r w:rsidRPr="0077381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ja-JP"/>
              </w:rPr>
              <w:t>347,764</w:t>
            </w: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end"/>
            </w:r>
          </w:p>
        </w:tc>
        <w:tc>
          <w:tcPr>
            <w:tcW w:w="236" w:type="dxa"/>
          </w:tcPr>
          <w:p w14:paraId="10C03C8F" w14:textId="77777777" w:rsidR="0077381B" w:rsidRPr="00D57BA2" w:rsidRDefault="0077381B" w:rsidP="0077381B">
            <w:pPr>
              <w:pStyle w:val="acctfourfigures"/>
              <w:tabs>
                <w:tab w:val="decimal" w:pos="954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9DFF152" w14:textId="17052AE1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315,566</w:t>
            </w:r>
          </w:p>
        </w:tc>
        <w:tc>
          <w:tcPr>
            <w:tcW w:w="243" w:type="dxa"/>
          </w:tcPr>
          <w:p w14:paraId="5F39B98B" w14:textId="77777777" w:rsidR="0077381B" w:rsidRPr="00D57BA2" w:rsidRDefault="0077381B" w:rsidP="0077381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8FF2C5" w14:textId="74165585" w:rsidR="0077381B" w:rsidRPr="0077381B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347,764</w:t>
            </w:r>
          </w:p>
        </w:tc>
        <w:tc>
          <w:tcPr>
            <w:tcW w:w="264" w:type="dxa"/>
          </w:tcPr>
          <w:p w14:paraId="61615145" w14:textId="77777777" w:rsidR="0077381B" w:rsidRPr="00D57BA2" w:rsidRDefault="0077381B" w:rsidP="0077381B">
            <w:pPr>
              <w:tabs>
                <w:tab w:val="clear" w:pos="907"/>
                <w:tab w:val="decimal" w:pos="837"/>
                <w:tab w:val="decimal" w:pos="929"/>
              </w:tabs>
              <w:spacing w:line="240" w:lineRule="auto"/>
              <w:ind w:left="-198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D77BEDF" w14:textId="671469E3" w:rsidR="0077381B" w:rsidRPr="00D57BA2" w:rsidRDefault="0077381B" w:rsidP="007738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315,566</w:t>
            </w:r>
          </w:p>
        </w:tc>
      </w:tr>
    </w:tbl>
    <w:p w14:paraId="77126168" w14:textId="77777777" w:rsidR="008D78F3" w:rsidRPr="00D57BA2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43CC43D7" w14:textId="1E88FCCD" w:rsidR="007D4077" w:rsidRPr="00D57BA2" w:rsidRDefault="00176CFB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19</w:t>
      </w:r>
      <w:r w:rsidR="007D4077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>ภาษีเงินได้</w:t>
      </w:r>
    </w:p>
    <w:p w14:paraId="0E535E02" w14:textId="77777777" w:rsidR="007D4077" w:rsidRPr="003A4173" w:rsidRDefault="007D407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5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018"/>
        <w:gridCol w:w="237"/>
        <w:gridCol w:w="1055"/>
        <w:gridCol w:w="266"/>
        <w:gridCol w:w="1026"/>
        <w:gridCol w:w="266"/>
        <w:gridCol w:w="1024"/>
      </w:tblGrid>
      <w:tr w:rsidR="00634C76" w:rsidRPr="00D57BA2" w14:paraId="03215155" w14:textId="77777777" w:rsidTr="00D57BA2">
        <w:tc>
          <w:tcPr>
            <w:tcW w:w="1927" w:type="pct"/>
          </w:tcPr>
          <w:p w14:paraId="2F4A3078" w14:textId="77777777" w:rsidR="00634C76" w:rsidRPr="00D57BA2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17" w:type="pct"/>
          </w:tcPr>
          <w:p w14:paraId="4C3238D8" w14:textId="77777777" w:rsidR="00634C76" w:rsidRPr="00D57BA2" w:rsidRDefault="00634C76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pct"/>
            <w:gridSpan w:val="3"/>
          </w:tcPr>
          <w:p w14:paraId="3DBB9AB9" w14:textId="77777777" w:rsidR="00634C76" w:rsidRPr="00D57BA2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612B8665" w14:textId="77777777" w:rsidR="00634C76" w:rsidRPr="00D57BA2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5DCFACB4" w14:textId="77777777" w:rsidR="00634C76" w:rsidRPr="00D57BA2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D57BA2" w:rsidRPr="00D57BA2" w14:paraId="48F3E69A" w14:textId="77777777" w:rsidTr="00D57BA2">
        <w:tc>
          <w:tcPr>
            <w:tcW w:w="1927" w:type="pct"/>
          </w:tcPr>
          <w:p w14:paraId="3039D87C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632E624" w14:textId="5A383DF8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59B3BC6F" w14:textId="318A2DAC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4" w:type="pct"/>
          </w:tcPr>
          <w:p w14:paraId="5F50C17E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51" w:type="pct"/>
          </w:tcPr>
          <w:p w14:paraId="381BF071" w14:textId="2DCBCB85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pct"/>
          </w:tcPr>
          <w:p w14:paraId="22E3E795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6" w:type="pct"/>
          </w:tcPr>
          <w:p w14:paraId="1C381260" w14:textId="175049DB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pct"/>
          </w:tcPr>
          <w:p w14:paraId="2E25BF26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35" w:type="pct"/>
          </w:tcPr>
          <w:p w14:paraId="7922D936" w14:textId="4A7FA7B2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57BA2" w:rsidRPr="00D57BA2" w14:paraId="60DB5084" w14:textId="77777777" w:rsidTr="00D57BA2">
        <w:tc>
          <w:tcPr>
            <w:tcW w:w="1927" w:type="pct"/>
          </w:tcPr>
          <w:p w14:paraId="4FE270B2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D0A32D5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5" w:type="pct"/>
            <w:gridSpan w:val="7"/>
          </w:tcPr>
          <w:p w14:paraId="4B4CEADF" w14:textId="77777777" w:rsidR="00D57BA2" w:rsidRPr="00D57BA2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7381B" w:rsidRPr="00D57BA2" w14:paraId="5E38E232" w14:textId="77777777" w:rsidTr="00E708B5">
        <w:tc>
          <w:tcPr>
            <w:tcW w:w="1927" w:type="pct"/>
          </w:tcPr>
          <w:p w14:paraId="58ACBA2F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517" w:type="pct"/>
          </w:tcPr>
          <w:p w14:paraId="756F7BEE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50F25804" w14:textId="0D9713CE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b w:val="0"/>
                <w:sz w:val="28"/>
                <w:szCs w:val="28"/>
              </w:rPr>
              <w:t>823,26</w:t>
            </w:r>
            <w:r w:rsidR="00267E3A">
              <w:rPr>
                <w:rFonts w:asciiTheme="majorBidi" w:hAnsiTheme="majorBidi" w:cstheme="majorBidi"/>
                <w:b w:val="0"/>
                <w:sz w:val="28"/>
                <w:szCs w:val="28"/>
              </w:rPr>
              <w:t>4</w:t>
            </w:r>
          </w:p>
        </w:tc>
        <w:tc>
          <w:tcPr>
            <w:tcW w:w="124" w:type="pct"/>
            <w:vAlign w:val="center"/>
          </w:tcPr>
          <w:p w14:paraId="7C276359" w14:textId="77777777" w:rsidR="0077381B" w:rsidRPr="00D57BA2" w:rsidRDefault="0077381B" w:rsidP="007738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14:paraId="0E1B3BA1" w14:textId="0BC04189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 w:val="0"/>
                <w:sz w:val="28"/>
                <w:szCs w:val="28"/>
              </w:rPr>
              <w:t>516,533</w:t>
            </w:r>
          </w:p>
        </w:tc>
        <w:tc>
          <w:tcPr>
            <w:tcW w:w="139" w:type="pct"/>
            <w:vAlign w:val="center"/>
          </w:tcPr>
          <w:p w14:paraId="45CB515A" w14:textId="77777777" w:rsidR="0077381B" w:rsidRPr="00D57BA2" w:rsidRDefault="0077381B" w:rsidP="007738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23FCB693" w14:textId="60BDD740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b w:val="0"/>
                <w:sz w:val="28"/>
                <w:szCs w:val="28"/>
              </w:rPr>
              <w:t>823,26</w:t>
            </w:r>
            <w:r w:rsidR="00267E3A">
              <w:rPr>
                <w:rFonts w:asciiTheme="majorBidi" w:hAnsiTheme="majorBidi" w:cstheme="majorBidi"/>
                <w:b w:val="0"/>
                <w:sz w:val="28"/>
                <w:szCs w:val="28"/>
              </w:rPr>
              <w:t>4</w:t>
            </w:r>
          </w:p>
        </w:tc>
        <w:tc>
          <w:tcPr>
            <w:tcW w:w="139" w:type="pct"/>
            <w:vAlign w:val="center"/>
          </w:tcPr>
          <w:p w14:paraId="30F4E6D1" w14:textId="77777777" w:rsidR="0077381B" w:rsidRPr="00D57BA2" w:rsidRDefault="0077381B" w:rsidP="007738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3E47A95B" w14:textId="5DCAA4CA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 w:val="0"/>
                <w:sz w:val="28"/>
                <w:szCs w:val="28"/>
              </w:rPr>
              <w:t>516,533</w:t>
            </w:r>
          </w:p>
        </w:tc>
      </w:tr>
      <w:tr w:rsidR="0077381B" w:rsidRPr="00D57BA2" w14:paraId="1F6ED4FC" w14:textId="77777777" w:rsidTr="00E708B5">
        <w:tc>
          <w:tcPr>
            <w:tcW w:w="1927" w:type="pct"/>
          </w:tcPr>
          <w:p w14:paraId="785F2819" w14:textId="777B1B05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17" w:type="pct"/>
          </w:tcPr>
          <w:p w14:paraId="759247BB" w14:textId="4588331B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" w:type="pct"/>
          </w:tcPr>
          <w:p w14:paraId="07D6CC7E" w14:textId="3976E4B6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b w:val="0"/>
                <w:sz w:val="28"/>
                <w:szCs w:val="28"/>
              </w:rPr>
              <w:t>(18,059)</w:t>
            </w:r>
          </w:p>
        </w:tc>
        <w:tc>
          <w:tcPr>
            <w:tcW w:w="124" w:type="pct"/>
            <w:vAlign w:val="center"/>
          </w:tcPr>
          <w:p w14:paraId="566FC57B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14:paraId="18F7D302" w14:textId="0F84276C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 w:val="0"/>
                <w:sz w:val="28"/>
                <w:szCs w:val="28"/>
              </w:rPr>
              <w:t>(2,992)</w:t>
            </w:r>
          </w:p>
        </w:tc>
        <w:tc>
          <w:tcPr>
            <w:tcW w:w="139" w:type="pct"/>
            <w:vAlign w:val="center"/>
          </w:tcPr>
          <w:p w14:paraId="7666A69A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5B124899" w14:textId="1A8B0E1E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b w:val="0"/>
                <w:sz w:val="28"/>
                <w:szCs w:val="28"/>
              </w:rPr>
              <w:t>(18,059)</w:t>
            </w:r>
          </w:p>
        </w:tc>
        <w:tc>
          <w:tcPr>
            <w:tcW w:w="139" w:type="pct"/>
            <w:vAlign w:val="center"/>
          </w:tcPr>
          <w:p w14:paraId="6777E9B9" w14:textId="77777777" w:rsidR="0077381B" w:rsidRPr="00D57BA2" w:rsidRDefault="0077381B" w:rsidP="0077381B">
            <w:pPr>
              <w:tabs>
                <w:tab w:val="decimal" w:pos="821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7E4E5DBB" w14:textId="7F3FD892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 w:val="0"/>
                <w:sz w:val="28"/>
                <w:szCs w:val="28"/>
              </w:rPr>
              <w:t>(2,992)</w:t>
            </w:r>
          </w:p>
        </w:tc>
      </w:tr>
      <w:tr w:rsidR="0077381B" w:rsidRPr="00D57BA2" w14:paraId="06FD6426" w14:textId="77777777" w:rsidTr="00E708B5">
        <w:tc>
          <w:tcPr>
            <w:tcW w:w="1927" w:type="pct"/>
          </w:tcPr>
          <w:p w14:paraId="79ED795F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517" w:type="pct"/>
          </w:tcPr>
          <w:p w14:paraId="265629B3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28A78FD" w14:textId="55BEC6E5" w:rsidR="0077381B" w:rsidRPr="0077381B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bCs/>
                <w:sz w:val="28"/>
                <w:szCs w:val="28"/>
              </w:rPr>
              <w:t>805,20</w:t>
            </w:r>
            <w:r w:rsidR="00267E3A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24" w:type="pct"/>
            <w:vAlign w:val="center"/>
          </w:tcPr>
          <w:p w14:paraId="25506E42" w14:textId="77777777" w:rsidR="0077381B" w:rsidRPr="00D57BA2" w:rsidRDefault="0077381B" w:rsidP="0077381B">
            <w:pPr>
              <w:pStyle w:val="headingcentred"/>
              <w:tabs>
                <w:tab w:val="decimal" w:pos="821"/>
              </w:tabs>
              <w:spacing w:after="0" w:line="240" w:lineRule="auto"/>
              <w:ind w:left="-81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A2A67B" w14:textId="17440AD8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513,541</w:t>
            </w:r>
          </w:p>
        </w:tc>
        <w:tc>
          <w:tcPr>
            <w:tcW w:w="139" w:type="pct"/>
            <w:vAlign w:val="center"/>
          </w:tcPr>
          <w:p w14:paraId="0FD9819F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64E686F" w14:textId="4D169C68" w:rsidR="0077381B" w:rsidRPr="0077381B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bCs/>
                <w:sz w:val="28"/>
                <w:szCs w:val="28"/>
              </w:rPr>
              <w:t>805,20</w:t>
            </w:r>
            <w:r w:rsidR="00267E3A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39" w:type="pct"/>
            <w:vAlign w:val="center"/>
          </w:tcPr>
          <w:p w14:paraId="29094297" w14:textId="77777777" w:rsidR="0077381B" w:rsidRPr="00D57BA2" w:rsidRDefault="0077381B" w:rsidP="0077381B">
            <w:pPr>
              <w:tabs>
                <w:tab w:val="decimal" w:pos="821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C73A5" w14:textId="547BF6D4" w:rsidR="0077381B" w:rsidRPr="00D57BA2" w:rsidRDefault="0077381B" w:rsidP="0077381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513,541</w:t>
            </w:r>
          </w:p>
        </w:tc>
      </w:tr>
    </w:tbl>
    <w:p w14:paraId="0AA3B1CF" w14:textId="0869EB0B" w:rsidR="004B1674" w:rsidRPr="003A4173" w:rsidRDefault="004B1674" w:rsidP="00ED5915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5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76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1B5FDD" w:rsidRPr="00D57BA2" w14:paraId="136E213B" w14:textId="77777777" w:rsidTr="003A4173">
        <w:tc>
          <w:tcPr>
            <w:tcW w:w="3276" w:type="dxa"/>
          </w:tcPr>
          <w:p w14:paraId="3444DF58" w14:textId="77777777" w:rsidR="001B5FDD" w:rsidRPr="00D57BA2" w:rsidRDefault="001B5FDD" w:rsidP="002F070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D57BA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</w:t>
            </w:r>
          </w:p>
        </w:tc>
        <w:tc>
          <w:tcPr>
            <w:tcW w:w="6300" w:type="dxa"/>
            <w:gridSpan w:val="11"/>
          </w:tcPr>
          <w:p w14:paraId="5139047D" w14:textId="3B3F97BF" w:rsidR="001B5FDD" w:rsidRPr="00D57BA2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B25C97"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5FDD" w:rsidRPr="00D57BA2" w14:paraId="35CB9FC3" w14:textId="77777777" w:rsidTr="003A4173">
        <w:tc>
          <w:tcPr>
            <w:tcW w:w="3276" w:type="dxa"/>
            <w:vAlign w:val="bottom"/>
          </w:tcPr>
          <w:p w14:paraId="02FD848B" w14:textId="77777777" w:rsidR="001B5FDD" w:rsidRPr="00D57BA2" w:rsidRDefault="001B5FDD" w:rsidP="002F070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  </w:t>
            </w:r>
            <w:r w:rsidRPr="00D57BA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60" w:type="dxa"/>
            <w:gridSpan w:val="5"/>
            <w:vAlign w:val="bottom"/>
          </w:tcPr>
          <w:p w14:paraId="52D26D23" w14:textId="5B3C67D1" w:rsidR="001B5FDD" w:rsidRPr="00D57BA2" w:rsidRDefault="00450DDE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57B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DB1AABC" w14:textId="77777777" w:rsidR="001B5FDD" w:rsidRPr="00D57BA2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53EFE907" w14:textId="1CEA250C" w:rsidR="001B5FDD" w:rsidRPr="00D57BA2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57B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B5FDD" w:rsidRPr="00D57BA2" w14:paraId="62E6BBAA" w14:textId="77777777" w:rsidTr="003A4173">
        <w:tc>
          <w:tcPr>
            <w:tcW w:w="3276" w:type="dxa"/>
          </w:tcPr>
          <w:p w14:paraId="5FBCDD18" w14:textId="77777777" w:rsidR="001B5FDD" w:rsidRPr="00D57BA2" w:rsidRDefault="001B5FDD" w:rsidP="002F070D">
            <w:pPr>
              <w:spacing w:line="240" w:lineRule="auto"/>
              <w:ind w:left="172" w:hanging="1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00" w:type="dxa"/>
            <w:gridSpan w:val="11"/>
          </w:tcPr>
          <w:p w14:paraId="6B7AD914" w14:textId="77777777" w:rsidR="001B5FDD" w:rsidRPr="00D57BA2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7E3A" w:rsidRPr="00D57BA2" w14:paraId="4EC53BE3" w14:textId="77777777" w:rsidTr="003A4173">
        <w:tc>
          <w:tcPr>
            <w:tcW w:w="3276" w:type="dxa"/>
          </w:tcPr>
          <w:p w14:paraId="48BA5C12" w14:textId="77777777" w:rsidR="00267E3A" w:rsidRPr="00D57BA2" w:rsidRDefault="00267E3A" w:rsidP="00267E3A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6B0D49" w14:textId="5CFE2CCE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E96ED5" w14:textId="77777777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74D9588" w14:textId="77B33AC5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66E4611" w14:textId="77777777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F82D4D7" w14:textId="4E5DF806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2C0DB4" w14:textId="77777777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684D0" w14:textId="34056770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F1F1E8" w14:textId="77777777" w:rsidR="00267E3A" w:rsidRPr="00D57BA2" w:rsidRDefault="00267E3A" w:rsidP="00267E3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8DA4306" w14:textId="63C645A8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84A0CAD" w14:textId="77777777" w:rsidR="00267E3A" w:rsidRPr="00D57BA2" w:rsidRDefault="00267E3A" w:rsidP="00267E3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D53E56" w14:textId="7AB52C29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7E3A" w:rsidRPr="00D57BA2" w14:paraId="6251196E" w14:textId="77777777" w:rsidTr="003A4173">
        <w:tc>
          <w:tcPr>
            <w:tcW w:w="3276" w:type="dxa"/>
          </w:tcPr>
          <w:p w14:paraId="658AF238" w14:textId="77777777" w:rsidR="00267E3A" w:rsidRPr="00D57BA2" w:rsidRDefault="00267E3A" w:rsidP="00267E3A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7B2975" w14:textId="55D04DE8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75F2428B" w14:textId="77777777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EFD4EA" w14:textId="5BDCBE36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30C8101E" w14:textId="77777777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F1316" w14:textId="2A0C085D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712BF1B4" w14:textId="77777777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487DE" w14:textId="2AA9B320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033D24B2" w14:textId="77777777" w:rsidR="00267E3A" w:rsidRPr="00D57BA2" w:rsidRDefault="00267E3A" w:rsidP="00267E3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BB57A5C" w14:textId="50CFE88D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5C23F004" w14:textId="77777777" w:rsidR="00267E3A" w:rsidRPr="00D57BA2" w:rsidRDefault="00267E3A" w:rsidP="00267E3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BBBD11" w14:textId="6114694F" w:rsidR="00267E3A" w:rsidRPr="00D57BA2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</w:tc>
      </w:tr>
      <w:tr w:rsidR="004F5374" w:rsidRPr="00D57BA2" w14:paraId="0FB43DED" w14:textId="77777777" w:rsidTr="003A4173">
        <w:tc>
          <w:tcPr>
            <w:tcW w:w="3276" w:type="dxa"/>
          </w:tcPr>
          <w:p w14:paraId="7F975AB6" w14:textId="77777777" w:rsidR="004F5374" w:rsidRPr="00D57BA2" w:rsidRDefault="004F5374" w:rsidP="004F5374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8003DB" w14:textId="77777777" w:rsidR="004F5374" w:rsidRPr="00D57BA2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620DFA0" w14:textId="77777777" w:rsidR="004F5374" w:rsidRPr="00D57BA2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2FA25E" w14:textId="77777777" w:rsidR="004F5374" w:rsidRPr="00D57BA2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74AE30" w14:textId="77777777" w:rsidR="004F5374" w:rsidRPr="00D57BA2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4B5091" w14:textId="77777777" w:rsidR="004F5374" w:rsidRPr="00D57BA2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5E7814" w14:textId="77777777" w:rsidR="004F5374" w:rsidRPr="00D57BA2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19A51" w14:textId="77777777" w:rsidR="004F5374" w:rsidRPr="00D57BA2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3F9FA5A" w14:textId="77777777" w:rsidR="004F5374" w:rsidRPr="00D57BA2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06424F" w14:textId="77777777" w:rsidR="004F5374" w:rsidRPr="00D57BA2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2AB508" w14:textId="77777777" w:rsidR="004F5374" w:rsidRPr="00D57BA2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6FAFB4" w14:textId="77777777" w:rsidR="004F5374" w:rsidRPr="00D57BA2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F5374" w:rsidRPr="00D57BA2" w14:paraId="5DD1187C" w14:textId="77777777" w:rsidTr="003A4173">
        <w:tc>
          <w:tcPr>
            <w:tcW w:w="3276" w:type="dxa"/>
          </w:tcPr>
          <w:p w14:paraId="217F11CD" w14:textId="1986B349" w:rsidR="004F5374" w:rsidRPr="00D57BA2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ตราสารทุนอื่นที่ไม่อยู่ในความต้องการ</w:t>
            </w:r>
          </w:p>
          <w:p w14:paraId="0A6F4F52" w14:textId="1C3CDF9B" w:rsidR="004F5374" w:rsidRPr="00D57BA2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ของตลาดที่วัดมูลค่ายุติธรรมผ่าน</w:t>
            </w:r>
          </w:p>
        </w:tc>
        <w:tc>
          <w:tcPr>
            <w:tcW w:w="900" w:type="dxa"/>
            <w:vAlign w:val="bottom"/>
          </w:tcPr>
          <w:p w14:paraId="6B42C218" w14:textId="77777777" w:rsidR="004F5374" w:rsidRPr="00D57BA2" w:rsidRDefault="004F5374" w:rsidP="004F5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1D1398" w14:textId="77777777" w:rsidR="004F5374" w:rsidRPr="00D57BA2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85983F" w14:textId="77777777" w:rsidR="004F5374" w:rsidRPr="00D57BA2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2E5D44" w14:textId="77777777" w:rsidR="004F5374" w:rsidRPr="00D57BA2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BCABE8" w14:textId="77777777" w:rsidR="004F5374" w:rsidRPr="00D57BA2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1BB194" w14:textId="77777777" w:rsidR="004F5374" w:rsidRPr="00D57BA2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7873DA" w14:textId="77777777" w:rsidR="004F5374" w:rsidRPr="00D57BA2" w:rsidRDefault="004F5374" w:rsidP="004F5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013A0E" w14:textId="77777777" w:rsidR="004F5374" w:rsidRPr="00D57BA2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1CE5FB" w14:textId="77777777" w:rsidR="004F5374" w:rsidRPr="00D57BA2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AF9F2E" w14:textId="77777777" w:rsidR="004F5374" w:rsidRPr="00D57BA2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7A8F1D" w14:textId="77777777" w:rsidR="004F5374" w:rsidRPr="00D57BA2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381B" w:rsidRPr="00D57BA2" w14:paraId="4A732929" w14:textId="77777777" w:rsidTr="00D12E64">
        <w:tc>
          <w:tcPr>
            <w:tcW w:w="3276" w:type="dxa"/>
          </w:tcPr>
          <w:p w14:paraId="39A53BCB" w14:textId="7C313483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900" w:type="dxa"/>
          </w:tcPr>
          <w:p w14:paraId="12F3A00F" w14:textId="68B8E44C" w:rsidR="0077381B" w:rsidRPr="00D57BA2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(94,272)</w:t>
            </w:r>
          </w:p>
        </w:tc>
        <w:tc>
          <w:tcPr>
            <w:tcW w:w="180" w:type="dxa"/>
          </w:tcPr>
          <w:p w14:paraId="2750139A" w14:textId="77777777" w:rsidR="0077381B" w:rsidRPr="0077381B" w:rsidRDefault="0077381B" w:rsidP="0077381B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60CBE9B" w14:textId="181B151F" w:rsidR="0077381B" w:rsidRPr="0077381B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18,854</w:t>
            </w:r>
          </w:p>
        </w:tc>
        <w:tc>
          <w:tcPr>
            <w:tcW w:w="180" w:type="dxa"/>
          </w:tcPr>
          <w:p w14:paraId="71F91AF8" w14:textId="77777777" w:rsidR="0077381B" w:rsidRPr="0077381B" w:rsidRDefault="0077381B" w:rsidP="0077381B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C8C940D" w14:textId="6206141C" w:rsidR="0077381B" w:rsidRPr="0077381B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(75,418)</w:t>
            </w:r>
          </w:p>
        </w:tc>
        <w:tc>
          <w:tcPr>
            <w:tcW w:w="180" w:type="dxa"/>
            <w:vAlign w:val="bottom"/>
          </w:tcPr>
          <w:p w14:paraId="3818AF95" w14:textId="77777777" w:rsidR="0077381B" w:rsidRPr="00D57BA2" w:rsidRDefault="0077381B" w:rsidP="007738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14C085" w14:textId="7B05485D" w:rsidR="0077381B" w:rsidRPr="00D57BA2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113,524</w:t>
            </w:r>
          </w:p>
        </w:tc>
        <w:tc>
          <w:tcPr>
            <w:tcW w:w="180" w:type="dxa"/>
            <w:vAlign w:val="bottom"/>
          </w:tcPr>
          <w:p w14:paraId="052A7C8C" w14:textId="77777777" w:rsidR="0077381B" w:rsidRPr="00D57BA2" w:rsidRDefault="0077381B" w:rsidP="0077381B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F8AC40" w14:textId="27394874" w:rsidR="0077381B" w:rsidRPr="00D57BA2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(22,705)</w:t>
            </w:r>
          </w:p>
        </w:tc>
        <w:tc>
          <w:tcPr>
            <w:tcW w:w="180" w:type="dxa"/>
            <w:vAlign w:val="bottom"/>
          </w:tcPr>
          <w:p w14:paraId="63F4DF3A" w14:textId="77777777" w:rsidR="0077381B" w:rsidRPr="00D57BA2" w:rsidRDefault="0077381B" w:rsidP="0077381B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2494F4" w14:textId="3AB6438B" w:rsidR="0077381B" w:rsidRPr="00D57BA2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90,819</w:t>
            </w:r>
          </w:p>
        </w:tc>
      </w:tr>
      <w:tr w:rsidR="0077381B" w:rsidRPr="00D57BA2" w14:paraId="37124E4D" w14:textId="77777777" w:rsidTr="00862C75">
        <w:tc>
          <w:tcPr>
            <w:tcW w:w="3276" w:type="dxa"/>
          </w:tcPr>
          <w:p w14:paraId="09F21631" w14:textId="587B104C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จากการประมาณตาม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78B19C1" w14:textId="571909A5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หลักคณิตศาสตร์ประกันภัย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67FFBE" w14:textId="181E1CE5" w:rsidR="0077381B" w:rsidRPr="0077381B" w:rsidDel="00450DDE" w:rsidRDefault="0077381B" w:rsidP="00862C7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(13,728)</w:t>
            </w:r>
          </w:p>
        </w:tc>
        <w:tc>
          <w:tcPr>
            <w:tcW w:w="180" w:type="dxa"/>
            <w:vAlign w:val="bottom"/>
          </w:tcPr>
          <w:p w14:paraId="56CAF4D0" w14:textId="77777777" w:rsidR="0077381B" w:rsidRPr="0077381B" w:rsidRDefault="0077381B" w:rsidP="00862C75">
            <w:pPr>
              <w:pStyle w:val="acctfourfigures"/>
              <w:tabs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1EB2C5" w14:textId="56473B45" w:rsidR="0077381B" w:rsidRPr="0077381B" w:rsidDel="00450DDE" w:rsidRDefault="0077381B" w:rsidP="00862C7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2,746</w:t>
            </w:r>
          </w:p>
        </w:tc>
        <w:tc>
          <w:tcPr>
            <w:tcW w:w="180" w:type="dxa"/>
            <w:vAlign w:val="bottom"/>
          </w:tcPr>
          <w:p w14:paraId="0BBCF5ED" w14:textId="77777777" w:rsidR="0077381B" w:rsidRPr="0077381B" w:rsidRDefault="0077381B" w:rsidP="00862C75">
            <w:pPr>
              <w:pStyle w:val="acctfourfigures"/>
              <w:tabs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334E13" w14:textId="05B99F7F" w:rsidR="0077381B" w:rsidRPr="0077381B" w:rsidDel="00450DDE" w:rsidRDefault="0077381B" w:rsidP="00862C7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(10,982)</w:t>
            </w:r>
          </w:p>
        </w:tc>
        <w:tc>
          <w:tcPr>
            <w:tcW w:w="180" w:type="dxa"/>
            <w:vAlign w:val="bottom"/>
          </w:tcPr>
          <w:p w14:paraId="2A472BF6" w14:textId="77777777" w:rsidR="0077381B" w:rsidRPr="00D57BA2" w:rsidRDefault="0077381B" w:rsidP="007738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6E35FE" w14:textId="1D0BD6C9" w:rsidR="0077381B" w:rsidRPr="00D57BA2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8,156</w:t>
            </w:r>
          </w:p>
        </w:tc>
        <w:tc>
          <w:tcPr>
            <w:tcW w:w="180" w:type="dxa"/>
            <w:vAlign w:val="bottom"/>
          </w:tcPr>
          <w:p w14:paraId="2A19F88A" w14:textId="77777777" w:rsidR="0077381B" w:rsidRPr="00D57BA2" w:rsidRDefault="0077381B" w:rsidP="0077381B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608081" w14:textId="0C900DE1" w:rsidR="0077381B" w:rsidRPr="00D57BA2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(1,631)</w:t>
            </w:r>
          </w:p>
        </w:tc>
        <w:tc>
          <w:tcPr>
            <w:tcW w:w="180" w:type="dxa"/>
            <w:vAlign w:val="bottom"/>
          </w:tcPr>
          <w:p w14:paraId="2E2E9B72" w14:textId="77777777" w:rsidR="0077381B" w:rsidRPr="00D57BA2" w:rsidRDefault="0077381B" w:rsidP="0077381B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0E424C" w14:textId="474AF1E1" w:rsidR="0077381B" w:rsidRPr="00D57BA2" w:rsidRDefault="0077381B" w:rsidP="00773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6,525</w:t>
            </w:r>
          </w:p>
        </w:tc>
      </w:tr>
      <w:tr w:rsidR="003A4173" w:rsidRPr="00D57BA2" w14:paraId="1B3AADD6" w14:textId="77777777" w:rsidTr="003A4173">
        <w:tc>
          <w:tcPr>
            <w:tcW w:w="3276" w:type="dxa"/>
          </w:tcPr>
          <w:p w14:paraId="3EFEDF8A" w14:textId="77777777" w:rsidR="003A4173" w:rsidRPr="00D57BA2" w:rsidRDefault="003A4173" w:rsidP="003A4173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27C36" w14:textId="2958A9CD" w:rsidR="003A4173" w:rsidRPr="0077381B" w:rsidRDefault="0077381B" w:rsidP="003A417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</w:t>
            </w:r>
            <w:r w:rsidR="00D714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08,000</w:t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6FF3FD9A" w14:textId="77777777" w:rsidR="003A4173" w:rsidRPr="0077381B" w:rsidRDefault="003A4173" w:rsidP="003A4173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02EA" w14:textId="1B5E18DB" w:rsidR="003A4173" w:rsidRPr="0077381B" w:rsidRDefault="0077381B" w:rsidP="003A417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21,600</w:t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1E5DC285" w14:textId="77777777" w:rsidR="003A4173" w:rsidRPr="0077381B" w:rsidRDefault="003A4173" w:rsidP="003A4173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75E" w14:textId="047C8EBD" w:rsidR="003A4173" w:rsidRPr="0077381B" w:rsidRDefault="0077381B" w:rsidP="003A417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</w:t>
            </w:r>
            <w:r w:rsidR="00D714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6,400</w:t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1FE4DCD4" w14:textId="77777777" w:rsidR="003A4173" w:rsidRPr="00D57BA2" w:rsidRDefault="003A4173" w:rsidP="003A41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87607" w14:textId="00387260" w:rsidR="003A4173" w:rsidRPr="00D57BA2" w:rsidRDefault="003A4173" w:rsidP="003A417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121,680</w:t>
            </w:r>
          </w:p>
        </w:tc>
        <w:tc>
          <w:tcPr>
            <w:tcW w:w="180" w:type="dxa"/>
            <w:vAlign w:val="bottom"/>
          </w:tcPr>
          <w:p w14:paraId="3BD4A92F" w14:textId="77777777" w:rsidR="003A4173" w:rsidRPr="00D57BA2" w:rsidRDefault="003A4173" w:rsidP="003A4173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B4437" w14:textId="5E242037" w:rsidR="003A4173" w:rsidRPr="00D57BA2" w:rsidRDefault="003A4173" w:rsidP="003A417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(24,336)</w:t>
            </w:r>
          </w:p>
        </w:tc>
        <w:tc>
          <w:tcPr>
            <w:tcW w:w="180" w:type="dxa"/>
            <w:vAlign w:val="bottom"/>
          </w:tcPr>
          <w:p w14:paraId="7624F181" w14:textId="77777777" w:rsidR="003A4173" w:rsidRPr="00D57BA2" w:rsidRDefault="003A4173" w:rsidP="003A4173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1E7EA" w14:textId="0A50009A" w:rsidR="003A4173" w:rsidRPr="00D57BA2" w:rsidRDefault="003A4173" w:rsidP="003A417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97,344</w:t>
            </w:r>
          </w:p>
        </w:tc>
      </w:tr>
    </w:tbl>
    <w:p w14:paraId="04491FD2" w14:textId="77777777" w:rsidR="00B25C97" w:rsidRPr="003A4173" w:rsidRDefault="00B25C9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5"/>
        <w:gridCol w:w="1011"/>
        <w:gridCol w:w="274"/>
        <w:gridCol w:w="1152"/>
        <w:gridCol w:w="261"/>
        <w:gridCol w:w="970"/>
        <w:gridCol w:w="272"/>
        <w:gridCol w:w="1152"/>
      </w:tblGrid>
      <w:tr w:rsidR="00B25C97" w:rsidRPr="00D57BA2" w14:paraId="2D7FB67D" w14:textId="77777777" w:rsidTr="00730F61">
        <w:trPr>
          <w:trHeight w:val="406"/>
        </w:trPr>
        <w:tc>
          <w:tcPr>
            <w:tcW w:w="2344" w:type="pct"/>
          </w:tcPr>
          <w:p w14:paraId="026F5E04" w14:textId="77777777" w:rsidR="00B25C97" w:rsidRPr="00D57BA2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การกระทบยอดเพื่อหาอัตราภาษีที่แท้จริง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656" w:type="pct"/>
            <w:gridSpan w:val="7"/>
          </w:tcPr>
          <w:p w14:paraId="05767C00" w14:textId="77777777" w:rsidR="00B25C97" w:rsidRPr="00D57BA2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25C97" w:rsidRPr="00D57BA2" w14:paraId="5EB3997F" w14:textId="77777777" w:rsidTr="00730F61">
        <w:trPr>
          <w:trHeight w:val="394"/>
        </w:trPr>
        <w:tc>
          <w:tcPr>
            <w:tcW w:w="2344" w:type="pct"/>
          </w:tcPr>
          <w:p w14:paraId="1788A382" w14:textId="77777777" w:rsidR="00B25C97" w:rsidRPr="00D57BA2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6FF56F1A" w14:textId="011167AC" w:rsidR="00B25C97" w:rsidRPr="00D57BA2" w:rsidRDefault="00450DDE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  <w:r w:rsidR="003A417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6" w:type="pct"/>
          </w:tcPr>
          <w:p w14:paraId="35B43BD5" w14:textId="77777777" w:rsidR="00B25C97" w:rsidRPr="00D57BA2" w:rsidRDefault="00B25C97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49" w:type="pct"/>
            <w:gridSpan w:val="3"/>
          </w:tcPr>
          <w:p w14:paraId="5E683484" w14:textId="355B141D" w:rsidR="00B25C97" w:rsidRPr="00D57BA2" w:rsidRDefault="00450DDE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  <w:r w:rsidR="003A417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372A8B" w:rsidRPr="00D57BA2" w14:paraId="53BB6F72" w14:textId="77777777" w:rsidTr="00730F61">
        <w:trPr>
          <w:trHeight w:val="776"/>
        </w:trPr>
        <w:tc>
          <w:tcPr>
            <w:tcW w:w="2344" w:type="pct"/>
          </w:tcPr>
          <w:p w14:paraId="2B148C68" w14:textId="77777777" w:rsidR="00B25C97" w:rsidRPr="00D57BA2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4E5B4181" w14:textId="77777777" w:rsidR="00B25C97" w:rsidRPr="00D57BA2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DECD5E5" w14:textId="77777777" w:rsidR="00B25C97" w:rsidRPr="00D57BA2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43" w:type="pct"/>
          </w:tcPr>
          <w:p w14:paraId="21D6787A" w14:textId="77777777" w:rsidR="00B25C97" w:rsidRPr="00D57BA2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3BD8A255" w14:textId="77777777" w:rsidR="00B25C97" w:rsidRPr="00D57BA2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D871B2" w14:textId="77777777" w:rsidR="00B25C97" w:rsidRPr="00D57BA2" w:rsidRDefault="00B25C97" w:rsidP="003A616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36" w:type="pct"/>
          </w:tcPr>
          <w:p w14:paraId="0A8E72D7" w14:textId="77777777" w:rsidR="00B25C97" w:rsidRPr="00D57BA2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6" w:type="pct"/>
          </w:tcPr>
          <w:p w14:paraId="15D845ED" w14:textId="77777777" w:rsidR="00B25C97" w:rsidRPr="00D57BA2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24FF4D55" w14:textId="77777777" w:rsidR="00B25C97" w:rsidRPr="00D57BA2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42" w:type="pct"/>
          </w:tcPr>
          <w:p w14:paraId="714688DC" w14:textId="77777777" w:rsidR="00B25C97" w:rsidRPr="00D57BA2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39FD535A" w14:textId="77777777" w:rsidR="00B25C97" w:rsidRPr="00D57BA2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736376" w14:textId="77777777" w:rsidR="00B25C97" w:rsidRPr="00D57BA2" w:rsidRDefault="00B25C97" w:rsidP="003A616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7381B" w:rsidRPr="00D57BA2" w14:paraId="10B8B4C4" w14:textId="77777777" w:rsidTr="00730F61">
        <w:trPr>
          <w:trHeight w:val="394"/>
        </w:trPr>
        <w:tc>
          <w:tcPr>
            <w:tcW w:w="2344" w:type="pct"/>
          </w:tcPr>
          <w:p w14:paraId="58AF507D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527" w:type="pct"/>
          </w:tcPr>
          <w:p w14:paraId="58AFB0B6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71B2622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1792D566" w14:textId="41444B14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5,398,245</w:t>
            </w:r>
          </w:p>
        </w:tc>
        <w:tc>
          <w:tcPr>
            <w:tcW w:w="136" w:type="pct"/>
          </w:tcPr>
          <w:p w14:paraId="771164DF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7157AF67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4BF0EDF1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74E50333" w14:textId="036879E0" w:rsidR="0077381B" w:rsidRPr="00D57BA2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4,562,680</w:t>
            </w:r>
          </w:p>
        </w:tc>
      </w:tr>
      <w:tr w:rsidR="0077381B" w:rsidRPr="00D57BA2" w14:paraId="773C2EA5" w14:textId="77777777" w:rsidTr="00730F61">
        <w:trPr>
          <w:trHeight w:val="406"/>
        </w:trPr>
        <w:tc>
          <w:tcPr>
            <w:tcW w:w="2344" w:type="pct"/>
          </w:tcPr>
          <w:p w14:paraId="5378A1E3" w14:textId="3EFD2A02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27" w:type="pct"/>
          </w:tcPr>
          <w:p w14:paraId="55E75695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6F17928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8C1C402" w14:textId="7401207E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(1,380,054)</w:t>
            </w:r>
          </w:p>
        </w:tc>
        <w:tc>
          <w:tcPr>
            <w:tcW w:w="136" w:type="pct"/>
          </w:tcPr>
          <w:p w14:paraId="5C893759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171D3B22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57724D1C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7050922" w14:textId="6DD218FA" w:rsidR="0077381B" w:rsidRPr="00D57BA2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(1,996,659)</w:t>
            </w:r>
          </w:p>
        </w:tc>
      </w:tr>
      <w:tr w:rsidR="0077381B" w:rsidRPr="00D57BA2" w14:paraId="6013A81D" w14:textId="77777777" w:rsidTr="00730F61">
        <w:trPr>
          <w:trHeight w:val="394"/>
        </w:trPr>
        <w:tc>
          <w:tcPr>
            <w:tcW w:w="2344" w:type="pct"/>
          </w:tcPr>
          <w:p w14:paraId="6D10EE38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3D8FC6D7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FCC008B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03DB78D" w14:textId="6A4886FE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</w:rPr>
              <w:t>4,018,191</w:t>
            </w:r>
          </w:p>
        </w:tc>
        <w:tc>
          <w:tcPr>
            <w:tcW w:w="136" w:type="pct"/>
          </w:tcPr>
          <w:p w14:paraId="3AB77B02" w14:textId="77777777" w:rsidR="0077381B" w:rsidRPr="00D57BA2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2BF6CCF3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6215C39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8DBB74C" w14:textId="372171DB" w:rsidR="0077381B" w:rsidRPr="00D57BA2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2,566,021</w:t>
            </w:r>
          </w:p>
        </w:tc>
      </w:tr>
      <w:tr w:rsidR="0077381B" w:rsidRPr="00D57BA2" w14:paraId="7440788F" w14:textId="77777777" w:rsidTr="00730F61">
        <w:trPr>
          <w:trHeight w:val="394"/>
        </w:trPr>
        <w:tc>
          <w:tcPr>
            <w:tcW w:w="2344" w:type="pct"/>
          </w:tcPr>
          <w:p w14:paraId="18FB72C9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527" w:type="pct"/>
          </w:tcPr>
          <w:p w14:paraId="016F499D" w14:textId="7B6FBCF9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3" w:type="pct"/>
          </w:tcPr>
          <w:p w14:paraId="2567AF2E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15B83275" w14:textId="08B1A295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803,638</w:t>
            </w:r>
          </w:p>
        </w:tc>
        <w:tc>
          <w:tcPr>
            <w:tcW w:w="136" w:type="pct"/>
          </w:tcPr>
          <w:p w14:paraId="56748111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4E88411B" w14:textId="09746B5A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pct"/>
          </w:tcPr>
          <w:p w14:paraId="5C367562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04222DE" w14:textId="0B060FC1" w:rsidR="0077381B" w:rsidRPr="00D57BA2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513,204</w:t>
            </w:r>
          </w:p>
        </w:tc>
      </w:tr>
      <w:tr w:rsidR="0077381B" w:rsidRPr="00D57BA2" w14:paraId="765D76BB" w14:textId="77777777" w:rsidTr="00730F61">
        <w:trPr>
          <w:trHeight w:val="394"/>
        </w:trPr>
        <w:tc>
          <w:tcPr>
            <w:tcW w:w="2344" w:type="pct"/>
          </w:tcPr>
          <w:p w14:paraId="42339EE3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527" w:type="pct"/>
          </w:tcPr>
          <w:p w14:paraId="51635204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A4E3E57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56BA761B" w14:textId="0D9892AF" w:rsidR="0077381B" w:rsidRPr="0077381B" w:rsidRDefault="004D38FF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2,17</w:t>
            </w:r>
            <w:r w:rsidR="00267E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36" w:type="pct"/>
          </w:tcPr>
          <w:p w14:paraId="4A51D63B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409468E7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8894D19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665F7020" w14:textId="7BAABA41" w:rsidR="0077381B" w:rsidRPr="00D57BA2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77381B" w:rsidRPr="00D57BA2" w14:paraId="6B377503" w14:textId="77777777" w:rsidTr="00730F61">
        <w:trPr>
          <w:trHeight w:val="394"/>
        </w:trPr>
        <w:tc>
          <w:tcPr>
            <w:tcW w:w="2344" w:type="pct"/>
          </w:tcPr>
          <w:p w14:paraId="7AA0CE7A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27" w:type="pct"/>
          </w:tcPr>
          <w:p w14:paraId="061E29EA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E3AB8C5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3DCF3156" w14:textId="032481E0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</w:t>
            </w:r>
            <w:r w:rsidR="004D38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 w:rsidRPr="007738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50A48CEE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53BF5463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E153034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3DE73DB7" w14:textId="3A1AAD5C" w:rsidR="0077381B" w:rsidRPr="00D57BA2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  <w:tr w:rsidR="0077381B" w:rsidRPr="00D57BA2" w14:paraId="6118DB07" w14:textId="77777777" w:rsidTr="00730F61">
        <w:trPr>
          <w:trHeight w:val="394"/>
        </w:trPr>
        <w:tc>
          <w:tcPr>
            <w:tcW w:w="2344" w:type="pct"/>
          </w:tcPr>
          <w:p w14:paraId="5C3FD576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17ECFD6A" w14:textId="306DE6B4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3" w:type="pct"/>
          </w:tcPr>
          <w:p w14:paraId="79C29469" w14:textId="77777777" w:rsidR="0077381B" w:rsidRPr="0077381B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8C4763B" w14:textId="7D576681" w:rsidR="0077381B" w:rsidRPr="0077381B" w:rsidRDefault="004D38FF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805,20</w:t>
            </w:r>
            <w:r w:rsidR="00267E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36" w:type="pct"/>
          </w:tcPr>
          <w:p w14:paraId="63F89976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3083" w14:textId="5519A10C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2" w:type="pct"/>
          </w:tcPr>
          <w:p w14:paraId="2E65F9F7" w14:textId="77777777" w:rsidR="0077381B" w:rsidRPr="00D57BA2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933538C" w14:textId="4D13B754" w:rsidR="0077381B" w:rsidRPr="00D57BA2" w:rsidRDefault="0077381B" w:rsidP="007738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513,541</w:t>
            </w:r>
          </w:p>
        </w:tc>
      </w:tr>
    </w:tbl>
    <w:p w14:paraId="76A66C4E" w14:textId="4CF1B8E0" w:rsidR="006C4FFF" w:rsidRPr="00D57BA2" w:rsidRDefault="006C4FFF">
      <w:pPr>
        <w:rPr>
          <w:rFonts w:asciiTheme="majorBidi" w:hAnsiTheme="majorBidi" w:cstheme="majorBidi"/>
        </w:rPr>
      </w:pPr>
    </w:p>
    <w:tbl>
      <w:tblPr>
        <w:tblW w:w="934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2"/>
        <w:gridCol w:w="903"/>
        <w:gridCol w:w="269"/>
        <w:gridCol w:w="1170"/>
        <w:gridCol w:w="269"/>
        <w:gridCol w:w="901"/>
        <w:gridCol w:w="269"/>
        <w:gridCol w:w="1151"/>
      </w:tblGrid>
      <w:tr w:rsidR="004771FF" w:rsidRPr="003A4173" w14:paraId="21CE1057" w14:textId="77777777" w:rsidTr="003A4173">
        <w:tc>
          <w:tcPr>
            <w:tcW w:w="2361" w:type="pct"/>
          </w:tcPr>
          <w:p w14:paraId="4E9AA924" w14:textId="77777777" w:rsidR="004771FF" w:rsidRPr="003A4173" w:rsidRDefault="006147FD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771FF" w:rsidRPr="003A417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57650B"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57650B"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39" w:type="pct"/>
            <w:gridSpan w:val="7"/>
          </w:tcPr>
          <w:p w14:paraId="1E579A7B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6163" w:rsidRPr="003A4173" w14:paraId="0CFE3A85" w14:textId="77777777" w:rsidTr="0077381B">
        <w:tc>
          <w:tcPr>
            <w:tcW w:w="2361" w:type="pct"/>
          </w:tcPr>
          <w:p w14:paraId="7955A129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65148DA4" w14:textId="08FDC5CB" w:rsidR="004771FF" w:rsidRPr="003A4173" w:rsidRDefault="00450DDE" w:rsidP="003A4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3A4173" w:rsidRPr="003A417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4" w:type="pct"/>
          </w:tcPr>
          <w:p w14:paraId="608AAE35" w14:textId="77777777" w:rsidR="004771FF" w:rsidRPr="003A4173" w:rsidRDefault="004771FF" w:rsidP="003A4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2" w:type="pct"/>
            <w:gridSpan w:val="3"/>
          </w:tcPr>
          <w:p w14:paraId="434A1B18" w14:textId="43AA4337" w:rsidR="004771FF" w:rsidRPr="003A4173" w:rsidRDefault="00450DDE" w:rsidP="003A4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3A4173" w:rsidRPr="003A417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3A6163" w:rsidRPr="003A4173" w14:paraId="5EFB2F18" w14:textId="77777777" w:rsidTr="0077381B">
        <w:tc>
          <w:tcPr>
            <w:tcW w:w="2361" w:type="pct"/>
          </w:tcPr>
          <w:p w14:paraId="1017A8C8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14:paraId="76B2B76D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33C855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4" w:type="pct"/>
          </w:tcPr>
          <w:p w14:paraId="7A9948E8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658ED8ED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24E4A0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4" w:type="pct"/>
          </w:tcPr>
          <w:p w14:paraId="06639084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2" w:type="pct"/>
          </w:tcPr>
          <w:p w14:paraId="34ABC8E2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D465108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4" w:type="pct"/>
          </w:tcPr>
          <w:p w14:paraId="4D9F6BF5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6" w:type="pct"/>
          </w:tcPr>
          <w:p w14:paraId="77FD7DDA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D20AF5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7381B" w:rsidRPr="003A4173" w14:paraId="34B59E98" w14:textId="77777777" w:rsidTr="0077381B">
        <w:tc>
          <w:tcPr>
            <w:tcW w:w="2361" w:type="pct"/>
          </w:tcPr>
          <w:p w14:paraId="654AA09B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483" w:type="pct"/>
          </w:tcPr>
          <w:p w14:paraId="7B0041EE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" w:type="pct"/>
          </w:tcPr>
          <w:p w14:paraId="53EE4FAE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873A8BD" w14:textId="67D3901C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4,043,682</w:t>
            </w:r>
          </w:p>
        </w:tc>
        <w:tc>
          <w:tcPr>
            <w:tcW w:w="144" w:type="pct"/>
            <w:vAlign w:val="bottom"/>
          </w:tcPr>
          <w:p w14:paraId="081D5565" w14:textId="77777777" w:rsidR="0077381B" w:rsidRPr="003A4173" w:rsidRDefault="0077381B" w:rsidP="007738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6861CB8C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" w:type="pct"/>
          </w:tcPr>
          <w:p w14:paraId="0ACA9B1F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19AD9EE6" w14:textId="03D6A7AB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2,591,512</w:t>
            </w:r>
          </w:p>
        </w:tc>
      </w:tr>
      <w:tr w:rsidR="0077381B" w:rsidRPr="003A4173" w14:paraId="5CA277A1" w14:textId="77777777" w:rsidTr="0077381B">
        <w:tc>
          <w:tcPr>
            <w:tcW w:w="2361" w:type="pct"/>
          </w:tcPr>
          <w:p w14:paraId="3691FA2C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3" w:type="pct"/>
          </w:tcPr>
          <w:p w14:paraId="1937325E" w14:textId="3A4C6D8B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44" w:type="pct"/>
          </w:tcPr>
          <w:p w14:paraId="75940574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AA23404" w14:textId="21135280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808,736</w:t>
            </w:r>
          </w:p>
        </w:tc>
        <w:tc>
          <w:tcPr>
            <w:tcW w:w="144" w:type="pct"/>
            <w:vAlign w:val="bottom"/>
          </w:tcPr>
          <w:p w14:paraId="4BB2677A" w14:textId="77777777" w:rsidR="0077381B" w:rsidRPr="003A4173" w:rsidRDefault="0077381B" w:rsidP="007738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16388DFD" w14:textId="13B0B060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44" w:type="pct"/>
          </w:tcPr>
          <w:p w14:paraId="12ABCE26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641033DC" w14:textId="3FFF10B1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518,302</w:t>
            </w:r>
          </w:p>
        </w:tc>
      </w:tr>
      <w:tr w:rsidR="0077381B" w:rsidRPr="003A4173" w14:paraId="580E283D" w14:textId="77777777" w:rsidTr="0077381B">
        <w:tc>
          <w:tcPr>
            <w:tcW w:w="2361" w:type="pct"/>
          </w:tcPr>
          <w:p w14:paraId="5FD44D3A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3" w:type="pct"/>
          </w:tcPr>
          <w:p w14:paraId="6EA39FEE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" w:type="pct"/>
          </w:tcPr>
          <w:p w14:paraId="163B62F4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7F4FD6EB" w14:textId="7D50CCA4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(5,098)</w:t>
            </w:r>
          </w:p>
        </w:tc>
        <w:tc>
          <w:tcPr>
            <w:tcW w:w="144" w:type="pct"/>
            <w:vAlign w:val="bottom"/>
          </w:tcPr>
          <w:p w14:paraId="34F502FD" w14:textId="77777777" w:rsidR="0077381B" w:rsidRPr="003A4173" w:rsidRDefault="0077381B" w:rsidP="007738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36806313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665AE75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5E2C78C" w14:textId="4E2C8CD4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(5,098)</w:t>
            </w:r>
          </w:p>
        </w:tc>
      </w:tr>
      <w:tr w:rsidR="0077381B" w:rsidRPr="003A4173" w14:paraId="73EE8F2A" w14:textId="77777777" w:rsidTr="0077381B">
        <w:tc>
          <w:tcPr>
            <w:tcW w:w="2361" w:type="pct"/>
          </w:tcPr>
          <w:p w14:paraId="322A98F5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3" w:type="pct"/>
          </w:tcPr>
          <w:p w14:paraId="273ABEF4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" w:type="pct"/>
          </w:tcPr>
          <w:p w14:paraId="13BC6937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3E1D1CE7" w14:textId="4BC0FBDA" w:rsidR="0077381B" w:rsidRPr="003A4173" w:rsidRDefault="004D38FF" w:rsidP="0077381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2,17</w:t>
            </w:r>
            <w:r w:rsidR="00267E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44" w:type="pct"/>
            <w:vAlign w:val="bottom"/>
          </w:tcPr>
          <w:p w14:paraId="7DEA8D0D" w14:textId="77777777" w:rsidR="0077381B" w:rsidRPr="003A4173" w:rsidRDefault="0077381B" w:rsidP="007738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2A322256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05C0566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547F0D2" w14:textId="526392C6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349</w:t>
            </w:r>
          </w:p>
        </w:tc>
      </w:tr>
      <w:tr w:rsidR="0077381B" w:rsidRPr="003A4173" w14:paraId="560848E1" w14:textId="77777777" w:rsidTr="0077381B">
        <w:tc>
          <w:tcPr>
            <w:tcW w:w="2361" w:type="pct"/>
          </w:tcPr>
          <w:p w14:paraId="21F72729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483" w:type="pct"/>
          </w:tcPr>
          <w:p w14:paraId="21A60EC3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" w:type="pct"/>
          </w:tcPr>
          <w:p w14:paraId="7A911186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2A5A34D9" w14:textId="733287E9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</w:t>
            </w:r>
            <w:r w:rsidR="004D38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</w:t>
            </w: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61AA2359" w14:textId="77777777" w:rsidR="0077381B" w:rsidRPr="003A4173" w:rsidRDefault="0077381B" w:rsidP="007738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571B0837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316FBA0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3BFF434" w14:textId="6A04ADBA" w:rsidR="0077381B" w:rsidRPr="003A4173" w:rsidRDefault="0077381B" w:rsidP="0077381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</w:tr>
      <w:tr w:rsidR="0077381B" w:rsidRPr="003A4173" w14:paraId="325978F0" w14:textId="77777777" w:rsidTr="0077381B">
        <w:tc>
          <w:tcPr>
            <w:tcW w:w="2361" w:type="pct"/>
          </w:tcPr>
          <w:p w14:paraId="16E0BF5A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47198A7B" w14:textId="64283FA1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44" w:type="pct"/>
          </w:tcPr>
          <w:p w14:paraId="39E25FA9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C7C9B1B" w14:textId="756BABF7" w:rsidR="0077381B" w:rsidRPr="0077381B" w:rsidRDefault="004D38FF" w:rsidP="0077381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805,20</w:t>
            </w:r>
            <w:r w:rsidR="00267E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44" w:type="pct"/>
            <w:vAlign w:val="bottom"/>
          </w:tcPr>
          <w:p w14:paraId="135723F1" w14:textId="77777777" w:rsidR="0077381B" w:rsidRPr="003A4173" w:rsidRDefault="0077381B" w:rsidP="007738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110A92D2" w14:textId="453C1B02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44" w:type="pct"/>
          </w:tcPr>
          <w:p w14:paraId="5DAF3397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55B15A1" w14:textId="4DDE7CF9" w:rsidR="0077381B" w:rsidRPr="003A4173" w:rsidRDefault="0077381B" w:rsidP="00267E3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513,541</w:t>
            </w:r>
          </w:p>
        </w:tc>
      </w:tr>
    </w:tbl>
    <w:p w14:paraId="6A6002E9" w14:textId="7441261D" w:rsidR="004E4D6F" w:rsidRPr="003A4173" w:rsidRDefault="004E4D6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89"/>
        <w:gridCol w:w="1256"/>
        <w:gridCol w:w="271"/>
        <w:gridCol w:w="1264"/>
        <w:gridCol w:w="240"/>
        <w:gridCol w:w="1204"/>
        <w:gridCol w:w="240"/>
        <w:gridCol w:w="1196"/>
      </w:tblGrid>
      <w:tr w:rsidR="00DF5577" w:rsidRPr="003A4173" w14:paraId="14D19707" w14:textId="77777777" w:rsidTr="003A6163">
        <w:trPr>
          <w:trHeight w:hRule="exact" w:val="418"/>
        </w:trPr>
        <w:tc>
          <w:tcPr>
            <w:tcW w:w="1971" w:type="pct"/>
          </w:tcPr>
          <w:p w14:paraId="2C964644" w14:textId="77777777" w:rsidR="00DF5577" w:rsidRPr="003A4173" w:rsidRDefault="00DF557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7"/>
          </w:tcPr>
          <w:p w14:paraId="3AF64569" w14:textId="77777777" w:rsidR="00DF5577" w:rsidRPr="003A4173" w:rsidRDefault="00DF5577" w:rsidP="003A41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3A4173" w14:paraId="5846F13A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479B9EC4" w14:textId="77777777" w:rsidR="00DF5577" w:rsidRPr="003A4173" w:rsidRDefault="00DF5577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91" w:type="pct"/>
            <w:gridSpan w:val="3"/>
            <w:hideMark/>
          </w:tcPr>
          <w:p w14:paraId="38269A06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8" w:type="pct"/>
          </w:tcPr>
          <w:p w14:paraId="3BEFA355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hideMark/>
          </w:tcPr>
          <w:p w14:paraId="7359D4D5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A54F3" w:rsidRPr="003A4173" w14:paraId="3C6C208F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34A13608" w14:textId="77777777" w:rsidR="00FA54F3" w:rsidRPr="003A4173" w:rsidRDefault="00FA54F3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1" w:type="pct"/>
            <w:hideMark/>
          </w:tcPr>
          <w:p w14:paraId="27A2A354" w14:textId="586CABE9" w:rsidR="00FA54F3" w:rsidRPr="003A4173" w:rsidRDefault="00FA54F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5609FDD" w14:textId="77777777" w:rsidR="00FA54F3" w:rsidRPr="003A4173" w:rsidRDefault="00FA54F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5" w:type="pct"/>
            <w:hideMark/>
          </w:tcPr>
          <w:p w14:paraId="06E1ACAB" w14:textId="4E5F6683" w:rsidR="00FA54F3" w:rsidRPr="003A4173" w:rsidRDefault="00FA54F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AA9C542" w14:textId="77777777" w:rsidR="00FA54F3" w:rsidRPr="003A4173" w:rsidRDefault="00FA54F3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7E014419" w14:textId="5B103F3C" w:rsidR="00FA54F3" w:rsidRPr="003A4173" w:rsidRDefault="00FA54F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119E6C18" w14:textId="77777777" w:rsidR="00FA54F3" w:rsidRPr="003A4173" w:rsidRDefault="00FA54F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39" w:type="pct"/>
            <w:hideMark/>
          </w:tcPr>
          <w:p w14:paraId="05A595AF" w14:textId="2E8AD92A" w:rsidR="00FA54F3" w:rsidRPr="003A4173" w:rsidRDefault="00FA54F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A54F3" w:rsidRPr="003A4173" w14:paraId="4E9C0BF0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1B29DA74" w14:textId="77777777" w:rsidR="00FA54F3" w:rsidRPr="003A4173" w:rsidRDefault="00FA54F3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7"/>
            <w:hideMark/>
          </w:tcPr>
          <w:p w14:paraId="2FAE5913" w14:textId="77777777" w:rsidR="00FA54F3" w:rsidRPr="003A4173" w:rsidRDefault="00FA54F3" w:rsidP="003A4173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7381B" w:rsidRPr="003A4173" w14:paraId="7EA5A712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5382CE74" w14:textId="77777777" w:rsidR="0077381B" w:rsidRPr="003A4173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</w:tcPr>
          <w:p w14:paraId="5C3710EE" w14:textId="74964F8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136,218</w:t>
            </w:r>
          </w:p>
        </w:tc>
        <w:tc>
          <w:tcPr>
            <w:tcW w:w="145" w:type="pct"/>
          </w:tcPr>
          <w:p w14:paraId="47915DAA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hideMark/>
          </w:tcPr>
          <w:p w14:paraId="2EC32F7B" w14:textId="65A272DF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98,190</w:t>
            </w:r>
          </w:p>
        </w:tc>
        <w:tc>
          <w:tcPr>
            <w:tcW w:w="128" w:type="pct"/>
          </w:tcPr>
          <w:p w14:paraId="11014AAB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9A3272" w14:textId="6A3D5B9E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B8E45B0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0C143799" w14:textId="535189CB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</w:tr>
      <w:tr w:rsidR="0077381B" w:rsidRPr="003A4173" w14:paraId="52CF86CF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34074A1C" w14:textId="77777777" w:rsidR="0077381B" w:rsidRPr="003A4173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2F5A8" w14:textId="4575D48B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86ED91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4D513" w14:textId="222E4E58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128" w:type="pct"/>
          </w:tcPr>
          <w:p w14:paraId="327F2E58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1A3C9" w14:textId="4EF0ABE4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9952A3E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2464B" w14:textId="3C6AD556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</w:tr>
      <w:tr w:rsidR="0077381B" w:rsidRPr="003A4173" w14:paraId="7BA8BF80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7E738BB0" w14:textId="0E85E1E3" w:rsidR="0077381B" w:rsidRPr="003A4173" w:rsidRDefault="0077381B" w:rsidP="0077381B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2CCA2" w14:textId="5467C4EB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  <w:tc>
          <w:tcPr>
            <w:tcW w:w="145" w:type="pct"/>
          </w:tcPr>
          <w:p w14:paraId="193139B2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7F2926" w14:textId="0478ECF5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96,559</w:t>
            </w:r>
          </w:p>
        </w:tc>
        <w:tc>
          <w:tcPr>
            <w:tcW w:w="128" w:type="pct"/>
          </w:tcPr>
          <w:p w14:paraId="795A5537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42AF3" w14:textId="01FF2E76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E706B70" w14:textId="77777777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D6AC9C" w14:textId="7BF68733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6A1A258" w14:textId="77777777" w:rsidR="004E4D6F" w:rsidRPr="003A4173" w:rsidRDefault="004E4D6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58"/>
        <w:gridCol w:w="269"/>
        <w:gridCol w:w="1263"/>
        <w:gridCol w:w="238"/>
        <w:gridCol w:w="1205"/>
        <w:gridCol w:w="238"/>
        <w:gridCol w:w="1196"/>
      </w:tblGrid>
      <w:tr w:rsidR="00DF5577" w:rsidRPr="003A4173" w14:paraId="077CB102" w14:textId="77777777" w:rsidTr="003A6163">
        <w:trPr>
          <w:trHeight w:hRule="exact" w:val="432"/>
        </w:trPr>
        <w:tc>
          <w:tcPr>
            <w:tcW w:w="1972" w:type="pct"/>
          </w:tcPr>
          <w:p w14:paraId="525A56FC" w14:textId="77777777" w:rsidR="00DF5577" w:rsidRPr="003A4173" w:rsidRDefault="00DF557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pct"/>
            <w:gridSpan w:val="7"/>
          </w:tcPr>
          <w:p w14:paraId="6EC7F130" w14:textId="77777777" w:rsidR="00DF5577" w:rsidRPr="003A4173" w:rsidRDefault="00DF5577" w:rsidP="003A4173">
            <w:pPr>
              <w:pStyle w:val="acctfourfigures"/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3A4173" w14:paraId="2D3E293B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559F42DC" w14:textId="3A64A771" w:rsidR="00DF5577" w:rsidRPr="003A4173" w:rsidRDefault="00DF5577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1" w:type="pct"/>
            <w:gridSpan w:val="3"/>
            <w:hideMark/>
          </w:tcPr>
          <w:p w14:paraId="59D4E768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" w:type="pct"/>
          </w:tcPr>
          <w:p w14:paraId="57BE79CA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hideMark/>
          </w:tcPr>
          <w:p w14:paraId="415321A2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A4173" w:rsidRPr="003A4173" w14:paraId="26E4143F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44C08D0E" w14:textId="427875EA" w:rsidR="003A4173" w:rsidRPr="003A4173" w:rsidRDefault="003A4173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hideMark/>
          </w:tcPr>
          <w:p w14:paraId="29F03D03" w14:textId="33294502" w:rsidR="003A4173" w:rsidRPr="003A4173" w:rsidRDefault="003A417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061574A" w14:textId="77777777" w:rsidR="003A4173" w:rsidRPr="003A4173" w:rsidRDefault="003A417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5" w:type="pct"/>
            <w:hideMark/>
          </w:tcPr>
          <w:p w14:paraId="315E5207" w14:textId="7FDD133E" w:rsidR="003A4173" w:rsidRPr="003A4173" w:rsidRDefault="003A417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0A7DAD77" w14:textId="77777777" w:rsidR="003A4173" w:rsidRPr="003A4173" w:rsidRDefault="003A4173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hideMark/>
          </w:tcPr>
          <w:p w14:paraId="127464B5" w14:textId="091AC6DB" w:rsidR="003A4173" w:rsidRPr="003A4173" w:rsidRDefault="003A417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16482941" w14:textId="77777777" w:rsidR="003A4173" w:rsidRPr="003A4173" w:rsidRDefault="003A417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39" w:type="pct"/>
            <w:hideMark/>
          </w:tcPr>
          <w:p w14:paraId="6963709D" w14:textId="620740BD" w:rsidR="003A4173" w:rsidRPr="003A4173" w:rsidRDefault="003A4173" w:rsidP="003A41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A4173" w:rsidRPr="003A4173" w14:paraId="42DAA91A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16E98D3B" w14:textId="77777777" w:rsidR="003A4173" w:rsidRPr="003A4173" w:rsidRDefault="003A4173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pct"/>
            <w:gridSpan w:val="7"/>
            <w:hideMark/>
          </w:tcPr>
          <w:p w14:paraId="18DBC9D5" w14:textId="77777777" w:rsidR="003A4173" w:rsidRPr="003A4173" w:rsidRDefault="003A4173" w:rsidP="003A4173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7381B" w:rsidRPr="003A4173" w14:paraId="3B527992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5996112D" w14:textId="77777777" w:rsidR="0077381B" w:rsidRPr="003A4173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</w:tcPr>
          <w:p w14:paraId="6D1DD72B" w14:textId="00E1D28D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138,789</w:t>
            </w:r>
          </w:p>
        </w:tc>
        <w:tc>
          <w:tcPr>
            <w:tcW w:w="144" w:type="pct"/>
          </w:tcPr>
          <w:p w14:paraId="2CD47513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hideMark/>
          </w:tcPr>
          <w:p w14:paraId="6D9C1578" w14:textId="733A6331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100,761</w:t>
            </w:r>
          </w:p>
        </w:tc>
        <w:tc>
          <w:tcPr>
            <w:tcW w:w="127" w:type="pct"/>
          </w:tcPr>
          <w:p w14:paraId="17F085F2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14F5761" w14:textId="3207755A" w:rsidR="0077381B" w:rsidRPr="00134348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343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D7DC22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0324F187" w14:textId="5073C188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</w:tr>
      <w:tr w:rsidR="0077381B" w:rsidRPr="003A4173" w14:paraId="10F887EE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660EB25A" w14:textId="77777777" w:rsidR="0077381B" w:rsidRPr="003A4173" w:rsidRDefault="0077381B" w:rsidP="007738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0F25" w14:textId="72572DD5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9AE03A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8C61E" w14:textId="65870118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127" w:type="pct"/>
          </w:tcPr>
          <w:p w14:paraId="2EF55DD1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CEA94" w14:textId="632DD19D" w:rsidR="0077381B" w:rsidRPr="00134348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343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5FE676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92DA2" w14:textId="02F429F4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</w:tr>
      <w:tr w:rsidR="0077381B" w:rsidRPr="003A4173" w14:paraId="1D8C803B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2983747A" w14:textId="4763060F" w:rsidR="0077381B" w:rsidRPr="003A4173" w:rsidRDefault="0077381B" w:rsidP="0077381B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83CF2" w14:textId="15863094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  <w:tc>
          <w:tcPr>
            <w:tcW w:w="144" w:type="pct"/>
          </w:tcPr>
          <w:p w14:paraId="43E6D479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720784" w14:textId="053FB60B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99,130</w:t>
            </w:r>
          </w:p>
        </w:tc>
        <w:tc>
          <w:tcPr>
            <w:tcW w:w="127" w:type="pct"/>
          </w:tcPr>
          <w:p w14:paraId="76971975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89AC9" w14:textId="6FCF5EA8" w:rsidR="0077381B" w:rsidRPr="0077381B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E16DF78" w14:textId="77777777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87DF40" w14:textId="75B7E4B3" w:rsidR="0077381B" w:rsidRPr="003A4173" w:rsidRDefault="0077381B" w:rsidP="0077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0D0152" w14:textId="0843EAF0" w:rsidR="006C4FFF" w:rsidRPr="003A4173" w:rsidRDefault="006C4FF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0" w:name="_Hlk71816677"/>
    </w:p>
    <w:p w14:paraId="63E36BFD" w14:textId="77777777" w:rsidR="00B25C97" w:rsidRPr="00D57BA2" w:rsidRDefault="00B25C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DF5577" w:rsidRPr="00D57BA2" w14:paraId="73759FE4" w14:textId="77777777" w:rsidTr="003A4173">
        <w:trPr>
          <w:cantSplit/>
          <w:tblHeader/>
        </w:trPr>
        <w:tc>
          <w:tcPr>
            <w:tcW w:w="3791" w:type="dxa"/>
          </w:tcPr>
          <w:p w14:paraId="7C90C2E6" w14:textId="3CEC51DB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5891FBCC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D57BA2" w14:paraId="6C7CC7BB" w14:textId="77777777" w:rsidTr="003A4173">
        <w:trPr>
          <w:cantSplit/>
          <w:tblHeader/>
        </w:trPr>
        <w:tc>
          <w:tcPr>
            <w:tcW w:w="3791" w:type="dxa"/>
          </w:tcPr>
          <w:p w14:paraId="0283E56B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1904E974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F5577" w:rsidRPr="00D57BA2" w14:paraId="19CB5EB3" w14:textId="77777777" w:rsidTr="003A4173">
        <w:trPr>
          <w:cantSplit/>
          <w:tblHeader/>
        </w:trPr>
        <w:tc>
          <w:tcPr>
            <w:tcW w:w="3791" w:type="dxa"/>
          </w:tcPr>
          <w:p w14:paraId="0A073172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1009417" w14:textId="6BB5F920" w:rsidR="00DF5577" w:rsidRPr="00D57BA2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A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3E209B" w14:textId="77777777" w:rsidR="00DF5577" w:rsidRPr="00D57BA2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75A383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4C0EC430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8938FB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445BE354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42CE7F5" w14:textId="3EF23218" w:rsidR="00DF5577" w:rsidRPr="00D57BA2" w:rsidRDefault="00DF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A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DF5577" w:rsidRPr="00D57BA2" w14:paraId="7FF987F0" w14:textId="77777777" w:rsidTr="003A4173">
        <w:trPr>
          <w:cantSplit/>
        </w:trPr>
        <w:tc>
          <w:tcPr>
            <w:tcW w:w="3791" w:type="dxa"/>
          </w:tcPr>
          <w:p w14:paraId="29FCB173" w14:textId="77777777" w:rsidR="00DF5577" w:rsidRPr="00D57BA2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5E305A00" w14:textId="77777777" w:rsidR="00DF5577" w:rsidRPr="00D57BA2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D57BA2" w14:paraId="6C99CD18" w14:textId="77777777" w:rsidTr="003A4173">
        <w:trPr>
          <w:cantSplit/>
        </w:trPr>
        <w:tc>
          <w:tcPr>
            <w:tcW w:w="3791" w:type="dxa"/>
            <w:hideMark/>
          </w:tcPr>
          <w:p w14:paraId="22E10F81" w14:textId="3EA280CA" w:rsidR="00DF5577" w:rsidRPr="00D57BA2" w:rsidRDefault="00984180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</w:t>
            </w:r>
            <w:r w:rsidR="00DF5577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0" w:type="dxa"/>
          </w:tcPr>
          <w:p w14:paraId="2F1C9185" w14:textId="77777777" w:rsidR="00DF5577" w:rsidRPr="00D57BA2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763F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40ED2" w14:textId="77777777" w:rsidR="00DF5577" w:rsidRPr="00D57BA2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F095865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90E6D1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F3CEB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54F41B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D57BA2" w14:paraId="236CD064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00379322" w14:textId="26D6FC65" w:rsidR="00C036BD" w:rsidRPr="00D57BA2" w:rsidRDefault="008C708C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</w:t>
            </w:r>
            <w:r w:rsidR="002F7C35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ธรรมและค่าเผื่อจากการ</w:t>
            </w:r>
          </w:p>
        </w:tc>
        <w:tc>
          <w:tcPr>
            <w:tcW w:w="1170" w:type="dxa"/>
          </w:tcPr>
          <w:p w14:paraId="6F1436A5" w14:textId="3809F927" w:rsidR="00C036BD" w:rsidRPr="00D57BA2" w:rsidRDefault="00C036BD" w:rsidP="001D67EF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5A17" w14:textId="77777777" w:rsidR="00C036BD" w:rsidRPr="00D57BA2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A2035" w14:textId="77777777" w:rsidR="00C036BD" w:rsidRPr="00D57BA2" w:rsidRDefault="00C036BD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8629B32" w14:textId="77777777" w:rsidR="00C036BD" w:rsidRPr="00D57BA2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B671" w14:textId="77777777" w:rsidR="00C036BD" w:rsidRPr="00D57BA2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FABC865" w14:textId="77777777" w:rsidR="00C036BD" w:rsidRPr="00D57BA2" w:rsidRDefault="00C036BD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C339F23" w14:textId="77777777" w:rsidR="00C036BD" w:rsidRPr="00D57BA2" w:rsidRDefault="00C036BD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08C" w:rsidRPr="00D57BA2" w14:paraId="5798FB97" w14:textId="77777777" w:rsidTr="003A4173">
        <w:trPr>
          <w:cantSplit/>
        </w:trPr>
        <w:tc>
          <w:tcPr>
            <w:tcW w:w="3791" w:type="dxa"/>
            <w:vAlign w:val="center"/>
          </w:tcPr>
          <w:p w14:paraId="2A8589B7" w14:textId="7F16DE4D" w:rsidR="008C708C" w:rsidRDefault="008C708C" w:rsidP="008C708C">
            <w:pPr>
              <w:spacing w:line="240" w:lineRule="auto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000FF2E" w14:textId="77777777" w:rsidR="008C708C" w:rsidRPr="00D57BA2" w:rsidRDefault="008C708C" w:rsidP="001D67EF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A6F6A" w14:textId="77777777" w:rsidR="008C708C" w:rsidRPr="00D57BA2" w:rsidRDefault="008C708C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0F7F8" w14:textId="77777777" w:rsidR="008C708C" w:rsidRPr="00D57BA2" w:rsidRDefault="008C708C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D55C35B" w14:textId="77777777" w:rsidR="008C708C" w:rsidRPr="00D57BA2" w:rsidRDefault="008C708C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3440DD" w14:textId="77777777" w:rsidR="008C708C" w:rsidRPr="00D57BA2" w:rsidRDefault="008C708C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5A95114" w14:textId="77777777" w:rsidR="008C708C" w:rsidRPr="00D57BA2" w:rsidRDefault="008C708C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B982A3B" w14:textId="77777777" w:rsidR="008C708C" w:rsidRPr="00D57BA2" w:rsidRDefault="008C708C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99" w:rsidRPr="00D57BA2" w14:paraId="754DD62C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20835B88" w14:textId="31A18A4A" w:rsidR="00C60099" w:rsidRPr="00D57BA2" w:rsidRDefault="00C60099" w:rsidP="00C6009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6A5B23A8" w14:textId="71A8134C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55,047</w:t>
            </w:r>
          </w:p>
        </w:tc>
        <w:tc>
          <w:tcPr>
            <w:tcW w:w="270" w:type="dxa"/>
          </w:tcPr>
          <w:p w14:paraId="4573C729" w14:textId="77777777" w:rsidR="00C60099" w:rsidRPr="00D57BA2" w:rsidRDefault="00C60099" w:rsidP="00C6009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55A7" w14:textId="14E55BA2" w:rsidR="00C60099" w:rsidRPr="00D57BA2" w:rsidRDefault="00C60099" w:rsidP="00C6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F5E8E68" w14:textId="77777777" w:rsidR="00C60099" w:rsidRPr="00D57BA2" w:rsidRDefault="00C60099" w:rsidP="00C60099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8A021A" w14:textId="0DA26B10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18,85</w:t>
            </w:r>
            <w:r w:rsidR="000B28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</w:tcPr>
          <w:p w14:paraId="2E7F5C83" w14:textId="77777777" w:rsidR="00C60099" w:rsidRPr="00D57BA2" w:rsidRDefault="00C60099" w:rsidP="00C60099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70CE8DA" w14:textId="234CF856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73,90</w:t>
            </w:r>
            <w:r w:rsidR="000B28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64339" w:rsidRPr="00D57BA2" w14:paraId="23B22A33" w14:textId="77777777" w:rsidTr="003A4173">
        <w:trPr>
          <w:cantSplit/>
        </w:trPr>
        <w:tc>
          <w:tcPr>
            <w:tcW w:w="3791" w:type="dxa"/>
            <w:vAlign w:val="center"/>
          </w:tcPr>
          <w:p w14:paraId="1EF0DBCF" w14:textId="052D4DD4" w:rsidR="00064339" w:rsidRPr="00D57BA2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192D4C53" w14:textId="5A300442" w:rsidR="00064339" w:rsidRPr="00D57BA2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5C180" w14:textId="77777777" w:rsidR="00064339" w:rsidRPr="00D57BA2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31EE" w14:textId="6C9CE5FD" w:rsidR="00064339" w:rsidRPr="00D57BA2" w:rsidRDefault="0006433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02136A0" w14:textId="77777777" w:rsidR="00064339" w:rsidRPr="00D57BA2" w:rsidRDefault="00064339" w:rsidP="00ED0A7A">
            <w:pPr>
              <w:tabs>
                <w:tab w:val="decimal" w:pos="73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3976B0" w14:textId="5083D55B" w:rsidR="00064339" w:rsidRPr="00D57BA2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8AFA42" w14:textId="77777777" w:rsidR="00064339" w:rsidRPr="00D57BA2" w:rsidRDefault="00064339" w:rsidP="00ED0A7A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6AF71EB" w14:textId="77E9B8C7" w:rsidR="00064339" w:rsidRPr="00D57BA2" w:rsidRDefault="0006433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99" w:rsidRPr="00D57BA2" w14:paraId="54BB3C12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461E542A" w14:textId="69AB6588" w:rsidR="00C60099" w:rsidRPr="00D57BA2" w:rsidRDefault="00C60099" w:rsidP="00C6009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148FA49B" w14:textId="5549E630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29,587</w:t>
            </w:r>
          </w:p>
        </w:tc>
        <w:tc>
          <w:tcPr>
            <w:tcW w:w="270" w:type="dxa"/>
          </w:tcPr>
          <w:p w14:paraId="65AA7D83" w14:textId="77777777" w:rsidR="00C60099" w:rsidRPr="00D57BA2" w:rsidRDefault="00C60099" w:rsidP="00C6009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DF510" w14:textId="0B7B08AE" w:rsidR="00C60099" w:rsidRPr="00D57BA2" w:rsidRDefault="00C60099" w:rsidP="00730F61">
            <w:pPr>
              <w:tabs>
                <w:tab w:val="clear" w:pos="454"/>
                <w:tab w:val="clear" w:pos="680"/>
                <w:tab w:val="clear" w:pos="907"/>
                <w:tab w:val="left" w:pos="463"/>
                <w:tab w:val="left" w:pos="903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(2,173)</w:t>
            </w:r>
          </w:p>
        </w:tc>
        <w:tc>
          <w:tcPr>
            <w:tcW w:w="191" w:type="dxa"/>
          </w:tcPr>
          <w:p w14:paraId="3ECF44EC" w14:textId="77777777" w:rsidR="00C60099" w:rsidRPr="00D57BA2" w:rsidRDefault="00C60099" w:rsidP="00C60099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93F0F8" w14:textId="0A08AD6B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2,746</w:t>
            </w:r>
          </w:p>
        </w:tc>
        <w:tc>
          <w:tcPr>
            <w:tcW w:w="181" w:type="dxa"/>
          </w:tcPr>
          <w:p w14:paraId="36902EC3" w14:textId="77777777" w:rsidR="00C60099" w:rsidRPr="00D57BA2" w:rsidRDefault="00C60099" w:rsidP="00C6009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5ED26B" w14:textId="09F189D0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30,160</w:t>
            </w:r>
          </w:p>
        </w:tc>
      </w:tr>
      <w:tr w:rsidR="00C60099" w:rsidRPr="00D57BA2" w14:paraId="64B04734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2DFC5947" w14:textId="680F636C" w:rsidR="00C60099" w:rsidRPr="00D57BA2" w:rsidRDefault="002F7C35" w:rsidP="00C6009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44F9D15C" w14:textId="0CDCFEAD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  <w:tc>
          <w:tcPr>
            <w:tcW w:w="270" w:type="dxa"/>
          </w:tcPr>
          <w:p w14:paraId="3EE184B9" w14:textId="77777777" w:rsidR="00C60099" w:rsidRPr="00D57BA2" w:rsidRDefault="00C60099" w:rsidP="00C6009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D7FED" w14:textId="12409CEC" w:rsidR="00C60099" w:rsidRPr="00D57BA2" w:rsidRDefault="00C60099" w:rsidP="00730F61">
            <w:pPr>
              <w:tabs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16,074</w:t>
            </w:r>
          </w:p>
        </w:tc>
        <w:tc>
          <w:tcPr>
            <w:tcW w:w="191" w:type="dxa"/>
          </w:tcPr>
          <w:p w14:paraId="57119551" w14:textId="77777777" w:rsidR="00C60099" w:rsidRPr="00D57BA2" w:rsidRDefault="00C60099" w:rsidP="00730F61">
            <w:pPr>
              <w:tabs>
                <w:tab w:val="clear" w:pos="680"/>
                <w:tab w:val="clear" w:pos="907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A25C2" w14:textId="53D0D197" w:rsidR="00C60099" w:rsidRPr="00D57BA2" w:rsidRDefault="00C60099" w:rsidP="00C6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CA75B72" w14:textId="77777777" w:rsidR="00C60099" w:rsidRPr="00D57BA2" w:rsidRDefault="00C60099" w:rsidP="00C60099">
            <w:pPr>
              <w:tabs>
                <w:tab w:val="decimal" w:pos="602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B6BE155" w14:textId="0D056F1E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</w:tr>
      <w:tr w:rsidR="00064339" w:rsidRPr="00D57BA2" w14:paraId="5CFEE5E8" w14:textId="77777777" w:rsidTr="003A4173">
        <w:trPr>
          <w:cantSplit/>
        </w:trPr>
        <w:tc>
          <w:tcPr>
            <w:tcW w:w="3791" w:type="dxa"/>
            <w:vAlign w:val="center"/>
          </w:tcPr>
          <w:p w14:paraId="59A8811D" w14:textId="5D4CFE09" w:rsidR="00064339" w:rsidRPr="00D57BA2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306E0C9A" w14:textId="77777777" w:rsidR="00064339" w:rsidRPr="00D57BA2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64C56" w14:textId="77777777" w:rsidR="00064339" w:rsidRPr="00D57BA2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B314C" w14:textId="77777777" w:rsidR="00064339" w:rsidRPr="00D57BA2" w:rsidRDefault="0006433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66EF0F8" w14:textId="77777777" w:rsidR="00064339" w:rsidRPr="00D57BA2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1F5B6C" w14:textId="77777777" w:rsidR="00064339" w:rsidRPr="00D57BA2" w:rsidRDefault="00064339" w:rsidP="00C6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303057D" w14:textId="77777777" w:rsidR="00064339" w:rsidRPr="00D57BA2" w:rsidRDefault="00064339" w:rsidP="00ED0A7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F682A7" w14:textId="77777777" w:rsidR="00064339" w:rsidRPr="00D57BA2" w:rsidRDefault="0006433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99" w:rsidRPr="00D57BA2" w14:paraId="30C6C07E" w14:textId="77777777" w:rsidTr="00AB77AE">
        <w:trPr>
          <w:cantSplit/>
        </w:trPr>
        <w:tc>
          <w:tcPr>
            <w:tcW w:w="3791" w:type="dxa"/>
            <w:vAlign w:val="center"/>
            <w:hideMark/>
          </w:tcPr>
          <w:p w14:paraId="39C6D9B0" w14:textId="2732086C" w:rsidR="00C60099" w:rsidRPr="00D57BA2" w:rsidRDefault="00C60099" w:rsidP="00C6009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1C99F7B3" w14:textId="221EE84F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  <w:tc>
          <w:tcPr>
            <w:tcW w:w="270" w:type="dxa"/>
            <w:vAlign w:val="bottom"/>
          </w:tcPr>
          <w:p w14:paraId="59C061CC" w14:textId="77777777" w:rsidR="00C60099" w:rsidRPr="00D57BA2" w:rsidRDefault="00C60099" w:rsidP="00C6009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4ABCC" w14:textId="1D789EDB" w:rsidR="00C60099" w:rsidRPr="00D57BA2" w:rsidRDefault="00C60099" w:rsidP="00730F61">
            <w:pPr>
              <w:tabs>
                <w:tab w:val="clear" w:pos="680"/>
                <w:tab w:val="clear" w:pos="90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(848)</w:t>
            </w:r>
          </w:p>
        </w:tc>
        <w:tc>
          <w:tcPr>
            <w:tcW w:w="191" w:type="dxa"/>
          </w:tcPr>
          <w:p w14:paraId="4AEF7F09" w14:textId="77777777" w:rsidR="00C60099" w:rsidRPr="00D57BA2" w:rsidRDefault="00C60099" w:rsidP="00730F61">
            <w:pPr>
              <w:tabs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E95283" w14:textId="3772FD51" w:rsidR="00C60099" w:rsidRPr="00D57BA2" w:rsidRDefault="00C60099" w:rsidP="00C6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20F480C" w14:textId="77777777" w:rsidR="00C60099" w:rsidRPr="00D57BA2" w:rsidRDefault="00C60099" w:rsidP="00C6009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F4BFA1B" w14:textId="516CEA63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</w:tr>
      <w:tr w:rsidR="00C60099" w:rsidRPr="00D57BA2" w14:paraId="2AEF56A5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53D35DB7" w14:textId="77777777" w:rsidR="00C60099" w:rsidRPr="00D57BA2" w:rsidRDefault="00C60099" w:rsidP="00C6009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EBF1B4E" w14:textId="44A94EF1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  <w:tc>
          <w:tcPr>
            <w:tcW w:w="270" w:type="dxa"/>
          </w:tcPr>
          <w:p w14:paraId="348779C5" w14:textId="77777777" w:rsidR="00C60099" w:rsidRPr="00D57BA2" w:rsidRDefault="00C60099" w:rsidP="00C6009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74CEA" w14:textId="5594541B" w:rsidR="00C60099" w:rsidRPr="00D57BA2" w:rsidRDefault="00C60099" w:rsidP="00730F61">
            <w:pPr>
              <w:tabs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3,37</w:t>
            </w:r>
            <w:r w:rsidR="000B28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1" w:type="dxa"/>
          </w:tcPr>
          <w:p w14:paraId="4C2E7863" w14:textId="77777777" w:rsidR="00C60099" w:rsidRPr="00D57BA2" w:rsidRDefault="00C60099" w:rsidP="00730F61">
            <w:pPr>
              <w:tabs>
                <w:tab w:val="clear" w:pos="680"/>
                <w:tab w:val="clear" w:pos="907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CD3D77" w14:textId="7C324C3F" w:rsidR="00C60099" w:rsidRPr="00D57BA2" w:rsidRDefault="00C60099" w:rsidP="00C6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5BBCD5B" w14:textId="77777777" w:rsidR="00C60099" w:rsidRPr="00D57BA2" w:rsidRDefault="00C60099" w:rsidP="00C6009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0C1EEB5" w14:textId="18D7B690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 w:rsidR="000B28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60099" w:rsidRPr="00D57BA2" w14:paraId="42B5E3A3" w14:textId="77777777" w:rsidTr="003A4173">
        <w:trPr>
          <w:cantSplit/>
        </w:trPr>
        <w:tc>
          <w:tcPr>
            <w:tcW w:w="3791" w:type="dxa"/>
            <w:hideMark/>
          </w:tcPr>
          <w:p w14:paraId="3ADBB6F5" w14:textId="77777777" w:rsidR="00C60099" w:rsidRPr="00D57BA2" w:rsidRDefault="00C60099" w:rsidP="00C6009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6B122" w14:textId="6C5E8433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98,190</w:t>
            </w:r>
          </w:p>
        </w:tc>
        <w:tc>
          <w:tcPr>
            <w:tcW w:w="270" w:type="dxa"/>
          </w:tcPr>
          <w:p w14:paraId="0DC61229" w14:textId="77777777" w:rsidR="00C60099" w:rsidRPr="00D57BA2" w:rsidRDefault="00C60099" w:rsidP="00C6009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37A34" w14:textId="523C716A" w:rsidR="00C60099" w:rsidRPr="00730F61" w:rsidRDefault="00C60099" w:rsidP="00730F61">
            <w:pPr>
              <w:tabs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</w:t>
            </w:r>
            <w:r w:rsidR="000B2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A63BF0F" w14:textId="77777777" w:rsidR="00C60099" w:rsidRPr="00730F61" w:rsidRDefault="00C60099" w:rsidP="00730F61">
            <w:pPr>
              <w:tabs>
                <w:tab w:val="clear" w:pos="680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575B3" w14:textId="7E4E2DA8" w:rsidR="00C60099" w:rsidRPr="00C60099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 w:rsidR="000B2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9A116F1" w14:textId="77777777" w:rsidR="00C60099" w:rsidRPr="00C60099" w:rsidRDefault="00C60099" w:rsidP="00C6009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9D6E5" w14:textId="0EC9F20E" w:rsidR="00C60099" w:rsidRPr="00C60099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</w:tr>
      <w:tr w:rsidR="001F00F6" w:rsidRPr="00D57BA2" w14:paraId="3ED45B5A" w14:textId="77777777" w:rsidTr="003A4173">
        <w:trPr>
          <w:cantSplit/>
        </w:trPr>
        <w:tc>
          <w:tcPr>
            <w:tcW w:w="3791" w:type="dxa"/>
          </w:tcPr>
          <w:p w14:paraId="56EAB2E3" w14:textId="77777777" w:rsidR="001F00F6" w:rsidRPr="00D57BA2" w:rsidRDefault="001F00F6" w:rsidP="001F00F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4DDA408" w14:textId="77777777" w:rsidR="001F00F6" w:rsidRPr="00D57BA2" w:rsidRDefault="001F00F6" w:rsidP="001F00F6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A7A28" w14:textId="77777777" w:rsidR="001F00F6" w:rsidRPr="00D57BA2" w:rsidRDefault="001F00F6" w:rsidP="001F00F6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5D33A9" w14:textId="77777777" w:rsidR="001F00F6" w:rsidRPr="00D57BA2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4593C026" w14:textId="77777777" w:rsidR="001F00F6" w:rsidRPr="00D57BA2" w:rsidRDefault="001F00F6" w:rsidP="001F00F6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3F3EE8" w14:textId="77777777" w:rsidR="001F00F6" w:rsidRPr="00D57BA2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55D209A" w14:textId="77777777" w:rsidR="001F00F6" w:rsidRPr="00D57BA2" w:rsidRDefault="001F00F6" w:rsidP="001F00F6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00B87104" w14:textId="77777777" w:rsidR="001F00F6" w:rsidRPr="00D57BA2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0F6" w:rsidRPr="00D57BA2" w14:paraId="3BA2FA56" w14:textId="77777777" w:rsidTr="003A4173">
        <w:trPr>
          <w:cantSplit/>
        </w:trPr>
        <w:tc>
          <w:tcPr>
            <w:tcW w:w="3791" w:type="dxa"/>
          </w:tcPr>
          <w:p w14:paraId="6484A848" w14:textId="6E3BF9C6" w:rsidR="001F00F6" w:rsidRPr="00D57BA2" w:rsidRDefault="001F00F6" w:rsidP="001F00F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38CB2A" w14:textId="77777777" w:rsidR="001F00F6" w:rsidRPr="00D57BA2" w:rsidRDefault="001F00F6" w:rsidP="001F00F6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6F183" w14:textId="77777777" w:rsidR="001F00F6" w:rsidRPr="00D57BA2" w:rsidRDefault="001F00F6" w:rsidP="001F00F6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FBED9B" w14:textId="77777777" w:rsidR="001F00F6" w:rsidRPr="00C60099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40D723EF" w14:textId="77777777" w:rsidR="001F00F6" w:rsidRPr="00D57BA2" w:rsidRDefault="001F00F6" w:rsidP="001F00F6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88A4C63" w14:textId="77777777" w:rsidR="001F00F6" w:rsidRPr="00C60099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0CA12D29" w14:textId="77777777" w:rsidR="001F00F6" w:rsidRPr="00D57BA2" w:rsidRDefault="001F00F6" w:rsidP="001F00F6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1E4E4468" w14:textId="77777777" w:rsidR="001F00F6" w:rsidRPr="00C60099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0F6" w:rsidRPr="00D57BA2" w14:paraId="76DE8513" w14:textId="77777777" w:rsidTr="003A4173">
        <w:trPr>
          <w:cantSplit/>
        </w:trPr>
        <w:tc>
          <w:tcPr>
            <w:tcW w:w="3791" w:type="dxa"/>
          </w:tcPr>
          <w:p w14:paraId="6B3C4BA9" w14:textId="6BBFC3AA" w:rsidR="001F00F6" w:rsidRPr="00D57BA2" w:rsidRDefault="001F00F6" w:rsidP="001F00F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2F7F6B" w14:textId="795250C1" w:rsidR="001F00F6" w:rsidRPr="00D57BA2" w:rsidRDefault="001F00F6" w:rsidP="001F00F6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7EA70" w14:textId="77777777" w:rsidR="001F00F6" w:rsidRPr="00D57BA2" w:rsidRDefault="001F00F6" w:rsidP="001F00F6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2997DF" w14:textId="77777777" w:rsidR="001F00F6" w:rsidRPr="00C60099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2B3ED93" w14:textId="77777777" w:rsidR="001F00F6" w:rsidRPr="00D57BA2" w:rsidRDefault="001F00F6" w:rsidP="001F00F6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ADF6A5" w14:textId="77777777" w:rsidR="001F00F6" w:rsidRPr="00C60099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BDBF468" w14:textId="77777777" w:rsidR="001F00F6" w:rsidRPr="00D57BA2" w:rsidRDefault="001F00F6" w:rsidP="001F00F6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603BF2CD" w14:textId="77777777" w:rsidR="001F00F6" w:rsidRPr="00C60099" w:rsidRDefault="001F00F6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99" w:rsidRPr="00D57BA2" w14:paraId="781F2286" w14:textId="77777777" w:rsidTr="003A4173">
        <w:trPr>
          <w:cantSplit/>
        </w:trPr>
        <w:tc>
          <w:tcPr>
            <w:tcW w:w="3791" w:type="dxa"/>
            <w:vAlign w:val="center"/>
          </w:tcPr>
          <w:p w14:paraId="26E7DF46" w14:textId="36C2413A" w:rsidR="00C60099" w:rsidRPr="00D57BA2" w:rsidRDefault="00C60099" w:rsidP="00C6009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86D53FA" w14:textId="22D03FC8" w:rsidR="00C60099" w:rsidRPr="00D57BA2" w:rsidRDefault="00C60099" w:rsidP="00C60099">
            <w:pPr>
              <w:tabs>
                <w:tab w:val="clear" w:pos="454"/>
                <w:tab w:val="clear" w:pos="680"/>
                <w:tab w:val="clear" w:pos="907"/>
                <w:tab w:val="left" w:pos="463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270" w:type="dxa"/>
          </w:tcPr>
          <w:p w14:paraId="053B659B" w14:textId="77777777" w:rsidR="00C60099" w:rsidRPr="00D57BA2" w:rsidRDefault="00C60099" w:rsidP="00C60099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B59F3C" w14:textId="0B6C87DC" w:rsidR="00C60099" w:rsidRPr="00D57BA2" w:rsidRDefault="00C60099" w:rsidP="00C6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1CAA95EB" w14:textId="77777777" w:rsidR="00C60099" w:rsidRPr="00D57BA2" w:rsidRDefault="00C60099" w:rsidP="00C60099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461908" w14:textId="5DA4C468" w:rsidR="00C60099" w:rsidRPr="00D57BA2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373B3EBE" w14:textId="77777777" w:rsidR="00C60099" w:rsidRPr="00D57BA2" w:rsidRDefault="00C60099" w:rsidP="00C60099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76E2DC02" w14:textId="150FC08C" w:rsidR="00C60099" w:rsidRPr="00D57BA2" w:rsidRDefault="00C60099" w:rsidP="00CE7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0099" w:rsidRPr="00D57BA2" w14:paraId="3FB0D44F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73C16EAD" w14:textId="554D1A45" w:rsidR="00C60099" w:rsidRPr="00D57BA2" w:rsidRDefault="00C60099" w:rsidP="00C6009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BFC620" w14:textId="1D5D7A87" w:rsidR="00C60099" w:rsidRPr="00D57BA2" w:rsidRDefault="00C60099" w:rsidP="00C60099">
            <w:pPr>
              <w:tabs>
                <w:tab w:val="clear" w:pos="454"/>
                <w:tab w:val="clear" w:pos="907"/>
                <w:tab w:val="left" w:pos="463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  <w:tc>
          <w:tcPr>
            <w:tcW w:w="270" w:type="dxa"/>
          </w:tcPr>
          <w:p w14:paraId="7E20AD63" w14:textId="77777777" w:rsidR="00C60099" w:rsidRPr="00D57BA2" w:rsidRDefault="00C60099" w:rsidP="00C60099">
            <w:pPr>
              <w:tabs>
                <w:tab w:val="decimal" w:pos="954"/>
              </w:tabs>
              <w:spacing w:line="240" w:lineRule="auto"/>
              <w:ind w:left="180" w:right="-108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8A128" w14:textId="08EB2AC2" w:rsidR="00C60099" w:rsidRPr="00FB5326" w:rsidRDefault="00C60099" w:rsidP="00C6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4E3B4E7A" w14:textId="77777777" w:rsidR="00C60099" w:rsidRPr="00D57BA2" w:rsidRDefault="00C60099" w:rsidP="00C60099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E7B15" w14:textId="40D3FBAA" w:rsidR="00C60099" w:rsidRPr="00FB5326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81" w:type="dxa"/>
          </w:tcPr>
          <w:p w14:paraId="7C04A985" w14:textId="77777777" w:rsidR="00C60099" w:rsidRPr="00D57BA2" w:rsidRDefault="00C60099" w:rsidP="00C60099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9E84BCD" w14:textId="1F6A8286" w:rsidR="00C60099" w:rsidRPr="00FB5326" w:rsidRDefault="00C60099" w:rsidP="00CE7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219F8" w:rsidRPr="00D57BA2" w14:paraId="56FCB513" w14:textId="77777777" w:rsidTr="003A4173">
        <w:trPr>
          <w:cantSplit/>
        </w:trPr>
        <w:tc>
          <w:tcPr>
            <w:tcW w:w="3791" w:type="dxa"/>
            <w:vAlign w:val="center"/>
          </w:tcPr>
          <w:p w14:paraId="4B960349" w14:textId="77777777" w:rsidR="00B219F8" w:rsidRPr="00D57BA2" w:rsidRDefault="00B219F8" w:rsidP="00B219F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08D25F" w14:textId="77777777" w:rsidR="00B219F8" w:rsidRPr="00D57BA2" w:rsidRDefault="00B219F8" w:rsidP="00B219F8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B71F5" w14:textId="77777777" w:rsidR="00B219F8" w:rsidRPr="00D57BA2" w:rsidRDefault="00B219F8" w:rsidP="00B219F8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CFAFF9" w14:textId="77777777" w:rsidR="00B219F8" w:rsidRPr="00D57BA2" w:rsidRDefault="00B219F8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ED9D7" w14:textId="77777777" w:rsidR="00B219F8" w:rsidRPr="00D57BA2" w:rsidRDefault="00B219F8" w:rsidP="00B219F8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80D01" w14:textId="77777777" w:rsidR="00B219F8" w:rsidRPr="00C60099" w:rsidRDefault="00B219F8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4B7E1E4" w14:textId="77777777" w:rsidR="00B219F8" w:rsidRPr="00D57BA2" w:rsidRDefault="00B219F8" w:rsidP="00B219F8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D61AB7C" w14:textId="77777777" w:rsidR="00B219F8" w:rsidRPr="00D57BA2" w:rsidRDefault="00B219F8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099" w:rsidRPr="00D57BA2" w14:paraId="60014A44" w14:textId="77777777" w:rsidTr="003A4173">
        <w:trPr>
          <w:cantSplit/>
        </w:trPr>
        <w:tc>
          <w:tcPr>
            <w:tcW w:w="3791" w:type="dxa"/>
            <w:hideMark/>
          </w:tcPr>
          <w:p w14:paraId="7DCDB68F" w14:textId="5866AFB6" w:rsidR="00C60099" w:rsidRPr="00D57BA2" w:rsidRDefault="00C60099" w:rsidP="00C6009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E18050" w14:textId="74C22581" w:rsidR="00C60099" w:rsidRPr="00D57BA2" w:rsidRDefault="00C60099" w:rsidP="00C60099">
            <w:pPr>
              <w:tabs>
                <w:tab w:val="clear" w:pos="907"/>
                <w:tab w:val="left" w:pos="643"/>
                <w:tab w:val="decimal" w:pos="111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96,559</w:t>
            </w:r>
          </w:p>
        </w:tc>
        <w:tc>
          <w:tcPr>
            <w:tcW w:w="270" w:type="dxa"/>
          </w:tcPr>
          <w:p w14:paraId="01045A5A" w14:textId="77777777" w:rsidR="00C60099" w:rsidRPr="00D57BA2" w:rsidRDefault="00C60099" w:rsidP="00C6009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AE7A5" w14:textId="399CD058" w:rsidR="00C60099" w:rsidRPr="00C60099" w:rsidRDefault="00C60099" w:rsidP="006E61F7">
            <w:pPr>
              <w:tabs>
                <w:tab w:val="clear" w:pos="907"/>
                <w:tab w:val="left" w:pos="823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</w:t>
            </w:r>
            <w:r w:rsidR="002F7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00655A39" w14:textId="77777777" w:rsidR="00C60099" w:rsidRPr="00C60099" w:rsidRDefault="00C60099" w:rsidP="00C60099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42DAF1" w14:textId="7EC0F8BE" w:rsidR="00C60099" w:rsidRPr="00C60099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23,23</w:t>
            </w:r>
            <w:r w:rsidR="002F7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5ED62169" w14:textId="77777777" w:rsidR="00C60099" w:rsidRPr="00C60099" w:rsidRDefault="00C60099" w:rsidP="00C60099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CC9F1F" w14:textId="63BCBA7C" w:rsidR="00C60099" w:rsidRPr="00C60099" w:rsidRDefault="00C60099" w:rsidP="00C600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</w:tr>
      <w:bookmarkEnd w:id="10"/>
    </w:tbl>
    <w:p w14:paraId="309B627E" w14:textId="721CA338" w:rsidR="00117CAA" w:rsidRPr="00D57BA2" w:rsidRDefault="00117CAA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4FAE91F4" w14:textId="77222C28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504F7A9" w14:textId="5A9DF56B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8DD00C7" w14:textId="5173DC9C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4E3327F" w14:textId="7B152C91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65BAF3B" w14:textId="365E74AD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0AEEFA1" w14:textId="322BEB13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9E60DD8" w14:textId="69ADFE6B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3063EBD" w14:textId="31A1B9C5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24607DA1" w14:textId="24C052C5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1341BC6" w14:textId="471A23FE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0E38F6E" w14:textId="45025131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946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170"/>
        <w:gridCol w:w="270"/>
        <w:gridCol w:w="1053"/>
        <w:gridCol w:w="27"/>
        <w:gridCol w:w="182"/>
        <w:gridCol w:w="1438"/>
        <w:gridCol w:w="181"/>
        <w:gridCol w:w="1260"/>
      </w:tblGrid>
      <w:tr w:rsidR="00DF5577" w:rsidRPr="00D57BA2" w14:paraId="13D7F3EA" w14:textId="77777777" w:rsidTr="003A4173">
        <w:trPr>
          <w:cantSplit/>
          <w:tblHeader/>
        </w:trPr>
        <w:tc>
          <w:tcPr>
            <w:tcW w:w="3881" w:type="dxa"/>
          </w:tcPr>
          <w:p w14:paraId="5E3A2B8F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8"/>
            <w:hideMark/>
          </w:tcPr>
          <w:p w14:paraId="78A60342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D57BA2" w14:paraId="412D839D" w14:textId="77777777" w:rsidTr="003A4173">
        <w:trPr>
          <w:cantSplit/>
          <w:tblHeader/>
        </w:trPr>
        <w:tc>
          <w:tcPr>
            <w:tcW w:w="3881" w:type="dxa"/>
          </w:tcPr>
          <w:p w14:paraId="5EB51213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3835A56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872F6E" w:rsidRPr="00D57BA2" w14:paraId="61A39A47" w14:textId="77777777" w:rsidTr="00CE7AD0">
        <w:trPr>
          <w:cantSplit/>
          <w:tblHeader/>
        </w:trPr>
        <w:tc>
          <w:tcPr>
            <w:tcW w:w="3881" w:type="dxa"/>
          </w:tcPr>
          <w:p w14:paraId="53921C89" w14:textId="77777777" w:rsidR="00872F6E" w:rsidRPr="00D57BA2" w:rsidRDefault="00872F6E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75D9075" w14:textId="4203C3DF" w:rsidR="00872F6E" w:rsidRPr="00D57BA2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A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7BA66E" w14:textId="77777777" w:rsidR="00872F6E" w:rsidRPr="00D57BA2" w:rsidRDefault="00872F6E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  <w:hideMark/>
          </w:tcPr>
          <w:p w14:paraId="61ACA034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  <w:vAlign w:val="bottom"/>
          </w:tcPr>
          <w:p w14:paraId="368AC75A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  <w:hideMark/>
          </w:tcPr>
          <w:p w14:paraId="050EA715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1E2C8CE0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25225A" w14:textId="74667030" w:rsidR="00872F6E" w:rsidRPr="00D57BA2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A4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DF5577" w:rsidRPr="00D57BA2" w14:paraId="05B725CE" w14:textId="77777777" w:rsidTr="003A4173">
        <w:trPr>
          <w:cantSplit/>
        </w:trPr>
        <w:tc>
          <w:tcPr>
            <w:tcW w:w="3881" w:type="dxa"/>
          </w:tcPr>
          <w:p w14:paraId="2526ED15" w14:textId="77777777" w:rsidR="00DF5577" w:rsidRPr="00D57BA2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161F314" w14:textId="77777777" w:rsidR="00DF5577" w:rsidRPr="00D57BA2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D57BA2" w14:paraId="5142BE11" w14:textId="77777777" w:rsidTr="00CE7AD0">
        <w:trPr>
          <w:cantSplit/>
        </w:trPr>
        <w:tc>
          <w:tcPr>
            <w:tcW w:w="3881" w:type="dxa"/>
            <w:hideMark/>
          </w:tcPr>
          <w:p w14:paraId="5E31F3A6" w14:textId="11D90106" w:rsidR="00DF5577" w:rsidRPr="00D57BA2" w:rsidRDefault="00984180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</w:t>
            </w:r>
            <w:r w:rsidR="00DF5577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0" w:type="dxa"/>
          </w:tcPr>
          <w:p w14:paraId="3D5D20C4" w14:textId="77777777" w:rsidR="00DF5577" w:rsidRPr="00D57BA2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EC38A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6051CA" w14:textId="77777777" w:rsidR="00DF5577" w:rsidRPr="00D57BA2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F2E5EE4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0FB269F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E057AC6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3F60A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54" w:rsidRPr="00D57BA2" w14:paraId="6FE55604" w14:textId="77777777" w:rsidTr="00CE7AD0">
        <w:trPr>
          <w:cantSplit/>
        </w:trPr>
        <w:tc>
          <w:tcPr>
            <w:tcW w:w="3881" w:type="dxa"/>
            <w:vAlign w:val="center"/>
          </w:tcPr>
          <w:p w14:paraId="6799B6AE" w14:textId="1AC00673" w:rsidR="00313154" w:rsidRPr="00D57BA2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0F0220EF" w14:textId="77777777" w:rsidR="00313154" w:rsidRPr="00D57BA2" w:rsidRDefault="00313154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61DA1" w14:textId="77777777" w:rsidR="00313154" w:rsidRPr="00D57BA2" w:rsidRDefault="00313154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9B9B27" w14:textId="77777777" w:rsidR="00313154" w:rsidRPr="00D57BA2" w:rsidRDefault="00313154" w:rsidP="00BD66A4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49C1610" w14:textId="77777777" w:rsidR="00313154" w:rsidRPr="00D57BA2" w:rsidRDefault="00313154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307370E" w14:textId="77777777" w:rsidR="00313154" w:rsidRPr="00D57BA2" w:rsidRDefault="00313154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6D80CB9" w14:textId="77777777" w:rsidR="00313154" w:rsidRPr="00D57BA2" w:rsidRDefault="00313154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6CD99E" w14:textId="77777777" w:rsidR="00313154" w:rsidRPr="00D57BA2" w:rsidRDefault="00313154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AD0" w:rsidRPr="00D57BA2" w14:paraId="640BF7EC" w14:textId="77777777" w:rsidTr="00CE7AD0">
        <w:trPr>
          <w:cantSplit/>
        </w:trPr>
        <w:tc>
          <w:tcPr>
            <w:tcW w:w="3881" w:type="dxa"/>
            <w:vAlign w:val="center"/>
          </w:tcPr>
          <w:p w14:paraId="4C21CC91" w14:textId="270D47FE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  <w:vAlign w:val="bottom"/>
          </w:tcPr>
          <w:p w14:paraId="47B1ACEB" w14:textId="350F416D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vAlign w:val="bottom"/>
          </w:tcPr>
          <w:p w14:paraId="06438FD6" w14:textId="77777777" w:rsidR="00CE7AD0" w:rsidRPr="00D57BA2" w:rsidRDefault="00CE7AD0" w:rsidP="00CE7AD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F1BDC3" w14:textId="1971CA68" w:rsidR="00CE7AD0" w:rsidRPr="00D57BA2" w:rsidRDefault="00CE7AD0" w:rsidP="00EE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D09C473" w14:textId="77777777" w:rsidR="00CE7AD0" w:rsidRPr="00D57BA2" w:rsidRDefault="00CE7AD0" w:rsidP="00CE7AD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C224C1" w14:textId="3D6EB287" w:rsidR="00CE7AD0" w:rsidRPr="00D57BA2" w:rsidRDefault="00CE7AD0" w:rsidP="00EE000B">
            <w:pPr>
              <w:spacing w:line="240" w:lineRule="auto"/>
              <w:ind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508C3B3" w14:textId="77777777" w:rsidR="00CE7AD0" w:rsidRPr="00D57BA2" w:rsidRDefault="00CE7AD0" w:rsidP="00CE7AD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487DB9" w14:textId="5AC3A81A" w:rsidR="00CE7AD0" w:rsidRPr="00D57BA2" w:rsidRDefault="00CE7AD0" w:rsidP="00EE000B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2F7C35" w:rsidRPr="00D57BA2" w14:paraId="660B5F5E" w14:textId="77777777" w:rsidTr="00CE7AD0">
        <w:trPr>
          <w:cantSplit/>
        </w:trPr>
        <w:tc>
          <w:tcPr>
            <w:tcW w:w="3881" w:type="dxa"/>
            <w:vAlign w:val="center"/>
          </w:tcPr>
          <w:p w14:paraId="52915F6D" w14:textId="1158A334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  <w:vAlign w:val="bottom"/>
          </w:tcPr>
          <w:p w14:paraId="2E06C911" w14:textId="77777777" w:rsidR="002F7C35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5C5D4D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7441CA" w14:textId="77777777" w:rsidR="002F7C35" w:rsidRPr="00CE7AD0" w:rsidRDefault="002F7C35" w:rsidP="002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E0CD506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D551D93" w14:textId="77777777" w:rsidR="002F7C35" w:rsidRPr="00CE7AD0" w:rsidRDefault="002F7C35" w:rsidP="002F7C35">
            <w:pPr>
              <w:spacing w:line="240" w:lineRule="auto"/>
              <w:ind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55C5471" w14:textId="77777777" w:rsidR="002F7C35" w:rsidRPr="00D57BA2" w:rsidRDefault="002F7C35" w:rsidP="002F7C35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2023D4" w14:textId="77777777" w:rsidR="002F7C35" w:rsidRPr="00CE7AD0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C35" w:rsidRPr="00D57BA2" w14:paraId="7AEA9862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3A331125" w14:textId="2885E4F1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4258E4F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14CAF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7A333" w14:textId="77777777" w:rsidR="002F7C35" w:rsidRPr="00D57BA2" w:rsidRDefault="002F7C35" w:rsidP="002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7BCBC43" w14:textId="77777777" w:rsidR="002F7C35" w:rsidRPr="00D57BA2" w:rsidRDefault="002F7C35" w:rsidP="002F7C35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E8F1CEC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55679F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750917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C35" w:rsidRPr="00D57BA2" w14:paraId="34555B78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14E4F06C" w14:textId="05AA9C86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2DE82CC9" w14:textId="6CA478B1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55,047</w:t>
            </w:r>
          </w:p>
        </w:tc>
        <w:tc>
          <w:tcPr>
            <w:tcW w:w="270" w:type="dxa"/>
          </w:tcPr>
          <w:p w14:paraId="3F0AF4C9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5D8DBA" w14:textId="1F14DD17" w:rsidR="002F7C35" w:rsidRPr="00D57BA2" w:rsidRDefault="002F7C35" w:rsidP="002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A12CFB7" w14:textId="77777777" w:rsidR="002F7C35" w:rsidRPr="00D57BA2" w:rsidRDefault="002F7C35" w:rsidP="002F7C35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EB793B2" w14:textId="3878AFF3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18,85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</w:tcPr>
          <w:p w14:paraId="23A9E304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76D1A4" w14:textId="4E2B7E40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73,90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E7AD0" w:rsidRPr="00D57BA2" w14:paraId="67A6CD29" w14:textId="77777777" w:rsidTr="00CE7AD0">
        <w:trPr>
          <w:cantSplit/>
        </w:trPr>
        <w:tc>
          <w:tcPr>
            <w:tcW w:w="3881" w:type="dxa"/>
            <w:vAlign w:val="center"/>
          </w:tcPr>
          <w:p w14:paraId="6E00F02A" w14:textId="63FB7F52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350A789D" w14:textId="77777777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1F487" w14:textId="77777777" w:rsidR="00CE7AD0" w:rsidRPr="00D57BA2" w:rsidRDefault="00CE7AD0" w:rsidP="00CE7AD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CEC28C" w14:textId="20414A44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B0A5717" w14:textId="77777777" w:rsidR="00CE7AD0" w:rsidRPr="00D57BA2" w:rsidRDefault="00CE7AD0" w:rsidP="00CE7AD0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6BBEC36" w14:textId="3CD3B130" w:rsidR="00CE7AD0" w:rsidRPr="00D57BA2" w:rsidRDefault="00CE7AD0" w:rsidP="00CE7AD0">
            <w:pPr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261D22C" w14:textId="77777777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C8B3CF" w14:textId="64A5845C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AD0" w:rsidRPr="00D57BA2" w14:paraId="655931A7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49A2CABB" w14:textId="2249DFC2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0548545C" w14:textId="1CEBD71D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29,587</w:t>
            </w:r>
          </w:p>
        </w:tc>
        <w:tc>
          <w:tcPr>
            <w:tcW w:w="270" w:type="dxa"/>
          </w:tcPr>
          <w:p w14:paraId="42D8FA87" w14:textId="77777777" w:rsidR="00CE7AD0" w:rsidRPr="00D57BA2" w:rsidRDefault="00CE7AD0" w:rsidP="00CE7AD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0FF439" w14:textId="2186828B" w:rsidR="00CE7AD0" w:rsidRPr="00D57BA2" w:rsidRDefault="00CE7AD0" w:rsidP="006E61F7">
            <w:pPr>
              <w:tabs>
                <w:tab w:val="clear" w:pos="907"/>
                <w:tab w:val="left" w:pos="797"/>
                <w:tab w:val="left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(2,173)</w:t>
            </w:r>
          </w:p>
        </w:tc>
        <w:tc>
          <w:tcPr>
            <w:tcW w:w="182" w:type="dxa"/>
          </w:tcPr>
          <w:p w14:paraId="1418E6C2" w14:textId="77777777" w:rsidR="00CE7AD0" w:rsidRPr="00D57BA2" w:rsidRDefault="00CE7AD0" w:rsidP="00CE7AD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594EDC" w14:textId="12EE51DE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2,746</w:t>
            </w:r>
          </w:p>
        </w:tc>
        <w:tc>
          <w:tcPr>
            <w:tcW w:w="181" w:type="dxa"/>
          </w:tcPr>
          <w:p w14:paraId="6F33121B" w14:textId="77777777" w:rsidR="00CE7AD0" w:rsidRPr="00D57BA2" w:rsidRDefault="00CE7AD0" w:rsidP="00CE7AD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A7AE4" w14:textId="0DBE346F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30,160</w:t>
            </w:r>
          </w:p>
        </w:tc>
      </w:tr>
      <w:tr w:rsidR="002F7C35" w:rsidRPr="00D57BA2" w14:paraId="50AD5B0F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29D2AFAE" w14:textId="72E3C9FC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12AA8227" w14:textId="63AC9E73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  <w:tc>
          <w:tcPr>
            <w:tcW w:w="270" w:type="dxa"/>
          </w:tcPr>
          <w:p w14:paraId="324FC0C6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34505" w14:textId="54EE4D21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16,074</w:t>
            </w:r>
          </w:p>
        </w:tc>
        <w:tc>
          <w:tcPr>
            <w:tcW w:w="182" w:type="dxa"/>
          </w:tcPr>
          <w:p w14:paraId="6A9BA987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0C3A2A4" w14:textId="5511DDC7" w:rsidR="002F7C35" w:rsidRPr="00D57BA2" w:rsidRDefault="002F7C35" w:rsidP="002F7C3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C435E6C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A1DFD" w14:textId="2975FFA0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</w:tr>
      <w:tr w:rsidR="00CE7AD0" w:rsidRPr="00D57BA2" w14:paraId="558C5D3A" w14:textId="77777777" w:rsidTr="00CE7AD0">
        <w:trPr>
          <w:cantSplit/>
        </w:trPr>
        <w:tc>
          <w:tcPr>
            <w:tcW w:w="3881" w:type="dxa"/>
            <w:vAlign w:val="center"/>
          </w:tcPr>
          <w:p w14:paraId="258B3AB9" w14:textId="6EE7BB76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695890BD" w14:textId="77777777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B59215" w14:textId="77777777" w:rsidR="00CE7AD0" w:rsidRPr="00D57BA2" w:rsidRDefault="00CE7AD0" w:rsidP="00CE7AD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B1E6EE" w14:textId="2EDC58EB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0F4EDE3" w14:textId="77777777" w:rsidR="00CE7AD0" w:rsidRPr="00D57BA2" w:rsidRDefault="00CE7AD0" w:rsidP="00CE7AD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F56E480" w14:textId="564C0743" w:rsidR="00CE7AD0" w:rsidRPr="00D57BA2" w:rsidRDefault="00CE7AD0" w:rsidP="00CE7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88BD79" w14:textId="77777777" w:rsidR="00CE7AD0" w:rsidRPr="00D57BA2" w:rsidRDefault="00CE7AD0" w:rsidP="00CE7AD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D97C8E" w14:textId="3DBF71A7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AD0" w:rsidRPr="00D57BA2" w14:paraId="1FC3D342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04E16DD7" w14:textId="2E500B65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573F7692" w14:textId="6393AE5C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  <w:tc>
          <w:tcPr>
            <w:tcW w:w="270" w:type="dxa"/>
            <w:vAlign w:val="bottom"/>
          </w:tcPr>
          <w:p w14:paraId="38B491FC" w14:textId="77777777" w:rsidR="00CE7AD0" w:rsidRPr="00D57BA2" w:rsidRDefault="00CE7AD0" w:rsidP="00CE7AD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514D50" w14:textId="369D7462" w:rsidR="00CE7AD0" w:rsidRPr="00D57BA2" w:rsidRDefault="00CE7AD0" w:rsidP="00EE000B">
            <w:pPr>
              <w:tabs>
                <w:tab w:val="clear" w:pos="90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(848)</w:t>
            </w:r>
          </w:p>
        </w:tc>
        <w:tc>
          <w:tcPr>
            <w:tcW w:w="182" w:type="dxa"/>
          </w:tcPr>
          <w:p w14:paraId="040FA499" w14:textId="77777777" w:rsidR="00CE7AD0" w:rsidRPr="00D57BA2" w:rsidRDefault="00CE7AD0" w:rsidP="00CE7AD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72A2D57" w14:textId="36DB182C" w:rsidR="00CE7AD0" w:rsidRPr="00D57BA2" w:rsidRDefault="00CE7AD0" w:rsidP="00CE7A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81A566F" w14:textId="77777777" w:rsidR="00CE7AD0" w:rsidRPr="00D57BA2" w:rsidRDefault="00CE7AD0" w:rsidP="00CE7AD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72CA34" w14:textId="0D05A93E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</w:tr>
      <w:tr w:rsidR="00CE7AD0" w:rsidRPr="00D57BA2" w14:paraId="2FD0BF29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368C3E74" w14:textId="77777777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3D44B9D0" w14:textId="05F1B8D4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  <w:tc>
          <w:tcPr>
            <w:tcW w:w="270" w:type="dxa"/>
          </w:tcPr>
          <w:p w14:paraId="109939F5" w14:textId="77777777" w:rsidR="00CE7AD0" w:rsidRPr="00D57BA2" w:rsidRDefault="00CE7AD0" w:rsidP="00CE7AD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113DD" w14:textId="44B92412" w:rsidR="00CE7AD0" w:rsidRPr="00D57BA2" w:rsidRDefault="00CE7AD0" w:rsidP="006E61F7">
            <w:pPr>
              <w:tabs>
                <w:tab w:val="clear" w:pos="680"/>
                <w:tab w:val="clear" w:pos="907"/>
                <w:tab w:val="left" w:pos="82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3,37</w:t>
            </w:r>
            <w:r w:rsidR="002F7C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7E73F766" w14:textId="77777777" w:rsidR="00CE7AD0" w:rsidRPr="00D57BA2" w:rsidRDefault="00CE7AD0" w:rsidP="00CE7AD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1E6F665" w14:textId="6FBE61C0" w:rsidR="00CE7AD0" w:rsidRPr="00D57BA2" w:rsidRDefault="00CE7AD0" w:rsidP="00EE00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8761B9" w14:textId="77777777" w:rsidR="00CE7AD0" w:rsidRPr="00D57BA2" w:rsidRDefault="00CE7AD0" w:rsidP="00CE7AD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BCD8A9" w14:textId="047A694B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 w:rsidR="002F7C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E7AD0" w:rsidRPr="00D57BA2" w14:paraId="41220FD2" w14:textId="77777777" w:rsidTr="00CE7AD0">
        <w:trPr>
          <w:cantSplit/>
        </w:trPr>
        <w:tc>
          <w:tcPr>
            <w:tcW w:w="3881" w:type="dxa"/>
            <w:hideMark/>
          </w:tcPr>
          <w:p w14:paraId="764253B8" w14:textId="77777777" w:rsidR="00CE7AD0" w:rsidRPr="00D57BA2" w:rsidRDefault="00CE7AD0" w:rsidP="00CE7A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2B327" w14:textId="17857856" w:rsidR="00CE7AD0" w:rsidRPr="00D57BA2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100,761</w:t>
            </w:r>
          </w:p>
        </w:tc>
        <w:tc>
          <w:tcPr>
            <w:tcW w:w="270" w:type="dxa"/>
          </w:tcPr>
          <w:p w14:paraId="3BEFBC01" w14:textId="77777777" w:rsidR="00CE7AD0" w:rsidRPr="00D57BA2" w:rsidRDefault="00CE7AD0" w:rsidP="00CE7AD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C4E39" w14:textId="4082EF03" w:rsidR="00CE7AD0" w:rsidRPr="00CE7AD0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</w:t>
            </w:r>
            <w:r w:rsidR="002F7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2E21D512" w14:textId="77777777" w:rsidR="00CE7AD0" w:rsidRPr="00CE7AD0" w:rsidRDefault="00CE7AD0" w:rsidP="00CE7AD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7F0D3" w14:textId="3CDAB633" w:rsidR="00CE7AD0" w:rsidRPr="00CE7AD0" w:rsidRDefault="00CE7AD0" w:rsidP="00CE7AD0">
            <w:pPr>
              <w:tabs>
                <w:tab w:val="decimal" w:pos="105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 w:rsidR="002F7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CDEADF6" w14:textId="77777777" w:rsidR="00CE7AD0" w:rsidRPr="00CE7AD0" w:rsidRDefault="00CE7AD0" w:rsidP="00CE7AD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49201" w14:textId="7CF98BB5" w:rsidR="00CE7AD0" w:rsidRPr="00CE7AD0" w:rsidRDefault="00CE7AD0" w:rsidP="00CE7AD0">
            <w:pPr>
              <w:tabs>
                <w:tab w:val="decimal" w:pos="73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</w:tr>
      <w:tr w:rsidR="00436232" w:rsidRPr="00D57BA2" w14:paraId="61DF9004" w14:textId="77777777" w:rsidTr="00CE7AD0">
        <w:trPr>
          <w:cantSplit/>
        </w:trPr>
        <w:tc>
          <w:tcPr>
            <w:tcW w:w="3881" w:type="dxa"/>
          </w:tcPr>
          <w:p w14:paraId="52C5D4DD" w14:textId="77777777" w:rsidR="00436232" w:rsidRPr="00D57BA2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3F981" w14:textId="77777777" w:rsidR="00436232" w:rsidRPr="00D57BA2" w:rsidRDefault="00436232" w:rsidP="0043623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78DD4" w14:textId="77777777" w:rsidR="00436232" w:rsidRPr="00D57BA2" w:rsidRDefault="00436232" w:rsidP="0043623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A7D4" w14:textId="77777777" w:rsidR="00436232" w:rsidRPr="00D57BA2" w:rsidRDefault="00436232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2AB3122" w14:textId="77777777" w:rsidR="00436232" w:rsidRPr="00D57BA2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92E8" w14:textId="77777777" w:rsidR="00436232" w:rsidRPr="00D57BA2" w:rsidRDefault="00436232" w:rsidP="0043623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E78B8E9" w14:textId="77777777" w:rsidR="00436232" w:rsidRPr="00D57BA2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A78F8" w14:textId="77777777" w:rsidR="00436232" w:rsidRPr="00D57BA2" w:rsidRDefault="00436232" w:rsidP="0043623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872" w:rsidRPr="00D57BA2" w14:paraId="54E740A8" w14:textId="77777777" w:rsidTr="00CE7AD0">
        <w:trPr>
          <w:cantSplit/>
        </w:trPr>
        <w:tc>
          <w:tcPr>
            <w:tcW w:w="3881" w:type="dxa"/>
            <w:hideMark/>
          </w:tcPr>
          <w:p w14:paraId="58A4E60F" w14:textId="0ED9D7FA" w:rsidR="00882872" w:rsidRPr="00D57BA2" w:rsidRDefault="00882872" w:rsidP="0088287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91AA9E9" w14:textId="77777777" w:rsidR="00882872" w:rsidRPr="00D57BA2" w:rsidRDefault="00882872" w:rsidP="0088287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52F08" w14:textId="77777777" w:rsidR="00882872" w:rsidRPr="00D57BA2" w:rsidRDefault="00882872" w:rsidP="0088287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1A0226" w14:textId="77777777" w:rsidR="00882872" w:rsidRPr="00D57BA2" w:rsidRDefault="00882872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3D14724" w14:textId="77777777" w:rsidR="00882872" w:rsidRPr="00D57BA2" w:rsidRDefault="00882872" w:rsidP="0088287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6EA31A06" w14:textId="77777777" w:rsidR="00882872" w:rsidRPr="00D57BA2" w:rsidRDefault="00882872" w:rsidP="0088287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22A523E" w14:textId="77777777" w:rsidR="00882872" w:rsidRPr="00D57BA2" w:rsidRDefault="00882872" w:rsidP="0088287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A1C3F4" w14:textId="77777777" w:rsidR="00882872" w:rsidRPr="00D57BA2" w:rsidRDefault="00882872" w:rsidP="0088287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7A3" w:rsidRPr="00D57BA2" w14:paraId="6DD9498F" w14:textId="77777777" w:rsidTr="00CE7AD0">
        <w:trPr>
          <w:cantSplit/>
        </w:trPr>
        <w:tc>
          <w:tcPr>
            <w:tcW w:w="3881" w:type="dxa"/>
          </w:tcPr>
          <w:p w14:paraId="52F36C30" w14:textId="1CF5E7E3" w:rsidR="00D847A3" w:rsidRPr="00D57BA2" w:rsidRDefault="00D847A3" w:rsidP="0088287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5F8A4002" w14:textId="77777777" w:rsidR="00D847A3" w:rsidRPr="00D57BA2" w:rsidRDefault="00D847A3" w:rsidP="0088287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66D02" w14:textId="77777777" w:rsidR="00D847A3" w:rsidRPr="00D57BA2" w:rsidRDefault="00D847A3" w:rsidP="0088287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50CF3A" w14:textId="77777777" w:rsidR="00D847A3" w:rsidRPr="00D57BA2" w:rsidRDefault="00D847A3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F2AB452" w14:textId="77777777" w:rsidR="00D847A3" w:rsidRPr="00D57BA2" w:rsidRDefault="00D847A3" w:rsidP="0088287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745475DE" w14:textId="77777777" w:rsidR="00D847A3" w:rsidRPr="00D57BA2" w:rsidRDefault="00D847A3" w:rsidP="0088287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73ABBCF" w14:textId="77777777" w:rsidR="00D847A3" w:rsidRPr="00D57BA2" w:rsidRDefault="00D847A3" w:rsidP="0088287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3DF45" w14:textId="77777777" w:rsidR="00D847A3" w:rsidRPr="00D57BA2" w:rsidRDefault="00D847A3" w:rsidP="0088287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AD0" w:rsidRPr="00D57BA2" w14:paraId="3FF2679F" w14:textId="77777777" w:rsidTr="00CE7AD0">
        <w:trPr>
          <w:cantSplit/>
        </w:trPr>
        <w:tc>
          <w:tcPr>
            <w:tcW w:w="3881" w:type="dxa"/>
            <w:vAlign w:val="center"/>
          </w:tcPr>
          <w:p w14:paraId="7CA0C552" w14:textId="7A0116F8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EC842" w14:textId="7C04D242" w:rsidR="00CE7AD0" w:rsidRPr="00D57BA2" w:rsidRDefault="00CE7AD0" w:rsidP="00CE7AD0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270" w:type="dxa"/>
          </w:tcPr>
          <w:p w14:paraId="3815745A" w14:textId="77777777" w:rsidR="00CE7AD0" w:rsidRPr="00D57BA2" w:rsidRDefault="00CE7AD0" w:rsidP="00CE7AD0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D7B83" w14:textId="399DB4DC" w:rsidR="00CE7AD0" w:rsidRPr="00D57BA2" w:rsidRDefault="00CE7AD0" w:rsidP="0054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481809C3" w14:textId="77777777" w:rsidR="00CE7AD0" w:rsidRPr="00D57BA2" w:rsidRDefault="00CE7AD0" w:rsidP="00CE7AD0">
            <w:pPr>
              <w:tabs>
                <w:tab w:val="decimal" w:pos="1000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B4804" w14:textId="723026C6" w:rsidR="00CE7AD0" w:rsidRPr="00CE7AD0" w:rsidRDefault="00CE7AD0" w:rsidP="00CE7AD0">
            <w:pPr>
              <w:tabs>
                <w:tab w:val="decimal" w:pos="105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4646BAE9" w14:textId="77777777" w:rsidR="00CE7AD0" w:rsidRPr="00D57BA2" w:rsidRDefault="00CE7AD0" w:rsidP="00CE7AD0">
            <w:pPr>
              <w:tabs>
                <w:tab w:val="decimal" w:pos="881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6758" w14:textId="3C4C6561" w:rsidR="00CE7AD0" w:rsidRPr="00D57BA2" w:rsidRDefault="00CE7AD0" w:rsidP="00CE7AD0">
            <w:pPr>
              <w:tabs>
                <w:tab w:val="clear" w:pos="907"/>
                <w:tab w:val="decimal" w:pos="906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7AD0" w:rsidRPr="00D57BA2" w14:paraId="68C2478F" w14:textId="77777777" w:rsidTr="00CE7AD0">
        <w:trPr>
          <w:cantSplit/>
        </w:trPr>
        <w:tc>
          <w:tcPr>
            <w:tcW w:w="3881" w:type="dxa"/>
            <w:vAlign w:val="center"/>
          </w:tcPr>
          <w:p w14:paraId="1FC76444" w14:textId="3DAAF1F0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E37E1" w14:textId="60031C58" w:rsidR="00CE7AD0" w:rsidRPr="00D57BA2" w:rsidRDefault="00CE7AD0" w:rsidP="00CE7AD0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  <w:tc>
          <w:tcPr>
            <w:tcW w:w="270" w:type="dxa"/>
          </w:tcPr>
          <w:p w14:paraId="1C928EE7" w14:textId="77777777" w:rsidR="00CE7AD0" w:rsidRPr="00D57BA2" w:rsidRDefault="00CE7AD0" w:rsidP="00CE7AD0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0F76E" w14:textId="59D9FFFF" w:rsidR="00CE7AD0" w:rsidRPr="001E6374" w:rsidRDefault="00CE7AD0" w:rsidP="0054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clear" w:color="auto" w:fill="auto"/>
          </w:tcPr>
          <w:p w14:paraId="17A103B1" w14:textId="77777777" w:rsidR="00CE7AD0" w:rsidRPr="00CE7AD0" w:rsidRDefault="00CE7AD0" w:rsidP="00CE7AD0">
            <w:pPr>
              <w:tabs>
                <w:tab w:val="decimal" w:pos="1000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750C8" w14:textId="1B3EB799" w:rsidR="00CE7AD0" w:rsidRPr="00CE7AD0" w:rsidRDefault="00CE7AD0" w:rsidP="00CE7AD0">
            <w:pPr>
              <w:tabs>
                <w:tab w:val="decimal" w:pos="105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7482B3F6" w14:textId="77777777" w:rsidR="00CE7AD0" w:rsidRPr="00CE7AD0" w:rsidRDefault="00CE7AD0" w:rsidP="00CE7AD0">
            <w:pPr>
              <w:tabs>
                <w:tab w:val="decimal" w:pos="881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EE41E" w14:textId="501639E1" w:rsidR="00CE7AD0" w:rsidRPr="001E6374" w:rsidRDefault="00CE7AD0" w:rsidP="00CE7AD0">
            <w:pPr>
              <w:tabs>
                <w:tab w:val="clear" w:pos="907"/>
                <w:tab w:val="decimal" w:pos="906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E7AD0" w:rsidRPr="00D57BA2" w14:paraId="2DF1D76B" w14:textId="77777777" w:rsidTr="00CE7AD0">
        <w:trPr>
          <w:cantSplit/>
        </w:trPr>
        <w:tc>
          <w:tcPr>
            <w:tcW w:w="3881" w:type="dxa"/>
          </w:tcPr>
          <w:p w14:paraId="4CFB3AD2" w14:textId="77777777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D0C5B0F" w14:textId="77777777" w:rsidR="00CE7AD0" w:rsidRPr="00D57BA2" w:rsidRDefault="00CE7AD0" w:rsidP="00CE7AD0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E474F" w14:textId="77777777" w:rsidR="00CE7AD0" w:rsidRPr="00D57BA2" w:rsidRDefault="00CE7AD0" w:rsidP="00CE7AD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D27B04" w14:textId="30A1EEA1" w:rsidR="00CE7AD0" w:rsidRPr="00CE7AD0" w:rsidRDefault="00CE7AD0" w:rsidP="00CE7AD0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shd w:val="clear" w:color="auto" w:fill="auto"/>
          </w:tcPr>
          <w:p w14:paraId="59C60FB5" w14:textId="77777777" w:rsidR="00CE7AD0" w:rsidRPr="00CE7AD0" w:rsidRDefault="00CE7AD0" w:rsidP="00CE7AD0">
            <w:pPr>
              <w:tabs>
                <w:tab w:val="clear" w:pos="680"/>
                <w:tab w:val="clear" w:pos="907"/>
                <w:tab w:val="decimal" w:pos="910"/>
                <w:tab w:val="decimal" w:pos="100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1E5588FE" w14:textId="3BA128AB" w:rsidR="00CE7AD0" w:rsidRPr="00CE7AD0" w:rsidRDefault="00CE7AD0" w:rsidP="00CE7AD0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27543E0" w14:textId="77777777" w:rsidR="00CE7AD0" w:rsidRPr="00CE7AD0" w:rsidRDefault="00CE7AD0" w:rsidP="00CE7AD0">
            <w:pPr>
              <w:tabs>
                <w:tab w:val="clear" w:pos="680"/>
                <w:tab w:val="clear" w:pos="907"/>
                <w:tab w:val="decimal" w:pos="881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B9CCC7" w14:textId="42E739CC" w:rsidR="00CE7AD0" w:rsidRPr="00CE7AD0" w:rsidRDefault="00CE7AD0" w:rsidP="00CE7AD0">
            <w:pPr>
              <w:tabs>
                <w:tab w:val="clear" w:pos="680"/>
                <w:tab w:val="clear" w:pos="907"/>
                <w:tab w:val="decimal" w:pos="730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AD0" w:rsidRPr="00CE7AD0" w14:paraId="67A5475E" w14:textId="77777777" w:rsidTr="00CE7AD0">
        <w:trPr>
          <w:cantSplit/>
        </w:trPr>
        <w:tc>
          <w:tcPr>
            <w:tcW w:w="3881" w:type="dxa"/>
            <w:hideMark/>
          </w:tcPr>
          <w:p w14:paraId="46A855C8" w14:textId="20CABB59" w:rsidR="00CE7AD0" w:rsidRPr="00D57BA2" w:rsidRDefault="00CE7AD0" w:rsidP="00CE7AD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2EFB0F3" w14:textId="36C668E2" w:rsidR="00CE7AD0" w:rsidRPr="00D57BA2" w:rsidRDefault="00CE7AD0" w:rsidP="00EE000B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99,130</w:t>
            </w:r>
          </w:p>
        </w:tc>
        <w:tc>
          <w:tcPr>
            <w:tcW w:w="270" w:type="dxa"/>
          </w:tcPr>
          <w:p w14:paraId="00642536" w14:textId="77777777" w:rsidR="00CE7AD0" w:rsidRPr="00CE7AD0" w:rsidRDefault="00CE7AD0" w:rsidP="00CE7AD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CF42E4F" w14:textId="3A13B7C7" w:rsidR="00CE7AD0" w:rsidRPr="00CE7AD0" w:rsidRDefault="00CE7AD0" w:rsidP="006E61F7">
            <w:pPr>
              <w:tabs>
                <w:tab w:val="left" w:pos="81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</w:t>
            </w:r>
            <w:r w:rsidR="002F7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EA14E30" w14:textId="77777777" w:rsidR="00CE7AD0" w:rsidRPr="00CE7AD0" w:rsidRDefault="00CE7AD0" w:rsidP="00CE7AD0">
            <w:pPr>
              <w:tabs>
                <w:tab w:val="decimal" w:pos="1000"/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6D416638" w14:textId="7EF25D8E" w:rsidR="00CE7AD0" w:rsidRPr="00CE7AD0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23,23</w:t>
            </w:r>
            <w:r w:rsidR="002F7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0FB69EF" w14:textId="77777777" w:rsidR="00CE7AD0" w:rsidRPr="00CE7AD0" w:rsidRDefault="00CE7AD0" w:rsidP="00CE7AD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81BA567" w14:textId="218930AC" w:rsidR="00CE7AD0" w:rsidRPr="00CE7AD0" w:rsidRDefault="00CE7AD0" w:rsidP="00CE7AD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</w:tr>
    </w:tbl>
    <w:p w14:paraId="630EF904" w14:textId="0E8A4AD2" w:rsidR="00450DDE" w:rsidRPr="00D57BA2" w:rsidRDefault="00450DDE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A651C4C" w14:textId="43FB90C9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24EE4E8E" w14:textId="4CB40B46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x-none" w:eastAsia="x-none"/>
        </w:rPr>
      </w:pPr>
      <w:r>
        <w:rPr>
          <w:rFonts w:asciiTheme="majorBidi" w:hAnsiTheme="majorBidi" w:cstheme="majorBidi"/>
          <w:sz w:val="22"/>
          <w:szCs w:val="22"/>
          <w:lang w:val="x-none" w:eastAsia="x-none"/>
        </w:rPr>
        <w:br w:type="page"/>
      </w:r>
    </w:p>
    <w:tbl>
      <w:tblPr>
        <w:tblW w:w="948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170"/>
        <w:gridCol w:w="270"/>
        <w:gridCol w:w="1080"/>
        <w:gridCol w:w="191"/>
        <w:gridCol w:w="1440"/>
        <w:gridCol w:w="181"/>
        <w:gridCol w:w="1270"/>
      </w:tblGrid>
      <w:tr w:rsidR="003A4173" w:rsidRPr="00D57BA2" w14:paraId="24E1C0A7" w14:textId="77777777" w:rsidTr="003A4173">
        <w:trPr>
          <w:cantSplit/>
          <w:tblHeader/>
        </w:trPr>
        <w:tc>
          <w:tcPr>
            <w:tcW w:w="3881" w:type="dxa"/>
          </w:tcPr>
          <w:p w14:paraId="1BFDCA91" w14:textId="77777777" w:rsidR="003A4173" w:rsidRPr="00D57BA2" w:rsidRDefault="003A4173" w:rsidP="000277A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7250E803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A4173" w:rsidRPr="00D57BA2" w14:paraId="1CF38167" w14:textId="77777777" w:rsidTr="003A4173">
        <w:trPr>
          <w:cantSplit/>
          <w:tblHeader/>
        </w:trPr>
        <w:tc>
          <w:tcPr>
            <w:tcW w:w="3881" w:type="dxa"/>
          </w:tcPr>
          <w:p w14:paraId="03A884CA" w14:textId="77777777" w:rsidR="003A4173" w:rsidRPr="00D57BA2" w:rsidRDefault="003A4173" w:rsidP="000277A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72FADCBF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3A4173" w:rsidRPr="00D57BA2" w14:paraId="47406A8C" w14:textId="77777777" w:rsidTr="003A4173">
        <w:trPr>
          <w:cantSplit/>
          <w:tblHeader/>
        </w:trPr>
        <w:tc>
          <w:tcPr>
            <w:tcW w:w="3881" w:type="dxa"/>
          </w:tcPr>
          <w:p w14:paraId="44B80331" w14:textId="77777777" w:rsidR="003A4173" w:rsidRPr="00D57BA2" w:rsidRDefault="003A4173" w:rsidP="000277A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25F402C" w14:textId="77777777" w:rsidR="003A4173" w:rsidRPr="00D57BA2" w:rsidRDefault="003A4173" w:rsidP="0002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2DBBDC" w14:textId="77777777" w:rsidR="003A4173" w:rsidRPr="00D57BA2" w:rsidRDefault="003A4173" w:rsidP="000277A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48CEBFF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4D465FE4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FD987E5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773F1C67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B318ECF" w14:textId="77777777" w:rsidR="003A4173" w:rsidRPr="00D57BA2" w:rsidRDefault="003A4173" w:rsidP="0002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A4173" w:rsidRPr="00D57BA2" w14:paraId="37617869" w14:textId="77777777" w:rsidTr="003A4173">
        <w:trPr>
          <w:cantSplit/>
        </w:trPr>
        <w:tc>
          <w:tcPr>
            <w:tcW w:w="3881" w:type="dxa"/>
          </w:tcPr>
          <w:p w14:paraId="0D44646A" w14:textId="77777777" w:rsidR="003A4173" w:rsidRPr="00D57BA2" w:rsidRDefault="003A4173" w:rsidP="000277A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13CCEB09" w14:textId="77777777" w:rsidR="003A4173" w:rsidRPr="00D57BA2" w:rsidRDefault="003A4173" w:rsidP="000277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4173" w:rsidRPr="00D57BA2" w14:paraId="34385548" w14:textId="77777777" w:rsidTr="003A4173">
        <w:trPr>
          <w:cantSplit/>
        </w:trPr>
        <w:tc>
          <w:tcPr>
            <w:tcW w:w="3881" w:type="dxa"/>
            <w:hideMark/>
          </w:tcPr>
          <w:p w14:paraId="31551A34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8DB105D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F8098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54BFE" w14:textId="77777777" w:rsidR="003A4173" w:rsidRPr="00D57BA2" w:rsidRDefault="003A4173" w:rsidP="000277A5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4012405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CF9801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9071D13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0F36361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C35" w:rsidRPr="00D57BA2" w14:paraId="132A7F98" w14:textId="77777777" w:rsidTr="00E24389">
        <w:trPr>
          <w:cantSplit/>
        </w:trPr>
        <w:tc>
          <w:tcPr>
            <w:tcW w:w="3881" w:type="dxa"/>
            <w:vAlign w:val="center"/>
          </w:tcPr>
          <w:p w14:paraId="18F8CB68" w14:textId="25808EDD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</w:tcPr>
          <w:p w14:paraId="1BA01047" w14:textId="77777777" w:rsidR="002F7C35" w:rsidRPr="00D57BA2" w:rsidRDefault="002F7C35" w:rsidP="002F7C35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D2FCF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004FF" w14:textId="77777777" w:rsidR="002F7C35" w:rsidRPr="00D57BA2" w:rsidRDefault="002F7C35" w:rsidP="002F7C35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E0C7A96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C79F11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82E0919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91FC738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C35" w:rsidRPr="00D57BA2" w14:paraId="5187D4D1" w14:textId="77777777" w:rsidTr="003A4173">
        <w:trPr>
          <w:cantSplit/>
        </w:trPr>
        <w:tc>
          <w:tcPr>
            <w:tcW w:w="3881" w:type="dxa"/>
            <w:vAlign w:val="center"/>
            <w:hideMark/>
          </w:tcPr>
          <w:p w14:paraId="702C8B36" w14:textId="162163ED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77E59192" w14:textId="77777777" w:rsidR="002F7C35" w:rsidRPr="00D57BA2" w:rsidRDefault="002F7C35" w:rsidP="002F7C35">
            <w:pPr>
              <w:tabs>
                <w:tab w:val="decimal" w:pos="1012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E9117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0ED5A" w14:textId="77777777" w:rsidR="002F7C35" w:rsidRPr="00D57BA2" w:rsidRDefault="002F7C35" w:rsidP="002F7C35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9FE9945" w14:textId="77777777" w:rsidR="002F7C35" w:rsidRPr="00D57BA2" w:rsidRDefault="002F7C35" w:rsidP="002F7C35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4AC467" w14:textId="77777777" w:rsidR="002F7C35" w:rsidRPr="00D57BA2" w:rsidRDefault="002F7C35" w:rsidP="002F7C35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A5DA98B" w14:textId="77777777" w:rsidR="002F7C35" w:rsidRPr="00D57BA2" w:rsidRDefault="002F7C35" w:rsidP="002F7C35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63DF25E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C35" w:rsidRPr="00D57BA2" w14:paraId="5DD7387E" w14:textId="77777777" w:rsidTr="003A4173">
        <w:trPr>
          <w:cantSplit/>
        </w:trPr>
        <w:tc>
          <w:tcPr>
            <w:tcW w:w="3881" w:type="dxa"/>
            <w:vAlign w:val="center"/>
            <w:hideMark/>
          </w:tcPr>
          <w:p w14:paraId="62FC3981" w14:textId="094C35FD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0136F311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77,751</w:t>
            </w:r>
          </w:p>
        </w:tc>
        <w:tc>
          <w:tcPr>
            <w:tcW w:w="270" w:type="dxa"/>
          </w:tcPr>
          <w:p w14:paraId="3417878D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B804CB" w14:textId="285EA649" w:rsidR="002F7C35" w:rsidRPr="00D57BA2" w:rsidRDefault="002F7C35" w:rsidP="002F7C35">
            <w:pPr>
              <w:tabs>
                <w:tab w:val="clear" w:pos="454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191" w:type="dxa"/>
          </w:tcPr>
          <w:p w14:paraId="7F9C932E" w14:textId="77777777" w:rsidR="002F7C35" w:rsidRPr="00D57BA2" w:rsidRDefault="002F7C35" w:rsidP="002F7C35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C75372" w14:textId="77777777" w:rsidR="002F7C35" w:rsidRPr="00D57BA2" w:rsidRDefault="002F7C35" w:rsidP="002F7C35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(22,704)</w:t>
            </w:r>
          </w:p>
        </w:tc>
        <w:tc>
          <w:tcPr>
            <w:tcW w:w="181" w:type="dxa"/>
          </w:tcPr>
          <w:p w14:paraId="5DD904B8" w14:textId="77777777" w:rsidR="002F7C35" w:rsidRPr="00D57BA2" w:rsidRDefault="002F7C35" w:rsidP="002F7C35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996EB8C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55,047</w:t>
            </w:r>
          </w:p>
        </w:tc>
      </w:tr>
      <w:tr w:rsidR="002F7C35" w:rsidRPr="00D57BA2" w14:paraId="06124345" w14:textId="77777777" w:rsidTr="003A4173">
        <w:trPr>
          <w:cantSplit/>
        </w:trPr>
        <w:tc>
          <w:tcPr>
            <w:tcW w:w="3881" w:type="dxa"/>
            <w:vAlign w:val="center"/>
          </w:tcPr>
          <w:p w14:paraId="249F236D" w14:textId="1B9DC3CF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081EC46C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22313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86074" w14:textId="77777777" w:rsidR="002F7C35" w:rsidRPr="00D57BA2" w:rsidRDefault="002F7C35" w:rsidP="002F7C35">
            <w:pPr>
              <w:tabs>
                <w:tab w:val="clear" w:pos="454"/>
                <w:tab w:val="decimal" w:pos="55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77C8FFBB" w14:textId="77777777" w:rsidR="002F7C35" w:rsidRPr="00D57BA2" w:rsidRDefault="002F7C35" w:rsidP="002F7C35">
            <w:pPr>
              <w:tabs>
                <w:tab w:val="decimal" w:pos="73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078E9C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DF6E33E" w14:textId="77777777" w:rsidR="002F7C35" w:rsidRPr="00D57BA2" w:rsidRDefault="002F7C35" w:rsidP="002F7C35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4378A301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C35" w:rsidRPr="00D57BA2" w14:paraId="608E11CF" w14:textId="77777777" w:rsidTr="003A4173">
        <w:trPr>
          <w:cantSplit/>
        </w:trPr>
        <w:tc>
          <w:tcPr>
            <w:tcW w:w="3881" w:type="dxa"/>
            <w:vAlign w:val="center"/>
            <w:hideMark/>
          </w:tcPr>
          <w:p w14:paraId="05AB62BF" w14:textId="20EABAF2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1AF7E11A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30,334</w:t>
            </w:r>
          </w:p>
        </w:tc>
        <w:tc>
          <w:tcPr>
            <w:tcW w:w="270" w:type="dxa"/>
          </w:tcPr>
          <w:p w14:paraId="32836043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0BE8E" w14:textId="77777777" w:rsidR="002F7C35" w:rsidRPr="00D57BA2" w:rsidRDefault="002F7C35" w:rsidP="002F7C35">
            <w:pPr>
              <w:tabs>
                <w:tab w:val="clear" w:pos="680"/>
                <w:tab w:val="clear" w:pos="907"/>
                <w:tab w:val="decimal" w:pos="676"/>
                <w:tab w:val="left" w:pos="703"/>
                <w:tab w:val="left" w:pos="848"/>
              </w:tabs>
              <w:spacing w:line="240" w:lineRule="auto"/>
              <w:ind w:left="-197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(747)</w:t>
            </w:r>
          </w:p>
        </w:tc>
        <w:tc>
          <w:tcPr>
            <w:tcW w:w="191" w:type="dxa"/>
          </w:tcPr>
          <w:p w14:paraId="1E6B5416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858545" w14:textId="77777777" w:rsidR="002F7C35" w:rsidRPr="00D57BA2" w:rsidRDefault="002F7C35" w:rsidP="002F7C35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B56612A" w14:textId="77777777" w:rsidR="002F7C35" w:rsidRPr="00D57BA2" w:rsidRDefault="002F7C35" w:rsidP="002F7C35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BDA4B78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29,587</w:t>
            </w:r>
          </w:p>
        </w:tc>
      </w:tr>
      <w:tr w:rsidR="002F7C35" w:rsidRPr="00D57BA2" w14:paraId="3398423D" w14:textId="77777777" w:rsidTr="003A4173">
        <w:trPr>
          <w:cantSplit/>
        </w:trPr>
        <w:tc>
          <w:tcPr>
            <w:tcW w:w="3881" w:type="dxa"/>
            <w:vAlign w:val="center"/>
            <w:hideMark/>
          </w:tcPr>
          <w:p w14:paraId="454E1C86" w14:textId="2DF3678C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60A910DA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  <w:tc>
          <w:tcPr>
            <w:tcW w:w="270" w:type="dxa"/>
          </w:tcPr>
          <w:p w14:paraId="50F862AC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E3467" w14:textId="77777777" w:rsidR="002F7C35" w:rsidRPr="00D57BA2" w:rsidRDefault="002F7C35" w:rsidP="002F7C35">
            <w:pPr>
              <w:tabs>
                <w:tab w:val="clear" w:pos="680"/>
                <w:tab w:val="decimal" w:pos="676"/>
                <w:tab w:val="left" w:pos="703"/>
              </w:tabs>
              <w:spacing w:line="240" w:lineRule="auto"/>
              <w:ind w:left="-197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(3,088)</w:t>
            </w:r>
          </w:p>
        </w:tc>
        <w:tc>
          <w:tcPr>
            <w:tcW w:w="191" w:type="dxa"/>
          </w:tcPr>
          <w:p w14:paraId="445D3E0A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21F1AE" w14:textId="77777777" w:rsidR="002F7C35" w:rsidRPr="00D57BA2" w:rsidRDefault="002F7C35" w:rsidP="002F7C35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9417734" w14:textId="77777777" w:rsidR="002F7C35" w:rsidRPr="00D57BA2" w:rsidRDefault="002F7C35" w:rsidP="002F7C35">
            <w:pPr>
              <w:tabs>
                <w:tab w:val="decimal" w:pos="602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F86DB4F" w14:textId="77777777" w:rsidR="002F7C35" w:rsidRPr="00D57BA2" w:rsidRDefault="002F7C35" w:rsidP="002F7C35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</w:tr>
      <w:tr w:rsidR="003A4173" w:rsidRPr="00D57BA2" w14:paraId="679ACC53" w14:textId="77777777" w:rsidTr="003A4173">
        <w:trPr>
          <w:cantSplit/>
        </w:trPr>
        <w:tc>
          <w:tcPr>
            <w:tcW w:w="3881" w:type="dxa"/>
            <w:vAlign w:val="center"/>
          </w:tcPr>
          <w:p w14:paraId="7331DE25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5B24364A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4390AC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11DD85" w14:textId="77777777" w:rsidR="003A4173" w:rsidRPr="00D57BA2" w:rsidRDefault="003A4173" w:rsidP="000277A5">
            <w:pPr>
              <w:tabs>
                <w:tab w:val="clear" w:pos="680"/>
                <w:tab w:val="clear" w:pos="907"/>
                <w:tab w:val="decimal" w:pos="52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66BF249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3AB27C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4DE2255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58D7BDD7" w14:textId="77777777" w:rsidR="003A4173" w:rsidRPr="00D57BA2" w:rsidRDefault="003A4173" w:rsidP="000277A5">
            <w:pPr>
              <w:tabs>
                <w:tab w:val="decimal" w:pos="604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495B3B8A" w14:textId="77777777" w:rsidTr="003A4173">
        <w:trPr>
          <w:cantSplit/>
        </w:trPr>
        <w:tc>
          <w:tcPr>
            <w:tcW w:w="3881" w:type="dxa"/>
            <w:vAlign w:val="center"/>
            <w:hideMark/>
          </w:tcPr>
          <w:p w14:paraId="389D8995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0EB3F585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270" w:type="dxa"/>
            <w:vAlign w:val="bottom"/>
          </w:tcPr>
          <w:p w14:paraId="28DEA15F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E179DF" w14:textId="77777777" w:rsidR="003A4173" w:rsidRPr="00D57BA2" w:rsidRDefault="003A4173" w:rsidP="000277A5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91" w:type="dxa"/>
            <w:vAlign w:val="bottom"/>
          </w:tcPr>
          <w:p w14:paraId="080D6157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5C0DDE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5A8CA728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0F59B7F" w14:textId="77777777" w:rsidR="003A4173" w:rsidRPr="00D57BA2" w:rsidRDefault="003A4173" w:rsidP="00EE000B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</w:tr>
      <w:tr w:rsidR="003A4173" w:rsidRPr="00D57BA2" w14:paraId="2D6D90B0" w14:textId="77777777" w:rsidTr="003A4173">
        <w:trPr>
          <w:cantSplit/>
        </w:trPr>
        <w:tc>
          <w:tcPr>
            <w:tcW w:w="3881" w:type="dxa"/>
            <w:vAlign w:val="center"/>
            <w:hideMark/>
          </w:tcPr>
          <w:p w14:paraId="4C080642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AE4E5BE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  <w:tc>
          <w:tcPr>
            <w:tcW w:w="270" w:type="dxa"/>
          </w:tcPr>
          <w:p w14:paraId="6A4EAD12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27FE7" w14:textId="77777777" w:rsidR="003A4173" w:rsidRPr="00D57BA2" w:rsidRDefault="003A4173" w:rsidP="000277A5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5,719</w:t>
            </w:r>
          </w:p>
        </w:tc>
        <w:tc>
          <w:tcPr>
            <w:tcW w:w="191" w:type="dxa"/>
          </w:tcPr>
          <w:p w14:paraId="63019E20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1C3054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476E646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06CEA84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</w:tr>
      <w:tr w:rsidR="003A4173" w:rsidRPr="00D57BA2" w14:paraId="52F30970" w14:textId="77777777" w:rsidTr="003A4173">
        <w:trPr>
          <w:cantSplit/>
        </w:trPr>
        <w:tc>
          <w:tcPr>
            <w:tcW w:w="3881" w:type="dxa"/>
            <w:hideMark/>
          </w:tcPr>
          <w:p w14:paraId="5F547565" w14:textId="77777777" w:rsidR="003A4173" w:rsidRPr="00D57BA2" w:rsidRDefault="003A4173" w:rsidP="000277A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88C24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  <w:tc>
          <w:tcPr>
            <w:tcW w:w="270" w:type="dxa"/>
          </w:tcPr>
          <w:p w14:paraId="1C9522DD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72D56" w14:textId="77777777" w:rsidR="003A4173" w:rsidRPr="00D57BA2" w:rsidRDefault="003A4173" w:rsidP="000277A5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2,991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14306CC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88FAE" w14:textId="77777777" w:rsidR="003A4173" w:rsidRPr="00D57BA2" w:rsidRDefault="003A4173" w:rsidP="000277A5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(22,704)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D5D02AC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C28B9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98,190</w:t>
            </w:r>
          </w:p>
        </w:tc>
      </w:tr>
      <w:tr w:rsidR="003A4173" w:rsidRPr="00D57BA2" w14:paraId="3AA3D5AF" w14:textId="77777777" w:rsidTr="003A4173">
        <w:trPr>
          <w:cantSplit/>
        </w:trPr>
        <w:tc>
          <w:tcPr>
            <w:tcW w:w="3881" w:type="dxa"/>
          </w:tcPr>
          <w:p w14:paraId="50BDEB6C" w14:textId="77777777" w:rsidR="003A4173" w:rsidRPr="00D57BA2" w:rsidRDefault="003A4173" w:rsidP="000277A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0FD70FE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4832F" w14:textId="77777777" w:rsidR="003A4173" w:rsidRPr="00D57BA2" w:rsidRDefault="003A4173" w:rsidP="000277A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8983C9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2891641A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CBA081E" w14:textId="77777777" w:rsidR="003A4173" w:rsidRPr="00D57BA2" w:rsidRDefault="003A4173" w:rsidP="000277A5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7D65C76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35A5F48F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450DC610" w14:textId="77777777" w:rsidTr="003A4173">
        <w:trPr>
          <w:cantSplit/>
        </w:trPr>
        <w:tc>
          <w:tcPr>
            <w:tcW w:w="3881" w:type="dxa"/>
          </w:tcPr>
          <w:p w14:paraId="3A497C35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2ECABB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43ABC" w14:textId="77777777" w:rsidR="003A4173" w:rsidRPr="00D57BA2" w:rsidRDefault="003A4173" w:rsidP="000277A5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EDE6C3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80" w:right="-68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27BA7D9D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871C168" w14:textId="77777777" w:rsidR="003A4173" w:rsidRPr="00D57BA2" w:rsidRDefault="003A4173" w:rsidP="000277A5">
            <w:pPr>
              <w:tabs>
                <w:tab w:val="decimal" w:pos="121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7F1596A8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7A41B01A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80" w:right="-68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4173" w:rsidRPr="00D57BA2" w14:paraId="7322F9A4" w14:textId="77777777" w:rsidTr="003A4173">
        <w:trPr>
          <w:cantSplit/>
        </w:trPr>
        <w:tc>
          <w:tcPr>
            <w:tcW w:w="3881" w:type="dxa"/>
          </w:tcPr>
          <w:p w14:paraId="3C742DF4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13B0D2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3578F" w14:textId="77777777" w:rsidR="003A4173" w:rsidRPr="00D57BA2" w:rsidRDefault="003A4173" w:rsidP="000277A5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F2D8AC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80" w:right="-68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046F2285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8BE83D" w14:textId="77777777" w:rsidR="003A4173" w:rsidRPr="00D57BA2" w:rsidRDefault="003A4173" w:rsidP="000277A5">
            <w:pPr>
              <w:tabs>
                <w:tab w:val="decimal" w:pos="121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0592E2C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684D28CC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80" w:right="-68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4173" w:rsidRPr="00D57BA2" w14:paraId="6F18C84E" w14:textId="77777777" w:rsidTr="003A4173">
        <w:trPr>
          <w:cantSplit/>
        </w:trPr>
        <w:tc>
          <w:tcPr>
            <w:tcW w:w="3881" w:type="dxa"/>
            <w:vAlign w:val="center"/>
          </w:tcPr>
          <w:p w14:paraId="1FCFF91F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894ED83" w14:textId="77777777" w:rsidR="003A4173" w:rsidRPr="00D57BA2" w:rsidRDefault="003A4173" w:rsidP="000277A5">
            <w:pPr>
              <w:tabs>
                <w:tab w:val="clear" w:pos="227"/>
                <w:tab w:val="clear" w:pos="680"/>
                <w:tab w:val="clear" w:pos="907"/>
                <w:tab w:val="left" w:pos="278"/>
                <w:tab w:val="left" w:pos="550"/>
                <w:tab w:val="decimal" w:pos="1091"/>
              </w:tabs>
              <w:spacing w:line="240" w:lineRule="auto"/>
              <w:ind w:left="180" w:right="13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</w:tcPr>
          <w:p w14:paraId="5468667F" w14:textId="77777777" w:rsidR="003A4173" w:rsidRPr="00D57BA2" w:rsidRDefault="003A4173" w:rsidP="000277A5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3100E9" w14:textId="77777777" w:rsidR="003A4173" w:rsidRPr="00D57BA2" w:rsidRDefault="003A4173" w:rsidP="000277A5">
            <w:pPr>
              <w:tabs>
                <w:tab w:val="clear" w:pos="227"/>
                <w:tab w:val="clear" w:pos="680"/>
                <w:tab w:val="clear" w:pos="907"/>
                <w:tab w:val="left" w:pos="278"/>
                <w:tab w:val="left" w:pos="550"/>
                <w:tab w:val="decimal" w:pos="1091"/>
              </w:tabs>
              <w:spacing w:line="240" w:lineRule="auto"/>
              <w:ind w:left="180" w:right="13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26FCBE44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91C0574" w14:textId="77777777" w:rsidR="003A4173" w:rsidRPr="00D57BA2" w:rsidRDefault="003A4173" w:rsidP="000277A5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530A094F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4313F131" w14:textId="77777777" w:rsidR="003A4173" w:rsidRPr="00D57BA2" w:rsidRDefault="003A4173" w:rsidP="00EE000B">
            <w:pPr>
              <w:tabs>
                <w:tab w:val="clear" w:pos="454"/>
                <w:tab w:val="clear" w:pos="680"/>
                <w:tab w:val="clear" w:pos="907"/>
                <w:tab w:val="left" w:pos="267"/>
              </w:tabs>
              <w:spacing w:line="240" w:lineRule="auto"/>
              <w:ind w:left="17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(1,631)</w:t>
            </w:r>
          </w:p>
        </w:tc>
      </w:tr>
      <w:tr w:rsidR="003A4173" w:rsidRPr="00D57BA2" w14:paraId="2B428102" w14:textId="77777777" w:rsidTr="003A4173">
        <w:trPr>
          <w:cantSplit/>
        </w:trPr>
        <w:tc>
          <w:tcPr>
            <w:tcW w:w="3881" w:type="dxa"/>
            <w:vAlign w:val="center"/>
            <w:hideMark/>
          </w:tcPr>
          <w:p w14:paraId="24C93A92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D8AB9C" w14:textId="77777777" w:rsidR="003A4173" w:rsidRPr="00D57BA2" w:rsidRDefault="003A4173" w:rsidP="000277A5">
            <w:pPr>
              <w:tabs>
                <w:tab w:val="clear" w:pos="227"/>
                <w:tab w:val="clear" w:pos="680"/>
                <w:tab w:val="clear" w:pos="907"/>
                <w:tab w:val="left" w:pos="278"/>
                <w:tab w:val="left" w:pos="550"/>
                <w:tab w:val="decimal" w:pos="1091"/>
              </w:tabs>
              <w:spacing w:line="240" w:lineRule="auto"/>
              <w:ind w:left="180" w:right="13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</w:tcPr>
          <w:p w14:paraId="513C5ED5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180" w:right="-108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0EDF15" w14:textId="77777777" w:rsidR="003A4173" w:rsidRPr="00D57BA2" w:rsidRDefault="003A4173" w:rsidP="000277A5">
            <w:pPr>
              <w:tabs>
                <w:tab w:val="clear" w:pos="454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-</w:t>
            </w:r>
          </w:p>
        </w:tc>
        <w:tc>
          <w:tcPr>
            <w:tcW w:w="191" w:type="dxa"/>
          </w:tcPr>
          <w:p w14:paraId="1990E9F8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6C918E" w14:textId="77777777" w:rsidR="003A4173" w:rsidRPr="00D57BA2" w:rsidRDefault="003A4173" w:rsidP="000277A5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  <w:tc>
          <w:tcPr>
            <w:tcW w:w="181" w:type="dxa"/>
          </w:tcPr>
          <w:p w14:paraId="4B18D2D8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25D95A4" w14:textId="77777777" w:rsidR="003A4173" w:rsidRPr="00D57BA2" w:rsidRDefault="003A4173" w:rsidP="00EE000B">
            <w:pPr>
              <w:tabs>
                <w:tab w:val="clear" w:pos="907"/>
                <w:tab w:val="left" w:pos="717"/>
              </w:tabs>
              <w:spacing w:line="240" w:lineRule="auto"/>
              <w:ind w:left="17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</w:tr>
      <w:tr w:rsidR="003A4173" w:rsidRPr="00D57BA2" w14:paraId="01566DD4" w14:textId="77777777" w:rsidTr="003A4173">
        <w:trPr>
          <w:cantSplit/>
        </w:trPr>
        <w:tc>
          <w:tcPr>
            <w:tcW w:w="3881" w:type="dxa"/>
            <w:vAlign w:val="center"/>
          </w:tcPr>
          <w:p w14:paraId="315BE7B2" w14:textId="77777777" w:rsidR="003A4173" w:rsidRPr="00D57BA2" w:rsidRDefault="003A4173" w:rsidP="000277A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D45375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28765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610A01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2C999D0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1E850C" w14:textId="77777777" w:rsidR="003A4173" w:rsidRPr="00D57BA2" w:rsidRDefault="003A4173" w:rsidP="000277A5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CE2F7F2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3A4EEFE8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22287C0A" w14:textId="77777777" w:rsidTr="003A4173">
        <w:trPr>
          <w:cantSplit/>
        </w:trPr>
        <w:tc>
          <w:tcPr>
            <w:tcW w:w="3881" w:type="dxa"/>
            <w:hideMark/>
          </w:tcPr>
          <w:p w14:paraId="6BC0099F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3E0E07" w14:textId="77777777" w:rsidR="003A4173" w:rsidRPr="00D57BA2" w:rsidRDefault="003A4173" w:rsidP="000277A5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  <w:tc>
          <w:tcPr>
            <w:tcW w:w="270" w:type="dxa"/>
          </w:tcPr>
          <w:p w14:paraId="04ACEBE7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E2A9B9" w14:textId="77777777" w:rsidR="003A4173" w:rsidRPr="00D57BA2" w:rsidRDefault="003A4173" w:rsidP="000277A5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2,991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2A960FE0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EBCCFB" w14:textId="77777777" w:rsidR="003A4173" w:rsidRPr="00D57BA2" w:rsidRDefault="003A4173" w:rsidP="000277A5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(24,335)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46239366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DA7E34" w14:textId="77777777" w:rsidR="003A4173" w:rsidRPr="00D57BA2" w:rsidRDefault="003A4173" w:rsidP="00EE000B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96,559</w:t>
            </w:r>
          </w:p>
        </w:tc>
      </w:tr>
    </w:tbl>
    <w:p w14:paraId="062B5BBC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1CF43C3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76788C6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9F6F437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691B722" w14:textId="77777777" w:rsidR="003A4173" w:rsidRDefault="003A4173">
      <w:r>
        <w:br w:type="page"/>
      </w: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0"/>
        <w:gridCol w:w="1170"/>
        <w:gridCol w:w="270"/>
        <w:gridCol w:w="1053"/>
        <w:gridCol w:w="27"/>
        <w:gridCol w:w="180"/>
        <w:gridCol w:w="1440"/>
        <w:gridCol w:w="181"/>
        <w:gridCol w:w="1260"/>
      </w:tblGrid>
      <w:tr w:rsidR="003A4173" w:rsidRPr="00D57BA2" w14:paraId="42C3B9E3" w14:textId="77777777" w:rsidTr="003A4173">
        <w:trPr>
          <w:cantSplit/>
          <w:tblHeader/>
        </w:trPr>
        <w:tc>
          <w:tcPr>
            <w:tcW w:w="3790" w:type="dxa"/>
          </w:tcPr>
          <w:p w14:paraId="6203A51D" w14:textId="791DC815" w:rsidR="003A4173" w:rsidRPr="00D57BA2" w:rsidRDefault="003A4173" w:rsidP="000277A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8"/>
            <w:hideMark/>
          </w:tcPr>
          <w:p w14:paraId="40E24026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4173" w:rsidRPr="00D57BA2" w14:paraId="2271DDC5" w14:textId="77777777" w:rsidTr="003A4173">
        <w:trPr>
          <w:cantSplit/>
          <w:tblHeader/>
        </w:trPr>
        <w:tc>
          <w:tcPr>
            <w:tcW w:w="3790" w:type="dxa"/>
          </w:tcPr>
          <w:p w14:paraId="69BF0943" w14:textId="77777777" w:rsidR="003A4173" w:rsidRPr="00D57BA2" w:rsidRDefault="003A4173" w:rsidP="000277A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0D33A56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3A4173" w:rsidRPr="00D57BA2" w14:paraId="2805738C" w14:textId="77777777" w:rsidTr="003A4173">
        <w:trPr>
          <w:cantSplit/>
          <w:tblHeader/>
        </w:trPr>
        <w:tc>
          <w:tcPr>
            <w:tcW w:w="3790" w:type="dxa"/>
          </w:tcPr>
          <w:p w14:paraId="055590F5" w14:textId="77777777" w:rsidR="003A4173" w:rsidRPr="00D57BA2" w:rsidRDefault="003A4173" w:rsidP="000277A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EA6B7EF" w14:textId="77777777" w:rsidR="003A4173" w:rsidRPr="00D57BA2" w:rsidRDefault="003A4173" w:rsidP="0002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EB16C1" w14:textId="77777777" w:rsidR="003A4173" w:rsidRPr="00D57BA2" w:rsidRDefault="003A4173" w:rsidP="000277A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  <w:hideMark/>
          </w:tcPr>
          <w:p w14:paraId="01D4B62B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  <w:vAlign w:val="bottom"/>
          </w:tcPr>
          <w:p w14:paraId="585D511B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EFD6F93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2BAE2110" w14:textId="77777777" w:rsidR="003A4173" w:rsidRPr="00D57BA2" w:rsidRDefault="003A4173" w:rsidP="000277A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7214D" w14:textId="77777777" w:rsidR="003A4173" w:rsidRPr="00D57BA2" w:rsidRDefault="003A4173" w:rsidP="0002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A4173" w:rsidRPr="00D57BA2" w14:paraId="15E0F26F" w14:textId="77777777" w:rsidTr="003A4173">
        <w:trPr>
          <w:cantSplit/>
        </w:trPr>
        <w:tc>
          <w:tcPr>
            <w:tcW w:w="3790" w:type="dxa"/>
          </w:tcPr>
          <w:p w14:paraId="742E7CE6" w14:textId="77777777" w:rsidR="003A4173" w:rsidRPr="00D57BA2" w:rsidRDefault="003A4173" w:rsidP="000277A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367A88DA" w14:textId="77777777" w:rsidR="003A4173" w:rsidRPr="00D57BA2" w:rsidRDefault="003A4173" w:rsidP="000277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4173" w:rsidRPr="00D57BA2" w14:paraId="4E45973D" w14:textId="77777777" w:rsidTr="003A4173">
        <w:trPr>
          <w:cantSplit/>
        </w:trPr>
        <w:tc>
          <w:tcPr>
            <w:tcW w:w="3790" w:type="dxa"/>
            <w:hideMark/>
          </w:tcPr>
          <w:p w14:paraId="71C13AA1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CF31612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27373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33E47C" w14:textId="77777777" w:rsidR="003A4173" w:rsidRPr="00D57BA2" w:rsidRDefault="003A4173" w:rsidP="000277A5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D13D7D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30D974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712E021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2D132E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2B403398" w14:textId="77777777" w:rsidTr="003A4173">
        <w:trPr>
          <w:cantSplit/>
        </w:trPr>
        <w:tc>
          <w:tcPr>
            <w:tcW w:w="3790" w:type="dxa"/>
            <w:vAlign w:val="center"/>
          </w:tcPr>
          <w:p w14:paraId="5EC7DC98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3466A077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26C8A0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EB8255" w14:textId="77777777" w:rsidR="003A4173" w:rsidRPr="00D57BA2" w:rsidRDefault="003A4173" w:rsidP="000277A5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F3D969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E86583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E8B40A9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3C66CA" w14:textId="77777777" w:rsidR="003A4173" w:rsidRPr="00D57BA2" w:rsidRDefault="003A4173" w:rsidP="000277A5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5C7C25EB" w14:textId="77777777" w:rsidTr="003A4173">
        <w:trPr>
          <w:cantSplit/>
        </w:trPr>
        <w:tc>
          <w:tcPr>
            <w:tcW w:w="3790" w:type="dxa"/>
            <w:vAlign w:val="center"/>
          </w:tcPr>
          <w:p w14:paraId="59080A63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  <w:vAlign w:val="bottom"/>
          </w:tcPr>
          <w:p w14:paraId="24834C56" w14:textId="77777777" w:rsidR="003A4173" w:rsidRPr="00D57BA2" w:rsidRDefault="003A4173" w:rsidP="00D67E03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vAlign w:val="bottom"/>
          </w:tcPr>
          <w:p w14:paraId="5C1446F2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F2AB9A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ADE5D2" w14:textId="77777777" w:rsidR="003A4173" w:rsidRPr="00D57BA2" w:rsidRDefault="003A4173" w:rsidP="000277A5">
            <w:pPr>
              <w:tabs>
                <w:tab w:val="clear" w:pos="907"/>
                <w:tab w:val="decimal" w:pos="910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568FF1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DDCE48B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389A15" w14:textId="77777777" w:rsidR="003A4173" w:rsidRPr="00D57BA2" w:rsidRDefault="003A4173" w:rsidP="000277A5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2F7C35" w:rsidRPr="00D57BA2" w14:paraId="7F47ABC9" w14:textId="77777777" w:rsidTr="003A4173">
        <w:trPr>
          <w:cantSplit/>
        </w:trPr>
        <w:tc>
          <w:tcPr>
            <w:tcW w:w="3790" w:type="dxa"/>
            <w:vAlign w:val="center"/>
          </w:tcPr>
          <w:p w14:paraId="03872642" w14:textId="015773E2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  <w:vAlign w:val="bottom"/>
          </w:tcPr>
          <w:p w14:paraId="72D351E5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F9A691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77E391" w14:textId="77777777" w:rsidR="002F7C35" w:rsidRPr="00D57BA2" w:rsidRDefault="002F7C35" w:rsidP="002F7C35">
            <w:pPr>
              <w:tabs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61F1D0" w14:textId="77777777" w:rsidR="002F7C35" w:rsidRPr="00D57BA2" w:rsidRDefault="002F7C35" w:rsidP="002F7C35">
            <w:pPr>
              <w:tabs>
                <w:tab w:val="clear" w:pos="907"/>
                <w:tab w:val="decimal" w:pos="910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86A4FB" w14:textId="77777777" w:rsidR="002F7C35" w:rsidRPr="00D57BA2" w:rsidRDefault="002F7C35" w:rsidP="002F7C3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5742B19" w14:textId="77777777" w:rsidR="002F7C35" w:rsidRPr="00D57BA2" w:rsidRDefault="002F7C35" w:rsidP="002F7C35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5FF80" w14:textId="77777777" w:rsidR="002F7C35" w:rsidRPr="00D57BA2" w:rsidRDefault="002F7C35" w:rsidP="002F7C35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C35" w:rsidRPr="00D57BA2" w14:paraId="0DF0C1C4" w14:textId="77777777" w:rsidTr="003A4173">
        <w:trPr>
          <w:cantSplit/>
        </w:trPr>
        <w:tc>
          <w:tcPr>
            <w:tcW w:w="3790" w:type="dxa"/>
            <w:vAlign w:val="center"/>
            <w:hideMark/>
          </w:tcPr>
          <w:p w14:paraId="21C77FD1" w14:textId="4C2FF973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7D7F276D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86AC6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C4F03E" w14:textId="77777777" w:rsidR="002F7C35" w:rsidRPr="00D57BA2" w:rsidRDefault="002F7C35" w:rsidP="002F7C35">
            <w:pPr>
              <w:tabs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14AD9" w14:textId="77777777" w:rsidR="002F7C35" w:rsidRPr="00D57BA2" w:rsidRDefault="002F7C35" w:rsidP="002F7C35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E135E2" w14:textId="77777777" w:rsidR="002F7C35" w:rsidRPr="00D57BA2" w:rsidRDefault="002F7C35" w:rsidP="002F7C3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0DCEAC7" w14:textId="77777777" w:rsidR="002F7C35" w:rsidRPr="00D57BA2" w:rsidRDefault="002F7C35" w:rsidP="002F7C35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7BFAB" w14:textId="77777777" w:rsidR="002F7C35" w:rsidRPr="00D57BA2" w:rsidRDefault="002F7C35" w:rsidP="002F7C35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C35" w:rsidRPr="00D57BA2" w14:paraId="24535839" w14:textId="77777777" w:rsidTr="003A4173">
        <w:trPr>
          <w:cantSplit/>
        </w:trPr>
        <w:tc>
          <w:tcPr>
            <w:tcW w:w="3790" w:type="dxa"/>
            <w:vAlign w:val="center"/>
            <w:hideMark/>
          </w:tcPr>
          <w:p w14:paraId="684629FB" w14:textId="72CA6D45" w:rsidR="002F7C35" w:rsidRPr="00D57BA2" w:rsidRDefault="002F7C35" w:rsidP="002F7C3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66C581B6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77,751</w:t>
            </w:r>
          </w:p>
        </w:tc>
        <w:tc>
          <w:tcPr>
            <w:tcW w:w="270" w:type="dxa"/>
          </w:tcPr>
          <w:p w14:paraId="420E02CD" w14:textId="77777777" w:rsidR="002F7C35" w:rsidRPr="00D57BA2" w:rsidRDefault="002F7C35" w:rsidP="002F7C35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8E4A97" w14:textId="77777777" w:rsidR="002F7C35" w:rsidRPr="00D57BA2" w:rsidRDefault="002F7C35" w:rsidP="002F7C35">
            <w:pPr>
              <w:tabs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D04DB6" w14:textId="77777777" w:rsidR="002F7C35" w:rsidRPr="00D57BA2" w:rsidRDefault="002F7C35" w:rsidP="002F7C35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420434" w14:textId="77777777" w:rsidR="002F7C35" w:rsidRPr="00D57BA2" w:rsidRDefault="002F7C35" w:rsidP="002F7C35">
            <w:pPr>
              <w:tabs>
                <w:tab w:val="clear" w:pos="907"/>
                <w:tab w:val="decimal" w:pos="910"/>
                <w:tab w:val="left" w:pos="109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(22,704)</w:t>
            </w:r>
          </w:p>
        </w:tc>
        <w:tc>
          <w:tcPr>
            <w:tcW w:w="181" w:type="dxa"/>
          </w:tcPr>
          <w:p w14:paraId="44A80480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C17285" w14:textId="77777777" w:rsidR="002F7C35" w:rsidRPr="00D57BA2" w:rsidRDefault="002F7C35" w:rsidP="002F7C3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55,047</w:t>
            </w:r>
          </w:p>
        </w:tc>
      </w:tr>
      <w:tr w:rsidR="003A4173" w:rsidRPr="00D57BA2" w14:paraId="3EC43984" w14:textId="77777777" w:rsidTr="003A4173">
        <w:trPr>
          <w:cantSplit/>
        </w:trPr>
        <w:tc>
          <w:tcPr>
            <w:tcW w:w="3790" w:type="dxa"/>
            <w:vAlign w:val="center"/>
          </w:tcPr>
          <w:p w14:paraId="2C6C3895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4EC3769B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A0747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E60903" w14:textId="77777777" w:rsidR="003A4173" w:rsidRPr="00D57BA2" w:rsidRDefault="003A4173" w:rsidP="000277A5">
            <w:pPr>
              <w:tabs>
                <w:tab w:val="clear" w:pos="454"/>
                <w:tab w:val="clear" w:pos="907"/>
                <w:tab w:val="decimal" w:pos="550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F45FE1" w14:textId="77777777" w:rsidR="003A4173" w:rsidRPr="00D57BA2" w:rsidRDefault="003A4173" w:rsidP="000277A5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EFF86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B6D87C7" w14:textId="77777777" w:rsidR="003A4173" w:rsidRPr="00D57BA2" w:rsidRDefault="003A4173" w:rsidP="000277A5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FEBDCC" w14:textId="77777777" w:rsidR="003A4173" w:rsidRPr="00D57BA2" w:rsidRDefault="003A4173" w:rsidP="000277A5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41420938" w14:textId="77777777" w:rsidTr="003A4173">
        <w:trPr>
          <w:cantSplit/>
        </w:trPr>
        <w:tc>
          <w:tcPr>
            <w:tcW w:w="3790" w:type="dxa"/>
            <w:vAlign w:val="center"/>
            <w:hideMark/>
          </w:tcPr>
          <w:p w14:paraId="08DF40D8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77C7414F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30,334</w:t>
            </w:r>
          </w:p>
        </w:tc>
        <w:tc>
          <w:tcPr>
            <w:tcW w:w="270" w:type="dxa"/>
          </w:tcPr>
          <w:p w14:paraId="32215F4C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51BA28" w14:textId="77777777" w:rsidR="003A4173" w:rsidRPr="00D57BA2" w:rsidRDefault="003A4173" w:rsidP="00D67E03">
            <w:pPr>
              <w:tabs>
                <w:tab w:val="clear" w:pos="907"/>
                <w:tab w:val="left" w:pos="586"/>
              </w:tabs>
              <w:spacing w:line="240" w:lineRule="auto"/>
              <w:ind w:left="-350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(747)</w:t>
            </w:r>
          </w:p>
        </w:tc>
        <w:tc>
          <w:tcPr>
            <w:tcW w:w="180" w:type="dxa"/>
          </w:tcPr>
          <w:p w14:paraId="6B5F584F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CBCF5A" w14:textId="77777777" w:rsidR="003A4173" w:rsidRPr="00D57BA2" w:rsidRDefault="003A4173" w:rsidP="000277A5">
            <w:pPr>
              <w:tabs>
                <w:tab w:val="clear" w:pos="907"/>
                <w:tab w:val="decimal" w:pos="818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CDE84E3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9CE675" w14:textId="77777777" w:rsidR="003A4173" w:rsidRPr="00D57BA2" w:rsidRDefault="003A4173" w:rsidP="000277A5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29,587</w:t>
            </w:r>
          </w:p>
        </w:tc>
      </w:tr>
      <w:tr w:rsidR="003A4173" w:rsidRPr="00D57BA2" w14:paraId="37A7FFB7" w14:textId="77777777" w:rsidTr="003A4173">
        <w:trPr>
          <w:cantSplit/>
        </w:trPr>
        <w:tc>
          <w:tcPr>
            <w:tcW w:w="3790" w:type="dxa"/>
            <w:vAlign w:val="center"/>
            <w:hideMark/>
          </w:tcPr>
          <w:p w14:paraId="1D6886C8" w14:textId="7977E739" w:rsidR="003A4173" w:rsidRPr="00D57BA2" w:rsidRDefault="009A25C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4E076D8A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  <w:tc>
          <w:tcPr>
            <w:tcW w:w="270" w:type="dxa"/>
          </w:tcPr>
          <w:p w14:paraId="0E021A88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C08D41" w14:textId="77777777" w:rsidR="003A4173" w:rsidRPr="00D57BA2" w:rsidRDefault="003A4173" w:rsidP="00D67E03">
            <w:pPr>
              <w:tabs>
                <w:tab w:val="clear" w:pos="907"/>
                <w:tab w:val="left" w:pos="586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(3,088)</w:t>
            </w:r>
          </w:p>
        </w:tc>
        <w:tc>
          <w:tcPr>
            <w:tcW w:w="180" w:type="dxa"/>
          </w:tcPr>
          <w:p w14:paraId="52F7B2C8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927708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4ED2641" w14:textId="77777777" w:rsidR="003A4173" w:rsidRPr="00D57BA2" w:rsidRDefault="003A4173" w:rsidP="000277A5">
            <w:pPr>
              <w:tabs>
                <w:tab w:val="decimal" w:pos="60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155DE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</w:tr>
      <w:tr w:rsidR="003A4173" w:rsidRPr="00D57BA2" w14:paraId="75427E59" w14:textId="77777777" w:rsidTr="003A4173">
        <w:trPr>
          <w:cantSplit/>
        </w:trPr>
        <w:tc>
          <w:tcPr>
            <w:tcW w:w="3790" w:type="dxa"/>
            <w:vAlign w:val="center"/>
          </w:tcPr>
          <w:p w14:paraId="4309CFB2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6A71ACB0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FAD1A7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249B4DC" w14:textId="77777777" w:rsidR="003A4173" w:rsidRPr="00D57BA2" w:rsidRDefault="003A4173" w:rsidP="000277A5">
            <w:pPr>
              <w:tabs>
                <w:tab w:val="clear" w:pos="907"/>
                <w:tab w:val="decimal" w:pos="52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AC1073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FFCBEA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73EBC6E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CFA6E5" w14:textId="77777777" w:rsidR="003A4173" w:rsidRPr="00D57BA2" w:rsidRDefault="003A4173" w:rsidP="000277A5">
            <w:pPr>
              <w:tabs>
                <w:tab w:val="clear" w:pos="907"/>
                <w:tab w:val="decimal" w:pos="604"/>
                <w:tab w:val="decimal" w:pos="90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1D28333A" w14:textId="77777777" w:rsidTr="003A4173">
        <w:trPr>
          <w:cantSplit/>
        </w:trPr>
        <w:tc>
          <w:tcPr>
            <w:tcW w:w="3790" w:type="dxa"/>
            <w:vAlign w:val="center"/>
            <w:hideMark/>
          </w:tcPr>
          <w:p w14:paraId="12F6108D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04E59A36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270" w:type="dxa"/>
            <w:vAlign w:val="bottom"/>
          </w:tcPr>
          <w:p w14:paraId="7759CACD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C61BB9" w14:textId="77777777" w:rsidR="003A4173" w:rsidRPr="00D57BA2" w:rsidRDefault="003A4173" w:rsidP="000277A5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80" w:type="dxa"/>
            <w:vAlign w:val="bottom"/>
          </w:tcPr>
          <w:p w14:paraId="2D226EC9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00E20C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5ECB5B5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03C84F" w14:textId="77777777" w:rsidR="003A4173" w:rsidRPr="00D57BA2" w:rsidRDefault="003A4173" w:rsidP="000277A5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</w:tr>
      <w:tr w:rsidR="003A4173" w:rsidRPr="00D57BA2" w14:paraId="13DE92D3" w14:textId="77777777" w:rsidTr="003A4173">
        <w:trPr>
          <w:cantSplit/>
        </w:trPr>
        <w:tc>
          <w:tcPr>
            <w:tcW w:w="3790" w:type="dxa"/>
            <w:vAlign w:val="center"/>
            <w:hideMark/>
          </w:tcPr>
          <w:p w14:paraId="2A41F836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3FDBF5AD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  <w:tc>
          <w:tcPr>
            <w:tcW w:w="270" w:type="dxa"/>
          </w:tcPr>
          <w:p w14:paraId="746CC151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41279B" w14:textId="77777777" w:rsidR="003A4173" w:rsidRPr="00D57BA2" w:rsidRDefault="003A4173" w:rsidP="000277A5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5,719</w:t>
            </w:r>
          </w:p>
        </w:tc>
        <w:tc>
          <w:tcPr>
            <w:tcW w:w="180" w:type="dxa"/>
          </w:tcPr>
          <w:p w14:paraId="5D991D6E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0AE0AC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A5A0CE8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E2C18" w14:textId="77777777" w:rsidR="003A4173" w:rsidRPr="00D57BA2" w:rsidRDefault="003A4173" w:rsidP="000277A5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</w:tr>
      <w:tr w:rsidR="003A4173" w:rsidRPr="00D57BA2" w14:paraId="28B6CEAC" w14:textId="77777777" w:rsidTr="003A4173">
        <w:trPr>
          <w:cantSplit/>
        </w:trPr>
        <w:tc>
          <w:tcPr>
            <w:tcW w:w="3790" w:type="dxa"/>
            <w:hideMark/>
          </w:tcPr>
          <w:p w14:paraId="5CB3771A" w14:textId="77777777" w:rsidR="003A4173" w:rsidRPr="00D57BA2" w:rsidRDefault="003A4173" w:rsidP="000277A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D011A" w14:textId="77777777" w:rsidR="003A4173" w:rsidRPr="00D57BA2" w:rsidRDefault="003A4173" w:rsidP="000277A5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  <w:tc>
          <w:tcPr>
            <w:tcW w:w="270" w:type="dxa"/>
          </w:tcPr>
          <w:p w14:paraId="7E50286B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B9950" w14:textId="77777777" w:rsidR="003A4173" w:rsidRPr="00D57BA2" w:rsidRDefault="003A4173" w:rsidP="000277A5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7A5896C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5DBA3" w14:textId="77777777" w:rsidR="003A4173" w:rsidRPr="00D67E03" w:rsidRDefault="003A4173" w:rsidP="00D67E03">
            <w:pPr>
              <w:tabs>
                <w:tab w:val="clear" w:pos="907"/>
                <w:tab w:val="decimal" w:pos="910"/>
                <w:tab w:val="left" w:pos="109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(22,704)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417C92B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D3F01" w14:textId="77777777" w:rsidR="003A4173" w:rsidRPr="00D57BA2" w:rsidRDefault="003A4173" w:rsidP="00D67E03">
            <w:pPr>
              <w:tabs>
                <w:tab w:val="clear" w:pos="907"/>
                <w:tab w:val="decimal" w:pos="735"/>
                <w:tab w:val="left" w:pos="1005"/>
              </w:tabs>
              <w:spacing w:line="240" w:lineRule="auto"/>
              <w:ind w:left="-264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100,761</w:t>
            </w:r>
          </w:p>
        </w:tc>
      </w:tr>
      <w:tr w:rsidR="003A4173" w:rsidRPr="00D57BA2" w14:paraId="0507F6E4" w14:textId="77777777" w:rsidTr="003A4173">
        <w:trPr>
          <w:cantSplit/>
        </w:trPr>
        <w:tc>
          <w:tcPr>
            <w:tcW w:w="3790" w:type="dxa"/>
          </w:tcPr>
          <w:p w14:paraId="08237700" w14:textId="77777777" w:rsidR="003A4173" w:rsidRPr="00D57BA2" w:rsidRDefault="003A4173" w:rsidP="000277A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8FEA9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E740F" w14:textId="77777777" w:rsidR="003A4173" w:rsidRPr="00D57BA2" w:rsidRDefault="003A4173" w:rsidP="000277A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7350C" w14:textId="77777777" w:rsidR="003A4173" w:rsidRPr="00D57BA2" w:rsidRDefault="003A4173" w:rsidP="000277A5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16ADFC9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7CE00" w14:textId="77777777" w:rsidR="003A4173" w:rsidRPr="00D57BA2" w:rsidRDefault="003A4173" w:rsidP="000277A5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3846C7BE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99F11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303B6195" w14:textId="77777777" w:rsidTr="003A4173">
        <w:trPr>
          <w:cantSplit/>
        </w:trPr>
        <w:tc>
          <w:tcPr>
            <w:tcW w:w="3790" w:type="dxa"/>
            <w:hideMark/>
          </w:tcPr>
          <w:p w14:paraId="1D9746A5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F7DFC29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F9107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AB951B" w14:textId="77777777" w:rsidR="003A4173" w:rsidRPr="00D57BA2" w:rsidRDefault="003A4173" w:rsidP="000277A5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84054D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CC224E" w14:textId="77777777" w:rsidR="003A4173" w:rsidRPr="00D57BA2" w:rsidRDefault="003A4173" w:rsidP="000277A5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64CE12E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76932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1D046EB3" w14:textId="77777777" w:rsidTr="003A4173">
        <w:trPr>
          <w:cantSplit/>
        </w:trPr>
        <w:tc>
          <w:tcPr>
            <w:tcW w:w="3790" w:type="dxa"/>
          </w:tcPr>
          <w:p w14:paraId="711B505E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3FE70BAD" w14:textId="77777777" w:rsidR="003A4173" w:rsidRPr="00D57BA2" w:rsidRDefault="003A4173" w:rsidP="000277A5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7CA7C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DFBA55" w14:textId="77777777" w:rsidR="003A4173" w:rsidRPr="00D57BA2" w:rsidRDefault="003A4173" w:rsidP="000277A5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FC2D10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59A505" w14:textId="77777777" w:rsidR="003A4173" w:rsidRPr="00D57BA2" w:rsidRDefault="003A4173" w:rsidP="000277A5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A1C5B01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BF2F4" w14:textId="77777777" w:rsidR="003A4173" w:rsidRPr="00D57BA2" w:rsidRDefault="003A4173" w:rsidP="000277A5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D57BA2" w14:paraId="55940419" w14:textId="77777777" w:rsidTr="003A4173">
        <w:trPr>
          <w:cantSplit/>
        </w:trPr>
        <w:tc>
          <w:tcPr>
            <w:tcW w:w="3790" w:type="dxa"/>
            <w:vAlign w:val="center"/>
          </w:tcPr>
          <w:p w14:paraId="4E177B27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C74DC" w14:textId="77777777" w:rsidR="003A4173" w:rsidRPr="00D57BA2" w:rsidRDefault="003A4173" w:rsidP="000277A5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C1921" w14:textId="77777777" w:rsidR="003A4173" w:rsidRPr="00D57BA2" w:rsidRDefault="003A4173" w:rsidP="000277A5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CCE8C" w14:textId="77777777" w:rsidR="003A4173" w:rsidRPr="00D57BA2" w:rsidRDefault="003A4173" w:rsidP="000277A5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5EC963E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CAA02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3822CE44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FE1BE" w14:textId="77777777" w:rsidR="003A4173" w:rsidRPr="00D57BA2" w:rsidRDefault="003A4173" w:rsidP="00D67E03">
            <w:pPr>
              <w:tabs>
                <w:tab w:val="clear" w:pos="454"/>
                <w:tab w:val="clear" w:pos="680"/>
                <w:tab w:val="clear" w:pos="907"/>
                <w:tab w:val="left" w:pos="465"/>
                <w:tab w:val="decimal" w:pos="645"/>
              </w:tabs>
              <w:spacing w:line="240" w:lineRule="auto"/>
              <w:ind w:left="17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</w:tr>
      <w:tr w:rsidR="003A4173" w:rsidRPr="00D57BA2" w14:paraId="2C47E4F3" w14:textId="77777777" w:rsidTr="003A4173">
        <w:trPr>
          <w:cantSplit/>
        </w:trPr>
        <w:tc>
          <w:tcPr>
            <w:tcW w:w="3790" w:type="dxa"/>
            <w:vAlign w:val="center"/>
          </w:tcPr>
          <w:p w14:paraId="2A6E1743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F398F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00316" w14:textId="77777777" w:rsidR="003A4173" w:rsidRPr="00D57BA2" w:rsidRDefault="003A4173" w:rsidP="000277A5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31832" w14:textId="77777777" w:rsidR="003A4173" w:rsidRPr="00D57BA2" w:rsidRDefault="003A4173" w:rsidP="000277A5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193E84A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34C94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ADDA09B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74828" w14:textId="77777777" w:rsidR="003A4173" w:rsidRPr="00D57BA2" w:rsidRDefault="003A4173" w:rsidP="00D67E03">
            <w:pPr>
              <w:tabs>
                <w:tab w:val="clear" w:pos="454"/>
                <w:tab w:val="clear" w:pos="680"/>
                <w:tab w:val="clear" w:pos="907"/>
                <w:tab w:val="left" w:pos="465"/>
              </w:tabs>
              <w:spacing w:line="240" w:lineRule="auto"/>
              <w:ind w:left="17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</w:tr>
      <w:tr w:rsidR="003A4173" w:rsidRPr="00D57BA2" w14:paraId="42394C4D" w14:textId="77777777" w:rsidTr="003A4173">
        <w:trPr>
          <w:cantSplit/>
        </w:trPr>
        <w:tc>
          <w:tcPr>
            <w:tcW w:w="3790" w:type="dxa"/>
          </w:tcPr>
          <w:p w14:paraId="5D26FD84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BD8967B" w14:textId="77777777" w:rsidR="003A4173" w:rsidRPr="00D57BA2" w:rsidRDefault="003A4173" w:rsidP="000277A5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1CB3D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AEEC34" w14:textId="77777777" w:rsidR="003A4173" w:rsidRPr="00D57BA2" w:rsidRDefault="003A4173" w:rsidP="000277A5">
            <w:pPr>
              <w:tabs>
                <w:tab w:val="decimal" w:pos="11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9A86946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CDB68DC" w14:textId="77777777" w:rsidR="003A4173" w:rsidRPr="00D57BA2" w:rsidRDefault="003A4173" w:rsidP="000277A5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852B63C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825EE71" w14:textId="77777777" w:rsidR="003A4173" w:rsidRPr="00D57BA2" w:rsidRDefault="003A4173" w:rsidP="000277A5">
            <w:pPr>
              <w:tabs>
                <w:tab w:val="decimal" w:pos="73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4173" w:rsidRPr="00D57BA2" w14:paraId="36E5631A" w14:textId="77777777" w:rsidTr="003A4173">
        <w:trPr>
          <w:cantSplit/>
        </w:trPr>
        <w:tc>
          <w:tcPr>
            <w:tcW w:w="3790" w:type="dxa"/>
            <w:hideMark/>
          </w:tcPr>
          <w:p w14:paraId="2B310B5A" w14:textId="77777777" w:rsidR="003A4173" w:rsidRPr="00D57BA2" w:rsidRDefault="003A4173" w:rsidP="000277A5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38D4C52" w14:textId="77777777" w:rsidR="003A4173" w:rsidRPr="00D57BA2" w:rsidRDefault="003A4173" w:rsidP="00D67E03">
            <w:pPr>
              <w:tabs>
                <w:tab w:val="clear" w:pos="454"/>
                <w:tab w:val="clear" w:pos="680"/>
                <w:tab w:val="clear" w:pos="907"/>
                <w:tab w:val="left" w:pos="465"/>
                <w:tab w:val="decimal" w:pos="11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  <w:tc>
          <w:tcPr>
            <w:tcW w:w="270" w:type="dxa"/>
          </w:tcPr>
          <w:p w14:paraId="2EB5AA5A" w14:textId="77777777" w:rsidR="003A4173" w:rsidRPr="00D57BA2" w:rsidRDefault="003A4173" w:rsidP="000277A5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A54F9E4" w14:textId="77777777" w:rsidR="003A4173" w:rsidRPr="00D57BA2" w:rsidRDefault="003A4173" w:rsidP="000277A5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036655" w14:textId="77777777" w:rsidR="003A4173" w:rsidRPr="00D57BA2" w:rsidRDefault="003A4173" w:rsidP="000277A5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1279C82A" w14:textId="77777777" w:rsidR="003A4173" w:rsidRPr="00D57BA2" w:rsidRDefault="003A4173" w:rsidP="00D67E03">
            <w:pPr>
              <w:tabs>
                <w:tab w:val="clear" w:pos="907"/>
                <w:tab w:val="decimal" w:pos="910"/>
                <w:tab w:val="left" w:pos="109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(24,335)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5009B58" w14:textId="77777777" w:rsidR="003A4173" w:rsidRPr="00D57BA2" w:rsidRDefault="003A4173" w:rsidP="000277A5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3545FA0" w14:textId="77777777" w:rsidR="003A4173" w:rsidRPr="00D57BA2" w:rsidRDefault="003A4173" w:rsidP="00D67E03">
            <w:pPr>
              <w:tabs>
                <w:tab w:val="clear" w:pos="907"/>
                <w:tab w:val="decimal" w:pos="906"/>
                <w:tab w:val="left" w:pos="998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99,130</w:t>
            </w:r>
          </w:p>
        </w:tc>
      </w:tr>
    </w:tbl>
    <w:p w14:paraId="3221481C" w14:textId="77777777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25C19D4D" w14:textId="0FBC574F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548AA03" w14:textId="5CDBBE92" w:rsidR="000A1F04" w:rsidRPr="003A4173" w:rsidRDefault="00D57BD8" w:rsidP="003A417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D57BA2">
        <w:rPr>
          <w:rFonts w:asciiTheme="majorBidi" w:hAnsiTheme="majorBidi" w:cstheme="majorBidi"/>
        </w:rPr>
        <w:br w:type="page"/>
      </w:r>
      <w:r w:rsidR="000A1F04" w:rsidRPr="003A4173">
        <w:rPr>
          <w:rFonts w:asciiTheme="majorBidi" w:hAnsiTheme="majorBidi" w:cstheme="majorBidi"/>
          <w:sz w:val="30"/>
          <w:szCs w:val="30"/>
          <w:u w:val="none"/>
        </w:rPr>
        <w:t>2</w:t>
      </w:r>
      <w:r w:rsidR="00176CFB" w:rsidRPr="003A4173">
        <w:rPr>
          <w:rFonts w:asciiTheme="majorBidi" w:hAnsiTheme="majorBidi" w:cstheme="majorBidi"/>
          <w:sz w:val="30"/>
          <w:szCs w:val="30"/>
          <w:u w:val="none"/>
          <w:lang w:val="en-US"/>
        </w:rPr>
        <w:t>0</w:t>
      </w:r>
      <w:r w:rsidR="000A1F04" w:rsidRPr="003A4173">
        <w:rPr>
          <w:rFonts w:asciiTheme="majorBidi" w:hAnsiTheme="majorBidi" w:cstheme="majorBidi"/>
          <w:sz w:val="30"/>
          <w:szCs w:val="30"/>
          <w:u w:val="none"/>
          <w:cs/>
        </w:rPr>
        <w:tab/>
        <w:t>กำไรต่อหุ้น</w:t>
      </w:r>
    </w:p>
    <w:p w14:paraId="2B1DCB98" w14:textId="77777777" w:rsidR="00565946" w:rsidRPr="003A4173" w:rsidRDefault="00565946" w:rsidP="003A41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04"/>
        <w:gridCol w:w="1233"/>
        <w:gridCol w:w="236"/>
        <w:gridCol w:w="1221"/>
        <w:gridCol w:w="236"/>
        <w:gridCol w:w="14"/>
        <w:gridCol w:w="1259"/>
        <w:gridCol w:w="236"/>
        <w:gridCol w:w="1273"/>
      </w:tblGrid>
      <w:tr w:rsidR="00916CFF" w:rsidRPr="003A4173" w14:paraId="3E45A5F3" w14:textId="77777777" w:rsidTr="00BD66A4">
        <w:tc>
          <w:tcPr>
            <w:tcW w:w="3504" w:type="dxa"/>
            <w:vAlign w:val="center"/>
          </w:tcPr>
          <w:p w14:paraId="696270B7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008AFBF1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  <w:vAlign w:val="center"/>
          </w:tcPr>
          <w:p w14:paraId="6EF00FC2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center"/>
          </w:tcPr>
          <w:p w14:paraId="0A998310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54F3" w:rsidRPr="003A4173" w14:paraId="6DA3F6B8" w14:textId="77777777" w:rsidTr="00BD66A4">
        <w:tc>
          <w:tcPr>
            <w:tcW w:w="3504" w:type="dxa"/>
            <w:vAlign w:val="center"/>
          </w:tcPr>
          <w:p w14:paraId="10FC2A68" w14:textId="7E650D11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9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4F38411" w14:textId="58D9153D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D1E410F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CB2E832" w14:textId="6BEF23C9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  <w:gridSpan w:val="2"/>
          </w:tcPr>
          <w:p w14:paraId="46827080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22AA08" w14:textId="4566C352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DE1ABFA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058F8312" w14:textId="07C85C89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FA54F3" w:rsidRPr="003A4173" w14:paraId="3D53BB63" w14:textId="77777777" w:rsidTr="00BD66A4">
        <w:tc>
          <w:tcPr>
            <w:tcW w:w="3504" w:type="dxa"/>
          </w:tcPr>
          <w:p w14:paraId="463CDEFD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8" w:type="dxa"/>
            <w:gridSpan w:val="8"/>
          </w:tcPr>
          <w:p w14:paraId="28436A5A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A54F3" w:rsidRPr="003A4173" w14:paraId="1F8D794E" w14:textId="77777777" w:rsidTr="00BD66A4">
        <w:tc>
          <w:tcPr>
            <w:tcW w:w="3504" w:type="dxa"/>
          </w:tcPr>
          <w:p w14:paraId="4942D386" w14:textId="0301B9EA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08" w:type="dxa"/>
            <w:gridSpan w:val="8"/>
          </w:tcPr>
          <w:p w14:paraId="23B9876F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A54F3" w:rsidRPr="003A4173" w14:paraId="674060FD" w14:textId="77777777" w:rsidTr="00BD66A4">
        <w:tc>
          <w:tcPr>
            <w:tcW w:w="3504" w:type="dxa"/>
          </w:tcPr>
          <w:p w14:paraId="670121D2" w14:textId="1AFF6F3B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</w:t>
            </w: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8" w:type="dxa"/>
            <w:gridSpan w:val="8"/>
          </w:tcPr>
          <w:p w14:paraId="317B6E39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E7AD0" w:rsidRPr="003A4173" w14:paraId="08F5D659" w14:textId="77777777" w:rsidTr="009B71E4">
        <w:tc>
          <w:tcPr>
            <w:tcW w:w="3504" w:type="dxa"/>
            <w:vAlign w:val="bottom"/>
          </w:tcPr>
          <w:p w14:paraId="0DBECDFA" w14:textId="08D4AB95" w:rsidR="00CE7AD0" w:rsidRPr="003A4173" w:rsidRDefault="00CE7AD0" w:rsidP="009A25C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BF09F66" w14:textId="0297B163" w:rsidR="00CE7AD0" w:rsidRPr="003A4173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4,593,040</w:t>
            </w:r>
          </w:p>
        </w:tc>
        <w:tc>
          <w:tcPr>
            <w:tcW w:w="236" w:type="dxa"/>
            <w:vAlign w:val="bottom"/>
          </w:tcPr>
          <w:p w14:paraId="091FF303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9BA5D62" w14:textId="35E9C447" w:rsidR="00CE7AD0" w:rsidRPr="003A4173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4,049,139</w:t>
            </w:r>
          </w:p>
        </w:tc>
        <w:tc>
          <w:tcPr>
            <w:tcW w:w="236" w:type="dxa"/>
            <w:vAlign w:val="bottom"/>
          </w:tcPr>
          <w:p w14:paraId="6D9D4148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44DE4857" w14:textId="05CA2F76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3,238,477</w:t>
            </w:r>
          </w:p>
        </w:tc>
        <w:tc>
          <w:tcPr>
            <w:tcW w:w="236" w:type="dxa"/>
            <w:vAlign w:val="bottom"/>
          </w:tcPr>
          <w:p w14:paraId="1E89FBB6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2E8A413F" w14:textId="0D8F73AE" w:rsidR="00CE7AD0" w:rsidRPr="003A4173" w:rsidRDefault="00CE7AD0" w:rsidP="00CE7AD0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2,077,970</w:t>
            </w:r>
          </w:p>
        </w:tc>
      </w:tr>
      <w:tr w:rsidR="00CE7AD0" w:rsidRPr="003A4173" w14:paraId="313453A9" w14:textId="77777777" w:rsidTr="00BD66A4">
        <w:tc>
          <w:tcPr>
            <w:tcW w:w="3504" w:type="dxa"/>
            <w:vAlign w:val="center"/>
          </w:tcPr>
          <w:p w14:paraId="5A2CBA3F" w14:textId="77777777" w:rsidR="00CE7AD0" w:rsidRPr="003A4173" w:rsidRDefault="00CE7AD0" w:rsidP="00CE7AD0">
            <w:pPr>
              <w:spacing w:line="240" w:lineRule="auto"/>
              <w:ind w:left="162" w:right="-19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0F1D949" w14:textId="107CC97B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36" w:type="dxa"/>
          </w:tcPr>
          <w:p w14:paraId="59296331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3CF25F2" w14:textId="163DDCBB" w:rsidR="00CE7AD0" w:rsidRPr="003A4173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5CEF7D5E" w14:textId="77777777" w:rsidR="00CE7AD0" w:rsidRPr="003A4173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6AA971C9" w14:textId="388B8587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36" w:type="dxa"/>
          </w:tcPr>
          <w:p w14:paraId="017F28C7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064C1E55" w14:textId="1409CC09" w:rsidR="00CE7AD0" w:rsidRPr="003A4173" w:rsidRDefault="00CE7AD0" w:rsidP="00CE7AD0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CE7AD0" w:rsidRPr="003A4173" w14:paraId="4BD83141" w14:textId="77777777" w:rsidTr="00824DFB">
        <w:tc>
          <w:tcPr>
            <w:tcW w:w="3504" w:type="dxa"/>
            <w:vAlign w:val="center"/>
          </w:tcPr>
          <w:p w14:paraId="3F7A42E2" w14:textId="77777777" w:rsidR="00CE7AD0" w:rsidRPr="003A4173" w:rsidRDefault="00CE7AD0" w:rsidP="00CE7AD0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064B367" w14:textId="77777777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4349BD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A70B0E7" w14:textId="77777777" w:rsidR="00CE7AD0" w:rsidRPr="003A4173" w:rsidRDefault="00CE7AD0" w:rsidP="00CE7A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F4E35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</w:tcPr>
          <w:p w14:paraId="57A81B3F" w14:textId="77777777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2A317A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8B8FD3F" w14:textId="77777777" w:rsidR="00CE7AD0" w:rsidRPr="003A4173" w:rsidRDefault="00CE7AD0" w:rsidP="00CE7AD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AD0" w:rsidRPr="003A4173" w14:paraId="7CBF025B" w14:textId="77777777" w:rsidTr="00824DFB">
        <w:tc>
          <w:tcPr>
            <w:tcW w:w="3504" w:type="dxa"/>
            <w:vAlign w:val="center"/>
          </w:tcPr>
          <w:p w14:paraId="38573F37" w14:textId="36778D45" w:rsidR="00CE7AD0" w:rsidRPr="003A4173" w:rsidRDefault="00CE7AD0" w:rsidP="00CE7AD0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3" w:type="dxa"/>
          </w:tcPr>
          <w:p w14:paraId="0620E1A6" w14:textId="77777777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7D476A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7F298A7E" w14:textId="77777777" w:rsidR="00CE7AD0" w:rsidRPr="003A4173" w:rsidRDefault="00CE7AD0" w:rsidP="00CE7A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B2ED92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2650E62A" w14:textId="77777777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89A90EF" w14:textId="77777777" w:rsidR="00CE7AD0" w:rsidRPr="003A4173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2CB6D2BA" w14:textId="77777777" w:rsidR="00CE7AD0" w:rsidRPr="003A4173" w:rsidRDefault="00CE7AD0" w:rsidP="00CE7AD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AD0" w:rsidRPr="003A4173" w14:paraId="67DAFB02" w14:textId="77777777" w:rsidTr="00BD66A4">
        <w:tc>
          <w:tcPr>
            <w:tcW w:w="3504" w:type="dxa"/>
            <w:vAlign w:val="center"/>
          </w:tcPr>
          <w:p w14:paraId="3FE65C83" w14:textId="29CF5B2B" w:rsidR="00CE7AD0" w:rsidRPr="003A4173" w:rsidRDefault="00CE7AD0" w:rsidP="00CE7AD0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377D586" w14:textId="1E4A351A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15.31</w:t>
            </w:r>
          </w:p>
        </w:tc>
        <w:tc>
          <w:tcPr>
            <w:tcW w:w="236" w:type="dxa"/>
          </w:tcPr>
          <w:p w14:paraId="2747378B" w14:textId="77777777" w:rsidR="00CE7AD0" w:rsidRPr="00CE7AD0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22A9C5F" w14:textId="4E49918D" w:rsidR="00CE7AD0" w:rsidRPr="00CE7AD0" w:rsidRDefault="00CE7AD0" w:rsidP="00CE7AD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13.50</w:t>
            </w:r>
          </w:p>
        </w:tc>
        <w:tc>
          <w:tcPr>
            <w:tcW w:w="236" w:type="dxa"/>
          </w:tcPr>
          <w:p w14:paraId="67BDD049" w14:textId="77777777" w:rsidR="00CE7AD0" w:rsidRPr="00CE7AD0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77EC7062" w14:textId="5B8E66B4" w:rsidR="00CE7AD0" w:rsidRPr="00CE7AD0" w:rsidRDefault="00CE7AD0" w:rsidP="00CE7A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10.79</w:t>
            </w:r>
          </w:p>
        </w:tc>
        <w:tc>
          <w:tcPr>
            <w:tcW w:w="236" w:type="dxa"/>
          </w:tcPr>
          <w:p w14:paraId="44A06712" w14:textId="77777777" w:rsidR="00CE7AD0" w:rsidRPr="00CE7AD0" w:rsidRDefault="00CE7AD0" w:rsidP="00CE7A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89F06F6" w14:textId="31530DCF" w:rsidR="00CE7AD0" w:rsidRPr="00CE7AD0" w:rsidRDefault="00CE7AD0" w:rsidP="00CE7AD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6.93</w:t>
            </w:r>
          </w:p>
        </w:tc>
      </w:tr>
    </w:tbl>
    <w:p w14:paraId="164F5D9C" w14:textId="17CA8CFD" w:rsidR="001E4C01" w:rsidRDefault="001E4C01" w:rsidP="002D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08F7EB5" w14:textId="2F322F09" w:rsidR="001E4C01" w:rsidRPr="001E4C01" w:rsidRDefault="001E4C01" w:rsidP="00954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4C01">
        <w:rPr>
          <w:rFonts w:asciiTheme="majorBidi" w:hAnsiTheme="majorBidi" w:cstheme="majorBidi" w:hint="cs"/>
          <w:sz w:val="30"/>
          <w:szCs w:val="30"/>
          <w:cs/>
        </w:rPr>
        <w:t>เนื่องจากไม่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>ตราสารที่อาจเปลี่ยนเป็นหุ้นสาม</w:t>
      </w:r>
      <w:r w:rsidR="002D4779">
        <w:rPr>
          <w:rFonts w:asciiTheme="majorBidi" w:hAnsiTheme="majorBidi" w:cstheme="majorBidi" w:hint="cs"/>
          <w:sz w:val="30"/>
          <w:szCs w:val="30"/>
          <w:cs/>
        </w:rPr>
        <w:t>ั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>ญ</w:t>
      </w:r>
      <w:r w:rsidR="002D4779">
        <w:rPr>
          <w:rFonts w:asciiTheme="majorBidi" w:hAnsiTheme="majorBidi" w:cstheme="majorBidi" w:hint="cs"/>
          <w:sz w:val="30"/>
          <w:szCs w:val="30"/>
          <w:cs/>
        </w:rPr>
        <w:t>ปรับลด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54AD1">
        <w:rPr>
          <w:rFonts w:asciiTheme="majorBidi" w:hAnsiTheme="majorBidi" w:cstheme="majorBidi" w:hint="cs"/>
          <w:sz w:val="30"/>
          <w:szCs w:val="30"/>
          <w:cs/>
        </w:rPr>
        <w:t>กำไรต่อ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>หุ้นปรับลดจึงเท่ากับ</w:t>
      </w:r>
      <w:r w:rsidR="00954AD1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</w:p>
    <w:p w14:paraId="49DA1EAB" w14:textId="77777777" w:rsidR="001E4C01" w:rsidRPr="003A4173" w:rsidRDefault="001E4C01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77A72F5" w14:textId="4F71B35F" w:rsidR="00D245CE" w:rsidRPr="003A4173" w:rsidRDefault="00176D96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417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76CFB" w:rsidRPr="003A417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D245CE" w:rsidRPr="003A4173">
        <w:rPr>
          <w:rFonts w:asciiTheme="majorBidi" w:hAnsiTheme="majorBidi" w:cstheme="majorBidi"/>
          <w:b/>
          <w:bCs/>
          <w:sz w:val="30"/>
          <w:szCs w:val="30"/>
        </w:rPr>
        <w:tab/>
      </w:r>
      <w:r w:rsidR="00D245CE" w:rsidRPr="003A417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6F9903D5" w14:textId="77777777" w:rsidR="00956E42" w:rsidRPr="003A4173" w:rsidRDefault="00956E42" w:rsidP="003A4173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C34F29F" w14:textId="1310C82D" w:rsidR="00B1247C" w:rsidRPr="003A4173" w:rsidRDefault="00733E1D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="00450DDE" w:rsidRPr="003A4173">
        <w:rPr>
          <w:rFonts w:asciiTheme="majorBidi" w:hAnsiTheme="majorBidi" w:cstheme="majorBidi"/>
          <w:sz w:val="30"/>
          <w:szCs w:val="30"/>
        </w:rPr>
        <w:t>256</w:t>
      </w:r>
      <w:r w:rsidR="003A4173" w:rsidRPr="003A4173">
        <w:rPr>
          <w:rFonts w:asciiTheme="majorBidi" w:hAnsiTheme="majorBidi" w:cstheme="majorBidi"/>
          <w:sz w:val="30"/>
          <w:szCs w:val="30"/>
        </w:rPr>
        <w:t>7</w:t>
      </w:r>
      <w:r w:rsidR="00450DDE" w:rsidRPr="003A41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417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50DDE" w:rsidRPr="003A4173">
        <w:rPr>
          <w:rFonts w:asciiTheme="majorBidi" w:hAnsiTheme="majorBidi" w:cstheme="majorBidi"/>
          <w:sz w:val="30"/>
          <w:szCs w:val="30"/>
        </w:rPr>
        <w:t>256</w:t>
      </w:r>
      <w:r w:rsidR="003A4173" w:rsidRPr="003A4173">
        <w:rPr>
          <w:rFonts w:asciiTheme="majorBidi" w:hAnsiTheme="majorBidi" w:cstheme="majorBidi"/>
          <w:sz w:val="30"/>
          <w:szCs w:val="30"/>
        </w:rPr>
        <w:t>6</w:t>
      </w:r>
      <w:r w:rsidR="00450DDE" w:rsidRPr="003A41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417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64C9B7E" w14:textId="77777777" w:rsidR="00B1247C" w:rsidRPr="003A4173" w:rsidRDefault="00B1247C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710"/>
        <w:gridCol w:w="1278"/>
        <w:gridCol w:w="236"/>
        <w:gridCol w:w="1294"/>
      </w:tblGrid>
      <w:tr w:rsidR="00BA41F7" w:rsidRPr="003A4173" w14:paraId="6E61C6BD" w14:textId="77777777" w:rsidTr="00D928F4">
        <w:tc>
          <w:tcPr>
            <w:tcW w:w="3078" w:type="dxa"/>
            <w:shd w:val="clear" w:color="auto" w:fill="auto"/>
            <w:vAlign w:val="bottom"/>
          </w:tcPr>
          <w:p w14:paraId="73F639E4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17C94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908BF8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567C4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EA080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041FD56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A0802A" w14:textId="77777777" w:rsidR="00B1247C" w:rsidRPr="003A4173" w:rsidDel="00D43E7A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A41F7" w:rsidRPr="003A4173" w14:paraId="55DA1A7E" w14:textId="77777777" w:rsidTr="00D928F4">
        <w:tc>
          <w:tcPr>
            <w:tcW w:w="3078" w:type="dxa"/>
            <w:shd w:val="clear" w:color="auto" w:fill="auto"/>
          </w:tcPr>
          <w:p w14:paraId="3812361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B142A8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456F30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6B5749D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A47593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E358272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41F7" w:rsidRPr="003A4173" w14:paraId="6F9346FA" w14:textId="77777777" w:rsidTr="00D928F4">
        <w:tc>
          <w:tcPr>
            <w:tcW w:w="3078" w:type="dxa"/>
            <w:shd w:val="clear" w:color="auto" w:fill="auto"/>
          </w:tcPr>
          <w:p w14:paraId="2B372DC4" w14:textId="672B2416" w:rsidR="00B1247C" w:rsidRPr="003A4173" w:rsidRDefault="00CB435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7EE37172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68419EC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4E36826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1F458E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1BC4AED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1F7" w:rsidRPr="003A4173" w14:paraId="47037959" w14:textId="77777777" w:rsidTr="00D928F4">
        <w:tc>
          <w:tcPr>
            <w:tcW w:w="3078" w:type="dxa"/>
            <w:shd w:val="clear" w:color="auto" w:fill="auto"/>
          </w:tcPr>
          <w:p w14:paraId="0016DFB5" w14:textId="40BD86AD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B157EE"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0890D20A" w14:textId="2CD3B385" w:rsidR="00B1247C" w:rsidRPr="003A4173" w:rsidRDefault="00F4062B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36D66E5A" w14:textId="1F7669F0" w:rsidR="00B1247C" w:rsidRPr="003A4173" w:rsidRDefault="00F4062B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33FA" w14:textId="45A3152A" w:rsidR="00B1247C" w:rsidRPr="003A4173" w:rsidRDefault="00F4062B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AD7CF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5FFCE" w14:textId="7A273559" w:rsidR="00B1247C" w:rsidRPr="003A4173" w:rsidRDefault="00F4062B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BA41F7" w:rsidRPr="003A4173" w14:paraId="682DBAB7" w14:textId="77777777" w:rsidTr="00D928F4">
        <w:tc>
          <w:tcPr>
            <w:tcW w:w="3078" w:type="dxa"/>
            <w:shd w:val="clear" w:color="auto" w:fill="auto"/>
          </w:tcPr>
          <w:p w14:paraId="6B531A4E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E250D68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803E5A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E4C80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D9A8E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308366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EC5" w:rsidRPr="003A4173" w14:paraId="5B3A8658" w14:textId="77777777" w:rsidTr="00D928F4">
        <w:tc>
          <w:tcPr>
            <w:tcW w:w="3078" w:type="dxa"/>
            <w:shd w:val="clear" w:color="auto" w:fill="auto"/>
          </w:tcPr>
          <w:p w14:paraId="3D60F671" w14:textId="0D1DC4FE" w:rsidR="00C73EC5" w:rsidRPr="003A4173" w:rsidRDefault="00CB435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A4173"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BDB1F79" w14:textId="77777777" w:rsidR="00C73EC5" w:rsidRPr="003A4173" w:rsidRDefault="00C73EC5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053374E" w14:textId="77777777" w:rsidR="00C73EC5" w:rsidRPr="003A4173" w:rsidRDefault="00C73EC5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37D76B8" w14:textId="77777777" w:rsidR="00C73EC5" w:rsidRPr="003A4173" w:rsidRDefault="00C73EC5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4019FA" w14:textId="77777777" w:rsidR="00C73EC5" w:rsidRPr="003A4173" w:rsidRDefault="00C73EC5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31814F" w14:textId="77777777" w:rsidR="00C73EC5" w:rsidRPr="003A4173" w:rsidRDefault="00C73EC5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173" w:rsidRPr="003A4173" w14:paraId="272B5E7B" w14:textId="77777777" w:rsidTr="00D928F4">
        <w:tc>
          <w:tcPr>
            <w:tcW w:w="3078" w:type="dxa"/>
            <w:shd w:val="clear" w:color="auto" w:fill="auto"/>
          </w:tcPr>
          <w:p w14:paraId="6F40C538" w14:textId="76172C4B" w:rsidR="003A4173" w:rsidRPr="003A4173" w:rsidRDefault="003A417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2DADAB9" w14:textId="3BBCDE1D" w:rsidR="003A4173" w:rsidRPr="003A4173" w:rsidRDefault="003A417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4105BBE8" w14:textId="785B1C82" w:rsidR="003A4173" w:rsidRPr="003A4173" w:rsidRDefault="003A417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067ED0" w14:textId="6D784EB1" w:rsidR="003A4173" w:rsidRPr="003A4173" w:rsidRDefault="003A417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1.65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BA8A2" w14:textId="77777777" w:rsidR="003A4173" w:rsidRPr="003A4173" w:rsidRDefault="003A417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13C1A" w14:textId="4A26982B" w:rsidR="003A4173" w:rsidRPr="003A4173" w:rsidRDefault="003A417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</w:tr>
    </w:tbl>
    <w:p w14:paraId="45D44E87" w14:textId="2D3FF7AE" w:rsidR="009C35E6" w:rsidRPr="00D57BA2" w:rsidRDefault="009C35E6" w:rsidP="00ED5915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8D7162F" w14:textId="77777777" w:rsidR="0037798E" w:rsidRPr="00D57BA2" w:rsidRDefault="0037798E" w:rsidP="00377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 w:eastAsia="en-US"/>
        </w:rPr>
        <w:sectPr w:rsidR="0037798E" w:rsidRPr="00D57BA2" w:rsidSect="003C0D5D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80D8202" w14:textId="77777777" w:rsidR="009D4D03" w:rsidRPr="00D57BA2" w:rsidRDefault="009D4D03" w:rsidP="009D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</w:rPr>
        <w:t>22</w:t>
      </w:r>
      <w:r w:rsidRPr="00D57B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57BA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94137F5" w14:textId="77777777" w:rsidR="009D4D03" w:rsidRPr="00D57BA2" w:rsidRDefault="009D4D03" w:rsidP="009D4D03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260C7272" w14:textId="77777777" w:rsidR="009D4D03" w:rsidRPr="00D57BA2" w:rsidRDefault="009D4D03" w:rsidP="00191ED1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left" w:pos="990"/>
        </w:tabs>
        <w:ind w:left="1267" w:hanging="720"/>
        <w:outlineLvl w:val="1"/>
        <w:rPr>
          <w:rFonts w:asciiTheme="majorBidi" w:hAnsiTheme="majorBidi" w:cstheme="majorBidi"/>
          <w:sz w:val="28"/>
          <w:szCs w:val="28"/>
        </w:rPr>
      </w:pPr>
      <w:r w:rsidRPr="00D57BA2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D57B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68F3AFB" w14:textId="13A25918" w:rsidR="009D4D03" w:rsidRPr="003E7909" w:rsidRDefault="009D4D03" w:rsidP="003E7909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7FD69887" w14:textId="619B5084" w:rsidR="009D4D03" w:rsidRDefault="009D4D03" w:rsidP="003A4173">
      <w:pPr>
        <w:tabs>
          <w:tab w:val="clear" w:pos="680"/>
        </w:tabs>
        <w:ind w:left="900" w:right="40"/>
        <w:jc w:val="thaiDistribute"/>
        <w:rPr>
          <w:rFonts w:asciiTheme="majorBidi" w:hAnsiTheme="majorBidi" w:cstheme="majorBidi"/>
          <w:sz w:val="28"/>
          <w:szCs w:val="28"/>
        </w:rPr>
      </w:pPr>
      <w:r w:rsidRPr="00D57BA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738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1C28A2" w:rsidRPr="00255558" w14:paraId="2FA5123A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4B12E8BD" w14:textId="77777777" w:rsidR="001C28A2" w:rsidRPr="00255558" w:rsidRDefault="001C28A2" w:rsidP="00F27519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</w:tcPr>
          <w:p w14:paraId="2F7764D7" w14:textId="77777777" w:rsidR="001C28A2" w:rsidRPr="00255558" w:rsidRDefault="001C28A2" w:rsidP="00F27519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1"/>
          </w:tcPr>
          <w:p w14:paraId="12645F34" w14:textId="77777777" w:rsidR="001C28A2" w:rsidRPr="001E0B44" w:rsidRDefault="001C28A2" w:rsidP="00F27519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C28A2" w:rsidRPr="00255558" w14:paraId="2F1F6D2E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6AB907B8" w14:textId="77777777" w:rsidR="001C28A2" w:rsidRPr="00255558" w:rsidRDefault="001C28A2" w:rsidP="00F27519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</w:tcPr>
          <w:p w14:paraId="576A1714" w14:textId="77777777" w:rsidR="001C28A2" w:rsidRPr="00255558" w:rsidRDefault="001C28A2" w:rsidP="00F27519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1C043010" w14:textId="77777777" w:rsidR="001C28A2" w:rsidRPr="001E0B44" w:rsidRDefault="001C28A2" w:rsidP="00F27519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B48876" w14:textId="77777777" w:rsidR="001C28A2" w:rsidRPr="001E0B44" w:rsidRDefault="001C28A2" w:rsidP="00F27519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13E40EFB" w14:textId="77777777" w:rsidR="001C28A2" w:rsidRPr="001E0B44" w:rsidRDefault="001C28A2" w:rsidP="00F27519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8A2" w:rsidRPr="00255558" w14:paraId="73835CBF" w14:textId="77777777" w:rsidTr="001E6374">
        <w:trPr>
          <w:trHeight w:val="1079"/>
        </w:trPr>
        <w:tc>
          <w:tcPr>
            <w:tcW w:w="4140" w:type="dxa"/>
            <w:shd w:val="clear" w:color="auto" w:fill="auto"/>
            <w:vAlign w:val="bottom"/>
          </w:tcPr>
          <w:p w14:paraId="63AC47D0" w14:textId="77777777" w:rsidR="001C28A2" w:rsidRPr="00255558" w:rsidRDefault="001C28A2" w:rsidP="00F27519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14:paraId="634BE90D" w14:textId="26A91255" w:rsidR="001C28A2" w:rsidRPr="00255558" w:rsidRDefault="001E6374" w:rsidP="00F27519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1E637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238868A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D8E4EC5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0D879" w14:textId="77777777" w:rsidR="001C28A2" w:rsidRPr="001E0B44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01" w14:textId="77777777" w:rsidR="001C28A2" w:rsidRPr="00255558" w:rsidRDefault="001C28A2" w:rsidP="00F27519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95383C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39B0F6A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AB4980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E0B44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2F6DDF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96CA98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E0B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B44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E7071A" w14:textId="77777777" w:rsidR="001C28A2" w:rsidRPr="00255558" w:rsidRDefault="001C28A2" w:rsidP="00F27519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86124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28A2" w:rsidRPr="00255558" w14:paraId="37C17360" w14:textId="77777777" w:rsidTr="001E637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1189EDD9" w14:textId="77777777" w:rsidR="001C28A2" w:rsidRPr="00255558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" w:type="dxa"/>
          </w:tcPr>
          <w:p w14:paraId="73765BF2" w14:textId="77777777" w:rsidR="001C28A2" w:rsidRPr="00255558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70" w:type="dxa"/>
            <w:gridSpan w:val="11"/>
          </w:tcPr>
          <w:p w14:paraId="1EB24302" w14:textId="77777777" w:rsidR="001C28A2" w:rsidRPr="00255558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28A2" w:rsidRPr="00255558" w14:paraId="46EE24F8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137406F0" w14:textId="4A97B270" w:rsidR="001C28A2" w:rsidRPr="00C12FA0" w:rsidRDefault="001C28A2" w:rsidP="00F27519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</w:t>
            </w:r>
            <w:r w:rsidRPr="001E0B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คม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738" w:type="dxa"/>
          </w:tcPr>
          <w:p w14:paraId="653AEF97" w14:textId="77777777" w:rsidR="001C28A2" w:rsidRPr="00255558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21065BDC" w14:textId="77777777" w:rsidR="001C28A2" w:rsidRPr="001E0B44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0BFEBEE6" w14:textId="77777777" w:rsidR="001C28A2" w:rsidRPr="001E0B44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1C28A2" w:rsidRPr="00255558" w14:paraId="434E6D5D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390D0666" w14:textId="77777777" w:rsidR="001C28A2" w:rsidRPr="00255558" w:rsidRDefault="001C28A2" w:rsidP="00F27519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38" w:type="dxa"/>
          </w:tcPr>
          <w:p w14:paraId="43BB5BC2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5BC001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D1BD3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7012579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07792A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FEA71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91D502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A56D0A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50521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AB29D6D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E41A7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398275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C28A2" w:rsidRPr="00710CF2" w14:paraId="23D39699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32C65EBB" w14:textId="77777777" w:rsidR="001C28A2" w:rsidRPr="00255558" w:rsidRDefault="001C28A2" w:rsidP="00F275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738" w:type="dxa"/>
            <w:vAlign w:val="bottom"/>
          </w:tcPr>
          <w:p w14:paraId="7F2CEC85" w14:textId="66F0E1CA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980" w:type="dxa"/>
            <w:vAlign w:val="bottom"/>
          </w:tcPr>
          <w:p w14:paraId="797A9A2E" w14:textId="33599EBB" w:rsidR="001C28A2" w:rsidRPr="00710CF2" w:rsidRDefault="00CE7AD0" w:rsidP="000A163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79DE41" w14:textId="77777777" w:rsidR="001C28A2" w:rsidRPr="00710CF2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1505415" w14:textId="4527D147" w:rsidR="001C28A2" w:rsidRPr="00710CF2" w:rsidRDefault="003E7909" w:rsidP="00F2751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B675D4" w14:textId="77777777" w:rsidR="001C28A2" w:rsidRPr="00710CF2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D33BCD" w14:textId="13BCB773" w:rsidR="001C28A2" w:rsidRPr="00710CF2" w:rsidRDefault="003E7909" w:rsidP="00F2751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65AA15FD" w14:textId="77777777" w:rsidR="001C28A2" w:rsidRPr="00710CF2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1A881D" w14:textId="306FE0D5" w:rsidR="001C28A2" w:rsidRPr="00710CF2" w:rsidRDefault="003E7909" w:rsidP="000A163A">
            <w:pPr>
              <w:tabs>
                <w:tab w:val="clear" w:pos="227"/>
                <w:tab w:val="left" w:pos="321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E4AE62" w14:textId="77777777" w:rsidR="001C28A2" w:rsidRPr="00710CF2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02A404" w14:textId="33B8CD64" w:rsidR="001C28A2" w:rsidRPr="00710CF2" w:rsidRDefault="003E7909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015B130F" w14:textId="77777777" w:rsidR="001C28A2" w:rsidRPr="00710CF2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6E59E" w14:textId="4B88DEE7" w:rsidR="001C28A2" w:rsidRPr="00710CF2" w:rsidRDefault="003E7909" w:rsidP="00F27519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</w:tr>
      <w:tr w:rsidR="003E7909" w:rsidRPr="00C12FA0" w14:paraId="2FB79439" w14:textId="77777777" w:rsidTr="001E6374">
        <w:trPr>
          <w:trHeight w:hRule="exact" w:val="72"/>
        </w:trPr>
        <w:tc>
          <w:tcPr>
            <w:tcW w:w="4140" w:type="dxa"/>
            <w:shd w:val="clear" w:color="auto" w:fill="auto"/>
            <w:vAlign w:val="bottom"/>
          </w:tcPr>
          <w:p w14:paraId="1118B03A" w14:textId="77777777" w:rsidR="003E7909" w:rsidRPr="00255558" w:rsidRDefault="003E7909" w:rsidP="00F70EC0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" w:type="dxa"/>
            <w:vAlign w:val="bottom"/>
          </w:tcPr>
          <w:p w14:paraId="7B2D5392" w14:textId="77777777" w:rsidR="003E7909" w:rsidRPr="00255558" w:rsidRDefault="003E7909" w:rsidP="00F70EC0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4EBF237" w14:textId="77777777" w:rsidR="003E7909" w:rsidRPr="00C12FA0" w:rsidRDefault="003E7909" w:rsidP="00F70EC0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B7EA4B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CA40F92" w14:textId="77777777" w:rsidR="003E7909" w:rsidRPr="00C12FA0" w:rsidRDefault="003E7909" w:rsidP="00F70EC0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62316" w14:textId="77777777" w:rsidR="003E7909" w:rsidRPr="001E0B44" w:rsidRDefault="003E7909" w:rsidP="00F70EC0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9ACF509" w14:textId="77777777" w:rsidR="003E7909" w:rsidRPr="00C12FA0" w:rsidRDefault="003E7909" w:rsidP="00F70EC0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411F6E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5F8B8A" w14:textId="77777777" w:rsidR="003E7909" w:rsidRPr="00C12FA0" w:rsidRDefault="003E7909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78F90A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F6A82E" w14:textId="77777777" w:rsidR="003E7909" w:rsidRPr="00C12FA0" w:rsidRDefault="003E7909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9EEBB7" w14:textId="77777777" w:rsidR="003E7909" w:rsidRPr="00C12FA0" w:rsidRDefault="003E7909" w:rsidP="00F70EC0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C5A0D2" w14:textId="77777777" w:rsidR="003E7909" w:rsidRPr="00C12FA0" w:rsidRDefault="003E7909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7909" w:rsidRPr="001E0B44" w14:paraId="5F94833D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30BE12D1" w14:textId="77777777" w:rsidR="003E7909" w:rsidRPr="00255558" w:rsidRDefault="003E7909" w:rsidP="00F70EC0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38" w:type="dxa"/>
            <w:vAlign w:val="bottom"/>
          </w:tcPr>
          <w:p w14:paraId="06E4BA0A" w14:textId="77777777" w:rsidR="003E7909" w:rsidRPr="00255558" w:rsidRDefault="003E7909" w:rsidP="00F70EC0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14:paraId="0FC1CA82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828B89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632FC3FC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7E83BF" w14:textId="77777777" w:rsidR="003E7909" w:rsidRPr="001E0B44" w:rsidRDefault="003E7909" w:rsidP="00F70EC0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2911121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AD131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481319" w14:textId="77777777" w:rsidR="003E7909" w:rsidRPr="001E0B44" w:rsidRDefault="003E7909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19F2B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13FC7B" w14:textId="77777777" w:rsidR="003E7909" w:rsidRPr="001E0B44" w:rsidRDefault="003E7909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9B595" w14:textId="77777777" w:rsidR="003E7909" w:rsidRPr="001E0B44" w:rsidRDefault="003E7909" w:rsidP="00F70EC0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47BFC3" w14:textId="77777777" w:rsidR="003E7909" w:rsidRPr="001E0B44" w:rsidRDefault="003E7909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7909" w:rsidRPr="00C12FA0" w14:paraId="0266CE00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5F7BAE79" w14:textId="77777777" w:rsidR="003E7909" w:rsidRPr="00255558" w:rsidRDefault="003E7909" w:rsidP="00F70EC0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738" w:type="dxa"/>
            <w:vAlign w:val="bottom"/>
          </w:tcPr>
          <w:p w14:paraId="26E146B4" w14:textId="77777777" w:rsidR="003E7909" w:rsidRPr="00255558" w:rsidRDefault="003E7909" w:rsidP="00F70EC0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B622CB3" w14:textId="4C043D6E" w:rsidR="003E7909" w:rsidRPr="00C12FA0" w:rsidRDefault="003E7909" w:rsidP="00F70EC0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36" w:type="dxa"/>
            <w:vAlign w:val="bottom"/>
          </w:tcPr>
          <w:p w14:paraId="7059A98A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AC9FD28" w14:textId="77777777" w:rsidR="003E7909" w:rsidRPr="00C12FA0" w:rsidRDefault="003E7909" w:rsidP="000A163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1C244" w14:textId="77777777" w:rsidR="003E7909" w:rsidRPr="001E0B44" w:rsidRDefault="003E7909" w:rsidP="00F70EC0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886A9A2" w14:textId="0A4F2171" w:rsidR="003E7909" w:rsidRPr="00C12FA0" w:rsidRDefault="003E7909" w:rsidP="00F70EC0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71267A4C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2EBCA1" w14:textId="64807E08" w:rsidR="003E7909" w:rsidRPr="00C12FA0" w:rsidRDefault="003E7909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5807529D" w14:textId="77777777" w:rsidR="003E7909" w:rsidRPr="001E0B44" w:rsidRDefault="003E7909" w:rsidP="00F70EC0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F9410E" w14:textId="77777777" w:rsidR="003E7909" w:rsidRPr="00C12FA0" w:rsidRDefault="003E7909" w:rsidP="000A163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417EC5" w14:textId="77777777" w:rsidR="003E7909" w:rsidRPr="001E0B44" w:rsidRDefault="003E7909" w:rsidP="00F70EC0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A90663" w14:textId="4C3BC4A3" w:rsidR="003E7909" w:rsidRPr="00C12FA0" w:rsidRDefault="003E7909" w:rsidP="00F70EC0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</w:tr>
      <w:tr w:rsidR="001C28A2" w:rsidRPr="00255558" w14:paraId="7CAC176D" w14:textId="77777777" w:rsidTr="001E6374">
        <w:trPr>
          <w:trHeight w:hRule="exact" w:val="216"/>
        </w:trPr>
        <w:tc>
          <w:tcPr>
            <w:tcW w:w="4140" w:type="dxa"/>
            <w:shd w:val="clear" w:color="auto" w:fill="auto"/>
          </w:tcPr>
          <w:p w14:paraId="218AEE17" w14:textId="77777777" w:rsidR="001C28A2" w:rsidRPr="001E0B44" w:rsidRDefault="001C28A2" w:rsidP="00F27519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8" w:type="dxa"/>
            <w:vAlign w:val="bottom"/>
          </w:tcPr>
          <w:p w14:paraId="69DCAD4A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1F0CDEB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1888A4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2E3EAE02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63F92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5E18A66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873408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E413F5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DEA45A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53DE64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87B065" w14:textId="77777777" w:rsidR="001C28A2" w:rsidRPr="001E0B44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6D528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8A2" w:rsidRPr="00255558" w14:paraId="00EA0710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710B9DC4" w14:textId="77777777" w:rsidR="001C28A2" w:rsidRPr="00255558" w:rsidRDefault="001C28A2" w:rsidP="00F27519">
            <w:pPr>
              <w:spacing w:line="380" w:lineRule="exact"/>
              <w:ind w:left="28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38" w:type="dxa"/>
            <w:vAlign w:val="bottom"/>
          </w:tcPr>
          <w:p w14:paraId="65B05B11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9A2868C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108DD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51F2B6E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1F421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C8F4F50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E261D1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CF59C7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8B412B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3FC8A2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00BEF3" w14:textId="77777777" w:rsidR="001C28A2" w:rsidRPr="001E0B44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AA50C9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8A2" w:rsidRPr="00255558" w14:paraId="4A17FBB7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2D1DB4B3" w14:textId="77777777" w:rsidR="001C28A2" w:rsidRPr="00255558" w:rsidRDefault="001C28A2" w:rsidP="00F275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38" w:type="dxa"/>
            <w:vAlign w:val="bottom"/>
          </w:tcPr>
          <w:p w14:paraId="67AA003B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FD7CE87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1B1991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BB0815A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5F43F1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ABE641E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13BE7F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7FE1AE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01BE5B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08380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F18231" w14:textId="77777777" w:rsidR="001C28A2" w:rsidRPr="001E0B44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C7095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8A2" w:rsidRPr="00255558" w14:paraId="42B3C31E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1520716D" w14:textId="77777777" w:rsidR="001C28A2" w:rsidRPr="00255558" w:rsidRDefault="001C28A2" w:rsidP="00F275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738" w:type="dxa"/>
            <w:vAlign w:val="bottom"/>
          </w:tcPr>
          <w:p w14:paraId="18AC2330" w14:textId="396FBD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980" w:type="dxa"/>
            <w:vAlign w:val="bottom"/>
          </w:tcPr>
          <w:p w14:paraId="1ECEB1F2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8D4BA8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99C5575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213,928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732DC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B6F517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213,928</w:t>
            </w:r>
          </w:p>
        </w:tc>
        <w:tc>
          <w:tcPr>
            <w:tcW w:w="270" w:type="dxa"/>
            <w:vAlign w:val="bottom"/>
          </w:tcPr>
          <w:p w14:paraId="13E56506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615FB5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19C5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F86E0E" w14:textId="77777777" w:rsidR="001C28A2" w:rsidRPr="00C12FA0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213,928</w:t>
            </w:r>
          </w:p>
        </w:tc>
        <w:tc>
          <w:tcPr>
            <w:tcW w:w="270" w:type="dxa"/>
            <w:vAlign w:val="bottom"/>
          </w:tcPr>
          <w:p w14:paraId="4BA2F9DC" w14:textId="77777777" w:rsidR="001C28A2" w:rsidRPr="001E0B44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8409E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213,928</w:t>
            </w:r>
          </w:p>
        </w:tc>
      </w:tr>
      <w:tr w:rsidR="001C28A2" w:rsidRPr="00255558" w14:paraId="191B1577" w14:textId="77777777" w:rsidTr="001E6374">
        <w:trPr>
          <w:trHeight w:hRule="exact" w:val="72"/>
        </w:trPr>
        <w:tc>
          <w:tcPr>
            <w:tcW w:w="4140" w:type="dxa"/>
            <w:shd w:val="clear" w:color="auto" w:fill="auto"/>
            <w:vAlign w:val="bottom"/>
          </w:tcPr>
          <w:p w14:paraId="055127F3" w14:textId="77777777" w:rsidR="001C28A2" w:rsidRPr="00255558" w:rsidRDefault="001C28A2" w:rsidP="00F275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" w:type="dxa"/>
            <w:vAlign w:val="bottom"/>
          </w:tcPr>
          <w:p w14:paraId="157644C9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5398CA3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D53D34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7E99D49F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7EC4B4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4D31CB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7BEAB8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E89AF7" w14:textId="77777777" w:rsidR="001C28A2" w:rsidRPr="00C12FA0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8DD4F7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2FDC67" w14:textId="77777777" w:rsidR="001C28A2" w:rsidRPr="00C12FA0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2718A2" w14:textId="77777777" w:rsidR="001C28A2" w:rsidRPr="00C12FA0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E8E80E" w14:textId="77777777" w:rsidR="001C28A2" w:rsidRPr="00C12FA0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8A2" w:rsidRPr="00255558" w14:paraId="60BBF2FA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3F13286F" w14:textId="77777777" w:rsidR="001C28A2" w:rsidRPr="00255558" w:rsidRDefault="001C28A2" w:rsidP="00F275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38" w:type="dxa"/>
            <w:vAlign w:val="bottom"/>
          </w:tcPr>
          <w:p w14:paraId="5D02F89F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14:paraId="5608E4D8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020B1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6D32E131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60C29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13D685F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9D86E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50DE95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7E62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C6237C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4C55C5" w14:textId="77777777" w:rsidR="001C28A2" w:rsidRPr="001E0B44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8314A6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8A2" w:rsidRPr="00255558" w14:paraId="62A9F51E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25655662" w14:textId="77777777" w:rsidR="001C28A2" w:rsidRPr="00255558" w:rsidRDefault="001C28A2" w:rsidP="00F275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738" w:type="dxa"/>
            <w:vAlign w:val="bottom"/>
          </w:tcPr>
          <w:p w14:paraId="3BAFC737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17A6C1C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20,596</w:t>
            </w:r>
          </w:p>
        </w:tc>
        <w:tc>
          <w:tcPr>
            <w:tcW w:w="236" w:type="dxa"/>
            <w:vAlign w:val="bottom"/>
          </w:tcPr>
          <w:p w14:paraId="309253E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78AA7832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212D8" w14:textId="77777777" w:rsidR="001C28A2" w:rsidRPr="001E0B44" w:rsidRDefault="001C28A2" w:rsidP="00F27519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C29CBE7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20,596</w:t>
            </w:r>
          </w:p>
        </w:tc>
        <w:tc>
          <w:tcPr>
            <w:tcW w:w="270" w:type="dxa"/>
            <w:vAlign w:val="bottom"/>
          </w:tcPr>
          <w:p w14:paraId="0A8011D2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3861E7" w14:textId="77777777" w:rsidR="001C28A2" w:rsidRPr="00C12FA0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20,596</w:t>
            </w:r>
          </w:p>
        </w:tc>
        <w:tc>
          <w:tcPr>
            <w:tcW w:w="270" w:type="dxa"/>
            <w:vAlign w:val="bottom"/>
          </w:tcPr>
          <w:p w14:paraId="0410D91A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65696E" w14:textId="77777777" w:rsidR="001C28A2" w:rsidRPr="00C12FA0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8A502A" w14:textId="77777777" w:rsidR="001C28A2" w:rsidRPr="001E0B44" w:rsidRDefault="001C28A2" w:rsidP="00F27519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245BB" w14:textId="77777777" w:rsidR="001C28A2" w:rsidRPr="00C12FA0" w:rsidRDefault="001C28A2" w:rsidP="00F27519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20,596</w:t>
            </w:r>
          </w:p>
        </w:tc>
      </w:tr>
    </w:tbl>
    <w:p w14:paraId="7ED2751F" w14:textId="6F9C74BF" w:rsidR="0087182B" w:rsidRPr="00D57BA2" w:rsidRDefault="0087182B" w:rsidP="00ED0A7A">
      <w:pPr>
        <w:rPr>
          <w:rFonts w:asciiTheme="majorBidi" w:hAnsiTheme="majorBidi" w:cstheme="majorBidi"/>
        </w:rPr>
        <w:sectPr w:rsidR="0087182B" w:rsidRPr="00D57BA2" w:rsidSect="003C0D5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2A67F6" w14:textId="036EA131" w:rsidR="00D928F4" w:rsidRPr="00D57BA2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br/>
        <w:t>งบแสดง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62A8701" w14:textId="77777777" w:rsidR="00D928F4" w:rsidRPr="00D57BA2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37798E" w:rsidRPr="00D57BA2" w14:paraId="3372D3BD" w14:textId="77777777" w:rsidTr="00D928F4">
        <w:trPr>
          <w:tblHeader/>
        </w:trPr>
        <w:tc>
          <w:tcPr>
            <w:tcW w:w="2430" w:type="dxa"/>
            <w:shd w:val="clear" w:color="auto" w:fill="auto"/>
          </w:tcPr>
          <w:p w14:paraId="7291C1AE" w14:textId="4DB12179" w:rsidR="0037798E" w:rsidRPr="00D57BA2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CC02746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52AF8AF6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7798E" w:rsidRPr="00D57BA2" w14:paraId="2C798F97" w14:textId="77777777" w:rsidTr="00D928F4">
        <w:tc>
          <w:tcPr>
            <w:tcW w:w="2430" w:type="dxa"/>
            <w:shd w:val="clear" w:color="auto" w:fill="auto"/>
          </w:tcPr>
          <w:p w14:paraId="480EE2E7" w14:textId="77777777" w:rsidR="0037798E" w:rsidRPr="00D57BA2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สินทรัพย์/หนี้สินอนุพันธ์</w:t>
            </w:r>
          </w:p>
        </w:tc>
        <w:tc>
          <w:tcPr>
            <w:tcW w:w="236" w:type="dxa"/>
            <w:shd w:val="clear" w:color="auto" w:fill="auto"/>
          </w:tcPr>
          <w:p w14:paraId="7E238324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336B0A5E" w14:textId="77BB2D21" w:rsidR="0037798E" w:rsidRPr="00D57BA2" w:rsidRDefault="0024389F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38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438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      </w:r>
          </w:p>
        </w:tc>
      </w:tr>
      <w:tr w:rsidR="005B507D" w:rsidRPr="00D57BA2" w14:paraId="6E4D8C00" w14:textId="77777777" w:rsidTr="00D928F4">
        <w:tc>
          <w:tcPr>
            <w:tcW w:w="2430" w:type="dxa"/>
            <w:shd w:val="clear" w:color="auto" w:fill="auto"/>
          </w:tcPr>
          <w:p w14:paraId="729FE73F" w14:textId="17538022" w:rsidR="005B507D" w:rsidRPr="00D57BA2" w:rsidRDefault="005B507D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B97ABC"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7B7757E4" w14:textId="77777777" w:rsidR="005B507D" w:rsidRPr="00D57BA2" w:rsidRDefault="005B507D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2C73B759" w14:textId="60CF0708" w:rsidR="005B507D" w:rsidRPr="00D57BA2" w:rsidRDefault="0024389F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389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20F59AB8" w14:textId="06036DE5" w:rsidR="008F40DE" w:rsidRPr="00D57BA2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p w14:paraId="59C99E6F" w14:textId="66D9E064" w:rsidR="008F40DE" w:rsidRPr="00D57BA2" w:rsidRDefault="008F40DE" w:rsidP="00191ED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3" w:hanging="90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รายการเคลื่อนไหวของตราสารทุน</w:t>
      </w:r>
      <w:r w:rsidR="00897E21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ที่</w:t>
      </w:r>
      <w:r w:rsidR="00897E21" w:rsidRPr="00D57BA2">
        <w:rPr>
          <w:rFonts w:asciiTheme="majorBidi" w:hAnsiTheme="majorBidi" w:cstheme="majorBidi"/>
          <w:i/>
          <w:iCs/>
          <w:sz w:val="30"/>
          <w:szCs w:val="30"/>
          <w:cs/>
        </w:rPr>
        <w:t>ไม่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อยู่ในความต้องการของตลาด</w:t>
      </w:r>
    </w:p>
    <w:p w14:paraId="5B3ED251" w14:textId="610B54A0" w:rsidR="008F40DE" w:rsidRPr="00D57BA2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8F40DE" w:rsidRPr="00D57BA2" w14:paraId="66CFDCCC" w14:textId="77777777" w:rsidTr="00014ECA">
        <w:trPr>
          <w:tblHeader/>
        </w:trPr>
        <w:tc>
          <w:tcPr>
            <w:tcW w:w="5040" w:type="dxa"/>
          </w:tcPr>
          <w:p w14:paraId="14174FCF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40" w:type="dxa"/>
            <w:gridSpan w:val="5"/>
            <w:hideMark/>
          </w:tcPr>
          <w:p w14:paraId="5D5D7EA1" w14:textId="5F99A2A0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="00F34D9B" w:rsidRPr="00D57BA2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F40DE" w:rsidRPr="00D57BA2" w14:paraId="64C90D07" w14:textId="77777777" w:rsidTr="00014ECA">
        <w:trPr>
          <w:tblHeader/>
        </w:trPr>
        <w:tc>
          <w:tcPr>
            <w:tcW w:w="5040" w:type="dxa"/>
            <w:vAlign w:val="bottom"/>
            <w:hideMark/>
          </w:tcPr>
          <w:p w14:paraId="4F56770B" w14:textId="3D4AA123" w:rsidR="008F40DE" w:rsidRPr="00D57BA2" w:rsidRDefault="008F40D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ตราสาร</w:t>
            </w:r>
            <w:r w:rsidR="00897E21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4321C147" w14:textId="5848E638" w:rsidR="008F40DE" w:rsidRPr="00D57BA2" w:rsidRDefault="008F40D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เมษายน </w:t>
            </w:r>
          </w:p>
        </w:tc>
        <w:tc>
          <w:tcPr>
            <w:tcW w:w="270" w:type="dxa"/>
            <w:vAlign w:val="bottom"/>
          </w:tcPr>
          <w:p w14:paraId="0100AA4C" w14:textId="77777777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34B32A5" w14:textId="0586B138" w:rsidR="008F40DE" w:rsidRPr="00D57BA2" w:rsidRDefault="008F40D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ปรับปรุง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66E2B995" w14:textId="77777777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22F67A93" w14:textId="5921946B" w:rsidR="008F40DE" w:rsidRPr="00D57BA2" w:rsidRDefault="008F40DE" w:rsidP="00D928F4">
            <w:pPr>
              <w:tabs>
                <w:tab w:val="clear" w:pos="907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</w:t>
            </w:r>
            <w:r w:rsidR="00D928F4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</w:tr>
      <w:tr w:rsidR="008F40DE" w:rsidRPr="00D57BA2" w14:paraId="1035E467" w14:textId="77777777" w:rsidTr="00014ECA">
        <w:trPr>
          <w:tblHeader/>
        </w:trPr>
        <w:tc>
          <w:tcPr>
            <w:tcW w:w="5040" w:type="dxa"/>
          </w:tcPr>
          <w:p w14:paraId="1005A528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4140" w:type="dxa"/>
            <w:gridSpan w:val="5"/>
            <w:vAlign w:val="bottom"/>
            <w:hideMark/>
          </w:tcPr>
          <w:p w14:paraId="439D9A51" w14:textId="084B3F7E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BE3A29"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8F40DE" w:rsidRPr="00D57BA2" w14:paraId="54DCE52D" w14:textId="77777777" w:rsidTr="00014ECA">
        <w:tc>
          <w:tcPr>
            <w:tcW w:w="5040" w:type="dxa"/>
            <w:hideMark/>
          </w:tcPr>
          <w:p w14:paraId="7E880820" w14:textId="0013456C" w:rsidR="008F40DE" w:rsidRPr="00D57BA2" w:rsidRDefault="00450D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1170" w:type="dxa"/>
          </w:tcPr>
          <w:p w14:paraId="43ACA31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0FA9A87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FDD7581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DF1B7F2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D2A8FD7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D57BA2" w14:paraId="4A4784D1" w14:textId="77777777" w:rsidTr="00014ECA">
        <w:tc>
          <w:tcPr>
            <w:tcW w:w="5040" w:type="dxa"/>
            <w:hideMark/>
          </w:tcPr>
          <w:p w14:paraId="6AC4BC22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8724E4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432B3AA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B654C3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82AA0E5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366B37C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8F40DE" w:rsidRPr="00D57BA2" w14:paraId="36AA3D53" w14:textId="77777777" w:rsidTr="00014ECA">
        <w:tc>
          <w:tcPr>
            <w:tcW w:w="5040" w:type="dxa"/>
            <w:hideMark/>
          </w:tcPr>
          <w:p w14:paraId="34BF1041" w14:textId="5DD9F1DD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</w:t>
            </w:r>
            <w:r w:rsidR="00111BE4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อื่นที่ไม่อยู่ในความต้องการของตลาด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วัดมูลค่า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20DF6EA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6A49266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CC1514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F57B86E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34B312C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D57BA2" w14:paraId="18D16BAF" w14:textId="77777777" w:rsidTr="00014ECA">
        <w:tc>
          <w:tcPr>
            <w:tcW w:w="5040" w:type="dxa"/>
            <w:hideMark/>
          </w:tcPr>
          <w:p w14:paraId="574AF7DA" w14:textId="2D29C12D" w:rsidR="008F40DE" w:rsidRPr="00D57BA2" w:rsidRDefault="00111BE4" w:rsidP="00B10CFD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</w:t>
            </w:r>
            <w:r w:rsidR="008F40DE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34BA5" w14:textId="6CA5C984" w:rsidR="008F40DE" w:rsidRPr="00D57BA2" w:rsidRDefault="009E1A2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213,928</w:t>
            </w:r>
          </w:p>
        </w:tc>
        <w:tc>
          <w:tcPr>
            <w:tcW w:w="270" w:type="dxa"/>
            <w:vAlign w:val="bottom"/>
          </w:tcPr>
          <w:p w14:paraId="6949F6E5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9C86F" w14:textId="5A038C42" w:rsidR="008F40DE" w:rsidRPr="00D57BA2" w:rsidRDefault="009E1A2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(94,272)</w:t>
            </w:r>
          </w:p>
        </w:tc>
        <w:tc>
          <w:tcPr>
            <w:tcW w:w="270" w:type="dxa"/>
            <w:vAlign w:val="bottom"/>
          </w:tcPr>
          <w:p w14:paraId="56AB2B21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284E6" w14:textId="7602F20A" w:rsidR="008F40DE" w:rsidRPr="00D57BA2" w:rsidRDefault="009E1A2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119,656</w:t>
            </w:r>
          </w:p>
        </w:tc>
      </w:tr>
      <w:tr w:rsidR="001A64D7" w:rsidRPr="00D57BA2" w14:paraId="346FCD16" w14:textId="77777777" w:rsidTr="00014ECA">
        <w:tc>
          <w:tcPr>
            <w:tcW w:w="5040" w:type="dxa"/>
            <w:hideMark/>
          </w:tcPr>
          <w:p w14:paraId="351CE36E" w14:textId="77777777" w:rsidR="001A64D7" w:rsidRPr="00D57BA2" w:rsidRDefault="001A64D7" w:rsidP="001A64D7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DB80C" w14:textId="3D00782C" w:rsidR="001A64D7" w:rsidRPr="00D57BA2" w:rsidRDefault="009E1A27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213,928</w:t>
            </w:r>
          </w:p>
        </w:tc>
        <w:tc>
          <w:tcPr>
            <w:tcW w:w="270" w:type="dxa"/>
            <w:vAlign w:val="bottom"/>
          </w:tcPr>
          <w:p w14:paraId="309A69F8" w14:textId="77777777" w:rsidR="001A64D7" w:rsidRPr="00D57BA2" w:rsidRDefault="001A64D7" w:rsidP="001A64D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DFAD7B" w14:textId="733CE1F1" w:rsidR="001A64D7" w:rsidRPr="00D57BA2" w:rsidRDefault="009E1A27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(94,272)</w:t>
            </w:r>
          </w:p>
        </w:tc>
        <w:tc>
          <w:tcPr>
            <w:tcW w:w="270" w:type="dxa"/>
            <w:vAlign w:val="bottom"/>
          </w:tcPr>
          <w:p w14:paraId="560F2186" w14:textId="77777777" w:rsidR="001A64D7" w:rsidRPr="00D57BA2" w:rsidRDefault="001A64D7" w:rsidP="001A64D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5E35B" w14:textId="0C0299B5" w:rsidR="001A64D7" w:rsidRPr="00D57BA2" w:rsidRDefault="009E1A27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119,656</w:t>
            </w:r>
          </w:p>
        </w:tc>
      </w:tr>
      <w:tr w:rsidR="001A64D7" w:rsidRPr="00D57BA2" w14:paraId="3DAAD0FE" w14:textId="77777777" w:rsidTr="00014ECA">
        <w:tc>
          <w:tcPr>
            <w:tcW w:w="5040" w:type="dxa"/>
            <w:hideMark/>
          </w:tcPr>
          <w:p w14:paraId="3BA1F244" w14:textId="4349064F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ED7E5C8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B9703A5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7B73B08C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048E25F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7212590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9D4D03" w:rsidRPr="00D57BA2" w14:paraId="1CA8F4CF" w14:textId="77777777" w:rsidTr="00014ECA">
        <w:tc>
          <w:tcPr>
            <w:tcW w:w="5040" w:type="dxa"/>
          </w:tcPr>
          <w:p w14:paraId="33A20355" w14:textId="0172883C" w:rsidR="009D4D03" w:rsidRPr="00D57BA2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170" w:type="dxa"/>
          </w:tcPr>
          <w:p w14:paraId="696692D1" w14:textId="77777777" w:rsidR="009D4D03" w:rsidRPr="00D57BA2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F1B4BF2" w14:textId="77777777" w:rsidR="009D4D03" w:rsidRPr="00D57BA2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753D4B97" w14:textId="77777777" w:rsidR="009D4D03" w:rsidRPr="00D57BA2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B89E766" w14:textId="77777777" w:rsidR="009D4D03" w:rsidRPr="00D57BA2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47F2487" w14:textId="77777777" w:rsidR="009D4D03" w:rsidRPr="00D57BA2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64D7" w:rsidRPr="00D57BA2" w14:paraId="0BC1BA03" w14:textId="77777777" w:rsidTr="00014ECA">
        <w:tc>
          <w:tcPr>
            <w:tcW w:w="5040" w:type="dxa"/>
            <w:hideMark/>
          </w:tcPr>
          <w:p w14:paraId="5D206548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EDA6029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5AA7D90A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743E2DCB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06FCACC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BC3A5F0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1A64D7" w:rsidRPr="00D57BA2" w14:paraId="61F44A7C" w14:textId="77777777" w:rsidTr="00014ECA">
        <w:tc>
          <w:tcPr>
            <w:tcW w:w="5040" w:type="dxa"/>
            <w:hideMark/>
          </w:tcPr>
          <w:p w14:paraId="2209C60E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ตราสารทุนอื่นที่ไม่อยู่ในความต้องการของตลาดวัดมูลค่า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6BFFCD11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4F6AF80A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5BA8301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F40A25D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DA1C44C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A4173" w:rsidRPr="00D57BA2" w14:paraId="05499033" w14:textId="77777777" w:rsidTr="00014ECA">
        <w:tc>
          <w:tcPr>
            <w:tcW w:w="5040" w:type="dxa"/>
            <w:hideMark/>
          </w:tcPr>
          <w:p w14:paraId="73DA5DB2" w14:textId="77777777" w:rsidR="003A4173" w:rsidRPr="00D57BA2" w:rsidRDefault="003A4173" w:rsidP="003A4173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97006" w14:textId="78535D54" w:rsidR="003A4173" w:rsidRPr="00D57BA2" w:rsidRDefault="003A4173" w:rsidP="003A41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100,405</w:t>
            </w:r>
          </w:p>
        </w:tc>
        <w:tc>
          <w:tcPr>
            <w:tcW w:w="270" w:type="dxa"/>
            <w:vAlign w:val="bottom"/>
          </w:tcPr>
          <w:p w14:paraId="6B5B617B" w14:textId="77777777" w:rsidR="003A4173" w:rsidRPr="00D57BA2" w:rsidRDefault="003A4173" w:rsidP="003A417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79A94" w14:textId="2764CC90" w:rsidR="003A4173" w:rsidRPr="00D57BA2" w:rsidRDefault="003A4173" w:rsidP="003A41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113,523</w:t>
            </w:r>
          </w:p>
        </w:tc>
        <w:tc>
          <w:tcPr>
            <w:tcW w:w="270" w:type="dxa"/>
            <w:vAlign w:val="bottom"/>
          </w:tcPr>
          <w:p w14:paraId="3DB1F303" w14:textId="77777777" w:rsidR="003A4173" w:rsidRPr="00D57BA2" w:rsidRDefault="003A4173" w:rsidP="003A417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8C5C" w14:textId="1AEEA24A" w:rsidR="003A4173" w:rsidRPr="00D57BA2" w:rsidRDefault="003A4173" w:rsidP="003A41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213,928</w:t>
            </w:r>
          </w:p>
        </w:tc>
      </w:tr>
      <w:tr w:rsidR="003A4173" w:rsidRPr="00D57BA2" w14:paraId="12A8B3AE" w14:textId="77777777" w:rsidTr="00014ECA">
        <w:tc>
          <w:tcPr>
            <w:tcW w:w="5040" w:type="dxa"/>
            <w:hideMark/>
          </w:tcPr>
          <w:p w14:paraId="722DA1DB" w14:textId="77777777" w:rsidR="003A4173" w:rsidRPr="00D57BA2" w:rsidRDefault="003A4173" w:rsidP="003A4173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74AA3" w14:textId="2CEB8100" w:rsidR="003A4173" w:rsidRPr="00D57BA2" w:rsidRDefault="003A4173" w:rsidP="003A41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100,405</w:t>
            </w:r>
          </w:p>
        </w:tc>
        <w:tc>
          <w:tcPr>
            <w:tcW w:w="270" w:type="dxa"/>
            <w:vAlign w:val="bottom"/>
          </w:tcPr>
          <w:p w14:paraId="3BE747A0" w14:textId="77777777" w:rsidR="003A4173" w:rsidRPr="00D57BA2" w:rsidRDefault="003A4173" w:rsidP="003A417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39AFE" w14:textId="350E7780" w:rsidR="003A4173" w:rsidRPr="00D57BA2" w:rsidRDefault="003A4173" w:rsidP="003A41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113,523</w:t>
            </w:r>
          </w:p>
        </w:tc>
        <w:tc>
          <w:tcPr>
            <w:tcW w:w="270" w:type="dxa"/>
            <w:vAlign w:val="bottom"/>
          </w:tcPr>
          <w:p w14:paraId="2F4DE242" w14:textId="77777777" w:rsidR="003A4173" w:rsidRPr="00D57BA2" w:rsidRDefault="003A4173" w:rsidP="003A417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DCB9A" w14:textId="53FE2AFA" w:rsidR="003A4173" w:rsidRPr="00D57BA2" w:rsidRDefault="003A4173" w:rsidP="003A41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213,928</w:t>
            </w:r>
          </w:p>
        </w:tc>
      </w:tr>
    </w:tbl>
    <w:p w14:paraId="41F53EC3" w14:textId="77777777" w:rsidR="00736252" w:rsidRPr="00D57BA2" w:rsidRDefault="00736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7B4938" w14:textId="15C1AC22" w:rsidR="0037798E" w:rsidRPr="003A4173" w:rsidRDefault="0037798E" w:rsidP="009F5FC7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 w:hanging="90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A4173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3A41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AB4C3B5" w14:textId="77777777" w:rsidR="0037798E" w:rsidRPr="003A4173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4D2D8" w14:textId="561FE612" w:rsidR="0037798E" w:rsidRPr="003A4173" w:rsidRDefault="0037798E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4173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3A41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0CA31FC" w14:textId="77777777" w:rsidR="00FA54F3" w:rsidRPr="003A4173" w:rsidRDefault="00FA54F3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96504" w14:textId="77777777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870BCDC" w14:textId="36B4BC6C" w:rsidR="00E01451" w:rsidRPr="003A4173" w:rsidRDefault="00E01451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574A7" w14:textId="7CF35F3C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</w:t>
      </w:r>
      <w:r w:rsidR="008C330F" w:rsidRPr="003A4173">
        <w:rPr>
          <w:rFonts w:asciiTheme="majorBidi" w:hAnsiTheme="majorBidi" w:cstheme="majorBidi"/>
          <w:sz w:val="30"/>
          <w:szCs w:val="30"/>
          <w:cs/>
        </w:rPr>
        <w:t>ง</w:t>
      </w:r>
      <w:r w:rsidRPr="003A4173">
        <w:rPr>
          <w:rFonts w:asciiTheme="majorBidi" w:hAnsiTheme="majorBidi" w:cstheme="majorBidi"/>
          <w:sz w:val="30"/>
          <w:szCs w:val="30"/>
          <w:cs/>
        </w:rPr>
        <w:t>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9C90B5D" w14:textId="77777777" w:rsidR="0037798E" w:rsidRPr="003A4173" w:rsidRDefault="0037798E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5C52E" w14:textId="77777777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2A39C0" w14:textId="5C24CBF0" w:rsidR="00836F79" w:rsidRPr="00D57BA2" w:rsidRDefault="00836F79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F62B88" w14:textId="010AE88F" w:rsidR="0037798E" w:rsidRPr="00D57BA2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898926C" w14:textId="77777777" w:rsidR="00FA54F3" w:rsidRPr="00D57BA2" w:rsidRDefault="00FA54F3" w:rsidP="00BD66A4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F072A" w14:textId="58138BFC" w:rsidR="00641F14" w:rsidRPr="00D57BA2" w:rsidRDefault="0037798E" w:rsidP="00FA54F3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2"/>
          <w:szCs w:val="22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</w:t>
      </w:r>
      <w:r w:rsidR="00DA2687" w:rsidRPr="00D57BA2">
        <w:rPr>
          <w:rFonts w:asciiTheme="majorBidi" w:hAnsiTheme="majorBidi" w:cstheme="majorBidi"/>
          <w:sz w:val="30"/>
          <w:szCs w:val="30"/>
          <w:cs/>
        </w:rPr>
        <w:t>ให้กู้ยืมแก่กิจการที่เกี่ยวข้องกัน</w:t>
      </w:r>
    </w:p>
    <w:p w14:paraId="43337B3D" w14:textId="3A5A0648" w:rsidR="008E68BB" w:rsidRPr="00D57BA2" w:rsidRDefault="008E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A1D93C" w14:textId="77777777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8DF8A3" w14:textId="41F741BD" w:rsidR="0037798E" w:rsidRPr="00D57BA2" w:rsidRDefault="0037798E" w:rsidP="00BD66A4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.1.1)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A78EB7D" w14:textId="77777777" w:rsidR="00FA54F3" w:rsidRPr="00D57BA2" w:rsidRDefault="00FA54F3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FF68E" w14:textId="00EE211C" w:rsidR="0037798E" w:rsidRPr="00D57BA2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D4CC2AC" w14:textId="77777777" w:rsidR="0031449E" w:rsidRDefault="0031449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EB916" w14:textId="6FDAF097" w:rsidR="0037798E" w:rsidRPr="00D57BA2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</w:p>
    <w:p w14:paraId="3018729C" w14:textId="77777777" w:rsidR="003A4173" w:rsidRDefault="003A4173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47754" w14:textId="61E883E2" w:rsidR="0037798E" w:rsidRPr="00D57BA2" w:rsidRDefault="0037798E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7C011A2" w14:textId="77777777" w:rsidR="003A4173" w:rsidRDefault="003A4173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5CC9" w14:textId="288DECBF" w:rsidR="0037798E" w:rsidRPr="00D57BA2" w:rsidRDefault="0037798E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.1.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proofErr w:type="gramStart"/>
      <w:r w:rsidRPr="00D57BA2">
        <w:rPr>
          <w:rFonts w:asciiTheme="majorBidi" w:hAnsiTheme="majorBidi" w:cstheme="majorBidi"/>
          <w:sz w:val="30"/>
          <w:szCs w:val="30"/>
        </w:rPr>
        <w:t>)</w:t>
      </w:r>
      <w:r w:rsidR="00370EEC"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และอนุพันธ์ </w:t>
      </w:r>
    </w:p>
    <w:p w14:paraId="329ED6C0" w14:textId="77777777" w:rsidR="003A4173" w:rsidRDefault="003A4173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351FA" w14:textId="726BF4E4" w:rsidR="0037798E" w:rsidRPr="00D57BA2" w:rsidRDefault="0037798E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ab/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D57BA2">
        <w:rPr>
          <w:rFonts w:asciiTheme="majorBidi" w:hAnsiTheme="majorBidi" w:cstheme="majorBidi"/>
          <w:sz w:val="30"/>
          <w:szCs w:val="30"/>
          <w:cs/>
        </w:rPr>
        <w:t>ด้านเครดิตขอ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ดและสินทรัพย์อนุพันธ์มี</w:t>
      </w:r>
      <w:r w:rsidRPr="00D57BA2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5FBA6E1D" w14:textId="77777777" w:rsidR="003A4173" w:rsidRDefault="003A4173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78ED29" w14:textId="4B859BE5" w:rsidR="0037798E" w:rsidRPr="00D57BA2" w:rsidRDefault="0037798E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639FAED" w14:textId="77777777" w:rsidR="003A4173" w:rsidRDefault="003A4173" w:rsidP="00D278C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FA4A5" w14:textId="11707FCB" w:rsidR="00D278CF" w:rsidRDefault="0037798E" w:rsidP="00D278C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</w:t>
      </w:r>
      <w:r w:rsidR="00C34DCD" w:rsidRPr="00D57BA2">
        <w:rPr>
          <w:rFonts w:asciiTheme="majorBidi" w:hAnsiTheme="majorBidi" w:cstheme="majorBidi"/>
          <w:sz w:val="30"/>
          <w:szCs w:val="30"/>
          <w:cs/>
        </w:rPr>
        <w:t>บริษัทกำ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15191F4F" w14:textId="77777777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938C924" w14:textId="70129CE0" w:rsidR="00AA41CB" w:rsidRPr="00D57BA2" w:rsidRDefault="00AA41CB" w:rsidP="00D278CF">
      <w:pPr>
        <w:tabs>
          <w:tab w:val="clear" w:pos="907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C58A72E" w14:textId="77777777" w:rsidR="003A4173" w:rsidRDefault="003A4173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93396" w14:textId="4C5BE478" w:rsidR="00AA41CB" w:rsidRPr="00D57BA2" w:rsidRDefault="00AA41CB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983F7ED" w14:textId="77777777" w:rsidR="003A4173" w:rsidRDefault="003A4173" w:rsidP="002D4779">
      <w:pPr>
        <w:pStyle w:val="block"/>
        <w:spacing w:after="0" w:line="240" w:lineRule="auto"/>
        <w:ind w:left="562" w:firstLine="3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78C52" w14:textId="6AB2D435" w:rsidR="0037798E" w:rsidRPr="00D57BA2" w:rsidRDefault="0037798E" w:rsidP="008067F3">
      <w:pPr>
        <w:pStyle w:val="block"/>
        <w:spacing w:after="0" w:line="240" w:lineRule="auto"/>
        <w:ind w:left="562" w:firstLine="331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.3.1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7251AE3" w14:textId="77777777" w:rsidR="003A4173" w:rsidRDefault="003A4173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978A8" w14:textId="06877F23" w:rsidR="0037798E" w:rsidRPr="00D57BA2" w:rsidRDefault="0037798E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1048CD"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9905BE3" w14:textId="77777777" w:rsidR="00370EEC" w:rsidRPr="00D01DF6" w:rsidRDefault="00370EEC" w:rsidP="001048CD">
      <w:pPr>
        <w:pStyle w:val="block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014ECA" w:rsidRPr="00D57BA2" w14:paraId="04216271" w14:textId="77777777" w:rsidTr="009A25C3">
        <w:trPr>
          <w:tblHeader/>
        </w:trPr>
        <w:tc>
          <w:tcPr>
            <w:tcW w:w="3780" w:type="dxa"/>
            <w:vMerge w:val="restart"/>
            <w:shd w:val="clear" w:color="auto" w:fill="auto"/>
          </w:tcPr>
          <w:p w14:paraId="6FA8FDAF" w14:textId="77777777" w:rsidR="00014ECA" w:rsidRPr="00D57BA2" w:rsidRDefault="00014ECA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CA87A6A" w14:textId="11D8C83C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D3AED" w14:textId="77777777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77A9135" w14:textId="4486724C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ECA" w:rsidRPr="00D57BA2" w14:paraId="19715FCC" w14:textId="77777777" w:rsidTr="009A25C3">
        <w:trPr>
          <w:tblHeader/>
        </w:trPr>
        <w:tc>
          <w:tcPr>
            <w:tcW w:w="3780" w:type="dxa"/>
            <w:vMerge/>
            <w:shd w:val="clear" w:color="auto" w:fill="auto"/>
          </w:tcPr>
          <w:p w14:paraId="0FCA47C5" w14:textId="77777777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48C977" w14:textId="640DCD09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65E0A7" w14:textId="77777777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683B69" w14:textId="3F8142BF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6BC15B1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90C62" w14:textId="2848013C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27CC059" w14:textId="77777777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C11BD" w14:textId="436DA2DB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14ECA" w:rsidRPr="00D57BA2" w14:paraId="1DA78B32" w14:textId="77777777" w:rsidTr="009A25C3">
        <w:trPr>
          <w:tblHeader/>
        </w:trPr>
        <w:tc>
          <w:tcPr>
            <w:tcW w:w="3780" w:type="dxa"/>
          </w:tcPr>
          <w:p w14:paraId="2D74CA4F" w14:textId="77777777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DA4C22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4ECA" w:rsidRPr="00D57BA2" w14:paraId="666737B0" w14:textId="77777777" w:rsidTr="009A25C3">
        <w:tc>
          <w:tcPr>
            <w:tcW w:w="3780" w:type="dxa"/>
          </w:tcPr>
          <w:p w14:paraId="3F93C4A5" w14:textId="77777777" w:rsidR="00014ECA" w:rsidRPr="00D57BA2" w:rsidRDefault="00014ECA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BFFC272" w14:textId="77777777" w:rsidR="00014ECA" w:rsidRPr="00D57BA2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374F1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3A201D" w14:textId="77777777" w:rsidR="00014ECA" w:rsidRPr="00D57BA2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EB4DA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CF181" w14:textId="77777777" w:rsidR="00014ECA" w:rsidRPr="00D57BA2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9A155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DEE796" w14:textId="77777777" w:rsidR="00014ECA" w:rsidRPr="00D57BA2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1A27" w:rsidRPr="00D57BA2" w14:paraId="13461463" w14:textId="77777777" w:rsidTr="009A25C3">
        <w:tc>
          <w:tcPr>
            <w:tcW w:w="3780" w:type="dxa"/>
          </w:tcPr>
          <w:p w14:paraId="20D03EBF" w14:textId="77777777" w:rsidR="009E1A27" w:rsidRPr="00D57BA2" w:rsidRDefault="009E1A27" w:rsidP="009E1A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E52EB94" w14:textId="3BEA4450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4,413,050</w:t>
            </w:r>
          </w:p>
        </w:tc>
        <w:tc>
          <w:tcPr>
            <w:tcW w:w="270" w:type="dxa"/>
            <w:vAlign w:val="bottom"/>
          </w:tcPr>
          <w:p w14:paraId="2E24669B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8119FB" w14:textId="52C64AFA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3,653,621</w:t>
            </w:r>
          </w:p>
        </w:tc>
        <w:tc>
          <w:tcPr>
            <w:tcW w:w="270" w:type="dxa"/>
            <w:vAlign w:val="bottom"/>
          </w:tcPr>
          <w:p w14:paraId="04CE8B94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D54A2" w14:textId="323D0E15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4,413,050</w:t>
            </w:r>
          </w:p>
        </w:tc>
        <w:tc>
          <w:tcPr>
            <w:tcW w:w="270" w:type="dxa"/>
            <w:vAlign w:val="bottom"/>
          </w:tcPr>
          <w:p w14:paraId="1A34703E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C2C680" w14:textId="090E658D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3,653,621</w:t>
            </w:r>
          </w:p>
        </w:tc>
      </w:tr>
      <w:tr w:rsidR="009E1A27" w:rsidRPr="00D57BA2" w14:paraId="1DE300EB" w14:textId="77777777" w:rsidTr="009A25C3">
        <w:tc>
          <w:tcPr>
            <w:tcW w:w="3780" w:type="dxa"/>
          </w:tcPr>
          <w:p w14:paraId="0288E56C" w14:textId="77777777" w:rsidR="009E1A27" w:rsidRPr="00D57BA2" w:rsidRDefault="009E1A27" w:rsidP="009E1A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73DA49D" w14:textId="254B727A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502,996</w:t>
            </w:r>
          </w:p>
        </w:tc>
        <w:tc>
          <w:tcPr>
            <w:tcW w:w="270" w:type="dxa"/>
            <w:vAlign w:val="center"/>
          </w:tcPr>
          <w:p w14:paraId="02E0DEB3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CC2D55" w14:textId="0F00B3A7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590,551</w:t>
            </w:r>
          </w:p>
        </w:tc>
        <w:tc>
          <w:tcPr>
            <w:tcW w:w="270" w:type="dxa"/>
            <w:vAlign w:val="center"/>
          </w:tcPr>
          <w:p w14:paraId="3EF3C11E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445EF4" w14:textId="70784614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502,996</w:t>
            </w:r>
          </w:p>
        </w:tc>
        <w:tc>
          <w:tcPr>
            <w:tcW w:w="270" w:type="dxa"/>
            <w:vAlign w:val="center"/>
          </w:tcPr>
          <w:p w14:paraId="61FB70A2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1CE753" w14:textId="12A2C2E5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590,551</w:t>
            </w:r>
          </w:p>
        </w:tc>
      </w:tr>
      <w:tr w:rsidR="009E1A27" w:rsidRPr="00D57BA2" w14:paraId="54D0E7A3" w14:textId="77777777" w:rsidTr="009A25C3">
        <w:tc>
          <w:tcPr>
            <w:tcW w:w="3780" w:type="dxa"/>
          </w:tcPr>
          <w:p w14:paraId="28A6FFD4" w14:textId="77777777" w:rsidR="009E1A27" w:rsidRPr="00D57BA2" w:rsidRDefault="009E1A27" w:rsidP="009E1A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E2FF7A4" w14:textId="5A737BC0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8,240</w:t>
            </w:r>
          </w:p>
        </w:tc>
        <w:tc>
          <w:tcPr>
            <w:tcW w:w="270" w:type="dxa"/>
            <w:vAlign w:val="center"/>
          </w:tcPr>
          <w:p w14:paraId="613C129C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A2E82D" w14:textId="6B52ABE3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2,555</w:t>
            </w:r>
          </w:p>
        </w:tc>
        <w:tc>
          <w:tcPr>
            <w:tcW w:w="270" w:type="dxa"/>
            <w:vAlign w:val="center"/>
          </w:tcPr>
          <w:p w14:paraId="7CB1E9B3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05F72AF" w14:textId="298447D0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8,240</w:t>
            </w:r>
          </w:p>
        </w:tc>
        <w:tc>
          <w:tcPr>
            <w:tcW w:w="270" w:type="dxa"/>
            <w:vAlign w:val="center"/>
          </w:tcPr>
          <w:p w14:paraId="78BF8ABF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73AC628" w14:textId="7E86BB69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2,555</w:t>
            </w:r>
          </w:p>
        </w:tc>
      </w:tr>
      <w:tr w:rsidR="009E1A27" w:rsidRPr="00D57BA2" w14:paraId="73839B28" w14:textId="77777777" w:rsidTr="009A25C3">
        <w:tc>
          <w:tcPr>
            <w:tcW w:w="3780" w:type="dxa"/>
          </w:tcPr>
          <w:p w14:paraId="61AB1FB0" w14:textId="6751F34B" w:rsidR="009E1A27" w:rsidRPr="00D57BA2" w:rsidRDefault="009E1A27" w:rsidP="009E1A27">
            <w:pPr>
              <w:tabs>
                <w:tab w:val="clear" w:pos="227"/>
                <w:tab w:val="left" w:pos="342"/>
              </w:tabs>
              <w:spacing w:line="240" w:lineRule="auto"/>
              <w:ind w:left="252" w:right="-921" w:hanging="252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756E7E4D" w14:textId="5B2FA0BB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6,941,489</w:t>
            </w:r>
          </w:p>
        </w:tc>
        <w:tc>
          <w:tcPr>
            <w:tcW w:w="270" w:type="dxa"/>
            <w:vAlign w:val="center"/>
          </w:tcPr>
          <w:p w14:paraId="2AF04649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C5312A" w14:textId="2FDB19DC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5,897,081</w:t>
            </w:r>
          </w:p>
        </w:tc>
        <w:tc>
          <w:tcPr>
            <w:tcW w:w="270" w:type="dxa"/>
            <w:vAlign w:val="center"/>
          </w:tcPr>
          <w:p w14:paraId="4DFBFF82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786039A" w14:textId="11B26632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6,941,489</w:t>
            </w:r>
          </w:p>
        </w:tc>
        <w:tc>
          <w:tcPr>
            <w:tcW w:w="270" w:type="dxa"/>
            <w:vAlign w:val="center"/>
          </w:tcPr>
          <w:p w14:paraId="4B4521EE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6339262" w14:textId="0326E5D4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5,897,081</w:t>
            </w:r>
          </w:p>
        </w:tc>
      </w:tr>
      <w:tr w:rsidR="009E1A27" w:rsidRPr="00D57BA2" w14:paraId="55F90CD1" w14:textId="77777777" w:rsidTr="009A25C3">
        <w:tc>
          <w:tcPr>
            <w:tcW w:w="3780" w:type="dxa"/>
          </w:tcPr>
          <w:p w14:paraId="1AE43A68" w14:textId="77777777" w:rsidR="009E1A27" w:rsidRPr="00D57BA2" w:rsidRDefault="009E1A27" w:rsidP="009E1A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ดอกเบี้ยค้างรับระยะยาว</w:t>
            </w:r>
          </w:p>
        </w:tc>
        <w:tc>
          <w:tcPr>
            <w:tcW w:w="1170" w:type="dxa"/>
          </w:tcPr>
          <w:p w14:paraId="08C98991" w14:textId="2B68A331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5,451,700</w:t>
            </w:r>
          </w:p>
        </w:tc>
        <w:tc>
          <w:tcPr>
            <w:tcW w:w="270" w:type="dxa"/>
            <w:vAlign w:val="center"/>
          </w:tcPr>
          <w:p w14:paraId="36AF35DA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B1AC2E" w14:textId="40CF955A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4,157,575</w:t>
            </w:r>
          </w:p>
        </w:tc>
        <w:tc>
          <w:tcPr>
            <w:tcW w:w="270" w:type="dxa"/>
            <w:vAlign w:val="center"/>
          </w:tcPr>
          <w:p w14:paraId="0D276590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6FFABD" w14:textId="4D2BB9EC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5,451,700</w:t>
            </w:r>
          </w:p>
        </w:tc>
        <w:tc>
          <w:tcPr>
            <w:tcW w:w="270" w:type="dxa"/>
            <w:vAlign w:val="center"/>
          </w:tcPr>
          <w:p w14:paraId="51F2EBB1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F48C6A1" w14:textId="1EB243F6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4,157,575</w:t>
            </w:r>
          </w:p>
        </w:tc>
      </w:tr>
      <w:tr w:rsidR="009E1A27" w:rsidRPr="00D57BA2" w14:paraId="3C883C3B" w14:textId="77777777" w:rsidTr="009A25C3">
        <w:tc>
          <w:tcPr>
            <w:tcW w:w="3780" w:type="dxa"/>
          </w:tcPr>
          <w:p w14:paraId="4E6D915B" w14:textId="77777777" w:rsidR="009E1A27" w:rsidRPr="00D57BA2" w:rsidRDefault="009E1A27" w:rsidP="009E1A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0980CBC6" w14:textId="5E49A669" w:rsidR="009E1A27" w:rsidRPr="00D57BA2" w:rsidRDefault="009E1A27" w:rsidP="001E033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(2,989,623)</w:t>
            </w:r>
          </w:p>
        </w:tc>
        <w:tc>
          <w:tcPr>
            <w:tcW w:w="270" w:type="dxa"/>
            <w:vAlign w:val="center"/>
          </w:tcPr>
          <w:p w14:paraId="2D161C62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4BB0F2" w14:textId="2B203832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(2,323,183)</w:t>
            </w:r>
          </w:p>
        </w:tc>
        <w:tc>
          <w:tcPr>
            <w:tcW w:w="270" w:type="dxa"/>
            <w:vAlign w:val="center"/>
          </w:tcPr>
          <w:p w14:paraId="26D0097C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6089E29" w14:textId="7B629BBC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(2,989,623)</w:t>
            </w:r>
          </w:p>
        </w:tc>
        <w:tc>
          <w:tcPr>
            <w:tcW w:w="270" w:type="dxa"/>
            <w:vAlign w:val="center"/>
          </w:tcPr>
          <w:p w14:paraId="63A842A4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116CD0" w14:textId="0AD63557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(2,323,183)</w:t>
            </w:r>
          </w:p>
        </w:tc>
      </w:tr>
      <w:tr w:rsidR="009E1A27" w:rsidRPr="00D57BA2" w14:paraId="6BEBE5A8" w14:textId="77777777" w:rsidTr="009A25C3">
        <w:tc>
          <w:tcPr>
            <w:tcW w:w="3780" w:type="dxa"/>
          </w:tcPr>
          <w:p w14:paraId="517B8703" w14:textId="77777777" w:rsidR="009E1A27" w:rsidRPr="00D57BA2" w:rsidRDefault="009E1A27" w:rsidP="009E1A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425C9F" w14:textId="76C5ED2D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(45,284)</w:t>
            </w:r>
          </w:p>
        </w:tc>
        <w:tc>
          <w:tcPr>
            <w:tcW w:w="270" w:type="dxa"/>
            <w:vAlign w:val="center"/>
          </w:tcPr>
          <w:p w14:paraId="1CE81854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EFA1CD2" w14:textId="5F006344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(1,685)</w:t>
            </w:r>
          </w:p>
        </w:tc>
        <w:tc>
          <w:tcPr>
            <w:tcW w:w="270" w:type="dxa"/>
            <w:vAlign w:val="center"/>
          </w:tcPr>
          <w:p w14:paraId="2C3050A6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92B829" w14:textId="1A94035E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(45,284)</w:t>
            </w:r>
          </w:p>
        </w:tc>
        <w:tc>
          <w:tcPr>
            <w:tcW w:w="270" w:type="dxa"/>
            <w:vAlign w:val="center"/>
          </w:tcPr>
          <w:p w14:paraId="1BAFDE27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EA4F2A" w14:textId="79DC055F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(1,685)</w:t>
            </w:r>
          </w:p>
        </w:tc>
      </w:tr>
      <w:tr w:rsidR="009E1A27" w:rsidRPr="00D57BA2" w14:paraId="7C017BFF" w14:textId="77777777" w:rsidTr="009A25C3">
        <w:tc>
          <w:tcPr>
            <w:tcW w:w="3780" w:type="dxa"/>
          </w:tcPr>
          <w:p w14:paraId="53D65158" w14:textId="7776E044" w:rsidR="009E1A27" w:rsidRPr="00D57BA2" w:rsidRDefault="009E1A27" w:rsidP="009E1A27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 </w:t>
            </w:r>
          </w:p>
        </w:tc>
        <w:tc>
          <w:tcPr>
            <w:tcW w:w="1170" w:type="dxa"/>
          </w:tcPr>
          <w:p w14:paraId="502E90A9" w14:textId="096D8CC3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57079CA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FCFE6A" w14:textId="01FC870B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2B92604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F42471" w14:textId="77C2A9E4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826FDB6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DFEFDA" w14:textId="6EF2E832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7845" w:rsidRPr="00D57BA2" w14:paraId="14DEEF14" w14:textId="77777777" w:rsidTr="00DD7A67">
        <w:tc>
          <w:tcPr>
            <w:tcW w:w="3780" w:type="dxa"/>
          </w:tcPr>
          <w:p w14:paraId="49BB87EA" w14:textId="4EC40CCB" w:rsidR="00F47845" w:rsidRPr="00D57BA2" w:rsidRDefault="00F47845" w:rsidP="00F47845">
            <w:pPr>
              <w:spacing w:line="240" w:lineRule="auto"/>
              <w:ind w:firstLine="2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170" w:type="dxa"/>
          </w:tcPr>
          <w:p w14:paraId="29616A2F" w14:textId="76D9AD0B" w:rsidR="00F47845" w:rsidRPr="009E1A27" w:rsidRDefault="00F47845" w:rsidP="00F47845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6B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14,282,568</w:t>
            </w:r>
          </w:p>
        </w:tc>
        <w:tc>
          <w:tcPr>
            <w:tcW w:w="270" w:type="dxa"/>
            <w:vAlign w:val="center"/>
          </w:tcPr>
          <w:p w14:paraId="193363FE" w14:textId="77777777" w:rsidR="00F47845" w:rsidRPr="00D57BA2" w:rsidRDefault="00F47845" w:rsidP="00F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8FD5B9" w14:textId="17AF9672" w:rsidR="00F47845" w:rsidRPr="00D57BA2" w:rsidRDefault="00F47845" w:rsidP="00F47845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11,976,515</w:t>
            </w:r>
          </w:p>
        </w:tc>
        <w:tc>
          <w:tcPr>
            <w:tcW w:w="270" w:type="dxa"/>
            <w:vAlign w:val="center"/>
          </w:tcPr>
          <w:p w14:paraId="2006FADE" w14:textId="77777777" w:rsidR="00F47845" w:rsidRPr="00D57BA2" w:rsidRDefault="00F47845" w:rsidP="00F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D2D643" w14:textId="5C679209" w:rsidR="00F47845" w:rsidRPr="009E1A27" w:rsidRDefault="00F47845" w:rsidP="00F47845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376B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14,282,568</w:t>
            </w:r>
          </w:p>
        </w:tc>
        <w:tc>
          <w:tcPr>
            <w:tcW w:w="270" w:type="dxa"/>
            <w:vAlign w:val="center"/>
          </w:tcPr>
          <w:p w14:paraId="2172AA59" w14:textId="77777777" w:rsidR="00F47845" w:rsidRPr="00D57BA2" w:rsidRDefault="00F47845" w:rsidP="00F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FDE249" w14:textId="6F87DA50" w:rsidR="00F47845" w:rsidRPr="00D57BA2" w:rsidRDefault="00F47845" w:rsidP="00F47845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11,976,515</w:t>
            </w:r>
          </w:p>
        </w:tc>
      </w:tr>
      <w:tr w:rsidR="009E1A27" w:rsidRPr="00D57BA2" w14:paraId="1A589635" w14:textId="77777777" w:rsidTr="009A25C3">
        <w:tc>
          <w:tcPr>
            <w:tcW w:w="3780" w:type="dxa"/>
          </w:tcPr>
          <w:p w14:paraId="0AEBE5DA" w14:textId="0AEB1E60" w:rsidR="009E1A27" w:rsidRPr="00D57BA2" w:rsidRDefault="009E1A27" w:rsidP="009E1A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จำนวนเงินตามสัญญาแลกเปลี่ยน</w:t>
            </w:r>
          </w:p>
        </w:tc>
        <w:tc>
          <w:tcPr>
            <w:tcW w:w="1170" w:type="dxa"/>
          </w:tcPr>
          <w:p w14:paraId="16DD8350" w14:textId="3A169E5E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B03407F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CE16F6" w14:textId="77777777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B53B881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9FE3D" w14:textId="77777777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6FB27AD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DF68E" w14:textId="77777777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9E1A27" w:rsidRPr="00D57BA2" w14:paraId="709886BF" w14:textId="77777777" w:rsidTr="009A25C3">
        <w:tc>
          <w:tcPr>
            <w:tcW w:w="3780" w:type="dxa"/>
          </w:tcPr>
          <w:p w14:paraId="5FFEE4F0" w14:textId="0A776E59" w:rsidR="009E1A27" w:rsidRPr="00D57BA2" w:rsidRDefault="009E1A27" w:rsidP="009E1A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67C5A6DD" w14:textId="653CE754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(2,294,178)</w:t>
            </w:r>
          </w:p>
        </w:tc>
        <w:tc>
          <w:tcPr>
            <w:tcW w:w="270" w:type="dxa"/>
          </w:tcPr>
          <w:p w14:paraId="249F5842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9AC01" w14:textId="6631EEC7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(1,335,487)</w:t>
            </w:r>
          </w:p>
        </w:tc>
        <w:tc>
          <w:tcPr>
            <w:tcW w:w="270" w:type="dxa"/>
            <w:vAlign w:val="bottom"/>
          </w:tcPr>
          <w:p w14:paraId="5E18558A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966B4B" w14:textId="569BFDCB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(2,294,178)</w:t>
            </w:r>
          </w:p>
        </w:tc>
        <w:tc>
          <w:tcPr>
            <w:tcW w:w="270" w:type="dxa"/>
            <w:vAlign w:val="bottom"/>
          </w:tcPr>
          <w:p w14:paraId="339F061F" w14:textId="77777777" w:rsidR="009E1A27" w:rsidRPr="00D57BA2" w:rsidRDefault="009E1A27" w:rsidP="009E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BA9FFC" w14:textId="05BFC7EC" w:rsidR="009E1A27" w:rsidRPr="00D57BA2" w:rsidRDefault="009E1A27" w:rsidP="009E1A27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(1,335,487)</w:t>
            </w:r>
          </w:p>
        </w:tc>
      </w:tr>
      <w:tr w:rsidR="00F47845" w:rsidRPr="00D57BA2" w14:paraId="549FD210" w14:textId="77777777" w:rsidTr="00F86724">
        <w:tc>
          <w:tcPr>
            <w:tcW w:w="3780" w:type="dxa"/>
          </w:tcPr>
          <w:p w14:paraId="26764580" w14:textId="77777777" w:rsidR="00F47845" w:rsidRPr="00D57BA2" w:rsidRDefault="00F47845" w:rsidP="00F4784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7271D" w14:textId="78D34EC4" w:rsidR="00F47845" w:rsidRPr="009E1A27" w:rsidRDefault="00F47845" w:rsidP="00F47845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11,988,390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4A44B8B" w14:textId="77777777" w:rsidR="00F47845" w:rsidRPr="00D57BA2" w:rsidRDefault="00F47845" w:rsidP="00F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2DC53" w14:textId="38FA3493" w:rsidR="00F47845" w:rsidRPr="00D57BA2" w:rsidRDefault="00F47845" w:rsidP="00F47845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641,028</w:t>
            </w:r>
          </w:p>
        </w:tc>
        <w:tc>
          <w:tcPr>
            <w:tcW w:w="270" w:type="dxa"/>
            <w:vAlign w:val="bottom"/>
          </w:tcPr>
          <w:p w14:paraId="68FB4B45" w14:textId="77777777" w:rsidR="00F47845" w:rsidRPr="00D57BA2" w:rsidRDefault="00F47845" w:rsidP="00F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37E4C" w14:textId="1C1EE224" w:rsidR="00F47845" w:rsidRPr="00D57BA2" w:rsidRDefault="00F47845" w:rsidP="00F47845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11,988,390</w:t>
            </w:r>
          </w:p>
        </w:tc>
        <w:tc>
          <w:tcPr>
            <w:tcW w:w="270" w:type="dxa"/>
            <w:vAlign w:val="bottom"/>
          </w:tcPr>
          <w:p w14:paraId="4E90D01F" w14:textId="77777777" w:rsidR="00F47845" w:rsidRPr="00D57BA2" w:rsidRDefault="00F47845" w:rsidP="00F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D0A" w14:textId="12090A36" w:rsidR="00F47845" w:rsidRPr="00D57BA2" w:rsidRDefault="00F47845" w:rsidP="00F47845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641,028</w:t>
            </w:r>
          </w:p>
        </w:tc>
      </w:tr>
      <w:tr w:rsidR="00376BAD" w:rsidRPr="00D57BA2" w14:paraId="441AE51F" w14:textId="77777777" w:rsidTr="00B0557B">
        <w:tc>
          <w:tcPr>
            <w:tcW w:w="3780" w:type="dxa"/>
          </w:tcPr>
          <w:p w14:paraId="124A89F4" w14:textId="77777777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AD938E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02A4AC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7743E83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8F143D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082A2D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46B4CD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92D5A5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6BAD" w:rsidRPr="00D57BA2" w14:paraId="1E4D0785" w14:textId="77777777" w:rsidTr="00B0557B">
        <w:tc>
          <w:tcPr>
            <w:tcW w:w="3780" w:type="dxa"/>
          </w:tcPr>
          <w:p w14:paraId="3B296041" w14:textId="77777777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5E61CC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8DAB42F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F708D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DA645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05EC3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0336F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21CEF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6BAD" w:rsidRPr="00D57BA2" w14:paraId="52DC2DF5" w14:textId="77777777" w:rsidTr="009A25C3">
        <w:tc>
          <w:tcPr>
            <w:tcW w:w="3780" w:type="dxa"/>
          </w:tcPr>
          <w:p w14:paraId="2B424123" w14:textId="58D31E32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0" w:type="dxa"/>
          </w:tcPr>
          <w:p w14:paraId="008057AD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6B0352E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F4FB6E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5E887A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657CE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836F78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855B1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6BAD" w:rsidRPr="00D57BA2" w14:paraId="3E09F24C" w14:textId="77777777" w:rsidTr="009A25C3">
        <w:tc>
          <w:tcPr>
            <w:tcW w:w="3780" w:type="dxa"/>
          </w:tcPr>
          <w:p w14:paraId="538A5855" w14:textId="77777777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center"/>
          </w:tcPr>
          <w:p w14:paraId="23E16869" w14:textId="7518A378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(14)</w:t>
            </w:r>
          </w:p>
        </w:tc>
        <w:tc>
          <w:tcPr>
            <w:tcW w:w="270" w:type="dxa"/>
            <w:vAlign w:val="center"/>
          </w:tcPr>
          <w:p w14:paraId="196F5C30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0306152" w14:textId="5B3C0B80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(39,620)</w:t>
            </w:r>
          </w:p>
        </w:tc>
        <w:tc>
          <w:tcPr>
            <w:tcW w:w="270" w:type="dxa"/>
            <w:vAlign w:val="center"/>
          </w:tcPr>
          <w:p w14:paraId="3B12765C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E536CA8" w14:textId="14D8317B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(14)</w:t>
            </w:r>
          </w:p>
        </w:tc>
        <w:tc>
          <w:tcPr>
            <w:tcW w:w="270" w:type="dxa"/>
            <w:vAlign w:val="center"/>
          </w:tcPr>
          <w:p w14:paraId="717C3C93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2CC18C" w14:textId="6CC62130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(39,620)</w:t>
            </w:r>
          </w:p>
        </w:tc>
      </w:tr>
      <w:tr w:rsidR="00376BAD" w:rsidRPr="00D57BA2" w14:paraId="6DA5464C" w14:textId="77777777" w:rsidTr="009A25C3">
        <w:tc>
          <w:tcPr>
            <w:tcW w:w="3780" w:type="dxa"/>
          </w:tcPr>
          <w:p w14:paraId="5C2265C3" w14:textId="6B8A25D7" w:rsidR="00376BAD" w:rsidRPr="00D57BA2" w:rsidRDefault="00376BAD" w:rsidP="00376BAD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7CB292" w14:textId="6C6011D8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DDB6E9E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F8C99" w14:textId="1A208376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4931A452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79B65C" w14:textId="488B1139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8558F5C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698F24" w14:textId="75A1501B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376BAD" w:rsidRPr="00D57BA2" w14:paraId="65829EBC" w14:textId="77777777" w:rsidTr="009A25C3">
        <w:tc>
          <w:tcPr>
            <w:tcW w:w="3780" w:type="dxa"/>
          </w:tcPr>
          <w:p w14:paraId="797680D0" w14:textId="2DDA8F02" w:rsidR="00376BAD" w:rsidRPr="00D57BA2" w:rsidRDefault="00376BAD" w:rsidP="00376BAD">
            <w:pPr>
              <w:spacing w:line="240" w:lineRule="auto"/>
              <w:ind w:firstLine="2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170" w:type="dxa"/>
            <w:vAlign w:val="bottom"/>
          </w:tcPr>
          <w:p w14:paraId="631F7027" w14:textId="142D77FC" w:rsidR="00376BAD" w:rsidRPr="009E1A27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(14)</w:t>
            </w:r>
          </w:p>
        </w:tc>
        <w:tc>
          <w:tcPr>
            <w:tcW w:w="270" w:type="dxa"/>
            <w:vAlign w:val="center"/>
          </w:tcPr>
          <w:p w14:paraId="481E739D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463A02" w14:textId="131E0345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(39,620)</w:t>
            </w:r>
          </w:p>
        </w:tc>
        <w:tc>
          <w:tcPr>
            <w:tcW w:w="270" w:type="dxa"/>
            <w:vAlign w:val="center"/>
          </w:tcPr>
          <w:p w14:paraId="482C2EC0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0A554A" w14:textId="2719EA06" w:rsidR="00376BAD" w:rsidRPr="000A163A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0A163A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(14)</w:t>
            </w:r>
          </w:p>
        </w:tc>
        <w:tc>
          <w:tcPr>
            <w:tcW w:w="270" w:type="dxa"/>
            <w:vAlign w:val="center"/>
          </w:tcPr>
          <w:p w14:paraId="4176D40B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B193E0" w14:textId="421E2388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(39,620)</w:t>
            </w:r>
          </w:p>
        </w:tc>
      </w:tr>
      <w:tr w:rsidR="00376BAD" w:rsidRPr="00D57BA2" w14:paraId="050AF3BF" w14:textId="77777777" w:rsidTr="009A25C3">
        <w:tc>
          <w:tcPr>
            <w:tcW w:w="3780" w:type="dxa"/>
          </w:tcPr>
          <w:p w14:paraId="347410B1" w14:textId="0A57DF2D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จำนวนเงินตามสัญญาแลกเปลี่ยน</w:t>
            </w:r>
          </w:p>
        </w:tc>
        <w:tc>
          <w:tcPr>
            <w:tcW w:w="1170" w:type="dxa"/>
            <w:vAlign w:val="bottom"/>
          </w:tcPr>
          <w:p w14:paraId="63B12AE5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EC76FCE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18F8CB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D0D5E1C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E03441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5841AAE1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4570F2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376BAD" w:rsidRPr="00D57BA2" w14:paraId="224A7D95" w14:textId="77777777" w:rsidTr="009A25C3">
        <w:tc>
          <w:tcPr>
            <w:tcW w:w="3780" w:type="dxa"/>
          </w:tcPr>
          <w:p w14:paraId="5F10927F" w14:textId="77777777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03801361" w14:textId="2F60AF54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703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3741819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D6932" w14:textId="4833671B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14,268</w:t>
            </w:r>
          </w:p>
        </w:tc>
        <w:tc>
          <w:tcPr>
            <w:tcW w:w="270" w:type="dxa"/>
            <w:vAlign w:val="bottom"/>
          </w:tcPr>
          <w:p w14:paraId="1E499582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F956E6" w14:textId="2833B3DC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700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38771A7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1FBAB4" w14:textId="2B121092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14,268</w:t>
            </w:r>
          </w:p>
        </w:tc>
      </w:tr>
      <w:tr w:rsidR="00376BAD" w:rsidRPr="00D57BA2" w14:paraId="1E14302E" w14:textId="77777777" w:rsidTr="009A25C3">
        <w:tc>
          <w:tcPr>
            <w:tcW w:w="3780" w:type="dxa"/>
          </w:tcPr>
          <w:p w14:paraId="1EC09014" w14:textId="77777777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A1FA8" w14:textId="1B07C651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(14)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4DD1BCA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FF137" w14:textId="6CD382C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(25,352)</w:t>
            </w:r>
          </w:p>
        </w:tc>
        <w:tc>
          <w:tcPr>
            <w:tcW w:w="270" w:type="dxa"/>
            <w:vAlign w:val="bottom"/>
          </w:tcPr>
          <w:p w14:paraId="5455CD34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E3867" w14:textId="1C06B70B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(14)</w:t>
            </w:r>
          </w:p>
        </w:tc>
        <w:tc>
          <w:tcPr>
            <w:tcW w:w="270" w:type="dxa"/>
            <w:vAlign w:val="bottom"/>
          </w:tcPr>
          <w:p w14:paraId="08B6B292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D34EC" w14:textId="317B788C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(25,352)</w:t>
            </w:r>
          </w:p>
        </w:tc>
      </w:tr>
    </w:tbl>
    <w:p w14:paraId="372CD437" w14:textId="77777777" w:rsidR="00C51A9A" w:rsidRPr="00D57BA2" w:rsidRDefault="00C51A9A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8963BB6" w14:textId="4DD6191F" w:rsidR="001048CD" w:rsidRPr="00D57BA2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43FDCBD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9760B" w14:textId="384B2FC1" w:rsidR="00370EEC" w:rsidRPr="00D57BA2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450DDE" w:rsidRPr="00D57BA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17FB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450DDE"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50CDD91D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38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72"/>
        <w:gridCol w:w="180"/>
        <w:gridCol w:w="1064"/>
      </w:tblGrid>
      <w:tr w:rsidR="001048CD" w:rsidRPr="00D57BA2" w14:paraId="4973BD16" w14:textId="77777777" w:rsidTr="00D01DF6">
        <w:trPr>
          <w:tblHeader/>
        </w:trPr>
        <w:tc>
          <w:tcPr>
            <w:tcW w:w="2970" w:type="dxa"/>
          </w:tcPr>
          <w:p w14:paraId="1290C469" w14:textId="77777777" w:rsidR="001048CD" w:rsidRPr="00D57BA2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6CBB873" w14:textId="19ABECCB" w:rsidR="001048CD" w:rsidRPr="00D57BA2" w:rsidRDefault="001048CD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93" w:type="dxa"/>
            <w:gridSpan w:val="3"/>
            <w:hideMark/>
          </w:tcPr>
          <w:p w14:paraId="606FF87B" w14:textId="3F6390A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9C6551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6" w:type="dxa"/>
            <w:gridSpan w:val="3"/>
            <w:hideMark/>
          </w:tcPr>
          <w:p w14:paraId="04E7BE14" w14:textId="3FED858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8CD" w:rsidRPr="00D57BA2" w14:paraId="10A0C0E3" w14:textId="77777777" w:rsidTr="00D01DF6">
        <w:trPr>
          <w:tblHeader/>
        </w:trPr>
        <w:tc>
          <w:tcPr>
            <w:tcW w:w="2970" w:type="dxa"/>
          </w:tcPr>
          <w:p w14:paraId="7829DB31" w14:textId="32FE3D48" w:rsidR="001048CD" w:rsidRPr="00D57BA2" w:rsidRDefault="001048CD" w:rsidP="00BE0B2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8CADDB5" w14:textId="55F4C238" w:rsidR="001048CD" w:rsidRPr="00D57BA2" w:rsidRDefault="00C803AA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034" w:type="dxa"/>
          </w:tcPr>
          <w:p w14:paraId="19A87326" w14:textId="5DE477E6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E563F29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DC1F73C" w14:textId="1E8E8DD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36B601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EF10BEB" w14:textId="6AAD89DB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3221F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620BA87" w14:textId="607E5C73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3AA" w:rsidRPr="00D57BA2" w14:paraId="6167CB8D" w14:textId="77777777" w:rsidTr="00D01DF6">
        <w:trPr>
          <w:tblHeader/>
        </w:trPr>
        <w:tc>
          <w:tcPr>
            <w:tcW w:w="2970" w:type="dxa"/>
          </w:tcPr>
          <w:p w14:paraId="5E81BBFC" w14:textId="77777777" w:rsidR="00C803AA" w:rsidRPr="00D57BA2" w:rsidRDefault="00C803AA" w:rsidP="009945A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3215A1AB" w14:textId="77777777" w:rsidR="00C803AA" w:rsidRPr="00D57BA2" w:rsidRDefault="00C803AA" w:rsidP="009945A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02E7DEEA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45F568E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8884B20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FB6C453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hideMark/>
          </w:tcPr>
          <w:p w14:paraId="71965261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EE35637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26F42F0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048CD" w:rsidRPr="00D57BA2" w14:paraId="4FE57F40" w14:textId="77777777" w:rsidTr="00D01DF6">
        <w:trPr>
          <w:tblHeader/>
        </w:trPr>
        <w:tc>
          <w:tcPr>
            <w:tcW w:w="2970" w:type="dxa"/>
          </w:tcPr>
          <w:p w14:paraId="021470E7" w14:textId="77777777" w:rsidR="001048CD" w:rsidRPr="00D57BA2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3BF661" w14:textId="77777777" w:rsidR="001048CD" w:rsidRPr="00D57BA2" w:rsidRDefault="001048CD" w:rsidP="00370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789" w:type="dxa"/>
            <w:gridSpan w:val="7"/>
            <w:hideMark/>
          </w:tcPr>
          <w:p w14:paraId="4867C460" w14:textId="086CA631" w:rsidR="001048CD" w:rsidRPr="00D57BA2" w:rsidRDefault="001048CD" w:rsidP="00370E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02099"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048CD" w:rsidRPr="00D57BA2" w14:paraId="5E4DAE16" w14:textId="77777777" w:rsidTr="00D01DF6">
        <w:tc>
          <w:tcPr>
            <w:tcW w:w="2970" w:type="dxa"/>
          </w:tcPr>
          <w:p w14:paraId="324F9510" w14:textId="5703FE3F" w:rsidR="001048CD" w:rsidRPr="00D57BA2" w:rsidRDefault="00411A39" w:rsidP="00BE0B2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01D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9" w:type="dxa"/>
          </w:tcPr>
          <w:p w14:paraId="32166659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0612E83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422AAF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6C6646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9C5816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1EBF080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76344C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C0FA43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6BAD" w:rsidRPr="009E2344" w14:paraId="52172131" w14:textId="77777777" w:rsidTr="00D01DF6">
        <w:tc>
          <w:tcPr>
            <w:tcW w:w="2970" w:type="dxa"/>
            <w:hideMark/>
          </w:tcPr>
          <w:p w14:paraId="651C6259" w14:textId="77777777" w:rsidR="00376BAD" w:rsidRPr="00D57BA2" w:rsidRDefault="00376BAD" w:rsidP="00376BA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0CF5E0CE" w14:textId="278CCA3E" w:rsidR="00376BAD" w:rsidRPr="00D57BA2" w:rsidRDefault="00376BAD" w:rsidP="00376BAD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4FBDE499" w14:textId="4F4FC675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344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80" w:type="dxa"/>
          </w:tcPr>
          <w:p w14:paraId="42F7B067" w14:textId="77777777" w:rsidR="00376BAD" w:rsidRPr="00D57BA2" w:rsidRDefault="00376BAD" w:rsidP="00376BAD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372BB2" w14:textId="2F7D310B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344">
              <w:rPr>
                <w:rFonts w:asciiTheme="majorBidi" w:hAnsiTheme="majorBidi" w:cstheme="majorBidi"/>
                <w:sz w:val="30"/>
                <w:szCs w:val="30"/>
              </w:rPr>
              <w:t>(112,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9E23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94220E" w14:textId="77777777" w:rsidR="00376BAD" w:rsidRPr="00D57BA2" w:rsidRDefault="00376BAD" w:rsidP="00376BAD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EB5D7C" w14:textId="520392D5" w:rsidR="00376BAD" w:rsidRPr="00D57BA2" w:rsidRDefault="00376BAD" w:rsidP="00376BAD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344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80" w:type="dxa"/>
          </w:tcPr>
          <w:p w14:paraId="6F6E3530" w14:textId="77777777" w:rsidR="00376BAD" w:rsidRPr="00D57BA2" w:rsidRDefault="00376BAD" w:rsidP="00376BAD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FB55CA" w14:textId="16733A68" w:rsidR="00376BAD" w:rsidRPr="00D57BA2" w:rsidRDefault="00376BAD" w:rsidP="00376BAD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344">
              <w:rPr>
                <w:rFonts w:asciiTheme="majorBidi" w:hAnsiTheme="majorBidi" w:cstheme="majorBidi"/>
                <w:sz w:val="30"/>
                <w:szCs w:val="30"/>
              </w:rPr>
              <w:t>(112,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9E23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2239" w:rsidRPr="00D57BA2" w14:paraId="2F0D002F" w14:textId="77777777" w:rsidTr="00D01DF6">
        <w:tc>
          <w:tcPr>
            <w:tcW w:w="2970" w:type="dxa"/>
          </w:tcPr>
          <w:p w14:paraId="6D089A13" w14:textId="77777777" w:rsidR="006D2239" w:rsidRPr="00D57BA2" w:rsidRDefault="006D22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E0BCE8C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5FFD69C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D8DAFD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55FE38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669CE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B15FE45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C86F44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614124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D2239" w:rsidRPr="00D57BA2" w14:paraId="10E66F30" w14:textId="77777777" w:rsidTr="00D01DF6">
        <w:tc>
          <w:tcPr>
            <w:tcW w:w="2970" w:type="dxa"/>
          </w:tcPr>
          <w:p w14:paraId="399AEA3E" w14:textId="06DAAD46" w:rsidR="006D2239" w:rsidRPr="00D57BA2" w:rsidRDefault="00411A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D2239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01D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9" w:type="dxa"/>
          </w:tcPr>
          <w:p w14:paraId="0719270A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AFB6E4A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30DE9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F97564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195DAF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2BF30C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7B933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28A8F3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67441" w:rsidRPr="00D57BA2" w14:paraId="55FA3A9F" w14:textId="77777777" w:rsidTr="00D01DF6">
        <w:tc>
          <w:tcPr>
            <w:tcW w:w="2970" w:type="dxa"/>
          </w:tcPr>
          <w:p w14:paraId="11225174" w14:textId="7BA7CF68" w:rsidR="00367441" w:rsidRPr="00D57BA2" w:rsidRDefault="00367441" w:rsidP="0036744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6C9B9A84" w14:textId="047D3C34" w:rsidR="00367441" w:rsidRPr="00D57BA2" w:rsidDel="00450DDE" w:rsidRDefault="00367441" w:rsidP="0036744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2883AFD1" w14:textId="276100DD" w:rsidR="00367441" w:rsidRPr="00D57BA2" w:rsidDel="00450DDE" w:rsidRDefault="00367441" w:rsidP="0036744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102,008</w:t>
            </w:r>
          </w:p>
        </w:tc>
        <w:tc>
          <w:tcPr>
            <w:tcW w:w="180" w:type="dxa"/>
          </w:tcPr>
          <w:p w14:paraId="5EFCB420" w14:textId="77777777" w:rsidR="00367441" w:rsidRPr="00D57BA2" w:rsidRDefault="00367441" w:rsidP="00367441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97093E" w14:textId="0FD210C4" w:rsidR="00367441" w:rsidRPr="00D57BA2" w:rsidDel="00450DDE" w:rsidRDefault="00367441" w:rsidP="0036744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05,405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04A4C4B" w14:textId="77777777" w:rsidR="00367441" w:rsidRPr="00D57BA2" w:rsidRDefault="00367441" w:rsidP="00367441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D5D98A3" w14:textId="7C962339" w:rsidR="00367441" w:rsidRPr="00D57BA2" w:rsidDel="00450DDE" w:rsidRDefault="00367441" w:rsidP="00367441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102,008</w:t>
            </w:r>
          </w:p>
        </w:tc>
        <w:tc>
          <w:tcPr>
            <w:tcW w:w="180" w:type="dxa"/>
          </w:tcPr>
          <w:p w14:paraId="4AB57251" w14:textId="77777777" w:rsidR="00367441" w:rsidRPr="00D57BA2" w:rsidRDefault="00367441" w:rsidP="00367441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DEF7221" w14:textId="6CA18918" w:rsidR="00367441" w:rsidRPr="00D57BA2" w:rsidDel="00450DDE" w:rsidRDefault="00367441" w:rsidP="00367441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05,405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1DF6" w:rsidRPr="00D57BA2" w14:paraId="3A752B45" w14:textId="77777777" w:rsidTr="00D01DF6">
        <w:tc>
          <w:tcPr>
            <w:tcW w:w="2970" w:type="dxa"/>
          </w:tcPr>
          <w:p w14:paraId="34D86476" w14:textId="747AD8DC" w:rsidR="00D01DF6" w:rsidRPr="00D57BA2" w:rsidRDefault="00D01DF6" w:rsidP="00D01DF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9" w:type="dxa"/>
          </w:tcPr>
          <w:p w14:paraId="6C92C314" w14:textId="3B960D2F" w:rsidR="00D01DF6" w:rsidRPr="00D57BA2" w:rsidRDefault="00D01DF6" w:rsidP="00D01DF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5552C9A7" w14:textId="215F988F" w:rsidR="00D01DF6" w:rsidRPr="00D57BA2" w:rsidRDefault="00D01DF6" w:rsidP="00D01D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A163A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40F0161" w14:textId="77777777" w:rsidR="00D01DF6" w:rsidRPr="00D57BA2" w:rsidRDefault="00D01DF6" w:rsidP="00D01DF6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EB4CDCA" w14:textId="05DC0741" w:rsidR="00D01DF6" w:rsidRPr="00D57BA2" w:rsidRDefault="000A163A" w:rsidP="00D01D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D01DF6"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479945" w14:textId="77777777" w:rsidR="00D01DF6" w:rsidRPr="00D57BA2" w:rsidRDefault="00D01DF6" w:rsidP="00D01DF6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ACFD291" w14:textId="20C59091" w:rsidR="00D01DF6" w:rsidRPr="00D57BA2" w:rsidRDefault="00D01DF6" w:rsidP="00D01DF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A163A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CDF11A" w14:textId="77777777" w:rsidR="00D01DF6" w:rsidRPr="00D57BA2" w:rsidRDefault="00D01DF6" w:rsidP="00D01DF6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A71FA1" w14:textId="4B2D0BED" w:rsidR="00D01DF6" w:rsidRPr="00D57BA2" w:rsidRDefault="00D01DF6" w:rsidP="00D01DF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163A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ACDB375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73C60" w14:textId="77777777" w:rsidR="00D01DF6" w:rsidRDefault="00D0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EB4000" w14:textId="0E360916" w:rsidR="001048CD" w:rsidRPr="00D57BA2" w:rsidRDefault="001048CD" w:rsidP="001048CD">
      <w:pPr>
        <w:pStyle w:val="block"/>
        <w:tabs>
          <w:tab w:val="left" w:pos="1530"/>
        </w:tabs>
        <w:spacing w:after="0" w:line="240" w:lineRule="auto"/>
        <w:ind w:left="1530" w:right="-7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AA72AE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.3.2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CE45EA6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79F95" w14:textId="12929E5F" w:rsidR="00D50AB4" w:rsidRPr="00D57BA2" w:rsidRDefault="001048CD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ทำให้</w:t>
      </w:r>
      <w:r w:rsidRPr="00D57BA2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</w:t>
      </w:r>
      <w:r w:rsidR="00376BAD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D57BA2">
        <w:rPr>
          <w:rFonts w:asciiTheme="majorBidi" w:hAnsiTheme="majorBidi" w:cstheme="majorBidi"/>
          <w:sz w:val="30"/>
          <w:szCs w:val="30"/>
          <w:cs/>
        </w:rPr>
        <w:t>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234CFEA" w14:textId="18B2F5B1" w:rsidR="00A40668" w:rsidRPr="00D57BA2" w:rsidRDefault="00A40668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84F4F" w14:textId="5310F69C" w:rsidR="00A40668" w:rsidRPr="00D57BA2" w:rsidRDefault="00A40668" w:rsidP="00A4066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23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 xml:space="preserve">การบริหารจัดการทุน </w:t>
      </w:r>
    </w:p>
    <w:p w14:paraId="76FF8EEA" w14:textId="77777777" w:rsidR="00A40668" w:rsidRPr="00D57BA2" w:rsidRDefault="00A40668" w:rsidP="00A4066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874B10B" w14:textId="39A37168" w:rsidR="00A40668" w:rsidRDefault="00A40668" w:rsidP="00A40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376B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AE93AE7" w14:textId="77777777" w:rsidR="00D01DF6" w:rsidRPr="00D57BA2" w:rsidRDefault="00D01DF6" w:rsidP="00A40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51F803" w14:textId="20CBE024" w:rsidR="003E6A5C" w:rsidRPr="00D57BA2" w:rsidRDefault="00D2432E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</w:t>
      </w:r>
      <w:r w:rsidR="00A40668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="00FB0C25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0B1CB9" w:rsidRPr="00D57BA2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</w:t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</w:rPr>
        <w:t>กิจการที่ไม่เกี่ยวข้องกัน</w:t>
      </w:r>
    </w:p>
    <w:p w14:paraId="25A45F9C" w14:textId="77777777" w:rsidR="000452F8" w:rsidRPr="00D57BA2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0452F8" w:rsidRPr="00D57BA2" w14:paraId="6F3CE5D9" w14:textId="77777777" w:rsidTr="00BD66A4">
        <w:trPr>
          <w:cantSplit/>
          <w:tblHeader/>
        </w:trPr>
        <w:tc>
          <w:tcPr>
            <w:tcW w:w="6543" w:type="dxa"/>
          </w:tcPr>
          <w:p w14:paraId="2DF4B951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0762382" w14:textId="77777777" w:rsidR="000452F8" w:rsidRPr="00D57BA2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371FC9"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F8" w:rsidRPr="00D57BA2" w14:paraId="76915275" w14:textId="77777777" w:rsidTr="00BD66A4">
        <w:trPr>
          <w:cantSplit/>
          <w:tblHeader/>
        </w:trPr>
        <w:tc>
          <w:tcPr>
            <w:tcW w:w="6543" w:type="dxa"/>
          </w:tcPr>
          <w:p w14:paraId="0E4ABBCF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4139EFB" w14:textId="3BF4A0D1" w:rsidR="000452F8" w:rsidRPr="00D57BA2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D01D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5FC6F885" w14:textId="77777777" w:rsidR="000452F8" w:rsidRPr="00D57BA2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38F163" w14:textId="13C12749" w:rsidR="000452F8" w:rsidRPr="00D57BA2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D01D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0452F8" w:rsidRPr="00D57BA2" w14:paraId="1D77C619" w14:textId="77777777" w:rsidTr="00BD66A4">
        <w:trPr>
          <w:cantSplit/>
        </w:trPr>
        <w:tc>
          <w:tcPr>
            <w:tcW w:w="6543" w:type="dxa"/>
          </w:tcPr>
          <w:p w14:paraId="40153722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08F0EB19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2F8" w:rsidRPr="00D57BA2" w14:paraId="1C41FDDC" w14:textId="77777777" w:rsidTr="00BD66A4">
        <w:trPr>
          <w:cantSplit/>
        </w:trPr>
        <w:tc>
          <w:tcPr>
            <w:tcW w:w="6543" w:type="dxa"/>
          </w:tcPr>
          <w:p w14:paraId="16F76069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B3A5FE2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7D1C5E" w14:textId="77777777" w:rsidR="000452F8" w:rsidRPr="00D57BA2" w:rsidRDefault="000452F8" w:rsidP="00ED591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FB635FD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D65EC" w:rsidRPr="00D57BA2" w14:paraId="77B74F5C" w14:textId="77777777" w:rsidTr="00BD66A4">
        <w:trPr>
          <w:cantSplit/>
        </w:trPr>
        <w:tc>
          <w:tcPr>
            <w:tcW w:w="6543" w:type="dxa"/>
          </w:tcPr>
          <w:p w14:paraId="2AB49752" w14:textId="77777777" w:rsidR="000D65EC" w:rsidRPr="00D57BA2" w:rsidRDefault="000D65EC" w:rsidP="000D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D1DF9AE" w14:textId="5642063F" w:rsidR="000D65EC" w:rsidRPr="00D57BA2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93,117</w:t>
            </w:r>
          </w:p>
        </w:tc>
        <w:tc>
          <w:tcPr>
            <w:tcW w:w="270" w:type="dxa"/>
          </w:tcPr>
          <w:p w14:paraId="320080B2" w14:textId="77777777" w:rsidR="000D65EC" w:rsidRPr="00D57BA2" w:rsidRDefault="000D65EC" w:rsidP="000D65EC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8560980" w14:textId="5AA1E1F7" w:rsidR="000D65EC" w:rsidRPr="00D57BA2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330,086</w:t>
            </w:r>
          </w:p>
        </w:tc>
      </w:tr>
      <w:tr w:rsidR="000D65EC" w:rsidRPr="00D57BA2" w14:paraId="1D11D13A" w14:textId="77777777" w:rsidTr="00BD66A4">
        <w:trPr>
          <w:cantSplit/>
        </w:trPr>
        <w:tc>
          <w:tcPr>
            <w:tcW w:w="6543" w:type="dxa"/>
          </w:tcPr>
          <w:p w14:paraId="4E6C70C9" w14:textId="77777777" w:rsidR="000D65EC" w:rsidRPr="00D57BA2" w:rsidRDefault="000D65EC" w:rsidP="000D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FAC4E" w14:textId="3DF68AC9" w:rsidR="000D65EC" w:rsidRPr="000D65EC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93,117</w:t>
            </w:r>
          </w:p>
        </w:tc>
        <w:tc>
          <w:tcPr>
            <w:tcW w:w="270" w:type="dxa"/>
          </w:tcPr>
          <w:p w14:paraId="0CF20BA6" w14:textId="77777777" w:rsidR="000D65EC" w:rsidRPr="00D57BA2" w:rsidRDefault="000D65EC" w:rsidP="000D65EC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CB59494" w14:textId="70D40739" w:rsidR="000D65EC" w:rsidRPr="00D57BA2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330,086</w:t>
            </w:r>
          </w:p>
        </w:tc>
      </w:tr>
      <w:tr w:rsidR="000D65EC" w:rsidRPr="00D57BA2" w14:paraId="4CAAE17C" w14:textId="77777777" w:rsidTr="00BD66A4">
        <w:trPr>
          <w:cantSplit/>
        </w:trPr>
        <w:tc>
          <w:tcPr>
            <w:tcW w:w="6543" w:type="dxa"/>
          </w:tcPr>
          <w:p w14:paraId="4F946148" w14:textId="77777777" w:rsidR="000D65EC" w:rsidRPr="00D57BA2" w:rsidRDefault="000D65EC" w:rsidP="000D65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A64DE60" w14:textId="77777777" w:rsidR="000D65EC" w:rsidRPr="000D65EC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B3CCD5" w14:textId="77777777" w:rsidR="000D65EC" w:rsidRPr="00D57BA2" w:rsidRDefault="000D65EC" w:rsidP="000D65EC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EC5FDEA" w14:textId="77777777" w:rsidR="000D65EC" w:rsidRPr="00D57BA2" w:rsidRDefault="000D65EC" w:rsidP="000D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5EC" w:rsidRPr="00D57BA2" w14:paraId="5A4701F2" w14:textId="77777777" w:rsidTr="00BD66A4">
        <w:trPr>
          <w:cantSplit/>
        </w:trPr>
        <w:tc>
          <w:tcPr>
            <w:tcW w:w="6543" w:type="dxa"/>
          </w:tcPr>
          <w:p w14:paraId="529925F7" w14:textId="77777777" w:rsidR="000D65EC" w:rsidRPr="00D57BA2" w:rsidRDefault="000D65EC" w:rsidP="000D65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14:paraId="58525F5A" w14:textId="77777777" w:rsidR="000D65EC" w:rsidRPr="000D65EC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20EBBD" w14:textId="77777777" w:rsidR="000D65EC" w:rsidRPr="00D57BA2" w:rsidRDefault="000D65EC" w:rsidP="000D65EC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900AF03" w14:textId="77777777" w:rsidR="000D65EC" w:rsidRPr="00D57BA2" w:rsidRDefault="000D65EC" w:rsidP="000D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5EC" w:rsidRPr="00D57BA2" w14:paraId="72D11DC1" w14:textId="77777777" w:rsidTr="00BD66A4">
        <w:trPr>
          <w:cantSplit/>
        </w:trPr>
        <w:tc>
          <w:tcPr>
            <w:tcW w:w="6543" w:type="dxa"/>
          </w:tcPr>
          <w:p w14:paraId="7122846B" w14:textId="77777777" w:rsidR="000D65EC" w:rsidRPr="00D57BA2" w:rsidRDefault="000D65EC" w:rsidP="000D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ภายใน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543EDF1A" w14:textId="36370A13" w:rsidR="000D65EC" w:rsidRPr="00D57BA2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70" w:type="dxa"/>
          </w:tcPr>
          <w:p w14:paraId="0B01C762" w14:textId="77777777" w:rsidR="000D65EC" w:rsidRPr="00D57BA2" w:rsidRDefault="000D65EC" w:rsidP="000D65EC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E4AB365" w14:textId="7A3DBEC1" w:rsidR="000D65EC" w:rsidRPr="00D57BA2" w:rsidRDefault="000D65EC" w:rsidP="000D65EC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2,301</w:t>
            </w:r>
          </w:p>
        </w:tc>
      </w:tr>
      <w:tr w:rsidR="000D65EC" w:rsidRPr="00D57BA2" w14:paraId="11B3932B" w14:textId="77777777" w:rsidTr="00BD66A4">
        <w:trPr>
          <w:cantSplit/>
        </w:trPr>
        <w:tc>
          <w:tcPr>
            <w:tcW w:w="6543" w:type="dxa"/>
          </w:tcPr>
          <w:p w14:paraId="5B6F5CD0" w14:textId="35084459" w:rsidR="000D65EC" w:rsidRPr="00D57BA2" w:rsidRDefault="00376BAD" w:rsidP="000D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ภายหลังจาก </w:t>
            </w:r>
            <w:r w:rsidR="000D65EC"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ปี แต่ไม่เกิน </w:t>
            </w:r>
            <w:r w:rsidR="000D65EC"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5 </w:t>
            </w:r>
            <w:r w:rsidR="000D65EC"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488063" w14:textId="788A588F" w:rsidR="000D65EC" w:rsidRPr="00D57BA2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2A72343A" w14:textId="77777777" w:rsidR="000D65EC" w:rsidRPr="00D57BA2" w:rsidRDefault="000D65EC" w:rsidP="000D65EC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A4A5BE0" w14:textId="037246BB" w:rsidR="000D65EC" w:rsidRPr="00D57BA2" w:rsidRDefault="000D65EC" w:rsidP="000D65EC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3,806</w:t>
            </w:r>
          </w:p>
        </w:tc>
      </w:tr>
      <w:tr w:rsidR="000D65EC" w:rsidRPr="00D57BA2" w14:paraId="43AE65B7" w14:textId="77777777" w:rsidTr="00BD66A4">
        <w:trPr>
          <w:cantSplit/>
        </w:trPr>
        <w:tc>
          <w:tcPr>
            <w:tcW w:w="6543" w:type="dxa"/>
          </w:tcPr>
          <w:p w14:paraId="31219697" w14:textId="77777777" w:rsidR="000D65EC" w:rsidRPr="00D57BA2" w:rsidRDefault="000D65EC" w:rsidP="000D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9ADAA5" w14:textId="6E746819" w:rsidR="000D65EC" w:rsidRPr="000D65EC" w:rsidRDefault="000D65EC" w:rsidP="000D65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1,048</w:t>
            </w:r>
          </w:p>
        </w:tc>
        <w:tc>
          <w:tcPr>
            <w:tcW w:w="270" w:type="dxa"/>
          </w:tcPr>
          <w:p w14:paraId="7FC2EA31" w14:textId="77777777" w:rsidR="000D65EC" w:rsidRPr="00D57BA2" w:rsidRDefault="000D65EC" w:rsidP="000D65EC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9F5C8C" w14:textId="52A4C338" w:rsidR="000D65EC" w:rsidRPr="00D57BA2" w:rsidRDefault="000D65EC" w:rsidP="000D65EC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6,107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</w:tr>
      <w:tr w:rsidR="00D01DF6" w:rsidRPr="00D57BA2" w14:paraId="25D141DF" w14:textId="77777777" w:rsidTr="00BD66A4">
        <w:trPr>
          <w:cantSplit/>
        </w:trPr>
        <w:tc>
          <w:tcPr>
            <w:tcW w:w="6543" w:type="dxa"/>
          </w:tcPr>
          <w:p w14:paraId="1480E4E4" w14:textId="77777777" w:rsidR="00D01DF6" w:rsidRPr="00D57BA2" w:rsidRDefault="00D01DF6" w:rsidP="00D0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9B647" w14:textId="77777777" w:rsidR="00D01DF6" w:rsidRPr="00D57BA2" w:rsidRDefault="00D01DF6" w:rsidP="00D01DF6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28527" w14:textId="77777777" w:rsidR="00D01DF6" w:rsidRPr="00D57BA2" w:rsidRDefault="00D01DF6" w:rsidP="00D01DF6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32B0E53" w14:textId="77777777" w:rsidR="00D01DF6" w:rsidRPr="00D57BA2" w:rsidRDefault="00D01DF6" w:rsidP="00D01DF6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2F6C" w:rsidRPr="00D57BA2" w14:paraId="5B2A2007" w14:textId="77777777" w:rsidTr="00BD66A4">
        <w:trPr>
          <w:cantSplit/>
        </w:trPr>
        <w:tc>
          <w:tcPr>
            <w:tcW w:w="6543" w:type="dxa"/>
          </w:tcPr>
          <w:p w14:paraId="18FD6AF3" w14:textId="77777777" w:rsidR="00B12F6C" w:rsidRPr="00D57BA2" w:rsidRDefault="00B12F6C" w:rsidP="00D0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4CFCBC73" w14:textId="77777777" w:rsidR="00B12F6C" w:rsidRPr="00D57BA2" w:rsidRDefault="00B12F6C" w:rsidP="00D01DF6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D66F42" w14:textId="77777777" w:rsidR="00B12F6C" w:rsidRPr="00D57BA2" w:rsidRDefault="00B12F6C" w:rsidP="00D01DF6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B76E489" w14:textId="77777777" w:rsidR="00B12F6C" w:rsidRPr="00D57BA2" w:rsidRDefault="00B12F6C" w:rsidP="00D01DF6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4C6F3EA4" w14:textId="1A0C55DD" w:rsidR="000452F8" w:rsidRPr="00D57BA2" w:rsidRDefault="000452F8" w:rsidP="00954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62C2E7A7" w14:textId="77777777" w:rsidR="000452F8" w:rsidRPr="00D57BA2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141BA0D" w14:textId="5B5FA344" w:rsidR="00C14059" w:rsidRPr="00D57BA2" w:rsidRDefault="000452F8" w:rsidP="00411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กลุ่มบริษัทได้ทำสัญญาเช่าดำเนินงานสำหรับเช่าสำนักงาน</w:t>
      </w:r>
      <w:r w:rsidR="00B61378" w:rsidRPr="00D57BA2">
        <w:rPr>
          <w:rFonts w:asciiTheme="majorBidi" w:hAnsiTheme="majorBidi" w:cstheme="majorBidi"/>
          <w:sz w:val="30"/>
          <w:szCs w:val="30"/>
          <w:cs/>
        </w:rPr>
        <w:t xml:space="preserve"> อุปกรณ์สำนักงาน และยานพาหนะ</w:t>
      </w:r>
      <w:r w:rsidR="005C1DA5" w:rsidRPr="00D57BA2">
        <w:rPr>
          <w:rFonts w:asciiTheme="majorBidi" w:hAnsiTheme="majorBidi" w:cstheme="majorBidi"/>
          <w:sz w:val="30"/>
          <w:szCs w:val="30"/>
          <w:cs/>
        </w:rPr>
        <w:t xml:space="preserve"> ซึ่งระยะเวลาของสัญญามีตั้งแต่</w:t>
      </w:r>
      <w:r w:rsidR="00B61378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0D65EC">
        <w:rPr>
          <w:rFonts w:asciiTheme="majorBidi" w:hAnsiTheme="majorBidi" w:cstheme="majorBidi"/>
          <w:sz w:val="30"/>
          <w:szCs w:val="30"/>
        </w:rPr>
        <w:t>4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5516F641" w14:textId="6CF21046" w:rsidR="003B0B6C" w:rsidRDefault="003B0B6C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08FDD0" w14:textId="43A6A865" w:rsidR="003B0B6C" w:rsidRDefault="003B0B6C" w:rsidP="003B0B6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</w:t>
      </w:r>
      <w:r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>
        <w:rPr>
          <w:rFonts w:asciiTheme="majorBidi" w:hAnsiTheme="majorBidi" w:cstheme="majorBidi" w:hint="cs"/>
          <w:sz w:val="30"/>
          <w:szCs w:val="30"/>
          <w:u w:val="none"/>
          <w:cs/>
        </w:rPr>
        <w:t>การจัดประเภทรายการใหม่</w:t>
      </w:r>
    </w:p>
    <w:p w14:paraId="6B9709EC" w14:textId="72EEF0FD" w:rsidR="00C80F27" w:rsidRDefault="00C80F27" w:rsidP="00C80F27">
      <w:pPr>
        <w:rPr>
          <w:lang w:val="x-none" w:eastAsia="x-none"/>
        </w:rPr>
      </w:pPr>
    </w:p>
    <w:p w14:paraId="67F867A7" w14:textId="7527157A" w:rsidR="00C80F27" w:rsidRDefault="00C80F27" w:rsidP="00C80F2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ในงวดปัจจุบันรายได้จากการขายไอน้ำและไฟฟ้าได้จัดประเภทรวมในรายได้จากการขาย</w:t>
      </w:r>
      <w:r w:rsidR="00376BAD">
        <w:rPr>
          <w:rFonts w:ascii="Angsana New" w:hAnsi="Angsana New" w:hint="cs"/>
          <w:sz w:val="30"/>
          <w:szCs w:val="30"/>
          <w:cs/>
        </w:rPr>
        <w:t>สินค้า</w:t>
      </w:r>
      <w:r>
        <w:rPr>
          <w:rFonts w:ascii="Angsana New" w:hAnsi="Angsana New" w:hint="cs"/>
          <w:sz w:val="30"/>
          <w:szCs w:val="30"/>
          <w:cs/>
        </w:rPr>
        <w:t xml:space="preserve"> ในงวดก่อนรายได้ดังกล่าวได้บันทึกหักกลบกับต้นทุนขาย</w:t>
      </w:r>
      <w:r w:rsidR="00376BAD">
        <w:rPr>
          <w:rFonts w:ascii="Angsana New" w:hAnsi="Angsana New" w:hint="cs"/>
          <w:sz w:val="30"/>
          <w:szCs w:val="30"/>
          <w:cs/>
        </w:rPr>
        <w:t>สินค้า</w:t>
      </w:r>
      <w:r>
        <w:rPr>
          <w:rFonts w:ascii="Angsana New" w:hAnsi="Angsana New" w:hint="cs"/>
          <w:sz w:val="30"/>
          <w:szCs w:val="30"/>
          <w:cs/>
        </w:rPr>
        <w:t xml:space="preserve"> ตัวเลขเปรียบเทียบในงวดก่อนได้มีการจัดประเภทรายการใหม่ให้สอดคล้องกับการนำเสนอในงวดปัจจุบัน ดังนี้ </w:t>
      </w:r>
    </w:p>
    <w:tbl>
      <w:tblPr>
        <w:tblpPr w:leftFromText="180" w:rightFromText="180" w:vertAnchor="text" w:horzAnchor="margin" w:tblpXSpec="right" w:tblpY="612"/>
        <w:tblOverlap w:val="never"/>
        <w:tblW w:w="9156" w:type="dxa"/>
        <w:tblLayout w:type="fixed"/>
        <w:tblLook w:val="04A0" w:firstRow="1" w:lastRow="0" w:firstColumn="1" w:lastColumn="0" w:noHBand="0" w:noVBand="1"/>
      </w:tblPr>
      <w:tblGrid>
        <w:gridCol w:w="3716"/>
        <w:gridCol w:w="1455"/>
        <w:gridCol w:w="438"/>
        <w:gridCol w:w="1452"/>
        <w:gridCol w:w="438"/>
        <w:gridCol w:w="1657"/>
      </w:tblGrid>
      <w:tr w:rsidR="00C80F27" w14:paraId="4E47429A" w14:textId="77777777" w:rsidTr="00DE219A">
        <w:trPr>
          <w:trHeight w:val="454"/>
          <w:tblHeader/>
        </w:trPr>
        <w:tc>
          <w:tcPr>
            <w:tcW w:w="3716" w:type="dxa"/>
            <w:vAlign w:val="bottom"/>
          </w:tcPr>
          <w:p w14:paraId="39232D03" w14:textId="77777777" w:rsidR="00C80F27" w:rsidRDefault="00C80F27" w:rsidP="00DE219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40" w:type="dxa"/>
            <w:gridSpan w:val="5"/>
            <w:vAlign w:val="bottom"/>
            <w:hideMark/>
          </w:tcPr>
          <w:p w14:paraId="1582997E" w14:textId="77777777" w:rsidR="00C80F27" w:rsidRDefault="00C80F27" w:rsidP="00DE219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0F27" w14:paraId="60514687" w14:textId="77777777" w:rsidTr="00DE219A">
        <w:trPr>
          <w:trHeight w:val="897"/>
          <w:tblHeader/>
        </w:trPr>
        <w:tc>
          <w:tcPr>
            <w:tcW w:w="3716" w:type="dxa"/>
            <w:vAlign w:val="bottom"/>
            <w:hideMark/>
          </w:tcPr>
          <w:p w14:paraId="1ED2E0E5" w14:textId="77777777" w:rsidR="00C80F27" w:rsidRDefault="00C80F27" w:rsidP="00DE219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dxa"/>
            <w:vAlign w:val="bottom"/>
            <w:hideMark/>
          </w:tcPr>
          <w:p w14:paraId="1B0A6798" w14:textId="77777777" w:rsidR="00C80F27" w:rsidRDefault="00C80F27" w:rsidP="00DE219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438" w:type="dxa"/>
          </w:tcPr>
          <w:p w14:paraId="7934E0BF" w14:textId="77777777" w:rsidR="00C80F27" w:rsidRDefault="00C80F27" w:rsidP="00DE219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  <w:hideMark/>
          </w:tcPr>
          <w:p w14:paraId="7C9EF7DE" w14:textId="77777777" w:rsidR="00C80F27" w:rsidRDefault="00C80F27" w:rsidP="00DE219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การจัด</w:t>
            </w:r>
          </w:p>
          <w:p w14:paraId="799802D8" w14:textId="77777777" w:rsidR="00C80F27" w:rsidRDefault="00C80F27" w:rsidP="00DE219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38" w:type="dxa"/>
          </w:tcPr>
          <w:p w14:paraId="57B21AC5" w14:textId="77777777" w:rsidR="00C80F27" w:rsidRDefault="00C80F27" w:rsidP="00DE219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vAlign w:val="bottom"/>
            <w:hideMark/>
          </w:tcPr>
          <w:p w14:paraId="66B9CC9C" w14:textId="77777777" w:rsidR="00C80F27" w:rsidRDefault="00C80F27" w:rsidP="00DE219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หลังการจัด</w:t>
            </w:r>
          </w:p>
          <w:p w14:paraId="00EB5CBC" w14:textId="77777777" w:rsidR="00C80F27" w:rsidRDefault="00C80F27" w:rsidP="00DE219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ประเภทใหม่</w:t>
            </w:r>
          </w:p>
        </w:tc>
      </w:tr>
      <w:tr w:rsidR="00C80F27" w14:paraId="1202447D" w14:textId="77777777" w:rsidTr="00DE219A">
        <w:trPr>
          <w:trHeight w:val="110"/>
        </w:trPr>
        <w:tc>
          <w:tcPr>
            <w:tcW w:w="3716" w:type="dxa"/>
          </w:tcPr>
          <w:p w14:paraId="290B85A8" w14:textId="77777777" w:rsidR="00C80F27" w:rsidRDefault="00C80F27" w:rsidP="00DE219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5"/>
            <w:hideMark/>
          </w:tcPr>
          <w:p w14:paraId="3A135074" w14:textId="77777777" w:rsidR="00C80F27" w:rsidRDefault="00C80F27" w:rsidP="00DE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F27" w14:paraId="6E94290D" w14:textId="77777777" w:rsidTr="00DE219A">
        <w:trPr>
          <w:trHeight w:val="411"/>
        </w:trPr>
        <w:tc>
          <w:tcPr>
            <w:tcW w:w="3716" w:type="dxa"/>
            <w:hideMark/>
          </w:tcPr>
          <w:p w14:paraId="7C0A3AC9" w14:textId="64784B93" w:rsidR="00C80F27" w:rsidRDefault="00C80F27" w:rsidP="00DE219A">
            <w:pPr>
              <w:tabs>
                <w:tab w:val="left" w:pos="180"/>
              </w:tabs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="006228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55" w:type="dxa"/>
          </w:tcPr>
          <w:p w14:paraId="2F7E26E2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15A67B4E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2ED51297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3F36E79F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3860A484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F27" w14:paraId="2DA8716E" w14:textId="77777777" w:rsidTr="00DE219A">
        <w:trPr>
          <w:trHeight w:val="411"/>
        </w:trPr>
        <w:tc>
          <w:tcPr>
            <w:tcW w:w="3716" w:type="dxa"/>
            <w:hideMark/>
          </w:tcPr>
          <w:p w14:paraId="44F7D467" w14:textId="38F14344" w:rsidR="00C80F27" w:rsidRDefault="00622845" w:rsidP="00DE219A">
            <w:pPr>
              <w:tabs>
                <w:tab w:val="left" w:pos="129"/>
              </w:tabs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55" w:type="dxa"/>
          </w:tcPr>
          <w:p w14:paraId="729C56D8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" w:type="dxa"/>
          </w:tcPr>
          <w:p w14:paraId="72BC9E18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4909E1D9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1B2A27AA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3B405277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F27" w14:paraId="18DFC3BB" w14:textId="77777777" w:rsidTr="00DE219A">
        <w:trPr>
          <w:trHeight w:val="411"/>
        </w:trPr>
        <w:tc>
          <w:tcPr>
            <w:tcW w:w="3716" w:type="dxa"/>
            <w:hideMark/>
          </w:tcPr>
          <w:p w14:paraId="32144667" w14:textId="636565E7" w:rsidR="00C80F27" w:rsidRDefault="00C80F27" w:rsidP="00DE219A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5" w:type="dxa"/>
          </w:tcPr>
          <w:p w14:paraId="4EDDB529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2A7BB445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66BF94C1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5EBA9A36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37BAEB40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65EC" w:rsidRPr="000B673D" w14:paraId="4EEBC3DA" w14:textId="77777777" w:rsidTr="00DE219A">
        <w:trPr>
          <w:trHeight w:val="398"/>
        </w:trPr>
        <w:tc>
          <w:tcPr>
            <w:tcW w:w="3716" w:type="dxa"/>
            <w:hideMark/>
          </w:tcPr>
          <w:p w14:paraId="5B64895D" w14:textId="72E6CE9F" w:rsidR="000D65EC" w:rsidRDefault="000D65EC" w:rsidP="000D65E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376BAD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455" w:type="dxa"/>
            <w:hideMark/>
          </w:tcPr>
          <w:p w14:paraId="3AF6A9F9" w14:textId="1CAF4B4F" w:rsidR="000D65EC" w:rsidRPr="000B673D" w:rsidRDefault="000D65EC" w:rsidP="000B673D">
            <w:pPr>
              <w:pStyle w:val="a3"/>
              <w:tabs>
                <w:tab w:val="decimal" w:pos="121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6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12,839,029</w:t>
            </w:r>
          </w:p>
        </w:tc>
        <w:tc>
          <w:tcPr>
            <w:tcW w:w="438" w:type="dxa"/>
          </w:tcPr>
          <w:p w14:paraId="23E39298" w14:textId="77777777" w:rsidR="000D65EC" w:rsidRPr="000B673D" w:rsidRDefault="000D65EC" w:rsidP="000B673D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hideMark/>
          </w:tcPr>
          <w:p w14:paraId="6C7BA297" w14:textId="011DBF9D" w:rsidR="000D65EC" w:rsidRPr="000B673D" w:rsidRDefault="000D65EC" w:rsidP="000B673D">
            <w:pPr>
              <w:pStyle w:val="a3"/>
              <w:tabs>
                <w:tab w:val="decimal" w:pos="121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6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704,298</w:t>
            </w:r>
          </w:p>
        </w:tc>
        <w:tc>
          <w:tcPr>
            <w:tcW w:w="438" w:type="dxa"/>
          </w:tcPr>
          <w:p w14:paraId="5E195EBC" w14:textId="77777777" w:rsidR="000D65EC" w:rsidRPr="000B673D" w:rsidRDefault="000D65EC" w:rsidP="000B673D">
            <w:pPr>
              <w:pStyle w:val="a3"/>
              <w:tabs>
                <w:tab w:val="decimal" w:pos="121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  <w:hideMark/>
          </w:tcPr>
          <w:p w14:paraId="0E543116" w14:textId="2D18B539" w:rsidR="000D65EC" w:rsidRPr="000B673D" w:rsidRDefault="000D65EC" w:rsidP="000B673D">
            <w:pPr>
              <w:pStyle w:val="a3"/>
              <w:tabs>
                <w:tab w:val="decimal" w:pos="121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6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13,543,327 </w:t>
            </w:r>
          </w:p>
        </w:tc>
      </w:tr>
      <w:tr w:rsidR="000D65EC" w:rsidRPr="000B673D" w14:paraId="53592CF6" w14:textId="77777777" w:rsidTr="00DE219A">
        <w:trPr>
          <w:trHeight w:val="387"/>
        </w:trPr>
        <w:tc>
          <w:tcPr>
            <w:tcW w:w="3716" w:type="dxa"/>
            <w:hideMark/>
          </w:tcPr>
          <w:p w14:paraId="45C55823" w14:textId="6D51568A" w:rsidR="000D65EC" w:rsidRDefault="000D65EC" w:rsidP="000D65E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  <w:r w:rsidR="00376BAD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455" w:type="dxa"/>
            <w:hideMark/>
          </w:tcPr>
          <w:p w14:paraId="3ED31DAB" w14:textId="6CFBD5E3" w:rsidR="000D65EC" w:rsidRPr="000B673D" w:rsidRDefault="000D65EC" w:rsidP="000B673D">
            <w:pPr>
              <w:pStyle w:val="a3"/>
              <w:tabs>
                <w:tab w:val="decimal" w:pos="121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B6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(10,948,11</w:t>
            </w:r>
            <w:r w:rsidR="000B6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B6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438" w:type="dxa"/>
          </w:tcPr>
          <w:p w14:paraId="4425F2A0" w14:textId="77777777" w:rsidR="000D65EC" w:rsidRPr="000B673D" w:rsidRDefault="000D65EC" w:rsidP="000B673D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hideMark/>
          </w:tcPr>
          <w:p w14:paraId="7ED9C53B" w14:textId="3C0ED825" w:rsidR="000D65EC" w:rsidRPr="000B673D" w:rsidRDefault="000D65EC" w:rsidP="000B673D">
            <w:pPr>
              <w:pStyle w:val="a3"/>
              <w:tabs>
                <w:tab w:val="decimal" w:pos="121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6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(704,298)</w:t>
            </w:r>
          </w:p>
        </w:tc>
        <w:tc>
          <w:tcPr>
            <w:tcW w:w="438" w:type="dxa"/>
          </w:tcPr>
          <w:p w14:paraId="037051DD" w14:textId="77777777" w:rsidR="000D65EC" w:rsidRPr="000B673D" w:rsidRDefault="000D65EC" w:rsidP="000B673D">
            <w:pPr>
              <w:pStyle w:val="a3"/>
              <w:tabs>
                <w:tab w:val="decimal" w:pos="121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  <w:hideMark/>
          </w:tcPr>
          <w:p w14:paraId="07012E48" w14:textId="6E126549" w:rsidR="000D65EC" w:rsidRPr="000B673D" w:rsidRDefault="000D65EC" w:rsidP="000B673D">
            <w:pPr>
              <w:pStyle w:val="a3"/>
              <w:tabs>
                <w:tab w:val="decimal" w:pos="121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6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(11,652,413)</w:t>
            </w:r>
          </w:p>
        </w:tc>
      </w:tr>
      <w:tr w:rsidR="00C80F27" w14:paraId="5766C42E" w14:textId="77777777" w:rsidTr="00DE219A">
        <w:trPr>
          <w:trHeight w:val="387"/>
        </w:trPr>
        <w:tc>
          <w:tcPr>
            <w:tcW w:w="3716" w:type="dxa"/>
          </w:tcPr>
          <w:p w14:paraId="7AA1ABDE" w14:textId="77777777" w:rsidR="00C80F27" w:rsidRDefault="00C80F27" w:rsidP="00DE219A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274B510C" w14:textId="77777777" w:rsidR="00C80F27" w:rsidRPr="00805149" w:rsidRDefault="00C80F27" w:rsidP="00DE219A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0F70F455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7B5A127A" w14:textId="77777777" w:rsidR="00C80F27" w:rsidRDefault="00C80F27" w:rsidP="00DE219A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4983DBF7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629A6021" w14:textId="77777777" w:rsidR="00C80F27" w:rsidRPr="00805149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F27" w14:paraId="650999BD" w14:textId="77777777" w:rsidTr="00DE219A">
        <w:trPr>
          <w:trHeight w:val="387"/>
        </w:trPr>
        <w:tc>
          <w:tcPr>
            <w:tcW w:w="3716" w:type="dxa"/>
          </w:tcPr>
          <w:p w14:paraId="1F1ECB09" w14:textId="77777777" w:rsidR="00C80F27" w:rsidRDefault="00C80F27" w:rsidP="00DE219A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7B5FE0CC" w14:textId="77777777" w:rsidR="00C80F27" w:rsidRDefault="00C80F27" w:rsidP="00DE219A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283FEBB8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3742C431" w14:textId="77777777" w:rsidR="00C80F27" w:rsidRDefault="00C80F27" w:rsidP="00DE219A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176D572E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58B64F35" w14:textId="77777777" w:rsidR="00C80F27" w:rsidRDefault="00C80F27" w:rsidP="00DE2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D674684" w14:textId="77777777" w:rsidR="003B0B6C" w:rsidRPr="00D57BA2" w:rsidRDefault="003B0B6C" w:rsidP="0062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sectPr w:rsidR="003B0B6C" w:rsidRPr="00D57BA2" w:rsidSect="003C0D5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BD75" w14:textId="77777777" w:rsidR="00083F55" w:rsidRDefault="00083F55">
      <w:r>
        <w:separator/>
      </w:r>
    </w:p>
  </w:endnote>
  <w:endnote w:type="continuationSeparator" w:id="0">
    <w:p w14:paraId="3E3DFA52" w14:textId="77777777" w:rsidR="00083F55" w:rsidRDefault="0008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F809" w14:textId="77777777" w:rsidR="009B708E" w:rsidRPr="00FB28A9" w:rsidRDefault="009B708E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28F4" w14:textId="77777777" w:rsidR="00AE1C97" w:rsidRPr="003125BC" w:rsidRDefault="00AE1C97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E295" w14:textId="77777777" w:rsidR="00083F55" w:rsidRDefault="00083F55">
      <w:r>
        <w:separator/>
      </w:r>
    </w:p>
  </w:footnote>
  <w:footnote w:type="continuationSeparator" w:id="0">
    <w:p w14:paraId="1143F791" w14:textId="77777777" w:rsidR="00083F55" w:rsidRDefault="00083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C3C28" w14:textId="100D1DFA" w:rsidR="00AE1C97" w:rsidRPr="00BE6A57" w:rsidRDefault="00AE1C9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>จำกัด (มหาชน)</w:t>
    </w:r>
    <w:r w:rsidR="00A5258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F9C7C82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6166FC" w14:textId="02B537C9" w:rsidR="00AE1C97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</w:t>
    </w:r>
    <w:r w:rsidR="003C0D5D">
      <w:rPr>
        <w:rFonts w:ascii="Angsana New" w:hAnsi="Angsana New"/>
        <w:b/>
        <w:bCs/>
        <w:sz w:val="32"/>
        <w:szCs w:val="32"/>
      </w:rPr>
      <w:t>7</w:t>
    </w:r>
  </w:p>
  <w:p w14:paraId="50B8B0A1" w14:textId="77777777" w:rsidR="00AE1C97" w:rsidRPr="00254659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7F35C" w14:textId="496ED375" w:rsidR="00AE1C97" w:rsidRPr="00BE6A57" w:rsidRDefault="00AE1C97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="00A5258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6FB61D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AA3806" w14:textId="0F761111" w:rsidR="00AE1C97" w:rsidRDefault="00AE1C9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</w:t>
    </w:r>
    <w:r w:rsidR="00450DDE" w:rsidRPr="004932A6">
      <w:rPr>
        <w:rFonts w:ascii="Angsana New" w:hAnsi="Angsana New"/>
        <w:b/>
        <w:bCs/>
        <w:sz w:val="32"/>
        <w:szCs w:val="32"/>
      </w:rPr>
      <w:t>25</w:t>
    </w:r>
    <w:r w:rsidR="00450DDE">
      <w:rPr>
        <w:rFonts w:ascii="Angsana New" w:hAnsi="Angsana New"/>
        <w:b/>
        <w:bCs/>
        <w:sz w:val="32"/>
        <w:szCs w:val="32"/>
      </w:rPr>
      <w:t>6</w:t>
    </w:r>
    <w:r w:rsidR="00D57BA2">
      <w:rPr>
        <w:rFonts w:ascii="Angsana New" w:hAnsi="Angsana New"/>
        <w:b/>
        <w:bCs/>
        <w:sz w:val="32"/>
        <w:szCs w:val="32"/>
      </w:rPr>
      <w:t>7</w:t>
    </w:r>
  </w:p>
  <w:p w14:paraId="47340E94" w14:textId="77777777" w:rsidR="00AE1C97" w:rsidRPr="00254A81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A69BA"/>
    <w:multiLevelType w:val="hybridMultilevel"/>
    <w:tmpl w:val="926CB5F2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1D3A813E"/>
    <w:lvl w:ilvl="0" w:tplc="BBBA86CA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797512"/>
    <w:multiLevelType w:val="singleLevel"/>
    <w:tmpl w:val="EF6CB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5BDE1C6C"/>
    <w:multiLevelType w:val="hybridMultilevel"/>
    <w:tmpl w:val="64C8DBBA"/>
    <w:lvl w:ilvl="0" w:tplc="1DDAA2F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8B5BA8"/>
    <w:multiLevelType w:val="hybridMultilevel"/>
    <w:tmpl w:val="F948CC84"/>
    <w:lvl w:ilvl="0" w:tplc="CC64B422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85178"/>
    <w:multiLevelType w:val="hybridMultilevel"/>
    <w:tmpl w:val="729A0EB0"/>
    <w:lvl w:ilvl="0" w:tplc="99EED1E8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2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96D1F"/>
    <w:multiLevelType w:val="hybridMultilevel"/>
    <w:tmpl w:val="3D322E8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7"/>
  </w:num>
  <w:num w:numId="3" w16cid:durableId="512258323">
    <w:abstractNumId w:val="1"/>
  </w:num>
  <w:num w:numId="4" w16cid:durableId="663627027">
    <w:abstractNumId w:val="10"/>
  </w:num>
  <w:num w:numId="5" w16cid:durableId="81878624">
    <w:abstractNumId w:val="32"/>
  </w:num>
  <w:num w:numId="6" w16cid:durableId="2047217880">
    <w:abstractNumId w:val="16"/>
  </w:num>
  <w:num w:numId="7" w16cid:durableId="1189831299">
    <w:abstractNumId w:val="20"/>
  </w:num>
  <w:num w:numId="8" w16cid:durableId="1113793047">
    <w:abstractNumId w:val="26"/>
  </w:num>
  <w:num w:numId="9" w16cid:durableId="1991132040">
    <w:abstractNumId w:val="5"/>
  </w:num>
  <w:num w:numId="10" w16cid:durableId="930771003">
    <w:abstractNumId w:val="17"/>
  </w:num>
  <w:num w:numId="11" w16cid:durableId="246156454">
    <w:abstractNumId w:val="25"/>
  </w:num>
  <w:num w:numId="12" w16cid:durableId="33700634">
    <w:abstractNumId w:val="5"/>
  </w:num>
  <w:num w:numId="13" w16cid:durableId="1960143475">
    <w:abstractNumId w:val="0"/>
  </w:num>
  <w:num w:numId="14" w16cid:durableId="1693142072">
    <w:abstractNumId w:val="8"/>
  </w:num>
  <w:num w:numId="15" w16cid:durableId="1171946765">
    <w:abstractNumId w:val="0"/>
  </w:num>
  <w:num w:numId="16" w16cid:durableId="613941803">
    <w:abstractNumId w:val="0"/>
  </w:num>
  <w:num w:numId="17" w16cid:durableId="835996562">
    <w:abstractNumId w:val="0"/>
  </w:num>
  <w:num w:numId="18" w16cid:durableId="1322735312">
    <w:abstractNumId w:val="3"/>
  </w:num>
  <w:num w:numId="19" w16cid:durableId="1080448825">
    <w:abstractNumId w:val="0"/>
  </w:num>
  <w:num w:numId="20" w16cid:durableId="1461337622">
    <w:abstractNumId w:val="23"/>
  </w:num>
  <w:num w:numId="21" w16cid:durableId="2044134002">
    <w:abstractNumId w:val="30"/>
  </w:num>
  <w:num w:numId="22" w16cid:durableId="1834567894">
    <w:abstractNumId w:val="22"/>
  </w:num>
  <w:num w:numId="23" w16cid:durableId="366225959">
    <w:abstractNumId w:val="33"/>
  </w:num>
  <w:num w:numId="24" w16cid:durableId="1027751783">
    <w:abstractNumId w:val="24"/>
  </w:num>
  <w:num w:numId="25" w16cid:durableId="34086532">
    <w:abstractNumId w:val="13"/>
  </w:num>
  <w:num w:numId="26" w16cid:durableId="1294168763">
    <w:abstractNumId w:val="11"/>
  </w:num>
  <w:num w:numId="27" w16cid:durableId="783311629">
    <w:abstractNumId w:val="6"/>
  </w:num>
  <w:num w:numId="28" w16cid:durableId="1114397990">
    <w:abstractNumId w:val="28"/>
  </w:num>
  <w:num w:numId="29" w16cid:durableId="1096946702">
    <w:abstractNumId w:val="9"/>
  </w:num>
  <w:num w:numId="30" w16cid:durableId="732313274">
    <w:abstractNumId w:val="21"/>
  </w:num>
  <w:num w:numId="31" w16cid:durableId="159081810">
    <w:abstractNumId w:val="13"/>
  </w:num>
  <w:num w:numId="32" w16cid:durableId="1406300002">
    <w:abstractNumId w:val="14"/>
  </w:num>
  <w:num w:numId="33" w16cid:durableId="301859477">
    <w:abstractNumId w:val="19"/>
  </w:num>
  <w:num w:numId="34" w16cid:durableId="1666743814">
    <w:abstractNumId w:val="0"/>
  </w:num>
  <w:num w:numId="35" w16cid:durableId="762991822">
    <w:abstractNumId w:val="18"/>
  </w:num>
  <w:num w:numId="36" w16cid:durableId="1445420287">
    <w:abstractNumId w:val="31"/>
  </w:num>
  <w:num w:numId="37" w16cid:durableId="1762681237">
    <w:abstractNumId w:val="15"/>
  </w:num>
  <w:num w:numId="38" w16cid:durableId="2059275366">
    <w:abstractNumId w:val="29"/>
  </w:num>
  <w:num w:numId="39" w16cid:durableId="10034722">
    <w:abstractNumId w:val="34"/>
  </w:num>
  <w:num w:numId="40" w16cid:durableId="2141217621">
    <w:abstractNumId w:val="4"/>
  </w:num>
  <w:num w:numId="41" w16cid:durableId="1032613473">
    <w:abstractNumId w:val="27"/>
  </w:num>
  <w:num w:numId="42" w16cid:durableId="1224490088">
    <w:abstractNumId w:val="12"/>
  </w:num>
  <w:num w:numId="43" w16cid:durableId="196629831">
    <w:abstractNumId w:val="2"/>
  </w:num>
  <w:num w:numId="44" w16cid:durableId="2067290324">
    <w:abstractNumId w:val="0"/>
  </w:num>
  <w:num w:numId="45" w16cid:durableId="1369261744">
    <w:abstractNumId w:val="0"/>
  </w:num>
  <w:num w:numId="46" w16cid:durableId="196758938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59C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9D3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DCD"/>
    <w:rsid w:val="00066E87"/>
    <w:rsid w:val="00066F67"/>
    <w:rsid w:val="000672F9"/>
    <w:rsid w:val="000675C1"/>
    <w:rsid w:val="00067861"/>
    <w:rsid w:val="00070675"/>
    <w:rsid w:val="00070A65"/>
    <w:rsid w:val="00070B40"/>
    <w:rsid w:val="000711EE"/>
    <w:rsid w:val="00071422"/>
    <w:rsid w:val="00071642"/>
    <w:rsid w:val="00071E82"/>
    <w:rsid w:val="000724CC"/>
    <w:rsid w:val="000725CB"/>
    <w:rsid w:val="00073367"/>
    <w:rsid w:val="00073903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3F55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63A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5DC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1E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73D"/>
    <w:rsid w:val="000B6880"/>
    <w:rsid w:val="000B69AD"/>
    <w:rsid w:val="000B6ED5"/>
    <w:rsid w:val="000B7292"/>
    <w:rsid w:val="000B7375"/>
    <w:rsid w:val="000C00BB"/>
    <w:rsid w:val="000C10F8"/>
    <w:rsid w:val="000C1162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5EC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15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BE4"/>
    <w:rsid w:val="00112B0E"/>
    <w:rsid w:val="0011304D"/>
    <w:rsid w:val="001135E2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3E0"/>
    <w:rsid w:val="00117CAA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38FE"/>
    <w:rsid w:val="0013412C"/>
    <w:rsid w:val="00134348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247"/>
    <w:rsid w:val="0017765D"/>
    <w:rsid w:val="00180172"/>
    <w:rsid w:val="0018075B"/>
    <w:rsid w:val="001809C4"/>
    <w:rsid w:val="00180EA8"/>
    <w:rsid w:val="00180F85"/>
    <w:rsid w:val="001810C7"/>
    <w:rsid w:val="0018194A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821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0E15"/>
    <w:rsid w:val="001C1069"/>
    <w:rsid w:val="001C13FA"/>
    <w:rsid w:val="001C1415"/>
    <w:rsid w:val="001C1B25"/>
    <w:rsid w:val="001C1D00"/>
    <w:rsid w:val="001C246C"/>
    <w:rsid w:val="001C2814"/>
    <w:rsid w:val="001C28A2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B2D"/>
    <w:rsid w:val="001C71AD"/>
    <w:rsid w:val="001C74F5"/>
    <w:rsid w:val="001D0411"/>
    <w:rsid w:val="001D0B78"/>
    <w:rsid w:val="001D0E29"/>
    <w:rsid w:val="001D0EFA"/>
    <w:rsid w:val="001D13A4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7EF"/>
    <w:rsid w:val="001D68F2"/>
    <w:rsid w:val="001D6989"/>
    <w:rsid w:val="001D6DE8"/>
    <w:rsid w:val="001D6F00"/>
    <w:rsid w:val="001D7120"/>
    <w:rsid w:val="001D7454"/>
    <w:rsid w:val="001D78C7"/>
    <w:rsid w:val="001E033E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C01"/>
    <w:rsid w:val="001E4E53"/>
    <w:rsid w:val="001E4FB5"/>
    <w:rsid w:val="001E52CF"/>
    <w:rsid w:val="001E55CD"/>
    <w:rsid w:val="001E56F2"/>
    <w:rsid w:val="001E5A65"/>
    <w:rsid w:val="001E5D60"/>
    <w:rsid w:val="001E6374"/>
    <w:rsid w:val="001E6451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212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0F1A"/>
    <w:rsid w:val="0024143F"/>
    <w:rsid w:val="00241523"/>
    <w:rsid w:val="0024175D"/>
    <w:rsid w:val="00241772"/>
    <w:rsid w:val="00241F5A"/>
    <w:rsid w:val="00242415"/>
    <w:rsid w:val="00242AF0"/>
    <w:rsid w:val="00243167"/>
    <w:rsid w:val="0024330E"/>
    <w:rsid w:val="00243648"/>
    <w:rsid w:val="002437A4"/>
    <w:rsid w:val="0024389F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1E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D6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67E3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6EC"/>
    <w:rsid w:val="00290802"/>
    <w:rsid w:val="0029169F"/>
    <w:rsid w:val="002917DD"/>
    <w:rsid w:val="00291F04"/>
    <w:rsid w:val="00291FC2"/>
    <w:rsid w:val="002922B5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689D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37B"/>
    <w:rsid w:val="002A5631"/>
    <w:rsid w:val="002A5FBD"/>
    <w:rsid w:val="002A6392"/>
    <w:rsid w:val="002A6481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604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30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779"/>
    <w:rsid w:val="002D4812"/>
    <w:rsid w:val="002D49AC"/>
    <w:rsid w:val="002D4A35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2ECB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2F7C35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17C"/>
    <w:rsid w:val="00303756"/>
    <w:rsid w:val="00303BB4"/>
    <w:rsid w:val="00303EBE"/>
    <w:rsid w:val="003047E3"/>
    <w:rsid w:val="0030490B"/>
    <w:rsid w:val="00304CB0"/>
    <w:rsid w:val="00304D2A"/>
    <w:rsid w:val="00305B63"/>
    <w:rsid w:val="003069FF"/>
    <w:rsid w:val="00306A42"/>
    <w:rsid w:val="00306CC2"/>
    <w:rsid w:val="00306E15"/>
    <w:rsid w:val="00306E49"/>
    <w:rsid w:val="00307929"/>
    <w:rsid w:val="003106C8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3F98"/>
    <w:rsid w:val="00314088"/>
    <w:rsid w:val="00314187"/>
    <w:rsid w:val="0031449E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486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69F"/>
    <w:rsid w:val="00344EDD"/>
    <w:rsid w:val="0034576D"/>
    <w:rsid w:val="00345A80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EE"/>
    <w:rsid w:val="003549F5"/>
    <w:rsid w:val="00355176"/>
    <w:rsid w:val="0035585D"/>
    <w:rsid w:val="003558E9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441"/>
    <w:rsid w:val="003679C8"/>
    <w:rsid w:val="00367BBF"/>
    <w:rsid w:val="00367C72"/>
    <w:rsid w:val="00367E33"/>
    <w:rsid w:val="00367E9C"/>
    <w:rsid w:val="00370151"/>
    <w:rsid w:val="003702BE"/>
    <w:rsid w:val="00370EEC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6BAD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DE9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2CD4"/>
    <w:rsid w:val="003A3118"/>
    <w:rsid w:val="003A3354"/>
    <w:rsid w:val="003A3575"/>
    <w:rsid w:val="003A3722"/>
    <w:rsid w:val="003A3948"/>
    <w:rsid w:val="003A3B2C"/>
    <w:rsid w:val="003A412D"/>
    <w:rsid w:val="003A4173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6C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D5D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202"/>
    <w:rsid w:val="003C56A4"/>
    <w:rsid w:val="003C5F19"/>
    <w:rsid w:val="003C6288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70C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777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E7909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97E"/>
    <w:rsid w:val="00402B6D"/>
    <w:rsid w:val="00402B97"/>
    <w:rsid w:val="0040339F"/>
    <w:rsid w:val="004039A4"/>
    <w:rsid w:val="00404920"/>
    <w:rsid w:val="00405062"/>
    <w:rsid w:val="004051A8"/>
    <w:rsid w:val="0040570A"/>
    <w:rsid w:val="0040584F"/>
    <w:rsid w:val="0040597F"/>
    <w:rsid w:val="00405B0A"/>
    <w:rsid w:val="00405E41"/>
    <w:rsid w:val="00405EE4"/>
    <w:rsid w:val="004062FE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0C1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1D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5E65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53B7"/>
    <w:rsid w:val="00436232"/>
    <w:rsid w:val="004366B7"/>
    <w:rsid w:val="00436A0D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921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5C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4EF8"/>
    <w:rsid w:val="004A51CD"/>
    <w:rsid w:val="004A525C"/>
    <w:rsid w:val="004A5414"/>
    <w:rsid w:val="004A5505"/>
    <w:rsid w:val="004A5676"/>
    <w:rsid w:val="004A57B2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8F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C8E"/>
    <w:rsid w:val="004E1EBB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1565"/>
    <w:rsid w:val="005015EB"/>
    <w:rsid w:val="00501D35"/>
    <w:rsid w:val="005021A1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7ED0"/>
    <w:rsid w:val="00530507"/>
    <w:rsid w:val="00530740"/>
    <w:rsid w:val="00530AF1"/>
    <w:rsid w:val="00530C77"/>
    <w:rsid w:val="00531739"/>
    <w:rsid w:val="0053180A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5E8"/>
    <w:rsid w:val="00544D3C"/>
    <w:rsid w:val="00544E56"/>
    <w:rsid w:val="0054532D"/>
    <w:rsid w:val="0054585E"/>
    <w:rsid w:val="00545D60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317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0A64"/>
    <w:rsid w:val="00590C6F"/>
    <w:rsid w:val="005912F4"/>
    <w:rsid w:val="0059192C"/>
    <w:rsid w:val="0059197B"/>
    <w:rsid w:val="00591A0E"/>
    <w:rsid w:val="00591B38"/>
    <w:rsid w:val="00591BF2"/>
    <w:rsid w:val="005921DE"/>
    <w:rsid w:val="00592247"/>
    <w:rsid w:val="0059334C"/>
    <w:rsid w:val="005933E0"/>
    <w:rsid w:val="005934EF"/>
    <w:rsid w:val="005939C1"/>
    <w:rsid w:val="00593F54"/>
    <w:rsid w:val="005942CA"/>
    <w:rsid w:val="005942E4"/>
    <w:rsid w:val="005944BB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619"/>
    <w:rsid w:val="005A58B4"/>
    <w:rsid w:val="005A6079"/>
    <w:rsid w:val="005A6CF5"/>
    <w:rsid w:val="005A783D"/>
    <w:rsid w:val="005A789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D5F"/>
    <w:rsid w:val="005B2FD0"/>
    <w:rsid w:val="005B2FF7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380A"/>
    <w:rsid w:val="005C4256"/>
    <w:rsid w:val="005C5334"/>
    <w:rsid w:val="005C55F6"/>
    <w:rsid w:val="005C579D"/>
    <w:rsid w:val="005C61F9"/>
    <w:rsid w:val="005C64CE"/>
    <w:rsid w:val="005C6E0D"/>
    <w:rsid w:val="005C6EF7"/>
    <w:rsid w:val="005C72BE"/>
    <w:rsid w:val="005C7524"/>
    <w:rsid w:val="005C76C7"/>
    <w:rsid w:val="005C7CB2"/>
    <w:rsid w:val="005C7CBB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68B"/>
    <w:rsid w:val="005D4981"/>
    <w:rsid w:val="005D4C7F"/>
    <w:rsid w:val="005D4EED"/>
    <w:rsid w:val="005D5A40"/>
    <w:rsid w:val="005D5C18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660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A53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66C"/>
    <w:rsid w:val="00622845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93F"/>
    <w:rsid w:val="00645F17"/>
    <w:rsid w:val="00645F57"/>
    <w:rsid w:val="006462AA"/>
    <w:rsid w:val="00646686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28F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B0E"/>
    <w:rsid w:val="006A1B37"/>
    <w:rsid w:val="006A219E"/>
    <w:rsid w:val="006A250A"/>
    <w:rsid w:val="006A2695"/>
    <w:rsid w:val="006A2A27"/>
    <w:rsid w:val="006A2F21"/>
    <w:rsid w:val="006A314E"/>
    <w:rsid w:val="006A32B9"/>
    <w:rsid w:val="006A3427"/>
    <w:rsid w:val="006A3ED8"/>
    <w:rsid w:val="006A3FDE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737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1F7"/>
    <w:rsid w:val="006E66A2"/>
    <w:rsid w:val="006E75AE"/>
    <w:rsid w:val="006E78F1"/>
    <w:rsid w:val="006E7916"/>
    <w:rsid w:val="006E7928"/>
    <w:rsid w:val="006E7AA0"/>
    <w:rsid w:val="006E7CE4"/>
    <w:rsid w:val="006F03F0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B12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00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07E2B"/>
    <w:rsid w:val="007100CF"/>
    <w:rsid w:val="0071056F"/>
    <w:rsid w:val="007108B1"/>
    <w:rsid w:val="00710AA6"/>
    <w:rsid w:val="00710CF2"/>
    <w:rsid w:val="00710DEE"/>
    <w:rsid w:val="00710EC5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0F61"/>
    <w:rsid w:val="00731227"/>
    <w:rsid w:val="00731A3C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2E63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56D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381B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839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7ED"/>
    <w:rsid w:val="00796CE6"/>
    <w:rsid w:val="00796D03"/>
    <w:rsid w:val="007979BC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0C18"/>
    <w:rsid w:val="007B0FF8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2AC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914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67F3"/>
    <w:rsid w:val="008070C5"/>
    <w:rsid w:val="0080740B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905"/>
    <w:rsid w:val="008243F5"/>
    <w:rsid w:val="00824BBD"/>
    <w:rsid w:val="00824C4D"/>
    <w:rsid w:val="00824DFB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1B01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2C75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3DAA"/>
    <w:rsid w:val="0087401F"/>
    <w:rsid w:val="008740A0"/>
    <w:rsid w:val="008748E8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CAA"/>
    <w:rsid w:val="008A22D6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74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08C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29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8F7EE5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AD1"/>
    <w:rsid w:val="00954F29"/>
    <w:rsid w:val="009552A6"/>
    <w:rsid w:val="009553B2"/>
    <w:rsid w:val="009560C1"/>
    <w:rsid w:val="0095679F"/>
    <w:rsid w:val="00956E42"/>
    <w:rsid w:val="00957229"/>
    <w:rsid w:val="00957775"/>
    <w:rsid w:val="00957A2E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4BD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80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29"/>
    <w:rsid w:val="00992B64"/>
    <w:rsid w:val="0099306C"/>
    <w:rsid w:val="00993627"/>
    <w:rsid w:val="00994BD7"/>
    <w:rsid w:val="00995692"/>
    <w:rsid w:val="00995C97"/>
    <w:rsid w:val="009965E5"/>
    <w:rsid w:val="009968D7"/>
    <w:rsid w:val="00996F34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5C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26C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D55"/>
    <w:rsid w:val="009B5E50"/>
    <w:rsid w:val="009B6486"/>
    <w:rsid w:val="009B68B2"/>
    <w:rsid w:val="009B68E4"/>
    <w:rsid w:val="009B708E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57F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34F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A27"/>
    <w:rsid w:val="009E1F2F"/>
    <w:rsid w:val="009E22CA"/>
    <w:rsid w:val="009E2344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808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EBA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1B1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5F0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53E"/>
    <w:rsid w:val="00AA4642"/>
    <w:rsid w:val="00AA4B34"/>
    <w:rsid w:val="00AA51A3"/>
    <w:rsid w:val="00AA51CD"/>
    <w:rsid w:val="00AA582A"/>
    <w:rsid w:val="00AA591C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7DC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2D3"/>
    <w:rsid w:val="00AF4489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557B"/>
    <w:rsid w:val="00B06240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C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D6C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176"/>
    <w:rsid w:val="00B92888"/>
    <w:rsid w:val="00B929A9"/>
    <w:rsid w:val="00B92C1F"/>
    <w:rsid w:val="00B93085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10B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3580"/>
    <w:rsid w:val="00BA3C9A"/>
    <w:rsid w:val="00BA3F4E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2E4B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E"/>
    <w:rsid w:val="00BB549B"/>
    <w:rsid w:val="00BB5609"/>
    <w:rsid w:val="00BB5ABA"/>
    <w:rsid w:val="00BB61EB"/>
    <w:rsid w:val="00BB66B1"/>
    <w:rsid w:val="00BB6B24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1DE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628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71F"/>
    <w:rsid w:val="00C51826"/>
    <w:rsid w:val="00C51A9A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099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3ABA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3D4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0F27"/>
    <w:rsid w:val="00C80F5E"/>
    <w:rsid w:val="00C8136E"/>
    <w:rsid w:val="00C813ED"/>
    <w:rsid w:val="00C81E5A"/>
    <w:rsid w:val="00C81E76"/>
    <w:rsid w:val="00C81EB6"/>
    <w:rsid w:val="00C8215E"/>
    <w:rsid w:val="00C827F6"/>
    <w:rsid w:val="00C83810"/>
    <w:rsid w:val="00C83BD0"/>
    <w:rsid w:val="00C846AF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056"/>
    <w:rsid w:val="00CE6445"/>
    <w:rsid w:val="00CE64DB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E7AD0"/>
    <w:rsid w:val="00CF0860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1DF6"/>
    <w:rsid w:val="00D0251D"/>
    <w:rsid w:val="00D02E19"/>
    <w:rsid w:val="00D03492"/>
    <w:rsid w:val="00D039D4"/>
    <w:rsid w:val="00D039D5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90"/>
    <w:rsid w:val="00D37AFB"/>
    <w:rsid w:val="00D37BED"/>
    <w:rsid w:val="00D37D13"/>
    <w:rsid w:val="00D401A3"/>
    <w:rsid w:val="00D406DB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0F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512"/>
    <w:rsid w:val="00D55910"/>
    <w:rsid w:val="00D567F3"/>
    <w:rsid w:val="00D569CA"/>
    <w:rsid w:val="00D56C41"/>
    <w:rsid w:val="00D5704F"/>
    <w:rsid w:val="00D57445"/>
    <w:rsid w:val="00D57795"/>
    <w:rsid w:val="00D57894"/>
    <w:rsid w:val="00D57B56"/>
    <w:rsid w:val="00D57BA2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67E03"/>
    <w:rsid w:val="00D70494"/>
    <w:rsid w:val="00D70641"/>
    <w:rsid w:val="00D70A3C"/>
    <w:rsid w:val="00D70E81"/>
    <w:rsid w:val="00D7139B"/>
    <w:rsid w:val="00D7143F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7A3"/>
    <w:rsid w:val="00D84C1F"/>
    <w:rsid w:val="00D8630E"/>
    <w:rsid w:val="00D86438"/>
    <w:rsid w:val="00D86B82"/>
    <w:rsid w:val="00D86C73"/>
    <w:rsid w:val="00D871C9"/>
    <w:rsid w:val="00D8791F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2BE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2F1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17FBD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4A0"/>
    <w:rsid w:val="00E317EE"/>
    <w:rsid w:val="00E318C5"/>
    <w:rsid w:val="00E31C1D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1FD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881"/>
    <w:rsid w:val="00E74986"/>
    <w:rsid w:val="00E74A41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1B4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140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E73"/>
    <w:rsid w:val="00ED04F8"/>
    <w:rsid w:val="00ED057F"/>
    <w:rsid w:val="00ED091B"/>
    <w:rsid w:val="00ED0A7A"/>
    <w:rsid w:val="00ED0BAF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00B"/>
    <w:rsid w:val="00EE0AB7"/>
    <w:rsid w:val="00EE1497"/>
    <w:rsid w:val="00EE14EB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8C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72D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CBF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4EFB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330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EB3"/>
    <w:rsid w:val="00F30FB6"/>
    <w:rsid w:val="00F31718"/>
    <w:rsid w:val="00F31B81"/>
    <w:rsid w:val="00F32038"/>
    <w:rsid w:val="00F32632"/>
    <w:rsid w:val="00F32BB3"/>
    <w:rsid w:val="00F32D4E"/>
    <w:rsid w:val="00F32E84"/>
    <w:rsid w:val="00F33203"/>
    <w:rsid w:val="00F33E4C"/>
    <w:rsid w:val="00F345EC"/>
    <w:rsid w:val="00F34B96"/>
    <w:rsid w:val="00F34D9B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62B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845"/>
    <w:rsid w:val="00F47B08"/>
    <w:rsid w:val="00F50061"/>
    <w:rsid w:val="00F502E7"/>
    <w:rsid w:val="00F50D47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86A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2B21"/>
    <w:rsid w:val="00F9391D"/>
    <w:rsid w:val="00F93A27"/>
    <w:rsid w:val="00F93BB4"/>
    <w:rsid w:val="00F93E89"/>
    <w:rsid w:val="00F93EA0"/>
    <w:rsid w:val="00F94312"/>
    <w:rsid w:val="00F9450D"/>
    <w:rsid w:val="00F947CC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2E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4F3"/>
    <w:rsid w:val="00FA5B14"/>
    <w:rsid w:val="00FA5D75"/>
    <w:rsid w:val="00FA7747"/>
    <w:rsid w:val="00FA7C0C"/>
    <w:rsid w:val="00FB0C25"/>
    <w:rsid w:val="00FB0D13"/>
    <w:rsid w:val="00FB1147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326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3F"/>
    <w:rsid w:val="00FC1315"/>
    <w:rsid w:val="00FC1A0E"/>
    <w:rsid w:val="00FC1C44"/>
    <w:rsid w:val="00FC30F0"/>
    <w:rsid w:val="00FC34BD"/>
    <w:rsid w:val="00FC3C87"/>
    <w:rsid w:val="00FC3CA0"/>
    <w:rsid w:val="00FC3DD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D2"/>
    <w:rsid w:val="00FC7BEC"/>
    <w:rsid w:val="00FC7CE8"/>
    <w:rsid w:val="00FD0300"/>
    <w:rsid w:val="00FD0E89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A3"/>
    <w:rsid w:val="00FE19FF"/>
    <w:rsid w:val="00FE1E8C"/>
    <w:rsid w:val="00FE25D6"/>
    <w:rsid w:val="00FE262B"/>
    <w:rsid w:val="00FE2649"/>
    <w:rsid w:val="00FE2779"/>
    <w:rsid w:val="00FE29D9"/>
    <w:rsid w:val="00FE33C4"/>
    <w:rsid w:val="00FE35F2"/>
    <w:rsid w:val="00FE3958"/>
    <w:rsid w:val="00FE3AA3"/>
    <w:rsid w:val="00FE413B"/>
    <w:rsid w:val="00FE42B4"/>
    <w:rsid w:val="00FE4F74"/>
    <w:rsid w:val="00FE5552"/>
    <w:rsid w:val="00FE5E93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149</TotalTime>
  <Pages>10</Pages>
  <Words>9827</Words>
  <Characters>56017</Characters>
  <Application>Microsoft Office Word</Application>
  <DocSecurity>0</DocSecurity>
  <Lines>466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32</cp:revision>
  <cp:lastPrinted>2024-05-29T19:13:00Z</cp:lastPrinted>
  <dcterms:created xsi:type="dcterms:W3CDTF">2024-05-29T13:47:00Z</dcterms:created>
  <dcterms:modified xsi:type="dcterms:W3CDTF">2024-05-30T09:11:00Z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