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56AEA84" w14:textId="740EC8A4" w:rsidR="00220255" w:rsidRPr="007A168E" w:rsidRDefault="0022025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3A0AFFB" w14:textId="29F5612E" w:rsidR="005E6B08" w:rsidRPr="005E6B08" w:rsidRDefault="005E6B08" w:rsidP="005E6B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6E4AAE42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10</w:t>
      </w:r>
      <w:r w:rsidR="00A36E86" w:rsidRPr="00A36E86">
        <w:rPr>
          <w:rFonts w:asciiTheme="majorBidi" w:hAnsiTheme="majorBidi" w:cstheme="majorBidi"/>
          <w:lang w:val="en-US"/>
        </w:rPr>
        <w:t xml:space="preserve"> </w:t>
      </w:r>
      <w:r w:rsidR="00A36E86" w:rsidRPr="00A36E86">
        <w:rPr>
          <w:rFonts w:asciiTheme="majorBidi" w:hAnsiTheme="majorBidi" w:cstheme="majorBidi" w:hint="cs"/>
          <w:cs/>
          <w:lang w:val="en-US"/>
        </w:rPr>
        <w:t>พฤษภาคม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66DE47ED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3B44A949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51A58F6B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B21B82" w:rsidRPr="007A168E" w14:paraId="581F514B" w14:textId="77777777" w:rsidTr="002321E2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B82" w:rsidRPr="007A168E" w14:paraId="345C7EFF" w14:textId="77777777" w:rsidTr="002321E2">
        <w:trPr>
          <w:tblHeader/>
        </w:trPr>
        <w:tc>
          <w:tcPr>
            <w:tcW w:w="4137" w:type="dxa"/>
          </w:tcPr>
          <w:p w14:paraId="447E941F" w14:textId="4DF2EEE0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70535FD" w14:textId="7E54A623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DF504C0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C40B6C" w14:textId="101DAF7E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1AF707A0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EC535A" w14:textId="30E60FA7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32466F73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2E5AC1" w14:textId="131C94AC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B21B82" w:rsidRPr="007A168E" w14:paraId="1DD3A66E" w14:textId="77777777" w:rsidTr="002321E2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1B82" w:rsidRPr="007A168E" w14:paraId="67B7BF0D" w14:textId="77777777" w:rsidTr="002321E2">
        <w:tc>
          <w:tcPr>
            <w:tcW w:w="4137" w:type="dxa"/>
          </w:tcPr>
          <w:p w14:paraId="5BA47DBC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07882D7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40616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E46F99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9A249D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7B6151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C5148CE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2BB48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1E742788" w14:textId="77777777" w:rsidTr="002321E2">
        <w:tc>
          <w:tcPr>
            <w:tcW w:w="4137" w:type="dxa"/>
          </w:tcPr>
          <w:p w14:paraId="0F294658" w14:textId="77777777" w:rsidR="000554B1" w:rsidRPr="007A168E" w:rsidRDefault="000554B1" w:rsidP="000554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C51AB" w14:textId="1D6CA7FD" w:rsidR="00F279F7" w:rsidRPr="007A168E" w:rsidRDefault="00F279F7" w:rsidP="00F279F7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5F3B2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72E70E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16D370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BA30E1" w14:textId="0208FFBE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9" w:type="dxa"/>
            <w:shd w:val="clear" w:color="auto" w:fill="auto"/>
          </w:tcPr>
          <w:p w14:paraId="3BF1DC4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9BDCD8" w14:textId="2CB1B054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</w:tr>
      <w:tr w:rsidR="000554B1" w:rsidRPr="007A168E" w14:paraId="6D3FAE47" w14:textId="77777777" w:rsidTr="002321E2">
        <w:tc>
          <w:tcPr>
            <w:tcW w:w="4137" w:type="dxa"/>
          </w:tcPr>
          <w:p w14:paraId="691D56CF" w14:textId="77777777" w:rsidR="000554B1" w:rsidRPr="007A168E" w:rsidRDefault="000554B1" w:rsidP="000554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5982B34" w14:textId="6C754F6D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E21DC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5E90F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F6AD31E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320AAE" w14:textId="61CE9110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239" w:type="dxa"/>
            <w:shd w:val="clear" w:color="auto" w:fill="auto"/>
          </w:tcPr>
          <w:p w14:paraId="1AD07474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10454E" w14:textId="3373B8B9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</w:tr>
      <w:tr w:rsidR="000554B1" w:rsidRPr="007A168E" w14:paraId="65A0032B" w14:textId="77777777" w:rsidTr="002321E2">
        <w:tc>
          <w:tcPr>
            <w:tcW w:w="4137" w:type="dxa"/>
          </w:tcPr>
          <w:p w14:paraId="3F0DDE0B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120C1667" w14:textId="6B75037A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42F0D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4E0A6C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F29F16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CDDE45" w14:textId="1840C057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9" w:type="dxa"/>
            <w:shd w:val="clear" w:color="auto" w:fill="auto"/>
          </w:tcPr>
          <w:p w14:paraId="37D4B749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6884A87" w14:textId="5FE00B59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022</w:t>
            </w:r>
          </w:p>
        </w:tc>
      </w:tr>
      <w:tr w:rsidR="000554B1" w:rsidRPr="007A168E" w14:paraId="389DF771" w14:textId="77777777" w:rsidTr="002321E2">
        <w:tc>
          <w:tcPr>
            <w:tcW w:w="4137" w:type="dxa"/>
          </w:tcPr>
          <w:p w14:paraId="46A678A4" w14:textId="77777777" w:rsidR="000554B1" w:rsidRPr="007A168E" w:rsidRDefault="000554B1" w:rsidP="000554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B6EF441" w14:textId="03135B55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D6928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D81400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41022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8A71" w14:textId="3C9350D8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9" w:type="dxa"/>
            <w:shd w:val="clear" w:color="auto" w:fill="auto"/>
          </w:tcPr>
          <w:p w14:paraId="44AB03B1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B973D7" w14:textId="24542260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0554B1" w:rsidRPr="007A168E" w14:paraId="2912D3EE" w14:textId="77777777" w:rsidTr="002321E2">
        <w:tc>
          <w:tcPr>
            <w:tcW w:w="4137" w:type="dxa"/>
          </w:tcPr>
          <w:p w14:paraId="1F2A791A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3B74A620" w14:textId="18A370AC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5DEA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0AD1DB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2192B4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05DC8E" w14:textId="309BA6E0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39" w:type="dxa"/>
            <w:shd w:val="clear" w:color="auto" w:fill="auto"/>
          </w:tcPr>
          <w:p w14:paraId="3BEB1345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4F162F" w14:textId="3E1CD5DC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0554B1" w:rsidRPr="007A168E" w14:paraId="78E851D9" w14:textId="77777777" w:rsidTr="002321E2">
        <w:tc>
          <w:tcPr>
            <w:tcW w:w="4137" w:type="dxa"/>
          </w:tcPr>
          <w:p w14:paraId="5259168B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EC2BE78" w14:textId="51263114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D19E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6A373F0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A39A59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653235" w14:textId="0626706D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239" w:type="dxa"/>
            <w:shd w:val="clear" w:color="auto" w:fill="auto"/>
          </w:tcPr>
          <w:p w14:paraId="5743E7FB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3276205" w14:textId="0703F445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</w:tr>
      <w:tr w:rsidR="000554B1" w:rsidRPr="007A168E" w14:paraId="3275DE39" w14:textId="77777777" w:rsidTr="002321E2">
        <w:tc>
          <w:tcPr>
            <w:tcW w:w="4137" w:type="dxa"/>
          </w:tcPr>
          <w:p w14:paraId="0398F197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D78D5CB" w14:textId="4135BEC2" w:rsidR="000554B1" w:rsidRPr="002F0051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E9F78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288674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BACB0A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BE945" w14:textId="004F1BCA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1B00BD1B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6381C4" w14:textId="71A8733F" w:rsidR="000554B1" w:rsidRPr="007A168E" w:rsidRDefault="00DB0E35" w:rsidP="000C23BE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554B1" w:rsidRPr="007A168E" w14:paraId="01F091DF" w14:textId="77777777" w:rsidTr="002321E2">
        <w:tc>
          <w:tcPr>
            <w:tcW w:w="4137" w:type="dxa"/>
          </w:tcPr>
          <w:p w14:paraId="6EDAF60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11CD1F7" w14:textId="45E3E0EF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FDAC1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A67F8C6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BFBBE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97EC41" w14:textId="2CAB2D2D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39" w:type="dxa"/>
            <w:shd w:val="clear" w:color="auto" w:fill="auto"/>
          </w:tcPr>
          <w:p w14:paraId="464F2599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6229F5" w14:textId="2D770622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0554B1" w:rsidRPr="007A168E" w14:paraId="4AC1E478" w14:textId="77777777" w:rsidTr="002321E2">
        <w:tc>
          <w:tcPr>
            <w:tcW w:w="4137" w:type="dxa"/>
          </w:tcPr>
          <w:p w14:paraId="0518C0C7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1A83E95" w14:textId="5238FD1A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8BA6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7B2C5F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1F834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BA581" w14:textId="5BA45B2C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39" w:type="dxa"/>
            <w:shd w:val="clear" w:color="auto" w:fill="auto"/>
          </w:tcPr>
          <w:p w14:paraId="7D890BB1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929099" w14:textId="0446A2F1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0554B1" w:rsidRPr="007A168E" w14:paraId="4B98C122" w14:textId="77777777" w:rsidTr="002321E2">
        <w:tc>
          <w:tcPr>
            <w:tcW w:w="4137" w:type="dxa"/>
          </w:tcPr>
          <w:p w14:paraId="0B66B3DA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0E6704" w14:textId="6F52A4D6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306D5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79CEF3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053B9D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CCA8C2" w14:textId="19D09DDD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39" w:type="dxa"/>
            <w:shd w:val="clear" w:color="auto" w:fill="auto"/>
          </w:tcPr>
          <w:p w14:paraId="0173198F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A838D3" w14:textId="3A654D95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</w:tr>
      <w:tr w:rsidR="000554B1" w:rsidRPr="007A168E" w14:paraId="0DF38BD0" w14:textId="77777777" w:rsidTr="002321E2">
        <w:tc>
          <w:tcPr>
            <w:tcW w:w="4137" w:type="dxa"/>
          </w:tcPr>
          <w:p w14:paraId="3E36096C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A14466E" w14:textId="508A9024" w:rsidR="000554B1" w:rsidRPr="007A168E" w:rsidRDefault="00F279F7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DC4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88AFF2" w14:textId="77777777" w:rsidR="000554B1" w:rsidRPr="007A168E" w:rsidRDefault="000554B1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A54A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BE193" w14:textId="368E79B9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39" w:type="dxa"/>
            <w:shd w:val="clear" w:color="auto" w:fill="auto"/>
          </w:tcPr>
          <w:p w14:paraId="16A98824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D8885A" w14:textId="6F0C4D91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</w:tr>
      <w:tr w:rsidR="000554B1" w:rsidRPr="007A168E" w14:paraId="0FCB4D27" w14:textId="77777777" w:rsidTr="002321E2">
        <w:tc>
          <w:tcPr>
            <w:tcW w:w="4137" w:type="dxa"/>
          </w:tcPr>
          <w:p w14:paraId="534756FF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E14EF6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1F1D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797D2B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C3A819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1499E1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01B90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0E4072" w14:textId="77777777" w:rsidR="000554B1" w:rsidRPr="007A168E" w:rsidRDefault="000554B1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0E3B7CB4" w14:textId="77777777" w:rsidTr="002321E2">
        <w:tc>
          <w:tcPr>
            <w:tcW w:w="4137" w:type="dxa"/>
          </w:tcPr>
          <w:p w14:paraId="055B8ED6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4836E07" w14:textId="527743B3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6120C48E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15666" w14:textId="01114E90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9" w:type="dxa"/>
            <w:shd w:val="clear" w:color="auto" w:fill="auto"/>
          </w:tcPr>
          <w:p w14:paraId="36FC6697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F8790A" w14:textId="089B1E05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9" w:type="dxa"/>
          </w:tcPr>
          <w:p w14:paraId="5648215D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34D77C" w14:textId="08C836AA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554B1" w:rsidRPr="007A168E" w14:paraId="35F3DCD8" w14:textId="77777777" w:rsidTr="002321E2">
        <w:tc>
          <w:tcPr>
            <w:tcW w:w="4137" w:type="dxa"/>
          </w:tcPr>
          <w:p w14:paraId="1B2BB1E7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6549A58" w14:textId="583D9087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F27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  <w:shd w:val="clear" w:color="auto" w:fill="auto"/>
          </w:tcPr>
          <w:p w14:paraId="26B22159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62515" w14:textId="03E310BA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39" w:type="dxa"/>
            <w:shd w:val="clear" w:color="auto" w:fill="auto"/>
          </w:tcPr>
          <w:p w14:paraId="58B9509F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6D43A" w14:textId="1825769A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239" w:type="dxa"/>
          </w:tcPr>
          <w:p w14:paraId="1618A790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E107C5" w14:textId="6DBDD6F3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</w:tr>
      <w:tr w:rsidR="000554B1" w:rsidRPr="007A168E" w14:paraId="0775F769" w14:textId="77777777" w:rsidTr="002321E2">
        <w:tc>
          <w:tcPr>
            <w:tcW w:w="4137" w:type="dxa"/>
          </w:tcPr>
          <w:p w14:paraId="676C20DC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A358252" w14:textId="0CA86E91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7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31D55AEF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0E3FD0" w14:textId="79441A41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39" w:type="dxa"/>
            <w:shd w:val="clear" w:color="auto" w:fill="auto"/>
          </w:tcPr>
          <w:p w14:paraId="7AB30938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759072" w14:textId="366F135E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39" w:type="dxa"/>
          </w:tcPr>
          <w:p w14:paraId="56333CDB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B2766D" w14:textId="40A15B6F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0554B1" w:rsidRPr="007A168E" w14:paraId="19BC816A" w14:textId="77777777" w:rsidTr="002321E2">
        <w:tc>
          <w:tcPr>
            <w:tcW w:w="4137" w:type="dxa"/>
          </w:tcPr>
          <w:p w14:paraId="53A13961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B232DF4" w14:textId="4831E338" w:rsidR="000554B1" w:rsidRPr="007A168E" w:rsidRDefault="00F279F7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6E32D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6600CE" w14:textId="0700F2C8" w:rsidR="000554B1" w:rsidRPr="007A168E" w:rsidRDefault="00DB0E35" w:rsidP="000C23BE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4398EF0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2D7E8F" w14:textId="77E13AF6" w:rsidR="000554B1" w:rsidRDefault="00DA5ABD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F5CEEFE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496536" w14:textId="125F670C" w:rsidR="000554B1" w:rsidRPr="000554B1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554B1" w:rsidRPr="007A168E" w14:paraId="59D2E226" w14:textId="77777777" w:rsidTr="002321E2">
        <w:tc>
          <w:tcPr>
            <w:tcW w:w="4137" w:type="dxa"/>
          </w:tcPr>
          <w:p w14:paraId="6FBD8D35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5DF11F4" w14:textId="207EA078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27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  <w:shd w:val="clear" w:color="auto" w:fill="auto"/>
          </w:tcPr>
          <w:p w14:paraId="69C0A677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BF017E" w14:textId="67F35B12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239" w:type="dxa"/>
            <w:shd w:val="clear" w:color="auto" w:fill="auto"/>
          </w:tcPr>
          <w:p w14:paraId="20A90595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47F18F" w14:textId="2E742EF7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36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9" w:type="dxa"/>
          </w:tcPr>
          <w:p w14:paraId="560AB8EA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64CB29" w14:textId="17A0ED3C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</w:tr>
      <w:tr w:rsidR="00F279F7" w:rsidRPr="007A168E" w14:paraId="363BED24" w14:textId="77777777" w:rsidTr="002321E2">
        <w:tc>
          <w:tcPr>
            <w:tcW w:w="4137" w:type="dxa"/>
          </w:tcPr>
          <w:p w14:paraId="69EC61CE" w14:textId="657DED09" w:rsidR="00F279F7" w:rsidRPr="00CE0F9E" w:rsidRDefault="00CE0F9E" w:rsidP="000554B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C7102CA" w14:textId="77777777" w:rsidR="00F279F7" w:rsidRDefault="00F279F7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4C8E4" w14:textId="77777777" w:rsidR="00F279F7" w:rsidRPr="007A168E" w:rsidRDefault="00F279F7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1B8D93" w14:textId="77777777" w:rsidR="00F279F7" w:rsidRDefault="00F279F7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F130376" w14:textId="77777777" w:rsidR="00F279F7" w:rsidRPr="007A168E" w:rsidRDefault="00F279F7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78B583" w14:textId="77777777" w:rsidR="00F279F7" w:rsidRPr="007A168E" w:rsidRDefault="00F279F7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D82ECA" w14:textId="77777777" w:rsidR="00F279F7" w:rsidRPr="007A168E" w:rsidRDefault="00F279F7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87F12B" w14:textId="77777777" w:rsidR="00F279F7" w:rsidRDefault="00F279F7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F9E" w:rsidRPr="007A168E" w14:paraId="34B3EE46" w14:textId="77777777" w:rsidTr="002321E2">
        <w:tc>
          <w:tcPr>
            <w:tcW w:w="4137" w:type="dxa"/>
          </w:tcPr>
          <w:p w14:paraId="7BCF084F" w14:textId="23210413" w:rsidR="00CE0F9E" w:rsidRPr="00CE0F9E" w:rsidRDefault="00CE0F9E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07EA8B9" w14:textId="26AAD283" w:rsidR="00CE0F9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261B9BF2" w14:textId="77777777" w:rsidR="00CE0F9E" w:rsidRPr="007A168E" w:rsidRDefault="00CE0F9E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3A6B7C" w14:textId="3EAB07D1" w:rsidR="00CE0F9E" w:rsidRDefault="00CE0F9E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3A1BFC" w14:textId="77777777" w:rsidR="00CE0F9E" w:rsidRPr="007A168E" w:rsidRDefault="00CE0F9E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506545" w14:textId="6E74A8B8" w:rsidR="00CE0F9E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2F49CFED" w14:textId="77777777" w:rsidR="00CE0F9E" w:rsidRPr="007A168E" w:rsidRDefault="00CE0F9E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BA71FE" w14:textId="4257B424" w:rsidR="00CE0F9E" w:rsidRDefault="00CE0F9E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4B1" w:rsidRPr="007A168E" w14:paraId="2663BBF5" w14:textId="77777777" w:rsidTr="002321E2">
        <w:tc>
          <w:tcPr>
            <w:tcW w:w="4137" w:type="dxa"/>
          </w:tcPr>
          <w:p w14:paraId="0A3AA832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7533838" w14:textId="44B0969D" w:rsidR="00CE0F9E" w:rsidRPr="007A168E" w:rsidRDefault="00CE0F9E" w:rsidP="00CE0F9E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A07CB6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DD06B8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35787F3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075D95" w14:textId="5E96DF81" w:rsidR="000554B1" w:rsidRPr="007A168E" w:rsidRDefault="000554B1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9DCA9D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72A655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5EF84FAB" w14:textId="77777777" w:rsidTr="002321E2">
        <w:tc>
          <w:tcPr>
            <w:tcW w:w="4137" w:type="dxa"/>
          </w:tcPr>
          <w:p w14:paraId="5B2E7EDE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1C60053" w14:textId="70A16339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E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4407411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585655" w14:textId="48227EBF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9" w:type="dxa"/>
            <w:shd w:val="clear" w:color="auto" w:fill="auto"/>
          </w:tcPr>
          <w:p w14:paraId="08F4F251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0D56F" w14:textId="3EDDF2BB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9" w:type="dxa"/>
          </w:tcPr>
          <w:p w14:paraId="1308CC28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CE349" w14:textId="512FB569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0554B1" w:rsidRPr="007A168E" w14:paraId="0862BD9C" w14:textId="77777777" w:rsidTr="002321E2">
        <w:tc>
          <w:tcPr>
            <w:tcW w:w="4137" w:type="dxa"/>
          </w:tcPr>
          <w:p w14:paraId="77153F64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052DCB3B" w14:textId="71C1053C" w:rsidR="00CE0F9E" w:rsidRPr="007A168E" w:rsidRDefault="00DB0E35" w:rsidP="00CE0F9E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48DA3920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CE5E48" w14:textId="4B8A7C15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9" w:type="dxa"/>
            <w:shd w:val="clear" w:color="auto" w:fill="auto"/>
          </w:tcPr>
          <w:p w14:paraId="6603F24E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7387CE" w14:textId="7AA03E27" w:rsidR="000554B1" w:rsidRPr="007A168E" w:rsidRDefault="00DB0E35" w:rsidP="00DA5ABD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9" w:type="dxa"/>
          </w:tcPr>
          <w:p w14:paraId="2B2DD223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7E35C90" w14:textId="435AEA07" w:rsidR="000554B1" w:rsidRPr="007A168E" w:rsidRDefault="000554B1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4B1" w:rsidRPr="007A168E" w14:paraId="52F95F53" w14:textId="77777777" w:rsidTr="002321E2">
        <w:tc>
          <w:tcPr>
            <w:tcW w:w="4137" w:type="dxa"/>
          </w:tcPr>
          <w:p w14:paraId="4F10AD1D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DCE0827" w14:textId="6026F6BD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741B991B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CD91F3" w14:textId="1E511C8D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39" w:type="dxa"/>
            <w:shd w:val="clear" w:color="auto" w:fill="auto"/>
          </w:tcPr>
          <w:p w14:paraId="2664FBE8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20CAF3" w14:textId="1010BB85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9" w:type="dxa"/>
          </w:tcPr>
          <w:p w14:paraId="041693B0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2C7E62" w14:textId="13419C5E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</w:tr>
      <w:tr w:rsidR="00DA5ABD" w:rsidRPr="007A168E" w14:paraId="21BA194A" w14:textId="77777777" w:rsidTr="002321E2">
        <w:tc>
          <w:tcPr>
            <w:tcW w:w="4137" w:type="dxa"/>
          </w:tcPr>
          <w:p w14:paraId="38263ACE" w14:textId="2078367A" w:rsidR="00DA5ABD" w:rsidRPr="007A168E" w:rsidRDefault="00DA5ABD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DAAC43C" w14:textId="34F6D127" w:rsidR="00DA5ABD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0B36EBA5" w14:textId="77777777" w:rsidR="00DA5ABD" w:rsidRPr="007A168E" w:rsidRDefault="00DA5ABD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FAD51C" w14:textId="6AE5DD78" w:rsidR="00DA5ABD" w:rsidRDefault="00DA5ABD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5CE678B" w14:textId="77777777" w:rsidR="00DA5ABD" w:rsidRPr="007A168E" w:rsidRDefault="00DA5ABD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670734" w14:textId="7027D1C3" w:rsidR="00DA5ABD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9" w:type="dxa"/>
          </w:tcPr>
          <w:p w14:paraId="6D8C2935" w14:textId="3F815604" w:rsidR="00DA5ABD" w:rsidRPr="007A168E" w:rsidRDefault="00DA5ABD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15D5DC" w14:textId="0C71350C" w:rsidR="00DA5ABD" w:rsidRDefault="00DA5ABD" w:rsidP="00DA5AB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4B1" w:rsidRPr="007A168E" w14:paraId="1C952B88" w14:textId="77777777" w:rsidTr="002321E2">
        <w:tc>
          <w:tcPr>
            <w:tcW w:w="4137" w:type="dxa"/>
          </w:tcPr>
          <w:p w14:paraId="43CAD861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7DBEA49" w14:textId="254B7144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CE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6" w:type="dxa"/>
            <w:shd w:val="clear" w:color="auto" w:fill="auto"/>
          </w:tcPr>
          <w:p w14:paraId="2AB7E5B0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34B61" w14:textId="225CBAE2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  <w:tc>
          <w:tcPr>
            <w:tcW w:w="239" w:type="dxa"/>
            <w:shd w:val="clear" w:color="auto" w:fill="auto"/>
          </w:tcPr>
          <w:p w14:paraId="6F9FBC26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01FE01" w14:textId="55967CF2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9" w:type="dxa"/>
          </w:tcPr>
          <w:p w14:paraId="0D7A647A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6D5651" w14:textId="2F4287AE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</w:tr>
      <w:tr w:rsidR="000554B1" w:rsidRPr="007A168E" w14:paraId="76CAE90A" w14:textId="77777777" w:rsidTr="002321E2">
        <w:tc>
          <w:tcPr>
            <w:tcW w:w="4137" w:type="dxa"/>
          </w:tcPr>
          <w:p w14:paraId="21B3CC89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09BA6C3B" w14:textId="7BBAF9DD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E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36" w:type="dxa"/>
            <w:shd w:val="clear" w:color="auto" w:fill="auto"/>
          </w:tcPr>
          <w:p w14:paraId="4FD6B959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9161B9" w14:textId="71EFFD5B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9" w:type="dxa"/>
            <w:shd w:val="clear" w:color="auto" w:fill="auto"/>
          </w:tcPr>
          <w:p w14:paraId="135EE09C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DB7173" w14:textId="60FAC612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9" w:type="dxa"/>
          </w:tcPr>
          <w:p w14:paraId="329C2C22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55E8A6" w14:textId="7067A3CE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ED11C5" w:rsidRPr="007A168E" w14:paraId="62AAEE71" w14:textId="77777777" w:rsidTr="002321E2">
        <w:tc>
          <w:tcPr>
            <w:tcW w:w="4137" w:type="dxa"/>
          </w:tcPr>
          <w:p w14:paraId="7AD695D3" w14:textId="77777777" w:rsidR="00ED11C5" w:rsidRPr="007A168E" w:rsidRDefault="00ED11C5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EBD29" w14:textId="77777777" w:rsidR="00ED11C5" w:rsidRPr="000654AF" w:rsidRDefault="00ED11C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B8AF7" w14:textId="77777777" w:rsidR="00ED11C5" w:rsidRPr="007A168E" w:rsidRDefault="00ED11C5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3EDAA1" w14:textId="77777777" w:rsidR="00ED11C5" w:rsidRPr="000654AF" w:rsidRDefault="00ED11C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3563578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4E1469" w14:textId="77777777" w:rsidR="00ED11C5" w:rsidRPr="000654AF" w:rsidRDefault="00ED11C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771D57C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17F1FA" w14:textId="77777777" w:rsidR="00ED11C5" w:rsidRPr="000654AF" w:rsidRDefault="00ED11C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1C5" w:rsidRPr="007A168E" w14:paraId="5A83851F" w14:textId="77777777" w:rsidTr="002321E2">
        <w:tc>
          <w:tcPr>
            <w:tcW w:w="4137" w:type="dxa"/>
          </w:tcPr>
          <w:p w14:paraId="0F90F60D" w14:textId="77777777" w:rsidR="00ED11C5" w:rsidRPr="007A168E" w:rsidRDefault="00ED11C5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3BFDE8" w14:textId="77777777" w:rsidR="00ED11C5" w:rsidRPr="000654AF" w:rsidRDefault="00ED11C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7510" w14:textId="77777777" w:rsidR="00ED11C5" w:rsidRPr="007A168E" w:rsidRDefault="00ED11C5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FFC11B" w14:textId="77777777" w:rsidR="00ED11C5" w:rsidRPr="000654AF" w:rsidRDefault="00ED11C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629FD790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D9657" w14:textId="77777777" w:rsidR="00ED11C5" w:rsidRPr="000654AF" w:rsidRDefault="00ED11C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F1D5813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C8D440" w14:textId="77777777" w:rsidR="00ED11C5" w:rsidRPr="000654AF" w:rsidRDefault="00ED11C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1C5" w:rsidRPr="007A168E" w14:paraId="4CBA7507" w14:textId="77777777" w:rsidTr="002321E2">
        <w:tc>
          <w:tcPr>
            <w:tcW w:w="4137" w:type="dxa"/>
          </w:tcPr>
          <w:p w14:paraId="0D894AD8" w14:textId="77777777" w:rsidR="00ED11C5" w:rsidRPr="007A168E" w:rsidRDefault="00ED11C5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8F61E" w14:textId="77777777" w:rsidR="00ED11C5" w:rsidRPr="000654AF" w:rsidRDefault="00ED11C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D6B8D5" w14:textId="77777777" w:rsidR="00ED11C5" w:rsidRPr="007A168E" w:rsidRDefault="00ED11C5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7DBEB7" w14:textId="77777777" w:rsidR="00ED11C5" w:rsidRPr="000654AF" w:rsidRDefault="00ED11C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0A2536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23AF8" w14:textId="77777777" w:rsidR="00ED11C5" w:rsidRPr="000654AF" w:rsidRDefault="00ED11C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7DD1855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FB3F5D" w14:textId="77777777" w:rsidR="00ED11C5" w:rsidRPr="000654AF" w:rsidRDefault="00ED11C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1C5" w:rsidRPr="007A168E" w14:paraId="58C445A8" w14:textId="77777777" w:rsidTr="002321E2">
        <w:tc>
          <w:tcPr>
            <w:tcW w:w="4137" w:type="dxa"/>
          </w:tcPr>
          <w:p w14:paraId="63B93AA4" w14:textId="77777777" w:rsidR="00ED11C5" w:rsidRPr="007A168E" w:rsidRDefault="00ED11C5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0B96B8" w14:textId="77777777" w:rsidR="00ED11C5" w:rsidRPr="000654AF" w:rsidRDefault="00ED11C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A1F552" w14:textId="77777777" w:rsidR="00ED11C5" w:rsidRPr="007A168E" w:rsidRDefault="00ED11C5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4D3AE1" w14:textId="77777777" w:rsidR="00ED11C5" w:rsidRPr="000654AF" w:rsidRDefault="00ED11C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0D8BFC1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105E4" w14:textId="77777777" w:rsidR="00ED11C5" w:rsidRPr="000654AF" w:rsidRDefault="00ED11C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78BA6D6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C4F20" w14:textId="77777777" w:rsidR="00ED11C5" w:rsidRPr="000654AF" w:rsidRDefault="00ED11C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1C5" w:rsidRPr="007A168E" w14:paraId="01B09B54" w14:textId="77777777" w:rsidTr="002321E2">
        <w:tc>
          <w:tcPr>
            <w:tcW w:w="4137" w:type="dxa"/>
          </w:tcPr>
          <w:p w14:paraId="0983E31A" w14:textId="77777777" w:rsidR="00ED11C5" w:rsidRPr="007A168E" w:rsidRDefault="00ED11C5" w:rsidP="000554B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BFFAA" w14:textId="77777777" w:rsidR="00ED11C5" w:rsidRPr="000654AF" w:rsidRDefault="00ED11C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7BDE79" w14:textId="77777777" w:rsidR="00ED11C5" w:rsidRPr="007A168E" w:rsidRDefault="00ED11C5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1286E5" w14:textId="77777777" w:rsidR="00ED11C5" w:rsidRPr="000654AF" w:rsidRDefault="00ED11C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8CDEF35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5EB34C" w14:textId="77777777" w:rsidR="00ED11C5" w:rsidRPr="000654AF" w:rsidRDefault="00ED11C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F114BCB" w14:textId="77777777" w:rsidR="00ED11C5" w:rsidRPr="007A168E" w:rsidRDefault="00ED11C5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9574D9" w14:textId="77777777" w:rsidR="00ED11C5" w:rsidRPr="000654AF" w:rsidRDefault="00ED11C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4B1" w:rsidRPr="007A168E" w14:paraId="6BDA99B4" w14:textId="77777777" w:rsidTr="002321E2">
        <w:tc>
          <w:tcPr>
            <w:tcW w:w="4137" w:type="dxa"/>
          </w:tcPr>
          <w:p w14:paraId="6331E86F" w14:textId="77777777" w:rsidR="000554B1" w:rsidRPr="007A168E" w:rsidRDefault="000554B1" w:rsidP="000554B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AEE67C" w14:textId="77777777" w:rsidR="000554B1" w:rsidRPr="007A168E" w:rsidRDefault="000554B1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CCD5B3" w14:textId="77777777" w:rsidR="000554B1" w:rsidRPr="007A168E" w:rsidRDefault="000554B1" w:rsidP="000554B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2F05C6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FD5D4A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F0A9FD" w14:textId="77777777" w:rsidR="000554B1" w:rsidRPr="007A168E" w:rsidRDefault="000554B1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61B09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81716" w14:textId="77777777" w:rsidR="000554B1" w:rsidRPr="007A168E" w:rsidRDefault="000554B1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0EAE753E" w14:textId="77777777" w:rsidTr="002321E2">
        <w:tc>
          <w:tcPr>
            <w:tcW w:w="4137" w:type="dxa"/>
          </w:tcPr>
          <w:p w14:paraId="3C479231" w14:textId="77777777" w:rsidR="000554B1" w:rsidRPr="007A168E" w:rsidRDefault="000554B1" w:rsidP="000554B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0C028C3" w14:textId="77777777" w:rsidR="000554B1" w:rsidRPr="007A168E" w:rsidRDefault="000554B1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E874D8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73832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392B5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6FFA9A" w14:textId="77777777" w:rsidR="000554B1" w:rsidRPr="007A168E" w:rsidRDefault="000554B1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DBF69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D4F457" w14:textId="77777777" w:rsidR="000554B1" w:rsidRPr="007A168E" w:rsidRDefault="000554B1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39850FD1" w14:textId="77777777" w:rsidTr="002321E2">
        <w:tc>
          <w:tcPr>
            <w:tcW w:w="4137" w:type="dxa"/>
          </w:tcPr>
          <w:p w14:paraId="55D47183" w14:textId="77777777" w:rsidR="000554B1" w:rsidRPr="007A168E" w:rsidRDefault="000554B1" w:rsidP="000554B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2138BF3" w14:textId="40B30CB3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83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</w:tcPr>
          <w:p w14:paraId="52ECCF8E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E3521A" w14:textId="3A731346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239" w:type="dxa"/>
          </w:tcPr>
          <w:p w14:paraId="68D18F47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727CD8" w14:textId="4A9DACA8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28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39" w:type="dxa"/>
          </w:tcPr>
          <w:p w14:paraId="252C5372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A0240" w14:textId="7004ECED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055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0554B1" w:rsidRPr="007A168E" w14:paraId="237049DC" w14:textId="77777777" w:rsidTr="002321E2">
        <w:tc>
          <w:tcPr>
            <w:tcW w:w="4137" w:type="dxa"/>
          </w:tcPr>
          <w:p w14:paraId="40BC921A" w14:textId="77777777" w:rsidR="000554B1" w:rsidRPr="007A168E" w:rsidRDefault="000554B1" w:rsidP="000554B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DCCBC" w14:textId="05B2551D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3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36" w:type="dxa"/>
          </w:tcPr>
          <w:p w14:paraId="66E4013E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108329" w14:textId="045D3B1A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554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39" w:type="dxa"/>
          </w:tcPr>
          <w:p w14:paraId="18849B5B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48B545" w14:textId="61364F05" w:rsidR="000554B1" w:rsidRPr="007A168E" w:rsidRDefault="00283F25" w:rsidP="000554B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5EEF49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E877B" w14:textId="6C3FF5DC" w:rsidR="000554B1" w:rsidRPr="007A168E" w:rsidRDefault="000554B1" w:rsidP="00DA5ABD">
            <w:pPr>
              <w:tabs>
                <w:tab w:val="decimal" w:pos="43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4B1" w:rsidRPr="007A168E" w14:paraId="63BE3072" w14:textId="77777777" w:rsidTr="002321E2">
        <w:tc>
          <w:tcPr>
            <w:tcW w:w="4137" w:type="dxa"/>
          </w:tcPr>
          <w:p w14:paraId="25CE3E09" w14:textId="77777777" w:rsidR="000554B1" w:rsidRPr="007A168E" w:rsidRDefault="000554B1" w:rsidP="000554B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2EB330" w14:textId="4B1D2F01" w:rsidR="000554B1" w:rsidRPr="007A168E" w:rsidRDefault="00DB0E35" w:rsidP="000554B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283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36" w:type="dxa"/>
          </w:tcPr>
          <w:p w14:paraId="3E9D2310" w14:textId="77777777" w:rsidR="000554B1" w:rsidRPr="007A168E" w:rsidRDefault="000554B1" w:rsidP="000554B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0CA27BC0" w:rsidR="000554B1" w:rsidRPr="007A168E" w:rsidRDefault="00DB0E35" w:rsidP="000554B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055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39" w:type="dxa"/>
          </w:tcPr>
          <w:p w14:paraId="793ED8FF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7A64B" w14:textId="25C64BD2" w:rsidR="000554B1" w:rsidRPr="007A168E" w:rsidRDefault="00DB0E35" w:rsidP="000554B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28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39" w:type="dxa"/>
          </w:tcPr>
          <w:p w14:paraId="55538E98" w14:textId="77777777" w:rsidR="000554B1" w:rsidRPr="007A168E" w:rsidRDefault="000554B1" w:rsidP="000554B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5672BDDC" w:rsidR="000554B1" w:rsidRPr="007A168E" w:rsidRDefault="00DB0E35" w:rsidP="000554B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055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988"/>
        <w:gridCol w:w="236"/>
        <w:gridCol w:w="1063"/>
        <w:gridCol w:w="241"/>
        <w:gridCol w:w="1071"/>
        <w:gridCol w:w="236"/>
        <w:gridCol w:w="1117"/>
      </w:tblGrid>
      <w:tr w:rsidR="0094537C" w:rsidRPr="007A168E" w14:paraId="7DAB02E6" w14:textId="77777777" w:rsidTr="00E66C86">
        <w:tc>
          <w:tcPr>
            <w:tcW w:w="4228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87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B1" w:rsidRPr="007A168E" w14:paraId="58755E2D" w14:textId="77777777" w:rsidTr="00E66C86">
        <w:tc>
          <w:tcPr>
            <w:tcW w:w="4228" w:type="dxa"/>
          </w:tcPr>
          <w:p w14:paraId="249B3B93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249405B" w14:textId="3A541BB3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554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7F36C79C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94A2E1" w14:textId="645CEDB9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83991A5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3951CD1" w14:textId="3F21B9C2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554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4A7F4867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098664" w14:textId="2E1DAC9C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54B1" w:rsidRPr="007A168E" w14:paraId="5F54244A" w14:textId="77777777" w:rsidTr="00E66C86">
        <w:tc>
          <w:tcPr>
            <w:tcW w:w="4228" w:type="dxa"/>
          </w:tcPr>
          <w:p w14:paraId="29AAD8DD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88" w:type="dxa"/>
          </w:tcPr>
          <w:p w14:paraId="1A4E5B12" w14:textId="2F5278D2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B0891A3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C7FAB9" w14:textId="2B5A98B8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</w:tcPr>
          <w:p w14:paraId="6CEA633F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EE5222" w14:textId="21146123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FD1D212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74CFC9" w14:textId="389B7B3A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554B1" w:rsidRPr="007A168E" w14:paraId="1E4E526C" w14:textId="77777777" w:rsidTr="00E66C86">
        <w:tc>
          <w:tcPr>
            <w:tcW w:w="4228" w:type="dxa"/>
          </w:tcPr>
          <w:p w14:paraId="3A0115A8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56A8A1A6" w14:textId="77777777" w:rsidR="000554B1" w:rsidRPr="007A168E" w:rsidRDefault="000554B1" w:rsidP="000554B1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54B1" w:rsidRPr="007A168E" w14:paraId="5EEAF6CA" w14:textId="77777777" w:rsidTr="00E66C86">
        <w:tc>
          <w:tcPr>
            <w:tcW w:w="4228" w:type="dxa"/>
          </w:tcPr>
          <w:p w14:paraId="3DBCA90A" w14:textId="77777777" w:rsidR="000554B1" w:rsidRPr="007A168E" w:rsidRDefault="000554B1" w:rsidP="000554B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8" w:type="dxa"/>
          </w:tcPr>
          <w:p w14:paraId="09ADBA21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2317138" w14:textId="77777777" w:rsidR="000554B1" w:rsidRPr="007A168E" w:rsidRDefault="000554B1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15034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EB315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6B6691A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2D578806" w14:textId="77777777" w:rsidTr="00E66C86">
        <w:tc>
          <w:tcPr>
            <w:tcW w:w="4228" w:type="dxa"/>
          </w:tcPr>
          <w:p w14:paraId="770A963F" w14:textId="77777777" w:rsidR="000554B1" w:rsidRPr="007A168E" w:rsidRDefault="000554B1" w:rsidP="000554B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</w:tcPr>
          <w:p w14:paraId="6C32DA2F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1D984" w14:textId="77777777" w:rsidR="000554B1" w:rsidRPr="007A168E" w:rsidRDefault="000554B1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2566C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A5349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51CDF9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479B73BC" w14:textId="77777777" w:rsidTr="00E66C86">
        <w:tc>
          <w:tcPr>
            <w:tcW w:w="4228" w:type="dxa"/>
          </w:tcPr>
          <w:p w14:paraId="120A1B5C" w14:textId="7A34F56B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88" w:type="dxa"/>
            <w:shd w:val="clear" w:color="auto" w:fill="auto"/>
          </w:tcPr>
          <w:p w14:paraId="28C84F59" w14:textId="1D8DB12D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61F96F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BAAD06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30A8272" w14:textId="6E086BD0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236" w:type="dxa"/>
          </w:tcPr>
          <w:p w14:paraId="353B26A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45D8D0" w14:textId="47EB1A51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0C23BE" w:rsidRPr="007A168E" w14:paraId="456AAEA4" w14:textId="77777777" w:rsidTr="00E66C86">
        <w:tc>
          <w:tcPr>
            <w:tcW w:w="4228" w:type="dxa"/>
            <w:vAlign w:val="bottom"/>
          </w:tcPr>
          <w:p w14:paraId="31B3DAC6" w14:textId="17FA942C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5BDCB1D9" w14:textId="32D8775C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0D9A30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FE0FA6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F42361" w14:textId="0D2BE05D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</w:p>
        </w:tc>
        <w:tc>
          <w:tcPr>
            <w:tcW w:w="236" w:type="dxa"/>
          </w:tcPr>
          <w:p w14:paraId="14FE1CC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A2BE47" w14:textId="4261A32D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0C23BE" w:rsidRPr="007A168E" w14:paraId="473C79BD" w14:textId="77777777" w:rsidTr="00E66C86">
        <w:tc>
          <w:tcPr>
            <w:tcW w:w="4228" w:type="dxa"/>
            <w:vAlign w:val="bottom"/>
          </w:tcPr>
          <w:p w14:paraId="28BAA55E" w14:textId="0DEE8BEA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88" w:type="dxa"/>
            <w:shd w:val="clear" w:color="auto" w:fill="auto"/>
          </w:tcPr>
          <w:p w14:paraId="1B66CE2F" w14:textId="5FD2BE39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C6F29F5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4FA9A5A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A449EB5" w14:textId="28BCFBD2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36" w:type="dxa"/>
          </w:tcPr>
          <w:p w14:paraId="7589519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00B9413" w14:textId="278C8DF6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0C23BE" w:rsidRPr="007A168E" w14:paraId="31A2159A" w14:textId="77777777" w:rsidTr="00E66C86">
        <w:tc>
          <w:tcPr>
            <w:tcW w:w="4228" w:type="dxa"/>
            <w:vAlign w:val="bottom"/>
          </w:tcPr>
          <w:p w14:paraId="76172385" w14:textId="52794BDF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988" w:type="dxa"/>
            <w:shd w:val="clear" w:color="auto" w:fill="auto"/>
          </w:tcPr>
          <w:p w14:paraId="70BA99AD" w14:textId="3567D86B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5C3886" w14:textId="61D0715C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F128E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BC113" w14:textId="5DAE81DF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</w:tcPr>
          <w:p w14:paraId="6BEAB97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DAC41B" w14:textId="4A1A34EC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6B1FB325" w14:textId="77777777" w:rsidTr="00E66C86">
        <w:tc>
          <w:tcPr>
            <w:tcW w:w="4228" w:type="dxa"/>
            <w:vAlign w:val="bottom"/>
          </w:tcPr>
          <w:p w14:paraId="36339B97" w14:textId="1B92552A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988" w:type="dxa"/>
            <w:shd w:val="clear" w:color="auto" w:fill="auto"/>
          </w:tcPr>
          <w:p w14:paraId="74E4D335" w14:textId="5AD17B2B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1BDBD2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14CCE5B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94D8C6" w14:textId="2C474951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</w:tcPr>
          <w:p w14:paraId="504CE81D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71859D" w14:textId="4F54687A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0C23BE" w:rsidRPr="007A168E" w14:paraId="67832FDF" w14:textId="77777777" w:rsidTr="00E66C86">
        <w:tc>
          <w:tcPr>
            <w:tcW w:w="4228" w:type="dxa"/>
            <w:vAlign w:val="bottom"/>
          </w:tcPr>
          <w:p w14:paraId="3A288DD9" w14:textId="5CC4FCD4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988" w:type="dxa"/>
            <w:shd w:val="clear" w:color="auto" w:fill="auto"/>
          </w:tcPr>
          <w:p w14:paraId="40D69DF7" w14:textId="6BE64C19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0BA5DBC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68AAE2FD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D3011D" w14:textId="517E2966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A5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</w:tcPr>
          <w:p w14:paraId="7FDEA36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EA52B" w14:textId="57C9B93E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0C23BE" w:rsidRPr="007A168E" w14:paraId="5B055AD4" w14:textId="77777777" w:rsidTr="00E66C86">
        <w:tc>
          <w:tcPr>
            <w:tcW w:w="4228" w:type="dxa"/>
          </w:tcPr>
          <w:p w14:paraId="2ED06244" w14:textId="65B780C2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88" w:type="dxa"/>
            <w:shd w:val="clear" w:color="auto" w:fill="auto"/>
          </w:tcPr>
          <w:p w14:paraId="0B56A5E5" w14:textId="7D024301" w:rsidR="000C23BE" w:rsidRPr="007A168E" w:rsidRDefault="00DA5AB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6F7D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FFECF0A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1D59ADF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473B5F9" w14:textId="61E2BBBC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</w:tcPr>
          <w:p w14:paraId="3618D1B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336061" w14:textId="56BFB10E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0C23BE" w:rsidRPr="007A168E" w14:paraId="41B5A875" w14:textId="77777777" w:rsidTr="00E66C86">
        <w:tc>
          <w:tcPr>
            <w:tcW w:w="4228" w:type="dxa"/>
          </w:tcPr>
          <w:p w14:paraId="777A5EF0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</w:tcPr>
          <w:p w14:paraId="2C991AE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4D8DBE" w14:textId="77777777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D436BA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856692" w14:textId="77777777" w:rsidR="000C23BE" w:rsidRPr="007A168E" w:rsidRDefault="000C23BE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BBE7B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1A1472A8" w14:textId="77777777" w:rsidTr="00E66C86">
        <w:tc>
          <w:tcPr>
            <w:tcW w:w="4228" w:type="dxa"/>
          </w:tcPr>
          <w:p w14:paraId="339CEC00" w14:textId="23FA9BA2" w:rsidR="000C23BE" w:rsidRPr="00853DF2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บางกอกสหประกันชีวิต จำกัด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26168428" w14:textId="0D1AFEDF" w:rsidR="000C23BE" w:rsidRPr="00853DF2" w:rsidRDefault="00DB0E35" w:rsidP="000C23BE">
            <w:pPr>
              <w:tabs>
                <w:tab w:val="decimal" w:pos="793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D8C94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AF4F7C" w14:textId="5B1AAEB8" w:rsidR="000C23BE" w:rsidRPr="00DA5ABD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14:paraId="438930F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1279925" w14:textId="5AF3E98A" w:rsidR="000C23BE" w:rsidRDefault="009E3EDD" w:rsidP="009E3ED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E32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5835CA" w14:textId="4D948259" w:rsidR="000C23BE" w:rsidRDefault="000C23BE" w:rsidP="009E3EDD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43C7D611" w14:textId="77777777" w:rsidTr="00E66C86">
        <w:tc>
          <w:tcPr>
            <w:tcW w:w="4228" w:type="dxa"/>
          </w:tcPr>
          <w:p w14:paraId="4B14F44E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988" w:type="dxa"/>
            <w:shd w:val="clear" w:color="auto" w:fill="auto"/>
          </w:tcPr>
          <w:p w14:paraId="7DED37C3" w14:textId="200478F9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</w:tcPr>
          <w:p w14:paraId="1081357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ECF95C" w14:textId="74CE82B9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41" w:type="dxa"/>
          </w:tcPr>
          <w:p w14:paraId="6927242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DA39F74" w14:textId="597CAFF9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2928D51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83DD27" w14:textId="5278D3A7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0C23BE" w:rsidRPr="007A168E" w14:paraId="721A4E46" w14:textId="77777777" w:rsidTr="00E66C86">
        <w:tc>
          <w:tcPr>
            <w:tcW w:w="4228" w:type="dxa"/>
          </w:tcPr>
          <w:p w14:paraId="646C2D27" w14:textId="4558F9C9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250D2F59" w14:textId="0BAD8B2B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17486B" w14:textId="77777777" w:rsidR="000C23BE" w:rsidRPr="007A168E" w:rsidRDefault="000C23BE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A41F4F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F601F4B" w14:textId="189537BB" w:rsidR="000C23BE" w:rsidRPr="007A168E" w:rsidRDefault="000C23BE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64C65A" w14:textId="77777777" w:rsidR="000C23BE" w:rsidRPr="007A168E" w:rsidRDefault="000C23BE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07FB9967" w14:textId="77777777" w:rsidTr="00E66C86">
        <w:trPr>
          <w:trHeight w:val="353"/>
        </w:trPr>
        <w:tc>
          <w:tcPr>
            <w:tcW w:w="4228" w:type="dxa"/>
          </w:tcPr>
          <w:p w14:paraId="7639BCA0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2006473B" w14:textId="58549B90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2BE754B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A99F62" w14:textId="103009AC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41" w:type="dxa"/>
          </w:tcPr>
          <w:p w14:paraId="5A54679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315EDE7" w14:textId="77581D21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2B54BB0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976B48" w14:textId="7C14BB76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0C23BE" w:rsidRPr="007A168E" w14:paraId="235B50EF" w14:textId="77777777" w:rsidTr="00E66C86">
        <w:tc>
          <w:tcPr>
            <w:tcW w:w="4228" w:type="dxa"/>
          </w:tcPr>
          <w:p w14:paraId="5A38BBCA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4D891723" w14:textId="60152586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A3B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1F4982F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33059D" w14:textId="63C7D063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14:paraId="5A6B52D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255F724" w14:textId="5C241F6F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16F715A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60E32" w14:textId="081E9A58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E3EDD" w:rsidRPr="007A168E" w14:paraId="5416C2B6" w14:textId="77777777" w:rsidTr="00E66C86">
        <w:tc>
          <w:tcPr>
            <w:tcW w:w="4228" w:type="dxa"/>
          </w:tcPr>
          <w:p w14:paraId="449D7532" w14:textId="2F61C899" w:rsidR="009E3EDD" w:rsidRPr="007A168E" w:rsidRDefault="009E3EDD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988" w:type="dxa"/>
            <w:shd w:val="clear" w:color="auto" w:fill="auto"/>
          </w:tcPr>
          <w:p w14:paraId="67A5C931" w14:textId="2A32399A" w:rsidR="009E3EDD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5E244852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0F764BB" w14:textId="6762F139" w:rsidR="009E3EDD" w:rsidRPr="009E3EDD" w:rsidRDefault="009E3EDD" w:rsidP="009E3EDD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DE025D7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B185CA8" w14:textId="1D6ABA92" w:rsidR="009E3EDD" w:rsidRDefault="009E3EDD" w:rsidP="009E3EDD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A771AC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2C0A8C1" w14:textId="276C6D3F" w:rsidR="009E3EDD" w:rsidRPr="002810CA" w:rsidRDefault="009E3EDD" w:rsidP="009E3EDD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23BE" w:rsidRPr="007A168E" w14:paraId="3F0F48C7" w14:textId="77777777" w:rsidTr="00E66C86">
        <w:tc>
          <w:tcPr>
            <w:tcW w:w="4228" w:type="dxa"/>
          </w:tcPr>
          <w:p w14:paraId="013CA038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988" w:type="dxa"/>
            <w:shd w:val="clear" w:color="auto" w:fill="auto"/>
          </w:tcPr>
          <w:p w14:paraId="0DDB2B16" w14:textId="0510980E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3B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C109AF3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1524D9" w14:textId="08AA8D8A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41" w:type="dxa"/>
          </w:tcPr>
          <w:p w14:paraId="0A335C6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6BD8A1" w14:textId="50F8C6B8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1762837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59A4AD" w14:textId="57B18D10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0C23BE" w:rsidRPr="007A168E" w14:paraId="35D236FE" w14:textId="77777777" w:rsidTr="00E66C86">
        <w:tc>
          <w:tcPr>
            <w:tcW w:w="4228" w:type="dxa"/>
          </w:tcPr>
          <w:p w14:paraId="4867E285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88" w:type="dxa"/>
            <w:shd w:val="clear" w:color="auto" w:fill="auto"/>
          </w:tcPr>
          <w:p w14:paraId="5469D531" w14:textId="5393F104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36" w:type="dxa"/>
          </w:tcPr>
          <w:p w14:paraId="7B24A093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311732" w14:textId="100525FC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</w:tcPr>
          <w:p w14:paraId="4153B34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3127E85" w14:textId="3691869E" w:rsidR="000C23BE" w:rsidRPr="007A168E" w:rsidRDefault="009E3ED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ACC36F" w14:textId="4DFFB996" w:rsidR="000C23BE" w:rsidRPr="007A168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2815D113" w14:textId="77777777" w:rsidTr="00E66C86">
        <w:tc>
          <w:tcPr>
            <w:tcW w:w="4228" w:type="dxa"/>
          </w:tcPr>
          <w:p w14:paraId="515F6C8D" w14:textId="42712354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54D43B55" w14:textId="75C11BD7" w:rsidR="000C23BE" w:rsidRPr="000839D1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3E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14:paraId="6CF50B1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B82C35" w14:textId="2EF1AF84" w:rsidR="000C23BE" w:rsidRPr="000C23B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41" w:type="dxa"/>
          </w:tcPr>
          <w:p w14:paraId="2784AA9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926689" w14:textId="596C2A00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3E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14:paraId="3674684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D0D205" w14:textId="267CDCF7" w:rsidR="000C23BE" w:rsidRPr="000C23B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0C23BE" w:rsidRPr="007A168E" w14:paraId="31265E93" w14:textId="77777777" w:rsidTr="005C6966">
        <w:tc>
          <w:tcPr>
            <w:tcW w:w="4228" w:type="dxa"/>
          </w:tcPr>
          <w:p w14:paraId="408FA733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620E1C41" w14:textId="2131BD51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187D0AD1" w14:textId="72836510" w:rsidR="000C23BE" w:rsidRPr="000C23B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shd w:val="clear" w:color="auto" w:fill="auto"/>
          </w:tcPr>
          <w:p w14:paraId="1014A6F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55ACDF" w14:textId="3C7C6AD2" w:rsidR="000C23BE" w:rsidRPr="007A168E" w:rsidRDefault="00DB0E35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08D58C6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3781766" w14:textId="6808F27E" w:rsidR="000C23BE" w:rsidRPr="000C23B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0C23BE" w:rsidRPr="007A168E" w14:paraId="53FDBE24" w14:textId="77777777" w:rsidTr="005C6966">
        <w:tc>
          <w:tcPr>
            <w:tcW w:w="4228" w:type="dxa"/>
            <w:vAlign w:val="bottom"/>
          </w:tcPr>
          <w:p w14:paraId="280701EC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E19061" w14:textId="19689A41" w:rsidR="000C23BE" w:rsidRPr="007A168E" w:rsidRDefault="009E3ED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E8916B" w14:textId="45AF0621" w:rsidR="000C23BE" w:rsidRPr="000C23B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21F6F3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F982EB" w14:textId="0E47AA19" w:rsidR="000C23BE" w:rsidRPr="007A168E" w:rsidRDefault="009E3EDD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CB34228" w14:textId="52C8BF04" w:rsidR="000C23BE" w:rsidRPr="000C23BE" w:rsidRDefault="000C23BE" w:rsidP="000C3C41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0C79CCB5" w14:textId="77777777" w:rsidTr="00E66C86">
        <w:trPr>
          <w:trHeight w:val="67"/>
        </w:trPr>
        <w:tc>
          <w:tcPr>
            <w:tcW w:w="4228" w:type="dxa"/>
            <w:vAlign w:val="bottom"/>
          </w:tcPr>
          <w:p w14:paraId="48743B1A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78B990A7" w:rsidR="000C23BE" w:rsidRPr="007A168E" w:rsidRDefault="00DB0E35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5620D7F7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shd w:val="clear" w:color="auto" w:fill="auto"/>
          </w:tcPr>
          <w:p w14:paraId="458CEA3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45219EEC" w:rsidR="000C23BE" w:rsidRPr="007A168E" w:rsidRDefault="00DB0E35" w:rsidP="00ED11C5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9E3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4DA55EF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6A9A198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14:paraId="65406DE0" w14:textId="77777777" w:rsidR="00ED1AC1" w:rsidRDefault="00ED1AC1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630"/>
        <w:gridCol w:w="900"/>
        <w:gridCol w:w="270"/>
        <w:gridCol w:w="900"/>
        <w:gridCol w:w="241"/>
        <w:gridCol w:w="929"/>
        <w:gridCol w:w="270"/>
        <w:gridCol w:w="990"/>
      </w:tblGrid>
      <w:tr w:rsidR="00A861B5" w:rsidRPr="007A168E" w14:paraId="6523B578" w14:textId="77777777" w:rsidTr="007D3E43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77777777" w:rsidR="00A861B5" w:rsidRPr="007A168E" w:rsidRDefault="00A861B5" w:rsidP="000B13C3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0144D0A0" w14:textId="77777777" w:rsidR="00A861B5" w:rsidRPr="007A168E" w:rsidRDefault="00A861B5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00" w:type="dxa"/>
            <w:gridSpan w:val="7"/>
            <w:tcBorders>
              <w:top w:val="nil"/>
              <w:bottom w:val="nil"/>
            </w:tcBorders>
          </w:tcPr>
          <w:p w14:paraId="480439A1" w14:textId="77777777" w:rsidR="00A861B5" w:rsidRPr="007A168E" w:rsidRDefault="00A861B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EDD" w:rsidRPr="007A168E" w14:paraId="15C4C452" w14:textId="77777777" w:rsidTr="007D3E4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199C4224" w14:textId="33B1084B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2AF0CD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64B69F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6FBEDCE8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62A79B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3EDD" w:rsidRPr="007A168E" w14:paraId="074C10BD" w14:textId="77777777" w:rsidTr="007D3E4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303E4556" w14:textId="7027BFFB" w:rsidR="009E3EDD" w:rsidRPr="007F491A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4DD69673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E3EDD"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E3EDD"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E5D9D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4A3138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3F4EFB60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2DC0D9" w14:textId="3EE87345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E3ED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9E3EDD" w:rsidRPr="007A168E" w14:paraId="5B148891" w14:textId="77777777" w:rsidTr="007D3E4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64F1EF3E" w14:textId="5A39F3DF" w:rsidR="009E3EDD" w:rsidRPr="009E3EDD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E3ED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49259766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62A50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4221E5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091B1813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16C871" w14:textId="77B1A009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</w:tr>
      <w:tr w:rsidR="00A861B5" w:rsidRPr="007A168E" w14:paraId="527A0D71" w14:textId="77777777" w:rsidTr="007D3E43">
        <w:trPr>
          <w:trHeight w:val="240"/>
          <w:tblHeader/>
        </w:trPr>
        <w:tc>
          <w:tcPr>
            <w:tcW w:w="3150" w:type="dxa"/>
          </w:tcPr>
          <w:p w14:paraId="3DC803A2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3D403957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00" w:type="dxa"/>
            <w:gridSpan w:val="7"/>
            <w:tcBorders>
              <w:top w:val="nil"/>
              <w:bottom w:val="nil"/>
            </w:tcBorders>
          </w:tcPr>
          <w:p w14:paraId="63E49020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861B5" w:rsidRPr="007A168E" w14:paraId="6315CBED" w14:textId="77777777" w:rsidTr="007D3E43">
        <w:trPr>
          <w:trHeight w:val="240"/>
          <w:tblHeader/>
        </w:trPr>
        <w:tc>
          <w:tcPr>
            <w:tcW w:w="3150" w:type="dxa"/>
          </w:tcPr>
          <w:p w14:paraId="2F627E85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  <w:gridSpan w:val="2"/>
          </w:tcPr>
          <w:p w14:paraId="709C7F51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bottom w:val="nil"/>
            </w:tcBorders>
          </w:tcPr>
          <w:p w14:paraId="3ECD3FCF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A861B5" w:rsidRPr="007A168E" w14:paraId="5C18EAAD" w14:textId="77777777" w:rsidTr="007D3E43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05EFE24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5EC9308F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802F9C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4AF5814" w14:textId="77777777" w:rsidR="00A861B5" w:rsidRPr="007A168E" w:rsidRDefault="00A861B5" w:rsidP="000B13C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55D2BA07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A2943C0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E3EDD" w:rsidRPr="007A168E" w14:paraId="0A2F6390" w14:textId="77777777" w:rsidTr="007D3E43">
        <w:tc>
          <w:tcPr>
            <w:tcW w:w="3150" w:type="dxa"/>
          </w:tcPr>
          <w:p w14:paraId="42EFC517" w14:textId="0F1858FC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695F344F" w14:textId="55941679" w:rsidR="009E3EDD" w:rsidRPr="0077426D" w:rsidRDefault="00DB0E35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7F96892E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12D746E" w14:textId="16113E05" w:rsidR="009E3EDD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969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4B9F475A" w14:textId="200C945E" w:rsidR="009E3EDD" w:rsidRPr="00575005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2FFF6731" w:rsidR="009E3EDD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232</w:t>
            </w:r>
          </w:p>
        </w:tc>
      </w:tr>
      <w:tr w:rsidR="009E3EDD" w:rsidRPr="007A168E" w14:paraId="41BA191A" w14:textId="77777777" w:rsidTr="007D3E43">
        <w:tc>
          <w:tcPr>
            <w:tcW w:w="3150" w:type="dxa"/>
          </w:tcPr>
          <w:p w14:paraId="41BF332B" w14:textId="5458E39B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23CC41BF" w14:textId="247D1151" w:rsidR="009E3EDD" w:rsidRPr="007A168E" w:rsidRDefault="00DB0E35" w:rsidP="00853DF2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4D19A51E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739F4501" w:rsidR="009E3EDD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3F36FA17" w:rsidR="009E3EDD" w:rsidRPr="00575005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4F0037D9" w:rsidR="009E3EDD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</w:tr>
      <w:tr w:rsidR="009E3EDD" w:rsidRPr="007A168E" w14:paraId="0C32449E" w14:textId="77777777" w:rsidTr="007D3E43">
        <w:tc>
          <w:tcPr>
            <w:tcW w:w="3150" w:type="dxa"/>
          </w:tcPr>
          <w:p w14:paraId="1B61D244" w14:textId="344128D1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ทีพีไอ </w:t>
            </w:r>
            <w:r w:rsidR="00ED790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โพลีน ชีวะอินทรีย์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3D67F425" w14:textId="6D0C337A" w:rsidR="009E3EDD" w:rsidRPr="007A168E" w:rsidRDefault="00DB0E35" w:rsidP="00E659F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E3ED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80DF38D" w14:textId="037CBA3D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1901817A" w:rsidR="009E3EDD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17904C51" w:rsidR="009E3EDD" w:rsidRPr="00575005" w:rsidRDefault="007D3E43" w:rsidP="007D3E43">
            <w:pPr>
              <w:tabs>
                <w:tab w:val="decimal" w:pos="3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0FDFB055" w:rsidR="009E3EDD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</w:tr>
      <w:tr w:rsidR="009E3EDD" w:rsidRPr="007A168E" w14:paraId="09157B70" w14:textId="77777777" w:rsidTr="007D3E43">
        <w:tc>
          <w:tcPr>
            <w:tcW w:w="3150" w:type="dxa"/>
          </w:tcPr>
          <w:p w14:paraId="4A858ACE" w14:textId="70A33E5B" w:rsidR="009E3EDD" w:rsidRPr="006C794F" w:rsidRDefault="009E3EDD" w:rsidP="00E659F8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</w:t>
            </w:r>
            <w:r w:rsidR="007D3E43">
              <w:rPr>
                <w:rFonts w:asciiTheme="majorBidi" w:hAnsiTheme="majorBidi" w:hint="cs"/>
                <w:sz w:val="26"/>
                <w:szCs w:val="26"/>
                <w:cs/>
              </w:rPr>
              <w:t>ไนเตรท</w:t>
            </w:r>
            <w:r w:rsidR="00ED7907">
              <w:rPr>
                <w:rFonts w:asciiTheme="majorBidi" w:hAnsiTheme="majorBidi" w:hint="cs"/>
                <w:sz w:val="26"/>
                <w:szCs w:val="26"/>
                <w:cs/>
              </w:rPr>
              <w:t xml:space="preserve">ไทย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081C64A0" w14:textId="640373DD" w:rsidR="009E3EDD" w:rsidRDefault="00DB0E35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4D05A6" w14:textId="176B1E79" w:rsidR="009E3EDD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DE8A02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1620A" w14:textId="24EE1BB7" w:rsidR="009E3EDD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7FB0861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D368C" w14:textId="15CC7DD9" w:rsidR="009E3EDD" w:rsidRPr="00575005" w:rsidRDefault="007D3E43" w:rsidP="007D3E43">
            <w:pPr>
              <w:tabs>
                <w:tab w:val="decimal" w:pos="3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A2735F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0ED88" w14:textId="5FCA4A6D" w:rsidR="009E3EDD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</w:tr>
      <w:tr w:rsidR="009E3EDD" w:rsidRPr="007A168E" w14:paraId="7EE18D39" w14:textId="77777777" w:rsidTr="007D3E43">
        <w:tc>
          <w:tcPr>
            <w:tcW w:w="3150" w:type="dxa"/>
          </w:tcPr>
          <w:p w14:paraId="5200C873" w14:textId="3CE67B35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94F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="007D3E43">
              <w:rPr>
                <w:rFonts w:asciiTheme="majorBidi" w:hAnsiTheme="majorBidi" w:hint="cs"/>
                <w:sz w:val="26"/>
                <w:szCs w:val="26"/>
                <w:cs/>
              </w:rPr>
              <w:t>ซิลิกอน</w:t>
            </w:r>
            <w:r w:rsidRPr="006C794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ED7907">
              <w:rPr>
                <w:rFonts w:asciiTheme="majorBidi" w:hAnsiTheme="majorBidi" w:hint="cs"/>
                <w:sz w:val="26"/>
                <w:szCs w:val="26"/>
                <w:cs/>
              </w:rPr>
              <w:t xml:space="preserve">โพลีน </w:t>
            </w:r>
            <w:r w:rsidRPr="006C794F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1E1E3DEA" w14:textId="30512216" w:rsidR="009E3EDD" w:rsidRPr="0077426D" w:rsidRDefault="00DB0E35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E3E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39EC4A" w14:textId="57AF6A1C" w:rsidR="009E3EDD" w:rsidRPr="007A168E" w:rsidRDefault="007D3E43" w:rsidP="00E659F8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118BE04E" w:rsidR="009E3EDD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76BB1847" w:rsidR="009E3EDD" w:rsidRPr="00575005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7AA203E8" w:rsidR="009E3EDD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</w:tr>
      <w:tr w:rsidR="00126201" w:rsidRPr="007A168E" w14:paraId="755E0877" w14:textId="77777777" w:rsidTr="007D3E43">
        <w:tc>
          <w:tcPr>
            <w:tcW w:w="3150" w:type="dxa"/>
          </w:tcPr>
          <w:p w14:paraId="2DF3C21D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A967E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31C564F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4FF0D186" w:rsidR="00126201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607DE0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0C8EB488" w:rsidR="00126201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  <w:tc>
          <w:tcPr>
            <w:tcW w:w="241" w:type="dxa"/>
            <w:shd w:val="clear" w:color="auto" w:fill="auto"/>
          </w:tcPr>
          <w:p w14:paraId="70E8599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65562287" w:rsidR="00126201" w:rsidRPr="00575005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25DB4770" w:rsidR="00126201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492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846</w:t>
            </w:r>
          </w:p>
        </w:tc>
      </w:tr>
      <w:tr w:rsidR="00126201" w:rsidRPr="007A168E" w14:paraId="25704DDA" w14:textId="77777777" w:rsidTr="007D3E43">
        <w:trPr>
          <w:trHeight w:val="80"/>
        </w:trPr>
        <w:tc>
          <w:tcPr>
            <w:tcW w:w="3150" w:type="dxa"/>
          </w:tcPr>
          <w:p w14:paraId="3377B43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2498CE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AAF5B7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65306269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7D291B48" w:rsidR="00126201" w:rsidRPr="007A168E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043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821652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3F5A5FE0" w:rsidR="00126201" w:rsidRPr="00575005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33D1FDD6" w:rsidR="00126201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7D3E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043</w:t>
            </w:r>
          </w:p>
        </w:tc>
      </w:tr>
      <w:tr w:rsidR="00126201" w:rsidRPr="007A168E" w14:paraId="5418A19C" w14:textId="77777777" w:rsidTr="007D3E43">
        <w:tc>
          <w:tcPr>
            <w:tcW w:w="3150" w:type="dxa"/>
          </w:tcPr>
          <w:p w14:paraId="60675C2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847AB65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7087305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206F44C2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09C4026C" w:rsidR="00126201" w:rsidRPr="0077426D" w:rsidRDefault="00DB0E3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205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1CDF604D" w:rsidR="00126201" w:rsidRPr="007A168E" w:rsidRDefault="007D3E43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41C34443" w:rsidR="00126201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514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889</w:t>
            </w:r>
          </w:p>
        </w:tc>
      </w:tr>
      <w:tr w:rsidR="00126201" w:rsidRPr="007A168E" w14:paraId="177563D8" w14:textId="77777777" w:rsidTr="007D3E43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126201" w:rsidRPr="007A168E" w:rsidRDefault="00126201" w:rsidP="0012620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FCECD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717944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443D1F5D" w:rsidR="00126201" w:rsidRPr="007A168E" w:rsidRDefault="007D3E43" w:rsidP="00797359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126201" w:rsidRPr="007A168E" w:rsidRDefault="00126201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582187BD" w:rsidR="00126201" w:rsidRPr="007A168E" w:rsidRDefault="007D3E43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26DDB11A" w14:textId="77777777" w:rsidTr="007D3E43">
        <w:tc>
          <w:tcPr>
            <w:tcW w:w="3150" w:type="dxa"/>
            <w:tcBorders>
              <w:bottom w:val="nil"/>
            </w:tcBorders>
          </w:tcPr>
          <w:p w14:paraId="0D84153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1F2F6861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8C412F2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41BDF0A1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126201" w:rsidRPr="007A168E" w:rsidRDefault="00126201" w:rsidP="0012620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126201" w:rsidRPr="007A168E" w:rsidRDefault="00126201" w:rsidP="0012620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1F222B78" w:rsidR="00126201" w:rsidRPr="007A168E" w:rsidRDefault="00DB0E3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514</w:t>
            </w:r>
            <w:r w:rsidR="007D3E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889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43D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A4643D" w:rsidRPr="00254424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1DEC1055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464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1BD6CCE6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7508DC36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25E27E23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464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534377EB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17734705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643D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A4643D" w:rsidRPr="00254424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1A03FE3C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21625C1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3712501C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6190BC0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0FB85E22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21DBE9B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7B0480A5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91575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08FA4AC9" w14:textId="77777777" w:rsidTr="00AF56B5">
        <w:tc>
          <w:tcPr>
            <w:tcW w:w="4050" w:type="dxa"/>
          </w:tcPr>
          <w:p w14:paraId="3B13E81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66534D59" w14:textId="77777777" w:rsidTr="00AF56B5">
        <w:tc>
          <w:tcPr>
            <w:tcW w:w="4050" w:type="dxa"/>
          </w:tcPr>
          <w:p w14:paraId="0513C67B" w14:textId="77777777" w:rsidR="00091575" w:rsidRPr="0035030C" w:rsidRDefault="00091575" w:rsidP="0009157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0DBFA3C6" w14:textId="77777777" w:rsidTr="00AF56B5">
        <w:tc>
          <w:tcPr>
            <w:tcW w:w="4050" w:type="dxa"/>
          </w:tcPr>
          <w:p w14:paraId="28AF5525" w14:textId="4B32019D" w:rsidR="00093EB1" w:rsidRPr="0035030C" w:rsidRDefault="00093EB1" w:rsidP="00093EB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36E86565" w:rsidR="00093EB1" w:rsidRPr="00254424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3B422CFD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7F558D35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</w:tcPr>
          <w:p w14:paraId="37248BBD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5DD8BFF8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093EB1" w:rsidRPr="0035030C" w14:paraId="37E9BD99" w14:textId="77777777" w:rsidTr="00AF56B5">
        <w:tc>
          <w:tcPr>
            <w:tcW w:w="4050" w:type="dxa"/>
            <w:vAlign w:val="bottom"/>
          </w:tcPr>
          <w:p w14:paraId="0BFAA552" w14:textId="5874CB96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0C869DCD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B3957B5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45C0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65A07A61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  <w:r w:rsidR="00ED79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22A99724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00C041E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093EB1" w:rsidRPr="0035030C" w14:paraId="41B727BA" w14:textId="77777777" w:rsidTr="00AF56B5">
        <w:tc>
          <w:tcPr>
            <w:tcW w:w="4050" w:type="dxa"/>
            <w:vAlign w:val="bottom"/>
          </w:tcPr>
          <w:p w14:paraId="1D1B7811" w14:textId="13B31462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23607E3E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24586E7B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5002EF39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5139528C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47DE94B4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093EB1" w:rsidRPr="0035030C" w14:paraId="63F2709D" w14:textId="77777777" w:rsidTr="00AF56B5">
        <w:tc>
          <w:tcPr>
            <w:tcW w:w="4050" w:type="dxa"/>
            <w:vAlign w:val="bottom"/>
          </w:tcPr>
          <w:p w14:paraId="2A7BD1E7" w14:textId="5821B3BD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47D7CFEA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C8246FD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5D6D66F7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7A7A080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4912F5C0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198181DA" w14:textId="77777777" w:rsidTr="00AF56B5">
        <w:tc>
          <w:tcPr>
            <w:tcW w:w="4050" w:type="dxa"/>
            <w:vAlign w:val="bottom"/>
          </w:tcPr>
          <w:p w14:paraId="66D71990" w14:textId="1FF94615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3D50111C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35EF9A86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6AF5F93F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7E50C00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2040C58F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093EB1" w:rsidRPr="0035030C" w14:paraId="000485DA" w14:textId="77777777" w:rsidTr="00AF56B5">
        <w:tc>
          <w:tcPr>
            <w:tcW w:w="4050" w:type="dxa"/>
            <w:vAlign w:val="bottom"/>
          </w:tcPr>
          <w:p w14:paraId="185F3947" w14:textId="3902671A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353D165E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BA7D238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5710BA01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1B5F974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1006C0E8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093EB1" w:rsidRPr="0035030C" w14:paraId="68CCEF95" w14:textId="77777777" w:rsidTr="00AF56B5">
        <w:tc>
          <w:tcPr>
            <w:tcW w:w="4050" w:type="dxa"/>
            <w:vAlign w:val="bottom"/>
          </w:tcPr>
          <w:p w14:paraId="09C25D67" w14:textId="2C3A1143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085FF87" w14:textId="038FF722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7038B3B7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08AE85" w14:textId="5C2696CA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</w:tcPr>
          <w:p w14:paraId="651BEBA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6B17C612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093EB1" w:rsidRPr="0035030C" w14:paraId="3E386911" w14:textId="77777777" w:rsidTr="006C69C0">
        <w:tc>
          <w:tcPr>
            <w:tcW w:w="4050" w:type="dxa"/>
          </w:tcPr>
          <w:p w14:paraId="750B0362" w14:textId="4AB4EF63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28DAC0E" w14:textId="450884CE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4A53599C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1CC88D" w14:textId="28688904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70" w:type="dxa"/>
          </w:tcPr>
          <w:p w14:paraId="1D46AAD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1CC61CF3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093EB1" w:rsidRPr="0035030C" w14:paraId="7C668C91" w14:textId="77777777" w:rsidTr="006C69C0">
        <w:tc>
          <w:tcPr>
            <w:tcW w:w="4050" w:type="dxa"/>
          </w:tcPr>
          <w:p w14:paraId="488FA8DA" w14:textId="1A507DB6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72DBA82D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209E8233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5C8425AA" w:rsidR="00093EB1" w:rsidRPr="00EA2A05" w:rsidRDefault="00E7450F" w:rsidP="00E7450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CE4540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571F0AA8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70C8ED58" w14:textId="77777777" w:rsidTr="00AF56B5">
        <w:tc>
          <w:tcPr>
            <w:tcW w:w="4050" w:type="dxa"/>
          </w:tcPr>
          <w:p w14:paraId="052B832D" w14:textId="1CF3734E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6FCFC247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180E751B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27EB434E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</w:tcPr>
          <w:p w14:paraId="5AD7E30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1927755F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093EB1" w:rsidRPr="0035030C" w14:paraId="393BC4D6" w14:textId="77777777" w:rsidTr="00CC5AAC">
        <w:tc>
          <w:tcPr>
            <w:tcW w:w="4050" w:type="dxa"/>
          </w:tcPr>
          <w:p w14:paraId="0B94EFA3" w14:textId="429B360D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105D086B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48B1F1A3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AF00C" w14:textId="6EEAECDA" w:rsidR="00093EB1" w:rsidRPr="00EA2A05" w:rsidRDefault="00DB0E35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63F7D2D3" w14:textId="77777777" w:rsidR="00093EB1" w:rsidRPr="00EA2A05" w:rsidRDefault="00093EB1" w:rsidP="00093EB1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67CDE036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093EB1" w:rsidRPr="0035030C" w14:paraId="2FBCF8D6" w14:textId="77777777" w:rsidTr="00AF56B5">
        <w:tc>
          <w:tcPr>
            <w:tcW w:w="4050" w:type="dxa"/>
          </w:tcPr>
          <w:p w14:paraId="375AF690" w14:textId="57756BD6" w:rsidR="00093EB1" w:rsidRPr="0035030C" w:rsidRDefault="00093EB1" w:rsidP="00093EB1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5C18B6A1" w:rsidR="00093EB1" w:rsidRPr="0035030C" w:rsidRDefault="007D3E43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432B5EB9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5722337E" w:rsidR="00093EB1" w:rsidRPr="0035030C" w:rsidRDefault="00DB0E35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</w:tcPr>
          <w:p w14:paraId="6F26B8E7" w14:textId="77777777" w:rsidR="00093EB1" w:rsidRPr="0035030C" w:rsidRDefault="00093EB1" w:rsidP="00093EB1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1D249C72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093EB1" w:rsidRPr="0035030C" w14:paraId="64F34268" w14:textId="77777777" w:rsidTr="00CC5AAC">
        <w:tc>
          <w:tcPr>
            <w:tcW w:w="4050" w:type="dxa"/>
          </w:tcPr>
          <w:p w14:paraId="4EB6C5C9" w14:textId="77777777" w:rsidR="00093EB1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54CE9014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8BC801C" w14:textId="1D341FE3" w:rsidR="00093EB1" w:rsidRPr="0035030C" w:rsidRDefault="00E7450F" w:rsidP="00E7450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628B71C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90E07" w14:textId="602DE8C2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6CA8B1" w14:textId="06D8061E" w:rsidR="00093EB1" w:rsidRPr="00EA2A05" w:rsidRDefault="00E7450F" w:rsidP="00E7450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73905F25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9F0E46" w14:textId="1AE75504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093EB1" w:rsidRPr="0035030C" w14:paraId="6C0E67D6" w14:textId="77777777" w:rsidTr="00CC5AAC">
        <w:tc>
          <w:tcPr>
            <w:tcW w:w="4050" w:type="dxa"/>
          </w:tcPr>
          <w:p w14:paraId="63478BB6" w14:textId="137A23DD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</w:tcPr>
          <w:p w14:paraId="4AC7AF97" w14:textId="3B6B0937" w:rsidR="00093EB1" w:rsidRPr="0035030C" w:rsidRDefault="00E7450F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60FF6" w14:textId="32E85683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37B2264A" w:rsidR="00093EB1" w:rsidRPr="00EA2A05" w:rsidRDefault="00E7450F" w:rsidP="00E7450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4D143F" w14:textId="3FF16FA1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093EB1" w:rsidRPr="0035030C" w14:paraId="41CF68B9" w14:textId="77777777" w:rsidTr="00CC5AAC">
        <w:tc>
          <w:tcPr>
            <w:tcW w:w="4050" w:type="dxa"/>
          </w:tcPr>
          <w:p w14:paraId="3B293CFE" w14:textId="5BFBCDBA" w:rsidR="00093EB1" w:rsidRPr="0035030C" w:rsidRDefault="00093EB1" w:rsidP="00093EB1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38159CCA" w14:textId="78394716" w:rsidR="00093EB1" w:rsidRPr="0035030C" w:rsidRDefault="00E7450F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F239A" w14:textId="5DBE1A32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74CA7" w14:textId="03AAD1C8" w:rsidR="00093EB1" w:rsidRPr="00EA2A05" w:rsidRDefault="00E7450F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94BAD0" w14:textId="3835EC0D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093EB1" w:rsidRPr="0035030C" w14:paraId="407043F2" w14:textId="77777777" w:rsidTr="00AF56B5">
        <w:tc>
          <w:tcPr>
            <w:tcW w:w="4050" w:type="dxa"/>
          </w:tcPr>
          <w:p w14:paraId="73C3B91A" w14:textId="167ED6EA" w:rsidR="00093EB1" w:rsidRPr="008C6EFE" w:rsidRDefault="00093EB1" w:rsidP="00093EB1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36A11AB9" w14:textId="5B01C0E7" w:rsidR="00093EB1" w:rsidRPr="0035030C" w:rsidRDefault="000344DC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6047194E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3C883362" w:rsidR="00093EB1" w:rsidRPr="00EA2A05" w:rsidRDefault="00E7450F" w:rsidP="00093EB1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276E0D36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710A4912" w14:textId="77777777" w:rsidTr="00AF56B5">
        <w:tc>
          <w:tcPr>
            <w:tcW w:w="4050" w:type="dxa"/>
          </w:tcPr>
          <w:p w14:paraId="146BCFBF" w14:textId="0B817113" w:rsidR="00093EB1" w:rsidRPr="0035030C" w:rsidRDefault="00093EB1" w:rsidP="00093EB1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</w:tcPr>
          <w:p w14:paraId="070D826B" w14:textId="6D52349C" w:rsidR="00093EB1" w:rsidRPr="0035030C" w:rsidRDefault="000344DC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22A2B176" w:rsidR="00093EB1" w:rsidRPr="0035030C" w:rsidRDefault="00093EB1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4FD228D1" w:rsidR="00093EB1" w:rsidRPr="0035030C" w:rsidRDefault="00E7450F" w:rsidP="00E7450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528E7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1BB47A0" w:rsidR="00093EB1" w:rsidRPr="0035030C" w:rsidRDefault="00DB0E35" w:rsidP="00824E5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E7450F" w:rsidRPr="0035030C" w14:paraId="01D83D34" w14:textId="77777777" w:rsidTr="00AF56B5">
        <w:tc>
          <w:tcPr>
            <w:tcW w:w="4050" w:type="dxa"/>
          </w:tcPr>
          <w:p w14:paraId="29A010A1" w14:textId="1023C4DE" w:rsidR="00E7450F" w:rsidRPr="00E7450F" w:rsidRDefault="00E7450F" w:rsidP="00093EB1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CAABBB7" w14:textId="77777777" w:rsidR="00E7450F" w:rsidRPr="0035030C" w:rsidRDefault="00E7450F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5B92495" w:rsidR="00E7450F" w:rsidRPr="000C3C41" w:rsidRDefault="00E7450F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DA636" w14:textId="77777777" w:rsidR="00E7450F" w:rsidRPr="0035030C" w:rsidRDefault="00E7450F" w:rsidP="00093EB1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E4E37" w14:textId="77777777" w:rsidR="00E7450F" w:rsidRPr="0035030C" w:rsidRDefault="00E7450F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77777777" w:rsidR="00E7450F" w:rsidRPr="002810CA" w:rsidRDefault="00E7450F" w:rsidP="00093EB1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093EB1" w:rsidRPr="0035030C" w:rsidRDefault="00093EB1" w:rsidP="00093EB1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44503536" w:rsidR="00093EB1" w:rsidRPr="0035030C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07C4BAC8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</w:tcPr>
          <w:p w14:paraId="48863C8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63310FA4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</w:tcPr>
          <w:p w14:paraId="3AAE8B95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72C5A23C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093EB1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47980E03" w:rsidR="00093EB1" w:rsidRPr="0035030C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2FCD01F4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60209E2C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16896816" w:rsidR="00093EB1" w:rsidRPr="00EA2A05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6048532C" w:rsidR="00093EB1" w:rsidRPr="00091575" w:rsidRDefault="00DB0E35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093EB1" w:rsidRPr="0035030C" w14:paraId="76E6C1B4" w14:textId="77777777" w:rsidTr="00AF56B5">
        <w:tc>
          <w:tcPr>
            <w:tcW w:w="4050" w:type="dxa"/>
            <w:vAlign w:val="bottom"/>
          </w:tcPr>
          <w:p w14:paraId="3C6B5033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F09482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E333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FA5B7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5240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4557B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2386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BBBF8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3C7E3DDA" w14:textId="77777777" w:rsidTr="00AF56B5">
        <w:tc>
          <w:tcPr>
            <w:tcW w:w="4050" w:type="dxa"/>
            <w:vAlign w:val="bottom"/>
          </w:tcPr>
          <w:p w14:paraId="42E09839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3C8DDC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B11E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9C03A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A0429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278CAB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C790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BD385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450F" w:rsidRPr="0035030C" w14:paraId="18F102D2" w14:textId="77777777" w:rsidTr="00AF56B5">
        <w:tc>
          <w:tcPr>
            <w:tcW w:w="4050" w:type="dxa"/>
            <w:vAlign w:val="bottom"/>
          </w:tcPr>
          <w:p w14:paraId="1B9C40EF" w14:textId="77777777" w:rsidR="00E7450F" w:rsidRPr="0035030C" w:rsidRDefault="00E7450F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73D682" w14:textId="77777777" w:rsidR="00E7450F" w:rsidRPr="0035030C" w:rsidRDefault="00E7450F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F91037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009C3" w14:textId="77777777" w:rsidR="00E7450F" w:rsidRPr="0035030C" w:rsidRDefault="00E7450F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B35A60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9EFB3A" w14:textId="77777777" w:rsidR="00E7450F" w:rsidRPr="00EA2A05" w:rsidRDefault="00E7450F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8BEB4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8E90B" w14:textId="77777777" w:rsidR="00E7450F" w:rsidRPr="00091575" w:rsidRDefault="00E7450F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3C1F414A" w14:textId="77777777" w:rsidTr="00AF56B5">
        <w:tc>
          <w:tcPr>
            <w:tcW w:w="4050" w:type="dxa"/>
            <w:vAlign w:val="bottom"/>
          </w:tcPr>
          <w:p w14:paraId="1EFAFA79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67B931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38605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4FE1E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2578D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990BC6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56B9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76B2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7FAF09EA" w14:textId="77777777" w:rsidTr="000C4104">
        <w:tc>
          <w:tcPr>
            <w:tcW w:w="4050" w:type="dxa"/>
          </w:tcPr>
          <w:p w14:paraId="7F150AF6" w14:textId="7CAC0F4D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732F2B74" w14:textId="77777777" w:rsidTr="000C4104">
        <w:tc>
          <w:tcPr>
            <w:tcW w:w="4050" w:type="dxa"/>
          </w:tcPr>
          <w:p w14:paraId="05B95042" w14:textId="1522BB9A" w:rsidR="00093EB1" w:rsidRPr="0035030C" w:rsidRDefault="00ED7907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</w:t>
            </w:r>
            <w:r w:rsidR="00093EB1"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="00093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093EB1"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="00093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489D30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C3108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716EDA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65F95450" w14:textId="77777777" w:rsidTr="00AF56B5">
        <w:tc>
          <w:tcPr>
            <w:tcW w:w="4050" w:type="dxa"/>
            <w:vAlign w:val="bottom"/>
          </w:tcPr>
          <w:p w14:paraId="342C79BA" w14:textId="54ACFE18" w:rsidR="00093EB1" w:rsidRPr="0066692A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4695D6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EEEE3D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C1006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7D92B3D4" w:rsidR="00093EB1" w:rsidRDefault="00DB0E35" w:rsidP="00E7450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6CA7273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5C2E6F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10F548A7" w:rsidR="00093EB1" w:rsidRPr="00EA2A05" w:rsidRDefault="00DB0E35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7B7A644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93EB1" w:rsidRPr="0035030C" w14:paraId="3A89993B" w14:textId="77777777" w:rsidTr="00AF56B5">
        <w:tc>
          <w:tcPr>
            <w:tcW w:w="4050" w:type="dxa"/>
          </w:tcPr>
          <w:p w14:paraId="69CCEA33" w14:textId="77777777" w:rsidR="00093EB1" w:rsidRPr="0035030C" w:rsidRDefault="00093EB1" w:rsidP="00093EB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093EB1" w:rsidRPr="0035030C" w:rsidRDefault="00093EB1" w:rsidP="00093EB1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093EB1" w:rsidRPr="00E7450F" w:rsidRDefault="00093EB1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093EB1" w:rsidRPr="0035030C" w:rsidRDefault="00093EB1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725C89E5" w14:textId="77777777" w:rsidTr="00AF56B5">
        <w:tc>
          <w:tcPr>
            <w:tcW w:w="4050" w:type="dxa"/>
            <w:vAlign w:val="bottom"/>
          </w:tcPr>
          <w:p w14:paraId="4BC8309E" w14:textId="2A3BE364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50A93879" w:rsidR="00093EB1" w:rsidRPr="0035030C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15EF52EE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1348B636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388FEFC4" w:rsidR="00093EB1" w:rsidRPr="00AB2BB8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</w:tcPr>
          <w:p w14:paraId="2523A4A9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B6D9260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093EB1" w:rsidRPr="0035030C" w14:paraId="56AC7670" w14:textId="77777777" w:rsidTr="00AF56B5">
        <w:tc>
          <w:tcPr>
            <w:tcW w:w="4050" w:type="dxa"/>
            <w:vAlign w:val="bottom"/>
          </w:tcPr>
          <w:p w14:paraId="6FF36549" w14:textId="568F4A9E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7818F70" w14:textId="516C65B5" w:rsidR="00093EB1" w:rsidRPr="0035030C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745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7068A782" w14:textId="68A6877F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417A82EB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6312E4C7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DF8FB7" w14:textId="370927C2" w:rsidR="00093EB1" w:rsidRPr="00E7450F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5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94F20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76BF8DD9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93EB1" w:rsidRPr="0035030C" w14:paraId="19F203D4" w14:textId="77777777" w:rsidTr="00AF56B5">
        <w:tc>
          <w:tcPr>
            <w:tcW w:w="4050" w:type="dxa"/>
            <w:vAlign w:val="bottom"/>
          </w:tcPr>
          <w:p w14:paraId="2952E61A" w14:textId="522E80B0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C522BA4" w14:textId="57A912BD" w:rsidR="00093EB1" w:rsidRPr="0035030C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1154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9675B" w14:textId="3A2E19A8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167EFADB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6A7382" w14:textId="79C93528" w:rsidR="00093EB1" w:rsidRPr="00E7450F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5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E14CD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D0B665" w14:textId="76F9D4AD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093EB1" w:rsidRPr="0035030C" w14:paraId="26C7B460" w14:textId="77777777" w:rsidTr="00AF56B5">
        <w:tc>
          <w:tcPr>
            <w:tcW w:w="4050" w:type="dxa"/>
            <w:vAlign w:val="bottom"/>
          </w:tcPr>
          <w:p w14:paraId="632316EB" w14:textId="2991AE8C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0C40C351" w:rsidR="00093EB1" w:rsidRPr="0035030C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36BBC052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5A1ABE24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22999A82" w:rsidR="00093EB1" w:rsidRPr="00E7450F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5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90F00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084D13BD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093EB1" w:rsidRPr="0035030C" w14:paraId="3304C450" w14:textId="77777777" w:rsidTr="00AF56B5">
        <w:tc>
          <w:tcPr>
            <w:tcW w:w="4050" w:type="dxa"/>
            <w:vAlign w:val="bottom"/>
          </w:tcPr>
          <w:p w14:paraId="565F9EEA" w14:textId="7D5716FE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2B91A80F" w:rsidR="00093EB1" w:rsidRPr="0035030C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2A1FF59A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2806A94C" w:rsidR="00093EB1" w:rsidRPr="00E7450F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5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24649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3FCC244F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23B361FE" w14:textId="77777777" w:rsidTr="007A184E">
        <w:tc>
          <w:tcPr>
            <w:tcW w:w="4050" w:type="dxa"/>
            <w:vAlign w:val="bottom"/>
          </w:tcPr>
          <w:p w14:paraId="7FE4B84A" w14:textId="2CECCFA0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439D15A2" w:rsidR="00093EB1" w:rsidRPr="00AB2BB8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44B72F18" w:rsidR="00093EB1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77F1D6C7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C9996A" w14:textId="417E5EC6" w:rsidR="00093EB1" w:rsidRPr="00AB2BB8" w:rsidRDefault="00E7450F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2191C784" w:rsidR="00093EB1" w:rsidRPr="00AB2BB8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3E935935" w14:textId="77777777" w:rsidTr="00DC3E8F">
        <w:tc>
          <w:tcPr>
            <w:tcW w:w="4050" w:type="dxa"/>
            <w:vAlign w:val="bottom"/>
          </w:tcPr>
          <w:p w14:paraId="73CA1EC2" w14:textId="77777777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7A4831D7" w:rsidR="00093EB1" w:rsidRPr="00DE40EB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E745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2ED68C1D" w:rsidR="00093EB1" w:rsidRPr="0035030C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7CA4F3CC" w:rsidR="00093EB1" w:rsidRPr="00AB2BB8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</w:tcPr>
          <w:p w14:paraId="6EA1D71C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14926B17" w:rsidR="00093EB1" w:rsidRPr="0035030C" w:rsidRDefault="00DB0E35" w:rsidP="00093EB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  <w:tr w:rsidR="00093EB1" w:rsidRPr="0035030C" w14:paraId="5A48CE9D" w14:textId="77777777" w:rsidTr="004E0086">
        <w:tc>
          <w:tcPr>
            <w:tcW w:w="4050" w:type="dxa"/>
            <w:vAlign w:val="bottom"/>
          </w:tcPr>
          <w:p w14:paraId="35D21CB9" w14:textId="77777777" w:rsidR="00093EB1" w:rsidRPr="0035030C" w:rsidRDefault="00093EB1" w:rsidP="00093EB1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3BC8597A" w:rsidR="00093EB1" w:rsidRPr="0035030C" w:rsidRDefault="00E7450F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0F3F2A7F" w:rsidR="00093EB1" w:rsidRPr="00093EB1" w:rsidRDefault="00093EB1" w:rsidP="000C3C41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093EB1" w:rsidRPr="00550F3D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6375DDBC" w:rsidR="00093EB1" w:rsidRPr="00550F3D" w:rsidRDefault="00E7450F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093EB1" w:rsidRPr="00550F3D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FB2F29F" w:rsidR="00093EB1" w:rsidRPr="00093EB1" w:rsidRDefault="00093EB1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3EB1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093EB1" w:rsidRPr="0035030C" w:rsidRDefault="00093EB1" w:rsidP="00093EB1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0D138C13" w:rsidR="00093EB1" w:rsidRPr="008C6EFE" w:rsidRDefault="00DB0E3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874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19F8B431" w:rsidR="00093EB1" w:rsidRPr="0035030C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07C27DAC" w:rsidR="00093EB1" w:rsidRPr="00306B3A" w:rsidRDefault="00DB0E3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6A29D4CD" w:rsidR="00093EB1" w:rsidRPr="00DE40EB" w:rsidRDefault="00DB0E35" w:rsidP="00093EB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43D" w:rsidRPr="0035030C" w14:paraId="6980BBDC" w14:textId="77777777" w:rsidTr="0061755C">
        <w:tc>
          <w:tcPr>
            <w:tcW w:w="4050" w:type="dxa"/>
          </w:tcPr>
          <w:p w14:paraId="314A2F20" w14:textId="625643FB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6300B290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88" w:type="dxa"/>
          </w:tcPr>
          <w:p w14:paraId="1802FE63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255922BB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06B50F51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331F2ACD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43437F74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643D" w:rsidRPr="0035030C" w14:paraId="1E1F0D9A" w14:textId="77777777" w:rsidTr="0061755C">
        <w:tc>
          <w:tcPr>
            <w:tcW w:w="4050" w:type="dxa"/>
          </w:tcPr>
          <w:p w14:paraId="4F9A8227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3B7DA22F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8" w:type="dxa"/>
          </w:tcPr>
          <w:p w14:paraId="48B02D56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2C0E32AD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D2EBFC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3A9F5BBF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51BA0B0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429BF0C4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91575" w:rsidRPr="0035030C" w14:paraId="4FAB4CAB" w14:textId="77777777" w:rsidTr="00AF56B5">
        <w:tc>
          <w:tcPr>
            <w:tcW w:w="4050" w:type="dxa"/>
          </w:tcPr>
          <w:p w14:paraId="0AB3C676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4D3A7A7F" w14:textId="77777777" w:rsidTr="00AF56B5">
        <w:tc>
          <w:tcPr>
            <w:tcW w:w="4050" w:type="dxa"/>
          </w:tcPr>
          <w:p w14:paraId="79A926D1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1BD166D8" w14:textId="77777777" w:rsidTr="0061755C">
        <w:tc>
          <w:tcPr>
            <w:tcW w:w="4050" w:type="dxa"/>
          </w:tcPr>
          <w:p w14:paraId="577A36E6" w14:textId="77777777" w:rsidR="00091575" w:rsidRPr="004B4843" w:rsidRDefault="00091575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091575" w:rsidRPr="004B4843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091575" w:rsidRPr="004B4843" w:rsidRDefault="00091575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091575" w:rsidRPr="004B4843" w:rsidRDefault="00091575" w:rsidP="00AF56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091575" w:rsidRPr="004B4843" w:rsidRDefault="00091575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091575" w:rsidRPr="004B4843" w:rsidRDefault="00091575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8CC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1468CC" w:rsidRPr="004B4843" w:rsidRDefault="001468CC" w:rsidP="001468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3A553E5A" w:rsidR="001468CC" w:rsidRPr="004B4843" w:rsidRDefault="00DB0E35" w:rsidP="001468C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88" w:type="dxa"/>
          </w:tcPr>
          <w:p w14:paraId="7BA1B80E" w14:textId="77777777" w:rsidR="001468CC" w:rsidRPr="004B4843" w:rsidRDefault="001468CC" w:rsidP="001468C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56A3AE0C" w:rsidR="001468CC" w:rsidRPr="004B4843" w:rsidRDefault="00DB0E35" w:rsidP="001468CC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4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1468CC" w:rsidRPr="004B4843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5026329B" w:rsidR="001468CC" w:rsidRPr="004B4843" w:rsidRDefault="00DB0E35" w:rsidP="00146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FAC8A18" w14:textId="77777777" w:rsidR="001468CC" w:rsidRPr="004B4843" w:rsidRDefault="001468CC" w:rsidP="001468C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43ADAB37" w:rsidR="001468CC" w:rsidRPr="004B4843" w:rsidRDefault="00DB0E35" w:rsidP="001468CC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4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35030C" w14:paraId="0CDBDBC0" w14:textId="77777777" w:rsidTr="00AF56B5">
        <w:tc>
          <w:tcPr>
            <w:tcW w:w="4050" w:type="dxa"/>
          </w:tcPr>
          <w:p w14:paraId="3AF0CD23" w14:textId="1A68596A" w:rsidR="004B4843" w:rsidRPr="0035030C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34D41A73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94E76D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09B2293C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924318C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60C5AE48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324A34F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1A6E0A16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8CC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1468CC" w:rsidRPr="0035030C" w:rsidRDefault="001468CC" w:rsidP="001468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6831D371" w:rsidR="001468CC" w:rsidRPr="0035030C" w:rsidRDefault="00874A69" w:rsidP="001468C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1468CC" w:rsidRPr="0035030C" w:rsidRDefault="001468CC" w:rsidP="000C3C41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632A5AD5" w:rsidR="001468CC" w:rsidRPr="0035030C" w:rsidRDefault="00DB0E35" w:rsidP="00146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473C5044" w14:textId="77777777" w:rsidR="001468CC" w:rsidRPr="0035030C" w:rsidRDefault="001468CC" w:rsidP="001468C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B3D17FB" w:rsidR="001468CC" w:rsidRPr="0035030C" w:rsidRDefault="00DB0E35" w:rsidP="001468CC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14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1468CC" w:rsidRPr="0035030C" w14:paraId="45B4D518" w14:textId="77777777" w:rsidTr="00547D12">
        <w:tc>
          <w:tcPr>
            <w:tcW w:w="4050" w:type="dxa"/>
            <w:vAlign w:val="bottom"/>
          </w:tcPr>
          <w:p w14:paraId="277A5BA7" w14:textId="77777777" w:rsidR="001468CC" w:rsidRPr="0035030C" w:rsidRDefault="001468CC" w:rsidP="001468CC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AEAA4" w14:textId="679EC1CE" w:rsidR="001468CC" w:rsidRPr="0035030C" w:rsidRDefault="00874A69" w:rsidP="001468C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4FA853CE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1468CC" w:rsidRPr="0035030C" w:rsidRDefault="001468CC" w:rsidP="000C3C41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2EB26FD5" w:rsidR="001468CC" w:rsidRPr="0035030C" w:rsidRDefault="00A36E86" w:rsidP="001468C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E219A2" w14:textId="77777777" w:rsidR="001468CC" w:rsidRPr="0035030C" w:rsidRDefault="001468CC" w:rsidP="001468C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56A00E25" w:rsidR="001468CC" w:rsidRPr="0035030C" w:rsidRDefault="001468CC" w:rsidP="001468CC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468CC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1468CC" w:rsidRPr="0035030C" w:rsidRDefault="001468CC" w:rsidP="001468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6892ED19" w:rsidR="001468CC" w:rsidRPr="00C31564" w:rsidRDefault="00874A69" w:rsidP="001468C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1468CC" w:rsidRPr="001C5659" w:rsidRDefault="001468CC" w:rsidP="000C3C41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1468CC" w:rsidRPr="0035030C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07BCEC5B" w:rsidR="001468CC" w:rsidRPr="0035030C" w:rsidRDefault="00DB0E35" w:rsidP="00146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A36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79A3CEAC" w14:textId="77777777" w:rsidR="001468CC" w:rsidRPr="0035030C" w:rsidRDefault="001468CC" w:rsidP="001468C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4C52247E" w:rsidR="001468CC" w:rsidRPr="0035030C" w:rsidRDefault="00DB0E35" w:rsidP="001468CC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1468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6F8445E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DB0E35" w:rsidRPr="00DB0E35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DB0E35" w:rsidRPr="00DB0E35">
        <w:rPr>
          <w:rFonts w:asciiTheme="majorBidi" w:hAnsiTheme="majorBidi" w:cstheme="majorBidi"/>
          <w:spacing w:val="2"/>
          <w:lang w:val="en-US"/>
        </w:rPr>
        <w:t>47</w:t>
      </w:r>
      <w:r w:rsidR="00DB0E35" w:rsidRPr="00DB0E35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DB0E35" w:rsidRPr="00DB0E35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DB0E35" w:rsidRPr="00DB0E35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7DC5C66A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DB0E35" w:rsidRPr="00DB0E35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DB0E35" w:rsidRPr="00DB0E35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DB0E35" w:rsidRPr="00DB0E35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2CAD565A" w:rsidR="005C345C" w:rsidRPr="007A168E" w:rsidRDefault="00D273AE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DB0E35" w:rsidRPr="00DB0E35">
        <w:rPr>
          <w:lang w:val="en-US"/>
        </w:rPr>
        <w:t>31</w:t>
      </w:r>
      <w:r w:rsidR="004B4843">
        <w:rPr>
          <w:lang w:val="en-US"/>
        </w:rPr>
        <w:t xml:space="preserve"> </w:t>
      </w:r>
      <w:r w:rsidR="004B4843">
        <w:rPr>
          <w:rFonts w:hint="cs"/>
          <w:cs/>
          <w:lang w:val="en-US"/>
        </w:rPr>
        <w:t>มีนาคม</w:t>
      </w:r>
      <w:r w:rsidR="00B173E9" w:rsidRPr="0074097D">
        <w:t xml:space="preserve"> </w:t>
      </w:r>
      <w:r w:rsidR="00DB0E35" w:rsidRPr="00DB0E35">
        <w:rPr>
          <w:rFonts w:asciiTheme="majorBidi" w:hAnsiTheme="majorBidi" w:cstheme="majorBidi"/>
          <w:spacing w:val="6"/>
          <w:lang w:val="en-US"/>
        </w:rPr>
        <w:t>2567</w:t>
      </w:r>
      <w:r w:rsidR="009E462A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DB0E35" w:rsidRPr="00DB0E35">
        <w:rPr>
          <w:rFonts w:asciiTheme="majorBidi" w:hAnsiTheme="majorBidi" w:cstheme="majorBidi"/>
          <w:spacing w:val="6"/>
          <w:lang w:val="en-US"/>
        </w:rPr>
        <w:t>422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35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DB0E35" w:rsidRPr="00DB0E35">
        <w:rPr>
          <w:rFonts w:asciiTheme="majorBidi" w:hAnsiTheme="majorBidi" w:cstheme="majorBidi"/>
          <w:lang w:val="en-US"/>
        </w:rPr>
        <w:t>134</w:t>
      </w:r>
      <w:r w:rsidR="00160F81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8440A9" w:rsidRPr="007A168E">
        <w:rPr>
          <w:rFonts w:asciiTheme="majorBidi" w:hAnsiTheme="majorBidi" w:cstheme="majorBidi"/>
          <w:i/>
          <w:iCs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4B4843" w:rsidRPr="007A168E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322D6953" w:rsidR="004B4843" w:rsidRPr="007A168E" w:rsidRDefault="00DB0E35" w:rsidP="004B4843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CA70633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7417BDF7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1681BB07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D036821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7054D18C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4B4843" w:rsidRPr="007A168E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12EA9EFF" w:rsidR="004B4843" w:rsidRPr="007A168E" w:rsidRDefault="00DB0E35" w:rsidP="004B4843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C6A2DD6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58BCD324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DA75A86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7FC067D7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6AFEF90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737F5B04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7D07FE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07FE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07FE" w:rsidRPr="007A168E" w14:paraId="12930650" w14:textId="77777777" w:rsidTr="000B13C3">
        <w:tc>
          <w:tcPr>
            <w:tcW w:w="4050" w:type="dxa"/>
          </w:tcPr>
          <w:p w14:paraId="60A4FD0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7D07FE" w:rsidRPr="007A168E" w:rsidRDefault="007D07FE" w:rsidP="007D07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7D07FE" w:rsidRPr="007A168E" w:rsidRDefault="007D07FE" w:rsidP="007D07F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1677D683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16EA3DF2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</w:tcPr>
          <w:p w14:paraId="349A47D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4206B71C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F65602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0E6D0FFF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77777777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4C16FEE4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36" w:type="dxa"/>
          </w:tcPr>
          <w:p w14:paraId="7F179E1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32998EF0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F65602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090B6A27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73D276E4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6A4B16D5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DB7DB3B" w14:textId="126AF276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65602" w:rsidRPr="007A168E" w14:paraId="4A47BFD9" w14:textId="77777777" w:rsidTr="000B13C3">
        <w:tc>
          <w:tcPr>
            <w:tcW w:w="4050" w:type="dxa"/>
          </w:tcPr>
          <w:p w14:paraId="642B4DDD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15F41CB5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2E2C9B8C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  <w:tc>
          <w:tcPr>
            <w:tcW w:w="236" w:type="dxa"/>
          </w:tcPr>
          <w:p w14:paraId="7B9089B2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FF6161" w14:textId="419B92BB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F65602" w:rsidRPr="007A168E" w14:paraId="4390F29D" w14:textId="77777777" w:rsidTr="000B13C3">
        <w:tc>
          <w:tcPr>
            <w:tcW w:w="4050" w:type="dxa"/>
          </w:tcPr>
          <w:p w14:paraId="3D97BA2E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50FE0A9E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221B1353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6" w:type="dxa"/>
          </w:tcPr>
          <w:p w14:paraId="2F95C892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03C4788" w14:textId="26D55043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F65602" w:rsidRPr="007A168E" w14:paraId="1EC406B6" w14:textId="77777777" w:rsidTr="000B13C3">
        <w:tc>
          <w:tcPr>
            <w:tcW w:w="4050" w:type="dxa"/>
          </w:tcPr>
          <w:p w14:paraId="32D10381" w14:textId="3F7DC516" w:rsidR="00F65602" w:rsidRPr="00FE7186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3CEA3873" w:rsidR="00F65602" w:rsidRPr="007A168E" w:rsidRDefault="00874A69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05C9EEC5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5AA0116B" w:rsidR="00F65602" w:rsidRPr="007A168E" w:rsidRDefault="00874A69" w:rsidP="00874A6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B07599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9C49B1" w14:textId="4E5FAD88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65602" w:rsidRPr="007A168E" w14:paraId="20720AB2" w14:textId="77777777" w:rsidTr="000B13C3">
        <w:tc>
          <w:tcPr>
            <w:tcW w:w="4050" w:type="dxa"/>
          </w:tcPr>
          <w:p w14:paraId="2AB85272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F65602" w:rsidRPr="007A168E" w:rsidRDefault="00F65602" w:rsidP="00F6560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F65602" w:rsidRPr="007A168E" w:rsidRDefault="00F65602" w:rsidP="00F6560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F65602" w:rsidRPr="007A168E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49A59C1" w14:textId="77777777" w:rsidR="00F65602" w:rsidRPr="007A168E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630924ED" w14:textId="77777777" w:rsidTr="000B13C3">
        <w:tc>
          <w:tcPr>
            <w:tcW w:w="4050" w:type="dxa"/>
          </w:tcPr>
          <w:p w14:paraId="52111060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644E5BB0" w:rsidR="00F65602" w:rsidRPr="007A168E" w:rsidRDefault="00DB0E35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6" w:type="dxa"/>
          </w:tcPr>
          <w:p w14:paraId="78E2665D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ADF6A8F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19F6422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0DE15581" w:rsidR="00F65602" w:rsidRPr="007A168E" w:rsidRDefault="00874A69" w:rsidP="00F65602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A8DF551" w14:textId="00A32794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</w:tr>
      <w:tr w:rsidR="00F65602" w:rsidRPr="007A168E" w14:paraId="6683C158" w14:textId="77777777" w:rsidTr="000B13C3">
        <w:tc>
          <w:tcPr>
            <w:tcW w:w="4050" w:type="dxa"/>
          </w:tcPr>
          <w:p w14:paraId="70DA85A4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4D3E0D50" w:rsidR="00F65602" w:rsidRPr="007A168E" w:rsidRDefault="00DB0E35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236" w:type="dxa"/>
          </w:tcPr>
          <w:p w14:paraId="33DCFBA2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4E555F8B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1A068F9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396F1A80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6" w:type="dxa"/>
          </w:tcPr>
          <w:p w14:paraId="185D68AD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857FC6" w14:textId="530225A6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F65602" w:rsidRPr="007A168E" w14:paraId="79B81AB0" w14:textId="77777777" w:rsidTr="000B13C3">
        <w:tc>
          <w:tcPr>
            <w:tcW w:w="4050" w:type="dxa"/>
          </w:tcPr>
          <w:p w14:paraId="679D34D1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360313F4" w:rsidR="00F65602" w:rsidRPr="007A168E" w:rsidRDefault="00DB0E35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3B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30,695</w:t>
            </w:r>
          </w:p>
        </w:tc>
        <w:tc>
          <w:tcPr>
            <w:tcW w:w="236" w:type="dxa"/>
          </w:tcPr>
          <w:p w14:paraId="42BF31F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39E47E17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36" w:type="dxa"/>
          </w:tcPr>
          <w:p w14:paraId="731B98B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2D1A5894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7F675F6A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BC46DE1" w14:textId="6EF59584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F65602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16306BEF" w:rsidR="00F65602" w:rsidRPr="007A168E" w:rsidRDefault="00DB0E35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6A3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36" w:type="dxa"/>
          </w:tcPr>
          <w:p w14:paraId="64D9053E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2C8BC985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62A14842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5AC034B1" w:rsidR="00F65602" w:rsidRPr="007A168E" w:rsidRDefault="00DB0E35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  <w:r w:rsidR="00874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A3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</w:tcPr>
          <w:p w14:paraId="1100A9AA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69ACF5A9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4B4843" w:rsidRPr="007A168E" w:rsidRDefault="004B4843" w:rsidP="004B484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40E6C396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75B09B8D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06C67F75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122A823C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04858A7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50954BB3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4B4843" w:rsidRPr="007A168E" w:rsidRDefault="004B4843" w:rsidP="004B484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906F545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4EBF0BB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00F23B0E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B5B64C2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5AEAA23B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53E4F27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357F71BB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2B672B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72B" w:rsidRPr="007A168E" w14:paraId="7BA9A49B" w14:textId="77777777" w:rsidTr="000B13C3">
        <w:tc>
          <w:tcPr>
            <w:tcW w:w="4050" w:type="dxa"/>
          </w:tcPr>
          <w:p w14:paraId="12230D95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00B19E05" w14:textId="77777777" w:rsidTr="000B13C3">
        <w:tc>
          <w:tcPr>
            <w:tcW w:w="4050" w:type="dxa"/>
          </w:tcPr>
          <w:p w14:paraId="361CC957" w14:textId="77777777" w:rsidR="002B672B" w:rsidRPr="007A168E" w:rsidRDefault="002B672B" w:rsidP="000B13C3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4DD43471" w14:textId="77777777" w:rsidTr="000B13C3">
        <w:tc>
          <w:tcPr>
            <w:tcW w:w="4050" w:type="dxa"/>
          </w:tcPr>
          <w:p w14:paraId="3907D1F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602" w:rsidRPr="007A168E" w14:paraId="0AB3E23F" w14:textId="77777777" w:rsidTr="000B13C3">
        <w:tc>
          <w:tcPr>
            <w:tcW w:w="4050" w:type="dxa"/>
          </w:tcPr>
          <w:p w14:paraId="60ECB7AE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43D8898F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5CEFB7D6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</w:tcPr>
          <w:p w14:paraId="00313CC7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1CC7667D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F65602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652217E0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0CAA9586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642E45E0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725771E0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F65602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67FADFEA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2C73CAB0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273D81E3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</w:tcPr>
          <w:p w14:paraId="389B8ABD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08D383A7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F65602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1E6CF14C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073B5DCA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25147451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36" w:type="dxa"/>
          </w:tcPr>
          <w:p w14:paraId="30B23F3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62AD7B50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F65602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5471A98E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3F7A369B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7B4C0D5F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</w:tcPr>
          <w:p w14:paraId="5612C24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22E8C5D3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F65602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2782883A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2A66FF0E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77930E5A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  <w:tc>
          <w:tcPr>
            <w:tcW w:w="236" w:type="dxa"/>
          </w:tcPr>
          <w:p w14:paraId="57C7BF5B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3818AE66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F65602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55B0D22A" w:rsidR="00F65602" w:rsidRPr="007A168E" w:rsidRDefault="00874A69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3B331339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00D54149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</w:tcPr>
          <w:p w14:paraId="5421440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34E5D669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F65602" w:rsidRPr="007A168E" w14:paraId="388E0FD4" w14:textId="77777777" w:rsidTr="000B13C3">
        <w:tc>
          <w:tcPr>
            <w:tcW w:w="4050" w:type="dxa"/>
          </w:tcPr>
          <w:p w14:paraId="5620CBA6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F65602" w:rsidRPr="007A168E" w:rsidRDefault="00F65602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F65602" w:rsidRPr="007A168E" w:rsidRDefault="00F65602" w:rsidP="00F6560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136524E3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31D11343" w:rsidR="00F65602" w:rsidRPr="007A168E" w:rsidRDefault="00DB0E35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34AB8257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2D9AAF91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F65602" w:rsidRPr="007A168E" w14:paraId="15782904" w14:textId="77777777" w:rsidTr="000B13C3">
        <w:tc>
          <w:tcPr>
            <w:tcW w:w="4050" w:type="dxa"/>
          </w:tcPr>
          <w:p w14:paraId="3FED09A9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7E9DA4DC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50B3EFA7" w:rsidR="00F65602" w:rsidRPr="007A168E" w:rsidRDefault="00DB0E35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00EF93EF" w:rsidR="00F65602" w:rsidRPr="007A168E" w:rsidRDefault="00874A69" w:rsidP="00F65602">
            <w:pPr>
              <w:spacing w:line="240" w:lineRule="atLeast"/>
              <w:ind w:left="254" w:right="-115" w:hanging="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68DE7842" w:rsidR="00F65602" w:rsidRPr="007A168E" w:rsidRDefault="00F65602" w:rsidP="000C3C41">
            <w:pPr>
              <w:tabs>
                <w:tab w:val="decimal" w:pos="47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544A836D" w14:textId="77777777" w:rsidTr="000B13C3">
        <w:tc>
          <w:tcPr>
            <w:tcW w:w="4050" w:type="dxa"/>
          </w:tcPr>
          <w:p w14:paraId="3DCA37B3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0A855E0A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2A32316E" w:rsidR="00F65602" w:rsidRPr="007A168E" w:rsidRDefault="00DB0E35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67D552AA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0BDC1D1C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F65602" w:rsidRPr="007A168E" w14:paraId="2496ECB8" w14:textId="77777777" w:rsidTr="000B13C3">
        <w:tc>
          <w:tcPr>
            <w:tcW w:w="4050" w:type="dxa"/>
          </w:tcPr>
          <w:p w14:paraId="3A3205B8" w14:textId="3F3C0FED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F65602" w:rsidRPr="007A168E" w:rsidRDefault="00F65602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3108986F" w14:textId="77777777" w:rsidTr="000B13C3">
        <w:tc>
          <w:tcPr>
            <w:tcW w:w="4050" w:type="dxa"/>
          </w:tcPr>
          <w:p w14:paraId="65E76D73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64E79A78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4250764B" w:rsidR="00F65602" w:rsidRPr="007A168E" w:rsidRDefault="00DB0E35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5AC823FC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155B0D57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F65602" w:rsidRPr="007A168E" w14:paraId="18CAE989" w14:textId="77777777" w:rsidTr="000B13C3">
        <w:tc>
          <w:tcPr>
            <w:tcW w:w="4050" w:type="dxa"/>
          </w:tcPr>
          <w:p w14:paraId="31CCB0F1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2D64A1CF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A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</w:tcPr>
          <w:p w14:paraId="48133A8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091A92C7" w:rsidR="00F65602" w:rsidRPr="007A168E" w:rsidRDefault="00DB0E35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122C1E20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755FD75E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</w:tcPr>
          <w:p w14:paraId="408879B5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605381A0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F65602" w:rsidRPr="007A168E" w14:paraId="5E9B9240" w14:textId="77777777" w:rsidTr="000B13C3">
        <w:tc>
          <w:tcPr>
            <w:tcW w:w="4050" w:type="dxa"/>
          </w:tcPr>
          <w:p w14:paraId="3B6DE4BE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47197DDA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029F2C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23EF3D74" w:rsidR="00F65602" w:rsidRPr="007A168E" w:rsidRDefault="00DB0E35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77544C4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46915F40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39AA26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760A6408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F65602" w:rsidRPr="007A168E" w14:paraId="4CA14716" w14:textId="77777777" w:rsidTr="000B13C3">
        <w:tc>
          <w:tcPr>
            <w:tcW w:w="4050" w:type="dxa"/>
          </w:tcPr>
          <w:p w14:paraId="11468223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3169ED11" w:rsidR="00F65602" w:rsidRPr="007A168E" w:rsidRDefault="00DB0E35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360F0EA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0755E306" w:rsidR="00F65602" w:rsidRPr="007A168E" w:rsidRDefault="00DB0E35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BD4222A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7B62B3BE" w:rsidR="00F65602" w:rsidRPr="007A168E" w:rsidRDefault="00DB0E35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84C2BE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6DC7971F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F65602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F65602" w:rsidRPr="007A168E" w:rsidRDefault="00F65602" w:rsidP="00F6560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6426FDCF" w:rsidR="00F65602" w:rsidRPr="007A168E" w:rsidRDefault="00DB0E35" w:rsidP="00874A69">
            <w:pPr>
              <w:tabs>
                <w:tab w:val="decimal" w:pos="94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74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C9B18E1" w:rsidR="00F65602" w:rsidRPr="007A168E" w:rsidRDefault="00DB0E35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723CF367" w:rsidR="00F65602" w:rsidRPr="007A168E" w:rsidRDefault="00DB0E35" w:rsidP="00874A69">
            <w:pPr>
              <w:tabs>
                <w:tab w:val="decimal" w:pos="967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="00785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2E60B812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481636" w:rsidRPr="007A168E" w14:paraId="46508376" w14:textId="77777777" w:rsidTr="000B13C3">
        <w:trPr>
          <w:tblHeader/>
        </w:trPr>
        <w:tc>
          <w:tcPr>
            <w:tcW w:w="4050" w:type="dxa"/>
          </w:tcPr>
          <w:p w14:paraId="1D48072A" w14:textId="4D6160F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F47A9F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B4FCB5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F395A7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4B4843" w:rsidRPr="007A168E" w:rsidRDefault="004B4843" w:rsidP="004B484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6DAACDB4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453EFE06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0B13B102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2A4F1A47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6C97BD96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6FA37866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4B4843" w:rsidRPr="007A168E" w:rsidRDefault="004B4843" w:rsidP="004B484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5F2F0696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A59B3EF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25FECB98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29D8AD20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258C885A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70272337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411FF62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481636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481636" w:rsidRPr="007A168E" w:rsidRDefault="00481636" w:rsidP="007A168E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481636" w:rsidRPr="007A168E" w:rsidRDefault="00481636" w:rsidP="007A168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30E8AFBA" w14:textId="77777777" w:rsidTr="000B13C3">
        <w:tc>
          <w:tcPr>
            <w:tcW w:w="4050" w:type="dxa"/>
          </w:tcPr>
          <w:p w14:paraId="030CF2EC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481636" w:rsidRPr="007A168E" w:rsidRDefault="00481636" w:rsidP="007A168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0A59F0BB" w14:textId="77777777" w:rsidTr="000B13C3">
        <w:tc>
          <w:tcPr>
            <w:tcW w:w="4050" w:type="dxa"/>
          </w:tcPr>
          <w:p w14:paraId="69AA3554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1E36A0A0" w:rsidR="00F65602" w:rsidRPr="007A168E" w:rsidRDefault="0078501C" w:rsidP="00F65602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49E8F1ED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1719762A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245" w:type="dxa"/>
          </w:tcPr>
          <w:p w14:paraId="251F9EEE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7255F53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F65602" w:rsidRPr="007A168E" w14:paraId="3EA41504" w14:textId="77777777" w:rsidTr="000B13C3">
        <w:tc>
          <w:tcPr>
            <w:tcW w:w="4050" w:type="dxa"/>
          </w:tcPr>
          <w:p w14:paraId="3774F985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30BCD430" w:rsidR="00F65602" w:rsidRPr="007A168E" w:rsidRDefault="0078501C" w:rsidP="00F65602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0895ED57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54C277E8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245" w:type="dxa"/>
          </w:tcPr>
          <w:p w14:paraId="639550EB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7498A937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F65602" w:rsidRPr="007A168E" w14:paraId="7914A366" w14:textId="77777777" w:rsidTr="000B13C3">
        <w:tc>
          <w:tcPr>
            <w:tcW w:w="4050" w:type="dxa"/>
          </w:tcPr>
          <w:p w14:paraId="37C716B1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402EA1EA" w:rsidR="00F65602" w:rsidRPr="007A168E" w:rsidRDefault="0078501C" w:rsidP="00F65602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7ABEC6B8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170C80DF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45" w:type="dxa"/>
          </w:tcPr>
          <w:p w14:paraId="01E2B29C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C48452B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F65602" w:rsidRPr="007A168E" w14:paraId="521C5517" w14:textId="77777777" w:rsidTr="000B13C3">
        <w:tc>
          <w:tcPr>
            <w:tcW w:w="4050" w:type="dxa"/>
          </w:tcPr>
          <w:p w14:paraId="11AF8A82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F65602" w:rsidRPr="007A168E" w:rsidRDefault="00F65602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F65602" w:rsidRPr="007A168E" w:rsidRDefault="00F65602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162FDCB8" w14:textId="77777777" w:rsidTr="000B13C3">
        <w:tc>
          <w:tcPr>
            <w:tcW w:w="4050" w:type="dxa"/>
          </w:tcPr>
          <w:p w14:paraId="23F94732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6F17459C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40400BAC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5FB41D66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45" w:type="dxa"/>
          </w:tcPr>
          <w:p w14:paraId="4BFB87B9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20F31FBA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F65602" w:rsidRPr="007A168E" w14:paraId="3FE533A0" w14:textId="77777777" w:rsidTr="000B13C3">
        <w:tc>
          <w:tcPr>
            <w:tcW w:w="4050" w:type="dxa"/>
          </w:tcPr>
          <w:p w14:paraId="45333F0F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F65602" w:rsidRPr="007A168E" w:rsidRDefault="00F65602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F65602" w:rsidRPr="007A168E" w:rsidRDefault="00F65602" w:rsidP="00F65602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F65602" w:rsidRPr="007A168E" w:rsidRDefault="00F65602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F65602" w:rsidRPr="007A168E" w:rsidRDefault="00F65602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3F2FC353" w14:textId="77777777" w:rsidTr="000B13C3">
        <w:tc>
          <w:tcPr>
            <w:tcW w:w="4050" w:type="dxa"/>
          </w:tcPr>
          <w:p w14:paraId="56FA5F9C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0439C292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7E52C5C9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6EFC079A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45" w:type="dxa"/>
          </w:tcPr>
          <w:p w14:paraId="798B03E3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3F1E52F8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F65602" w:rsidRPr="007A168E" w14:paraId="1315F7B5" w14:textId="77777777" w:rsidTr="000B13C3">
        <w:tc>
          <w:tcPr>
            <w:tcW w:w="4050" w:type="dxa"/>
          </w:tcPr>
          <w:p w14:paraId="26651455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22F8ACCA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0C6C910B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1EF788C6" w:rsidR="00F65602" w:rsidRPr="007A168E" w:rsidRDefault="0078501C" w:rsidP="0078501C">
            <w:pPr>
              <w:tabs>
                <w:tab w:val="decimal" w:pos="529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00B30D6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052C5DC5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F65602" w:rsidRPr="007A168E" w14:paraId="170E24BD" w14:textId="77777777" w:rsidTr="000B13C3">
        <w:tc>
          <w:tcPr>
            <w:tcW w:w="4050" w:type="dxa"/>
          </w:tcPr>
          <w:p w14:paraId="4CCC8743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5FDE378F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7E15EC1C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6CEEF204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45" w:type="dxa"/>
          </w:tcPr>
          <w:p w14:paraId="117FCD63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3D198E93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F65602" w:rsidRPr="007A168E" w14:paraId="61DBEC22" w14:textId="77777777" w:rsidTr="00C4228C">
        <w:tc>
          <w:tcPr>
            <w:tcW w:w="4050" w:type="dxa"/>
          </w:tcPr>
          <w:p w14:paraId="14A43603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2CA0C232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6D894A06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E7E" w14:textId="479CC6EE" w:rsidR="00F65602" w:rsidRPr="007A168E" w:rsidRDefault="00DB0E35" w:rsidP="00F65602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245" w:type="dxa"/>
          </w:tcPr>
          <w:p w14:paraId="5AB88F53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5FA75BE3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F65602" w:rsidRPr="007A168E" w14:paraId="5537471A" w14:textId="77777777" w:rsidTr="00C4228C">
        <w:tc>
          <w:tcPr>
            <w:tcW w:w="4050" w:type="dxa"/>
          </w:tcPr>
          <w:p w14:paraId="4CFEC0C6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42C92370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A3B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73F6F388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052B" w14:textId="2A826209" w:rsidR="00F65602" w:rsidRPr="007A168E" w:rsidRDefault="0078501C" w:rsidP="0078501C">
            <w:pPr>
              <w:tabs>
                <w:tab w:val="decimal" w:pos="529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D49E350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25FABB5B" w14:textId="77777777" w:rsidTr="00C4228C">
        <w:tc>
          <w:tcPr>
            <w:tcW w:w="4050" w:type="dxa"/>
          </w:tcPr>
          <w:p w14:paraId="44AF9094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A5955" w14:textId="3AFA4BEA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CD9480F" w14:textId="026DD4D9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8ABB" w14:textId="183453DF" w:rsidR="00F65602" w:rsidRPr="007A168E" w:rsidRDefault="0078501C" w:rsidP="0078501C">
            <w:pPr>
              <w:tabs>
                <w:tab w:val="decimal" w:pos="529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A7C9F0" w14:textId="46A25FBC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1191A4DA" w14:textId="77777777" w:rsidTr="000B13C3">
        <w:tc>
          <w:tcPr>
            <w:tcW w:w="4050" w:type="dxa"/>
            <w:vAlign w:val="bottom"/>
          </w:tcPr>
          <w:p w14:paraId="1EF24A42" w14:textId="77777777" w:rsidR="00F65602" w:rsidRPr="007A168E" w:rsidRDefault="00F65602" w:rsidP="00F6560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66AEA1F9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785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6A3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F65602" w:rsidRPr="007A168E" w:rsidRDefault="00F65602" w:rsidP="00F65602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0054BC3C" w:rsidR="00F65602" w:rsidRPr="007A168E" w:rsidRDefault="00DB0E35" w:rsidP="00F65602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3C3F5E62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785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45" w:type="dxa"/>
          </w:tcPr>
          <w:p w14:paraId="20436C5C" w14:textId="77777777" w:rsidR="00F65602" w:rsidRPr="007A168E" w:rsidRDefault="00F65602" w:rsidP="00F65602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2DC7689" w:rsidR="00F65602" w:rsidRPr="007A168E" w:rsidRDefault="00DB0E35" w:rsidP="00F65602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3E66E35C" w14:textId="2EA909B4" w:rsidR="00DD7548" w:rsidRDefault="00DD7548">
      <w:pPr>
        <w:rPr>
          <w:rFonts w:asciiTheme="majorBidi" w:hAnsiTheme="majorBidi" w:cstheme="majorBidi"/>
          <w:sz w:val="2"/>
          <w:szCs w:val="2"/>
        </w:rPr>
      </w:pPr>
    </w:p>
    <w:p w14:paraId="0D3E6B5A" w14:textId="0484C068" w:rsidR="00160F81" w:rsidRPr="00160F81" w:rsidRDefault="00DD7548" w:rsidP="00DD754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5C9513BF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1F7F4011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10EFA30F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7FE22E68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1A431AB6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6A10AAC7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3555A62C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297D1AB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278B3C27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49A7D3CD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4765CF21" w:rsidR="004B4843" w:rsidRPr="007A168E" w:rsidRDefault="00DB0E35" w:rsidP="004B484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19894AB8" w14:textId="77777777" w:rsidR="004B4843" w:rsidRPr="007A168E" w:rsidRDefault="004B4843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5F8594F9" w:rsidR="004B4843" w:rsidRPr="007A168E" w:rsidRDefault="00DB0E35" w:rsidP="004B484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481636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172DBB8" w14:textId="77777777" w:rsidTr="000B13C3">
        <w:tc>
          <w:tcPr>
            <w:tcW w:w="3870" w:type="dxa"/>
          </w:tcPr>
          <w:p w14:paraId="7ACCD62F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481636" w:rsidRPr="007A168E" w:rsidRDefault="00481636" w:rsidP="007A168E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56611578" w14:textId="77777777" w:rsidTr="000B13C3">
        <w:tc>
          <w:tcPr>
            <w:tcW w:w="3870" w:type="dxa"/>
          </w:tcPr>
          <w:p w14:paraId="7BA68290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692F284F" w:rsidR="00F65602" w:rsidRPr="007A168E" w:rsidRDefault="0078501C" w:rsidP="00F65602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32BCB527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3F037720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45" w:type="dxa"/>
          </w:tcPr>
          <w:p w14:paraId="47C7D4DC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13A81A77" w:rsidR="00F65602" w:rsidRPr="007A168E" w:rsidRDefault="00DB0E35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F65602" w:rsidRPr="007A168E" w14:paraId="3E71DCCF" w14:textId="77777777" w:rsidTr="000B13C3">
        <w:tc>
          <w:tcPr>
            <w:tcW w:w="3870" w:type="dxa"/>
          </w:tcPr>
          <w:p w14:paraId="65818065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F65602" w:rsidRPr="007A168E" w:rsidRDefault="00F65602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5A73D6E8" w14:textId="77777777" w:rsidTr="000B13C3">
        <w:tc>
          <w:tcPr>
            <w:tcW w:w="3870" w:type="dxa"/>
          </w:tcPr>
          <w:p w14:paraId="3130B696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125B5897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7239A16E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34A87CE7" w:rsidR="00F65602" w:rsidRPr="007A168E" w:rsidRDefault="0078501C" w:rsidP="00F65602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1A0120E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7E8DB891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5CFD7FC5" w14:textId="77777777" w:rsidTr="000B13C3">
        <w:tc>
          <w:tcPr>
            <w:tcW w:w="3870" w:type="dxa"/>
          </w:tcPr>
          <w:p w14:paraId="29085AC6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F65602" w:rsidRPr="007A168E" w:rsidRDefault="00F65602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F65602" w:rsidRPr="007A168E" w:rsidRDefault="00F65602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F65602" w:rsidRPr="007A168E" w:rsidRDefault="00F65602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6CB4B2C2" w14:textId="77777777" w:rsidTr="000B13C3">
        <w:tc>
          <w:tcPr>
            <w:tcW w:w="3870" w:type="dxa"/>
          </w:tcPr>
          <w:p w14:paraId="041BA088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71E9145B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6C954F52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2108B68F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45" w:type="dxa"/>
          </w:tcPr>
          <w:p w14:paraId="5317E25D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311C5912" w:rsidR="00F65602" w:rsidRPr="007A168E" w:rsidRDefault="00DB0E35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F65602" w:rsidRPr="007A168E" w14:paraId="3020114D" w14:textId="77777777" w:rsidTr="000B13C3">
        <w:tc>
          <w:tcPr>
            <w:tcW w:w="3870" w:type="dxa"/>
          </w:tcPr>
          <w:p w14:paraId="6B3AAFF0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463648D1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66923E42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24F71DEA" w:rsidR="00F65602" w:rsidRPr="007A168E" w:rsidRDefault="0078501C" w:rsidP="00F65602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657428D3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567E14AC" w14:textId="77777777" w:rsidTr="000B13C3">
        <w:tc>
          <w:tcPr>
            <w:tcW w:w="3870" w:type="dxa"/>
          </w:tcPr>
          <w:p w14:paraId="59448F89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71CEE6CE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19066D35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48450168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45" w:type="dxa"/>
          </w:tcPr>
          <w:p w14:paraId="68DD69EE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3B25CDDB" w:rsidR="00F65602" w:rsidRPr="007A168E" w:rsidRDefault="00DB0E35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F65602" w:rsidRPr="007A168E" w14:paraId="7F9058B5" w14:textId="77777777" w:rsidTr="000B13C3">
        <w:tc>
          <w:tcPr>
            <w:tcW w:w="3870" w:type="dxa"/>
          </w:tcPr>
          <w:p w14:paraId="3DEBF628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0ABAF5A8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54DAE831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0515A6AB" w:rsidR="00F65602" w:rsidRPr="007A168E" w:rsidRDefault="00DB0E35" w:rsidP="00F65602">
            <w:pPr>
              <w:tabs>
                <w:tab w:val="left" w:pos="582"/>
              </w:tabs>
              <w:spacing w:line="380" w:lineRule="exact"/>
              <w:ind w:left="-70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45" w:type="dxa"/>
          </w:tcPr>
          <w:p w14:paraId="11CC48FC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49C34DE4" w:rsidR="00F65602" w:rsidRPr="007A168E" w:rsidRDefault="00DB0E35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F65602" w:rsidRPr="007A168E" w14:paraId="2042ACD8" w14:textId="77777777" w:rsidTr="006B35C5">
        <w:tc>
          <w:tcPr>
            <w:tcW w:w="3870" w:type="dxa"/>
          </w:tcPr>
          <w:p w14:paraId="5FA809B8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572AF6F2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5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6A717B78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3DF8" w14:textId="4949180E" w:rsidR="00F65602" w:rsidRPr="007A168E" w:rsidRDefault="0078501C" w:rsidP="00F65602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1E91336C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4A8515B1" w14:textId="77777777" w:rsidTr="006B35C5">
        <w:tc>
          <w:tcPr>
            <w:tcW w:w="3870" w:type="dxa"/>
          </w:tcPr>
          <w:p w14:paraId="38EDA2C6" w14:textId="77777777" w:rsidR="00F65602" w:rsidRPr="007A168E" w:rsidRDefault="00F65602" w:rsidP="00F65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77BCB763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0914797D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BE1D" w14:textId="10452FD7" w:rsidR="00F65602" w:rsidRPr="007A168E" w:rsidRDefault="0078501C" w:rsidP="00F65602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436E8B47" w:rsidR="00F65602" w:rsidRPr="007A168E" w:rsidRDefault="00F65602" w:rsidP="000C3C41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F65602" w:rsidRPr="007A168E" w:rsidRDefault="00F65602" w:rsidP="00F6560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2CBCDB1F" w:rsidR="00F65602" w:rsidRPr="007A168E" w:rsidRDefault="00DB0E35" w:rsidP="00F6560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785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F65602" w:rsidRPr="007A168E" w:rsidRDefault="00F65602" w:rsidP="00F6560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7A964020" w:rsidR="00F65602" w:rsidRPr="007A168E" w:rsidRDefault="00DB0E35" w:rsidP="00F65602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53DAE498" w:rsidR="00F65602" w:rsidRPr="007A168E" w:rsidRDefault="00DB0E35" w:rsidP="00F65602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785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45" w:type="dxa"/>
          </w:tcPr>
          <w:p w14:paraId="25B85188" w14:textId="77777777" w:rsidR="00F65602" w:rsidRPr="007A168E" w:rsidRDefault="00F65602" w:rsidP="00F6560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4C733E64" w:rsidR="00F65602" w:rsidRPr="007A168E" w:rsidRDefault="00DB0E35" w:rsidP="00F6560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11BE6D7B" w14:textId="77777777" w:rsidR="007B4E91" w:rsidRDefault="007B4E9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1" w:name="_Hlk77412452"/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197C435" w14:textId="56CD0179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541395EF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DB0E35" w:rsidRPr="00DB0E35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DB0E35" w:rsidRPr="00DB0E35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DB0E35" w:rsidRPr="00DB0E35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DB0E35" w:rsidRPr="00DB0E35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654D50DA" w14:textId="77777777" w:rsidR="00B173E9" w:rsidRDefault="00B173E9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204EAE81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5615765B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="00F65602" w:rsidRPr="007A168E">
        <w:rPr>
          <w:rFonts w:asciiTheme="majorBidi" w:hAnsiTheme="majorBidi" w:cstheme="majorBidi"/>
          <w:lang w:val="en-US"/>
        </w:rPr>
        <w:t xml:space="preserve"> </w:t>
      </w:r>
      <w:r w:rsidR="00F65602" w:rsidRPr="007A168E">
        <w:rPr>
          <w:rFonts w:asciiTheme="majorBidi" w:hAnsiTheme="majorBidi" w:cstheme="majorBidi"/>
          <w:cs/>
          <w:lang w:val="en-US"/>
        </w:rPr>
        <w:t>มีนาคม</w:t>
      </w:r>
      <w:r w:rsidR="00F65602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568ACD" w14:textId="76B9F7F9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6AFC86" w14:textId="42EEA776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lastRenderedPageBreak/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3D294124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6409D6" w:rsidRPr="007A168E">
        <w:rPr>
          <w:rFonts w:asciiTheme="majorBidi" w:hAnsiTheme="majorBidi" w:cstheme="majorBidi"/>
          <w:cs/>
        </w:rPr>
        <w:t>บริการที่เกี่ยวข้องกับการใช้พื้นที่อาคารสำนักงานกับกิจการ</w:t>
      </w:r>
      <w:r w:rsidRPr="007A168E">
        <w:rPr>
          <w:rFonts w:asciiTheme="majorBidi" w:hAnsiTheme="majorBidi" w:cstheme="majorBidi"/>
          <w:cs/>
        </w:rPr>
        <w:t xml:space="preserve">ที่เกี่ยวข้องกัน กำหนดระยะเวลา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  <w:cs/>
        </w:rPr>
        <w:t xml:space="preserve"> ปี </w:t>
      </w:r>
      <w:r w:rsidR="006409D6" w:rsidRPr="007A168E">
        <w:rPr>
          <w:rFonts w:asciiTheme="majorBidi" w:hAnsiTheme="majorBidi" w:cstheme="majorBidi"/>
          <w:cs/>
        </w:rPr>
        <w:t>มี</w:t>
      </w:r>
      <w:r w:rsidRPr="007A168E">
        <w:rPr>
          <w:rFonts w:asciiTheme="majorBidi" w:hAnsiTheme="majorBidi" w:cstheme="majorBidi"/>
          <w:cs/>
        </w:rPr>
        <w:t>รายละเอียดดังนี้</w:t>
      </w:r>
    </w:p>
    <w:p w14:paraId="3B740F24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496"/>
      </w:tblGrid>
      <w:tr w:rsidR="00696747" w:rsidRPr="007A168E" w14:paraId="2FDF9B42" w14:textId="77777777" w:rsidTr="00696747">
        <w:tc>
          <w:tcPr>
            <w:tcW w:w="5940" w:type="dxa"/>
            <w:vAlign w:val="bottom"/>
          </w:tcPr>
          <w:p w14:paraId="7EA482CD" w14:textId="5B53598B" w:rsidR="00696747" w:rsidRPr="007A168E" w:rsidRDefault="00696747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4B48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696747">
        <w:tc>
          <w:tcPr>
            <w:tcW w:w="59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696747">
        <w:tc>
          <w:tcPr>
            <w:tcW w:w="594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696747">
        <w:tc>
          <w:tcPr>
            <w:tcW w:w="594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5A009874" w:rsidR="00696747" w:rsidRPr="007A168E" w:rsidRDefault="00DB0E35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34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788543F6" w:rsidR="00696747" w:rsidRPr="007A168E" w:rsidRDefault="00DB0E35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034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696747" w:rsidRPr="007A168E" w14:paraId="4E3C2EC3" w14:textId="77777777" w:rsidTr="00696747">
        <w:tc>
          <w:tcPr>
            <w:tcW w:w="594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51F4D4B2" w:rsidR="00696747" w:rsidRPr="007A168E" w:rsidRDefault="00DB0E35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34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1E108589" w:rsidR="00696747" w:rsidRPr="007A168E" w:rsidRDefault="00DB0E35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34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696747" w:rsidRPr="007A168E" w14:paraId="530480A0" w14:textId="77777777" w:rsidTr="00696747">
        <w:tc>
          <w:tcPr>
            <w:tcW w:w="594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6C78E58A" w:rsidR="00696747" w:rsidRPr="007A168E" w:rsidRDefault="00DB0E35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034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72541049" w:rsidR="00696747" w:rsidRPr="007A168E" w:rsidRDefault="00DB0E35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034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53E229C5" w:rsidR="009A7D0C" w:rsidRDefault="00F91B1B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บริษัทย่อยแห่ง</w:t>
      </w:r>
      <w:r w:rsidR="009A7D0C"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หนึ่ง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2" w:name="_Hlk118991006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bookmarkEnd w:id="2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7A168E">
        <w:rPr>
          <w:rFonts w:asciiTheme="majorBidi" w:hAnsiTheme="majorBidi" w:cstheme="majorBidi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DB0E35">
        <w:rPr>
          <w:sz w:val="30"/>
          <w:szCs w:val="30"/>
          <w:lang w:val="en-US"/>
        </w:rPr>
        <w:t>31</w:t>
      </w:r>
      <w:r w:rsidR="004B4843">
        <w:rPr>
          <w:rFonts w:hint="cs"/>
          <w:sz w:val="30"/>
          <w:szCs w:val="30"/>
          <w:cs/>
          <w:lang w:val="en-US"/>
        </w:rPr>
        <w:t xml:space="preserve"> มีนาคม</w:t>
      </w:r>
      <w:r w:rsidR="002712A7" w:rsidRPr="0074097D">
        <w:rPr>
          <w:rFonts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685327"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36D6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2712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B0E35" w:rsidRPr="00DB0E35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6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C0A5B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F65602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B484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9348BD"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47CAAD88" w:rsidR="00ED11C5" w:rsidRDefault="00ED11C5" w:rsidP="00ED11C5">
      <w:pPr>
        <w:pStyle w:val="Bo-Blankline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นับตั้งแต่วันที่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2596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4843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4B4843" w:rsidRPr="007A168E" w:rsidRDefault="004B4843" w:rsidP="004B4843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52F3F148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018F1863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7FC968C9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7FD9C0BA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465316FC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6C73DC17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4B4843" w:rsidRPr="007A168E" w:rsidRDefault="004B4843" w:rsidP="004B4843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1D826447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D8B20EF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12EF50E4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EE8AC6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4938907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1F23701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1A4D4CC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77DF6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6F9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3A62790C" w:rsidR="008656F9" w:rsidRPr="007A168E" w:rsidRDefault="00DB0E35" w:rsidP="008656F9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79B11071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6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80" w:type="dxa"/>
          </w:tcPr>
          <w:p w14:paraId="47BF88A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19156B82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77CB1B9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7C59C96C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36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A36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11383E5A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5236554A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30F31B8B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D79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  <w:r w:rsidR="00ED79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80" w:type="dxa"/>
          </w:tcPr>
          <w:p w14:paraId="25289195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37FCB6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7D159EB4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2AA714AE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6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A36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75973807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2C3E00F9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8656F9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5D9D7F5D" w:rsidR="008656F9" w:rsidRPr="00212D82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941</w:t>
            </w:r>
          </w:p>
        </w:tc>
        <w:tc>
          <w:tcPr>
            <w:tcW w:w="180" w:type="dxa"/>
          </w:tcPr>
          <w:p w14:paraId="7E770C8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75864EC7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11B650B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004B48CF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36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 w:rsidR="00A36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</w:p>
        </w:tc>
        <w:tc>
          <w:tcPr>
            <w:tcW w:w="270" w:type="dxa"/>
          </w:tcPr>
          <w:p w14:paraId="7AE7568A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22BC834C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</w:tr>
      <w:tr w:rsidR="008656F9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8656F9" w:rsidRPr="007A168E" w:rsidRDefault="008656F9" w:rsidP="008656F9">
            <w:pPr>
              <w:tabs>
                <w:tab w:val="left" w:pos="450"/>
              </w:tabs>
              <w:spacing w:line="360" w:lineRule="exac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18E92C06" w:rsidR="008656F9" w:rsidRPr="007A168E" w:rsidRDefault="00A36E86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BC38A9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7EA3A572" w:rsidR="008656F9" w:rsidRPr="007A168E" w:rsidRDefault="008656F9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039D5DE3" w:rsidR="008656F9" w:rsidRPr="007A168E" w:rsidRDefault="00A36E86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93B81D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52FD3E8A" w:rsidR="008656F9" w:rsidRPr="007A168E" w:rsidRDefault="008656F9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656F9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4789010B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582</w:t>
            </w:r>
            <w:r w:rsidR="00ED79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180" w:type="dxa"/>
          </w:tcPr>
          <w:p w14:paraId="1FD0A60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65B2B884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65B6B42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0FF5070D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36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="00A36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743F40A5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3672CDF9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1BCA30DF" w14:textId="77777777" w:rsidR="00D6376B" w:rsidRPr="007A168E" w:rsidRDefault="00D6376B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0072E6" w:rsidRPr="007A168E" w14:paraId="4101A859" w14:textId="77777777" w:rsidTr="007A168E">
        <w:trPr>
          <w:tblHeader/>
        </w:trPr>
        <w:tc>
          <w:tcPr>
            <w:tcW w:w="351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0E9434F8" w14:textId="77777777" w:rsidTr="007A168E">
        <w:trPr>
          <w:tblHeader/>
        </w:trPr>
        <w:tc>
          <w:tcPr>
            <w:tcW w:w="3510" w:type="dxa"/>
          </w:tcPr>
          <w:p w14:paraId="77A427D5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91DD9" w14:textId="0FFAD92F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8" w:type="dxa"/>
          </w:tcPr>
          <w:p w14:paraId="601AF741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58C6856" w14:textId="03FEE1A8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768B580C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47DC7930" w:rsidR="004B4843" w:rsidRPr="007A168E" w:rsidRDefault="00DB0E35" w:rsidP="004B4843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2" w:type="dxa"/>
          </w:tcPr>
          <w:p w14:paraId="3AFCF326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D305" w14:textId="64406C27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262D0C8C" w14:textId="77777777" w:rsidTr="007A168E">
        <w:trPr>
          <w:tblHeader/>
        </w:trPr>
        <w:tc>
          <w:tcPr>
            <w:tcW w:w="3510" w:type="dxa"/>
          </w:tcPr>
          <w:p w14:paraId="66C0D2E0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6D1D7" w14:textId="5AD46BAE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198CDF41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C5D724A" w14:textId="4703FC0A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  <w:gridSpan w:val="2"/>
          </w:tcPr>
          <w:p w14:paraId="37F66B22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37EB831C" w:rsidR="004B4843" w:rsidRPr="007A168E" w:rsidRDefault="00DB0E35" w:rsidP="004B4843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4A7FF32F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9A1259F" w14:textId="033AED98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072E6" w:rsidRPr="007A168E" w14:paraId="2B0DA3BE" w14:textId="77777777" w:rsidTr="007A168E">
        <w:trPr>
          <w:tblHeader/>
        </w:trPr>
        <w:tc>
          <w:tcPr>
            <w:tcW w:w="3510" w:type="dxa"/>
          </w:tcPr>
          <w:p w14:paraId="29470AC9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5759624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2E6" w:rsidRPr="007A168E" w14:paraId="6CDBBBAE" w14:textId="77777777" w:rsidTr="000072E6">
        <w:tc>
          <w:tcPr>
            <w:tcW w:w="3510" w:type="dxa"/>
          </w:tcPr>
          <w:p w14:paraId="454F807F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016520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5536B92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C529DFF" w14:textId="77777777" w:rsidR="000072E6" w:rsidRPr="007A168E" w:rsidRDefault="000072E6" w:rsidP="007A168E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4A3B8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DA4026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6F9" w:rsidRPr="007A168E" w14:paraId="046047E8" w14:textId="77777777" w:rsidTr="000072E6">
        <w:tc>
          <w:tcPr>
            <w:tcW w:w="3510" w:type="dxa"/>
          </w:tcPr>
          <w:p w14:paraId="44BC0629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7C4527C9" w14:textId="2596EF8C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6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38" w:type="dxa"/>
          </w:tcPr>
          <w:p w14:paraId="0414428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8482BB4" w14:textId="648A9AF3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gridSpan w:val="2"/>
          </w:tcPr>
          <w:p w14:paraId="23C14DE4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F1D4" w14:textId="7AC0F439" w:rsidR="008656F9" w:rsidRPr="007A168E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36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A36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42" w:type="dxa"/>
          </w:tcPr>
          <w:p w14:paraId="2FAB2F3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3F9C69" w14:textId="1E9BEC28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8656F9" w:rsidRPr="007A168E" w14:paraId="77F4466D" w14:textId="77777777" w:rsidTr="000072E6">
        <w:tc>
          <w:tcPr>
            <w:tcW w:w="3510" w:type="dxa"/>
          </w:tcPr>
          <w:p w14:paraId="7CB34800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4DE1519" w14:textId="21B8B08C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6990795" w14:textId="77777777" w:rsidR="008656F9" w:rsidRPr="007A168E" w:rsidRDefault="008656F9" w:rsidP="008656F9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7C4C0E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9860E" w14:textId="77777777" w:rsidR="008656F9" w:rsidRPr="007A168E" w:rsidRDefault="008656F9" w:rsidP="008656F9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08B800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87CDE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56F9" w:rsidRPr="007A168E" w14:paraId="66E56546" w14:textId="77777777" w:rsidTr="000072E6">
        <w:tc>
          <w:tcPr>
            <w:tcW w:w="3510" w:type="dxa"/>
          </w:tcPr>
          <w:p w14:paraId="713EC66B" w14:textId="065BEFCF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04EFCC5" w14:textId="71AF2D97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8" w:type="dxa"/>
          </w:tcPr>
          <w:p w14:paraId="4143DBD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354E15A" w14:textId="39AE4B73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  <w:gridSpan w:val="2"/>
          </w:tcPr>
          <w:p w14:paraId="4A56204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0EA74" w14:textId="6B2B3D4D" w:rsidR="008656F9" w:rsidRPr="007A168E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</w:tcPr>
          <w:p w14:paraId="3ACF59D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B6E7BF" w14:textId="24913650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0A726978" w14:textId="77777777" w:rsidTr="000072E6">
        <w:tc>
          <w:tcPr>
            <w:tcW w:w="3510" w:type="dxa"/>
          </w:tcPr>
          <w:p w14:paraId="096B14EF" w14:textId="2619DC19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C0EDAE1" w14:textId="53AD43B3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8" w:type="dxa"/>
          </w:tcPr>
          <w:p w14:paraId="10EFE393" w14:textId="77777777" w:rsidR="008656F9" w:rsidRPr="007A168E" w:rsidRDefault="008656F9" w:rsidP="008656F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DFA3F5D" w14:textId="765B306C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9" w:type="dxa"/>
            <w:gridSpan w:val="2"/>
          </w:tcPr>
          <w:p w14:paraId="645DBF2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A47DA" w14:textId="36E6E275" w:rsidR="008656F9" w:rsidRPr="007A168E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1D23617F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5FFCCE" w14:textId="573C3A25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3EE1F47F" w14:textId="77777777" w:rsidTr="000072E6">
        <w:tc>
          <w:tcPr>
            <w:tcW w:w="3510" w:type="dxa"/>
            <w:vAlign w:val="center"/>
          </w:tcPr>
          <w:p w14:paraId="6244D32B" w14:textId="0B649037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6609C4" w14:textId="77A74E1E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8" w:type="dxa"/>
          </w:tcPr>
          <w:p w14:paraId="3691625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275AD86" w14:textId="24ABDAD5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9" w:type="dxa"/>
            <w:gridSpan w:val="2"/>
          </w:tcPr>
          <w:p w14:paraId="778E96F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25ECB" w14:textId="5505EF55" w:rsidR="008656F9" w:rsidRPr="007A168E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</w:tcPr>
          <w:p w14:paraId="713B733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C05DFA" w14:textId="66F9B5A9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6568CB31" w14:textId="77777777" w:rsidTr="000072E6">
        <w:tc>
          <w:tcPr>
            <w:tcW w:w="3510" w:type="dxa"/>
            <w:vAlign w:val="center"/>
          </w:tcPr>
          <w:p w14:paraId="7D6D7A35" w14:textId="2B9A3023" w:rsidR="008656F9" w:rsidRPr="007A168E" w:rsidRDefault="008656F9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DB0E35"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4D1C59CF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63135F67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793FD997" w14:textId="5DAA6E52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gridSpan w:val="2"/>
          </w:tcPr>
          <w:p w14:paraId="218B7AA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1F92FABF" w:rsidR="008656F9" w:rsidRPr="007A168E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49758CF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DAE5E6A" w14:textId="723D56F3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656F9" w:rsidRPr="007A168E" w14:paraId="3A284950" w14:textId="77777777" w:rsidTr="008656F9">
        <w:tc>
          <w:tcPr>
            <w:tcW w:w="3510" w:type="dxa"/>
          </w:tcPr>
          <w:p w14:paraId="77E2DC9A" w14:textId="00ECB008" w:rsidR="008656F9" w:rsidRPr="007A168E" w:rsidRDefault="008656F9" w:rsidP="008656F9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535EFD0" w14:textId="2116C32F" w:rsidR="008656F9" w:rsidRPr="00ED7907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36E86" w:rsidRPr="00ED7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C28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8" w:type="dxa"/>
          </w:tcPr>
          <w:p w14:paraId="113DDFBF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DBD6C6B" w14:textId="30510961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36F50A08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EA17B" w14:textId="6CF2C221" w:rsidR="008656F9" w:rsidRPr="00ED7907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B58EE" w:rsidRPr="00ED7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2B58EE" w:rsidRPr="00ED7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42" w:type="dxa"/>
          </w:tcPr>
          <w:p w14:paraId="07D5DDF4" w14:textId="136302F3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B08D44" w14:textId="01EA6BC2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4625DBBC" w14:textId="77777777" w:rsidTr="008656F9">
        <w:tc>
          <w:tcPr>
            <w:tcW w:w="3510" w:type="dxa"/>
            <w:vAlign w:val="center"/>
          </w:tcPr>
          <w:p w14:paraId="555F654F" w14:textId="77777777" w:rsidR="008656F9" w:rsidRPr="007A168E" w:rsidRDefault="008656F9" w:rsidP="008656F9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109E50AA" w:rsidR="008656F9" w:rsidRPr="008656F9" w:rsidRDefault="002B58EE" w:rsidP="008656F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8656F9" w:rsidRPr="008656F9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2F4822EC" w14:textId="77777777" w:rsidR="008656F9" w:rsidRPr="008656F9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2D333D9" w14:textId="7D707552" w:rsidR="008656F9" w:rsidRPr="008656F9" w:rsidRDefault="008656F9" w:rsidP="000344DC">
            <w:pPr>
              <w:tabs>
                <w:tab w:val="decimal" w:pos="55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B78EA77" w14:textId="77777777" w:rsidR="008656F9" w:rsidRPr="008656F9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55AAB2E8" w:rsidR="008656F9" w:rsidRPr="008656F9" w:rsidRDefault="002B58EE" w:rsidP="008656F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23F55ED" w14:textId="77777777" w:rsidR="008656F9" w:rsidRPr="008656F9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4AB6F97" w14:textId="77777777" w:rsidR="008656F9" w:rsidRPr="008656F9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D024F0" w14:textId="3FE4AEE6" w:rsidR="008656F9" w:rsidRPr="008656F9" w:rsidRDefault="008656F9" w:rsidP="000C3C41">
            <w:pPr>
              <w:tabs>
                <w:tab w:val="decimal" w:pos="64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656F9" w:rsidRPr="007A168E" w14:paraId="3F23BE71" w14:textId="77777777" w:rsidTr="008656F9">
        <w:tc>
          <w:tcPr>
            <w:tcW w:w="3510" w:type="dxa"/>
          </w:tcPr>
          <w:p w14:paraId="356B9F41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FED" w14:textId="1A681C00" w:rsidR="008656F9" w:rsidRPr="007A168E" w:rsidRDefault="00DB0E35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B5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238" w:type="dxa"/>
          </w:tcPr>
          <w:p w14:paraId="4FA65398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1C8A8" w14:textId="4D594142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656F9"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02DBB817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202C7" w14:textId="1496B0FC" w:rsidR="008656F9" w:rsidRPr="00160F81" w:rsidRDefault="00DB0E35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B5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2B5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42" w:type="dxa"/>
          </w:tcPr>
          <w:p w14:paraId="13A15D85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364EE3E3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8656F9"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2FA0436D" w14:textId="77777777" w:rsidTr="008656F9">
        <w:tc>
          <w:tcPr>
            <w:tcW w:w="3510" w:type="dxa"/>
          </w:tcPr>
          <w:p w14:paraId="7994A58B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69FCE3D" w14:textId="77777777" w:rsidR="008656F9" w:rsidRDefault="008656F9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</w:tcPr>
          <w:p w14:paraId="6926F4D2" w14:textId="77777777" w:rsidR="008656F9" w:rsidRPr="007A168E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68B111B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01BF31A" w14:textId="77777777" w:rsidR="008656F9" w:rsidRDefault="008656F9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B4A126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63B19B50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527CA1" w:rsidRPr="007A168E" w14:paraId="5D7D502D" w14:textId="77777777" w:rsidTr="002A589F">
        <w:tc>
          <w:tcPr>
            <w:tcW w:w="351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6F9" w:rsidRPr="007A168E" w14:paraId="1A1262AD" w14:textId="77777777" w:rsidTr="000072E6">
        <w:tc>
          <w:tcPr>
            <w:tcW w:w="3510" w:type="dxa"/>
            <w:vAlign w:val="center"/>
          </w:tcPr>
          <w:p w14:paraId="2B79C569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9718AB" w14:textId="30A27850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8" w:type="dxa"/>
          </w:tcPr>
          <w:p w14:paraId="349A5BEC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C533B2" w14:textId="4D7D6173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485CE7AA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040D9" w14:textId="3668E49A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2" w:type="dxa"/>
          </w:tcPr>
          <w:p w14:paraId="6934815F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E5410BA" w14:textId="0F54A1DF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56F9" w:rsidRPr="007A168E" w14:paraId="5BBCB2CE" w14:textId="77777777" w:rsidTr="000072E6">
        <w:tc>
          <w:tcPr>
            <w:tcW w:w="3510" w:type="dxa"/>
            <w:vAlign w:val="center"/>
          </w:tcPr>
          <w:p w14:paraId="45D6A17D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E0669" w14:textId="73EB91DE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0D48C75C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14C666" w14:textId="16C2A527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040C16D1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D408A5" w14:textId="721997C6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075C8F0A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E83818" w14:textId="3BFA8AFD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8656F9" w:rsidRPr="007A168E" w14:paraId="2A0BAB95" w14:textId="77777777" w:rsidTr="00BA77E5">
        <w:tc>
          <w:tcPr>
            <w:tcW w:w="3510" w:type="dxa"/>
            <w:vAlign w:val="center"/>
          </w:tcPr>
          <w:p w14:paraId="303086DF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44EB1E7" w14:textId="58F5BB54" w:rsidR="008656F9" w:rsidRPr="004B4843" w:rsidRDefault="008656F9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656F9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C72EC6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DDE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967DDE" w:rsidRPr="004B4843" w:rsidRDefault="00967DDE" w:rsidP="00967DD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7AC50140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38" w:type="dxa"/>
          </w:tcPr>
          <w:p w14:paraId="26D0DBF4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592E03B" w14:textId="55E296E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69" w:type="dxa"/>
          </w:tcPr>
          <w:p w14:paraId="5EB100F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61B87978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42" w:type="dxa"/>
          </w:tcPr>
          <w:p w14:paraId="41DF9EAC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3804AF0C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967DDE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967DDE" w:rsidRPr="004B4843" w:rsidRDefault="00967DDE" w:rsidP="00967DD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E36E165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967DDE" w:rsidRPr="004B4843" w:rsidRDefault="00967DDE" w:rsidP="00967DDE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DDE" w:rsidRPr="007A168E" w14:paraId="270B40A3" w14:textId="77777777" w:rsidTr="000072E6">
        <w:tc>
          <w:tcPr>
            <w:tcW w:w="3510" w:type="dxa"/>
          </w:tcPr>
          <w:p w14:paraId="1D20F028" w14:textId="1F0A9E45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776285DF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8" w:type="dxa"/>
            <w:vAlign w:val="center"/>
          </w:tcPr>
          <w:p w14:paraId="791C23B4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792A8F3" w14:textId="0F3A7FF1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9" w:type="dxa"/>
            <w:vAlign w:val="center"/>
          </w:tcPr>
          <w:p w14:paraId="60685628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21ED91CB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42" w:type="dxa"/>
          </w:tcPr>
          <w:p w14:paraId="2127E3C8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228B215C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967DDE" w:rsidRPr="007A168E" w14:paraId="0DD3C4F5" w14:textId="77777777" w:rsidTr="000072E6">
        <w:tc>
          <w:tcPr>
            <w:tcW w:w="3510" w:type="dxa"/>
          </w:tcPr>
          <w:p w14:paraId="75BB7A3D" w14:textId="18EA417E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2672349B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8" w:type="dxa"/>
            <w:vAlign w:val="center"/>
          </w:tcPr>
          <w:p w14:paraId="193031A4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8ED1C12" w14:textId="1AAE041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69" w:type="dxa"/>
            <w:vAlign w:val="center"/>
          </w:tcPr>
          <w:p w14:paraId="6B5AC0EB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4B744A8C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42" w:type="dxa"/>
          </w:tcPr>
          <w:p w14:paraId="2AE9159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73656E6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967DDE" w:rsidRPr="007A168E" w14:paraId="7057D386" w14:textId="77777777" w:rsidTr="000072E6">
        <w:tc>
          <w:tcPr>
            <w:tcW w:w="3510" w:type="dxa"/>
            <w:vAlign w:val="center"/>
          </w:tcPr>
          <w:p w14:paraId="1037AE25" w14:textId="3B7F64AD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4D46B23A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38" w:type="dxa"/>
          </w:tcPr>
          <w:p w14:paraId="4DC23D99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FC1E662" w14:textId="6B9628AB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69" w:type="dxa"/>
          </w:tcPr>
          <w:p w14:paraId="3CB0023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5B6F420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42" w:type="dxa"/>
          </w:tcPr>
          <w:p w14:paraId="47DD528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72542596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967DDE" w:rsidRPr="007A168E" w14:paraId="2C1FCBF2" w14:textId="77777777" w:rsidTr="000072E6">
        <w:tc>
          <w:tcPr>
            <w:tcW w:w="3510" w:type="dxa"/>
            <w:vAlign w:val="center"/>
          </w:tcPr>
          <w:p w14:paraId="745AAE18" w14:textId="2A302EFC" w:rsidR="00967DDE" w:rsidRPr="004B4843" w:rsidRDefault="00967DDE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DB0E35"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6D07C313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38" w:type="dxa"/>
          </w:tcPr>
          <w:p w14:paraId="02CCAF63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1EC8AFD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9" w:type="dxa"/>
          </w:tcPr>
          <w:p w14:paraId="6B378E67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753C5BCA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1C3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42" w:type="dxa"/>
          </w:tcPr>
          <w:p w14:paraId="51503DFF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7FFEF804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967DDE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967DDE" w:rsidRPr="004B4843" w:rsidRDefault="00967DDE" w:rsidP="00967DDE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048E5954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38" w:type="dxa"/>
          </w:tcPr>
          <w:p w14:paraId="4B3E4E4C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04E9699" w14:textId="2DDF34F8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69" w:type="dxa"/>
          </w:tcPr>
          <w:p w14:paraId="51F42F04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3A2BF3B9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C33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</w:t>
            </w:r>
            <w:r w:rsidR="000344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42" w:type="dxa"/>
          </w:tcPr>
          <w:p w14:paraId="21361D5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478EB659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  <w:tr w:rsidR="00967DDE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967DDE" w:rsidRPr="004B4843" w:rsidRDefault="00967DDE" w:rsidP="00967DDE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12A4D2FB" w:rsidR="00967DDE" w:rsidRPr="004B4843" w:rsidRDefault="001C3379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</w:tcPr>
          <w:p w14:paraId="4B173B4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54927CB" w14:textId="763B85FE" w:rsidR="00967DDE" w:rsidRPr="004B4843" w:rsidRDefault="00967DDE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288884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29CBDA8F" w:rsidR="00967DDE" w:rsidRPr="004B4843" w:rsidRDefault="001C3379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AE8664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0051F84A" w:rsidR="00967DDE" w:rsidRPr="004B4843" w:rsidRDefault="00967DDE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7DDE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967DDE" w:rsidRPr="004B4843" w:rsidRDefault="00967DDE" w:rsidP="00967DD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6BA0835B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38" w:type="dxa"/>
          </w:tcPr>
          <w:p w14:paraId="69A96476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665A8A0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269" w:type="dxa"/>
          </w:tcPr>
          <w:p w14:paraId="22592E5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634E4E81" w:rsidR="00967DDE" w:rsidRPr="004B4843" w:rsidRDefault="00DB0E35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C33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  <w:r w:rsidR="001C33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42" w:type="dxa"/>
          </w:tcPr>
          <w:p w14:paraId="7CCAFCF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239A91C8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</w:p>
        </w:tc>
      </w:tr>
      <w:tr w:rsidR="00967DDE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967DDE" w:rsidRPr="004B4843" w:rsidRDefault="00967DDE" w:rsidP="00967DDE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5472579" w14:textId="77777777" w:rsidR="00967DDE" w:rsidRPr="004B4843" w:rsidRDefault="00967DDE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967DDE" w:rsidRPr="004B4843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967DDE" w:rsidRPr="004B4843" w:rsidRDefault="00967DDE" w:rsidP="00967DDE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67DDE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967DDE" w:rsidRPr="004B4843" w:rsidRDefault="00967DDE" w:rsidP="00967DD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10DEA3BF" w:rsidR="00967DDE" w:rsidRPr="004B4843" w:rsidRDefault="00DB0E35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  <w:r w:rsidR="00C11C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238" w:type="dxa"/>
          </w:tcPr>
          <w:p w14:paraId="77C1E89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3D7A449A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69" w:type="dxa"/>
          </w:tcPr>
          <w:p w14:paraId="1679B47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2C56A448" w:rsidR="00967DDE" w:rsidRPr="004B4843" w:rsidRDefault="00DB0E35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C33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  <w:r w:rsidR="001C33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</w:t>
            </w:r>
          </w:p>
        </w:tc>
        <w:tc>
          <w:tcPr>
            <w:tcW w:w="242" w:type="dxa"/>
          </w:tcPr>
          <w:p w14:paraId="6B2F4255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1437A8D7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24A1E599" w:rsidR="002A3A8C" w:rsidRPr="007A168E" w:rsidRDefault="00A017B8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4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4B48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DD6B47B" w14:textId="620C31A5" w:rsidR="002A3A8C" w:rsidRPr="007A168E" w:rsidRDefault="00DB0E35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148BF664" w:rsidR="002A3A8C" w:rsidRPr="007A168E" w:rsidRDefault="00DB0E35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172341AB" w:rsidR="002A3A8C" w:rsidRPr="007A168E" w:rsidRDefault="00DB0E35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6FD27BD2" w:rsidR="002A3A8C" w:rsidRPr="007A168E" w:rsidRDefault="00DB0E35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4D11B11A" w:rsidR="002176D4" w:rsidRPr="007A168E" w:rsidRDefault="00636D6B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2A72A7AE" w:rsidR="002176D4" w:rsidRPr="007A168E" w:rsidRDefault="001C3379" w:rsidP="001C3379">
            <w:pPr>
              <w:tabs>
                <w:tab w:val="decimal" w:pos="91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27D2602A" w:rsidR="002176D4" w:rsidRPr="007A168E" w:rsidRDefault="00967DDE" w:rsidP="000344DC">
            <w:pPr>
              <w:tabs>
                <w:tab w:val="decimal" w:pos="5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0B289693" w:rsidR="001C3379" w:rsidRPr="00990833" w:rsidRDefault="001C3379" w:rsidP="001C33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4CBFED32" w:rsidR="002176D4" w:rsidRPr="007A168E" w:rsidRDefault="00967DDE" w:rsidP="000C3C41">
            <w:pPr>
              <w:tabs>
                <w:tab w:val="decimal" w:pos="5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62F6438E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Pr="007A168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967DDE" w:rsidRPr="007A168E" w14:paraId="35F2ED48" w14:textId="77777777" w:rsidTr="0061004D">
        <w:tc>
          <w:tcPr>
            <w:tcW w:w="5337" w:type="dxa"/>
            <w:shd w:val="clear" w:color="auto" w:fill="auto"/>
          </w:tcPr>
          <w:p w14:paraId="0B86FA4F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720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44D5641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DDE" w:rsidRPr="007A168E" w14:paraId="538FA579" w14:textId="77777777" w:rsidTr="0061004D">
        <w:tc>
          <w:tcPr>
            <w:tcW w:w="5337" w:type="dxa"/>
            <w:shd w:val="clear" w:color="auto" w:fill="auto"/>
          </w:tcPr>
          <w:p w14:paraId="4385ABB0" w14:textId="6216EE13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7A18522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215A759" w14:textId="57D95D17" w:rsidR="00967DDE" w:rsidRPr="007A168E" w:rsidRDefault="00DB0E35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3C1C5E4" w14:textId="77777777" w:rsidR="00967DDE" w:rsidRPr="007A168E" w:rsidRDefault="00967DDE" w:rsidP="006100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D19D63" w14:textId="3C0D4F51" w:rsidR="00967DDE" w:rsidRPr="007A168E" w:rsidRDefault="00DB0E35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967DDE" w:rsidRPr="007A168E" w14:paraId="4EAC03AD" w14:textId="77777777" w:rsidTr="0061004D">
        <w:tc>
          <w:tcPr>
            <w:tcW w:w="5337" w:type="dxa"/>
            <w:shd w:val="clear" w:color="auto" w:fill="auto"/>
          </w:tcPr>
          <w:p w14:paraId="48CBE9E0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804D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673DF34F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DDE" w:rsidRPr="007A168E" w14:paraId="635A3623" w14:textId="77777777" w:rsidTr="0061004D">
        <w:tc>
          <w:tcPr>
            <w:tcW w:w="5337" w:type="dxa"/>
            <w:shd w:val="clear" w:color="auto" w:fill="auto"/>
          </w:tcPr>
          <w:p w14:paraId="3815E5DB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1FCC8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4DF5A225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67DDE" w:rsidRPr="007A168E" w14:paraId="4B92236F" w14:textId="77777777" w:rsidTr="0061004D">
        <w:tc>
          <w:tcPr>
            <w:tcW w:w="5337" w:type="dxa"/>
            <w:shd w:val="clear" w:color="auto" w:fill="auto"/>
          </w:tcPr>
          <w:p w14:paraId="16DBCE9C" w14:textId="27D20625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0991EDBF" w14:textId="77777777" w:rsidR="00967DDE" w:rsidRPr="007A168E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E5A7F45" w14:textId="0B70AEC7" w:rsidR="00967DDE" w:rsidRPr="007A168E" w:rsidRDefault="00DB0E3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  <w:shd w:val="clear" w:color="auto" w:fill="auto"/>
          </w:tcPr>
          <w:p w14:paraId="30D14D76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958813" w14:textId="0290072D" w:rsidR="00967DDE" w:rsidRPr="007A168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tr w:rsidR="00967DDE" w:rsidRPr="00A14791" w14:paraId="54EF16B7" w14:textId="77777777" w:rsidTr="0061004D">
        <w:tc>
          <w:tcPr>
            <w:tcW w:w="5337" w:type="dxa"/>
            <w:shd w:val="clear" w:color="auto" w:fill="auto"/>
          </w:tcPr>
          <w:p w14:paraId="40662DB2" w14:textId="77777777" w:rsidR="00967DDE" w:rsidRPr="00A14791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2AF3CD5F" w14:textId="77777777" w:rsidR="00967DDE" w:rsidRPr="00A14791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61A88D4" w14:textId="3A20C3C4" w:rsidR="00967DDE" w:rsidRPr="00A14791" w:rsidRDefault="00895BD1" w:rsidP="000344DC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02C9F" w14:textId="77777777" w:rsidR="00967DDE" w:rsidRPr="00A14791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BC900D" w14:textId="0EE25FB4" w:rsidR="00967DDE" w:rsidRPr="00967DD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967DDE"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967DDE" w:rsidRPr="007A168E" w14:paraId="582B9677" w14:textId="77777777" w:rsidTr="0061004D">
        <w:tc>
          <w:tcPr>
            <w:tcW w:w="5337" w:type="dxa"/>
            <w:shd w:val="clear" w:color="auto" w:fill="auto"/>
          </w:tcPr>
          <w:p w14:paraId="73475C12" w14:textId="77777777" w:rsidR="00967DDE" w:rsidRPr="00A14791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13A40678" w14:textId="77777777" w:rsidR="00967DDE" w:rsidRPr="00A14791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98DAAD" w14:textId="1602F79E" w:rsidR="00967DDE" w:rsidRPr="00A14791" w:rsidRDefault="00895BD1" w:rsidP="000344DC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9D15A" w14:textId="77777777" w:rsidR="00967DDE" w:rsidRPr="00A14791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B12D81" w14:textId="30FE3005" w:rsidR="00967DDE" w:rsidRPr="00967DD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967DDE"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67DDE" w:rsidRPr="007A168E" w14:paraId="5B55A6D8" w14:textId="77777777" w:rsidTr="0061004D">
        <w:tc>
          <w:tcPr>
            <w:tcW w:w="5337" w:type="dxa"/>
            <w:shd w:val="clear" w:color="auto" w:fill="auto"/>
          </w:tcPr>
          <w:p w14:paraId="1B382820" w14:textId="77777777" w:rsidR="00967DDE" w:rsidRPr="00A14791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546825BF" w14:textId="77777777" w:rsidR="00967DDE" w:rsidRPr="00A14791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A7CED39" w14:textId="0AE231D5" w:rsidR="00967DDE" w:rsidRPr="00A14791" w:rsidRDefault="00895BD1" w:rsidP="000344DC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57F91" w14:textId="77777777" w:rsidR="00967DDE" w:rsidRPr="00A14791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1BD20B" w14:textId="7DA57DB8" w:rsidR="00967DDE" w:rsidRPr="00967DD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967DDE"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67DDE" w:rsidRPr="007A168E" w14:paraId="1D642050" w14:textId="77777777" w:rsidTr="0061004D">
        <w:tc>
          <w:tcPr>
            <w:tcW w:w="5337" w:type="dxa"/>
            <w:shd w:val="clear" w:color="auto" w:fill="auto"/>
          </w:tcPr>
          <w:p w14:paraId="7FEE84CE" w14:textId="77777777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7C69D8F4" w14:textId="77777777" w:rsidR="00967DDE" w:rsidRPr="007A168E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3B50E3E" w14:textId="143DFC79" w:rsidR="00967DDE" w:rsidRPr="007A168E" w:rsidRDefault="00DB0E3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 w:rsidR="008946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  <w:shd w:val="clear" w:color="auto" w:fill="auto"/>
          </w:tcPr>
          <w:p w14:paraId="53F00EE7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789E77" w14:textId="371574EF" w:rsidR="00967DDE" w:rsidRPr="00967DD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="00967DDE"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</w:tr>
      <w:tr w:rsidR="00967DDE" w:rsidRPr="007A168E" w14:paraId="20C721F5" w14:textId="77777777" w:rsidTr="0061004D">
        <w:tc>
          <w:tcPr>
            <w:tcW w:w="5337" w:type="dxa"/>
            <w:shd w:val="clear" w:color="auto" w:fill="auto"/>
          </w:tcPr>
          <w:p w14:paraId="253851D0" w14:textId="77777777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CA76D9A" w14:textId="69F399E4" w:rsidR="00967DDE" w:rsidRPr="00ED7907" w:rsidRDefault="00DB0E35" w:rsidP="00ED790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E24B35E" w14:textId="3668F6D2" w:rsidR="00967DDE" w:rsidRDefault="00895BD1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01F1E5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9A260" w14:textId="5BBFF58A" w:rsidR="00967DDE" w:rsidRPr="00967DDE" w:rsidRDefault="00967DDE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67DDE" w:rsidRPr="007A168E" w14:paraId="60F48749" w14:textId="77777777" w:rsidTr="0061004D">
        <w:tc>
          <w:tcPr>
            <w:tcW w:w="5337" w:type="dxa"/>
            <w:shd w:val="clear" w:color="auto" w:fill="auto"/>
          </w:tcPr>
          <w:p w14:paraId="126E68C2" w14:textId="77777777" w:rsidR="00967DDE" w:rsidRPr="007A168E" w:rsidRDefault="00967DDE" w:rsidP="00967DDE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30B58928" w14:textId="28CB1B9A" w:rsidR="00967DDE" w:rsidRPr="007A168E" w:rsidRDefault="00DB0E35" w:rsidP="00967DD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F5BA397" w14:textId="012FDA06" w:rsidR="00967DDE" w:rsidRPr="007A168E" w:rsidRDefault="00DB0E3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99FAC73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A79464" w14:textId="232C28CB" w:rsidR="00967DDE" w:rsidRPr="007A168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967DDE" w:rsidRPr="007A168E" w14:paraId="30966664" w14:textId="77777777" w:rsidTr="0061004D">
        <w:tc>
          <w:tcPr>
            <w:tcW w:w="6417" w:type="dxa"/>
            <w:gridSpan w:val="2"/>
            <w:shd w:val="clear" w:color="auto" w:fill="auto"/>
          </w:tcPr>
          <w:p w14:paraId="1FF6D5E3" w14:textId="58CA01B5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B781B30" w14:textId="4D91FB93" w:rsidR="00967DDE" w:rsidRPr="007A168E" w:rsidRDefault="00DB0E3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9B7E358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9977D2" w14:textId="66AE77A9" w:rsidR="00967DDE" w:rsidRPr="007A168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67DDE" w:rsidRPr="007A168E" w14:paraId="4A6E909D" w14:textId="77777777" w:rsidTr="0061004D">
        <w:tc>
          <w:tcPr>
            <w:tcW w:w="5337" w:type="dxa"/>
            <w:shd w:val="clear" w:color="auto" w:fill="auto"/>
          </w:tcPr>
          <w:p w14:paraId="14E2DF86" w14:textId="2784C83C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5EA5DF4F" w14:textId="77777777" w:rsidR="00967DDE" w:rsidRPr="007A168E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CC6B" w14:textId="12076334" w:rsidR="008946B0" w:rsidRPr="007A168E" w:rsidRDefault="00DB0E35" w:rsidP="008946B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  <w:r w:rsidR="008946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</w:tcPr>
          <w:p w14:paraId="47D2DBDE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9B9EC" w14:textId="5C570D13" w:rsidR="00967DDE" w:rsidRPr="007A168E" w:rsidRDefault="00DB0E35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45416365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DB0E35" w:rsidRPr="00DB0E35">
        <w:rPr>
          <w:rFonts w:asciiTheme="majorBidi" w:hAnsiTheme="majorBidi" w:cstheme="majorBidi"/>
          <w:b w:val="0"/>
          <w:bCs w:val="0"/>
        </w:rPr>
        <w:t>31</w:t>
      </w:r>
      <w:r w:rsidR="00967DDE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967DDE" w:rsidRPr="007A168E">
        <w:rPr>
          <w:rFonts w:asciiTheme="majorBidi" w:hAnsiTheme="majorBidi" w:cstheme="majorBidi"/>
          <w:b w:val="0"/>
          <w:bCs w:val="0"/>
          <w:cs/>
        </w:rPr>
        <w:t xml:space="preserve">มีนาคม </w:t>
      </w:r>
      <w:r w:rsidR="00DB0E35" w:rsidRPr="00DB0E35">
        <w:rPr>
          <w:rFonts w:asciiTheme="majorBidi" w:hAnsiTheme="majorBidi" w:cstheme="majorBidi"/>
          <w:b w:val="0"/>
          <w:bCs w:val="0"/>
        </w:rPr>
        <w:t>2567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</w:rPr>
        <w:t>3</w:t>
      </w:r>
      <w:r w:rsidR="00895BD1">
        <w:rPr>
          <w:rFonts w:asciiTheme="majorBidi" w:hAnsiTheme="majorBidi" w:cstheme="majorBidi"/>
          <w:b w:val="0"/>
          <w:bCs w:val="0"/>
        </w:rPr>
        <w:t>.</w:t>
      </w:r>
      <w:r w:rsidR="00DB0E35" w:rsidRPr="00DB0E35">
        <w:rPr>
          <w:rFonts w:asciiTheme="majorBidi" w:hAnsiTheme="majorBidi" w:cstheme="majorBidi"/>
          <w:b w:val="0"/>
          <w:bCs w:val="0"/>
        </w:rPr>
        <w:t>30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2566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.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40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</w:rPr>
        <w:t>19</w:t>
      </w:r>
      <w:r w:rsidR="00895BD1">
        <w:rPr>
          <w:rFonts w:asciiTheme="majorBidi" w:hAnsiTheme="majorBidi" w:cstheme="majorBidi"/>
          <w:b w:val="0"/>
          <w:bCs w:val="0"/>
        </w:rPr>
        <w:t>,</w:t>
      </w:r>
      <w:r w:rsidR="00DB0E35" w:rsidRPr="00DB0E35">
        <w:rPr>
          <w:rFonts w:asciiTheme="majorBidi" w:hAnsiTheme="majorBidi" w:cstheme="majorBidi"/>
          <w:b w:val="0"/>
          <w:bCs w:val="0"/>
        </w:rPr>
        <w:t>470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2565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20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,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060</w:t>
      </w:r>
      <w:r w:rsidR="00BC2C75"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ล้านบาท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2641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3ADA0431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DB0E35" w:rsidRPr="00DB0E35">
        <w:rPr>
          <w:lang w:val="en-US"/>
        </w:rPr>
        <w:t>31</w:t>
      </w:r>
      <w:r w:rsidR="004B4843" w:rsidRPr="00080602">
        <w:rPr>
          <w:rFonts w:hint="cs"/>
          <w:cs/>
          <w:lang w:val="en-US"/>
        </w:rPr>
        <w:t xml:space="preserve"> มีนาคม</w:t>
      </w:r>
      <w:r w:rsidR="002B68C9" w:rsidRPr="00080602">
        <w:rPr>
          <w:rFonts w:hint="cs"/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080602">
        <w:rPr>
          <w:rFonts w:asciiTheme="majorBidi" w:hAnsiTheme="majorBidi" w:cstheme="majorBidi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6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2B68C9" w:rsidRPr="00080602">
        <w:rPr>
          <w:rFonts w:hint="cs"/>
          <w:cs/>
        </w:rPr>
        <w:t>งวด</w:t>
      </w:r>
      <w:r w:rsidR="004B4843" w:rsidRPr="00080602">
        <w:rPr>
          <w:rFonts w:hint="cs"/>
          <w:cs/>
        </w:rPr>
        <w:t>สาม</w:t>
      </w:r>
      <w:r w:rsidR="0011315F" w:rsidRPr="00080602">
        <w:rPr>
          <w:rFonts w:hint="cs"/>
          <w:cs/>
        </w:rPr>
        <w:t>เดือน</w:t>
      </w:r>
      <w:r w:rsidR="002B68C9" w:rsidRPr="00080602">
        <w:rPr>
          <w:rFonts w:hint="cs"/>
          <w:cs/>
        </w:rPr>
        <w:t xml:space="preserve">สิ้นสุดวันที่ </w:t>
      </w:r>
      <w:r w:rsidR="00DB0E35" w:rsidRPr="00DB0E35">
        <w:rPr>
          <w:lang w:val="en-US"/>
        </w:rPr>
        <w:t>31</w:t>
      </w:r>
      <w:r w:rsidR="004B4843" w:rsidRPr="00080602">
        <w:rPr>
          <w:rFonts w:hint="cs"/>
          <w:cs/>
          <w:lang w:val="en-US"/>
        </w:rPr>
        <w:t xml:space="preserve"> มีนาคม</w:t>
      </w:r>
      <w:r w:rsidR="004B4843" w:rsidRPr="00080602">
        <w:rPr>
          <w:rFonts w:hint="cs"/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="004B4843" w:rsidRPr="00080602">
        <w:rPr>
          <w:rFonts w:asciiTheme="majorBidi" w:hAnsiTheme="majorBidi" w:cstheme="majorBidi"/>
        </w:rPr>
        <w:t xml:space="preserve"> </w:t>
      </w:r>
      <w:r w:rsidR="004B4843" w:rsidRPr="00080602">
        <w:rPr>
          <w:rFonts w:asciiTheme="majorBidi" w:hAnsiTheme="majorBidi" w:cstheme="majorBidi" w:hint="cs"/>
          <w:cs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2566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6F14BAF8" w:rsidR="00C2566B" w:rsidRPr="00080602" w:rsidRDefault="004B4843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 w:hint="cs"/>
                <w:cs/>
                <w:lang w:val="en-US"/>
              </w:rPr>
              <w:t>สาม</w:t>
            </w:r>
            <w:r w:rsidR="0011315F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C2566B" w:rsidRPr="00080602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4B4843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4B4843" w:rsidRPr="00080602" w:rsidRDefault="004B4843" w:rsidP="004B4843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4B4843" w:rsidRPr="00080602" w:rsidRDefault="004B4843" w:rsidP="004B4843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137D9839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01351A1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081B9784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2F0E1797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F014B7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39636B2E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26234357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AAA0D2D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40F0E983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7638A613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4D8F07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4500775F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47C3F77D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D9D8174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738C8870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="004B4843"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843" w:rsidRPr="0008060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4B4843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4B4843" w:rsidRPr="00080602" w:rsidRDefault="004B4843" w:rsidP="004B4843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4B4843" w:rsidRPr="00080602" w:rsidRDefault="004B4843" w:rsidP="004B4843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77D8F45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5EFDC455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74CC00C4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FA42D39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343882C1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112CBB06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21DC6369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AC988E6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6116DAC7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FA7B362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6C73EE67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4D112138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13B4D9B6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615ED9C5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26386227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49BA7B4" w14:textId="77777777" w:rsidR="004B4843" w:rsidRPr="00080602" w:rsidRDefault="004B4843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B14B76D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2A59784" w14:textId="77777777" w:rsidR="004B4843" w:rsidRPr="00080602" w:rsidRDefault="004B4843" w:rsidP="004B4843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350F6469" w:rsidR="004B4843" w:rsidRPr="00080602" w:rsidRDefault="00DB0E35" w:rsidP="004B4843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C2566B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C2566B" w:rsidRPr="00080602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2566B" w:rsidRPr="00080602" w14:paraId="2B1136BA" w14:textId="77777777" w:rsidTr="00C2566B">
        <w:tc>
          <w:tcPr>
            <w:tcW w:w="2699" w:type="dxa"/>
          </w:tcPr>
          <w:p w14:paraId="2B1D69B8" w14:textId="77777777" w:rsidR="00C2566B" w:rsidRPr="00080602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C2566B" w:rsidRPr="00080602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C2566B" w:rsidRPr="00080602" w:rsidRDefault="00C2566B" w:rsidP="00C2566B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C2566B" w:rsidRPr="00080602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C2566B" w:rsidRPr="00080602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C2566B" w:rsidRPr="00080602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C2566B" w:rsidRPr="00080602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C2566B" w:rsidRPr="00080602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C2566B" w:rsidRPr="00080602" w:rsidRDefault="00C2566B" w:rsidP="00C2566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C2566B" w:rsidRPr="00080602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C2566B" w:rsidRPr="00080602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C2566B" w:rsidRPr="00080602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C2566B" w:rsidRPr="00080602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C2566B" w:rsidRPr="00080602" w:rsidRDefault="00C2566B" w:rsidP="00C2566B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23AA" w:rsidRPr="00080602" w14:paraId="37903760" w14:textId="77777777" w:rsidTr="00A82444">
        <w:tc>
          <w:tcPr>
            <w:tcW w:w="2699" w:type="dxa"/>
          </w:tcPr>
          <w:p w14:paraId="4E6D4ABF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672015A5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1E46EB0D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097114BF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6A4A1592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0D50C73D" w:rsidR="008523AA" w:rsidRPr="0078501C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8523AA" w:rsidRPr="00080602" w:rsidRDefault="008523AA" w:rsidP="008523AA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60CB55A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574DB7AE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974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8523AA" w:rsidRPr="00080602" w:rsidRDefault="008523AA" w:rsidP="008523A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33DF93A3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950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53025FB5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6ABCE5F6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450CCA57" w14:textId="77777777" w:rsidTr="00A82444">
        <w:tc>
          <w:tcPr>
            <w:tcW w:w="2699" w:type="dxa"/>
          </w:tcPr>
          <w:p w14:paraId="32A93E4F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8523AA" w:rsidRPr="00080602" w:rsidRDefault="008523AA" w:rsidP="008523AA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773AE07F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6A39325A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7A89C8D4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63758FF7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64A34666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60174D4F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116C4BE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609</w:t>
            </w:r>
            <w:r w:rsidR="004625F8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8523AA" w:rsidRPr="00080602" w:rsidRDefault="008523AA" w:rsidP="008523A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48EB2BEE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836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018884A2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708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1BCE7C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1D942B8D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531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8523AA" w:rsidRPr="00080602" w14:paraId="69987A07" w14:textId="77777777" w:rsidTr="00A82444">
        <w:tc>
          <w:tcPr>
            <w:tcW w:w="2699" w:type="dxa"/>
          </w:tcPr>
          <w:p w14:paraId="16BB3B68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8523AA" w:rsidRPr="00080602" w:rsidRDefault="008523AA" w:rsidP="008523AA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3E0FCAB5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3481BE0B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38F8BC68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8018B0F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4592F700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1CBFE3F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59D706C7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731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8523AA" w:rsidRPr="00080602" w:rsidRDefault="008523AA" w:rsidP="008523A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26C00350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733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36735B52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2388C630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4C29DC2A" w14:textId="77777777" w:rsidTr="00A82444">
        <w:tc>
          <w:tcPr>
            <w:tcW w:w="2699" w:type="dxa"/>
          </w:tcPr>
          <w:p w14:paraId="198E3E61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217152A9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25CF7205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7EA25CF7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2312C4E5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4B0E5FA9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854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341ED842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854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27F67519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708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3131C56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722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02833421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02097335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6546924C" w14:textId="77777777" w:rsidTr="00A82444">
        <w:tc>
          <w:tcPr>
            <w:tcW w:w="2699" w:type="dxa"/>
          </w:tcPr>
          <w:p w14:paraId="7CF02507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187BCADE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5544F35C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027A14A6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8523AA" w:rsidRPr="00080602" w:rsidRDefault="008523AA" w:rsidP="008523A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0A944195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6E0340AE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4BE25BC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46A1538D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4903E6A6" w:rsidR="008523AA" w:rsidRPr="00080602" w:rsidRDefault="008523AA" w:rsidP="00B257B0">
            <w:pPr>
              <w:tabs>
                <w:tab w:val="decimal" w:pos="51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8523AA" w:rsidRPr="00080602" w:rsidRDefault="008523AA" w:rsidP="008523AA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7E739992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6152E21E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73D9DF2D" w14:textId="77777777" w:rsidTr="00A82444">
        <w:tc>
          <w:tcPr>
            <w:tcW w:w="2699" w:type="dxa"/>
          </w:tcPr>
          <w:p w14:paraId="5F6762A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795ECBCC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028521BF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5DF5D5C0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468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8523AA" w:rsidRPr="00080602" w:rsidRDefault="008523AA" w:rsidP="008523A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562FD1E1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468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4F03C790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784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0CAB354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784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1855CC0A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557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3451397D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434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8523AA" w:rsidRPr="00080602" w:rsidRDefault="008523AA" w:rsidP="008523AA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33D7701A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984C52" w14:textId="77777777" w:rsidR="008523AA" w:rsidRPr="00080602" w:rsidRDefault="008523AA" w:rsidP="008523AA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400E0656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218127EA" w14:textId="77777777" w:rsidTr="00A82444">
        <w:tc>
          <w:tcPr>
            <w:tcW w:w="2699" w:type="dxa"/>
          </w:tcPr>
          <w:p w14:paraId="0853A57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8523AA" w:rsidRPr="00080602" w:rsidRDefault="008523AA" w:rsidP="008523AA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2DE9602D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33C4A956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051DFB09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8523AA" w:rsidRPr="00080602" w:rsidRDefault="008523AA" w:rsidP="008523A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E8195AF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1EE5923B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2854C19" w14:textId="77777777" w:rsidR="008523AA" w:rsidRPr="00080602" w:rsidRDefault="008523AA" w:rsidP="008523AA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33135728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12135B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49B876B0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61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62438614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</w:tcPr>
          <w:p w14:paraId="7546F16E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6AF45BCD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2DEF0B3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7CD44757" w14:textId="77777777" w:rsidTr="00A82444">
        <w:tc>
          <w:tcPr>
            <w:tcW w:w="2699" w:type="dxa"/>
          </w:tcPr>
          <w:p w14:paraId="72E4FAB8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08AD5282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C602B13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10469210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26C89FCD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2F1F91DA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50CA3736" w:rsidR="008523AA" w:rsidRPr="00080602" w:rsidRDefault="00DB0E35" w:rsidP="00D50D45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5332EFE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106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3B22BDA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107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3B72B6D1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381FD6F1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610385A2" w14:textId="77777777" w:rsidTr="00A82444">
        <w:tc>
          <w:tcPr>
            <w:tcW w:w="2699" w:type="dxa"/>
          </w:tcPr>
          <w:p w14:paraId="76C1C24C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23DCC609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95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682C250E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3FA809A0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6345D251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74E015B0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2ADBA440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1E8092F9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2EAC2153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0AC340BE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7CFF89D3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546DF78E" w14:textId="77777777" w:rsidTr="00A82444">
        <w:tc>
          <w:tcPr>
            <w:tcW w:w="2699" w:type="dxa"/>
          </w:tcPr>
          <w:p w14:paraId="5F2A9461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214AC618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23346374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4399FACD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091CEB0E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7183AC5C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179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118E7688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179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2D86085A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162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62EFDE39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164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2F93BB0D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1BD86EBE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69FE3899" w14:textId="77777777" w:rsidTr="00A82444">
        <w:tc>
          <w:tcPr>
            <w:tcW w:w="2699" w:type="dxa"/>
          </w:tcPr>
          <w:p w14:paraId="19BEE6C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8523AA" w:rsidRPr="00080602" w:rsidRDefault="008523AA" w:rsidP="008523A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8523AA" w:rsidRPr="00080602" w:rsidRDefault="008523AA" w:rsidP="008523AA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6D1F1381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2D90ECA7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2C321BE9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553B4F20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35093D7B" w:rsidR="008523AA" w:rsidRPr="00080602" w:rsidRDefault="00DB0E35" w:rsidP="008523A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125B6028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8523AA" w:rsidRPr="00080602" w:rsidRDefault="008523AA" w:rsidP="008523AA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3A771F25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204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8523AA" w:rsidRPr="00080602" w:rsidRDefault="008523AA" w:rsidP="008523AA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4819F803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205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517BA023" w:rsidR="008523AA" w:rsidRPr="00080602" w:rsidRDefault="008523AA" w:rsidP="00B257B0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4E96109A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438F26B2" w14:textId="77777777" w:rsidTr="00C2566B">
        <w:tc>
          <w:tcPr>
            <w:tcW w:w="2699" w:type="dxa"/>
          </w:tcPr>
          <w:p w14:paraId="58CE2D82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8523AA" w:rsidRPr="00080602" w:rsidRDefault="008523AA" w:rsidP="008523A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23AA" w:rsidRPr="00080602" w14:paraId="343AF664" w14:textId="77777777" w:rsidTr="00C2566B">
        <w:tc>
          <w:tcPr>
            <w:tcW w:w="2699" w:type="dxa"/>
          </w:tcPr>
          <w:p w14:paraId="31FD8C8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8523AA" w:rsidRPr="00080602" w:rsidRDefault="008523AA" w:rsidP="008523A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23AA" w:rsidRPr="00080602" w14:paraId="1C55E7DF" w14:textId="77777777" w:rsidTr="00C2566B">
        <w:tc>
          <w:tcPr>
            <w:tcW w:w="2699" w:type="dxa"/>
          </w:tcPr>
          <w:p w14:paraId="0356469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8523AA" w:rsidRPr="00080602" w:rsidRDefault="008523AA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8523AA" w:rsidRPr="00080602" w:rsidRDefault="008523AA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8523AA" w:rsidRPr="00080602" w:rsidRDefault="008523AA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8523AA" w:rsidRPr="00080602" w:rsidRDefault="008523AA" w:rsidP="008523A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23AA" w:rsidRPr="00080602" w14:paraId="69260205" w14:textId="77777777" w:rsidTr="00A82444">
        <w:tc>
          <w:tcPr>
            <w:tcW w:w="2699" w:type="dxa"/>
          </w:tcPr>
          <w:p w14:paraId="26AD1CF8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30410926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83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4BEC01A2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83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17D607DA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36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75BB61B9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36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186F3CED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="008523AA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0B4916EA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6FF71B18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</w:t>
            </w:r>
            <w:r w:rsidR="00B257B0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62A986B1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7605B964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371AE5CB" w14:textId="77777777" w:rsidTr="00A82444">
        <w:tc>
          <w:tcPr>
            <w:tcW w:w="2699" w:type="dxa"/>
          </w:tcPr>
          <w:p w14:paraId="72285E5E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1B8908DF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52A4449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21EF3BBB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6807CFC2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2AFF93CE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05121FB8" w:rsidR="008523AA" w:rsidRPr="00080602" w:rsidRDefault="00DB0E35" w:rsidP="004625F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19</w:t>
            </w:r>
            <w:r w:rsidR="00B257B0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558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7FFEC35C" w:rsidR="008523AA" w:rsidRPr="00080602" w:rsidRDefault="00DB0E35" w:rsidP="008523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54A623E4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11050D70" w14:textId="77777777" w:rsidTr="00A82444">
        <w:tc>
          <w:tcPr>
            <w:tcW w:w="2699" w:type="dxa"/>
          </w:tcPr>
          <w:p w14:paraId="018EAE5F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18E24EFA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3CD5C0AA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5DD78BAC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187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3CECA752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187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627F1FEC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6685F41A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04BBD7B2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6ADD9339" w14:textId="77777777" w:rsidTr="00A82444">
        <w:tc>
          <w:tcPr>
            <w:tcW w:w="2699" w:type="dxa"/>
          </w:tcPr>
          <w:p w14:paraId="09E14F18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513D0E92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6C100085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472F36B4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B96342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41F87BC6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3BF27ABD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0B982311" w:rsidR="008523AA" w:rsidRPr="00080602" w:rsidRDefault="00D50D45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354E706D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34D7589B" w14:textId="77777777" w:rsidTr="00A82444">
        <w:tc>
          <w:tcPr>
            <w:tcW w:w="2699" w:type="dxa"/>
          </w:tcPr>
          <w:p w14:paraId="5165CF84" w14:textId="77777777" w:rsidR="008523AA" w:rsidRPr="00080602" w:rsidRDefault="008523AA" w:rsidP="008523AA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268FC2AF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6BAFF363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54B86DF9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E31663D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4B7EEF8B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605B70B6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5851483E" w:rsidR="008523AA" w:rsidRPr="00080602" w:rsidRDefault="008523AA" w:rsidP="00D50D45">
            <w:pPr>
              <w:tabs>
                <w:tab w:val="decimal" w:pos="540"/>
              </w:tabs>
              <w:spacing w:line="240" w:lineRule="auto"/>
              <w:ind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1D3BD83F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286B1A78" w14:textId="77777777" w:rsidTr="00A82444">
        <w:tc>
          <w:tcPr>
            <w:tcW w:w="2699" w:type="dxa"/>
          </w:tcPr>
          <w:p w14:paraId="446EF1A0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53444391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5E3BDBA8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25950FD3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7EF5AA28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74B12901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2EFFDDF8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1BE3A9C7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3022AB94" w14:textId="77777777" w:rsidTr="00A82444">
        <w:tc>
          <w:tcPr>
            <w:tcW w:w="2699" w:type="dxa"/>
          </w:tcPr>
          <w:p w14:paraId="2FE33B98" w14:textId="64871161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252AC96D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383B753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490DEF57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53850891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5FB87BCA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28F3437E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07F4F650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1B1AB52C" w14:textId="77777777" w:rsidTr="00A82444">
        <w:tc>
          <w:tcPr>
            <w:tcW w:w="2699" w:type="dxa"/>
          </w:tcPr>
          <w:p w14:paraId="3D1D1C91" w14:textId="77777777" w:rsidR="008523AA" w:rsidRPr="00080602" w:rsidRDefault="008523AA" w:rsidP="008523AA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5D81C8EA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0CAE5732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417AE073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37DE7FA2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4371DB7C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17710ECB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5B9A0552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080602" w14:paraId="5F7CB20C" w14:textId="77777777" w:rsidTr="00A82444">
        <w:tc>
          <w:tcPr>
            <w:tcW w:w="2699" w:type="dxa"/>
          </w:tcPr>
          <w:p w14:paraId="6AA52556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8523AA" w:rsidRPr="00080602" w:rsidRDefault="008523AA" w:rsidP="008523A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8523AA" w:rsidRPr="00080602" w:rsidRDefault="008523AA" w:rsidP="008523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5DCA241C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3422E6D5" w:rsidR="008523AA" w:rsidRPr="00080602" w:rsidRDefault="00DB0E35" w:rsidP="008523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1D5755ED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8523AA" w:rsidRPr="00080602" w:rsidRDefault="008523AA" w:rsidP="008523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2DD9C31D" w:rsidR="008523AA" w:rsidRPr="00080602" w:rsidRDefault="00DB0E35" w:rsidP="008523AA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="008523AA"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01FDFB7E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8523AA" w:rsidRPr="00080602" w:rsidRDefault="008523AA" w:rsidP="008523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6751494D" w:rsidR="008523AA" w:rsidRPr="00080602" w:rsidRDefault="00D50D45" w:rsidP="008523AA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8523AA" w:rsidRPr="00080602" w:rsidRDefault="008523AA" w:rsidP="008523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3ECB05B6" w:rsidR="008523AA" w:rsidRPr="00080602" w:rsidRDefault="008523AA" w:rsidP="008523A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8523AA" w:rsidRPr="00080602" w:rsidRDefault="008523AA" w:rsidP="008523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77777777" w:rsidR="008523AA" w:rsidRPr="00080602" w:rsidRDefault="008523AA" w:rsidP="008523AA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23AA" w:rsidRPr="007A168E" w14:paraId="2CAD0D12" w14:textId="77777777" w:rsidTr="00A82444">
        <w:tc>
          <w:tcPr>
            <w:tcW w:w="2699" w:type="dxa"/>
          </w:tcPr>
          <w:p w14:paraId="4DC758D1" w14:textId="77777777" w:rsidR="008523AA" w:rsidRPr="00080602" w:rsidRDefault="008523AA" w:rsidP="008523AA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8523AA" w:rsidRPr="00080602" w:rsidRDefault="008523AA" w:rsidP="008523AA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8523AA" w:rsidRPr="00080602" w:rsidRDefault="008523AA" w:rsidP="008523AA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8523AA" w:rsidRPr="00080602" w:rsidRDefault="008523AA" w:rsidP="008523AA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8523AA" w:rsidRPr="00080602" w:rsidRDefault="008523AA" w:rsidP="008523AA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8523AA" w:rsidRPr="00080602" w:rsidRDefault="008523AA" w:rsidP="008523AA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8523AA" w:rsidRPr="00080602" w:rsidRDefault="008523AA" w:rsidP="008523AA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6EF3CF45" w:rsidR="008523AA" w:rsidRPr="0008060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8523A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="008523A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8523AA" w:rsidRPr="00080602" w:rsidRDefault="008523AA" w:rsidP="008523AA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7D53FCEE" w:rsidR="008523AA" w:rsidRPr="0008060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8523AA"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="008523AA"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8523AA" w:rsidRPr="00080602" w:rsidRDefault="008523AA" w:rsidP="008523AA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4FFEA1BD" w:rsidR="008523AA" w:rsidRPr="0008060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257B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162</w:t>
            </w:r>
            <w:r w:rsidR="00DF568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8523AA" w:rsidRPr="00080602" w:rsidRDefault="008523AA" w:rsidP="008523AA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3C05C418" w:rsidR="008523AA" w:rsidRPr="0008060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523AA"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260</w:t>
            </w:r>
            <w:r w:rsidR="008523AA"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8523AA" w:rsidRPr="00080602" w:rsidRDefault="008523AA" w:rsidP="008523AA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17007359" w:rsidR="008523AA" w:rsidRPr="0008060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708</w:t>
            </w:r>
            <w:r w:rsidR="008523A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90" w:type="dxa"/>
          </w:tcPr>
          <w:p w14:paraId="54CF94B5" w14:textId="77777777" w:rsidR="008523AA" w:rsidRPr="00080602" w:rsidRDefault="008523AA" w:rsidP="008523AA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1A4DDC4C" w:rsidR="008523AA" w:rsidRPr="001454F2" w:rsidRDefault="00DB0E35" w:rsidP="008523AA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531</w:t>
            </w:r>
            <w:r w:rsidR="008523AA"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613D7A" w14:paraId="478F380D" w14:textId="77777777" w:rsidTr="0061004D">
        <w:trPr>
          <w:tblHeader/>
        </w:trPr>
        <w:tc>
          <w:tcPr>
            <w:tcW w:w="200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D7A" w14:paraId="72A817AA" w14:textId="77777777" w:rsidTr="0061004D">
        <w:trPr>
          <w:tblHeader/>
        </w:trPr>
        <w:tc>
          <w:tcPr>
            <w:tcW w:w="2008" w:type="pct"/>
            <w:gridSpan w:val="2"/>
          </w:tcPr>
          <w:p w14:paraId="5C661413" w14:textId="526585C7" w:rsidR="00613D7A" w:rsidRDefault="00613D7A" w:rsidP="0061004D">
            <w:pPr>
              <w:pStyle w:val="BodyText"/>
              <w:spacing w:after="0" w:line="240" w:lineRule="auto"/>
              <w:ind w:left="-1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D8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B0E35" w:rsidRPr="00DB0E3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47D8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38" w:type="pct"/>
            <w:hideMark/>
          </w:tcPr>
          <w:p w14:paraId="531D166F" w14:textId="07F57698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pct"/>
          </w:tcPr>
          <w:p w14:paraId="1DF291FE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7DD785CD" w14:textId="265E8E3C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50350315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1CC40EFA" w14:textId="3CEA573E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pct"/>
          </w:tcPr>
          <w:p w14:paraId="287F5833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38676C07" w14:textId="2801CA22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13D7A" w14:paraId="491BEAFB" w14:textId="77777777" w:rsidTr="0061004D">
        <w:trPr>
          <w:tblHeader/>
        </w:trPr>
        <w:tc>
          <w:tcPr>
            <w:tcW w:w="1617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3D7A" w14:paraId="08E7B465" w14:textId="77777777" w:rsidTr="0061004D">
        <w:tc>
          <w:tcPr>
            <w:tcW w:w="1617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D7A" w14:paraId="480AD7A8" w14:textId="77777777" w:rsidTr="00E02DA1">
        <w:tc>
          <w:tcPr>
            <w:tcW w:w="1617" w:type="pct"/>
            <w:hideMark/>
          </w:tcPr>
          <w:p w14:paraId="3C004ABA" w14:textId="3D3A26E8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23F98B6" w14:textId="77777777" w:rsidR="00613D7A" w:rsidRDefault="00613D7A" w:rsidP="00613D7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CD2617A" w14:textId="5031660E" w:rsidR="00613D7A" w:rsidRDefault="00DB0E35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7" w:type="pct"/>
            <w:vAlign w:val="bottom"/>
          </w:tcPr>
          <w:p w14:paraId="7DF23366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FAAC518" w14:textId="6ED37ABD" w:rsidR="00613D7A" w:rsidRDefault="00DB0E35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vAlign w:val="bottom"/>
          </w:tcPr>
          <w:p w14:paraId="6557F911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AFAE8B9" w14:textId="484925C2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</w:tcPr>
          <w:p w14:paraId="06BF0276" w14:textId="77777777" w:rsidR="00613D7A" w:rsidRDefault="00613D7A" w:rsidP="00613D7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CE2914" w14:textId="548D24F9" w:rsidR="00613D7A" w:rsidRDefault="00DB0E35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613D7A" w14:paraId="34004838" w14:textId="77777777" w:rsidTr="0061004D">
        <w:tc>
          <w:tcPr>
            <w:tcW w:w="2008" w:type="pct"/>
            <w:gridSpan w:val="2"/>
            <w:hideMark/>
          </w:tcPr>
          <w:p w14:paraId="63001761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158DCBCB" w14:textId="7176A24C" w:rsidR="00613D7A" w:rsidRDefault="00DB0E35" w:rsidP="00613D7A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C5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47" w:type="pct"/>
            <w:vAlign w:val="bottom"/>
          </w:tcPr>
          <w:p w14:paraId="7BCFDF44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B54091" w14:textId="107F2E10" w:rsidR="00613D7A" w:rsidRDefault="00613D7A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747AE718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007DA1" w14:textId="19E54885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48" w:type="pct"/>
            <w:vAlign w:val="bottom"/>
          </w:tcPr>
          <w:p w14:paraId="6FE05158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B9D7E3B" w14:textId="5BF22F53" w:rsidR="00613D7A" w:rsidRDefault="00613D7A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3D7A" w14:paraId="0C7A8760" w14:textId="77777777" w:rsidTr="0061004D">
        <w:tc>
          <w:tcPr>
            <w:tcW w:w="2008" w:type="pct"/>
            <w:gridSpan w:val="2"/>
            <w:hideMark/>
          </w:tcPr>
          <w:p w14:paraId="09DF5B52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23246AE2" w:rsidR="00613D7A" w:rsidRDefault="00DB0E35" w:rsidP="00613D7A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47" w:type="pct"/>
            <w:vAlign w:val="bottom"/>
          </w:tcPr>
          <w:p w14:paraId="36DB80A2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439EB336" w:rsidR="00613D7A" w:rsidRDefault="00613D7A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1619A791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76F0C977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48" w:type="pct"/>
            <w:vAlign w:val="bottom"/>
          </w:tcPr>
          <w:p w14:paraId="79545C70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5D77E435" w:rsidR="00613D7A" w:rsidRDefault="00613D7A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3D7A" w14:paraId="46AD3221" w14:textId="77777777" w:rsidTr="00874033">
        <w:trPr>
          <w:trHeight w:val="269"/>
        </w:trPr>
        <w:tc>
          <w:tcPr>
            <w:tcW w:w="1617" w:type="pct"/>
            <w:hideMark/>
          </w:tcPr>
          <w:p w14:paraId="53A8308F" w14:textId="0E6D50FD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92" w:type="pct"/>
          </w:tcPr>
          <w:p w14:paraId="765BD11C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44823D64" w:rsidR="00613D7A" w:rsidRDefault="00DB0E35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47" w:type="pct"/>
            <w:vAlign w:val="bottom"/>
          </w:tcPr>
          <w:p w14:paraId="2535CB86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0BA35643" w:rsidR="00613D7A" w:rsidRDefault="00DB0E35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855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148" w:type="pct"/>
            <w:vAlign w:val="bottom"/>
          </w:tcPr>
          <w:p w14:paraId="36C3FB55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3450A896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48" w:type="pct"/>
            <w:vAlign w:val="bottom"/>
          </w:tcPr>
          <w:p w14:paraId="3573CF2E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28732C37" w:rsidR="00613D7A" w:rsidRDefault="00DB0E35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855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</w:p>
        </w:tc>
      </w:tr>
      <w:tr w:rsidR="00613D7A" w14:paraId="430470CF" w14:textId="77777777" w:rsidTr="0061004D">
        <w:trPr>
          <w:trHeight w:val="269"/>
        </w:trPr>
        <w:tc>
          <w:tcPr>
            <w:tcW w:w="1617" w:type="pct"/>
            <w:hideMark/>
          </w:tcPr>
          <w:p w14:paraId="7D68FAFE" w14:textId="77777777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3F71EEC4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613D7A" w:rsidRDefault="00613D7A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98269A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613D7A" w:rsidRDefault="00613D7A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D039304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613D7A" w:rsidRDefault="00613D7A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908A278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613D7A" w:rsidRDefault="00613D7A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3D7A" w14:paraId="15EB63AF" w14:textId="77777777" w:rsidTr="00613D7A">
        <w:trPr>
          <w:trHeight w:val="269"/>
        </w:trPr>
        <w:tc>
          <w:tcPr>
            <w:tcW w:w="1617" w:type="pct"/>
            <w:hideMark/>
          </w:tcPr>
          <w:p w14:paraId="1C688E37" w14:textId="10BE3193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7224A5B9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2F6B0EF" w14:textId="42CA37CD" w:rsidR="00613D7A" w:rsidRPr="00806890" w:rsidRDefault="00DB0E35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7" w:type="pct"/>
            <w:vAlign w:val="bottom"/>
          </w:tcPr>
          <w:p w14:paraId="4CEE64B7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709A9A8B" w14:textId="58687958" w:rsidR="00613D7A" w:rsidRDefault="00DB0E35" w:rsidP="00613D7A">
            <w:pPr>
              <w:tabs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148" w:type="pct"/>
            <w:vAlign w:val="bottom"/>
          </w:tcPr>
          <w:p w14:paraId="7627C413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E99F739" w14:textId="11C048D5" w:rsidR="00613D7A" w:rsidRDefault="007C5E93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3AE3C52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E4CDDF1" w14:textId="77777777" w:rsidR="00613D7A" w:rsidRDefault="00613D7A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13D7A" w14:paraId="070CD5B6" w14:textId="77777777" w:rsidTr="00613D7A">
        <w:trPr>
          <w:trHeight w:val="269"/>
        </w:trPr>
        <w:tc>
          <w:tcPr>
            <w:tcW w:w="1617" w:type="pct"/>
            <w:hideMark/>
          </w:tcPr>
          <w:p w14:paraId="025BF13E" w14:textId="77777777" w:rsidR="00613D7A" w:rsidRDefault="00613D7A" w:rsidP="00613D7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77777777" w:rsidR="00613D7A" w:rsidRDefault="00613D7A" w:rsidP="00613D7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E7400D7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351128C" w14:textId="24376127" w:rsidR="00613D7A" w:rsidRDefault="00DB0E35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7" w:type="pct"/>
            <w:vAlign w:val="bottom"/>
          </w:tcPr>
          <w:p w14:paraId="5841418D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5A7C9D02" w14:textId="23199F76" w:rsidR="00613D7A" w:rsidRPr="00613D7A" w:rsidRDefault="00DB0E35" w:rsidP="00613D7A">
            <w:pPr>
              <w:tabs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48" w:type="pct"/>
            <w:vAlign w:val="bottom"/>
          </w:tcPr>
          <w:p w14:paraId="79A03DF3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758685" w14:textId="18B6C7AE" w:rsidR="00613D7A" w:rsidRDefault="007C5E93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B65DE2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  <w:hideMark/>
          </w:tcPr>
          <w:p w14:paraId="553C581B" w14:textId="77777777" w:rsidR="00613D7A" w:rsidRDefault="00613D7A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613D7A" w14:paraId="009BEB47" w14:textId="77777777" w:rsidTr="00613D7A">
        <w:trPr>
          <w:trHeight w:val="269"/>
        </w:trPr>
        <w:tc>
          <w:tcPr>
            <w:tcW w:w="1617" w:type="pct"/>
            <w:hideMark/>
          </w:tcPr>
          <w:p w14:paraId="126F48B0" w14:textId="77DC6DC8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92" w:type="pct"/>
          </w:tcPr>
          <w:p w14:paraId="524449CC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06E3A484" w:rsidR="007C5E93" w:rsidRDefault="00DB0E35" w:rsidP="007C5E93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  <w:tc>
          <w:tcPr>
            <w:tcW w:w="147" w:type="pct"/>
            <w:vAlign w:val="bottom"/>
          </w:tcPr>
          <w:p w14:paraId="6829E01B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875B9A" w14:textId="2CC82366" w:rsidR="00613D7A" w:rsidRDefault="00DB0E35" w:rsidP="00613D7A">
            <w:pPr>
              <w:tabs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623</w:t>
            </w:r>
          </w:p>
        </w:tc>
        <w:tc>
          <w:tcPr>
            <w:tcW w:w="148" w:type="pct"/>
            <w:vAlign w:val="bottom"/>
          </w:tcPr>
          <w:p w14:paraId="48D1FD15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37172FCF" w:rsidR="00613D7A" w:rsidRDefault="007C5E93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4A651341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A07457" w14:textId="77777777" w:rsidR="00613D7A" w:rsidRDefault="00613D7A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3655AE3E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DB0E35" w:rsidRPr="00DB0E35">
        <w:rPr>
          <w:lang w:val="en-US"/>
        </w:rPr>
        <w:t>31</w:t>
      </w:r>
      <w:r w:rsidR="004B4843">
        <w:rPr>
          <w:lang w:val="en-US"/>
        </w:rPr>
        <w:t xml:space="preserve"> </w:t>
      </w:r>
      <w:r w:rsidR="004B4843">
        <w:rPr>
          <w:rFonts w:hint="cs"/>
          <w:cs/>
          <w:lang w:val="en-US"/>
        </w:rPr>
        <w:t>มีนาคม</w:t>
      </w:r>
      <w:r w:rsidR="0033665B" w:rsidRPr="00916005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DB0E35" w:rsidRPr="00DB0E35">
        <w:rPr>
          <w:i/>
          <w:iCs/>
          <w:lang w:val="en-US"/>
        </w:rPr>
        <w:t>31</w:t>
      </w:r>
      <w:r w:rsidR="004B4843">
        <w:rPr>
          <w:i/>
          <w:iCs/>
          <w:lang w:val="en-US"/>
        </w:rPr>
        <w:t xml:space="preserve"> </w:t>
      </w:r>
      <w:r w:rsidR="004B4843">
        <w:rPr>
          <w:rFonts w:hint="cs"/>
          <w:i/>
          <w:iCs/>
          <w:cs/>
          <w:lang w:val="en-US"/>
        </w:rPr>
        <w:t>มีนาคม</w:t>
      </w:r>
      <w:r w:rsidR="0033665B" w:rsidRPr="00916005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DB0E35" w:rsidRPr="00DB0E35">
        <w:rPr>
          <w:rFonts w:asciiTheme="majorBidi" w:hAnsiTheme="majorBidi" w:cstheme="majorBidi" w:hint="cs"/>
          <w:i/>
          <w:iCs/>
          <w:spacing w:val="-2"/>
          <w:lang w:val="en-US"/>
        </w:rPr>
        <w:t>6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7A168E" w:rsidRDefault="00C344C6">
      <w:pPr>
        <w:spacing w:line="240" w:lineRule="auto"/>
        <w:rPr>
          <w:rFonts w:asciiTheme="majorBidi" w:hAnsiTheme="majorBidi" w:cstheme="majorBidi"/>
        </w:rPr>
        <w:sectPr w:rsidR="00C344C6" w:rsidRPr="007A168E" w:rsidSect="00FD306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2E32E440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ณ </w:t>
      </w:r>
      <w:r w:rsidRPr="007A1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DB0E35" w:rsidRPr="00DB0E35">
        <w:rPr>
          <w:lang w:val="en-US"/>
        </w:rPr>
        <w:t>31</w:t>
      </w:r>
      <w:r w:rsidR="004B4843">
        <w:rPr>
          <w:lang w:val="en-US"/>
        </w:rPr>
        <w:t xml:space="preserve"> </w:t>
      </w:r>
      <w:r w:rsidR="004B4843">
        <w:rPr>
          <w:rFonts w:hint="cs"/>
          <w:cs/>
          <w:lang w:val="en-US"/>
        </w:rPr>
        <w:t>มีนาคม</w:t>
      </w:r>
      <w:r w:rsidR="00522446" w:rsidRPr="00916005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B4843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05D4EA55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1581701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16EE2753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1E624415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3F73FA3E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6D7DF550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699EE71A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1274B1C3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04CF98F2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30B7D8AB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7C2FF4C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4EE9F372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B4843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38CDF17B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9C40F09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2CF08565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039B21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0BA56030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967A55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3CAEAD4F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CDF686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3FC0F049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C66BAE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57BBC206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B891811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0BE2DC07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597B0AB7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1B5D62C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EE747E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EE747E" w:rsidRPr="007A168E" w:rsidRDefault="00EE747E" w:rsidP="00EE747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747E" w:rsidRPr="007A168E" w14:paraId="1959AC64" w14:textId="77777777" w:rsidTr="000B13C3">
        <w:tc>
          <w:tcPr>
            <w:tcW w:w="2970" w:type="dxa"/>
          </w:tcPr>
          <w:p w14:paraId="5DEBF48B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EE747E" w:rsidRPr="007A168E" w:rsidRDefault="00EE747E" w:rsidP="00EE747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5E93" w:rsidRPr="007A168E" w14:paraId="34CB47D6" w14:textId="77777777" w:rsidTr="000B13C3">
        <w:tc>
          <w:tcPr>
            <w:tcW w:w="2970" w:type="dxa"/>
          </w:tcPr>
          <w:p w14:paraId="20373C4A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075298E9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9D8F33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C3D30CD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3F2C26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3557E3FA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FF837A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C825A0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99884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2DAEEB52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31134604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2D894061" w:rsidR="001C3379" w:rsidRPr="007A168E" w:rsidRDefault="00DB0E35" w:rsidP="001C337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125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247" w:type="dxa"/>
          </w:tcPr>
          <w:p w14:paraId="49AE7FA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6DFD5A29" w:rsidR="007C5E93" w:rsidRPr="007A168E" w:rsidRDefault="00DB0E35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7C5E93" w:rsidRPr="007A168E" w14:paraId="393FC78B" w14:textId="77777777" w:rsidTr="000B13C3">
        <w:tc>
          <w:tcPr>
            <w:tcW w:w="2970" w:type="dxa"/>
          </w:tcPr>
          <w:p w14:paraId="758F9F5A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51856017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30615A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25A0FAA1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FEE63F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3921144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96BC8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0442321F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F9A1D0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148A5100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0E8EC080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4988AEB1" w:rsidR="007C5E93" w:rsidRPr="007A168E" w:rsidRDefault="00DB0E35" w:rsidP="007C5E93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  <w:r w:rsidR="00125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</w:p>
        </w:tc>
        <w:tc>
          <w:tcPr>
            <w:tcW w:w="247" w:type="dxa"/>
          </w:tcPr>
          <w:p w14:paraId="302FC088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43E1FB68" w:rsidR="007C5E93" w:rsidRPr="007A168E" w:rsidRDefault="00DB0E35" w:rsidP="007C5E93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7C5E93" w:rsidRPr="007A168E" w14:paraId="4C437A86" w14:textId="77777777" w:rsidTr="000B13C3">
        <w:tc>
          <w:tcPr>
            <w:tcW w:w="2970" w:type="dxa"/>
          </w:tcPr>
          <w:p w14:paraId="5ED702ED" w14:textId="77777777" w:rsidR="007C5E93" w:rsidRPr="007A168E" w:rsidRDefault="007C5E93" w:rsidP="007C5E93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7C5E93" w:rsidRPr="007A168E" w:rsidRDefault="007C5E93" w:rsidP="007C5E93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7C5E93" w:rsidRPr="007A168E" w:rsidRDefault="007C5E93" w:rsidP="007C5E93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7C5E93" w:rsidRPr="007A168E" w:rsidRDefault="007C5E93" w:rsidP="007C5E93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7C5E93" w:rsidRPr="007A168E" w:rsidRDefault="007C5E93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7C5E93" w:rsidRPr="007A168E" w:rsidRDefault="007C5E93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2CD8E427" w:rsidR="007C5E93" w:rsidRPr="007A168E" w:rsidRDefault="00DB0E35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1BDF28D5" w:rsidR="007C5E93" w:rsidRPr="007A168E" w:rsidRDefault="00DB0E35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1495713C" w:rsidR="007C5E93" w:rsidRPr="007A168E" w:rsidRDefault="00DB0E35" w:rsidP="007C5E93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885</w:t>
            </w:r>
            <w:r w:rsidR="00125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</w:p>
        </w:tc>
        <w:tc>
          <w:tcPr>
            <w:tcW w:w="247" w:type="dxa"/>
          </w:tcPr>
          <w:p w14:paraId="5B5E20AB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2F78C1D4" w:rsidR="007C5E93" w:rsidRPr="007A168E" w:rsidRDefault="00DB0E35" w:rsidP="007C5E93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</w:tr>
      <w:tr w:rsidR="007C5E93" w:rsidRPr="007A168E" w14:paraId="6B3EB595" w14:textId="77777777" w:rsidTr="000B13C3">
        <w:tc>
          <w:tcPr>
            <w:tcW w:w="2970" w:type="dxa"/>
          </w:tcPr>
          <w:p w14:paraId="53C053ED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7C5E93" w:rsidRPr="007A168E" w:rsidRDefault="007C5E93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7C5E93" w:rsidRPr="007A168E" w:rsidRDefault="007C5E93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5E93" w:rsidRPr="007A168E" w14:paraId="4F094426" w14:textId="77777777" w:rsidTr="000B13C3">
        <w:tc>
          <w:tcPr>
            <w:tcW w:w="2970" w:type="dxa"/>
          </w:tcPr>
          <w:p w14:paraId="5FC90C7D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3DF5DDE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47ED803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9C624C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273211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227C5C1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7C5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62138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18C4FC0F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FE96F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410B9484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195BBA6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6A509A4A" w:rsidR="007C5E93" w:rsidRPr="007A168E" w:rsidRDefault="0012517D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3C5C455C" w14:textId="77777777" w:rsidTr="000B13C3">
        <w:tc>
          <w:tcPr>
            <w:tcW w:w="2970" w:type="dxa"/>
          </w:tcPr>
          <w:p w14:paraId="31885107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1562BE2E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DB710D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A403560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B0EAF2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0BEDEF52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9BC70FE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03919366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E1885E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6129C0D0" w:rsidR="007C5E93" w:rsidRPr="007A168E" w:rsidRDefault="007C5E93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6BB5DA4F" w:rsidR="007C5E93" w:rsidRPr="007A168E" w:rsidRDefault="007C5E93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55DDB1FB" w14:textId="77777777" w:rsidTr="000B13C3">
        <w:tc>
          <w:tcPr>
            <w:tcW w:w="2970" w:type="dxa"/>
          </w:tcPr>
          <w:p w14:paraId="3ADDB802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37B31EEC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D76C30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27E8153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9801C5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3A052851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E506A0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A160B6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76112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19D6E76C" w:rsidR="007C5E93" w:rsidRPr="007A168E" w:rsidRDefault="007C5E93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02D2CAAC" w:rsidR="007C5E93" w:rsidRPr="007A168E" w:rsidRDefault="007C5E93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2AB2A6D0" w14:textId="77777777" w:rsidTr="000B13C3">
        <w:tc>
          <w:tcPr>
            <w:tcW w:w="2970" w:type="dxa"/>
          </w:tcPr>
          <w:p w14:paraId="3501CFB6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42D5CF41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27D89F34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5789D8D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247" w:type="dxa"/>
          </w:tcPr>
          <w:p w14:paraId="0FC3528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662E5D37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7C5E93" w:rsidRPr="007A168E" w14:paraId="6C1394C3" w14:textId="77777777" w:rsidTr="000B13C3">
        <w:tc>
          <w:tcPr>
            <w:tcW w:w="2970" w:type="dxa"/>
          </w:tcPr>
          <w:p w14:paraId="22B64C83" w14:textId="77777777" w:rsidR="007C5E93" w:rsidRPr="007A168E" w:rsidRDefault="007C5E93" w:rsidP="007C5E93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7C5E93" w:rsidRPr="007A168E" w:rsidRDefault="007C5E93" w:rsidP="007C5E93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7C5E93" w:rsidRPr="007A168E" w:rsidRDefault="007C5E93" w:rsidP="007C5E9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7C5E93" w:rsidRPr="007A168E" w:rsidRDefault="007C5E93" w:rsidP="007C5E9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7C5E93" w:rsidRPr="007A168E" w:rsidRDefault="007C5E93" w:rsidP="007C5E93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7C5E93" w:rsidRPr="007A168E" w:rsidRDefault="007C5E93" w:rsidP="007C5E93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7C5E93" w:rsidRPr="007A168E" w:rsidRDefault="007C5E93" w:rsidP="007C5E9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7C5E93" w:rsidRPr="007A168E" w:rsidRDefault="007C5E93" w:rsidP="007C5E9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7C5E93" w:rsidRPr="007A168E" w:rsidRDefault="007C5E93" w:rsidP="007C5E93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7C5E93" w:rsidRPr="007A168E" w:rsidRDefault="007C5E93" w:rsidP="007C5E93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C5E93" w:rsidRPr="007A168E" w14:paraId="10422A36" w14:textId="77777777" w:rsidTr="000B13C3">
        <w:tc>
          <w:tcPr>
            <w:tcW w:w="2970" w:type="dxa"/>
          </w:tcPr>
          <w:p w14:paraId="463EF94C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E93" w:rsidRPr="007A168E" w14:paraId="6336AD1B" w14:textId="77777777" w:rsidTr="000B13C3">
        <w:tc>
          <w:tcPr>
            <w:tcW w:w="2970" w:type="dxa"/>
          </w:tcPr>
          <w:p w14:paraId="555A05C0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222F5CF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02BB894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57BB7A1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3BE3CF17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670C59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4C91D5DF" w:rsidR="007C5E93" w:rsidRPr="007A168E" w:rsidRDefault="00DB0E35" w:rsidP="0012517D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13E597BA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29448505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301CC5A1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247" w:type="dxa"/>
          </w:tcPr>
          <w:p w14:paraId="445BA23C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1870A3E6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7C5E93" w:rsidRPr="007A168E" w14:paraId="0507B893" w14:textId="77777777" w:rsidTr="000B13C3">
        <w:tc>
          <w:tcPr>
            <w:tcW w:w="2970" w:type="dxa"/>
          </w:tcPr>
          <w:p w14:paraId="439BCED5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2BDC597C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65DA374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2CFFBF2C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  <w:tc>
          <w:tcPr>
            <w:tcW w:w="247" w:type="dxa"/>
          </w:tcPr>
          <w:p w14:paraId="6EB7711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3A40431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B4843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39C5A433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7AAC9F9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1C1B4D80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5D52FC0B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6FBC676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2617100D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7F2F2392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66ECA1C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67B12EE9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1F5C84EF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4B48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3D9A4643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1B956F0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B4843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66D63695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7496B92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313B60F6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54E8C669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5E4B340A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45EACC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3148E35E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CC0DC54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6D4B41FC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B4B4AA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4A7BFC47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113B3250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62D080CE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9863050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45784F8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5E7C84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37C21E1E" w14:textId="77777777" w:rsidTr="000B13C3">
        <w:tc>
          <w:tcPr>
            <w:tcW w:w="2970" w:type="dxa"/>
          </w:tcPr>
          <w:p w14:paraId="7D5DF806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3D7A" w:rsidRPr="007A168E" w14:paraId="1322FC51" w14:textId="77777777" w:rsidTr="000B13C3">
        <w:tc>
          <w:tcPr>
            <w:tcW w:w="2970" w:type="dxa"/>
          </w:tcPr>
          <w:p w14:paraId="2D0A30E1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1B8F4F01" w:rsidR="00613D7A" w:rsidRPr="007A168E" w:rsidRDefault="00DB0E35" w:rsidP="00613D7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80527C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4D0DCE9A" w:rsidR="00613D7A" w:rsidRPr="007A168E" w:rsidRDefault="00DB0E35" w:rsidP="00613D7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5DDC7A90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4FAF2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CAD59F4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0DF8AA12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26DBB96E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07FC9A4C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125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247" w:type="dxa"/>
          </w:tcPr>
          <w:p w14:paraId="7E90CCF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00C2DA84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613D7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613D7A" w:rsidRPr="007A168E" w14:paraId="78CF78EB" w14:textId="77777777" w:rsidTr="000B13C3">
        <w:tc>
          <w:tcPr>
            <w:tcW w:w="2970" w:type="dxa"/>
          </w:tcPr>
          <w:p w14:paraId="40367AA7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7250A40D" w:rsidR="00613D7A" w:rsidRPr="007A168E" w:rsidRDefault="00DB0E35" w:rsidP="00613D7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265F265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12BDCB1" w:rsidR="00613D7A" w:rsidRPr="007A168E" w:rsidRDefault="00DB0E35" w:rsidP="00613D7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5683A548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F472C46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3EFFA5D6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0F9BCCE0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12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15877701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63112A5F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  <w:r w:rsidR="00125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</w:p>
        </w:tc>
        <w:tc>
          <w:tcPr>
            <w:tcW w:w="247" w:type="dxa"/>
          </w:tcPr>
          <w:p w14:paraId="2E254929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0A0BD05E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613D7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613D7A" w:rsidRPr="007A168E" w14:paraId="50C88DD7" w14:textId="77777777" w:rsidTr="000B13C3">
        <w:tc>
          <w:tcPr>
            <w:tcW w:w="2970" w:type="dxa"/>
          </w:tcPr>
          <w:p w14:paraId="4A5EC9E1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613D7A" w:rsidRPr="007A168E" w:rsidRDefault="00613D7A" w:rsidP="00613D7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613D7A" w:rsidRPr="007A168E" w:rsidRDefault="00613D7A" w:rsidP="00613D7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613D7A" w:rsidRPr="007A168E" w:rsidRDefault="00613D7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613D7A" w:rsidRPr="007A168E" w:rsidRDefault="00613D7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554B00EC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5CC0C6B5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613D7A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47BB1D4B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 w:rsidR="00125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247" w:type="dxa"/>
          </w:tcPr>
          <w:p w14:paraId="56308242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140F30D3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0B35871A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บริษัทร่วมของกลุ่มบริษัทและบริษัทไม่มีการจ่ายเงินปันผลในระหว่าง</w:t>
      </w:r>
      <w:r w:rsidR="00AF4899" w:rsidRPr="009A176D">
        <w:rPr>
          <w:cs/>
          <w:lang w:val="en-US"/>
        </w:rPr>
        <w:t>งวด</w:t>
      </w:r>
      <w:r w:rsidR="004B4843">
        <w:rPr>
          <w:rFonts w:hint="cs"/>
          <w:cs/>
          <w:lang w:val="en-US"/>
        </w:rPr>
        <w:t>สาม</w:t>
      </w:r>
      <w:r w:rsidR="0011315F">
        <w:rPr>
          <w:rFonts w:hint="cs"/>
          <w:cs/>
          <w:lang w:val="en-US"/>
        </w:rPr>
        <w:t>เดือน</w:t>
      </w:r>
      <w:r w:rsidR="00AF4899" w:rsidRPr="009A176D">
        <w:rPr>
          <w:cs/>
          <w:lang w:val="en-US"/>
        </w:rPr>
        <w:t xml:space="preserve">สิ้นสุดวันที่ </w:t>
      </w:r>
      <w:r w:rsidR="00DB0E35" w:rsidRPr="00DB0E35">
        <w:rPr>
          <w:lang w:val="en-US"/>
        </w:rPr>
        <w:t>31</w:t>
      </w:r>
      <w:r w:rsidR="0011315F">
        <w:rPr>
          <w:lang w:val="en-US"/>
        </w:rPr>
        <w:t xml:space="preserve"> </w:t>
      </w:r>
      <w:r w:rsidR="004B4843">
        <w:rPr>
          <w:rFonts w:hint="cs"/>
          <w:cs/>
          <w:lang w:val="en-US"/>
        </w:rPr>
        <w:t>มีนาคม</w:t>
      </w:r>
      <w:r w:rsidR="00AF4899">
        <w:rPr>
          <w:rFonts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7777777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77777777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73E92A57" w:rsidR="0096592E" w:rsidRPr="00055F15" w:rsidRDefault="00055F15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B4F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B0E35" w:rsidRPr="00DB0E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B4F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B0E35" w:rsidRPr="00DB0E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8C752E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3561BC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5C9DE1E3" w:rsidR="0096592E" w:rsidRPr="00110072" w:rsidRDefault="00DB0E35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25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="004625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19C3675E" w:rsidR="0096592E" w:rsidRPr="008C752E" w:rsidRDefault="00DB0E35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  <w:r w:rsidR="007D3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0A30752D" w:rsidR="002B5A0A" w:rsidRPr="008C752E" w:rsidRDefault="002B5A0A" w:rsidP="00D714FC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B0E35" w:rsidRPr="00DB0E35">
        <w:rPr>
          <w:lang w:val="en-US"/>
        </w:rPr>
        <w:t>31</w:t>
      </w:r>
      <w:r w:rsidR="000B4F40">
        <w:rPr>
          <w:lang w:val="en-US"/>
        </w:rPr>
        <w:t xml:space="preserve"> </w:t>
      </w:r>
      <w:r w:rsidR="000B4F40">
        <w:rPr>
          <w:rFonts w:hint="cs"/>
          <w:cs/>
          <w:lang w:val="en-US"/>
        </w:rPr>
        <w:t>มีนาคม</w:t>
      </w:r>
      <w:r w:rsidR="00055F15" w:rsidRPr="006B10B4">
        <w:rPr>
          <w:rFonts w:hint="cs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5</w:t>
      </w:r>
      <w:r w:rsidR="00636D6B">
        <w:rPr>
          <w:rFonts w:asciiTheme="majorBidi" w:hAnsiTheme="majorBidi" w:cstheme="majorBidi"/>
          <w:lang w:val="en-US"/>
        </w:rPr>
        <w:t>,</w:t>
      </w:r>
      <w:r w:rsidR="00DB0E35" w:rsidRPr="00DB0E35">
        <w:rPr>
          <w:rFonts w:asciiTheme="majorBidi" w:hAnsiTheme="majorBidi" w:cstheme="majorBidi"/>
          <w:lang w:val="en-US"/>
        </w:rPr>
        <w:t>4</w:t>
      </w:r>
      <w:r w:rsidR="006A3BF0">
        <w:rPr>
          <w:rFonts w:asciiTheme="majorBidi" w:hAnsiTheme="majorBidi" w:cstheme="majorBidi"/>
          <w:lang w:val="en-US"/>
        </w:rPr>
        <w:t>10</w:t>
      </w:r>
      <w:r w:rsidR="0078002D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ล้านบาท</w:t>
      </w:r>
      <w:r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459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47AC99D4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EC76AA" w:rsidRPr="006B10B4">
        <w:rPr>
          <w:rFonts w:ascii="Angsana New" w:hAnsi="Angsana New" w:hint="cs"/>
          <w:sz w:val="30"/>
          <w:szCs w:val="30"/>
          <w:cs/>
        </w:rPr>
        <w:t>งวด</w:t>
      </w:r>
      <w:r w:rsidR="000B4F40">
        <w:rPr>
          <w:rFonts w:ascii="Angsana New" w:hAnsi="Angsana New" w:hint="cs"/>
          <w:sz w:val="30"/>
          <w:szCs w:val="30"/>
          <w:cs/>
        </w:rPr>
        <w:t>สาม</w:t>
      </w:r>
      <w:r w:rsidR="0011315F">
        <w:rPr>
          <w:rFonts w:ascii="Angsana New" w:hAnsi="Angsana New" w:hint="cs"/>
          <w:sz w:val="30"/>
          <w:szCs w:val="30"/>
          <w:cs/>
        </w:rPr>
        <w:t>เดือน</w:t>
      </w:r>
      <w:r w:rsidR="00EC76AA" w:rsidRPr="006B10B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0E35" w:rsidRPr="00DB0E35">
        <w:rPr>
          <w:rFonts w:ascii="Angsana New" w:hAnsi="Angsana New" w:hint="cs"/>
          <w:sz w:val="30"/>
          <w:szCs w:val="30"/>
          <w:lang w:val="en-US"/>
        </w:rPr>
        <w:t>31</w:t>
      </w:r>
      <w:r w:rsidR="0011315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0B4F40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EC76AA" w:rsidRPr="006B10B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B0E35" w:rsidRPr="00DB0E35">
        <w:rPr>
          <w:rFonts w:ascii="Angsana New" w:hAnsi="Angsana New"/>
          <w:sz w:val="30"/>
          <w:szCs w:val="30"/>
          <w:lang w:val="en-US"/>
        </w:rPr>
        <w:t>2566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831"/>
        <w:gridCol w:w="2340"/>
      </w:tblGrid>
      <w:tr w:rsidR="00AA6339" w:rsidRPr="006B10B4" w14:paraId="1A21C90C" w14:textId="77777777" w:rsidTr="00BB2EFF">
        <w:tc>
          <w:tcPr>
            <w:tcW w:w="6831" w:type="dxa"/>
          </w:tcPr>
          <w:p w14:paraId="7D64F6B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55A7406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6339" w:rsidRPr="006B10B4" w14:paraId="5BC8CEB3" w14:textId="77777777" w:rsidTr="00BB2EFF">
        <w:tc>
          <w:tcPr>
            <w:tcW w:w="6831" w:type="dxa"/>
          </w:tcPr>
          <w:p w14:paraId="1D2A940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57E5D2A" w14:textId="77777777" w:rsidR="00AA6339" w:rsidRPr="006B10B4" w:rsidRDefault="00AA6339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AA6339" w:rsidRPr="006B10B4" w14:paraId="1FD12522" w14:textId="77777777" w:rsidTr="00BB2EFF">
        <w:tc>
          <w:tcPr>
            <w:tcW w:w="6831" w:type="dxa"/>
          </w:tcPr>
          <w:p w14:paraId="41AE9CF1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2C7A350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6339" w:rsidRPr="006B10B4" w14:paraId="0FED17F9" w14:textId="77777777" w:rsidTr="00BB2EFF">
        <w:tc>
          <w:tcPr>
            <w:tcW w:w="6831" w:type="dxa"/>
          </w:tcPr>
          <w:p w14:paraId="358A4080" w14:textId="4AB45A40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</w:tcPr>
          <w:p w14:paraId="13D93C5B" w14:textId="16423A50" w:rsidR="00AA6339" w:rsidRPr="00356FF2" w:rsidRDefault="00DB0E35" w:rsidP="000344DC">
            <w:pPr>
              <w:tabs>
                <w:tab w:val="decimal" w:pos="21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344DC"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="000344DC"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</w:tr>
      <w:tr w:rsidR="00AA6339" w:rsidRPr="006B10B4" w14:paraId="7AACC3AF" w14:textId="77777777" w:rsidTr="00BB2EFF">
        <w:tc>
          <w:tcPr>
            <w:tcW w:w="6831" w:type="dxa"/>
          </w:tcPr>
          <w:p w14:paraId="15BD65AE" w14:textId="7FA0A51F" w:rsidR="00AA6339" w:rsidRPr="001C5557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F27CDC" w14:textId="535BD352" w:rsidR="00AA6339" w:rsidRPr="002F13B9" w:rsidRDefault="00DB0E35" w:rsidP="000344DC">
            <w:pPr>
              <w:tabs>
                <w:tab w:val="decimal" w:pos="21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44DC"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0344DC"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</w:tr>
      <w:tr w:rsidR="00AA6339" w:rsidRPr="007E0FE6" w14:paraId="38CFA197" w14:textId="77777777" w:rsidTr="00BB2EFF">
        <w:tc>
          <w:tcPr>
            <w:tcW w:w="6831" w:type="dxa"/>
          </w:tcPr>
          <w:p w14:paraId="50DC0084" w14:textId="0B9B8961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DB0E35"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0B4F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B4F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0A7130A9" w:rsidR="00AA6339" w:rsidRPr="002F13B9" w:rsidRDefault="00DB0E35" w:rsidP="000344DC">
            <w:pPr>
              <w:tabs>
                <w:tab w:val="decimal" w:pos="21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0344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  <w:r w:rsidR="000344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9B61266" w14:textId="77777777" w:rsidR="001C3379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3A1408D3" w:rsidR="00C563B2" w:rsidRDefault="00C563B2" w:rsidP="00C563B2">
      <w:pPr>
        <w:pStyle w:val="Bo-C1Content"/>
        <w:ind w:right="-25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 xml:space="preserve">ณ วันที่ </w:t>
      </w:r>
      <w:r w:rsidR="00DB0E35" w:rsidRPr="00DB0E35">
        <w:rPr>
          <w:lang w:val="en-US"/>
        </w:rPr>
        <w:t>31</w:t>
      </w:r>
      <w:r w:rsidR="00F501C7">
        <w:rPr>
          <w:rFonts w:hint="cs"/>
          <w:cs/>
        </w:rPr>
        <w:t xml:space="preserve"> </w:t>
      </w:r>
      <w:r w:rsidR="00F501C7">
        <w:rPr>
          <w:rFonts w:hint="cs"/>
          <w:cs/>
          <w:lang w:val="en-US"/>
        </w:rPr>
        <w:t>มีนาคม</w:t>
      </w:r>
      <w:r w:rsidR="00266759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8C752E">
        <w:rPr>
          <w:rFonts w:asciiTheme="majorBidi" w:hAnsiTheme="majorBidi" w:cstheme="majorBidi"/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71</w:t>
      </w:r>
      <w:r w:rsidR="0012517D">
        <w:rPr>
          <w:rFonts w:asciiTheme="majorBidi" w:hAnsiTheme="majorBidi" w:cstheme="majorBidi"/>
        </w:rPr>
        <w:t>,</w:t>
      </w:r>
      <w:r w:rsidR="00DB0E35" w:rsidRPr="00DB0E35">
        <w:rPr>
          <w:rFonts w:asciiTheme="majorBidi" w:hAnsiTheme="majorBidi" w:cstheme="majorBidi"/>
          <w:lang w:val="en-US"/>
        </w:rPr>
        <w:t>398</w:t>
      </w:r>
      <w:r w:rsidR="00705C89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และ </w:t>
      </w:r>
      <w:r w:rsidR="00DB0E35" w:rsidRPr="00DB0E35">
        <w:rPr>
          <w:rFonts w:asciiTheme="majorBidi" w:hAnsiTheme="majorBidi" w:cstheme="majorBidi"/>
          <w:lang w:val="en-US"/>
        </w:rPr>
        <w:t>50</w:t>
      </w:r>
      <w:r w:rsidR="0012517D">
        <w:rPr>
          <w:rFonts w:asciiTheme="majorBidi" w:hAnsiTheme="majorBidi" w:cstheme="majorBidi"/>
        </w:rPr>
        <w:t>,</w:t>
      </w:r>
      <w:r w:rsidR="00DB0E35" w:rsidRPr="00DB0E35">
        <w:rPr>
          <w:rFonts w:asciiTheme="majorBidi" w:hAnsiTheme="majorBidi" w:cstheme="majorBidi"/>
          <w:lang w:val="en-US"/>
        </w:rPr>
        <w:t>190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Pr="008C752E">
        <w:rPr>
          <w:rFonts w:asciiTheme="majorBidi" w:hAnsiTheme="majorBidi" w:cstheme="majorBidi"/>
          <w:i/>
          <w:iCs/>
          <w:cs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DB0E35" w:rsidRPr="00DB0E35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398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54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190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66E71129" w:rsidR="00506746" w:rsidRPr="00ED11C5" w:rsidRDefault="00DB0E3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11315F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57B5B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F27E3B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73EF586C" w14:textId="77777777" w:rsidTr="000344DC">
        <w:tc>
          <w:tcPr>
            <w:tcW w:w="1440" w:type="dxa"/>
          </w:tcPr>
          <w:p w14:paraId="6168883B" w14:textId="5E85CE2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23F30CE" w14:textId="633D9EB6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9FF482" w14:textId="07B5EFC4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97DBD02" w14:textId="59608444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7C8CFD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DDB3ED4" w14:textId="4A73F26F" w:rsidR="008C40E4" w:rsidRPr="00ED11C5" w:rsidRDefault="00DB0E35" w:rsidP="00ED11C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5F063A48" w14:textId="418371E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0CF6D252" w14:textId="6E98FCD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20A23360" w14:textId="77777777" w:rsidTr="000344DC">
        <w:tc>
          <w:tcPr>
            <w:tcW w:w="1440" w:type="dxa"/>
          </w:tcPr>
          <w:p w14:paraId="0CB1F88C" w14:textId="4CEAC046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298CC8E" w14:textId="76643349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AEC382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341953" w14:textId="69BBDE1C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C4C1B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2C0A88A" w14:textId="26C8A4FA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40E6C02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525336" w14:textId="2A2E1EB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794EF7DC" w14:textId="09F5995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6587AA6E" w14:textId="72B88F5B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8C40E4" w:rsidRPr="00ED11C5" w14:paraId="563A8FCF" w14:textId="77777777" w:rsidTr="000344DC">
        <w:tc>
          <w:tcPr>
            <w:tcW w:w="1440" w:type="dxa"/>
          </w:tcPr>
          <w:p w14:paraId="0999B58E" w14:textId="06AD58BA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8D6CD98" w14:textId="1649DDED" w:rsidR="008C40E4" w:rsidRPr="00ED11C5" w:rsidRDefault="00DB0E35" w:rsidP="008C40E4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2CFDB" w14:textId="6744C2F1" w:rsidR="008C40E4" w:rsidRPr="00ED11C5" w:rsidRDefault="008C40E4" w:rsidP="008C40E4">
            <w:pPr>
              <w:tabs>
                <w:tab w:val="decimal" w:pos="-16"/>
              </w:tabs>
              <w:ind w:right="-90" w:hanging="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653241B" w14:textId="5C35575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2E9CF7E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6E009F3" w14:textId="5D3647F0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6BEA9AB9" w14:textId="53380FD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223E972E" w14:textId="5673044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8C40E4" w:rsidRPr="00ED11C5" w14:paraId="6F45E07B" w14:textId="77777777" w:rsidTr="000344DC">
        <w:tc>
          <w:tcPr>
            <w:tcW w:w="1440" w:type="dxa"/>
          </w:tcPr>
          <w:p w14:paraId="1FABD8B6" w14:textId="016760AE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EA56FCC" w14:textId="0C63C98C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6607D7" w14:textId="53F79188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602EF" w14:textId="7B91468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3FAB78F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35AEA9C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61830B9" w14:textId="4901284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3D8F222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8C40E4" w:rsidRPr="00ED11C5" w14:paraId="143A7FED" w14:textId="77777777" w:rsidTr="000344DC">
        <w:tc>
          <w:tcPr>
            <w:tcW w:w="1440" w:type="dxa"/>
          </w:tcPr>
          <w:p w14:paraId="66C1D208" w14:textId="39579D4A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4A366C8" w14:textId="077DE3C9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C3070" w14:textId="0E20695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B6BE277" w14:textId="6452F52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74DBDFB2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21A23B" w14:textId="23D4D10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4F5980EF" w14:textId="1242864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7B41FF3" w14:textId="7D8CAE4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72C63949" w14:textId="77777777" w:rsidTr="000344DC">
        <w:tc>
          <w:tcPr>
            <w:tcW w:w="1440" w:type="dxa"/>
          </w:tcPr>
          <w:p w14:paraId="234A67FD" w14:textId="66F0F5B9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788413EC" w14:textId="03984A66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E8ECC3" w14:textId="44948826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6236B4B" w14:textId="27E5FA2D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7D7F60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3F0FFA8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39369842" w14:textId="12A3783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56E90CC0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3B8D019A" w14:textId="77777777" w:rsidTr="000344DC">
        <w:tc>
          <w:tcPr>
            <w:tcW w:w="1440" w:type="dxa"/>
          </w:tcPr>
          <w:p w14:paraId="3990AC9E" w14:textId="3C1843ED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E3AF00D" w14:textId="046ADD43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73CE8" w14:textId="0679FCA4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6A4F3D1" w14:textId="282E2B5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612A78D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32030D3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4F66DDE8" w14:textId="40C9193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2E5C57A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55784691" w14:textId="77777777" w:rsidTr="000344DC">
        <w:tc>
          <w:tcPr>
            <w:tcW w:w="1440" w:type="dxa"/>
          </w:tcPr>
          <w:p w14:paraId="2B834FE2" w14:textId="37C5710C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79C49E5" w14:textId="12B6FB48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1B0751" w14:textId="43B9429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99B92BA" w14:textId="6456004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058B06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5565A99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62446F16" w14:textId="546BE11B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08869303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3E290A3F" w14:textId="77777777" w:rsidTr="000344DC">
        <w:tc>
          <w:tcPr>
            <w:tcW w:w="1440" w:type="dxa"/>
          </w:tcPr>
          <w:p w14:paraId="02380105" w14:textId="63CDBDC5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98BD636" w14:textId="10D2A584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23B21" w14:textId="0619FD02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D3AFB83" w14:textId="06D5C6CD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3ACFB24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25F0EF9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5CA801C2" w14:textId="41C7966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458650A" w14:textId="1B4DAA6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C830A53" w14:textId="77777777" w:rsidTr="000344DC">
        <w:tc>
          <w:tcPr>
            <w:tcW w:w="1440" w:type="dxa"/>
          </w:tcPr>
          <w:p w14:paraId="477AF604" w14:textId="728DEA67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33CDD34" w14:textId="7C2480CE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A0461" w14:textId="5770FDF8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F61D9A" w14:textId="2809DE2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9DA599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6A23A07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0FC3717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1519DEBF" w14:textId="343AEFF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44A6A537" w14:textId="77777777" w:rsidTr="000344DC">
        <w:tc>
          <w:tcPr>
            <w:tcW w:w="1440" w:type="dxa"/>
          </w:tcPr>
          <w:p w14:paraId="6A2FC9D2" w14:textId="7783F0B7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65E7BEB" w14:textId="1F6E6675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E66B19" w14:textId="4E0651B9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84C9D1" w14:textId="1E62E7D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03F2D9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58AC674F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D212B5C" w14:textId="2B845A4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C8926E9" w14:textId="5DFD4AA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7B98D864" w14:textId="77777777" w:rsidTr="000344DC">
        <w:tc>
          <w:tcPr>
            <w:tcW w:w="1440" w:type="dxa"/>
          </w:tcPr>
          <w:p w14:paraId="17BFEB04" w14:textId="44168064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8A7A8DC" w14:textId="695D67A6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44B39" w14:textId="68F728C4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C61EFE1" w14:textId="77FFA67E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243C312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B64DA7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4D3D0815" w14:textId="588B3E5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96BE765" w14:textId="36B2314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EC145BC" w14:textId="77777777" w:rsidTr="000344DC">
        <w:tc>
          <w:tcPr>
            <w:tcW w:w="1440" w:type="dxa"/>
          </w:tcPr>
          <w:p w14:paraId="31AD8F5B" w14:textId="750E5C69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A616E79" w14:textId="3F5E40A5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25A8A" w14:textId="5F60721F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FB63776" w14:textId="045F2772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7C7A7DB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593AFD4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5C4C7FE2" w14:textId="481F8E0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DD2E5A7" w14:textId="27AFE95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0F1AE456" w14:textId="77777777" w:rsidTr="000344DC">
        <w:tc>
          <w:tcPr>
            <w:tcW w:w="1440" w:type="dxa"/>
          </w:tcPr>
          <w:p w14:paraId="0B733BC8" w14:textId="5C856898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EC91489" w14:textId="1DE2BEA7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C8E31" w14:textId="20610571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A641AFC" w14:textId="31DEBAA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D6C0BB6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111EEB4F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56B7409" w14:textId="2BAD7ED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64F6678" w14:textId="3475500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6D6DF869" w14:textId="77777777" w:rsidTr="000344DC">
        <w:tc>
          <w:tcPr>
            <w:tcW w:w="1440" w:type="dxa"/>
          </w:tcPr>
          <w:p w14:paraId="3C8B1A1B" w14:textId="2DAEF4D2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F755A6C" w14:textId="1EB8D5C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33A2A" w14:textId="7CA585DD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263C7DF" w14:textId="3C08F490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8F7AD3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5FABB67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06E37621" w14:textId="2D805F2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F37741A" w14:textId="16869FBB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A30494B" w14:textId="77777777" w:rsidTr="000344DC">
        <w:tc>
          <w:tcPr>
            <w:tcW w:w="1440" w:type="dxa"/>
          </w:tcPr>
          <w:p w14:paraId="2E6E1D7A" w14:textId="378479D4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16D8E63" w14:textId="33EED7B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455F0D" w14:textId="2200CFFB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B1A5C59" w14:textId="498915CB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D5593C7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0008738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745E53AA" w14:textId="5FEC53F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65C4999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4EB4EFC1" w14:textId="77777777" w:rsidTr="000344DC">
        <w:tc>
          <w:tcPr>
            <w:tcW w:w="1440" w:type="dxa"/>
          </w:tcPr>
          <w:p w14:paraId="10FC997A" w14:textId="18F7267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598A327" w14:textId="6CD74553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1C3043" w14:textId="7D32DC8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92B6A6" w14:textId="30D25E2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675D9F1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56F0566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0C23804E" w14:textId="2A3A7997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8FDE131" w14:textId="6735C54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2005E61D" w14:textId="77777777" w:rsidTr="000344DC">
        <w:tc>
          <w:tcPr>
            <w:tcW w:w="1440" w:type="dxa"/>
          </w:tcPr>
          <w:p w14:paraId="5F78E490" w14:textId="296A3B45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3BE5533C" w14:textId="198B6EE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7B9790" w14:textId="25DEEE30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BCD1AC" w14:textId="6AB90CCB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5C46DC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44A9F8D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163C8D3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354E1B4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3B918A72" w14:textId="77777777" w:rsidTr="000344DC">
        <w:tc>
          <w:tcPr>
            <w:tcW w:w="1440" w:type="dxa"/>
          </w:tcPr>
          <w:p w14:paraId="12643EFA" w14:textId="2C9D08BB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AD0BB77" w14:textId="152B319F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92E8D" w14:textId="51A0A315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4458FA" w14:textId="69FAEED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781632B4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172C760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F782CAD" w14:textId="4E6D4C27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2056C35D" w14:textId="6F2CDC0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48336B5C" w14:textId="77777777" w:rsidTr="000344DC">
        <w:tc>
          <w:tcPr>
            <w:tcW w:w="1440" w:type="dxa"/>
          </w:tcPr>
          <w:p w14:paraId="569B4584" w14:textId="011AC8D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DC6D004" w14:textId="351B6B17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6F4F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11E9F" w14:textId="326B2728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0E5080B9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166ED35" w14:textId="5A4DCA18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4A6E65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6F7EDE1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656BC46F" w14:textId="5A0C2DB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28F9410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587E33F5" w14:textId="77777777" w:rsidTr="000344DC">
        <w:tc>
          <w:tcPr>
            <w:tcW w:w="1440" w:type="dxa"/>
          </w:tcPr>
          <w:p w14:paraId="481D1063" w14:textId="77777777" w:rsidR="008C40E4" w:rsidRPr="00ED11C5" w:rsidRDefault="008C40E4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84E7" w14:textId="15C2D606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319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14994AB7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1C2E" w14:textId="3C3669BF" w:rsidR="008C40E4" w:rsidRPr="00ED11C5" w:rsidRDefault="00DB0E35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077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7F49F86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BCF8" w14:textId="4B7085AF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  <w:r w:rsidR="008C40E4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4A1D546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623CCDB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1AD93F7" w14:textId="77777777" w:rsidR="008C40E4" w:rsidRPr="00ED11C5" w:rsidRDefault="008C40E4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0B124F7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45C87ACA" w:rsidR="00506746" w:rsidRPr="00ED11C5" w:rsidRDefault="00DB0E3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57B5B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57B5B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318A" w:rsidRPr="00ED11C5" w14:paraId="3489CAAE" w14:textId="77777777" w:rsidTr="0005318A">
        <w:tc>
          <w:tcPr>
            <w:tcW w:w="1440" w:type="dxa"/>
          </w:tcPr>
          <w:p w14:paraId="342CFF92" w14:textId="07CB2E0A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D556153" w14:textId="5F1528EB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06681" w14:textId="06C399F2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22D5E" w14:textId="7F23F5CB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8A320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F8A53" w14:textId="13E76F9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303A6DCA" w14:textId="7C3D405A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C92BDD7" w14:textId="7065225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15629D40" w14:textId="77777777" w:rsidTr="0005318A">
        <w:tc>
          <w:tcPr>
            <w:tcW w:w="1440" w:type="dxa"/>
          </w:tcPr>
          <w:p w14:paraId="1635E427" w14:textId="54919C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C7E6B7C" w14:textId="30735D49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8EE3A2F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95" w:right="-115"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3AD126" w14:textId="2841FE40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81D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60B3B5" w14:textId="4D9003AA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2DAF7F9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56807C3" w14:textId="0646AA3F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12FEAADF" w14:textId="1FFD1669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EEDD71F" w14:textId="337596F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5318A" w:rsidRPr="00ED11C5" w14:paraId="4BD34AC0" w14:textId="77777777" w:rsidTr="0005318A">
        <w:tc>
          <w:tcPr>
            <w:tcW w:w="1440" w:type="dxa"/>
          </w:tcPr>
          <w:p w14:paraId="033763B1" w14:textId="2B8A8260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EF81CB1" w14:textId="7395672F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780081" w14:textId="19B3F81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A219A" w14:textId="152A2F50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07F7B4C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4DE6FEF" w14:textId="119D7C0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24790E86" w14:textId="68C3305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32EF755" w14:textId="2438EFF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5318A" w:rsidRPr="00ED11C5" w14:paraId="1CD3436C" w14:textId="77777777" w:rsidTr="0005318A">
        <w:tc>
          <w:tcPr>
            <w:tcW w:w="1440" w:type="dxa"/>
          </w:tcPr>
          <w:p w14:paraId="03E77D8C" w14:textId="7CCAE1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2C81682" w14:textId="2C7B0EDB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4CD099" w14:textId="122A8CA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9B4ED" w14:textId="63E99CA5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57CEB78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BE41A3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7F6BB9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30665A6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01EA091" w14:textId="77777777" w:rsidTr="0005318A">
        <w:tc>
          <w:tcPr>
            <w:tcW w:w="1440" w:type="dxa"/>
          </w:tcPr>
          <w:p w14:paraId="6FCE4C11" w14:textId="20F458B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8490D1A" w14:textId="07F5B689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582DB4" w14:textId="00586047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8762C8" w14:textId="690B944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AE5483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910D467" w14:textId="5766E8F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25B14CA9" w14:textId="3ACFE79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DD6AFAF" w14:textId="03043A6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536E3FC" w14:textId="77777777" w:rsidTr="0005318A">
        <w:tc>
          <w:tcPr>
            <w:tcW w:w="1440" w:type="dxa"/>
          </w:tcPr>
          <w:p w14:paraId="4202CC44" w14:textId="45C1DAA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06334A2" w14:textId="78686A7A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D3275" w14:textId="20F1EF40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F1A397" w14:textId="106F658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1DAF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07AAE0C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1A7D99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0E85575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053C871" w14:textId="77777777" w:rsidTr="0005318A">
        <w:tc>
          <w:tcPr>
            <w:tcW w:w="1440" w:type="dxa"/>
          </w:tcPr>
          <w:p w14:paraId="35D50C72" w14:textId="0F97B3A3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94B3958" w14:textId="58C9B9D0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3C40A" w14:textId="362E3CE4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AD4A6" w14:textId="72398F3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30CC56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6798FD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017456F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E633E24" w14:textId="6FDAD2D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40F8B83A" w14:textId="77777777" w:rsidTr="0005318A">
        <w:tc>
          <w:tcPr>
            <w:tcW w:w="1440" w:type="dxa"/>
          </w:tcPr>
          <w:p w14:paraId="493D56F7" w14:textId="2D6868D8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13E193F" w14:textId="4DEA4531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A29E6" w14:textId="170B577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E67A75" w14:textId="60EBDA7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F49912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0AB88F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40AF831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DDF7783" w14:textId="416026F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DF7E928" w14:textId="77777777" w:rsidTr="0005318A">
        <w:tc>
          <w:tcPr>
            <w:tcW w:w="1440" w:type="dxa"/>
          </w:tcPr>
          <w:p w14:paraId="5DDB2538" w14:textId="7FE61E6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2FBF72" w14:textId="2F6D4078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135A44" w14:textId="677D89F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0BB2B" w14:textId="1E6926F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2E915A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6EEE54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0F69CC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7E4BD359" w14:textId="5349953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AC02CE7" w14:textId="77777777" w:rsidTr="0005318A">
        <w:tc>
          <w:tcPr>
            <w:tcW w:w="1440" w:type="dxa"/>
          </w:tcPr>
          <w:p w14:paraId="790F5AE6" w14:textId="13446D25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D1F257C" w14:textId="0D4F0301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36BC2B" w14:textId="258401B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9B2075" w14:textId="28C4D2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0838DEAE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55DE80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0248AA7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5C1E6CD" w14:textId="6542487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C41A6BD" w14:textId="77777777" w:rsidTr="0005318A">
        <w:tc>
          <w:tcPr>
            <w:tcW w:w="1440" w:type="dxa"/>
          </w:tcPr>
          <w:p w14:paraId="5089C304" w14:textId="1EB14E8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0B5B3A" w14:textId="2B32F4D0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A9BC0D" w14:textId="44A0F6C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4E4452" w14:textId="3C07379A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9FE14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486C528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37E201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6E9A3E7" w14:textId="0DBCE6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0D147B75" w14:textId="77777777" w:rsidTr="0005318A">
        <w:tc>
          <w:tcPr>
            <w:tcW w:w="1440" w:type="dxa"/>
          </w:tcPr>
          <w:p w14:paraId="375605DD" w14:textId="240DB131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A2BAED2" w14:textId="5CE692E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06E774" w14:textId="5F99C5FD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16112" w14:textId="15DEBF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0B5A59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04740A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553CC3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D8331A5" w14:textId="6839BBA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3F8529EF" w14:textId="77777777" w:rsidTr="0005318A">
        <w:tc>
          <w:tcPr>
            <w:tcW w:w="1440" w:type="dxa"/>
          </w:tcPr>
          <w:p w14:paraId="02805A5F" w14:textId="1EC8931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1179960" w14:textId="149F4CE4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A775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1C0B18" w14:textId="0D041AB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9E27E8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C963F" w14:textId="522D4996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50BCD83C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FA111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01F2AF3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3AB15135" w14:textId="7DA8BC2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6B236FD5" w14:textId="77777777" w:rsidTr="0005318A">
        <w:tc>
          <w:tcPr>
            <w:tcW w:w="1440" w:type="dxa"/>
          </w:tcPr>
          <w:p w14:paraId="16F873F4" w14:textId="007D450E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851EE6" w14:textId="3E55828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7EA091" w14:textId="681E4EE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098D9B" w14:textId="7703D3C8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68A471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0CFFA5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7B83EA1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6530CEA" w14:textId="5713AE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2ED21ADD" w14:textId="77777777" w:rsidTr="0005318A">
        <w:tc>
          <w:tcPr>
            <w:tcW w:w="1440" w:type="dxa"/>
          </w:tcPr>
          <w:p w14:paraId="20C06888" w14:textId="77777777" w:rsidR="0005318A" w:rsidRPr="00ED11C5" w:rsidRDefault="0005318A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671DBCD7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530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2A35BD75" w:rsidR="0005318A" w:rsidRPr="00ED11C5" w:rsidRDefault="00DB0E35" w:rsidP="000921C3">
            <w:pPr>
              <w:tabs>
                <w:tab w:val="decimal" w:pos="70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38734EB2" w:rsidR="0005318A" w:rsidRPr="00ED11C5" w:rsidRDefault="00DB0E35" w:rsidP="000921C3">
            <w:pPr>
              <w:tabs>
                <w:tab w:val="decimal" w:pos="79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190</w:t>
            </w:r>
            <w:r w:rsidR="0005318A"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4D1B4C9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05318A" w:rsidRPr="00ED11C5" w:rsidRDefault="0005318A" w:rsidP="0005318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  <w:shd w:val="clear" w:color="auto" w:fill="auto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  <w:shd w:val="clear" w:color="auto" w:fill="auto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F13A91" w:rsidRPr="007A168E" w14:paraId="1F5AC907" w14:textId="77777777" w:rsidTr="0061004D">
        <w:tc>
          <w:tcPr>
            <w:tcW w:w="3690" w:type="dxa"/>
            <w:shd w:val="clear" w:color="auto" w:fill="auto"/>
            <w:vAlign w:val="bottom"/>
          </w:tcPr>
          <w:p w14:paraId="29363630" w14:textId="13995835" w:rsidR="00F13A91" w:rsidRPr="007A168E" w:rsidRDefault="00F13A91" w:rsidP="0061004D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98803" w14:textId="59914586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393E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D392B" w14:textId="36DCB74A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6E7F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D8AD5" w14:textId="68B3143E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3C54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F3FB9A" w14:textId="5EE98594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0F60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4293D7" w14:textId="1620D851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E814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21BF3C" w14:textId="49CF739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16BE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81F6ED6" w14:textId="6B31FA77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BCC3A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906A7A9" w14:textId="150808C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13A91" w:rsidRPr="007A168E" w14:paraId="57D2BBC2" w14:textId="77777777" w:rsidTr="0061004D">
        <w:tc>
          <w:tcPr>
            <w:tcW w:w="3690" w:type="dxa"/>
            <w:shd w:val="clear" w:color="auto" w:fill="auto"/>
          </w:tcPr>
          <w:p w14:paraId="78DEC1B8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14BAA82E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13A91" w:rsidRPr="007A168E" w14:paraId="5CD79A80" w14:textId="77777777" w:rsidTr="0061004D">
        <w:tc>
          <w:tcPr>
            <w:tcW w:w="3690" w:type="dxa"/>
            <w:shd w:val="clear" w:color="auto" w:fill="auto"/>
            <w:vAlign w:val="center"/>
          </w:tcPr>
          <w:p w14:paraId="4A79F384" w14:textId="77777777" w:rsidR="00F13A91" w:rsidRPr="007A168E" w:rsidRDefault="00F13A91" w:rsidP="00F13A9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FFA53" w14:textId="2F93A27E" w:rsidR="00F13A91" w:rsidRPr="007A168E" w:rsidRDefault="00492A5D" w:rsidP="00F13A91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5,130,700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32728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F1FDAD" w14:textId="7BF6CD1A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9DAF02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4FE5C6" w14:textId="488078C1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1,030,299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EB51F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E73815" w14:textId="6C647AB5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704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64F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B0D0FD" w14:textId="5691BD74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6,160,999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E466A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8F01571" w14:textId="2CAC27B3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36E16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0531A42" w14:textId="649C0B28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1,162,242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232EC3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3C5F86A" w14:textId="3C18388B" w:rsidR="00F13A91" w:rsidRPr="007A168E" w:rsidRDefault="00DB0E35" w:rsidP="00F13A91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</w:p>
        </w:tc>
      </w:tr>
      <w:tr w:rsidR="00F13A91" w:rsidRPr="007A168E" w14:paraId="7C49FCB1" w14:textId="77777777" w:rsidTr="0061004D">
        <w:tc>
          <w:tcPr>
            <w:tcW w:w="3690" w:type="dxa"/>
            <w:shd w:val="clear" w:color="auto" w:fill="auto"/>
            <w:vAlign w:val="center"/>
          </w:tcPr>
          <w:p w14:paraId="564F0FD8" w14:textId="77777777" w:rsidR="00F13A91" w:rsidRPr="007A168E" w:rsidRDefault="00F13A91" w:rsidP="00F13A9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1FA829" w14:textId="06DF6451" w:rsidR="00F13A91" w:rsidRPr="007A168E" w:rsidRDefault="00492A5D" w:rsidP="00F13A91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1,908,173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830CCF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8F017E" w14:textId="76763BA5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3923A0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189DB3" w14:textId="3ACF4E5A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338,513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69713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EBE6C7A" w14:textId="7E3F53BD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43D1E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B97599" w14:textId="21B62237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2,246,686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5649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B7F0FB" w14:textId="4C441CE8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4AB7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352123A" w14:textId="4DE7D35E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315,069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91FE6D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1DAA71E" w14:textId="6310FED3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</w:tr>
      <w:tr w:rsidR="00F13A91" w:rsidRPr="007A168E" w14:paraId="6CAE20A0" w14:textId="77777777" w:rsidTr="0061004D">
        <w:tc>
          <w:tcPr>
            <w:tcW w:w="3690" w:type="dxa"/>
            <w:shd w:val="clear" w:color="auto" w:fill="auto"/>
            <w:vAlign w:val="center"/>
          </w:tcPr>
          <w:p w14:paraId="3D70077D" w14:textId="77777777" w:rsidR="00F13A91" w:rsidRPr="007A168E" w:rsidRDefault="00F13A91" w:rsidP="00F13A91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C238D" w14:textId="394CC195" w:rsidR="00F13A91" w:rsidRPr="007A168E" w:rsidRDefault="00492A5D" w:rsidP="00F13A91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1,981,962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C833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53524F" w14:textId="1E4D9287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89A5C6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A9672F" w14:textId="02D8FEC2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576,587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85023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57354B" w14:textId="579B524C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809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44B59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EB6BA7" w14:textId="67F94260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2,558,549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DA2BD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4A8E190" w14:textId="552F3404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20DED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3D3B46" w14:textId="3C76E1E5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1,043,159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7E82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C315C48" w14:textId="744F171B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</w:tr>
      <w:tr w:rsidR="00F13A91" w:rsidRPr="007A168E" w14:paraId="1AA89C56" w14:textId="77777777" w:rsidTr="0061004D">
        <w:tc>
          <w:tcPr>
            <w:tcW w:w="3690" w:type="dxa"/>
            <w:shd w:val="clear" w:color="auto" w:fill="auto"/>
            <w:vAlign w:val="center"/>
          </w:tcPr>
          <w:p w14:paraId="6F269E98" w14:textId="77777777" w:rsidR="00F13A91" w:rsidRPr="007A168E" w:rsidRDefault="00F13A91" w:rsidP="00F13A9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F32D1" w14:textId="59BB8C27" w:rsidR="00F13A91" w:rsidRPr="007A168E" w:rsidRDefault="00492A5D" w:rsidP="00F13A91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6D50A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BC9AAC" w14:textId="470D37CB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6775A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9D7A61" w14:textId="0F6E9A8E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6CCE6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537264E" w14:textId="5423D1FA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52C7E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8B36B" w14:textId="6598AB7E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38,157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17DAF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377644" w14:textId="7BB564DF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0EE50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E834435" w14:textId="67BE9A24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</w:t>
            </w:r>
            <w:r w:rsidR="00FB1A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9A98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237E15" w14:textId="77D7BB00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</w:tr>
      <w:tr w:rsidR="00F13A91" w:rsidRPr="007A168E" w14:paraId="1FBADEA7" w14:textId="77777777" w:rsidTr="0061004D">
        <w:tc>
          <w:tcPr>
            <w:tcW w:w="3690" w:type="dxa"/>
            <w:shd w:val="clear" w:color="auto" w:fill="auto"/>
            <w:vAlign w:val="center"/>
          </w:tcPr>
          <w:p w14:paraId="51824544" w14:textId="77777777" w:rsidR="00F13A91" w:rsidRPr="007A168E" w:rsidRDefault="00F13A91" w:rsidP="00F13A9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1A1F" w14:textId="17E7DFF0" w:rsidR="00F13A91" w:rsidRPr="007A168E" w:rsidRDefault="00492A5D" w:rsidP="00F13A91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9,051,206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ED7A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2F017" w14:textId="67C44B04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282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16976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7BC2B" w14:textId="50BB2B61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1,953,185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1A9178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B65E4" w14:textId="063AD044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697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07F45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F50AE" w14:textId="2203EA09" w:rsidR="00F13A91" w:rsidRPr="007A168E" w:rsidRDefault="00492A5D" w:rsidP="00F13A91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11,004,391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77228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3ECCE" w14:textId="4C983EB9" w:rsidR="00F13A91" w:rsidRPr="007A168E" w:rsidRDefault="00DB0E35" w:rsidP="00F13A91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980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08649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C6421" w14:textId="4F19A303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2,50</w:t>
            </w:r>
            <w:r w:rsidR="00FB1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3,343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A160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4AA0" w14:textId="4D7BC58B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359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984</w:t>
            </w:r>
          </w:p>
        </w:tc>
      </w:tr>
      <w:tr w:rsidR="00F13A91" w:rsidRPr="007A168E" w14:paraId="573B708D" w14:textId="77777777" w:rsidTr="0061004D">
        <w:tc>
          <w:tcPr>
            <w:tcW w:w="3690" w:type="dxa"/>
            <w:shd w:val="clear" w:color="auto" w:fill="auto"/>
            <w:vAlign w:val="center"/>
          </w:tcPr>
          <w:p w14:paraId="5EFC702D" w14:textId="77777777" w:rsidR="00F13A91" w:rsidRPr="007A168E" w:rsidRDefault="00F13A91" w:rsidP="00F13A91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86171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6EDF86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20FB8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A1B8DF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E113C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81CE9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08FC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678C6D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32C7B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E4054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A197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721E35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B6DC" w14:textId="25683EBB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D0D6F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92A5F" w14:textId="77777777" w:rsidR="00F13A91" w:rsidRPr="007A168E" w:rsidRDefault="00F13A91" w:rsidP="00F13A91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F13A91" w:rsidRPr="007A168E" w14:paraId="0D9C8B0A" w14:textId="77777777" w:rsidTr="0061004D">
        <w:tc>
          <w:tcPr>
            <w:tcW w:w="3690" w:type="dxa"/>
            <w:shd w:val="clear" w:color="auto" w:fill="auto"/>
            <w:vAlign w:val="center"/>
          </w:tcPr>
          <w:p w14:paraId="1E59BC99" w14:textId="3B2A958A" w:rsidR="00F13A91" w:rsidRPr="007A168E" w:rsidRDefault="00F13A91" w:rsidP="00F13A91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4F838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D376D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3626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422F9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9EA4D1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25B13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0CECF7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EB92F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725318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EA8422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DBB99D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646C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55968" w14:textId="1A7B65C6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399EA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6326" w14:textId="29FBFE91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</w:tr>
      <w:tr w:rsidR="00F13A91" w:rsidRPr="007A168E" w14:paraId="4E361FB1" w14:textId="77777777" w:rsidTr="0061004D">
        <w:tc>
          <w:tcPr>
            <w:tcW w:w="3690" w:type="dxa"/>
            <w:shd w:val="clear" w:color="auto" w:fill="auto"/>
            <w:vAlign w:val="center"/>
          </w:tcPr>
          <w:p w14:paraId="498EB721" w14:textId="77777777" w:rsidR="00F13A91" w:rsidRPr="007A168E" w:rsidRDefault="00F13A91" w:rsidP="00F13A91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4452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AEC789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2993BC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57048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28163F4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E473C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39DDCE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FED2C5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E8AC79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2DA72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724D20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582D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8785CA0" w14:textId="310E02C9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2,503,</w:t>
            </w:r>
            <w:r w:rsidR="00FB1A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631A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32BB11A" w14:textId="2D5B0D61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  <w:r w:rsidR="00F13A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</w:tr>
      <w:tr w:rsidR="00F13A91" w:rsidRPr="007A168E" w14:paraId="27F609E8" w14:textId="77777777" w:rsidTr="00D83AB7">
        <w:tc>
          <w:tcPr>
            <w:tcW w:w="3690" w:type="dxa"/>
            <w:shd w:val="clear" w:color="auto" w:fill="auto"/>
            <w:vAlign w:val="center"/>
          </w:tcPr>
          <w:p w14:paraId="0D6A9CB3" w14:textId="77777777" w:rsidR="00F13A91" w:rsidRPr="007A168E" w:rsidRDefault="00F13A91" w:rsidP="00F13A91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A38D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A58A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3BF99DD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EA182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06B332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155D22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A29E44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9E8A64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930098C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3D4A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9B1C6B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E1B39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E873831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38B84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58C0704" w14:textId="77777777" w:rsidR="00F13A91" w:rsidRPr="007A168E" w:rsidRDefault="00F13A91" w:rsidP="00F13A91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F13A91" w:rsidRPr="007A168E" w14:paraId="1CDEFBA7" w14:textId="77777777" w:rsidTr="0061004D">
        <w:tc>
          <w:tcPr>
            <w:tcW w:w="3690" w:type="dxa"/>
            <w:shd w:val="clear" w:color="auto" w:fill="auto"/>
            <w:vAlign w:val="center"/>
          </w:tcPr>
          <w:p w14:paraId="24E6E0E0" w14:textId="77777777" w:rsidR="00F13A91" w:rsidRPr="007A168E" w:rsidRDefault="00F13A91" w:rsidP="00F13A9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B1D0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AB5A7E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3BB7D20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BF6F0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FD2582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94E1A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A11C41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5D4FC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88AC8E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50715F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19FC50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168C0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4C3F95" w14:textId="5CB81E80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(627,365)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FE29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147BD2" w14:textId="1BA71006" w:rsidR="00F13A91" w:rsidRPr="007A168E" w:rsidRDefault="00F13A91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13A91" w:rsidRPr="007A168E" w14:paraId="5372D9A6" w14:textId="77777777" w:rsidTr="0061004D">
        <w:tc>
          <w:tcPr>
            <w:tcW w:w="3690" w:type="dxa"/>
            <w:shd w:val="clear" w:color="auto" w:fill="auto"/>
            <w:vAlign w:val="center"/>
          </w:tcPr>
          <w:p w14:paraId="3168EE21" w14:textId="77777777" w:rsidR="00F13A91" w:rsidRPr="007A168E" w:rsidRDefault="00F13A91" w:rsidP="00F13A91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42984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396DA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086C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B07AFC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6AC979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FFC14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364BEE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0BB9EF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AE8E2C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090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300AC1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19927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13BB0F" w14:textId="42877E7C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</w:t>
            </w:r>
            <w:r w:rsidR="00FB1A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64,621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C2FA0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BBECA8" w14:textId="47E74A4F" w:rsidR="00F13A91" w:rsidRPr="007A168E" w:rsidRDefault="00F13A91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13A91" w:rsidRPr="007A168E" w14:paraId="7F527A97" w14:textId="77777777" w:rsidTr="00EC508E">
        <w:tc>
          <w:tcPr>
            <w:tcW w:w="6030" w:type="dxa"/>
            <w:gridSpan w:val="4"/>
            <w:shd w:val="clear" w:color="auto" w:fill="auto"/>
            <w:vAlign w:val="center"/>
          </w:tcPr>
          <w:p w14:paraId="78148F5E" w14:textId="6038D221" w:rsidR="00F13A91" w:rsidRPr="007A168E" w:rsidRDefault="00F13A91" w:rsidP="00F13A9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</w:t>
            </w:r>
            <w:r w:rsidR="00492A5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และการร่วมค้า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CEFBA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C157FAD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CFBFCC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FDFEE7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28BF42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3E0A8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280A02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14C485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3FB56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8DBDA0" w14:textId="51F7BCC7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0837D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CB10D28" w14:textId="33E7F026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</w:tr>
      <w:tr w:rsidR="00F13A91" w:rsidRPr="007A168E" w14:paraId="670DAA90" w14:textId="77777777" w:rsidTr="0061004D">
        <w:tc>
          <w:tcPr>
            <w:tcW w:w="6030" w:type="dxa"/>
            <w:gridSpan w:val="4"/>
            <w:shd w:val="clear" w:color="auto" w:fill="auto"/>
            <w:vAlign w:val="center"/>
          </w:tcPr>
          <w:p w14:paraId="1A35E280" w14:textId="77777777" w:rsidR="00F13A91" w:rsidRPr="007A168E" w:rsidRDefault="00F13A91" w:rsidP="00F13A9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14D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FCC8F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749DE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A497ACD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F8EA4E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419864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FF6F1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314162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6318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FB95" w14:textId="4577EFFA" w:rsidR="00F13A91" w:rsidRPr="007A168E" w:rsidRDefault="00FB1A94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E606B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5A1D2" w14:textId="098F6B39" w:rsidR="00F13A91" w:rsidRPr="007A168E" w:rsidRDefault="00F13A91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13A91" w:rsidRPr="007A168E" w14:paraId="6F6D7D26" w14:textId="77777777" w:rsidTr="0061004D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125535C6" w14:textId="77777777" w:rsidR="00F13A91" w:rsidRPr="007A168E" w:rsidRDefault="00F13A91" w:rsidP="00F13A9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FCB023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FE2C4C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62392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BF6837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0DC718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9BB7A3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0D2D6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0547C9" w14:textId="77777777" w:rsidR="00F13A91" w:rsidRPr="007A168E" w:rsidRDefault="00F13A91" w:rsidP="00F13A9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FE787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1E31C" w14:textId="0F76CB2C" w:rsidR="00F13A91" w:rsidRPr="007A168E" w:rsidRDefault="00492A5D" w:rsidP="00F13A9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1,025,116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2846F" w14:textId="77777777" w:rsidR="00F13A91" w:rsidRPr="007A168E" w:rsidRDefault="00F13A91" w:rsidP="00F13A9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F794E" w14:textId="0B51B457" w:rsidR="00F13A91" w:rsidRPr="007A168E" w:rsidRDefault="00DB0E35" w:rsidP="00F13A91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043</w:t>
            </w:r>
            <w:r w:rsidR="00F13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964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</w:rPr>
        <w:sectPr w:rsidR="002E795F" w:rsidRPr="007A168E" w:rsidSect="000B7DA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40B24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600B7C43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501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1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96" w:type="dxa"/>
            <w:shd w:val="clear" w:color="auto" w:fill="auto"/>
          </w:tcPr>
          <w:p w14:paraId="787E6437" w14:textId="6EC9933A" w:rsidR="00D40B24" w:rsidRPr="00501184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D40B24" w:rsidRPr="00501184" w:rsidRDefault="00D40B24" w:rsidP="00CA52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5B485935" w:rsidR="00D40B24" w:rsidRPr="00501184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35C78" w:rsidRPr="00E15351" w14:paraId="34F79F8A" w14:textId="77777777" w:rsidTr="00D40B24">
        <w:tc>
          <w:tcPr>
            <w:tcW w:w="5904" w:type="dxa"/>
            <w:shd w:val="clear" w:color="auto" w:fill="auto"/>
          </w:tcPr>
          <w:p w14:paraId="49BAEC51" w14:textId="77777777" w:rsidR="00C35C78" w:rsidRPr="00501184" w:rsidRDefault="00C35C78" w:rsidP="00C35C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7759962B" w:rsidR="00C35C78" w:rsidRPr="00501184" w:rsidRDefault="00492A5D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387,284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4767E9F4" w:rsidR="00C35C78" w:rsidRPr="00501184" w:rsidRDefault="00C35C78" w:rsidP="00C35C78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5C78" w:rsidRPr="00E15351" w14:paraId="1951E4DA" w14:textId="77777777" w:rsidTr="00D40B24">
        <w:tc>
          <w:tcPr>
            <w:tcW w:w="5904" w:type="dxa"/>
            <w:shd w:val="clear" w:color="auto" w:fill="auto"/>
          </w:tcPr>
          <w:p w14:paraId="1AB04834" w14:textId="77777777" w:rsidR="00C35C78" w:rsidRPr="00501184" w:rsidRDefault="00C35C78" w:rsidP="00C35C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7DF404C1" w:rsidR="00C35C78" w:rsidRPr="00501184" w:rsidRDefault="00492A5D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="002C59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54BE4189" w:rsidR="00C35C78" w:rsidRPr="00501184" w:rsidRDefault="00DB0E35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="00C3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C35C78" w:rsidRPr="00E15351" w14:paraId="5F653D4B" w14:textId="77777777" w:rsidTr="00D40B24">
        <w:tc>
          <w:tcPr>
            <w:tcW w:w="5904" w:type="dxa"/>
            <w:shd w:val="clear" w:color="auto" w:fill="auto"/>
          </w:tcPr>
          <w:p w14:paraId="75C52CAD" w14:textId="77777777" w:rsidR="00C35C78" w:rsidRPr="00501184" w:rsidRDefault="00C35C78" w:rsidP="00C35C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6C644CE7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719,355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72AE593B" w:rsidR="00C35C78" w:rsidRPr="00501184" w:rsidRDefault="00DB0E35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="00C3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C35C78" w:rsidRPr="00E15351" w14:paraId="100749E8" w14:textId="77777777" w:rsidTr="00D40B24">
        <w:tc>
          <w:tcPr>
            <w:tcW w:w="5904" w:type="dxa"/>
            <w:shd w:val="clear" w:color="auto" w:fill="auto"/>
          </w:tcPr>
          <w:p w14:paraId="49ED4F5F" w14:textId="77777777" w:rsidR="00C35C78" w:rsidRPr="00501184" w:rsidRDefault="00C35C78" w:rsidP="00C35C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5844C486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(29,321)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68843E4A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5C78" w:rsidRPr="00E15351" w14:paraId="6B40119A" w14:textId="77777777" w:rsidTr="00D40B24">
        <w:tc>
          <w:tcPr>
            <w:tcW w:w="5904" w:type="dxa"/>
            <w:shd w:val="clear" w:color="auto" w:fill="auto"/>
          </w:tcPr>
          <w:p w14:paraId="02AB0587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771A44DA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1,327,275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32B48CF9" w:rsidR="00C35C78" w:rsidRPr="00501184" w:rsidRDefault="00DB0E35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C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574</w:t>
            </w:r>
          </w:p>
        </w:tc>
      </w:tr>
      <w:tr w:rsidR="00C35C78" w:rsidRPr="00501184" w14:paraId="47E7FF05" w14:textId="77777777" w:rsidTr="00D40B24">
        <w:tc>
          <w:tcPr>
            <w:tcW w:w="5904" w:type="dxa"/>
            <w:shd w:val="clear" w:color="auto" w:fill="auto"/>
          </w:tcPr>
          <w:p w14:paraId="13F03D2E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C35C78" w:rsidRPr="00501184" w:rsidRDefault="00C35C78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35C78" w:rsidRPr="00E15351" w14:paraId="2EF423CD" w14:textId="77777777" w:rsidTr="00D40B24">
        <w:tc>
          <w:tcPr>
            <w:tcW w:w="5904" w:type="dxa"/>
            <w:shd w:val="clear" w:color="auto" w:fill="auto"/>
          </w:tcPr>
          <w:p w14:paraId="2A2F2C9F" w14:textId="4E9AF9FD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3ADEC2CA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(2,550)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5580EA09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5C78" w:rsidRPr="00501184" w14:paraId="42063071" w14:textId="77777777" w:rsidTr="00D40B24">
        <w:tc>
          <w:tcPr>
            <w:tcW w:w="5904" w:type="dxa"/>
            <w:shd w:val="clear" w:color="auto" w:fill="auto"/>
          </w:tcPr>
          <w:p w14:paraId="670E4903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C35C78" w:rsidRPr="00501184" w:rsidRDefault="00C35C78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35C78" w:rsidRPr="00E15351" w14:paraId="55AEACF8" w14:textId="77777777" w:rsidTr="00D40B24">
        <w:tc>
          <w:tcPr>
            <w:tcW w:w="5904" w:type="dxa"/>
            <w:shd w:val="clear" w:color="auto" w:fill="auto"/>
          </w:tcPr>
          <w:p w14:paraId="027D2D48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7814D7F3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(337,452)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07950E35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5C78" w:rsidRPr="00E15351" w14:paraId="112E0543" w14:textId="77777777" w:rsidTr="00D40B24">
        <w:tc>
          <w:tcPr>
            <w:tcW w:w="5904" w:type="dxa"/>
            <w:shd w:val="clear" w:color="auto" w:fill="auto"/>
            <w:vAlign w:val="center"/>
          </w:tcPr>
          <w:p w14:paraId="292E870D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1BC039AD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37,843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C35C78" w:rsidRPr="00501184" w:rsidRDefault="00C35C78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1C4AB156" w:rsidR="00C35C78" w:rsidRPr="00501184" w:rsidRDefault="00C35C78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35C78" w:rsidRPr="00E15351" w14:paraId="07DEDF0C" w14:textId="77777777" w:rsidTr="00D40B24">
        <w:tc>
          <w:tcPr>
            <w:tcW w:w="5904" w:type="dxa"/>
            <w:shd w:val="clear" w:color="auto" w:fill="auto"/>
          </w:tcPr>
          <w:p w14:paraId="2D8C98B5" w14:textId="74AE4A56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2E5E0E42" w:rsidR="00C35C78" w:rsidRPr="00501184" w:rsidRDefault="002C5905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1,025,116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C35C78" w:rsidRPr="00501184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294F03EC" w:rsidR="00C35C78" w:rsidRPr="00501184" w:rsidRDefault="00DB0E35" w:rsidP="002C5905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  <w:r w:rsidR="00C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050190A3" w:rsidR="00CD6FB6" w:rsidRPr="009464D9" w:rsidRDefault="00DB0E35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F501C7"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4F58175B" w14:textId="77777777" w:rsidR="00CD6FB6" w:rsidRPr="009464D9" w:rsidRDefault="00CD6FB6" w:rsidP="00CE69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01161AA8" w:rsidR="00CD6FB6" w:rsidRPr="009464D9" w:rsidRDefault="00DB0E35" w:rsidP="00CE693F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D6FB6"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3EE37E59" w:rsidR="00CD6FB6" w:rsidRPr="009464D9" w:rsidRDefault="00DB0E35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A7724D7" w14:textId="77777777" w:rsidR="00CD6FB6" w:rsidRPr="009464D9" w:rsidRDefault="00CD6FB6" w:rsidP="00CE69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36C155A" w:rsidR="00CD6FB6" w:rsidRPr="009464D9" w:rsidRDefault="00DB0E35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CD6FB6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64D9" w:rsidRPr="007A168E" w14:paraId="0280FDAA" w14:textId="77777777" w:rsidTr="00FE4630">
        <w:tc>
          <w:tcPr>
            <w:tcW w:w="4860" w:type="dxa"/>
            <w:shd w:val="clear" w:color="auto" w:fill="auto"/>
            <w:vAlign w:val="center"/>
          </w:tcPr>
          <w:p w14:paraId="28CD307F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591AB2BC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97,526,940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17507BBD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628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314</w:t>
            </w:r>
          </w:p>
        </w:tc>
      </w:tr>
      <w:tr w:rsidR="009464D9" w:rsidRPr="007A168E" w14:paraId="1E39E77F" w14:textId="77777777" w:rsidTr="00FE4630">
        <w:tc>
          <w:tcPr>
            <w:tcW w:w="4860" w:type="dxa"/>
            <w:shd w:val="clear" w:color="auto" w:fill="auto"/>
            <w:vAlign w:val="center"/>
          </w:tcPr>
          <w:p w14:paraId="2990084C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75ABF1E3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14,839,375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24E8F0E3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374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972</w:t>
            </w:r>
          </w:p>
        </w:tc>
      </w:tr>
      <w:tr w:rsidR="009464D9" w:rsidRPr="007A168E" w14:paraId="1AFDBB88" w14:textId="77777777" w:rsidTr="00FE4630">
        <w:tc>
          <w:tcPr>
            <w:tcW w:w="4860" w:type="dxa"/>
            <w:shd w:val="clear" w:color="auto" w:fill="auto"/>
            <w:vAlign w:val="center"/>
          </w:tcPr>
          <w:p w14:paraId="2E72B6E0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4E7E5862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55,525,108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713C39A1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545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705</w:t>
            </w:r>
          </w:p>
        </w:tc>
      </w:tr>
      <w:tr w:rsidR="009464D9" w:rsidRPr="007A168E" w14:paraId="19BCDDDD" w14:textId="77777777" w:rsidTr="00FE4630">
        <w:tc>
          <w:tcPr>
            <w:tcW w:w="4860" w:type="dxa"/>
            <w:shd w:val="clear" w:color="auto" w:fill="auto"/>
            <w:vAlign w:val="center"/>
          </w:tcPr>
          <w:p w14:paraId="13100DDA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010F5AD6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3,532,888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5F48FE7A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104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168</w:t>
            </w:r>
          </w:p>
        </w:tc>
      </w:tr>
      <w:tr w:rsidR="009464D9" w:rsidRPr="007A168E" w14:paraId="1F1C86C6" w14:textId="77777777" w:rsidTr="00FE4630">
        <w:tc>
          <w:tcPr>
            <w:tcW w:w="4860" w:type="dxa"/>
            <w:shd w:val="clear" w:color="auto" w:fill="auto"/>
            <w:vAlign w:val="center"/>
          </w:tcPr>
          <w:p w14:paraId="7D9813B7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19864C5A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460,282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E2EF16E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437</w:t>
            </w:r>
          </w:p>
        </w:tc>
      </w:tr>
      <w:tr w:rsidR="009464D9" w:rsidRPr="007A168E" w14:paraId="7886D804" w14:textId="77777777" w:rsidTr="00FE4630">
        <w:tc>
          <w:tcPr>
            <w:tcW w:w="4860" w:type="dxa"/>
            <w:shd w:val="clear" w:color="auto" w:fill="auto"/>
          </w:tcPr>
          <w:p w14:paraId="246B0DB5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246C3707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171,884,593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6A9C298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162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113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596</w:t>
            </w:r>
          </w:p>
        </w:tc>
      </w:tr>
      <w:tr w:rsidR="009464D9" w:rsidRPr="007A168E" w14:paraId="510D03A9" w14:textId="77777777" w:rsidTr="00FE4630">
        <w:tc>
          <w:tcPr>
            <w:tcW w:w="4860" w:type="dxa"/>
            <w:shd w:val="clear" w:color="auto" w:fill="auto"/>
          </w:tcPr>
          <w:p w14:paraId="681A12A1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5E53EE0E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6,621,298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3D0F952E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280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806</w:t>
            </w:r>
          </w:p>
        </w:tc>
      </w:tr>
      <w:tr w:rsidR="009464D9" w:rsidRPr="007A168E" w14:paraId="5B17E9C3" w14:textId="77777777" w:rsidTr="00FE4630">
        <w:tc>
          <w:tcPr>
            <w:tcW w:w="4860" w:type="dxa"/>
            <w:shd w:val="clear" w:color="auto" w:fill="auto"/>
          </w:tcPr>
          <w:p w14:paraId="7B52402F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49FA6DC1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178,505,891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7D6B6E22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167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394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  <w:tr w:rsidR="009464D9" w:rsidRPr="007A168E" w14:paraId="5C33CB5D" w14:textId="77777777" w:rsidTr="00FE4630">
        <w:tc>
          <w:tcPr>
            <w:tcW w:w="4860" w:type="dxa"/>
            <w:shd w:val="clear" w:color="auto" w:fill="auto"/>
          </w:tcPr>
          <w:p w14:paraId="3F6FD07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3F072ED9" w:rsidR="009464D9" w:rsidRPr="009464D9" w:rsidRDefault="004B7483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(17,057,566)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EE8E663" w:rsidR="009464D9" w:rsidRPr="009464D9" w:rsidRDefault="009464D9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979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724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464D9" w:rsidRPr="007A168E" w14:paraId="7EAF5AED" w14:textId="77777777" w:rsidTr="00FE4630">
        <w:tc>
          <w:tcPr>
            <w:tcW w:w="4860" w:type="dxa"/>
            <w:shd w:val="clear" w:color="auto" w:fill="auto"/>
          </w:tcPr>
          <w:p w14:paraId="4A0D863A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28CD279B" w:rsidR="004B7483" w:rsidRPr="009464D9" w:rsidRDefault="004B7483" w:rsidP="004B7483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161,448,325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58B81A2E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C551E8" w:rsidRPr="007470B8" w14:paraId="68AB561A" w14:textId="77777777" w:rsidTr="00CA52AE">
        <w:tc>
          <w:tcPr>
            <w:tcW w:w="4850" w:type="dxa"/>
          </w:tcPr>
          <w:p w14:paraId="72340A8D" w14:textId="1D17BB99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19" w:type="dxa"/>
          </w:tcPr>
          <w:p w14:paraId="5185BD48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62B0F477" w:rsidR="00C551E8" w:rsidRPr="007470B8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D22EDFD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3F583D88" w:rsidR="00C551E8" w:rsidRPr="007470B8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64D9" w:rsidRPr="007470B8" w14:paraId="0FB1802B" w14:textId="77777777" w:rsidTr="00CA52AE">
        <w:tc>
          <w:tcPr>
            <w:tcW w:w="4850" w:type="dxa"/>
            <w:vAlign w:val="center"/>
          </w:tcPr>
          <w:p w14:paraId="0748A668" w14:textId="77777777" w:rsidR="009464D9" w:rsidRPr="007470B8" w:rsidRDefault="009464D9" w:rsidP="009464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9464D9" w:rsidRPr="007470B8" w:rsidRDefault="009464D9" w:rsidP="009464D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9464D9" w:rsidRPr="007470B8" w:rsidRDefault="009464D9" w:rsidP="009464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02D30302" w:rsidR="009464D9" w:rsidRPr="007470B8" w:rsidRDefault="00DB0E35" w:rsidP="009464D9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9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 w:rsidR="0089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9464D9" w:rsidRPr="007470B8" w:rsidRDefault="009464D9" w:rsidP="009464D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5A45F720" w:rsidR="009464D9" w:rsidRPr="00800EAF" w:rsidRDefault="00DB0E35" w:rsidP="009464D9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</w:tr>
      <w:tr w:rsidR="009464D9" w:rsidRPr="007470B8" w14:paraId="66837181" w14:textId="77777777" w:rsidTr="00CA52AE">
        <w:tc>
          <w:tcPr>
            <w:tcW w:w="4850" w:type="dxa"/>
            <w:vAlign w:val="center"/>
          </w:tcPr>
          <w:p w14:paraId="278EB1B0" w14:textId="77777777" w:rsidR="009464D9" w:rsidRPr="007470B8" w:rsidRDefault="009464D9" w:rsidP="009464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9464D9" w:rsidRPr="007470B8" w:rsidRDefault="009464D9" w:rsidP="009464D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9464D9" w:rsidRPr="007470B8" w:rsidRDefault="009464D9" w:rsidP="009464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79338D97" w:rsidR="009464D9" w:rsidRPr="00800EAF" w:rsidRDefault="00DB0E35" w:rsidP="009464D9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9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 w:rsidR="0089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9464D9" w:rsidRPr="007470B8" w:rsidRDefault="009464D9" w:rsidP="009464D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1C66E3E9" w:rsidR="009464D9" w:rsidRPr="00800EAF" w:rsidRDefault="00DB0E35" w:rsidP="009464D9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9464D9" w:rsidRPr="007470B8" w14:paraId="4CD4CFCB" w14:textId="77777777" w:rsidTr="00CA52AE">
        <w:tc>
          <w:tcPr>
            <w:tcW w:w="4850" w:type="dxa"/>
          </w:tcPr>
          <w:p w14:paraId="5BA6546D" w14:textId="77777777" w:rsidR="009464D9" w:rsidRPr="007470B8" w:rsidRDefault="009464D9" w:rsidP="009464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9464D9" w:rsidRPr="007470B8" w:rsidRDefault="009464D9" w:rsidP="009464D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9464D9" w:rsidRPr="007470B8" w:rsidRDefault="009464D9" w:rsidP="009464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2E3C8ED1" w:rsidR="009464D9" w:rsidRPr="00800EAF" w:rsidRDefault="00DB0E35" w:rsidP="009464D9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9464D9" w:rsidRPr="007470B8" w:rsidRDefault="009464D9" w:rsidP="009464D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71152699" w:rsidR="009464D9" w:rsidRPr="00484152" w:rsidRDefault="00DB0E35" w:rsidP="009464D9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464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  <w:r w:rsidR="009464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625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501C7" w:rsidRPr="00964878" w14:paraId="1252420D" w14:textId="77777777" w:rsidTr="00CA52AE">
        <w:tc>
          <w:tcPr>
            <w:tcW w:w="4836" w:type="dxa"/>
          </w:tcPr>
          <w:p w14:paraId="6306FB91" w14:textId="5CD47F06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717" w:type="dxa"/>
          </w:tcPr>
          <w:p w14:paraId="1DEDE6E2" w14:textId="77777777" w:rsidR="00F501C7" w:rsidRPr="00964878" w:rsidRDefault="00F501C7" w:rsidP="00F501C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51312C71" w:rsidR="00F501C7" w:rsidRPr="0089415E" w:rsidRDefault="00DB0E35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</w:tcPr>
          <w:p w14:paraId="17110CE3" w14:textId="77777777" w:rsidR="00F501C7" w:rsidRPr="00964878" w:rsidRDefault="00F501C7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6B3E7EB2" w:rsidR="00F501C7" w:rsidRPr="00964878" w:rsidRDefault="00DB0E35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501C7" w:rsidRPr="00964878" w14:paraId="0CCDC2C0" w14:textId="77777777" w:rsidTr="00CA52AE">
        <w:tc>
          <w:tcPr>
            <w:tcW w:w="4836" w:type="dxa"/>
          </w:tcPr>
          <w:p w14:paraId="78BCA909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F501C7" w:rsidRPr="00964878" w:rsidRDefault="00F501C7" w:rsidP="00F501C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F501C7" w:rsidRPr="00964878" w:rsidRDefault="00F501C7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64D9" w:rsidRPr="00964878" w14:paraId="4BAB981C" w14:textId="77777777" w:rsidTr="00CA52AE">
        <w:tc>
          <w:tcPr>
            <w:tcW w:w="4836" w:type="dxa"/>
            <w:vAlign w:val="center"/>
          </w:tcPr>
          <w:p w14:paraId="4CB4F912" w14:textId="77777777" w:rsidR="009464D9" w:rsidRPr="00A541C3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9464D9" w:rsidRPr="00964878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9464D9" w:rsidRPr="00964878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34A90948" w:rsidR="009464D9" w:rsidRPr="006A5FB2" w:rsidRDefault="004B7483" w:rsidP="009464D9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221,106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9464D9" w:rsidRPr="00964878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0C3D0949" w:rsidR="009464D9" w:rsidRPr="00020D75" w:rsidRDefault="00DB0E35" w:rsidP="009464D9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9464D9" w:rsidRPr="00964878" w14:paraId="4754155A" w14:textId="77777777" w:rsidTr="00CA52AE">
        <w:tc>
          <w:tcPr>
            <w:tcW w:w="4836" w:type="dxa"/>
            <w:vAlign w:val="center"/>
          </w:tcPr>
          <w:p w14:paraId="10F74C8E" w14:textId="77777777" w:rsidR="009464D9" w:rsidRPr="00964878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9464D9" w:rsidRPr="00964878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9464D9" w:rsidRPr="00964878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4446BECF" w:rsidR="009464D9" w:rsidRPr="00484152" w:rsidRDefault="004B7483" w:rsidP="009464D9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20,780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9464D9" w:rsidRPr="00964878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7DAE65B9" w:rsidR="009464D9" w:rsidRPr="00020D75" w:rsidRDefault="00DB0E35" w:rsidP="009464D9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</w:tr>
      <w:tr w:rsidR="009464D9" w:rsidRPr="00964878" w14:paraId="1D8FAC86" w14:textId="77777777" w:rsidTr="00CA52AE">
        <w:tc>
          <w:tcPr>
            <w:tcW w:w="4836" w:type="dxa"/>
            <w:vAlign w:val="center"/>
          </w:tcPr>
          <w:p w14:paraId="7FC3FF8C" w14:textId="77777777" w:rsidR="009464D9" w:rsidRPr="00964878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9464D9" w:rsidRPr="00964878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9464D9" w:rsidRPr="00964878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2B7F8EE0" w:rsidR="009464D9" w:rsidRPr="00484152" w:rsidRDefault="004B7483" w:rsidP="009464D9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337,452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9464D9" w:rsidRPr="00964878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0876D861" w:rsidR="009464D9" w:rsidRDefault="00DB0E35" w:rsidP="009464D9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 w:rsidR="0094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9464D9" w:rsidRPr="00964878" w14:paraId="71010B48" w14:textId="77777777" w:rsidTr="00CA52AE">
        <w:tc>
          <w:tcPr>
            <w:tcW w:w="4836" w:type="dxa"/>
          </w:tcPr>
          <w:p w14:paraId="2BDA4C53" w14:textId="77777777" w:rsidR="009464D9" w:rsidRPr="00A541C3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9464D9" w:rsidRPr="00964878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9464D9" w:rsidRPr="00964878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4864541F" w:rsidR="009464D9" w:rsidRPr="00484152" w:rsidRDefault="004B7483" w:rsidP="009464D9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579,338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9464D9" w:rsidRPr="00964878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67E604A7" w:rsidR="009464D9" w:rsidRPr="001E40D2" w:rsidRDefault="00DB0E35" w:rsidP="009464D9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  <w:r w:rsidR="009464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7ED21CA3" w:rsidR="00D0262D" w:rsidRPr="00B34328" w:rsidRDefault="00501184" w:rsidP="00E17048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F501C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11315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B0E35" w:rsidRPr="00DB0E35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11315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F501C7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ED790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ED790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31</w:t>
      </w:r>
      <w:r w:rsidR="0011315F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="00F501C7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มีนาคม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2566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คือร้อยละ</w:t>
      </w:r>
      <w:r w:rsidR="00C551E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8</w:t>
      </w:r>
      <w:r w:rsidR="008D4FE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32</w:t>
      </w:r>
      <w:r w:rsidR="008D4FE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ร้อยละ 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</w:t>
      </w:r>
      <w:r w:rsidR="008D4FE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B0E35" w:rsidRPr="00DB0E3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20</w:t>
      </w:r>
      <w:r w:rsidR="008D4FE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>ตามลำดับ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B34328" w:rsidRPr="00B34328">
        <w:rPr>
          <w:rStyle w:val="ui-provider"/>
          <w:rFonts w:asciiTheme="majorBidi" w:hAnsiTheme="majorBidi" w:cstheme="majorBidi"/>
          <w:sz w:val="30"/>
          <w:szCs w:val="30"/>
          <w:cs/>
        </w:rPr>
        <w:t>การ</w:t>
      </w:r>
      <w:r w:rsidR="00ED7907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เพิ่มขึ้นของรายได้ที่ไม่ต้องเสียภาษี</w:t>
      </w:r>
    </w:p>
    <w:p w14:paraId="22BB3DD7" w14:textId="77777777" w:rsidR="00D0262D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1CC79ECA" w14:textId="77777777" w:rsidR="00894932" w:rsidRDefault="00894932" w:rsidP="00894932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211F357B" w14:textId="4EB35283" w:rsidR="00663441" w:rsidRDefault="00663441" w:rsidP="00EB22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C144F9" w14:paraId="074FF558" w14:textId="77777777" w:rsidTr="00FC0CBD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72996E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318DD91B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9CEB076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54559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6366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144F9" w14:paraId="3CD4273B" w14:textId="77777777" w:rsidTr="00FC0CBD">
        <w:trPr>
          <w:tblHeader/>
        </w:trPr>
        <w:tc>
          <w:tcPr>
            <w:tcW w:w="2970" w:type="dxa"/>
            <w:shd w:val="clear" w:color="auto" w:fill="auto"/>
          </w:tcPr>
          <w:p w14:paraId="2183EFE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D97874C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92E5DA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2CBB0DA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7B4C653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144F9" w14:paraId="6F4E6147" w14:textId="77777777" w:rsidTr="00FC0CBD">
        <w:tc>
          <w:tcPr>
            <w:tcW w:w="2970" w:type="dxa"/>
            <w:shd w:val="clear" w:color="auto" w:fill="auto"/>
            <w:hideMark/>
          </w:tcPr>
          <w:p w14:paraId="31F1CF16" w14:textId="1AA837B1" w:rsidR="00C144F9" w:rsidRPr="00F501C7" w:rsidRDefault="00DB0E35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24A251DD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22B61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5538154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53CE7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44F9" w14:paraId="6011E97C" w14:textId="77777777" w:rsidTr="00FC0CBD">
        <w:tc>
          <w:tcPr>
            <w:tcW w:w="2970" w:type="dxa"/>
            <w:shd w:val="clear" w:color="auto" w:fill="auto"/>
          </w:tcPr>
          <w:p w14:paraId="1B64BE06" w14:textId="450CF0D9" w:rsidR="00C144F9" w:rsidRPr="00F501C7" w:rsidRDefault="008D3A35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C0CBD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2DABDC8" w14:textId="72328C1A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1CAF4DB7" w14:textId="5E05B512" w:rsidR="00C144F9" w:rsidRPr="00F501C7" w:rsidRDefault="00DB0E35" w:rsidP="006D4C3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C4537D5" w14:textId="4552B773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67BA265" w14:textId="3991FE02" w:rsidR="00C144F9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325</w:t>
            </w:r>
          </w:p>
        </w:tc>
      </w:tr>
      <w:tr w:rsidR="00C144F9" w14:paraId="0409629C" w14:textId="77777777" w:rsidTr="00FC0CBD">
        <w:tc>
          <w:tcPr>
            <w:tcW w:w="2970" w:type="dxa"/>
            <w:shd w:val="clear" w:color="auto" w:fill="auto"/>
          </w:tcPr>
          <w:p w14:paraId="2A37305C" w14:textId="77777777" w:rsidR="00C144F9" w:rsidRPr="00F501C7" w:rsidRDefault="00C144F9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470BF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AA3EF8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2A0416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EB903D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1C7" w14:paraId="5D6610B8" w14:textId="77777777" w:rsidTr="00FC0CBD">
        <w:tc>
          <w:tcPr>
            <w:tcW w:w="2970" w:type="dxa"/>
            <w:shd w:val="clear" w:color="auto" w:fill="auto"/>
            <w:hideMark/>
          </w:tcPr>
          <w:p w14:paraId="7718A41B" w14:textId="774D9DB9" w:rsidR="00F501C7" w:rsidRPr="00F501C7" w:rsidRDefault="00DB0E35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75C8ACF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45E95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0916572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B0A47" w14:textId="77777777" w:rsidR="00F501C7" w:rsidRPr="00F501C7" w:rsidRDefault="00F501C7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1C7" w14:paraId="7FADB7BE" w14:textId="77777777" w:rsidTr="00FC0CBD">
        <w:tc>
          <w:tcPr>
            <w:tcW w:w="2970" w:type="dxa"/>
            <w:shd w:val="clear" w:color="auto" w:fill="auto"/>
          </w:tcPr>
          <w:p w14:paraId="7836724C" w14:textId="20DAE0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BCBC318" w14:textId="01CC4216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0868BB" w14:textId="0F09BAA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4A68ED2" w14:textId="58D4EF68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64C1F3AA" w14:textId="01EE3DB3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F501C7" w:rsidRPr="00AB302E" w14:paraId="7CDFE125" w14:textId="77777777" w:rsidTr="00CB659D">
        <w:tc>
          <w:tcPr>
            <w:tcW w:w="2970" w:type="dxa"/>
            <w:shd w:val="clear" w:color="auto" w:fill="auto"/>
          </w:tcPr>
          <w:p w14:paraId="792C64E6" w14:textId="6FF2AD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727C0F8" w14:textId="00E4FF20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0B22B5DA" w14:textId="0BA54C2C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DA711CF" w14:textId="1647A7F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1D631315" w14:textId="60644E58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568</w:t>
            </w:r>
          </w:p>
        </w:tc>
      </w:tr>
    </w:tbl>
    <w:p w14:paraId="15EEFAC6" w14:textId="2A7ACDFF" w:rsidR="008D3A35" w:rsidRDefault="008D3A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8B2A8C" w14:textId="351043EB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1D2F72CA" w:rsidR="00CE46C4" w:rsidRPr="007A168E" w:rsidRDefault="00937867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="00F501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501C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3108C5E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0088166B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389FC72A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3AB08C3B" w:rsidR="00B1286F" w:rsidRPr="007A168E" w:rsidRDefault="00204FB9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2B9B507F" w:rsidR="00B1286F" w:rsidRPr="007A168E" w:rsidRDefault="00DB0E35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58F4CC12" w:rsidR="00B1286F" w:rsidRPr="007A168E" w:rsidRDefault="00204FB9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457454EB" w:rsidR="00B1286F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34F22FAD" w:rsidR="00B1286F" w:rsidRPr="007A168E" w:rsidRDefault="00DB0E35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1AD2960D" w:rsidR="00B1286F" w:rsidRPr="007A168E" w:rsidRDefault="00EC4B76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1BD336C8" w:rsidR="00B1286F" w:rsidRPr="007A168E" w:rsidRDefault="00EC4B76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27EE5875" w:rsidR="00D523AD" w:rsidRPr="007A168E" w:rsidRDefault="00DB0E35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45DB7DE2" w:rsidR="00B1286F" w:rsidRPr="007A168E" w:rsidRDefault="00DB0E35" w:rsidP="00204FB9">
            <w:pPr>
              <w:pStyle w:val="acctfourfigures"/>
              <w:tabs>
                <w:tab w:val="clear" w:pos="765"/>
                <w:tab w:val="decimal" w:pos="12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="00204F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0F736BF0" w:rsidR="00B1286F" w:rsidRPr="007A168E" w:rsidRDefault="00DB0E35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04F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60BC9B4B" w:rsidR="00B1286F" w:rsidRPr="007A168E" w:rsidRDefault="00DB0E35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608F1484" w:rsidR="00B1286F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4B757B11" w:rsidR="00B1286F" w:rsidRPr="007A168E" w:rsidRDefault="00EC4B76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5A0EE4A5" w:rsidR="00B1286F" w:rsidRPr="007A168E" w:rsidRDefault="00DB0E35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10E96A21" w:rsidR="00B1286F" w:rsidRPr="007A168E" w:rsidRDefault="00EC4B76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15CE5C7B" w:rsidR="00B1286F" w:rsidRPr="007A168E" w:rsidRDefault="00DB0E35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0EF24B40" w:rsidR="00B1286F" w:rsidRPr="00B1286F" w:rsidRDefault="00DB0E35" w:rsidP="00204FB9">
            <w:pPr>
              <w:pStyle w:val="acctfourfigures"/>
              <w:tabs>
                <w:tab w:val="clear" w:pos="765"/>
                <w:tab w:val="decimal" w:pos="12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  <w:r w:rsidR="0020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910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0CD22BC1" w:rsidR="00B1286F" w:rsidRPr="007A168E" w:rsidRDefault="00DB0E35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20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545230CF" w:rsidR="00B1286F" w:rsidRPr="007A168E" w:rsidRDefault="00DB0E35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510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354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31CD7323" w:rsidR="00B1286F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814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609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73F2A9F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D9936A1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9D19555" w14:textId="272BFCD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85AA55C" w14:textId="200A61F2" w:rsidR="007973BE" w:rsidRPr="00A50EB3" w:rsidRDefault="00204FB9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869F3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964D22" w14:textId="3276DCB0" w:rsidR="007973BE" w:rsidRPr="007A168E" w:rsidRDefault="00204FB9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9D08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D613683" w14:textId="303F3724" w:rsidR="007973BE" w:rsidRPr="007A168E" w:rsidRDefault="00DB0E35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75752244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B09360" w14:textId="3CE2B6CD" w:rsidR="007973BE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76128956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2BA2AD" w14:textId="74FF2798" w:rsidR="007973BE" w:rsidRPr="007A168E" w:rsidRDefault="00EC4B76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C9931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5DDE8B" w14:textId="69CF808B" w:rsidR="007973BE" w:rsidRPr="007A168E" w:rsidRDefault="00DB0E35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3F2F49FF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4368AC4" w14:textId="4D5090FF" w:rsidR="007973BE" w:rsidRPr="007A168E" w:rsidRDefault="00EC4B76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62D7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FBBD54C" w14:textId="3E69CA53" w:rsidR="007973BE" w:rsidRPr="007A168E" w:rsidRDefault="00DB0E35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74209D2" w:rsidR="007973BE" w:rsidRPr="007A168E" w:rsidRDefault="00DB0E35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1E656B13" w14:textId="495C5702" w:rsidR="007973BE" w:rsidRPr="00A50EB3" w:rsidRDefault="00204FB9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200D1F4F" w:rsidR="007973BE" w:rsidRPr="007A168E" w:rsidRDefault="00204FB9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534965B0" w:rsidR="007973BE" w:rsidRPr="007A168E" w:rsidRDefault="00DB0E35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38767397" w:rsidR="007973BE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EC4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7B9EEC0D" w:rsidR="007973BE" w:rsidRPr="007A168E" w:rsidRDefault="00EC4B76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4D733957" w:rsidR="007973BE" w:rsidRPr="007A168E" w:rsidRDefault="00DB0E35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="00034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056</w:t>
            </w:r>
            <w:r w:rsidR="00034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493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26D76D71" w:rsidR="007973BE" w:rsidRPr="007A168E" w:rsidRDefault="00EC4B76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323FE509" w:rsidR="007973BE" w:rsidRPr="007A168E" w:rsidRDefault="00DB0E35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="00034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056</w:t>
            </w:r>
            <w:r w:rsidR="00034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493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7682B640" w:rsidR="007973BE" w:rsidRPr="00164087" w:rsidRDefault="00204FB9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0F969CE1" w:rsidR="007973BE" w:rsidRPr="00B1286F" w:rsidRDefault="00204FB9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2828FDC6" w:rsidR="007973BE" w:rsidRPr="007A168E" w:rsidRDefault="00DB0E35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55F67CE3" w:rsidR="007973BE" w:rsidRPr="007A168E" w:rsidRDefault="00DB0E35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  <w:r w:rsidR="00EC4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271DF6A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5E478FD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6EB140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49C398F5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2B065178" w:rsidR="00B72A44" w:rsidRPr="00B72A44" w:rsidRDefault="00B72A44" w:rsidP="00E803B5">
            <w:pPr>
              <w:tabs>
                <w:tab w:val="decimal" w:pos="70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6ED16C2A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670B0C84" w:rsidR="00B72A44" w:rsidRPr="00B72A44" w:rsidRDefault="00B72A44" w:rsidP="00E803B5">
            <w:pPr>
              <w:tabs>
                <w:tab w:val="decimal" w:pos="65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2CE22D84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F74F23A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63CEA93C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0A3F4BDA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2602770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4A07C8D9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274879F8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4CFDCA4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1012B679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9AE2D68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3123F39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64EF7F43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32A8FE05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</w:tr>
      <w:tr w:rsidR="00B72A4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3C8F2FFA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49D5425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6111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466F2772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135E650C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6F6CFE9A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53A4065" w14:textId="77777777" w:rsidR="00B72A44" w:rsidRPr="00B72A44" w:rsidRDefault="00B72A44" w:rsidP="00B72A4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6C539E9" w14:textId="70D3BE0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74B639B" w14:textId="6E95D8FF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9017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FAB329" w14:textId="05B28E53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FFD1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0DDB930" w14:textId="020F54B3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25162C1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EA77840" w14:textId="44D284CE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59BD2B0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928AE71" w14:textId="115E0FB1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90B6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F74CE7" w14:textId="0056E6AC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034E15A2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A0A7EA" w14:textId="1295FFE5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6A17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7D1A77" w14:textId="06B7843D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074</w:t>
            </w:r>
          </w:p>
        </w:tc>
      </w:tr>
      <w:tr w:rsidR="00B72A4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B72A44" w:rsidRPr="00B72A44" w:rsidRDefault="00B72A44" w:rsidP="00B72A4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41FE5CE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1E0936B" w14:textId="0DDAC5C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1CE211AD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0BBAE5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173E3DB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287B47A9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3D8654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671FEFBE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1470BA4B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11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</w:tr>
      <w:tr w:rsidR="00B72A4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CD8E7CB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28414411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4A5DE10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A723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6CECDA3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296826D" w14:textId="29D7674B" w:rsidR="00CE46C4" w:rsidRPr="004F630A" w:rsidRDefault="004F630A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="00F501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501C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4F630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388872C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445EDFD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580703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468C4BF5" w:rsidR="00C9460A" w:rsidRPr="007A168E" w:rsidRDefault="00EC4B76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3382C216" w:rsidR="00C9460A" w:rsidRPr="007A168E" w:rsidRDefault="00DB0E35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4047EF14" w:rsidR="00C9460A" w:rsidRPr="007A168E" w:rsidRDefault="00EC4B76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0EE81A7E" w:rsidR="00C9460A" w:rsidRPr="007A168E" w:rsidRDefault="00DB0E35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1D3B3B7B" w:rsidR="00C9460A" w:rsidRPr="007A168E" w:rsidRDefault="00DB0E35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60C90603" w:rsidR="00C9460A" w:rsidRPr="007A168E" w:rsidRDefault="00EC4B76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1AF89E4C" w:rsidR="00C9460A" w:rsidRPr="007A168E" w:rsidRDefault="00EC4B76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4B72760B" w:rsidR="00C9460A" w:rsidRPr="007A168E" w:rsidRDefault="00DB0E35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A10C84" w:rsidRPr="007A168E" w14:paraId="7E210A9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0F4ADC22" w:rsidR="00A10C84" w:rsidRPr="007A168E" w:rsidRDefault="00A10C84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25952070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187700E5" w:rsidR="00A10C84" w:rsidRPr="007A168E" w:rsidRDefault="00DB0E35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52B692AA" w:rsidR="00A10C84" w:rsidRPr="007A168E" w:rsidRDefault="00DB0E35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619A05F6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4D5CD854" w:rsidR="00A10C84" w:rsidRPr="007A168E" w:rsidRDefault="00DB0E35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59E6A91E" w:rsidR="00A10C84" w:rsidRPr="007A168E" w:rsidRDefault="00A10C84" w:rsidP="00A10C84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2DE7FF1E" w:rsidR="00A10C84" w:rsidRPr="007A168E" w:rsidRDefault="00DB0E35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</w:p>
        </w:tc>
      </w:tr>
      <w:tr w:rsidR="00A10C84" w:rsidRPr="007A168E" w14:paraId="1B4E4E9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45EBCDEE" w:rsidR="00A10C84" w:rsidRPr="00C9460A" w:rsidRDefault="00A10C84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5F4A60C6" w:rsidR="00A10C84" w:rsidRPr="007A168E" w:rsidRDefault="00DB0E35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68BD5C6F" w:rsidR="00A10C84" w:rsidRPr="007A168E" w:rsidRDefault="00DB0E35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5BC901C4" w:rsidR="00A10C84" w:rsidRPr="007A168E" w:rsidRDefault="00DB0E35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996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77E8E76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E33A609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E757E56" w14:textId="1541D5EE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C7C85A0" w14:textId="02480B8A" w:rsidR="00A10C84" w:rsidRPr="007A168E" w:rsidRDefault="00A10C84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F49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B6309A5" w14:textId="09B2A5F3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D9E8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356EC7" w14:textId="735016D4" w:rsidR="00A10C84" w:rsidRPr="007A168E" w:rsidRDefault="00DB0E35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49E7856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F6D58E" w14:textId="3373EFFE" w:rsidR="00A10C84" w:rsidRPr="007A168E" w:rsidRDefault="00DB0E35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056B877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37F89C" w14:textId="6CE38ECC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9242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FBED50" w14:textId="56A99707" w:rsidR="00A10C84" w:rsidRPr="007A168E" w:rsidRDefault="00DB0E35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46CC0269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B8542A6" w14:textId="53FBB2AF" w:rsidR="00A10C84" w:rsidRPr="007A168E" w:rsidRDefault="00A10C84" w:rsidP="00A10C8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A9F3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99BC532" w14:textId="6C35E400" w:rsidR="00A10C84" w:rsidRPr="007A168E" w:rsidRDefault="00DB0E35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</w:tr>
      <w:tr w:rsidR="00A10C84" w:rsidRPr="007A168E" w14:paraId="1FBD6D22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0702C90D" w:rsidR="00A10C84" w:rsidRPr="007A168E" w:rsidRDefault="00DB0E35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655DC3B" w14:textId="20EF6C13" w:rsidR="00A10C84" w:rsidRPr="007A168E" w:rsidRDefault="00A10C84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7493F3A1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5A3926A4" w:rsidR="00A10C84" w:rsidRPr="007A168E" w:rsidRDefault="00DB0E35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49C92719" w:rsidR="00A10C84" w:rsidRPr="007A168E" w:rsidRDefault="00DB0E35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70EA1F8B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7181DAE5" w:rsidR="00A10C84" w:rsidRPr="007A168E" w:rsidRDefault="00DB0E35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722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7A02D65D" w:rsidR="00A10C84" w:rsidRPr="007A168E" w:rsidRDefault="00A10C84" w:rsidP="00A10C8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20EE5168" w:rsidR="00A10C84" w:rsidRPr="007A168E" w:rsidRDefault="00DB0E35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722</w:t>
            </w:r>
            <w:r w:rsidR="00A10C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</w:tr>
      <w:tr w:rsidR="00A10C84" w:rsidRPr="007A168E" w14:paraId="4C6670C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1C11DE90" w:rsidR="00A10C84" w:rsidRPr="00C9460A" w:rsidRDefault="00A10C84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6AF665F7" w:rsidR="00A10C84" w:rsidRPr="00C9460A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420CD21B" w:rsidR="00A10C84" w:rsidRPr="007A168E" w:rsidRDefault="00DB0E35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382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740E3D37" w:rsidR="00A10C84" w:rsidRPr="007A168E" w:rsidRDefault="00DB0E35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382</w:t>
            </w:r>
            <w:r w:rsidR="00A1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4DA27A51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328C3B8" w14:textId="7311C4B5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0CA3A8F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6A70E42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3C1E8B99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6EBF5D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B5F275B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6EFEC4BE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3A9536E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155D6F59" w:rsidR="00B72A44" w:rsidRPr="00B72A44" w:rsidRDefault="00B72A44" w:rsidP="00E803B5">
            <w:pPr>
              <w:tabs>
                <w:tab w:val="decimal" w:pos="65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2AEE3061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4C86E50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6E5264D1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DA6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69F2A40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44F17F72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48323B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E66531A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31EDA4B8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04D4E676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094E031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26BB5A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18C65021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1FDA919E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  <w:tc>
          <w:tcPr>
            <w:tcW w:w="236" w:type="dxa"/>
            <w:shd w:val="clear" w:color="auto" w:fill="auto"/>
          </w:tcPr>
          <w:p w14:paraId="148D9AD4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1B770BA8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6FC09457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</w:tr>
      <w:tr w:rsidR="00B72A44" w:rsidRPr="007A168E" w14:paraId="7C511FA4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5FE8C5D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4051A90B" w:rsidR="00B72A44" w:rsidRPr="00E803B5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E803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4BADC7E5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AA8DDA0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2D13EB16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1C614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298B1455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F37E0E5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2AF20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1267EE9F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797BB19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E25D86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6BB70248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83A0541" w14:textId="77777777" w:rsidR="00B72A44" w:rsidRPr="00B72A44" w:rsidRDefault="00B72A44" w:rsidP="00B72A44">
            <w:pPr>
              <w:ind w:left="166" w:right="-90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4E870FF" w14:textId="704463A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443AD13" w14:textId="0664326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35B7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FE99CFC" w14:textId="4CEE4420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82977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9BA3BA" w14:textId="489EC088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1EE50D2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4378C28" w14:textId="43637C33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7208AA5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7B4383" w14:textId="1DC5FC5A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9E11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19DFE49" w14:textId="2BBBDA92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65310DC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5EBBAF5" w14:textId="685ABCF4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00D0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B10FC6" w14:textId="075652F7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074</w:t>
            </w:r>
          </w:p>
        </w:tc>
      </w:tr>
      <w:tr w:rsidR="00B72A44" w:rsidRPr="007A168E" w14:paraId="2F5FC4E7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6DF7ED0" w14:textId="77777777" w:rsidR="00B72A44" w:rsidRPr="00B72A44" w:rsidRDefault="00B72A44" w:rsidP="00B72A44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5CC123A0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4C57A912" w14:textId="048D1F31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34F2522C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424F7EAE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1D14E36C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30158588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588BB655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628F3E7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433227DF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36D8B0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</w:tr>
      <w:tr w:rsidR="00B72A44" w:rsidRPr="007A168E" w14:paraId="10C366C9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811AB63" w14:textId="77777777" w:rsidR="00B72A44" w:rsidRPr="00B72A44" w:rsidRDefault="00B72A44" w:rsidP="00B72A44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39A7A23B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6F079490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5FCFE304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63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597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01895DA7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63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597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FCED3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4F6EA638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50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1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6101721F" w:rsidR="00140286" w:rsidRPr="00F501C7" w:rsidRDefault="00E56938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10,188,864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1936498B" w:rsidR="00140286" w:rsidRPr="00F501C7" w:rsidRDefault="00DB0E35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143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 w:rsidR="004143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</w:tr>
      <w:tr w:rsidR="00140286" w:rsidRPr="00CE693F" w14:paraId="2DAF44F8" w14:textId="77777777" w:rsidTr="00C11CDC">
        <w:trPr>
          <w:trHeight w:val="179"/>
        </w:trPr>
        <w:tc>
          <w:tcPr>
            <w:tcW w:w="5490" w:type="dxa"/>
            <w:shd w:val="clear" w:color="auto" w:fill="auto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7C263FE8" w:rsidR="00C9460A" w:rsidRPr="00F501C7" w:rsidRDefault="00DB0E35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4D1C55B0" w:rsidR="00C9460A" w:rsidRPr="00F501C7" w:rsidRDefault="004143EF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12CC1548" w:rsidR="00C9460A" w:rsidRPr="00F501C7" w:rsidRDefault="00DB0E35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="004143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09701DA6" w:rsidR="00C9460A" w:rsidRPr="00F501C7" w:rsidRDefault="00DB0E3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="004143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</w:tr>
      <w:tr w:rsidR="00C9460A" w:rsidRPr="00CE693F" w14:paraId="1EFBF9D9" w14:textId="77777777" w:rsidTr="00C11CDC">
        <w:tc>
          <w:tcPr>
            <w:tcW w:w="5490" w:type="dxa"/>
            <w:shd w:val="clear" w:color="auto" w:fill="auto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62251B69" w:rsidR="00C9460A" w:rsidRPr="00F501C7" w:rsidRDefault="00DB0E35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4143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0A2058A3" w:rsidR="00C9460A" w:rsidRPr="00F501C7" w:rsidRDefault="00DB0E3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  <w:r w:rsidR="004143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C9460A" w:rsidRPr="00CE693F" w14:paraId="7D6B7B69" w14:textId="77777777" w:rsidTr="00E56938">
        <w:tc>
          <w:tcPr>
            <w:tcW w:w="5490" w:type="dxa"/>
            <w:shd w:val="clear" w:color="auto" w:fill="auto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75EF3969" w:rsidR="00C9460A" w:rsidRPr="00C11CDC" w:rsidRDefault="00DB0E35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4143EF" w:rsidRP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5FC7B729" w:rsidR="00C9460A" w:rsidRPr="00C11CDC" w:rsidRDefault="00DB0E35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  <w:r w:rsidR="004143EF" w:rsidRPr="00C11C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</w:tr>
      <w:tr w:rsidR="00C9460A" w:rsidRPr="00CE693F" w14:paraId="4B9A9362" w14:textId="77777777" w:rsidTr="00E56938">
        <w:trPr>
          <w:trHeight w:val="50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35F536A1" w:rsidR="00C9460A" w:rsidRPr="00F501C7" w:rsidRDefault="00E56938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1,306,355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723F8C5F" w:rsidR="00C9460A" w:rsidRPr="00F501C7" w:rsidRDefault="00DB0E35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966</w:t>
            </w:r>
            <w:r w:rsidR="004143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77777777" w:rsidR="00FF2DB6" w:rsidRPr="00CE693F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475A7037" w:rsidR="008D2723" w:rsidRPr="0035030C" w:rsidRDefault="008D2723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690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6900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0E35" w:rsidRPr="00DB0E3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312121B8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243C8E36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38B62AE4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4FD0604F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1B7E0ABE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2982C45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7696AEF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4AC0C5C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393EC6A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5D8E2773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916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5631BCD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6E1EAD7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41B7D720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1D48E1E4" w:rsidR="008D2723" w:rsidRPr="00D710A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 w:rsidRPr="00D710AC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การพิจารณาของศาลฎีกา</w:t>
      </w:r>
    </w:p>
    <w:p w14:paraId="2F6BB7AF" w14:textId="77777777" w:rsidR="00DD1CA5" w:rsidRPr="00D710AC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FC29D" w14:textId="7508E155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79EAFB" w14:textId="46E62438" w:rsidR="00DD1CA5" w:rsidRPr="002E22D1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บริษัทยื่นคำร้องขอให้ศาลเพิกถอนการอายัดสิทธิเรียกร้องเงินในบัญชีเงินฝากของบริษัท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ปัจจุบันคดีอยู่ระหว่างการพิจารณาของศาลแพ่ง</w:t>
      </w:r>
      <w:r w:rsidRPr="002E22D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57CDA7F1" w14:textId="77777777" w:rsidR="008D2723" w:rsidRPr="00DD1CA5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075079D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49BFA8" w14:textId="3656F14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3FD83C2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DE4EF2" w14:textId="191B12A3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DCEF4FE" w14:textId="0ABB2EA1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6EF53667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1293B729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5034FE56" w:rsidR="00DD1CA5" w:rsidRDefault="00DD1CA5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12F6D91A" w14:textId="36BC9E15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803D142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125178" w14:textId="28EF12BA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085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194C2E29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16E09689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16659BE3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4512D45D" w:rsidR="00DD1CA5" w:rsidRDefault="00DD1CA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p w14:paraId="29E8F962" w14:textId="213B9582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0174A91D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56BA36" w14:textId="35D0F5F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6644FFB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368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6C6CC50" w14:textId="3BCF60A5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5A1EA126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2EB85BC3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ACF27DE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4724E" w14:textId="02ABF73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4B5A13A9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58660F0C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6A8C753A" w14:textId="5AD5B53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1EF032" w14:textId="54B22825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6CA962E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226DD966" w:rsidR="008D2723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A69B561" w14:textId="77777777" w:rsid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6395E56E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350CBD0E" w14:textId="77777777" w:rsidR="005A52E7" w:rsidRP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DFCC662" w14:textId="32C071D6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33ED0B2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5F343228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06039F" w14:textId="684673C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42D0536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0800EEA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618E3F78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D63D048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C7498F3" w14:textId="789B199E" w:rsidR="008D2723" w:rsidRDefault="008D2723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132ADD8" w14:textId="77777777" w:rsidR="00DD1CA5" w:rsidRPr="003F172C" w:rsidRDefault="00DD1CA5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B1E471" w14:textId="79D79312" w:rsidR="008D2723" w:rsidRPr="003F172C" w:rsidRDefault="008D2723" w:rsidP="00DD1CA5">
      <w:pPr>
        <w:tabs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690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6FC4D48F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1CCC6C28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1C092833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418B715C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2E06BEFC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35D290" w14:textId="205E831A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4C2ED1F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77777777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</w:p>
    <w:p w14:paraId="3B014FE9" w14:textId="34D2010E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77777777" w:rsidR="00243C2E" w:rsidRPr="005A1ABA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2AD5312B" w:rsidR="00243C2E" w:rsidRDefault="00243C2E" w:rsidP="0087246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10D4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hint="cs"/>
          <w:sz w:val="30"/>
          <w:szCs w:val="30"/>
          <w:cs/>
        </w:rPr>
        <w:t>ด</w:t>
      </w:r>
      <w:r w:rsidR="00A50EB3">
        <w:rPr>
          <w:rFonts w:asciiTheme="majorBidi" w:hAnsiTheme="majorBidi" w:hint="cs"/>
          <w:sz w:val="30"/>
          <w:szCs w:val="30"/>
          <w:cs/>
        </w:rPr>
        <w:t>ั</w:t>
      </w:r>
      <w:r w:rsidR="0087246C">
        <w:rPr>
          <w:rFonts w:asciiTheme="majorBidi" w:hAnsiTheme="majorBidi" w:hint="cs"/>
          <w:sz w:val="30"/>
          <w:szCs w:val="30"/>
          <w:cs/>
        </w:rPr>
        <w:t>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0215CD8F" w14:textId="77777777" w:rsidR="000A1914" w:rsidRPr="0087246C" w:rsidRDefault="000A1914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p w14:paraId="6E680307" w14:textId="72BEF963" w:rsidR="00FB7FCB" w:rsidRDefault="002707C5" w:rsidP="00FB7FCB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10124B70" w14:textId="77777777" w:rsidR="00FB7FCB" w:rsidRDefault="00FB7FCB" w:rsidP="00FB7FCB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45F5" w14:textId="299E62B3" w:rsidR="00FB7FCB" w:rsidRPr="00C11CDC" w:rsidRDefault="00FB7FCB" w:rsidP="00C11CDC">
      <w:pPr>
        <w:pStyle w:val="Caption"/>
        <w:ind w:hanging="900"/>
        <w:rPr>
          <w:rFonts w:asciiTheme="majorBidi" w:hAnsiTheme="majorBidi" w:cstheme="majorBidi"/>
          <w:cs/>
        </w:rPr>
      </w:pPr>
      <w:r w:rsidRPr="00FB7FC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D5E090B" w14:textId="77777777" w:rsidR="00D80FB8" w:rsidRDefault="00D80FB8" w:rsidP="00C11CDC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548DF" w14:textId="34B522FA" w:rsidR="00C11CDC" w:rsidRPr="00805178" w:rsidRDefault="00C11CDC" w:rsidP="00C11CDC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805178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0517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-</w:t>
      </w:r>
      <w:r w:rsidRPr="00805178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เมษายน พ.ศ.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805178">
        <w:rPr>
          <w:rFonts w:asciiTheme="majorBidi" w:hAnsiTheme="majorBidi" w:cstheme="majorBidi"/>
          <w:sz w:val="30"/>
          <w:szCs w:val="30"/>
        </w:rPr>
        <w:t xml:space="preserve"> </w:t>
      </w:r>
      <w:r w:rsidRPr="00805178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ย่อยแห่ง</w:t>
      </w:r>
      <w:r w:rsidR="00756B26">
        <w:rPr>
          <w:rFonts w:asciiTheme="majorBidi" w:hAnsiTheme="majorBidi" w:cstheme="majorBidi" w:hint="cs"/>
          <w:sz w:val="30"/>
          <w:szCs w:val="30"/>
          <w:cs/>
        </w:rPr>
        <w:t>ห</w:t>
      </w:r>
      <w:r>
        <w:rPr>
          <w:rFonts w:asciiTheme="majorBidi" w:hAnsiTheme="majorBidi" w:cstheme="majorBidi" w:hint="cs"/>
          <w:sz w:val="30"/>
          <w:szCs w:val="30"/>
          <w:cs/>
        </w:rPr>
        <w:t>นึ</w:t>
      </w:r>
      <w:r w:rsidR="00756B26">
        <w:rPr>
          <w:rFonts w:asciiTheme="majorBidi" w:hAnsiTheme="majorBidi" w:cstheme="majorBidi" w:hint="cs"/>
          <w:sz w:val="30"/>
          <w:szCs w:val="30"/>
          <w:cs/>
        </w:rPr>
        <w:t>่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05178">
        <w:rPr>
          <w:rFonts w:asciiTheme="majorBidi" w:hAnsiTheme="majorBidi" w:cstheme="majorBidi"/>
          <w:sz w:val="30"/>
          <w:szCs w:val="30"/>
          <w:cs/>
        </w:rPr>
        <w:t>เสนอขายหุ้นกู้อายุ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ปี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เดือน อัตราดอกเบี้ยคงที่ร้อยละ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805178">
        <w:rPr>
          <w:rFonts w:asciiTheme="majorBidi" w:hAnsiTheme="majorBidi" w:cstheme="majorBidi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เดือน มูลค่าเสนอขายไม่เกิน</w:t>
      </w:r>
      <w:r w:rsidR="00F93E0B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805178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805178">
        <w:rPr>
          <w:rFonts w:asciiTheme="majorBidi" w:hAnsiTheme="majorBidi" w:cstheme="majorBidi"/>
          <w:sz w:val="30"/>
          <w:szCs w:val="30"/>
        </w:rPr>
        <w:t xml:space="preserve"> </w:t>
      </w:r>
      <w:r w:rsidRPr="0080517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E8A0A9D" w14:textId="77777777" w:rsidR="00FB7FCB" w:rsidRDefault="00FB7FCB" w:rsidP="00FB7FCB">
      <w:pPr>
        <w:pStyle w:val="Bo-Blankline"/>
        <w:ind w:left="900"/>
        <w:jc w:val="thaiDistribute"/>
        <w:rPr>
          <w:lang w:val="en-US"/>
        </w:rPr>
      </w:pPr>
    </w:p>
    <w:sectPr w:rsidR="00FB7FCB" w:rsidSect="000B7DA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E4A41" w14:textId="77777777" w:rsidR="00EA1161" w:rsidRDefault="00EA1161">
      <w:r>
        <w:separator/>
      </w:r>
    </w:p>
  </w:endnote>
  <w:endnote w:type="continuationSeparator" w:id="0">
    <w:p w14:paraId="21A2E45C" w14:textId="77777777" w:rsidR="00EA1161" w:rsidRDefault="00EA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ABAE5AA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E26E6"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E26E6" w:rsidRPr="00DE26E6">
          <w:rPr>
            <w:rFonts w:asciiTheme="majorBidi" w:hAnsiTheme="majorBidi" w:cstheme="majorBidi"/>
            <w:noProof/>
            <w:sz w:val="30"/>
            <w:szCs w:val="30"/>
            <w:lang w:val="en-US"/>
          </w:rPr>
          <w:t>63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67502F95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E26E6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2051B45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E26E6">
      <w:rPr>
        <w:rStyle w:val="PageNumber"/>
        <w:rFonts w:ascii="Angsana New" w:hAnsi="Angsana New" w:cs="Angsana New"/>
        <w:noProof/>
        <w:sz w:val="30"/>
        <w:szCs w:val="30"/>
      </w:rPr>
      <w:t>35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19E8984E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DE26E6">
      <w:rPr>
        <w:rStyle w:val="PageNumber"/>
        <w:rFonts w:ascii="Angsana New" w:cs="Angsana New"/>
        <w:noProof/>
        <w:sz w:val="30"/>
        <w:szCs w:val="30"/>
        <w:lang w:val="en-US"/>
      </w:rPr>
      <w:t>37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0CE425F5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DE26E6"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7F22362A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DE26E6">
      <w:rPr>
        <w:rFonts w:ascii="Angsana New" w:hAnsi="Angsana New"/>
        <w:noProof/>
        <w:sz w:val="30"/>
        <w:szCs w:val="30"/>
      </w:rPr>
      <w:t>41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5E6DAC18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DE26E6">
      <w:rPr>
        <w:rFonts w:ascii="Angsana New" w:hAnsi="Angsana New"/>
        <w:noProof/>
        <w:sz w:val="30"/>
        <w:szCs w:val="30"/>
      </w:rPr>
      <w:t>42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7B538E62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E26E6" w:rsidRPr="00DE26E6">
          <w:rPr>
            <w:rFonts w:asciiTheme="majorBidi" w:hAnsiTheme="majorBidi" w:cstheme="majorBidi"/>
            <w:noProof/>
            <w:sz w:val="30"/>
            <w:szCs w:val="30"/>
            <w:lang w:val="en-US"/>
          </w:rPr>
          <w:t>45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3A2585A8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E26E6" w:rsidRPr="00DE26E6">
          <w:rPr>
            <w:rFonts w:asciiTheme="majorBidi" w:hAnsiTheme="majorBidi" w:cstheme="majorBidi"/>
            <w:noProof/>
            <w:sz w:val="30"/>
            <w:szCs w:val="30"/>
            <w:lang w:val="en-US"/>
          </w:rPr>
          <w:t>49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2F4CE" w14:textId="77777777" w:rsidR="00EA1161" w:rsidRDefault="00EA1161">
      <w:r>
        <w:separator/>
      </w:r>
    </w:p>
  </w:footnote>
  <w:footnote w:type="continuationSeparator" w:id="0">
    <w:p w14:paraId="0A9BE210" w14:textId="77777777" w:rsidR="00EA1161" w:rsidRDefault="00EA1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4E68F52B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497A0A35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2607E27D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71508093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0FC760A1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24FE3484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4EAAB3AA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2C64A0F6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5310FF3F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492BCF79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11"/>
  </w:num>
  <w:num w:numId="5">
    <w:abstractNumId w:val="9"/>
  </w:num>
  <w:num w:numId="6">
    <w:abstractNumId w:val="16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29"/>
  </w:num>
  <w:num w:numId="12">
    <w:abstractNumId w:val="25"/>
  </w:num>
  <w:num w:numId="13">
    <w:abstractNumId w:val="21"/>
  </w:num>
  <w:num w:numId="14">
    <w:abstractNumId w:val="18"/>
  </w:num>
  <w:num w:numId="15">
    <w:abstractNumId w:val="23"/>
  </w:num>
  <w:num w:numId="16">
    <w:abstractNumId w:val="6"/>
  </w:num>
  <w:num w:numId="17">
    <w:abstractNumId w:val="8"/>
  </w:num>
  <w:num w:numId="18">
    <w:abstractNumId w:val="32"/>
  </w:num>
  <w:num w:numId="19">
    <w:abstractNumId w:val="30"/>
  </w:num>
  <w:num w:numId="20">
    <w:abstractNumId w:val="10"/>
  </w:num>
  <w:num w:numId="21">
    <w:abstractNumId w:val="20"/>
  </w:num>
  <w:num w:numId="22">
    <w:abstractNumId w:val="27"/>
  </w:num>
  <w:num w:numId="23">
    <w:abstractNumId w:val="33"/>
  </w:num>
  <w:num w:numId="24">
    <w:abstractNumId w:val="15"/>
  </w:num>
  <w:num w:numId="25">
    <w:abstractNumId w:val="4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7"/>
  </w:num>
  <w:num w:numId="30">
    <w:abstractNumId w:val="5"/>
  </w:num>
  <w:num w:numId="31">
    <w:abstractNumId w:val="14"/>
  </w:num>
  <w:num w:numId="32">
    <w:abstractNumId w:val="28"/>
  </w:num>
  <w:num w:numId="33">
    <w:abstractNumId w:val="24"/>
  </w:num>
  <w:num w:numId="34">
    <w:abstractNumId w:val="26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19"/>
  </w:num>
  <w:num w:numId="4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3EB1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EC5"/>
    <w:rsid w:val="000C305B"/>
    <w:rsid w:val="000C39BF"/>
    <w:rsid w:val="000C3C41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0B48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5D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D3"/>
    <w:rsid w:val="001A1DE9"/>
    <w:rsid w:val="001A1F58"/>
    <w:rsid w:val="001A2025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E0F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61B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01C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2CC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A44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767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10D"/>
    <w:rsid w:val="00D01B2F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6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161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96B8BE-E34E-4153-AD01-011B6E91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48</Pages>
  <Words>9801</Words>
  <Characters>55869</Characters>
  <Application>Microsoft Office Word</Application>
  <DocSecurity>0</DocSecurity>
  <Lines>465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2024-05-08T03:32:00Z</cp:lastPrinted>
  <dcterms:created xsi:type="dcterms:W3CDTF">2024-05-10T09:01:00Z</dcterms:created>
  <dcterms:modified xsi:type="dcterms:W3CDTF">2024-05-10T09:01:00Z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