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B6CC9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s/>
        </w:rPr>
      </w:pPr>
    </w:p>
    <w:p w14:paraId="47491158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592B2AE5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6819696F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1EEA3C9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2B0E3568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B239306" w14:textId="77777777" w:rsidR="00C2486D" w:rsidRPr="00CE458C" w:rsidRDefault="00C2486D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3580D4E7" w14:textId="77777777" w:rsidR="00C73471" w:rsidRDefault="00C73471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73471">
        <w:rPr>
          <w:rFonts w:ascii="Angsana New" w:hAnsi="Angsana New" w:cs="Angsana New"/>
          <w:sz w:val="52"/>
          <w:szCs w:val="52"/>
          <w:cs/>
        </w:rPr>
        <w:t>บริษัท อมรินทร์ คอร์เปอเรชั่นส์ จำกัด (มหาชน)</w:t>
      </w: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793B39E6" w14:textId="45A3BC6F" w:rsidR="00DE1C23" w:rsidRDefault="00DE1C23" w:rsidP="00500C6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02926C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1BCB76F" w14:textId="77777777" w:rsidR="001206FB" w:rsidRPr="0002213A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กาลแบบย่อ</w:t>
      </w:r>
    </w:p>
    <w:p w14:paraId="2E099B47" w14:textId="7748CBB5" w:rsidR="00180B7F" w:rsidRPr="0002213A" w:rsidRDefault="00180B7F" w:rsidP="00180B7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31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4EB15558" w14:textId="77777777" w:rsidR="001206FB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423E4D1" w14:textId="77777777" w:rsidR="001206FB" w:rsidRPr="0002213A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B8AA259" w14:textId="00F36DD2" w:rsidR="00383543" w:rsidRDefault="00383543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C8C930" w14:textId="52DAFD3F" w:rsidR="00B01A59" w:rsidRDefault="00B01A59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63231D1" w14:textId="77777777" w:rsidR="00B01A59" w:rsidRDefault="00B01A59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48D76550" w14:textId="2188E374" w:rsidR="00383543" w:rsidRPr="00C73471" w:rsidRDefault="00383543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83543" w:rsidRPr="00C73471" w:rsidSect="0062117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B138F39" w14:textId="77777777" w:rsidR="00383543" w:rsidRDefault="0038354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FF8A6B4" w14:textId="77777777" w:rsidR="00383543" w:rsidRDefault="0038354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1307FC4" w14:textId="77777777" w:rsidR="00B01A59" w:rsidRDefault="00B01A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BB4C389" w14:textId="61B8F7E2" w:rsidR="00B01A59" w:rsidRDefault="00B01A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00A872D" w14:textId="7EF0764D" w:rsidR="00B01A59" w:rsidRDefault="00B01A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F76793" w14:textId="534D5921" w:rsidR="00B01A59" w:rsidRDefault="00B01A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96121F3" w14:textId="77777777" w:rsidR="00B01A59" w:rsidRDefault="00B01A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7C2E61E" w14:textId="2CA25C1E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B02EA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E33C3A" w14:textId="5A688A1A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C73471" w:rsidRPr="00C73471">
        <w:rPr>
          <w:rFonts w:ascii="Angsana New" w:hAnsi="Angsana New"/>
          <w:b/>
          <w:bCs/>
          <w:sz w:val="30"/>
          <w:szCs w:val="30"/>
          <w:cs/>
        </w:rPr>
        <w:t>บริษัท อมรินทร์ คอร์เปอเรชั่นส์ จำกัด (มหาชน)</w:t>
      </w:r>
    </w:p>
    <w:p w14:paraId="7D8A56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D3F5C6" w14:textId="10A2E48F" w:rsidR="00F313FD" w:rsidRPr="00CE458C" w:rsidRDefault="00F313FD" w:rsidP="009E0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B94193">
        <w:rPr>
          <w:rFonts w:ascii="Angsana New" w:hAnsi="Angsana New"/>
          <w:sz w:val="30"/>
          <w:szCs w:val="30"/>
          <w:cs/>
        </w:rPr>
        <w:t>งบฐานะการเงิน</w:t>
      </w:r>
      <w:r w:rsidRPr="00CE458C">
        <w:rPr>
          <w:rFonts w:ascii="Angsana New" w:hAnsi="Angsana New"/>
          <w:sz w:val="30"/>
          <w:szCs w:val="30"/>
          <w:cs/>
        </w:rPr>
        <w:t>รวมและ</w:t>
      </w:r>
      <w:r w:rsidR="00B94193">
        <w:rPr>
          <w:rFonts w:ascii="Angsana New" w:hAnsi="Angsana New"/>
          <w:sz w:val="30"/>
          <w:szCs w:val="30"/>
          <w:cs/>
        </w:rPr>
        <w:t>งบฐานะการเงิน</w:t>
      </w:r>
      <w:r w:rsidRPr="00CE458C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="00180B7F" w:rsidRPr="00CE458C">
        <w:rPr>
          <w:rFonts w:ascii="Angsana New" w:hAnsi="Angsana New"/>
          <w:sz w:val="30"/>
          <w:szCs w:val="30"/>
        </w:rPr>
        <w:t>3</w:t>
      </w:r>
      <w:r w:rsidR="00180B7F">
        <w:rPr>
          <w:rFonts w:ascii="Angsana New" w:hAnsi="Angsana New"/>
          <w:sz w:val="30"/>
          <w:szCs w:val="30"/>
        </w:rPr>
        <w:t>1</w:t>
      </w:r>
      <w:r w:rsidR="00180B7F" w:rsidRPr="00CE458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180B7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80B7F">
        <w:rPr>
          <w:rFonts w:ascii="Angsana New" w:hAnsi="Angsana New"/>
          <w:sz w:val="30"/>
          <w:szCs w:val="30"/>
        </w:rPr>
        <w:t>2567</w:t>
      </w:r>
      <w:r w:rsidR="009E0AA9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="00A777E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CE458C">
        <w:rPr>
          <w:rFonts w:ascii="Angsana New" w:hAnsi="Angsana New"/>
          <w:sz w:val="30"/>
          <w:szCs w:val="30"/>
          <w:cs/>
        </w:rPr>
        <w:t>รวมและ</w:t>
      </w:r>
      <w:r w:rsidR="00A777E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B82E03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563DEA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B82E03">
        <w:rPr>
          <w:rFonts w:ascii="Angsana New" w:hAnsi="Angsana New"/>
          <w:spacing w:val="-4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563DEA" w:rsidRPr="00826D86">
        <w:rPr>
          <w:rFonts w:ascii="Angsana New" w:hAnsi="Angsana New"/>
          <w:spacing w:val="-6"/>
          <w:sz w:val="30"/>
          <w:szCs w:val="30"/>
        </w:rPr>
        <w:t>31</w:t>
      </w:r>
      <w:r w:rsidR="00563DEA" w:rsidRPr="00826D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63DEA" w:rsidRPr="00826D86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826D86">
        <w:rPr>
          <w:rFonts w:ascii="Angsana New" w:hAnsi="Angsana New"/>
          <w:spacing w:val="-6"/>
          <w:sz w:val="30"/>
          <w:szCs w:val="30"/>
        </w:rPr>
        <w:t>256</w:t>
      </w:r>
      <w:r w:rsidR="00563DEA" w:rsidRPr="00826D86">
        <w:rPr>
          <w:rFonts w:ascii="Angsana New" w:hAnsi="Angsana New"/>
          <w:spacing w:val="-6"/>
          <w:sz w:val="30"/>
          <w:szCs w:val="30"/>
        </w:rPr>
        <w:t>7</w:t>
      </w:r>
      <w:r w:rsidRPr="00826D86">
        <w:rPr>
          <w:rFonts w:ascii="Angsana New" w:hAnsi="Angsana New"/>
          <w:spacing w:val="-6"/>
          <w:sz w:val="30"/>
          <w:szCs w:val="30"/>
        </w:rPr>
        <w:t xml:space="preserve"> </w:t>
      </w:r>
      <w:r w:rsidRPr="00826D86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</w:t>
      </w:r>
      <w:r w:rsidR="00C73471" w:rsidRPr="00826D86">
        <w:rPr>
          <w:rFonts w:ascii="Angsana New" w:hAnsi="Angsana New"/>
          <w:spacing w:val="-6"/>
          <w:sz w:val="30"/>
          <w:szCs w:val="30"/>
          <w:cs/>
        </w:rPr>
        <w:t xml:space="preserve">บริษัท อมรินทร์ </w:t>
      </w:r>
      <w:r w:rsidR="00826D86">
        <w:rPr>
          <w:rFonts w:ascii="Angsana New" w:hAnsi="Angsana New"/>
          <w:spacing w:val="-6"/>
          <w:sz w:val="30"/>
          <w:szCs w:val="30"/>
          <w:cs/>
        </w:rPr>
        <w:br/>
      </w:r>
      <w:r w:rsidR="00C73471" w:rsidRPr="00826D86">
        <w:rPr>
          <w:rFonts w:ascii="Angsana New" w:hAnsi="Angsana New"/>
          <w:spacing w:val="-6"/>
          <w:sz w:val="30"/>
          <w:szCs w:val="30"/>
          <w:cs/>
        </w:rPr>
        <w:t>คอร์เปอเรชั่นส์</w:t>
      </w:r>
      <w:r w:rsidR="00C73471" w:rsidRPr="00C73471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CE458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</w:t>
      </w:r>
      <w:r w:rsidR="00C73471" w:rsidRPr="00C73471">
        <w:rPr>
          <w:rFonts w:ascii="Angsana New" w:hAnsi="Angsana New"/>
          <w:sz w:val="30"/>
          <w:szCs w:val="30"/>
          <w:cs/>
        </w:rPr>
        <w:t>อมรินทร์ คอร์เปอเรชั่นส์ จำกัด (มหาชน)</w:t>
      </w:r>
      <w:r w:rsidR="00C73471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ตามลำดับ ซึ่งผู้บริหาร</w:t>
      </w:r>
      <w:r w:rsidRPr="00B82E03">
        <w:rPr>
          <w:rFonts w:ascii="Angsana New" w:hAnsi="Angsana New"/>
          <w:spacing w:val="-6"/>
          <w:sz w:val="30"/>
          <w:szCs w:val="30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ascii="Angsana New" w:hAnsi="Angsana New"/>
          <w:spacing w:val="-6"/>
          <w:sz w:val="30"/>
          <w:szCs w:val="30"/>
        </w:rPr>
        <w:t xml:space="preserve"> 34</w:t>
      </w:r>
      <w:r w:rsidRPr="00CE458C">
        <w:rPr>
          <w:rFonts w:ascii="Angsana New" w:hAnsi="Angsana New"/>
          <w:sz w:val="30"/>
          <w:szCs w:val="30"/>
          <w:cs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เรื่อง</w:t>
      </w:r>
      <w:r w:rsidRPr="00F55659">
        <w:rPr>
          <w:rFonts w:ascii="Angsana New" w:hAnsi="Angsana New"/>
          <w:spacing w:val="-6"/>
          <w:sz w:val="30"/>
          <w:szCs w:val="30"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การรายงานทางการเงินระหว่างกาล</w:t>
      </w:r>
      <w:r w:rsidRPr="00F55659">
        <w:rPr>
          <w:rFonts w:ascii="Angsana New" w:hAnsi="Angsana New"/>
          <w:spacing w:val="-6"/>
          <w:sz w:val="30"/>
          <w:szCs w:val="30"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F55659">
        <w:rPr>
          <w:rFonts w:ascii="Angsana New" w:hAnsi="Angsana New"/>
          <w:color w:val="000000"/>
          <w:spacing w:val="-6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4326D84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14:paraId="4443F37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DDFBD4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401510" w14:textId="23458028" w:rsidR="00051F3C" w:rsidRPr="00CE458C" w:rsidRDefault="00051F3C" w:rsidP="00051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CE458C">
        <w:rPr>
          <w:rFonts w:ascii="Angsana New" w:hAnsi="Angsana New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0039">
        <w:rPr>
          <w:rFonts w:ascii="Angsana New" w:hAnsi="Angsana New"/>
          <w:sz w:val="30"/>
          <w:szCs w:val="30"/>
        </w:rPr>
        <w:br/>
      </w:r>
      <w:r w:rsidRPr="00CE458C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04881E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ABA04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B6D879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33F6F9B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D740F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2"/>
          <w:sz w:val="30"/>
          <w:szCs w:val="30"/>
        </w:rPr>
        <w:t xml:space="preserve"> 34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0E523B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1991734" w14:textId="77777777" w:rsidR="00FC0317" w:rsidRPr="00CE458C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1BDE0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20F4CE" w14:textId="77777777" w:rsidR="00290012" w:rsidRPr="00CE458C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45C42E6" w14:textId="48A0592A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(</w:t>
      </w:r>
      <w:r w:rsidR="00D83AA6">
        <w:rPr>
          <w:rFonts w:ascii="Angsana New" w:hAnsi="Angsana New" w:hint="cs"/>
          <w:sz w:val="30"/>
          <w:szCs w:val="30"/>
          <w:cs/>
        </w:rPr>
        <w:t>นิตยา เชษฐโชติรส</w:t>
      </w:r>
      <w:r w:rsidRPr="00CE458C">
        <w:rPr>
          <w:rFonts w:ascii="Angsana New" w:hAnsi="Angsana New"/>
          <w:sz w:val="30"/>
          <w:szCs w:val="30"/>
          <w:cs/>
        </w:rPr>
        <w:t>)</w:t>
      </w:r>
    </w:p>
    <w:p w14:paraId="227F57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A39BF52" w14:textId="35B4E337" w:rsidR="00DE1C23" w:rsidRPr="00881990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 w:rsidR="0088199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D83AA6">
        <w:rPr>
          <w:rFonts w:ascii="Angsana New" w:hAnsi="Angsana New" w:cs="Angsana New"/>
          <w:sz w:val="30"/>
          <w:szCs w:val="30"/>
          <w:lang w:val="en-US"/>
        </w:rPr>
        <w:t>4439</w:t>
      </w:r>
    </w:p>
    <w:p w14:paraId="646D6D3A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5042C0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890B591" w14:textId="77777777" w:rsidR="00651744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C8C2D74" w14:textId="11D56B2F" w:rsidR="00563DEA" w:rsidRPr="00CE458C" w:rsidRDefault="001D76DF" w:rsidP="0056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563DEA">
        <w:rPr>
          <w:rFonts w:ascii="Angsana New" w:hAnsi="Angsana New"/>
          <w:sz w:val="30"/>
          <w:szCs w:val="30"/>
        </w:rPr>
        <w:t xml:space="preserve"> </w:t>
      </w:r>
      <w:r w:rsidR="00563DEA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63DEA">
        <w:rPr>
          <w:rFonts w:ascii="Angsana New" w:hAnsi="Angsana New"/>
          <w:sz w:val="30"/>
          <w:szCs w:val="30"/>
        </w:rPr>
        <w:t>2567</w:t>
      </w:r>
    </w:p>
    <w:p w14:paraId="6CB4DD47" w14:textId="77777777" w:rsidR="00826D86" w:rsidRPr="00826D86" w:rsidRDefault="00826D86" w:rsidP="00813D3A">
      <w:pPr>
        <w:pStyle w:val="IndexHeading1"/>
        <w:spacing w:after="0" w:line="240" w:lineRule="atLeast"/>
        <w:jc w:val="both"/>
        <w:outlineLvl w:val="0"/>
        <w:rPr>
          <w:rFonts w:ascii="Angsana New" w:hAnsi="Angsana New"/>
          <w:b w:val="0"/>
          <w:bCs/>
          <w:sz w:val="30"/>
          <w:szCs w:val="30"/>
          <w:cs/>
        </w:rPr>
      </w:pPr>
    </w:p>
    <w:sectPr w:rsidR="00826D86" w:rsidRPr="00826D86" w:rsidSect="00813D3A">
      <w:headerReference w:type="default" r:id="rId19"/>
      <w:footerReference w:type="default" r:id="rId20"/>
      <w:footerReference w:type="first" r:id="rId21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2BA53" w14:textId="77777777" w:rsidR="00EE18D5" w:rsidRDefault="00EE18D5">
      <w:r>
        <w:separator/>
      </w:r>
    </w:p>
  </w:endnote>
  <w:endnote w:type="continuationSeparator" w:id="0">
    <w:p w14:paraId="6F00FFF2" w14:textId="77777777" w:rsidR="00EE18D5" w:rsidRDefault="00EE18D5">
      <w:r>
        <w:continuationSeparator/>
      </w:r>
    </w:p>
  </w:endnote>
  <w:endnote w:type="continuationNotice" w:id="1">
    <w:p w14:paraId="6DF55FDB" w14:textId="77777777" w:rsidR="00EE18D5" w:rsidRDefault="00EE18D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4662" w14:textId="77777777" w:rsidR="00482137" w:rsidRDefault="00482137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41C108C0" w14:textId="77777777" w:rsidR="00482137" w:rsidRDefault="00482137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38E15" w14:textId="36F0B6B2" w:rsidR="00482137" w:rsidRPr="00305593" w:rsidRDefault="00482137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4CE8B6D" w14:textId="495317DE" w:rsidR="00482137" w:rsidRPr="002D3586" w:rsidRDefault="00482137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D81892">
      <w:rPr>
        <w:rFonts w:ascii="Angsana New" w:hAnsi="Angsana New"/>
        <w:i/>
        <w:iCs/>
        <w:noProof/>
        <w:sz w:val="30"/>
        <w:szCs w:val="30"/>
      </w:rPr>
      <w:t>2024 DEC_FSA_AMARIN CORPORATIONS PUBLIC COMPANY LIMITED_03t_Q1 v.4.docx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CAB25" w14:textId="77777777" w:rsidR="00813D3A" w:rsidRDefault="00813D3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EE238" w14:textId="77777777" w:rsidR="00482137" w:rsidRDefault="0048213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F9860" w14:textId="77777777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0CC4" w14:textId="65C90AE0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D81892">
      <w:rPr>
        <w:rFonts w:ascii="Angsana New" w:hAnsi="Angsana New"/>
        <w:noProof/>
        <w:sz w:val="30"/>
        <w:szCs w:val="30"/>
      </w:rPr>
      <w:t>2024 DEC_FSA_AMARIN CORPORATIONS PUBLIC COMPANY LIMITED_03t_Q1 v.4.docx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CC9E2" w14:textId="77777777" w:rsidR="00EE18D5" w:rsidRDefault="00EE18D5">
      <w:r>
        <w:separator/>
      </w:r>
    </w:p>
  </w:footnote>
  <w:footnote w:type="continuationSeparator" w:id="0">
    <w:p w14:paraId="78ED7EA3" w14:textId="77777777" w:rsidR="00EE18D5" w:rsidRDefault="00EE18D5">
      <w:r>
        <w:continuationSeparator/>
      </w:r>
    </w:p>
  </w:footnote>
  <w:footnote w:type="continuationNotice" w:id="1">
    <w:p w14:paraId="51CE7EE8" w14:textId="77777777" w:rsidR="00EE18D5" w:rsidRDefault="00EE18D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F59AD" w14:textId="77777777" w:rsidR="00813D3A" w:rsidRDefault="00813D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8A83" w14:textId="77777777" w:rsidR="00482137" w:rsidRDefault="00482137">
    <w:pPr>
      <w:rPr>
        <w:lang w:val="en-GB"/>
      </w:rPr>
    </w:pPr>
  </w:p>
  <w:p w14:paraId="4FF07976" w14:textId="77777777" w:rsidR="00482137" w:rsidRDefault="00482137">
    <w:pPr>
      <w:rPr>
        <w:lang w:val="en-GB"/>
      </w:rPr>
    </w:pPr>
  </w:p>
  <w:p w14:paraId="577094B5" w14:textId="77777777" w:rsidR="00482137" w:rsidRDefault="00482137">
    <w:pPr>
      <w:rPr>
        <w:lang w:val="en-GB"/>
      </w:rPr>
    </w:pPr>
  </w:p>
  <w:p w14:paraId="1505D2BA" w14:textId="77777777" w:rsidR="00482137" w:rsidRDefault="00482137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1F933" w14:textId="77777777" w:rsidR="00813D3A" w:rsidRDefault="00813D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E12BF" w14:textId="77777777" w:rsidR="00482137" w:rsidRDefault="0048213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A6417" w14:textId="49F35CB2" w:rsidR="00482137" w:rsidRDefault="00482137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18380204" w14:textId="37B215C4" w:rsidR="00813D3A" w:rsidRDefault="00813D3A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45F9D087" w14:textId="1BC19A18" w:rsidR="00813D3A" w:rsidRDefault="00813D3A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6D415665" w14:textId="77777777" w:rsidR="00813D3A" w:rsidRDefault="00813D3A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A893A08"/>
    <w:multiLevelType w:val="hybridMultilevel"/>
    <w:tmpl w:val="B3F4058C"/>
    <w:lvl w:ilvl="0" w:tplc="A146914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01D20B3"/>
    <w:multiLevelType w:val="hybridMultilevel"/>
    <w:tmpl w:val="7436A89E"/>
    <w:lvl w:ilvl="0" w:tplc="A78C58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72E8B"/>
    <w:multiLevelType w:val="hybridMultilevel"/>
    <w:tmpl w:val="AC22FEA6"/>
    <w:lvl w:ilvl="0" w:tplc="2DDE0C26">
      <w:start w:val="1"/>
      <w:numFmt w:val="thaiLetters"/>
      <w:lvlText w:val="(%1)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02E5C8F"/>
    <w:multiLevelType w:val="hybridMultilevel"/>
    <w:tmpl w:val="2B4C70D2"/>
    <w:lvl w:ilvl="0" w:tplc="2DDE0C26">
      <w:start w:val="1"/>
      <w:numFmt w:val="thaiLetters"/>
      <w:lvlText w:val="(%1)"/>
      <w:lvlJc w:val="left"/>
      <w:pPr>
        <w:ind w:left="1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89949">
    <w:abstractNumId w:val="6"/>
  </w:num>
  <w:num w:numId="2" w16cid:durableId="821428498">
    <w:abstractNumId w:val="5"/>
  </w:num>
  <w:num w:numId="3" w16cid:durableId="284775136">
    <w:abstractNumId w:val="9"/>
  </w:num>
  <w:num w:numId="4" w16cid:durableId="1900745357">
    <w:abstractNumId w:val="7"/>
  </w:num>
  <w:num w:numId="5" w16cid:durableId="181406670">
    <w:abstractNumId w:val="8"/>
  </w:num>
  <w:num w:numId="6" w16cid:durableId="368797011">
    <w:abstractNumId w:val="3"/>
  </w:num>
  <w:num w:numId="7" w16cid:durableId="1608922314">
    <w:abstractNumId w:val="2"/>
  </w:num>
  <w:num w:numId="8" w16cid:durableId="22248748">
    <w:abstractNumId w:val="0"/>
  </w:num>
  <w:num w:numId="9" w16cid:durableId="865993726">
    <w:abstractNumId w:val="1"/>
  </w:num>
  <w:num w:numId="10" w16cid:durableId="269092979">
    <w:abstractNumId w:val="4"/>
  </w:num>
  <w:num w:numId="11" w16cid:durableId="1580822186">
    <w:abstractNumId w:val="19"/>
  </w:num>
  <w:num w:numId="12" w16cid:durableId="376245378">
    <w:abstractNumId w:val="16"/>
  </w:num>
  <w:num w:numId="13" w16cid:durableId="565720567">
    <w:abstractNumId w:val="28"/>
  </w:num>
  <w:num w:numId="14" w16cid:durableId="754862295">
    <w:abstractNumId w:val="18"/>
  </w:num>
  <w:num w:numId="15" w16cid:durableId="1008101295">
    <w:abstractNumId w:val="22"/>
  </w:num>
  <w:num w:numId="16" w16cid:durableId="1322738576">
    <w:abstractNumId w:val="11"/>
  </w:num>
  <w:num w:numId="17" w16cid:durableId="1071730664">
    <w:abstractNumId w:val="17"/>
  </w:num>
  <w:num w:numId="18" w16cid:durableId="322582972">
    <w:abstractNumId w:val="10"/>
  </w:num>
  <w:num w:numId="19" w16cid:durableId="60760907">
    <w:abstractNumId w:val="30"/>
  </w:num>
  <w:num w:numId="20" w16cid:durableId="850223946">
    <w:abstractNumId w:val="25"/>
  </w:num>
  <w:num w:numId="21" w16cid:durableId="673872552">
    <w:abstractNumId w:val="29"/>
  </w:num>
  <w:num w:numId="22" w16cid:durableId="249243545">
    <w:abstractNumId w:val="26"/>
  </w:num>
  <w:num w:numId="23" w16cid:durableId="1104493878">
    <w:abstractNumId w:val="21"/>
  </w:num>
  <w:num w:numId="24" w16cid:durableId="874344165">
    <w:abstractNumId w:val="13"/>
  </w:num>
  <w:num w:numId="25" w16cid:durableId="2132162263">
    <w:abstractNumId w:val="31"/>
  </w:num>
  <w:num w:numId="26" w16cid:durableId="383413295">
    <w:abstractNumId w:val="27"/>
  </w:num>
  <w:num w:numId="27" w16cid:durableId="1171526587">
    <w:abstractNumId w:val="24"/>
  </w:num>
  <w:num w:numId="28" w16cid:durableId="6105439">
    <w:abstractNumId w:val="20"/>
  </w:num>
  <w:num w:numId="29" w16cid:durableId="707485266">
    <w:abstractNumId w:val="23"/>
  </w:num>
  <w:num w:numId="30" w16cid:durableId="1262957565">
    <w:abstractNumId w:val="15"/>
  </w:num>
  <w:num w:numId="31" w16cid:durableId="1435322803">
    <w:abstractNumId w:val="14"/>
  </w:num>
  <w:num w:numId="32" w16cid:durableId="247423501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463B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2E7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8B6"/>
    <w:rsid w:val="00033EEF"/>
    <w:rsid w:val="0003425D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7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E9"/>
    <w:rsid w:val="00047125"/>
    <w:rsid w:val="00047389"/>
    <w:rsid w:val="000473F2"/>
    <w:rsid w:val="00047A7A"/>
    <w:rsid w:val="00047C73"/>
    <w:rsid w:val="00047D8B"/>
    <w:rsid w:val="00047FDA"/>
    <w:rsid w:val="00050828"/>
    <w:rsid w:val="00050C53"/>
    <w:rsid w:val="00051285"/>
    <w:rsid w:val="0005146F"/>
    <w:rsid w:val="0005184E"/>
    <w:rsid w:val="00051925"/>
    <w:rsid w:val="00051C4C"/>
    <w:rsid w:val="00051CFE"/>
    <w:rsid w:val="00051F3C"/>
    <w:rsid w:val="0005208D"/>
    <w:rsid w:val="00052332"/>
    <w:rsid w:val="00052333"/>
    <w:rsid w:val="00052738"/>
    <w:rsid w:val="000527EE"/>
    <w:rsid w:val="00052A8A"/>
    <w:rsid w:val="00052D02"/>
    <w:rsid w:val="00052F28"/>
    <w:rsid w:val="00053015"/>
    <w:rsid w:val="00053733"/>
    <w:rsid w:val="00053D6E"/>
    <w:rsid w:val="00053DDD"/>
    <w:rsid w:val="00053E50"/>
    <w:rsid w:val="00053EA2"/>
    <w:rsid w:val="00053F5D"/>
    <w:rsid w:val="00053FAE"/>
    <w:rsid w:val="0005416F"/>
    <w:rsid w:val="0005425D"/>
    <w:rsid w:val="00054312"/>
    <w:rsid w:val="000543A0"/>
    <w:rsid w:val="00054588"/>
    <w:rsid w:val="0005460B"/>
    <w:rsid w:val="0005482D"/>
    <w:rsid w:val="000548D8"/>
    <w:rsid w:val="00054D35"/>
    <w:rsid w:val="0005507A"/>
    <w:rsid w:val="000554B8"/>
    <w:rsid w:val="00056175"/>
    <w:rsid w:val="000561AA"/>
    <w:rsid w:val="00056690"/>
    <w:rsid w:val="00056CFE"/>
    <w:rsid w:val="00057122"/>
    <w:rsid w:val="00057A15"/>
    <w:rsid w:val="000602DB"/>
    <w:rsid w:val="0006051A"/>
    <w:rsid w:val="00060918"/>
    <w:rsid w:val="00060DFF"/>
    <w:rsid w:val="000612BE"/>
    <w:rsid w:val="00061700"/>
    <w:rsid w:val="00061CA1"/>
    <w:rsid w:val="00061CE4"/>
    <w:rsid w:val="00061D5A"/>
    <w:rsid w:val="00061E48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05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422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A6"/>
    <w:rsid w:val="00075B3B"/>
    <w:rsid w:val="00075C68"/>
    <w:rsid w:val="0007607D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3F41"/>
    <w:rsid w:val="00084149"/>
    <w:rsid w:val="0008415F"/>
    <w:rsid w:val="000843FA"/>
    <w:rsid w:val="00084CAB"/>
    <w:rsid w:val="0008556F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44B"/>
    <w:rsid w:val="00087836"/>
    <w:rsid w:val="00087963"/>
    <w:rsid w:val="000879E9"/>
    <w:rsid w:val="00087BF6"/>
    <w:rsid w:val="00090095"/>
    <w:rsid w:val="0009070B"/>
    <w:rsid w:val="0009077A"/>
    <w:rsid w:val="00090F6B"/>
    <w:rsid w:val="00091066"/>
    <w:rsid w:val="0009120C"/>
    <w:rsid w:val="0009154F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373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2F94"/>
    <w:rsid w:val="000B31CD"/>
    <w:rsid w:val="000B35A7"/>
    <w:rsid w:val="000B3A25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9E1"/>
    <w:rsid w:val="000C6217"/>
    <w:rsid w:val="000C6391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2D4"/>
    <w:rsid w:val="000E24DC"/>
    <w:rsid w:val="000E2AA7"/>
    <w:rsid w:val="000E2D0A"/>
    <w:rsid w:val="000E2DC2"/>
    <w:rsid w:val="000E2EE8"/>
    <w:rsid w:val="000E305F"/>
    <w:rsid w:val="000E3430"/>
    <w:rsid w:val="000E353F"/>
    <w:rsid w:val="000E363D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542C"/>
    <w:rsid w:val="000E5888"/>
    <w:rsid w:val="000E5939"/>
    <w:rsid w:val="000E598F"/>
    <w:rsid w:val="000E5B7B"/>
    <w:rsid w:val="000E5E41"/>
    <w:rsid w:val="000E64F9"/>
    <w:rsid w:val="000E6555"/>
    <w:rsid w:val="000E696D"/>
    <w:rsid w:val="000E6F00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54F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0CED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B85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747"/>
    <w:rsid w:val="0010794C"/>
    <w:rsid w:val="00107C13"/>
    <w:rsid w:val="00110039"/>
    <w:rsid w:val="00110463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04B"/>
    <w:rsid w:val="001165FA"/>
    <w:rsid w:val="00116710"/>
    <w:rsid w:val="001167B0"/>
    <w:rsid w:val="001169AC"/>
    <w:rsid w:val="00116D85"/>
    <w:rsid w:val="00116DA2"/>
    <w:rsid w:val="0011736C"/>
    <w:rsid w:val="00117A72"/>
    <w:rsid w:val="00117CD8"/>
    <w:rsid w:val="00117FE4"/>
    <w:rsid w:val="00120148"/>
    <w:rsid w:val="00120296"/>
    <w:rsid w:val="001205DF"/>
    <w:rsid w:val="001206FB"/>
    <w:rsid w:val="00120A96"/>
    <w:rsid w:val="00120A9F"/>
    <w:rsid w:val="00120AAC"/>
    <w:rsid w:val="00120CAA"/>
    <w:rsid w:val="00120E9F"/>
    <w:rsid w:val="0012106B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24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32A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0FE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78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3F"/>
    <w:rsid w:val="0015767F"/>
    <w:rsid w:val="001577E9"/>
    <w:rsid w:val="00160059"/>
    <w:rsid w:val="00160A35"/>
    <w:rsid w:val="00160AF2"/>
    <w:rsid w:val="00160D00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715"/>
    <w:rsid w:val="00164943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86E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6FC"/>
    <w:rsid w:val="00167856"/>
    <w:rsid w:val="001679F1"/>
    <w:rsid w:val="00167BAE"/>
    <w:rsid w:val="00167BE5"/>
    <w:rsid w:val="00167C9A"/>
    <w:rsid w:val="00167F17"/>
    <w:rsid w:val="00167FB9"/>
    <w:rsid w:val="0017021E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7F"/>
    <w:rsid w:val="00180B99"/>
    <w:rsid w:val="00180B9A"/>
    <w:rsid w:val="00180BCD"/>
    <w:rsid w:val="00180BF7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1B0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811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A4A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BB6"/>
    <w:rsid w:val="001B3DA7"/>
    <w:rsid w:val="001B41C9"/>
    <w:rsid w:val="001B4279"/>
    <w:rsid w:val="001B44E9"/>
    <w:rsid w:val="001B4529"/>
    <w:rsid w:val="001B48DC"/>
    <w:rsid w:val="001B4B11"/>
    <w:rsid w:val="001B4C14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2D0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0B72"/>
    <w:rsid w:val="001D13BD"/>
    <w:rsid w:val="001D143A"/>
    <w:rsid w:val="001D144F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6D03"/>
    <w:rsid w:val="001D76DF"/>
    <w:rsid w:val="001D790D"/>
    <w:rsid w:val="001D7943"/>
    <w:rsid w:val="001D7F00"/>
    <w:rsid w:val="001E0473"/>
    <w:rsid w:val="001E066E"/>
    <w:rsid w:val="001E0B57"/>
    <w:rsid w:val="001E0DEC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3C5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21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A00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BBF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5C6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FE"/>
    <w:rsid w:val="00214A83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22E"/>
    <w:rsid w:val="00217783"/>
    <w:rsid w:val="002178A7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1E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E44"/>
    <w:rsid w:val="00225F5E"/>
    <w:rsid w:val="002262FE"/>
    <w:rsid w:val="002263F4"/>
    <w:rsid w:val="002266BA"/>
    <w:rsid w:val="00226720"/>
    <w:rsid w:val="00226C58"/>
    <w:rsid w:val="00226CF1"/>
    <w:rsid w:val="002270BC"/>
    <w:rsid w:val="00227126"/>
    <w:rsid w:val="00227388"/>
    <w:rsid w:val="00227886"/>
    <w:rsid w:val="00227A59"/>
    <w:rsid w:val="00227ED8"/>
    <w:rsid w:val="002300C8"/>
    <w:rsid w:val="00230137"/>
    <w:rsid w:val="002301B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51C"/>
    <w:rsid w:val="0024564B"/>
    <w:rsid w:val="00245A8E"/>
    <w:rsid w:val="00245D2E"/>
    <w:rsid w:val="00245D59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4550"/>
    <w:rsid w:val="00254CB5"/>
    <w:rsid w:val="00255223"/>
    <w:rsid w:val="00255285"/>
    <w:rsid w:val="002553F6"/>
    <w:rsid w:val="00255781"/>
    <w:rsid w:val="00255AA5"/>
    <w:rsid w:val="00255E58"/>
    <w:rsid w:val="00256002"/>
    <w:rsid w:val="0025607F"/>
    <w:rsid w:val="00256309"/>
    <w:rsid w:val="002567FC"/>
    <w:rsid w:val="00256AAE"/>
    <w:rsid w:val="002576AC"/>
    <w:rsid w:val="002603DE"/>
    <w:rsid w:val="00260405"/>
    <w:rsid w:val="00260BC6"/>
    <w:rsid w:val="00260D12"/>
    <w:rsid w:val="00260EA2"/>
    <w:rsid w:val="0026101D"/>
    <w:rsid w:val="002611EA"/>
    <w:rsid w:val="002613E5"/>
    <w:rsid w:val="002614A4"/>
    <w:rsid w:val="002614A9"/>
    <w:rsid w:val="00261C0E"/>
    <w:rsid w:val="002625C8"/>
    <w:rsid w:val="002626FC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5822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261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4DB5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9E0"/>
    <w:rsid w:val="00280D38"/>
    <w:rsid w:val="0028124C"/>
    <w:rsid w:val="002812DB"/>
    <w:rsid w:val="002818F9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3EBB"/>
    <w:rsid w:val="0028406D"/>
    <w:rsid w:val="002840C1"/>
    <w:rsid w:val="00284462"/>
    <w:rsid w:val="00284710"/>
    <w:rsid w:val="00284F26"/>
    <w:rsid w:val="00285030"/>
    <w:rsid w:val="0028503B"/>
    <w:rsid w:val="00285142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4DE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5AC"/>
    <w:rsid w:val="002B3C8A"/>
    <w:rsid w:val="002B3DC3"/>
    <w:rsid w:val="002B479C"/>
    <w:rsid w:val="002B49AF"/>
    <w:rsid w:val="002B4C2A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8DA"/>
    <w:rsid w:val="002C38FA"/>
    <w:rsid w:val="002C3900"/>
    <w:rsid w:val="002C396D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2A7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6"/>
    <w:rsid w:val="002D09BB"/>
    <w:rsid w:val="002D0E57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94D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0EE8"/>
    <w:rsid w:val="002E0F15"/>
    <w:rsid w:val="002E13FE"/>
    <w:rsid w:val="002E17FC"/>
    <w:rsid w:val="002E1DC1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1B4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2F"/>
    <w:rsid w:val="002F7F39"/>
    <w:rsid w:val="00300872"/>
    <w:rsid w:val="00300C16"/>
    <w:rsid w:val="00300D6F"/>
    <w:rsid w:val="00301040"/>
    <w:rsid w:val="00301074"/>
    <w:rsid w:val="003012A5"/>
    <w:rsid w:val="003015BE"/>
    <w:rsid w:val="003017EA"/>
    <w:rsid w:val="0030180B"/>
    <w:rsid w:val="00301B34"/>
    <w:rsid w:val="0030274D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2C5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29"/>
    <w:rsid w:val="00325786"/>
    <w:rsid w:val="00325E67"/>
    <w:rsid w:val="003263BD"/>
    <w:rsid w:val="00326D68"/>
    <w:rsid w:val="0032705F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C61"/>
    <w:rsid w:val="00333E3D"/>
    <w:rsid w:val="00333F89"/>
    <w:rsid w:val="003346AD"/>
    <w:rsid w:val="00334798"/>
    <w:rsid w:val="00334A7B"/>
    <w:rsid w:val="00334AE8"/>
    <w:rsid w:val="00334E54"/>
    <w:rsid w:val="0033502E"/>
    <w:rsid w:val="0033515B"/>
    <w:rsid w:val="0033566D"/>
    <w:rsid w:val="00335B9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87B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3ED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0A1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3C1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C"/>
    <w:rsid w:val="00355E4F"/>
    <w:rsid w:val="0035606A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740"/>
    <w:rsid w:val="0036387A"/>
    <w:rsid w:val="003639FB"/>
    <w:rsid w:val="003640A7"/>
    <w:rsid w:val="003645B3"/>
    <w:rsid w:val="00364645"/>
    <w:rsid w:val="0036472D"/>
    <w:rsid w:val="003649F3"/>
    <w:rsid w:val="00364A00"/>
    <w:rsid w:val="00364BE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A06"/>
    <w:rsid w:val="00373DDF"/>
    <w:rsid w:val="00374125"/>
    <w:rsid w:val="003741C0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B93"/>
    <w:rsid w:val="00382FE0"/>
    <w:rsid w:val="00382FF0"/>
    <w:rsid w:val="00383543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D32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546"/>
    <w:rsid w:val="0039472F"/>
    <w:rsid w:val="003947B5"/>
    <w:rsid w:val="00394CAD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85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CB0"/>
    <w:rsid w:val="003A6005"/>
    <w:rsid w:val="003A618C"/>
    <w:rsid w:val="003A63BD"/>
    <w:rsid w:val="003A6535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07B9"/>
    <w:rsid w:val="003B101E"/>
    <w:rsid w:val="003B1148"/>
    <w:rsid w:val="003B12CC"/>
    <w:rsid w:val="003B149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670"/>
    <w:rsid w:val="003B49BF"/>
    <w:rsid w:val="003B4D3D"/>
    <w:rsid w:val="003B4DBD"/>
    <w:rsid w:val="003B50E4"/>
    <w:rsid w:val="003B5518"/>
    <w:rsid w:val="003B5529"/>
    <w:rsid w:val="003B5C43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B7F33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2F2"/>
    <w:rsid w:val="003C3320"/>
    <w:rsid w:val="003C33D0"/>
    <w:rsid w:val="003C33D5"/>
    <w:rsid w:val="003C38A1"/>
    <w:rsid w:val="003C3CB0"/>
    <w:rsid w:val="003C41E8"/>
    <w:rsid w:val="003C440E"/>
    <w:rsid w:val="003C56FF"/>
    <w:rsid w:val="003C5D57"/>
    <w:rsid w:val="003C5F1D"/>
    <w:rsid w:val="003C6026"/>
    <w:rsid w:val="003C6435"/>
    <w:rsid w:val="003C65C4"/>
    <w:rsid w:val="003C65FF"/>
    <w:rsid w:val="003C66B9"/>
    <w:rsid w:val="003C6834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0BA0"/>
    <w:rsid w:val="003D0FCE"/>
    <w:rsid w:val="003D107B"/>
    <w:rsid w:val="003D14CA"/>
    <w:rsid w:val="003D155C"/>
    <w:rsid w:val="003D1815"/>
    <w:rsid w:val="003D1970"/>
    <w:rsid w:val="003D1D12"/>
    <w:rsid w:val="003D221F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809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18B9"/>
    <w:rsid w:val="003E2248"/>
    <w:rsid w:val="003E2306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4C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B1F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EBA"/>
    <w:rsid w:val="0040326B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96A"/>
    <w:rsid w:val="00436AC1"/>
    <w:rsid w:val="00437007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2EA8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5B9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4AA6"/>
    <w:rsid w:val="00455503"/>
    <w:rsid w:val="0045570E"/>
    <w:rsid w:val="00455A6A"/>
    <w:rsid w:val="00455B78"/>
    <w:rsid w:val="00455E77"/>
    <w:rsid w:val="00455E94"/>
    <w:rsid w:val="00456211"/>
    <w:rsid w:val="004562EC"/>
    <w:rsid w:val="004563C0"/>
    <w:rsid w:val="004566C7"/>
    <w:rsid w:val="00456DDD"/>
    <w:rsid w:val="00457263"/>
    <w:rsid w:val="00457CA8"/>
    <w:rsid w:val="00457EFE"/>
    <w:rsid w:val="004607A2"/>
    <w:rsid w:val="0046086D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390"/>
    <w:rsid w:val="004718F6"/>
    <w:rsid w:val="00471A08"/>
    <w:rsid w:val="00471AA7"/>
    <w:rsid w:val="00471D5A"/>
    <w:rsid w:val="00471ED2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4CA"/>
    <w:rsid w:val="004775BC"/>
    <w:rsid w:val="0047771B"/>
    <w:rsid w:val="0047774C"/>
    <w:rsid w:val="00477788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16A"/>
    <w:rsid w:val="00483384"/>
    <w:rsid w:val="00483D7D"/>
    <w:rsid w:val="004840EC"/>
    <w:rsid w:val="00484155"/>
    <w:rsid w:val="004841F6"/>
    <w:rsid w:val="00484276"/>
    <w:rsid w:val="004842EB"/>
    <w:rsid w:val="00484CBE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32C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CD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559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49F"/>
    <w:rsid w:val="004A08B7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4F13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75F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14C2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07C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D7D20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2ECC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2D2B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2AA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26"/>
    <w:rsid w:val="00500666"/>
    <w:rsid w:val="00500878"/>
    <w:rsid w:val="00500975"/>
    <w:rsid w:val="00500C68"/>
    <w:rsid w:val="00501403"/>
    <w:rsid w:val="005014C6"/>
    <w:rsid w:val="005016E7"/>
    <w:rsid w:val="0050189B"/>
    <w:rsid w:val="00501AC1"/>
    <w:rsid w:val="00502329"/>
    <w:rsid w:val="00502448"/>
    <w:rsid w:val="0050273A"/>
    <w:rsid w:val="00503054"/>
    <w:rsid w:val="005031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07DDD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774"/>
    <w:rsid w:val="0051591E"/>
    <w:rsid w:val="00515D2C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278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C76"/>
    <w:rsid w:val="00537CB4"/>
    <w:rsid w:val="00537F52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2579"/>
    <w:rsid w:val="005429C2"/>
    <w:rsid w:val="00542A12"/>
    <w:rsid w:val="00543230"/>
    <w:rsid w:val="005434E3"/>
    <w:rsid w:val="005436A1"/>
    <w:rsid w:val="00543A26"/>
    <w:rsid w:val="00543AE1"/>
    <w:rsid w:val="00543E73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0C1E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365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DCF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DEA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AA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3B74"/>
    <w:rsid w:val="0057456C"/>
    <w:rsid w:val="00574575"/>
    <w:rsid w:val="00574613"/>
    <w:rsid w:val="00574797"/>
    <w:rsid w:val="00574E1E"/>
    <w:rsid w:val="00575448"/>
    <w:rsid w:val="005755A7"/>
    <w:rsid w:val="0057573D"/>
    <w:rsid w:val="00575797"/>
    <w:rsid w:val="00575A34"/>
    <w:rsid w:val="00575DA2"/>
    <w:rsid w:val="00576084"/>
    <w:rsid w:val="00576413"/>
    <w:rsid w:val="00576484"/>
    <w:rsid w:val="00576796"/>
    <w:rsid w:val="00576ADA"/>
    <w:rsid w:val="00576AF5"/>
    <w:rsid w:val="00576C62"/>
    <w:rsid w:val="00576D3A"/>
    <w:rsid w:val="00576ECF"/>
    <w:rsid w:val="0057738D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F2F"/>
    <w:rsid w:val="00580F86"/>
    <w:rsid w:val="0058180B"/>
    <w:rsid w:val="005821FD"/>
    <w:rsid w:val="00582268"/>
    <w:rsid w:val="00582703"/>
    <w:rsid w:val="0058290E"/>
    <w:rsid w:val="00583260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24C"/>
    <w:rsid w:val="00587654"/>
    <w:rsid w:val="00587661"/>
    <w:rsid w:val="005876C7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3ECF"/>
    <w:rsid w:val="005A4130"/>
    <w:rsid w:val="005A44F1"/>
    <w:rsid w:val="005A47F0"/>
    <w:rsid w:val="005A48BF"/>
    <w:rsid w:val="005A49F2"/>
    <w:rsid w:val="005A4B5E"/>
    <w:rsid w:val="005A4DA4"/>
    <w:rsid w:val="005A5460"/>
    <w:rsid w:val="005A56A2"/>
    <w:rsid w:val="005A5BFE"/>
    <w:rsid w:val="005A5DA5"/>
    <w:rsid w:val="005A60B2"/>
    <w:rsid w:val="005A6102"/>
    <w:rsid w:val="005A6127"/>
    <w:rsid w:val="005A62F7"/>
    <w:rsid w:val="005A632E"/>
    <w:rsid w:val="005A6439"/>
    <w:rsid w:val="005A6704"/>
    <w:rsid w:val="005A695B"/>
    <w:rsid w:val="005A6A33"/>
    <w:rsid w:val="005A6DB6"/>
    <w:rsid w:val="005A6ED3"/>
    <w:rsid w:val="005A7314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497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9C1"/>
    <w:rsid w:val="005C0E01"/>
    <w:rsid w:val="005C1657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50"/>
    <w:rsid w:val="005C4569"/>
    <w:rsid w:val="005C45C8"/>
    <w:rsid w:val="005C468A"/>
    <w:rsid w:val="005C4871"/>
    <w:rsid w:val="005C49C7"/>
    <w:rsid w:val="005C49F7"/>
    <w:rsid w:val="005C4BD0"/>
    <w:rsid w:val="005C4DDA"/>
    <w:rsid w:val="005C53D1"/>
    <w:rsid w:val="005C5751"/>
    <w:rsid w:val="005C579F"/>
    <w:rsid w:val="005C5AAC"/>
    <w:rsid w:val="005C5C90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C7FBB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03"/>
    <w:rsid w:val="005D1ECA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3A3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1F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B99"/>
    <w:rsid w:val="005E3C14"/>
    <w:rsid w:val="005E3E0E"/>
    <w:rsid w:val="005E3E23"/>
    <w:rsid w:val="005E41FB"/>
    <w:rsid w:val="005E4503"/>
    <w:rsid w:val="005E4640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56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BE"/>
    <w:rsid w:val="005F43CF"/>
    <w:rsid w:val="005F4512"/>
    <w:rsid w:val="005F4AFB"/>
    <w:rsid w:val="005F4CEE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C4F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42F1"/>
    <w:rsid w:val="00604E0D"/>
    <w:rsid w:val="00604E44"/>
    <w:rsid w:val="00604ED4"/>
    <w:rsid w:val="0060523C"/>
    <w:rsid w:val="006056D8"/>
    <w:rsid w:val="0060624A"/>
    <w:rsid w:val="0060680C"/>
    <w:rsid w:val="00606B1E"/>
    <w:rsid w:val="006071D5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483"/>
    <w:rsid w:val="00611AB0"/>
    <w:rsid w:val="00612353"/>
    <w:rsid w:val="006127F0"/>
    <w:rsid w:val="00612E5C"/>
    <w:rsid w:val="00612F78"/>
    <w:rsid w:val="00613038"/>
    <w:rsid w:val="00613304"/>
    <w:rsid w:val="00613542"/>
    <w:rsid w:val="00613922"/>
    <w:rsid w:val="00614789"/>
    <w:rsid w:val="006147F7"/>
    <w:rsid w:val="00614990"/>
    <w:rsid w:val="00614CCB"/>
    <w:rsid w:val="006157F8"/>
    <w:rsid w:val="00615801"/>
    <w:rsid w:val="0061597E"/>
    <w:rsid w:val="00615B86"/>
    <w:rsid w:val="00615C80"/>
    <w:rsid w:val="00615DBB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AE1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55"/>
    <w:rsid w:val="006316F6"/>
    <w:rsid w:val="00631BD0"/>
    <w:rsid w:val="006322AD"/>
    <w:rsid w:val="0063231A"/>
    <w:rsid w:val="0063234A"/>
    <w:rsid w:val="00632710"/>
    <w:rsid w:val="00632A44"/>
    <w:rsid w:val="00632B52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260"/>
    <w:rsid w:val="0063651E"/>
    <w:rsid w:val="00636537"/>
    <w:rsid w:val="00636541"/>
    <w:rsid w:val="0063665A"/>
    <w:rsid w:val="006368AC"/>
    <w:rsid w:val="006368FC"/>
    <w:rsid w:val="006373E0"/>
    <w:rsid w:val="00637638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A49"/>
    <w:rsid w:val="00643E65"/>
    <w:rsid w:val="00644127"/>
    <w:rsid w:val="00644749"/>
    <w:rsid w:val="006447D2"/>
    <w:rsid w:val="0064487E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7DF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4FA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2AFA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4C9F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7F5"/>
    <w:rsid w:val="006768CB"/>
    <w:rsid w:val="00676AE9"/>
    <w:rsid w:val="00676B5C"/>
    <w:rsid w:val="00676B5F"/>
    <w:rsid w:val="00676E90"/>
    <w:rsid w:val="006770D6"/>
    <w:rsid w:val="00677701"/>
    <w:rsid w:val="00677967"/>
    <w:rsid w:val="00677A06"/>
    <w:rsid w:val="00677DD3"/>
    <w:rsid w:val="00677DE1"/>
    <w:rsid w:val="00677EC9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0D6"/>
    <w:rsid w:val="00682321"/>
    <w:rsid w:val="0068253E"/>
    <w:rsid w:val="006827D1"/>
    <w:rsid w:val="006828E1"/>
    <w:rsid w:val="00682BBF"/>
    <w:rsid w:val="00682D5C"/>
    <w:rsid w:val="006835BD"/>
    <w:rsid w:val="00683602"/>
    <w:rsid w:val="00683634"/>
    <w:rsid w:val="00683B4C"/>
    <w:rsid w:val="00683E7B"/>
    <w:rsid w:val="0068407A"/>
    <w:rsid w:val="006841ED"/>
    <w:rsid w:val="00684322"/>
    <w:rsid w:val="006844E6"/>
    <w:rsid w:val="006845E1"/>
    <w:rsid w:val="00684692"/>
    <w:rsid w:val="006849E1"/>
    <w:rsid w:val="00684CF2"/>
    <w:rsid w:val="00684EC9"/>
    <w:rsid w:val="00685383"/>
    <w:rsid w:val="006853A7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6FD6"/>
    <w:rsid w:val="0069703B"/>
    <w:rsid w:val="006971F0"/>
    <w:rsid w:val="006975D9"/>
    <w:rsid w:val="00697D5C"/>
    <w:rsid w:val="006A0721"/>
    <w:rsid w:val="006A072E"/>
    <w:rsid w:val="006A0B48"/>
    <w:rsid w:val="006A0E88"/>
    <w:rsid w:val="006A0EC1"/>
    <w:rsid w:val="006A1104"/>
    <w:rsid w:val="006A14CA"/>
    <w:rsid w:val="006A16AE"/>
    <w:rsid w:val="006A1B16"/>
    <w:rsid w:val="006A2189"/>
    <w:rsid w:val="006A2706"/>
    <w:rsid w:val="006A284F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F55"/>
    <w:rsid w:val="006A534A"/>
    <w:rsid w:val="006A5ACC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A7BCA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7FC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3C69"/>
    <w:rsid w:val="006C4106"/>
    <w:rsid w:val="006C41D7"/>
    <w:rsid w:val="006C479B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B94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1E4F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D1C"/>
    <w:rsid w:val="006E2EF0"/>
    <w:rsid w:val="006E332F"/>
    <w:rsid w:val="006E392A"/>
    <w:rsid w:val="006E39B6"/>
    <w:rsid w:val="006E3AA6"/>
    <w:rsid w:val="006E3AE4"/>
    <w:rsid w:val="006E3E4B"/>
    <w:rsid w:val="006E3F2C"/>
    <w:rsid w:val="006E4408"/>
    <w:rsid w:val="006E4666"/>
    <w:rsid w:val="006E47EC"/>
    <w:rsid w:val="006E4A0B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4C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1F6F"/>
    <w:rsid w:val="007023F2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6EB"/>
    <w:rsid w:val="00703744"/>
    <w:rsid w:val="00703C84"/>
    <w:rsid w:val="00703F43"/>
    <w:rsid w:val="00703F92"/>
    <w:rsid w:val="007041C3"/>
    <w:rsid w:val="0070434F"/>
    <w:rsid w:val="0070480E"/>
    <w:rsid w:val="00704999"/>
    <w:rsid w:val="00704B1E"/>
    <w:rsid w:val="00704D0B"/>
    <w:rsid w:val="00705901"/>
    <w:rsid w:val="00705D39"/>
    <w:rsid w:val="007060C6"/>
    <w:rsid w:val="007065DF"/>
    <w:rsid w:val="007068E3"/>
    <w:rsid w:val="007069B8"/>
    <w:rsid w:val="007069D0"/>
    <w:rsid w:val="00706D13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CBC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892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139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6CA8"/>
    <w:rsid w:val="007272AF"/>
    <w:rsid w:val="007273DC"/>
    <w:rsid w:val="00727413"/>
    <w:rsid w:val="0072765D"/>
    <w:rsid w:val="00727C4A"/>
    <w:rsid w:val="00727FF6"/>
    <w:rsid w:val="007301BA"/>
    <w:rsid w:val="00730B2B"/>
    <w:rsid w:val="00730D10"/>
    <w:rsid w:val="00730EBA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08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C72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65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538"/>
    <w:rsid w:val="007519E0"/>
    <w:rsid w:val="00751D84"/>
    <w:rsid w:val="00751FFA"/>
    <w:rsid w:val="00752089"/>
    <w:rsid w:val="007520C7"/>
    <w:rsid w:val="00752173"/>
    <w:rsid w:val="00752461"/>
    <w:rsid w:val="0075260E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567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3E"/>
    <w:rsid w:val="00765654"/>
    <w:rsid w:val="00765802"/>
    <w:rsid w:val="0076584B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382"/>
    <w:rsid w:val="007675DB"/>
    <w:rsid w:val="00767A12"/>
    <w:rsid w:val="00767D42"/>
    <w:rsid w:val="00767D93"/>
    <w:rsid w:val="00767DD6"/>
    <w:rsid w:val="0077049D"/>
    <w:rsid w:val="00770912"/>
    <w:rsid w:val="00770DB5"/>
    <w:rsid w:val="00771483"/>
    <w:rsid w:val="00771A25"/>
    <w:rsid w:val="00771A47"/>
    <w:rsid w:val="00771B70"/>
    <w:rsid w:val="00771D9D"/>
    <w:rsid w:val="00771EEC"/>
    <w:rsid w:val="00771F90"/>
    <w:rsid w:val="00772107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C3D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063"/>
    <w:rsid w:val="0077709E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FC1"/>
    <w:rsid w:val="00781978"/>
    <w:rsid w:val="00781B5C"/>
    <w:rsid w:val="00781BB0"/>
    <w:rsid w:val="007820F3"/>
    <w:rsid w:val="0078258B"/>
    <w:rsid w:val="007829A7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3B8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865"/>
    <w:rsid w:val="0079392A"/>
    <w:rsid w:val="00793F1D"/>
    <w:rsid w:val="00793FE8"/>
    <w:rsid w:val="007942A6"/>
    <w:rsid w:val="00794D1F"/>
    <w:rsid w:val="0079515F"/>
    <w:rsid w:val="007955B9"/>
    <w:rsid w:val="00795704"/>
    <w:rsid w:val="00795742"/>
    <w:rsid w:val="00795944"/>
    <w:rsid w:val="00796537"/>
    <w:rsid w:val="007967DD"/>
    <w:rsid w:val="007967E4"/>
    <w:rsid w:val="00796812"/>
    <w:rsid w:val="00796A0B"/>
    <w:rsid w:val="00796F05"/>
    <w:rsid w:val="00797042"/>
    <w:rsid w:val="00797183"/>
    <w:rsid w:val="00797619"/>
    <w:rsid w:val="007976CE"/>
    <w:rsid w:val="00797837"/>
    <w:rsid w:val="00797B53"/>
    <w:rsid w:val="007A06EC"/>
    <w:rsid w:val="007A07F7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35E"/>
    <w:rsid w:val="007A3790"/>
    <w:rsid w:val="007A385E"/>
    <w:rsid w:val="007A3904"/>
    <w:rsid w:val="007A3D08"/>
    <w:rsid w:val="007A3F8C"/>
    <w:rsid w:val="007A400B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429"/>
    <w:rsid w:val="007A7568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2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AC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37D"/>
    <w:rsid w:val="007C560B"/>
    <w:rsid w:val="007C566D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513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D8E"/>
    <w:rsid w:val="007D2E41"/>
    <w:rsid w:val="007D3023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97C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875"/>
    <w:rsid w:val="007E1A36"/>
    <w:rsid w:val="007E2004"/>
    <w:rsid w:val="007E22A8"/>
    <w:rsid w:val="007E2330"/>
    <w:rsid w:val="007E23F8"/>
    <w:rsid w:val="007E297C"/>
    <w:rsid w:val="007E2984"/>
    <w:rsid w:val="007E2E91"/>
    <w:rsid w:val="007E312E"/>
    <w:rsid w:val="007E37F5"/>
    <w:rsid w:val="007E3850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9B2"/>
    <w:rsid w:val="007F0A25"/>
    <w:rsid w:val="007F0A42"/>
    <w:rsid w:val="007F0C6E"/>
    <w:rsid w:val="007F0E1B"/>
    <w:rsid w:val="007F0E2B"/>
    <w:rsid w:val="007F0F4A"/>
    <w:rsid w:val="007F138A"/>
    <w:rsid w:val="007F18FA"/>
    <w:rsid w:val="007F1B3F"/>
    <w:rsid w:val="007F2290"/>
    <w:rsid w:val="007F274D"/>
    <w:rsid w:val="007F2ABB"/>
    <w:rsid w:val="007F2BDA"/>
    <w:rsid w:val="007F2C25"/>
    <w:rsid w:val="007F2ECF"/>
    <w:rsid w:val="007F2F8D"/>
    <w:rsid w:val="007F30B0"/>
    <w:rsid w:val="007F33A9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4D7"/>
    <w:rsid w:val="007F597D"/>
    <w:rsid w:val="007F60C2"/>
    <w:rsid w:val="007F6381"/>
    <w:rsid w:val="007F6CCA"/>
    <w:rsid w:val="007F6E61"/>
    <w:rsid w:val="007F6ED9"/>
    <w:rsid w:val="007F6FD1"/>
    <w:rsid w:val="007F6FF8"/>
    <w:rsid w:val="007F7034"/>
    <w:rsid w:val="007F74DB"/>
    <w:rsid w:val="007F7969"/>
    <w:rsid w:val="007F7CD2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9B5"/>
    <w:rsid w:val="0081066C"/>
    <w:rsid w:val="008106E0"/>
    <w:rsid w:val="008108DD"/>
    <w:rsid w:val="00810AED"/>
    <w:rsid w:val="00810CA5"/>
    <w:rsid w:val="00810D60"/>
    <w:rsid w:val="00810EA7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3D3A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2E5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3BA3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BCD"/>
    <w:rsid w:val="00825F30"/>
    <w:rsid w:val="00826077"/>
    <w:rsid w:val="008269D9"/>
    <w:rsid w:val="00826D86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16"/>
    <w:rsid w:val="00832F6F"/>
    <w:rsid w:val="00832FD4"/>
    <w:rsid w:val="0083322F"/>
    <w:rsid w:val="0083368D"/>
    <w:rsid w:val="008336ED"/>
    <w:rsid w:val="0083374E"/>
    <w:rsid w:val="008339D3"/>
    <w:rsid w:val="008339D5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32F"/>
    <w:rsid w:val="0083743F"/>
    <w:rsid w:val="00837764"/>
    <w:rsid w:val="008377C7"/>
    <w:rsid w:val="00837AA8"/>
    <w:rsid w:val="00837CFB"/>
    <w:rsid w:val="00837E29"/>
    <w:rsid w:val="008402F4"/>
    <w:rsid w:val="00840486"/>
    <w:rsid w:val="00840A6F"/>
    <w:rsid w:val="008416B6"/>
    <w:rsid w:val="008416CB"/>
    <w:rsid w:val="00841719"/>
    <w:rsid w:val="00841743"/>
    <w:rsid w:val="008418BF"/>
    <w:rsid w:val="00841BA9"/>
    <w:rsid w:val="00841BAD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47F0D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93E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71"/>
    <w:rsid w:val="00864197"/>
    <w:rsid w:val="008643A7"/>
    <w:rsid w:val="008644C4"/>
    <w:rsid w:val="008644DC"/>
    <w:rsid w:val="008644F8"/>
    <w:rsid w:val="0086483B"/>
    <w:rsid w:val="00864876"/>
    <w:rsid w:val="00864A55"/>
    <w:rsid w:val="00864BD3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B9E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0F9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11A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4D2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61E"/>
    <w:rsid w:val="00884B8F"/>
    <w:rsid w:val="0088520A"/>
    <w:rsid w:val="0088523F"/>
    <w:rsid w:val="00885504"/>
    <w:rsid w:val="0088553A"/>
    <w:rsid w:val="00885BC1"/>
    <w:rsid w:val="00885CF9"/>
    <w:rsid w:val="0088661E"/>
    <w:rsid w:val="008867FD"/>
    <w:rsid w:val="0088693E"/>
    <w:rsid w:val="008872FD"/>
    <w:rsid w:val="0088780B"/>
    <w:rsid w:val="00887957"/>
    <w:rsid w:val="00887A69"/>
    <w:rsid w:val="00887C50"/>
    <w:rsid w:val="00890107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9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A11"/>
    <w:rsid w:val="00897B46"/>
    <w:rsid w:val="00897C93"/>
    <w:rsid w:val="008A0019"/>
    <w:rsid w:val="008A003E"/>
    <w:rsid w:val="008A0063"/>
    <w:rsid w:val="008A00E5"/>
    <w:rsid w:val="008A06E4"/>
    <w:rsid w:val="008A08A0"/>
    <w:rsid w:val="008A1000"/>
    <w:rsid w:val="008A101B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5A4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0C8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065"/>
    <w:rsid w:val="008B0320"/>
    <w:rsid w:val="008B0594"/>
    <w:rsid w:val="008B0623"/>
    <w:rsid w:val="008B077E"/>
    <w:rsid w:val="008B086C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2A3F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7EC"/>
    <w:rsid w:val="008C7D00"/>
    <w:rsid w:val="008C7DE9"/>
    <w:rsid w:val="008C7F62"/>
    <w:rsid w:val="008D00BE"/>
    <w:rsid w:val="008D08C3"/>
    <w:rsid w:val="008D0BDF"/>
    <w:rsid w:val="008D1583"/>
    <w:rsid w:val="008D1B5F"/>
    <w:rsid w:val="008D1C53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1E7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ADE"/>
    <w:rsid w:val="008D6B5A"/>
    <w:rsid w:val="008D6D41"/>
    <w:rsid w:val="008D6EAB"/>
    <w:rsid w:val="008D6F4A"/>
    <w:rsid w:val="008D70CF"/>
    <w:rsid w:val="008D71CF"/>
    <w:rsid w:val="008D7270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04B"/>
    <w:rsid w:val="008E348D"/>
    <w:rsid w:val="008E3BA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2A5E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BAD"/>
    <w:rsid w:val="00900C8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73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07E2A"/>
    <w:rsid w:val="0091049D"/>
    <w:rsid w:val="00910702"/>
    <w:rsid w:val="00910B68"/>
    <w:rsid w:val="009110E9"/>
    <w:rsid w:val="009113B4"/>
    <w:rsid w:val="00911562"/>
    <w:rsid w:val="00911619"/>
    <w:rsid w:val="009117EE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9E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211"/>
    <w:rsid w:val="00922771"/>
    <w:rsid w:val="0092297F"/>
    <w:rsid w:val="009229B1"/>
    <w:rsid w:val="00923176"/>
    <w:rsid w:val="00923183"/>
    <w:rsid w:val="009231B4"/>
    <w:rsid w:val="009234C3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863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32F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973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6ECE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E3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422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4BC"/>
    <w:rsid w:val="00952634"/>
    <w:rsid w:val="00952A27"/>
    <w:rsid w:val="00952A6A"/>
    <w:rsid w:val="00952BD3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4F7"/>
    <w:rsid w:val="00963B26"/>
    <w:rsid w:val="00963B5E"/>
    <w:rsid w:val="00964423"/>
    <w:rsid w:val="00964485"/>
    <w:rsid w:val="0096450A"/>
    <w:rsid w:val="00964A7D"/>
    <w:rsid w:val="0096555E"/>
    <w:rsid w:val="009657B3"/>
    <w:rsid w:val="00965C59"/>
    <w:rsid w:val="009664F8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9E9"/>
    <w:rsid w:val="00974CEE"/>
    <w:rsid w:val="00975218"/>
    <w:rsid w:val="00975246"/>
    <w:rsid w:val="00975252"/>
    <w:rsid w:val="009755E0"/>
    <w:rsid w:val="0097564E"/>
    <w:rsid w:val="00975A56"/>
    <w:rsid w:val="00975B0C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354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DAB"/>
    <w:rsid w:val="00987107"/>
    <w:rsid w:val="0098781A"/>
    <w:rsid w:val="00987A30"/>
    <w:rsid w:val="00987AE3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A9E"/>
    <w:rsid w:val="00992E82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003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3E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2FEB"/>
    <w:rsid w:val="009B30EF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FC"/>
    <w:rsid w:val="009B70CA"/>
    <w:rsid w:val="009B75C3"/>
    <w:rsid w:val="009B7752"/>
    <w:rsid w:val="009B78E4"/>
    <w:rsid w:val="009B7A98"/>
    <w:rsid w:val="009B7E3E"/>
    <w:rsid w:val="009C0077"/>
    <w:rsid w:val="009C00E0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25"/>
    <w:rsid w:val="009D0F45"/>
    <w:rsid w:val="009D11DC"/>
    <w:rsid w:val="009D1505"/>
    <w:rsid w:val="009D18BA"/>
    <w:rsid w:val="009D1A5B"/>
    <w:rsid w:val="009D1C83"/>
    <w:rsid w:val="009D2152"/>
    <w:rsid w:val="009D218D"/>
    <w:rsid w:val="009D21AC"/>
    <w:rsid w:val="009D22B4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A9"/>
    <w:rsid w:val="009E0AE1"/>
    <w:rsid w:val="009E0B9F"/>
    <w:rsid w:val="009E0D56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1E36"/>
    <w:rsid w:val="009E2405"/>
    <w:rsid w:val="009E2450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4F60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9DE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6B4"/>
    <w:rsid w:val="009F3F70"/>
    <w:rsid w:val="009F3FF5"/>
    <w:rsid w:val="009F44E1"/>
    <w:rsid w:val="009F468B"/>
    <w:rsid w:val="009F4D8A"/>
    <w:rsid w:val="009F5235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9B8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3F6"/>
    <w:rsid w:val="00A10451"/>
    <w:rsid w:val="00A104A8"/>
    <w:rsid w:val="00A105F0"/>
    <w:rsid w:val="00A108BB"/>
    <w:rsid w:val="00A10B9B"/>
    <w:rsid w:val="00A11051"/>
    <w:rsid w:val="00A1147F"/>
    <w:rsid w:val="00A115A6"/>
    <w:rsid w:val="00A11684"/>
    <w:rsid w:val="00A116CA"/>
    <w:rsid w:val="00A1192D"/>
    <w:rsid w:val="00A119A3"/>
    <w:rsid w:val="00A11B62"/>
    <w:rsid w:val="00A11C8D"/>
    <w:rsid w:val="00A11DD6"/>
    <w:rsid w:val="00A11FE9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D20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EC6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50E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1F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8E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9B8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5F"/>
    <w:rsid w:val="00A52CA3"/>
    <w:rsid w:val="00A52D07"/>
    <w:rsid w:val="00A52E61"/>
    <w:rsid w:val="00A52E6E"/>
    <w:rsid w:val="00A52F29"/>
    <w:rsid w:val="00A53562"/>
    <w:rsid w:val="00A53620"/>
    <w:rsid w:val="00A5362B"/>
    <w:rsid w:val="00A53B7C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A88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977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3CF"/>
    <w:rsid w:val="00A67610"/>
    <w:rsid w:val="00A6772C"/>
    <w:rsid w:val="00A678C7"/>
    <w:rsid w:val="00A67D48"/>
    <w:rsid w:val="00A704DA"/>
    <w:rsid w:val="00A70539"/>
    <w:rsid w:val="00A705B8"/>
    <w:rsid w:val="00A70799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972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B73"/>
    <w:rsid w:val="00A75C78"/>
    <w:rsid w:val="00A75F40"/>
    <w:rsid w:val="00A7600A"/>
    <w:rsid w:val="00A76205"/>
    <w:rsid w:val="00A76289"/>
    <w:rsid w:val="00A76583"/>
    <w:rsid w:val="00A76C70"/>
    <w:rsid w:val="00A773CD"/>
    <w:rsid w:val="00A77725"/>
    <w:rsid w:val="00A777E3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702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2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A78"/>
    <w:rsid w:val="00A96C64"/>
    <w:rsid w:val="00A96EBB"/>
    <w:rsid w:val="00A974B6"/>
    <w:rsid w:val="00A97AC9"/>
    <w:rsid w:val="00A97B5F"/>
    <w:rsid w:val="00A97EAD"/>
    <w:rsid w:val="00A97FCC"/>
    <w:rsid w:val="00AA00A8"/>
    <w:rsid w:val="00AA01B7"/>
    <w:rsid w:val="00AA0944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3EC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6F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B7D14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3B16"/>
    <w:rsid w:val="00AC4375"/>
    <w:rsid w:val="00AC439A"/>
    <w:rsid w:val="00AC482F"/>
    <w:rsid w:val="00AC48AB"/>
    <w:rsid w:val="00AC49CC"/>
    <w:rsid w:val="00AC5237"/>
    <w:rsid w:val="00AC53F5"/>
    <w:rsid w:val="00AC55C3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72"/>
    <w:rsid w:val="00AD44EC"/>
    <w:rsid w:val="00AD4CE5"/>
    <w:rsid w:val="00AD4D18"/>
    <w:rsid w:val="00AD504B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546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02D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39A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59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815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26C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635"/>
    <w:rsid w:val="00B3373E"/>
    <w:rsid w:val="00B33B4A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992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09"/>
    <w:rsid w:val="00B477D8"/>
    <w:rsid w:val="00B477E3"/>
    <w:rsid w:val="00B47AFF"/>
    <w:rsid w:val="00B47B77"/>
    <w:rsid w:val="00B47C33"/>
    <w:rsid w:val="00B50101"/>
    <w:rsid w:val="00B50621"/>
    <w:rsid w:val="00B509E0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8C5"/>
    <w:rsid w:val="00B53D85"/>
    <w:rsid w:val="00B53DB4"/>
    <w:rsid w:val="00B5417F"/>
    <w:rsid w:val="00B54226"/>
    <w:rsid w:val="00B54496"/>
    <w:rsid w:val="00B5478F"/>
    <w:rsid w:val="00B549A0"/>
    <w:rsid w:val="00B54D01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6F55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C4"/>
    <w:rsid w:val="00B621F1"/>
    <w:rsid w:val="00B623D7"/>
    <w:rsid w:val="00B623F9"/>
    <w:rsid w:val="00B6278E"/>
    <w:rsid w:val="00B628A5"/>
    <w:rsid w:val="00B62BCC"/>
    <w:rsid w:val="00B6355D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140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5A1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31A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CA3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AC9"/>
    <w:rsid w:val="00B87BD7"/>
    <w:rsid w:val="00B9012A"/>
    <w:rsid w:val="00B90277"/>
    <w:rsid w:val="00B907BB"/>
    <w:rsid w:val="00B90807"/>
    <w:rsid w:val="00B9085B"/>
    <w:rsid w:val="00B908BA"/>
    <w:rsid w:val="00B908C1"/>
    <w:rsid w:val="00B90B14"/>
    <w:rsid w:val="00B90BCD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3C"/>
    <w:rsid w:val="00B92AB2"/>
    <w:rsid w:val="00B92B8B"/>
    <w:rsid w:val="00B92CE9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193"/>
    <w:rsid w:val="00B9455D"/>
    <w:rsid w:val="00B945DB"/>
    <w:rsid w:val="00B94BC3"/>
    <w:rsid w:val="00B94CD2"/>
    <w:rsid w:val="00B94F6B"/>
    <w:rsid w:val="00B95168"/>
    <w:rsid w:val="00B952BC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788"/>
    <w:rsid w:val="00BA1C3E"/>
    <w:rsid w:val="00BA1C49"/>
    <w:rsid w:val="00BA1D6A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569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23"/>
    <w:rsid w:val="00BB1D6C"/>
    <w:rsid w:val="00BB1E2B"/>
    <w:rsid w:val="00BB1F28"/>
    <w:rsid w:val="00BB239C"/>
    <w:rsid w:val="00BB2562"/>
    <w:rsid w:val="00BB2664"/>
    <w:rsid w:val="00BB26E7"/>
    <w:rsid w:val="00BB2BB4"/>
    <w:rsid w:val="00BB2C98"/>
    <w:rsid w:val="00BB3000"/>
    <w:rsid w:val="00BB3189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836"/>
    <w:rsid w:val="00BC3D04"/>
    <w:rsid w:val="00BC3F79"/>
    <w:rsid w:val="00BC404F"/>
    <w:rsid w:val="00BC416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401"/>
    <w:rsid w:val="00BD554B"/>
    <w:rsid w:val="00BD55CA"/>
    <w:rsid w:val="00BD5615"/>
    <w:rsid w:val="00BD5A12"/>
    <w:rsid w:val="00BD5A2F"/>
    <w:rsid w:val="00BD5B0B"/>
    <w:rsid w:val="00BD5D96"/>
    <w:rsid w:val="00BD5E6A"/>
    <w:rsid w:val="00BD5EF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06A"/>
    <w:rsid w:val="00BE624F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0E06"/>
    <w:rsid w:val="00BF0E0B"/>
    <w:rsid w:val="00BF1024"/>
    <w:rsid w:val="00BF1C4D"/>
    <w:rsid w:val="00BF1CC7"/>
    <w:rsid w:val="00BF1E2F"/>
    <w:rsid w:val="00BF1FB5"/>
    <w:rsid w:val="00BF21B9"/>
    <w:rsid w:val="00BF2333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07D63"/>
    <w:rsid w:val="00C103C0"/>
    <w:rsid w:val="00C10580"/>
    <w:rsid w:val="00C10674"/>
    <w:rsid w:val="00C106D0"/>
    <w:rsid w:val="00C1072F"/>
    <w:rsid w:val="00C1091A"/>
    <w:rsid w:val="00C10C6D"/>
    <w:rsid w:val="00C111FA"/>
    <w:rsid w:val="00C11FE3"/>
    <w:rsid w:val="00C120D0"/>
    <w:rsid w:val="00C120E9"/>
    <w:rsid w:val="00C12C70"/>
    <w:rsid w:val="00C13320"/>
    <w:rsid w:val="00C134A8"/>
    <w:rsid w:val="00C13607"/>
    <w:rsid w:val="00C13B71"/>
    <w:rsid w:val="00C13D1E"/>
    <w:rsid w:val="00C141C5"/>
    <w:rsid w:val="00C14790"/>
    <w:rsid w:val="00C14BBE"/>
    <w:rsid w:val="00C15059"/>
    <w:rsid w:val="00C150E7"/>
    <w:rsid w:val="00C15259"/>
    <w:rsid w:val="00C15F2A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160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87A"/>
    <w:rsid w:val="00C27998"/>
    <w:rsid w:val="00C27B6F"/>
    <w:rsid w:val="00C27DD7"/>
    <w:rsid w:val="00C30005"/>
    <w:rsid w:val="00C3048D"/>
    <w:rsid w:val="00C305E9"/>
    <w:rsid w:val="00C30B3E"/>
    <w:rsid w:val="00C30CD3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23B"/>
    <w:rsid w:val="00C325BB"/>
    <w:rsid w:val="00C32AC7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7FA"/>
    <w:rsid w:val="00C40946"/>
    <w:rsid w:val="00C40C02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50042"/>
    <w:rsid w:val="00C50188"/>
    <w:rsid w:val="00C5037C"/>
    <w:rsid w:val="00C5056C"/>
    <w:rsid w:val="00C50934"/>
    <w:rsid w:val="00C50B58"/>
    <w:rsid w:val="00C50BEC"/>
    <w:rsid w:val="00C50FF9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52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148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637"/>
    <w:rsid w:val="00C64DF1"/>
    <w:rsid w:val="00C651EA"/>
    <w:rsid w:val="00C65605"/>
    <w:rsid w:val="00C65711"/>
    <w:rsid w:val="00C65851"/>
    <w:rsid w:val="00C65C2D"/>
    <w:rsid w:val="00C6615E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471"/>
    <w:rsid w:val="00C73BCD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89A"/>
    <w:rsid w:val="00C75D7F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34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3E4B"/>
    <w:rsid w:val="00C84F2A"/>
    <w:rsid w:val="00C85085"/>
    <w:rsid w:val="00C8522E"/>
    <w:rsid w:val="00C855E9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EDD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0A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1F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332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607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1C78"/>
    <w:rsid w:val="00CD242E"/>
    <w:rsid w:val="00CD246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95E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34A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7D6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2D4"/>
    <w:rsid w:val="00CF6499"/>
    <w:rsid w:val="00CF6638"/>
    <w:rsid w:val="00CF678F"/>
    <w:rsid w:val="00CF6D5D"/>
    <w:rsid w:val="00CF6FD5"/>
    <w:rsid w:val="00CF7104"/>
    <w:rsid w:val="00CF748E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921"/>
    <w:rsid w:val="00D01D21"/>
    <w:rsid w:val="00D01DB2"/>
    <w:rsid w:val="00D0225E"/>
    <w:rsid w:val="00D025F2"/>
    <w:rsid w:val="00D02872"/>
    <w:rsid w:val="00D02C34"/>
    <w:rsid w:val="00D0312B"/>
    <w:rsid w:val="00D03528"/>
    <w:rsid w:val="00D03D5B"/>
    <w:rsid w:val="00D041DC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BE5"/>
    <w:rsid w:val="00D100AA"/>
    <w:rsid w:val="00D1031F"/>
    <w:rsid w:val="00D10677"/>
    <w:rsid w:val="00D1073A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A85"/>
    <w:rsid w:val="00D15D86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2EA7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47E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8C5"/>
    <w:rsid w:val="00D37D6F"/>
    <w:rsid w:val="00D406D7"/>
    <w:rsid w:val="00D409D8"/>
    <w:rsid w:val="00D40DCE"/>
    <w:rsid w:val="00D4120B"/>
    <w:rsid w:val="00D41214"/>
    <w:rsid w:val="00D41629"/>
    <w:rsid w:val="00D41714"/>
    <w:rsid w:val="00D41A90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BFA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A0"/>
    <w:rsid w:val="00D567DF"/>
    <w:rsid w:val="00D56BAB"/>
    <w:rsid w:val="00D56C7A"/>
    <w:rsid w:val="00D56D3D"/>
    <w:rsid w:val="00D57268"/>
    <w:rsid w:val="00D57496"/>
    <w:rsid w:val="00D57A69"/>
    <w:rsid w:val="00D57C23"/>
    <w:rsid w:val="00D57E00"/>
    <w:rsid w:val="00D57E7F"/>
    <w:rsid w:val="00D602A5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5D6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504"/>
    <w:rsid w:val="00D80DF4"/>
    <w:rsid w:val="00D81134"/>
    <w:rsid w:val="00D81138"/>
    <w:rsid w:val="00D81892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AA6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29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BD7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34F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290"/>
    <w:rsid w:val="00DA43F2"/>
    <w:rsid w:val="00DA4640"/>
    <w:rsid w:val="00DA46AF"/>
    <w:rsid w:val="00DA487F"/>
    <w:rsid w:val="00DA48C3"/>
    <w:rsid w:val="00DA4B76"/>
    <w:rsid w:val="00DA4C76"/>
    <w:rsid w:val="00DA4E32"/>
    <w:rsid w:val="00DA4F7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0B"/>
    <w:rsid w:val="00DB1C12"/>
    <w:rsid w:val="00DB1DFB"/>
    <w:rsid w:val="00DB2448"/>
    <w:rsid w:val="00DB257C"/>
    <w:rsid w:val="00DB25B4"/>
    <w:rsid w:val="00DB25CD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34E"/>
    <w:rsid w:val="00DC0DF8"/>
    <w:rsid w:val="00DC117A"/>
    <w:rsid w:val="00DC1201"/>
    <w:rsid w:val="00DC1265"/>
    <w:rsid w:val="00DC1462"/>
    <w:rsid w:val="00DC1613"/>
    <w:rsid w:val="00DC19C9"/>
    <w:rsid w:val="00DC1AB3"/>
    <w:rsid w:val="00DC1B49"/>
    <w:rsid w:val="00DC1B95"/>
    <w:rsid w:val="00DC2068"/>
    <w:rsid w:val="00DC216B"/>
    <w:rsid w:val="00DC2370"/>
    <w:rsid w:val="00DC23E9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BD8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482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079"/>
    <w:rsid w:val="00DE428C"/>
    <w:rsid w:val="00DE4332"/>
    <w:rsid w:val="00DE49F8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C2F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393"/>
    <w:rsid w:val="00DF562C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362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40"/>
    <w:rsid w:val="00E05EAD"/>
    <w:rsid w:val="00E0613A"/>
    <w:rsid w:val="00E0683C"/>
    <w:rsid w:val="00E068DF"/>
    <w:rsid w:val="00E0699A"/>
    <w:rsid w:val="00E06B48"/>
    <w:rsid w:val="00E07964"/>
    <w:rsid w:val="00E07C9E"/>
    <w:rsid w:val="00E07DBA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6F"/>
    <w:rsid w:val="00E1349D"/>
    <w:rsid w:val="00E13698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1F2D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73B"/>
    <w:rsid w:val="00E30FCC"/>
    <w:rsid w:val="00E31103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729"/>
    <w:rsid w:val="00E34A02"/>
    <w:rsid w:val="00E34B7E"/>
    <w:rsid w:val="00E35013"/>
    <w:rsid w:val="00E356D8"/>
    <w:rsid w:val="00E35749"/>
    <w:rsid w:val="00E35F62"/>
    <w:rsid w:val="00E360F1"/>
    <w:rsid w:val="00E36485"/>
    <w:rsid w:val="00E36707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1D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AE3"/>
    <w:rsid w:val="00E44BE3"/>
    <w:rsid w:val="00E44CE0"/>
    <w:rsid w:val="00E44CF5"/>
    <w:rsid w:val="00E44E93"/>
    <w:rsid w:val="00E45453"/>
    <w:rsid w:val="00E455B6"/>
    <w:rsid w:val="00E4580D"/>
    <w:rsid w:val="00E45BFE"/>
    <w:rsid w:val="00E45F8E"/>
    <w:rsid w:val="00E4602F"/>
    <w:rsid w:val="00E46542"/>
    <w:rsid w:val="00E46998"/>
    <w:rsid w:val="00E46AA1"/>
    <w:rsid w:val="00E46C0C"/>
    <w:rsid w:val="00E46DC9"/>
    <w:rsid w:val="00E47400"/>
    <w:rsid w:val="00E478C8"/>
    <w:rsid w:val="00E479D1"/>
    <w:rsid w:val="00E47BE8"/>
    <w:rsid w:val="00E47E89"/>
    <w:rsid w:val="00E47EFE"/>
    <w:rsid w:val="00E5009F"/>
    <w:rsid w:val="00E5018E"/>
    <w:rsid w:val="00E5027A"/>
    <w:rsid w:val="00E5035B"/>
    <w:rsid w:val="00E505CF"/>
    <w:rsid w:val="00E50736"/>
    <w:rsid w:val="00E509D7"/>
    <w:rsid w:val="00E50A0C"/>
    <w:rsid w:val="00E50A2A"/>
    <w:rsid w:val="00E50C14"/>
    <w:rsid w:val="00E50C47"/>
    <w:rsid w:val="00E50DE9"/>
    <w:rsid w:val="00E510A4"/>
    <w:rsid w:val="00E510FF"/>
    <w:rsid w:val="00E51292"/>
    <w:rsid w:val="00E513E9"/>
    <w:rsid w:val="00E51CBA"/>
    <w:rsid w:val="00E51E63"/>
    <w:rsid w:val="00E51F06"/>
    <w:rsid w:val="00E5220A"/>
    <w:rsid w:val="00E5228E"/>
    <w:rsid w:val="00E5254B"/>
    <w:rsid w:val="00E52573"/>
    <w:rsid w:val="00E52AAD"/>
    <w:rsid w:val="00E52F09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73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129"/>
    <w:rsid w:val="00E601C5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2E3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48"/>
    <w:rsid w:val="00E710BE"/>
    <w:rsid w:val="00E71606"/>
    <w:rsid w:val="00E71A98"/>
    <w:rsid w:val="00E71B33"/>
    <w:rsid w:val="00E71D2D"/>
    <w:rsid w:val="00E71E71"/>
    <w:rsid w:val="00E7205E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3E0"/>
    <w:rsid w:val="00E8051D"/>
    <w:rsid w:val="00E809AA"/>
    <w:rsid w:val="00E80EC2"/>
    <w:rsid w:val="00E815CA"/>
    <w:rsid w:val="00E81952"/>
    <w:rsid w:val="00E81FFC"/>
    <w:rsid w:val="00E826DA"/>
    <w:rsid w:val="00E82CB8"/>
    <w:rsid w:val="00E83017"/>
    <w:rsid w:val="00E8364A"/>
    <w:rsid w:val="00E83A5B"/>
    <w:rsid w:val="00E83B14"/>
    <w:rsid w:val="00E83D2F"/>
    <w:rsid w:val="00E83F9F"/>
    <w:rsid w:val="00E843B4"/>
    <w:rsid w:val="00E844AE"/>
    <w:rsid w:val="00E84753"/>
    <w:rsid w:val="00E8475D"/>
    <w:rsid w:val="00E84B02"/>
    <w:rsid w:val="00E8540D"/>
    <w:rsid w:val="00E8563F"/>
    <w:rsid w:val="00E85CD0"/>
    <w:rsid w:val="00E85E28"/>
    <w:rsid w:val="00E8640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56B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97D60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36"/>
    <w:rsid w:val="00EB3E93"/>
    <w:rsid w:val="00EB47CC"/>
    <w:rsid w:val="00EB4D54"/>
    <w:rsid w:val="00EB4DFB"/>
    <w:rsid w:val="00EB56A3"/>
    <w:rsid w:val="00EB5867"/>
    <w:rsid w:val="00EB5BF0"/>
    <w:rsid w:val="00EB5D38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AA"/>
    <w:rsid w:val="00EC59D3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92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67B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8D5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BE"/>
    <w:rsid w:val="00EE3CFD"/>
    <w:rsid w:val="00EE3F04"/>
    <w:rsid w:val="00EE41C0"/>
    <w:rsid w:val="00EE45B5"/>
    <w:rsid w:val="00EE48B0"/>
    <w:rsid w:val="00EE4B33"/>
    <w:rsid w:val="00EE4E0B"/>
    <w:rsid w:val="00EE4EAE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6C6A"/>
    <w:rsid w:val="00EE72BD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F01"/>
    <w:rsid w:val="00EF16B7"/>
    <w:rsid w:val="00EF198B"/>
    <w:rsid w:val="00EF1A5E"/>
    <w:rsid w:val="00EF1AAA"/>
    <w:rsid w:val="00EF1F1C"/>
    <w:rsid w:val="00EF21D4"/>
    <w:rsid w:val="00EF2A1A"/>
    <w:rsid w:val="00EF31E6"/>
    <w:rsid w:val="00EF350C"/>
    <w:rsid w:val="00EF3538"/>
    <w:rsid w:val="00EF3669"/>
    <w:rsid w:val="00EF3BFC"/>
    <w:rsid w:val="00EF3DFD"/>
    <w:rsid w:val="00EF420C"/>
    <w:rsid w:val="00EF4459"/>
    <w:rsid w:val="00EF477C"/>
    <w:rsid w:val="00EF48FC"/>
    <w:rsid w:val="00EF504A"/>
    <w:rsid w:val="00EF55D7"/>
    <w:rsid w:val="00EF57A5"/>
    <w:rsid w:val="00EF57D9"/>
    <w:rsid w:val="00EF5BFC"/>
    <w:rsid w:val="00EF5D04"/>
    <w:rsid w:val="00EF5D0F"/>
    <w:rsid w:val="00EF66BB"/>
    <w:rsid w:val="00EF6915"/>
    <w:rsid w:val="00EF6B7E"/>
    <w:rsid w:val="00EF6BC3"/>
    <w:rsid w:val="00EF6C1B"/>
    <w:rsid w:val="00EF6EEC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2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24D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331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0C26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0B8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0A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3FD"/>
    <w:rsid w:val="00F31A4E"/>
    <w:rsid w:val="00F31CAE"/>
    <w:rsid w:val="00F31DC7"/>
    <w:rsid w:val="00F31F33"/>
    <w:rsid w:val="00F31FD4"/>
    <w:rsid w:val="00F3252D"/>
    <w:rsid w:val="00F327C0"/>
    <w:rsid w:val="00F32C49"/>
    <w:rsid w:val="00F32F37"/>
    <w:rsid w:val="00F338DC"/>
    <w:rsid w:val="00F33C94"/>
    <w:rsid w:val="00F33EAC"/>
    <w:rsid w:val="00F33F1C"/>
    <w:rsid w:val="00F33F5F"/>
    <w:rsid w:val="00F341DB"/>
    <w:rsid w:val="00F344C3"/>
    <w:rsid w:val="00F34D1C"/>
    <w:rsid w:val="00F35411"/>
    <w:rsid w:val="00F354F8"/>
    <w:rsid w:val="00F355BD"/>
    <w:rsid w:val="00F35712"/>
    <w:rsid w:val="00F3596F"/>
    <w:rsid w:val="00F35A01"/>
    <w:rsid w:val="00F35F11"/>
    <w:rsid w:val="00F36142"/>
    <w:rsid w:val="00F36170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8D"/>
    <w:rsid w:val="00F54FA9"/>
    <w:rsid w:val="00F550E5"/>
    <w:rsid w:val="00F5538F"/>
    <w:rsid w:val="00F553F1"/>
    <w:rsid w:val="00F55BF6"/>
    <w:rsid w:val="00F55C25"/>
    <w:rsid w:val="00F55CE1"/>
    <w:rsid w:val="00F56269"/>
    <w:rsid w:val="00F5639F"/>
    <w:rsid w:val="00F563F2"/>
    <w:rsid w:val="00F56B71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B0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B80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4B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37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3DBA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08"/>
    <w:rsid w:val="00F87CE9"/>
    <w:rsid w:val="00F87F9B"/>
    <w:rsid w:val="00F900F4"/>
    <w:rsid w:val="00F904C1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758"/>
    <w:rsid w:val="00FA3821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81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73F"/>
    <w:rsid w:val="00FB48B7"/>
    <w:rsid w:val="00FB506C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2D0"/>
    <w:rsid w:val="00FC5AE0"/>
    <w:rsid w:val="00FC5F43"/>
    <w:rsid w:val="00FC60F5"/>
    <w:rsid w:val="00FC616F"/>
    <w:rsid w:val="00FC6176"/>
    <w:rsid w:val="00FC6302"/>
    <w:rsid w:val="00FC6554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726"/>
    <w:rsid w:val="00FD6D6A"/>
    <w:rsid w:val="00FD70BB"/>
    <w:rsid w:val="00FD734B"/>
    <w:rsid w:val="00FD73D6"/>
    <w:rsid w:val="00FD7A8D"/>
    <w:rsid w:val="00FD7B7A"/>
    <w:rsid w:val="00FD7C85"/>
    <w:rsid w:val="00FD7F7D"/>
    <w:rsid w:val="00FE030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420"/>
    <w:rsid w:val="00FE356F"/>
    <w:rsid w:val="00FE360E"/>
    <w:rsid w:val="00FE3933"/>
    <w:rsid w:val="00FE3BE2"/>
    <w:rsid w:val="00FE45D7"/>
    <w:rsid w:val="00FE486E"/>
    <w:rsid w:val="00FE4B48"/>
    <w:rsid w:val="00FE4BE4"/>
    <w:rsid w:val="00FE4CE6"/>
    <w:rsid w:val="00FE4D57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B53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82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17"/>
    <w:rsid w:val="00FF4CC5"/>
    <w:rsid w:val="00FF4CEE"/>
    <w:rsid w:val="00FF4E12"/>
    <w:rsid w:val="00FF4E2F"/>
    <w:rsid w:val="00FF4FFB"/>
    <w:rsid w:val="00FF5291"/>
    <w:rsid w:val="00FF56CC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76E"/>
    <w:rsid w:val="00FF78EE"/>
    <w:rsid w:val="00FF7E07"/>
    <w:rsid w:val="0185F46C"/>
    <w:rsid w:val="018F3BAC"/>
    <w:rsid w:val="0323E703"/>
    <w:rsid w:val="032EE669"/>
    <w:rsid w:val="034467BF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4AFCB8"/>
    <w:rsid w:val="174EC67C"/>
    <w:rsid w:val="178E2355"/>
    <w:rsid w:val="1AE64703"/>
    <w:rsid w:val="1DAA8D46"/>
    <w:rsid w:val="2042085B"/>
    <w:rsid w:val="226CC2D6"/>
    <w:rsid w:val="22FDE4D5"/>
    <w:rsid w:val="2392480F"/>
    <w:rsid w:val="251D5708"/>
    <w:rsid w:val="26FC99C2"/>
    <w:rsid w:val="27909090"/>
    <w:rsid w:val="28D29F69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5C87DEE"/>
    <w:rsid w:val="46A6A85B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4190BA"/>
    <w:rsid w:val="5990E227"/>
    <w:rsid w:val="59ECC311"/>
    <w:rsid w:val="5AEDC552"/>
    <w:rsid w:val="5C38DEAA"/>
    <w:rsid w:val="61FAFF51"/>
    <w:rsid w:val="62E34EA5"/>
    <w:rsid w:val="63FBA9F2"/>
    <w:rsid w:val="658708CA"/>
    <w:rsid w:val="66CC96F6"/>
    <w:rsid w:val="6A217062"/>
    <w:rsid w:val="6AE51BD6"/>
    <w:rsid w:val="6C419A31"/>
    <w:rsid w:val="6C60C5AD"/>
    <w:rsid w:val="6CB0A86D"/>
    <w:rsid w:val="7015EB9B"/>
    <w:rsid w:val="70D015FA"/>
    <w:rsid w:val="71830FFB"/>
    <w:rsid w:val="74FC0F92"/>
    <w:rsid w:val="75A716A4"/>
    <w:rsid w:val="79FCFE52"/>
    <w:rsid w:val="7AE9C4B1"/>
    <w:rsid w:val="7C210D86"/>
    <w:rsid w:val="7DD3A864"/>
    <w:rsid w:val="7E36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0CC5496D-A677-4213-80A2-437AAFAC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44794B-42F8-4663-90B3-2189414FC39A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4243d5be-521d-4052-81ca-f0f31ea6f2da"/>
    <ds:schemaRef ds:uri="05716746-add9-412a-97a9-1b5167d151a3"/>
    <ds:schemaRef ds:uri="http://www.w3.org/XML/1998/namespace"/>
    <ds:schemaRef ds:uri="http://purl.org/dc/elements/1.1/"/>
    <ds:schemaRef ds:uri="f6ba49b0-bcda-4796-8236-5b5cc1493ac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062A75-2380-4DAA-852A-3907E09844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6C543E-FA91-46BD-A84A-EF75E20BBD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396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Somjai, Nigonyanont</cp:lastModifiedBy>
  <cp:revision>3</cp:revision>
  <cp:lastPrinted>2024-05-03T03:19:00Z</cp:lastPrinted>
  <dcterms:created xsi:type="dcterms:W3CDTF">2024-05-09T01:55:00Z</dcterms:created>
  <dcterms:modified xsi:type="dcterms:W3CDTF">2024-05-09T01:57:00Z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